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F7C15" w14:textId="45FF6F1E" w:rsidR="00B1375A" w:rsidRPr="00CB02C1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Title"/>
      <w:r w:rsidRPr="00CB02C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B02C1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B02C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67581249" w14:textId="77777777" w:rsidR="006F7AC4" w:rsidRPr="00CB02C1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0"/>
        </w:rPr>
      </w:pPr>
    </w:p>
    <w:p w14:paraId="38C2607F" w14:textId="77777777" w:rsidR="000649CB" w:rsidRPr="00CB02C1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3FCCA25" w14:textId="2DEE623D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1C330C" w:rsidRPr="00CB02C1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</w:p>
    <w:p w14:paraId="4A016935" w14:textId="52021441" w:rsidR="00E21A0E" w:rsidRPr="00CB02C1" w:rsidRDefault="00E21A0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ผลกระทบจากการแพร่ระบาดของโรคติดเชื้อไวรัสโคโรนา</w:t>
      </w:r>
      <w:r w:rsidR="004D7D63" w:rsidRPr="00CB02C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4D7D63" w:rsidRPr="00CB02C1">
        <w:rPr>
          <w:rFonts w:asciiTheme="majorBidi" w:hAnsiTheme="majorBidi" w:cstheme="majorBidi"/>
          <w:sz w:val="28"/>
          <w:szCs w:val="28"/>
          <w:lang w:val="en-US" w:bidi="th-TH"/>
        </w:rPr>
        <w:t>2019</w:t>
      </w: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lang w:val="en-US" w:bidi="th-TH"/>
        </w:rPr>
        <w:t>(COVID-19)</w:t>
      </w:r>
    </w:p>
    <w:p w14:paraId="31FF823F" w14:textId="77777777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275F506" w14:textId="77777777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</w:t>
      </w:r>
      <w:r w:rsidR="003A03C9" w:rsidRPr="00CB02C1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</w:p>
    <w:p w14:paraId="22459E41" w14:textId="10A0D002" w:rsidR="00E76390" w:rsidRPr="00CB02C1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65797C" w:rsidRPr="00CB02C1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เงินให้สินเชื่ออื่น</w:t>
      </w:r>
    </w:p>
    <w:p w14:paraId="59238A9D" w14:textId="4E2D2AE2" w:rsidR="00737967" w:rsidRPr="00CB02C1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  <w:r w:rsidR="00263454" w:rsidRPr="00CB02C1">
        <w:rPr>
          <w:rFonts w:asciiTheme="majorBidi" w:hAnsiTheme="majorBidi" w:cstheme="majorBidi" w:hint="cs"/>
          <w:sz w:val="28"/>
          <w:szCs w:val="28"/>
          <w:cs/>
          <w:lang w:bidi="th-TH"/>
        </w:rPr>
        <w:t>และการร่วมค้า</w:t>
      </w:r>
    </w:p>
    <w:p w14:paraId="6421DE60" w14:textId="77777777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3F4432DD" w14:textId="19C8AE91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343A0" w:rsidRPr="00CB02C1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56B6304" w14:textId="6411EF31" w:rsidR="00DA4BD9" w:rsidRPr="00CB02C1" w:rsidRDefault="0085401C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="00B620B1" w:rsidRPr="00CB02C1">
        <w:rPr>
          <w:rFonts w:asciiTheme="majorBidi" w:hAnsiTheme="majorBidi" w:cstheme="majorBidi" w:hint="cs"/>
          <w:sz w:val="28"/>
          <w:szCs w:val="28"/>
          <w:cs/>
          <w:lang w:bidi="th-TH"/>
        </w:rPr>
        <w:t>ขาดทุน</w:t>
      </w:r>
      <w:r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</w:t>
      </w:r>
      <w:r w:rsidR="00DA4BD9" w:rsidRPr="00CB02C1">
        <w:rPr>
          <w:rFonts w:asciiTheme="majorBidi" w:hAnsiTheme="majorBidi" w:cstheme="majorBidi"/>
          <w:sz w:val="28"/>
          <w:szCs w:val="28"/>
          <w:cs/>
          <w:lang w:bidi="th-TH"/>
        </w:rPr>
        <w:t>ต่อหุ้น</w:t>
      </w:r>
    </w:p>
    <w:p w14:paraId="47E4296B" w14:textId="42E76D30" w:rsidR="00284F2F" w:rsidRPr="00CB02C1" w:rsidRDefault="00284F2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715D32D" w14:textId="22D6CBE8" w:rsidR="00DA4BD9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</w:t>
      </w:r>
      <w:r w:rsidR="003A03C9" w:rsidRPr="00CB02C1">
        <w:rPr>
          <w:rFonts w:asciiTheme="majorBidi" w:hAnsiTheme="majorBidi" w:cstheme="majorBidi"/>
          <w:sz w:val="28"/>
          <w:szCs w:val="28"/>
          <w:cs/>
          <w:lang w:bidi="th-TH"/>
        </w:rPr>
        <w:t>กับ</w:t>
      </w:r>
      <w:r w:rsidR="003843E1" w:rsidRPr="00CB02C1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="003A03C9" w:rsidRPr="00CB02C1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3D362C68" w14:textId="6961EEDD" w:rsidR="006F7293" w:rsidRPr="00CB02C1" w:rsidRDefault="006F7293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bookmarkStart w:id="1" w:name="_Hlk102427066"/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</w:t>
      </w:r>
      <w:r w:rsidR="003D3B32">
        <w:rPr>
          <w:rFonts w:asciiTheme="majorBidi" w:hAnsiTheme="majorBidi" w:cstheme="majorBidi" w:hint="cs"/>
          <w:sz w:val="28"/>
          <w:szCs w:val="28"/>
          <w:cs/>
          <w:lang w:bidi="th-TH"/>
        </w:rPr>
        <w:t>ภายหลังรอบระยะเวลารายงาน</w:t>
      </w:r>
    </w:p>
    <w:bookmarkEnd w:id="1"/>
    <w:p w14:paraId="14574BBF" w14:textId="5CF30B16" w:rsidR="00B1375A" w:rsidRPr="00CB02C1" w:rsidRDefault="00267AAB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br w:type="page"/>
      </w:r>
      <w:r w:rsidR="00B1375A" w:rsidRPr="00CB02C1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</w:t>
      </w:r>
      <w:r w:rsidR="001C330C" w:rsidRPr="00CB02C1">
        <w:rPr>
          <w:rFonts w:ascii="Angsana New" w:hAnsi="Angsana New"/>
          <w:sz w:val="28"/>
          <w:szCs w:val="28"/>
          <w:cs/>
        </w:rPr>
        <w:t>ระหว่างกาล</w:t>
      </w:r>
      <w:r w:rsidR="00B1375A" w:rsidRPr="00CB02C1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740188A5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E40CDC" w14:textId="2AB63626" w:rsidR="00B1375A" w:rsidRPr="00CB02C1" w:rsidRDefault="00B1375A" w:rsidP="005B3327">
      <w:pPr>
        <w:tabs>
          <w:tab w:val="clear" w:pos="454"/>
          <w:tab w:val="clear" w:pos="680"/>
          <w:tab w:val="left" w:pos="540"/>
        </w:tabs>
        <w:spacing w:line="360" w:lineRule="exact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C330C" w:rsidRPr="00CB02C1">
        <w:rPr>
          <w:rFonts w:ascii="Angsana New" w:hAnsi="Angsana New"/>
          <w:sz w:val="28"/>
          <w:szCs w:val="28"/>
          <w:cs/>
        </w:rPr>
        <w:t>ระหว่างกาล</w:t>
      </w:r>
      <w:r w:rsidRPr="00CB02C1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นี้ได้รับอนุมัติให้ออกงบการเงินจาก</w:t>
      </w:r>
      <w:r w:rsidR="00EE132C" w:rsidRPr="00CB02C1">
        <w:rPr>
          <w:rFonts w:asciiTheme="majorBidi" w:hAnsiTheme="majorBidi" w:cstheme="majorBidi"/>
          <w:sz w:val="28"/>
          <w:szCs w:val="28"/>
          <w:cs/>
        </w:rPr>
        <w:t>คณะ</w:t>
      </w:r>
      <w:r w:rsidRPr="00CB02C1">
        <w:rPr>
          <w:rFonts w:asciiTheme="majorBidi" w:hAnsiTheme="majorBidi" w:cstheme="majorBidi"/>
          <w:sz w:val="28"/>
          <w:szCs w:val="28"/>
          <w:cs/>
        </w:rPr>
        <w:t>กรรมการเมื่อ</w:t>
      </w:r>
      <w:r w:rsidRPr="007808E9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267AAB" w:rsidRPr="007808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808E9" w:rsidRPr="007808E9">
        <w:rPr>
          <w:rFonts w:ascii="Angsana New" w:eastAsia="Times New Roman" w:hAnsi="Angsana New"/>
          <w:sz w:val="28"/>
          <w:szCs w:val="28"/>
        </w:rPr>
        <w:t>13</w:t>
      </w:r>
      <w:r w:rsidR="00492E3B" w:rsidRPr="007808E9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492E3B" w:rsidRPr="007808E9">
        <w:rPr>
          <w:rFonts w:ascii="Angsana New" w:eastAsia="Times New Roman" w:hAnsi="Angsana New" w:hint="cs"/>
          <w:sz w:val="28"/>
          <w:szCs w:val="28"/>
          <w:cs/>
        </w:rPr>
        <w:t>พฤษภาคม</w:t>
      </w:r>
      <w:r w:rsidR="00492E3B" w:rsidRPr="007808E9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492E3B" w:rsidRPr="007808E9">
        <w:rPr>
          <w:rFonts w:asciiTheme="majorBidi" w:eastAsia="Calibri" w:hAnsiTheme="majorBidi" w:cstheme="majorBidi"/>
          <w:sz w:val="28"/>
          <w:szCs w:val="28"/>
        </w:rPr>
        <w:t>2565</w:t>
      </w:r>
    </w:p>
    <w:p w14:paraId="3CCE5BEB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913EC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ข้อมูลทั่วไป</w:t>
      </w:r>
    </w:p>
    <w:p w14:paraId="186E1E80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4DF34" w14:textId="5E7789C0" w:rsidR="007118EE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 xml:space="preserve">มิตรสิบ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ลิสซิ่ง จำกัด (มหาชน) </w:t>
      </w:r>
      <w:r w:rsidRPr="00CB02C1">
        <w:rPr>
          <w:rFonts w:asciiTheme="majorBidi" w:hAnsiTheme="majorBidi" w:cstheme="majorBidi"/>
          <w:sz w:val="28"/>
          <w:szCs w:val="28"/>
        </w:rPr>
        <w:t>“</w:t>
      </w:r>
      <w:r w:rsidRPr="00CB02C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B02C1">
        <w:rPr>
          <w:rFonts w:asciiTheme="majorBidi" w:hAnsiTheme="majorBidi" w:cstheme="majorBidi"/>
          <w:sz w:val="28"/>
          <w:szCs w:val="28"/>
        </w:rPr>
        <w:t>”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="00132A08" w:rsidRPr="00CB02C1">
        <w:rPr>
          <w:rFonts w:asciiTheme="majorBidi" w:hAnsiTheme="majorBidi" w:cstheme="majorBidi"/>
          <w:sz w:val="28"/>
          <w:szCs w:val="28"/>
          <w:cs/>
        </w:rPr>
        <w:t xml:space="preserve"> และจดทะเบียนกับตลาดหลักทรัพย์ เอ็ม เอ ไอ </w:t>
      </w:r>
      <w:r w:rsidR="00132A08" w:rsidRPr="00CB02C1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="00132A08" w:rsidRPr="00CB02C1">
        <w:rPr>
          <w:rFonts w:asciiTheme="majorBidi" w:hAnsiTheme="majorBidi" w:cstheme="majorBidi"/>
          <w:sz w:val="28"/>
          <w:szCs w:val="28"/>
        </w:rPr>
        <w:t>mai</w:t>
      </w:r>
      <w:proofErr w:type="spellEnd"/>
      <w:r w:rsidR="00132A08" w:rsidRPr="00CB02C1">
        <w:rPr>
          <w:rFonts w:asciiTheme="majorBidi" w:hAnsiTheme="majorBidi" w:cstheme="majorBidi"/>
          <w:sz w:val="28"/>
          <w:szCs w:val="28"/>
        </w:rPr>
        <w:t xml:space="preserve">) </w:t>
      </w:r>
      <w:r w:rsidR="00132A08" w:rsidRPr="00CB02C1">
        <w:rPr>
          <w:rFonts w:asciiTheme="majorBidi" w:hAnsiTheme="majorBidi" w:cstheme="majorBidi"/>
          <w:sz w:val="28"/>
          <w:szCs w:val="28"/>
          <w:cs/>
        </w:rPr>
        <w:t>เมื่อเดือนมิถุนายน</w:t>
      </w:r>
      <w:r w:rsidR="0081442F" w:rsidRPr="00CB02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465A" w:rsidRPr="00CB02C1">
        <w:rPr>
          <w:rFonts w:asciiTheme="majorBidi" w:hAnsiTheme="majorBidi" w:cstheme="majorBidi"/>
          <w:sz w:val="28"/>
          <w:szCs w:val="28"/>
        </w:rPr>
        <w:t>2562</w:t>
      </w:r>
      <w:r w:rsidR="0081442F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3A4B63" w:rsidRPr="00CB02C1">
        <w:rPr>
          <w:rFonts w:asciiTheme="majorBidi" w:hAnsiTheme="majorBidi" w:cstheme="majorBidi"/>
          <w:sz w:val="28"/>
          <w:szCs w:val="28"/>
          <w:cs/>
        </w:rPr>
        <w:t>โดย</w:t>
      </w:r>
      <w:r w:rsidRPr="00CB02C1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3A4B63" w:rsidRPr="00CB02C1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ตั้งอยู่เลขที่ </w:t>
      </w:r>
      <w:r w:rsidR="0093465A" w:rsidRPr="00CB02C1">
        <w:rPr>
          <w:rFonts w:asciiTheme="majorBidi" w:hAnsiTheme="majorBidi" w:cstheme="majorBidi"/>
          <w:sz w:val="28"/>
          <w:szCs w:val="28"/>
        </w:rPr>
        <w:t>895-6</w:t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93465A" w:rsidRPr="00CB02C1">
        <w:rPr>
          <w:rFonts w:asciiTheme="majorBidi" w:hAnsiTheme="majorBidi" w:cstheme="majorBidi"/>
          <w:sz w:val="28"/>
          <w:szCs w:val="28"/>
        </w:rPr>
        <w:t>5</w:t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 xml:space="preserve"> ถนนศรีนครินทร์ </w:t>
      </w:r>
      <w:r w:rsidR="00661C9D" w:rsidRPr="00CB02C1">
        <w:rPr>
          <w:rFonts w:asciiTheme="majorBidi" w:hAnsiTheme="majorBidi" w:cstheme="majorBidi"/>
          <w:sz w:val="28"/>
          <w:szCs w:val="28"/>
          <w:cs/>
        </w:rPr>
        <w:br/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>ตำบลสำโรงเหนือ อำเภอเมืองสมุทรปราการ จังหวัดสมุทรปราการ</w:t>
      </w:r>
    </w:p>
    <w:p w14:paraId="1143AB68" w14:textId="77777777" w:rsidR="007118EE" w:rsidRPr="00CB02C1" w:rsidRDefault="007118EE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135C44" w14:textId="01B9EB3D" w:rsidR="00B1375A" w:rsidRPr="00CB02C1" w:rsidRDefault="00661C9D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777079" w:rsidRPr="00B63A7A">
        <w:rPr>
          <w:rFonts w:ascii="Angsana New" w:hAnsi="Angsana New"/>
          <w:sz w:val="28"/>
          <w:szCs w:val="28"/>
        </w:rPr>
        <w:t xml:space="preserve">31 </w:t>
      </w:r>
      <w:r w:rsidR="00777079" w:rsidRPr="00B63A7A">
        <w:rPr>
          <w:rFonts w:ascii="Angsana New" w:hAnsi="Angsana New" w:hint="cs"/>
          <w:sz w:val="28"/>
          <w:szCs w:val="28"/>
          <w:cs/>
        </w:rPr>
        <w:t>มีนาคม</w:t>
      </w:r>
      <w:r w:rsidR="003A184B" w:rsidRPr="008931D4">
        <w:rPr>
          <w:rFonts w:ascii="Angsana New" w:hAnsi="Angsana New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</w:rPr>
        <w:t>256</w:t>
      </w:r>
      <w:r w:rsidR="00777079">
        <w:rPr>
          <w:rFonts w:asciiTheme="majorBidi" w:hAnsiTheme="majorBidi" w:cstheme="majorBidi"/>
          <w:sz w:val="28"/>
          <w:szCs w:val="28"/>
        </w:rPr>
        <w:t>5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ผู้ถือหุ้นรายใหญ่</w:t>
      </w:r>
      <w:r w:rsidR="007118EE" w:rsidRPr="00CB02C1">
        <w:rPr>
          <w:rFonts w:asciiTheme="majorBidi" w:hAnsiTheme="majorBidi" w:cstheme="majorBidi"/>
          <w:sz w:val="28"/>
          <w:szCs w:val="28"/>
          <w:cs/>
        </w:rPr>
        <w:t>ได้</w:t>
      </w:r>
      <w:r w:rsidR="00EE132C" w:rsidRPr="00CB02C1">
        <w:rPr>
          <w:rFonts w:asciiTheme="majorBidi" w:hAnsiTheme="majorBidi" w:cstheme="majorBidi"/>
          <w:sz w:val="28"/>
          <w:szCs w:val="28"/>
          <w:cs/>
        </w:rPr>
        <w:t xml:space="preserve">แก่ กลุ่มครอบครัวยงค์สงวนชัย </w:t>
      </w:r>
    </w:p>
    <w:p w14:paraId="3DC79257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DC4B59" w14:textId="7113ACEA" w:rsidR="00E36D36" w:rsidRPr="005C0BB2" w:rsidRDefault="00E36D36" w:rsidP="00E36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60267">
        <w:rPr>
          <w:rFonts w:asciiTheme="majorBidi" w:hAnsiTheme="majorBidi" w:cstheme="majorBidi"/>
          <w:sz w:val="28"/>
          <w:szCs w:val="28"/>
          <w:cs/>
        </w:rPr>
        <w:t>บริษัทดำเนิน</w:t>
      </w:r>
      <w:r w:rsidRPr="002D57EC">
        <w:rPr>
          <w:rFonts w:asciiTheme="majorBidi" w:hAnsiTheme="majorBidi" w:cstheme="majorBidi"/>
          <w:sz w:val="28"/>
          <w:szCs w:val="28"/>
          <w:cs/>
        </w:rPr>
        <w:t>ธุรกิจหลักเกี่ยวกับการให้บริการสินเชื่อเช่าซื้อรถยนต์ และการรับซื้อสิทธิเรียกร้อง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D57EC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</w:t>
      </w:r>
      <w:bookmarkStart w:id="2" w:name="_Hlk93326518"/>
      <w:r w:rsidRPr="002D57EC">
        <w:rPr>
          <w:rFonts w:asciiTheme="majorBidi" w:hAnsiTheme="majorBidi" w:cstheme="majorBidi" w:hint="cs"/>
          <w:sz w:val="28"/>
          <w:szCs w:val="28"/>
          <w:cs/>
        </w:rPr>
        <w:t xml:space="preserve">การจำหน่ายและให้บริการซ่อมบำรุงรักษารถสาธารณะ </w:t>
      </w:r>
      <w:bookmarkEnd w:id="2"/>
      <w:r w:rsidRPr="002D57EC">
        <w:rPr>
          <w:rFonts w:asciiTheme="majorBidi" w:hAnsiTheme="majorBidi" w:cstheme="majorBidi" w:hint="cs"/>
          <w:sz w:val="28"/>
          <w:szCs w:val="28"/>
          <w:cs/>
        </w:rPr>
        <w:t>และการให้บริการ</w:t>
      </w:r>
      <w:r w:rsidRPr="002D57EC">
        <w:rPr>
          <w:rFonts w:asciiTheme="majorBidi" w:hAnsiTheme="majorBidi" w:cstheme="majorBidi"/>
          <w:sz w:val="28"/>
          <w:szCs w:val="28"/>
          <w:cs/>
        </w:rPr>
        <w:t xml:space="preserve">สินเชื่อแก่ลูกค้ารายย่อย </w:t>
      </w:r>
      <w:r w:rsidRPr="002D57EC">
        <w:rPr>
          <w:rFonts w:asciiTheme="majorBidi" w:hAnsiTheme="majorBidi" w:cstheme="majorBidi"/>
          <w:sz w:val="28"/>
          <w:szCs w:val="28"/>
        </w:rPr>
        <w:br/>
      </w:r>
      <w:r w:rsidRPr="002D57EC">
        <w:rPr>
          <w:rFonts w:asciiTheme="majorBidi" w:hAnsiTheme="majorBidi" w:cstheme="majorBidi"/>
          <w:sz w:val="28"/>
          <w:szCs w:val="28"/>
          <w:cs/>
        </w:rPr>
        <w:t xml:space="preserve">โดยรายละเอียดของบริษัทย่อย 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2D57EC">
        <w:rPr>
          <w:rFonts w:asciiTheme="majorBidi" w:hAnsiTheme="majorBidi" w:cstheme="majorBidi"/>
          <w:sz w:val="28"/>
          <w:szCs w:val="28"/>
        </w:rPr>
        <w:t>31</w:t>
      </w:r>
      <w:r w:rsidRPr="002D57E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D57EC">
        <w:rPr>
          <w:rFonts w:asciiTheme="majorBidi" w:hAnsiTheme="majorBidi" w:cstheme="majorBidi"/>
          <w:sz w:val="28"/>
          <w:szCs w:val="28"/>
        </w:rPr>
        <w:t xml:space="preserve">2564 </w:t>
      </w:r>
      <w:r w:rsidRPr="002D57EC">
        <w:rPr>
          <w:rFonts w:asciiTheme="majorBidi" w:hAnsiTheme="majorBidi" w:cstheme="majorBidi"/>
          <w:sz w:val="28"/>
          <w:szCs w:val="28"/>
          <w:cs/>
        </w:rPr>
        <w:t>ได้เปิดเผยไว้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ในหมายเหตุข้อ </w:t>
      </w:r>
      <w:r>
        <w:rPr>
          <w:rFonts w:asciiTheme="majorBidi" w:hAnsiTheme="majorBidi" w:cstheme="majorBidi"/>
          <w:sz w:val="28"/>
          <w:szCs w:val="28"/>
        </w:rPr>
        <w:t>7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2BB7431" w14:textId="77777777" w:rsidR="00125C3D" w:rsidRPr="00CB02C1" w:rsidRDefault="00125C3D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F14BCD" w14:textId="77777777" w:rsidR="00FB1A9B" w:rsidRDefault="00FB1A9B" w:rsidP="00FB1A9B">
      <w:pPr>
        <w:tabs>
          <w:tab w:val="clear" w:pos="227"/>
          <w:tab w:val="clear" w:pos="454"/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2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เกณฑ์การจัดทำงบการเงิน</w:t>
      </w:r>
      <w:r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4712DD53" w14:textId="77777777" w:rsidR="00FB1A9B" w:rsidRDefault="00FB1A9B" w:rsidP="00633C7C">
      <w:pPr>
        <w:tabs>
          <w:tab w:val="clear" w:pos="227"/>
          <w:tab w:val="clear" w:pos="454"/>
          <w:tab w:val="clear" w:pos="680"/>
          <w:tab w:val="left" w:pos="720"/>
        </w:tabs>
        <w:spacing w:line="36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F42E697" w14:textId="138B20E0" w:rsidR="00347B39" w:rsidRPr="00633C7C" w:rsidRDefault="00FB1A9B" w:rsidP="00FB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  <w:cs/>
        </w:rPr>
        <w:t>งบการเงิน</w:t>
      </w:r>
      <w:r>
        <w:rPr>
          <w:rFonts w:ascii="Angsana New" w:hAnsi="Angsana New"/>
          <w:sz w:val="28"/>
          <w:szCs w:val="28"/>
          <w:cs/>
        </w:rPr>
        <w:t>ระหว่างกาลแบบย่อ</w:t>
      </w:r>
      <w:r>
        <w:rPr>
          <w:rFonts w:asciiTheme="majorBidi" w:eastAsia="Times New Roman" w:hAnsiTheme="majorBidi" w:cstheme="majorBidi"/>
          <w:sz w:val="28"/>
          <w:szCs w:val="28"/>
          <w:cs/>
        </w:rPr>
        <w:t>นี้นำเสนอรายการในงบการเงินในรูปแบบเดียวกับงบการเงินประจำปีและจัดทำหมายเหตุ</w:t>
      </w:r>
      <w:r w:rsidR="00833411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33411" w:rsidRPr="00CB02C1">
        <w:rPr>
          <w:rFonts w:asciiTheme="majorBidi" w:eastAsia="Times New Roman" w:hAnsiTheme="majorBidi" w:cstheme="majorBidi"/>
          <w:sz w:val="28"/>
          <w:szCs w:val="28"/>
        </w:rPr>
        <w:t xml:space="preserve">34 </w:t>
      </w:r>
      <w:r w:rsidR="00833411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เรื่อง </w:t>
      </w:r>
      <w:r w:rsidR="00833411" w:rsidRPr="00CB02C1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="00833411" w:rsidRPr="00CB02C1"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="00833411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347B39" w:rsidRPr="00CB02C1">
        <w:rPr>
          <w:rFonts w:asciiTheme="majorBidi" w:eastAsia="Times New Roman" w:hAnsiTheme="majorBidi" w:cstheme="maj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EB255A" w:rsidRPr="00CB02C1">
        <w:rPr>
          <w:rFonts w:asciiTheme="majorBidi" w:eastAsia="Times New Roman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33C7C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633C7C">
        <w:rPr>
          <w:rFonts w:ascii="Angsana New" w:hAnsi="Angsana New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633C7C" w:rsidRPr="00633C7C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="00633C7C" w:rsidRPr="00633C7C">
        <w:rPr>
          <w:rFonts w:asciiTheme="majorBidi" w:eastAsia="Times New Roman" w:hAnsiTheme="majorBidi" w:cstheme="majorBidi" w:hint="cs"/>
          <w:sz w:val="28"/>
          <w:szCs w:val="28"/>
          <w:cs/>
        </w:rPr>
        <w:t>และบริษัทย่อย</w:t>
      </w:r>
      <w:r w:rsidR="00633C7C" w:rsidRPr="00633C7C">
        <w:rPr>
          <w:rFonts w:asciiTheme="majorBidi" w:eastAsia="Times New Roman" w:hAnsiTheme="majorBidi" w:cstheme="majorBidi"/>
          <w:sz w:val="28"/>
          <w:szCs w:val="28"/>
          <w:cs/>
        </w:rPr>
        <w:t>สำหรับปีสิ้นสุดวันที่</w:t>
      </w:r>
      <w:r w:rsidR="00633C7C" w:rsidRPr="00633C7C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633C7C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="00633C7C" w:rsidRPr="00633C7C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="00633C7C" w:rsidRPr="00633C7C">
        <w:rPr>
          <w:rFonts w:asciiTheme="majorBidi" w:eastAsia="Times New Roman" w:hAnsiTheme="majorBidi" w:cstheme="majorBidi" w:hint="cs"/>
          <w:sz w:val="28"/>
          <w:szCs w:val="28"/>
          <w:cs/>
        </w:rPr>
        <w:t>ธันวาคม</w:t>
      </w:r>
      <w:r w:rsidR="00633C7C" w:rsidRPr="00633C7C">
        <w:rPr>
          <w:rFonts w:asciiTheme="majorBidi" w:eastAsia="Times New Roman" w:hAnsiTheme="majorBidi" w:cstheme="majorBidi"/>
          <w:sz w:val="28"/>
          <w:szCs w:val="28"/>
        </w:rPr>
        <w:t xml:space="preserve"> 2564</w:t>
      </w:r>
    </w:p>
    <w:p w14:paraId="5F94821B" w14:textId="77777777" w:rsidR="003D0715" w:rsidRDefault="003D0715" w:rsidP="00633C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53A2732" w14:textId="1BD8DCB6" w:rsidR="00DC07C6" w:rsidRPr="00CB02C1" w:rsidRDefault="003D0715" w:rsidP="003D0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585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>และการประมาณการในการถือปฏิบัติตามนโยบาย</w:t>
      </w:r>
      <w:r w:rsidR="009112C6" w:rsidRPr="00CB02C1">
        <w:rPr>
          <w:rFonts w:asciiTheme="majorBidi" w:eastAsia="Times New Roman" w:hAnsiTheme="majorBidi" w:cstheme="majorBidi"/>
          <w:sz w:val="28"/>
          <w:szCs w:val="28"/>
        </w:rPr>
        <w:br/>
      </w:r>
      <w:r w:rsidR="00AB3585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="00AB3585" w:rsidRPr="00CB02C1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="00AB3585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ธันวาคม </w:t>
      </w:r>
      <w:r w:rsidR="00E64D61" w:rsidRPr="00CB02C1">
        <w:rPr>
          <w:rFonts w:asciiTheme="majorBidi" w:eastAsia="Times New Roman" w:hAnsiTheme="majorBidi" w:cstheme="majorBidi"/>
          <w:sz w:val="28"/>
          <w:szCs w:val="28"/>
        </w:rPr>
        <w:t>256</w:t>
      </w:r>
      <w:r w:rsidR="00777079">
        <w:rPr>
          <w:rFonts w:asciiTheme="majorBidi" w:eastAsia="Times New Roman" w:hAnsiTheme="majorBidi" w:cstheme="majorBidi"/>
          <w:sz w:val="28"/>
          <w:szCs w:val="28"/>
        </w:rPr>
        <w:t>4</w:t>
      </w:r>
    </w:p>
    <w:p w14:paraId="2086A844" w14:textId="77777777" w:rsidR="00B86C0C" w:rsidRDefault="00B86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3EDD041" w14:textId="56AF5CC4" w:rsidR="00FD508C" w:rsidRPr="00CB02C1" w:rsidRDefault="00A33CA7" w:rsidP="00A6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lastRenderedPageBreak/>
        <w:t>3</w:t>
      </w:r>
      <w:r w:rsidRPr="00CB02C1">
        <w:rPr>
          <w:rFonts w:asciiTheme="majorBidi" w:hAnsiTheme="majorBidi" w:cstheme="majorBidi"/>
          <w:b/>
          <w:bCs/>
          <w:sz w:val="28"/>
          <w:szCs w:val="28"/>
        </w:rPr>
        <w:tab/>
      </w:r>
      <w:r w:rsidR="00FD508C" w:rsidRPr="00CB02C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="00FD508C" w:rsidRPr="00CB02C1">
        <w:rPr>
          <w:rFonts w:asciiTheme="majorBidi" w:hAnsiTheme="majorBidi" w:cstheme="majorBidi"/>
          <w:b/>
          <w:bCs/>
          <w:sz w:val="28"/>
          <w:szCs w:val="28"/>
        </w:rPr>
        <w:t>2019</w:t>
      </w:r>
      <w:r w:rsidR="00FD508C" w:rsidRPr="00CB02C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</w:t>
      </w:r>
      <w:r w:rsidR="00FD508C" w:rsidRPr="00CB02C1">
        <w:rPr>
          <w:rFonts w:asciiTheme="majorBidi" w:hAnsiTheme="majorBidi" w:cstheme="majorBidi"/>
          <w:b/>
          <w:bCs/>
          <w:sz w:val="28"/>
          <w:szCs w:val="28"/>
        </w:rPr>
        <w:t>COVID-19)</w:t>
      </w:r>
    </w:p>
    <w:p w14:paraId="255AFBC5" w14:textId="046613A7" w:rsidR="00FD508C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834DFE" w14:textId="61B0EADC" w:rsidR="005E4843" w:rsidRPr="00EE271B" w:rsidRDefault="00CD45AD" w:rsidP="006E2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556FF1" w:rsidRPr="00EE271B">
        <w:rPr>
          <w:rFonts w:asciiTheme="majorBidi" w:hAnsiTheme="majorBidi" w:cstheme="majorBidi" w:hint="cs"/>
          <w:sz w:val="28"/>
          <w:szCs w:val="28"/>
          <w:cs/>
        </w:rPr>
        <w:t xml:space="preserve">สถานการณ์การแพร่ระบาดของ </w:t>
      </w:r>
      <w:r w:rsidR="00556FF1" w:rsidRPr="00EE271B">
        <w:rPr>
          <w:rFonts w:asciiTheme="majorBidi" w:hAnsiTheme="majorBidi" w:cstheme="majorBidi"/>
          <w:sz w:val="28"/>
          <w:szCs w:val="28"/>
        </w:rPr>
        <w:t xml:space="preserve">COVID-19 </w:t>
      </w:r>
      <w:r w:rsidR="00556FF1" w:rsidRPr="00EE271B">
        <w:rPr>
          <w:rFonts w:asciiTheme="majorBidi" w:hAnsiTheme="majorBidi" w:cstheme="majorBidi" w:hint="cs"/>
          <w:sz w:val="28"/>
          <w:szCs w:val="28"/>
          <w:cs/>
        </w:rPr>
        <w:t>ยังคงเกิดขึ้นอย่างต่อเ</w:t>
      </w:r>
      <w:r w:rsidR="00556FF1" w:rsidRPr="00EE271B">
        <w:rPr>
          <w:rFonts w:asciiTheme="majorBidi" w:hAnsiTheme="majorBidi" w:cstheme="majorBidi"/>
          <w:sz w:val="28"/>
          <w:szCs w:val="28"/>
          <w:cs/>
        </w:rPr>
        <w:t xml:space="preserve">นื่อง โดยเริ่มมีการแจกจ่ายวัคซีนในระหว่างปี </w:t>
      </w:r>
      <w:r w:rsidR="00556FF1" w:rsidRPr="00EE271B">
        <w:rPr>
          <w:rFonts w:asciiTheme="majorBidi" w:hAnsiTheme="majorBidi" w:cstheme="majorBidi"/>
          <w:sz w:val="28"/>
          <w:szCs w:val="28"/>
        </w:rPr>
        <w:t xml:space="preserve">2564 </w:t>
      </w:r>
      <w:r w:rsidR="008F551C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8F551C">
        <w:rPr>
          <w:rFonts w:asciiTheme="majorBidi" w:hAnsiTheme="majorBidi" w:cstheme="majorBidi"/>
          <w:sz w:val="28"/>
          <w:szCs w:val="28"/>
        </w:rPr>
        <w:t xml:space="preserve">2565 </w:t>
      </w:r>
      <w:r w:rsidR="005E2864" w:rsidRPr="00EE271B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="00B551D3" w:rsidRPr="00EE271B">
        <w:rPr>
          <w:rFonts w:asciiTheme="majorBidi" w:hAnsiTheme="majorBidi" w:cstheme="majorBidi"/>
          <w:sz w:val="28"/>
          <w:szCs w:val="28"/>
          <w:cs/>
        </w:rPr>
        <w:t>เพื่อบรรเทาความเดือดร้อนให้แก่ลูกหนี้ที่ได้รับผลกระทบ</w:t>
      </w:r>
      <w:r w:rsidR="00B61959" w:rsidRPr="00EE271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56FF1" w:rsidRPr="00EE271B"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กลุ่มบริษัทดำเนินการให้ความช่วยเหลือแก่</w:t>
      </w:r>
      <w:r w:rsidR="00556FF1" w:rsidRPr="00EE271B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9D00CF">
        <w:rPr>
          <w:rFonts w:asciiTheme="majorBidi" w:hAnsiTheme="majorBidi" w:cstheme="majorBidi"/>
          <w:sz w:val="28"/>
          <w:szCs w:val="28"/>
        </w:rPr>
        <w:br/>
      </w:r>
      <w:r w:rsidR="00556FF1" w:rsidRPr="00EE271B">
        <w:rPr>
          <w:rFonts w:asciiTheme="majorBidi" w:hAnsiTheme="majorBidi" w:cstheme="majorBidi"/>
          <w:sz w:val="28"/>
          <w:szCs w:val="28"/>
          <w:cs/>
        </w:rPr>
        <w:t>ที่ไม่ถูกจัดชั้นเป็น</w:t>
      </w:r>
      <w:r w:rsidR="00556FF1" w:rsidRPr="00EE271B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="00556FF1" w:rsidRPr="00EE271B">
        <w:rPr>
          <w:rFonts w:asciiTheme="majorBidi" w:hAnsiTheme="majorBidi" w:cstheme="majorBidi"/>
          <w:sz w:val="28"/>
          <w:szCs w:val="28"/>
          <w:cs/>
        </w:rPr>
        <w:t xml:space="preserve">ด้อยคุณภาพ </w:t>
      </w:r>
      <w:r w:rsidR="00556FF1" w:rsidRPr="00EE271B">
        <w:rPr>
          <w:rFonts w:asciiTheme="majorBidi" w:hAnsiTheme="majorBidi" w:cstheme="majorBidi"/>
          <w:sz w:val="28"/>
          <w:szCs w:val="28"/>
        </w:rPr>
        <w:t>(Non-performing loans: NPL)</w:t>
      </w:r>
      <w:r w:rsidR="004E19C3" w:rsidRPr="00EE271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4843" w:rsidRPr="00EE271B">
        <w:rPr>
          <w:rFonts w:asciiTheme="majorBidi" w:hAnsiTheme="majorBidi" w:cstheme="majorBidi"/>
          <w:sz w:val="28"/>
          <w:szCs w:val="28"/>
          <w:cs/>
        </w:rPr>
        <w:t>สำหรับค่างวดผ่อนชำระตั้งแต่</w:t>
      </w:r>
      <w:r w:rsidR="005E4843" w:rsidRPr="00EE271B">
        <w:rPr>
          <w:rFonts w:asciiTheme="majorBidi" w:hAnsiTheme="majorBidi" w:cstheme="majorBidi" w:hint="cs"/>
          <w:sz w:val="28"/>
          <w:szCs w:val="28"/>
          <w:cs/>
        </w:rPr>
        <w:t xml:space="preserve">เดือนมกราคม </w:t>
      </w:r>
      <w:r w:rsidR="005E4843" w:rsidRPr="00EE271B">
        <w:rPr>
          <w:rFonts w:asciiTheme="majorBidi" w:hAnsiTheme="majorBidi" w:cstheme="majorBidi"/>
          <w:sz w:val="28"/>
          <w:szCs w:val="28"/>
        </w:rPr>
        <w:t>256</w:t>
      </w:r>
      <w:r w:rsidR="001B763A" w:rsidRPr="00EE271B">
        <w:rPr>
          <w:rFonts w:asciiTheme="majorBidi" w:hAnsiTheme="majorBidi" w:cstheme="majorBidi"/>
          <w:sz w:val="28"/>
          <w:szCs w:val="28"/>
        </w:rPr>
        <w:t>5</w:t>
      </w:r>
      <w:r w:rsidR="005E4843" w:rsidRPr="00EE271B">
        <w:rPr>
          <w:rFonts w:asciiTheme="majorBidi" w:hAnsiTheme="majorBidi" w:cstheme="majorBidi"/>
          <w:sz w:val="28"/>
          <w:szCs w:val="28"/>
        </w:rPr>
        <w:t xml:space="preserve"> </w:t>
      </w:r>
      <w:r w:rsidR="009D00CF">
        <w:rPr>
          <w:rFonts w:asciiTheme="majorBidi" w:hAnsiTheme="majorBidi" w:cstheme="majorBidi"/>
          <w:sz w:val="28"/>
          <w:szCs w:val="28"/>
        </w:rPr>
        <w:br/>
      </w:r>
      <w:r w:rsidR="005E4843" w:rsidRPr="00EE271B">
        <w:rPr>
          <w:rFonts w:asciiTheme="majorBidi" w:hAnsiTheme="majorBidi" w:cstheme="majorBidi" w:hint="cs"/>
          <w:sz w:val="28"/>
          <w:szCs w:val="28"/>
          <w:cs/>
        </w:rPr>
        <w:t>ถึงเดือน</w:t>
      </w:r>
      <w:r w:rsidR="008F5CF0" w:rsidRPr="00EE271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5E4843" w:rsidRPr="00EE271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4843" w:rsidRPr="00EE271B">
        <w:rPr>
          <w:rFonts w:asciiTheme="majorBidi" w:hAnsiTheme="majorBidi" w:cstheme="majorBidi"/>
          <w:sz w:val="28"/>
          <w:szCs w:val="28"/>
        </w:rPr>
        <w:t>256</w:t>
      </w:r>
      <w:r w:rsidR="006E2D04" w:rsidRPr="00EE271B">
        <w:rPr>
          <w:rFonts w:asciiTheme="majorBidi" w:hAnsiTheme="majorBidi" w:cstheme="majorBidi"/>
          <w:sz w:val="28"/>
          <w:szCs w:val="28"/>
        </w:rPr>
        <w:t>5</w:t>
      </w:r>
      <w:r w:rsidR="005E4843" w:rsidRPr="00EE271B">
        <w:rPr>
          <w:rFonts w:asciiTheme="majorBidi" w:hAnsiTheme="majorBidi" w:cstheme="majorBidi" w:hint="cs"/>
          <w:sz w:val="28"/>
          <w:szCs w:val="28"/>
          <w:cs/>
        </w:rPr>
        <w:t xml:space="preserve"> ตามสิทธิที่ได้ลงทะเบียน</w:t>
      </w:r>
      <w:r w:rsidR="005E4843" w:rsidRPr="00EE271B">
        <w:rPr>
          <w:rFonts w:asciiTheme="majorBidi" w:hAnsiTheme="majorBidi" w:cstheme="majorBidi"/>
          <w:sz w:val="28"/>
          <w:szCs w:val="28"/>
        </w:rPr>
        <w:t xml:space="preserve"> </w:t>
      </w:r>
      <w:bookmarkStart w:id="3" w:name="_Hlk78569934"/>
      <w:r w:rsidR="005E4843" w:rsidRPr="00EE271B">
        <w:rPr>
          <w:rFonts w:asciiTheme="majorBidi" w:hAnsiTheme="majorBidi" w:cstheme="majorBidi" w:hint="cs"/>
          <w:sz w:val="28"/>
          <w:szCs w:val="28"/>
          <w:cs/>
        </w:rPr>
        <w:t>รายละเอียด</w:t>
      </w:r>
      <w:r w:rsidR="005E4843" w:rsidRPr="00EE271B">
        <w:rPr>
          <w:rFonts w:asciiTheme="majorBidi" w:hAnsiTheme="majorBidi" w:cstheme="majorBidi"/>
          <w:sz w:val="28"/>
          <w:szCs w:val="28"/>
          <w:cs/>
        </w:rPr>
        <w:t>ดังนี้</w:t>
      </w:r>
      <w:bookmarkEnd w:id="3"/>
    </w:p>
    <w:p w14:paraId="05D86CCD" w14:textId="77777777" w:rsidR="005E4843" w:rsidRPr="00CD45AD" w:rsidRDefault="005E4843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54EF5B51" w14:textId="59517679" w:rsidR="006931EC" w:rsidRPr="00EE271B" w:rsidRDefault="00556FF1" w:rsidP="004D20C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EE271B">
        <w:rPr>
          <w:rFonts w:asciiTheme="majorBidi" w:hAnsiTheme="majorBidi" w:cstheme="majorBidi"/>
          <w:sz w:val="28"/>
          <w:szCs w:val="28"/>
          <w:cs/>
        </w:rPr>
        <w:t>ให้</w:t>
      </w:r>
      <w:r w:rsidRPr="00EE271B">
        <w:rPr>
          <w:rFonts w:asciiTheme="majorBidi" w:hAnsiTheme="majorBidi" w:cstheme="majorBidi" w:hint="cs"/>
          <w:sz w:val="28"/>
          <w:szCs w:val="28"/>
          <w:cs/>
        </w:rPr>
        <w:t>สิทธิผ่อนผันพัก</w:t>
      </w:r>
      <w:r w:rsidRPr="00EE271B">
        <w:rPr>
          <w:rFonts w:asciiTheme="majorBidi" w:hAnsiTheme="majorBidi" w:cstheme="majorBidi"/>
          <w:sz w:val="28"/>
          <w:szCs w:val="28"/>
          <w:cs/>
        </w:rPr>
        <w:t>ชำระค่างวด</w:t>
      </w:r>
      <w:r w:rsidR="00411A45" w:rsidRPr="00EE271B">
        <w:rPr>
          <w:rFonts w:asciiTheme="majorBidi" w:hAnsiTheme="majorBidi" w:cstheme="majorBidi" w:hint="cs"/>
          <w:sz w:val="28"/>
          <w:szCs w:val="28"/>
          <w:cs/>
        </w:rPr>
        <w:t>บางส่วน</w:t>
      </w:r>
      <w:r w:rsidR="006931EC" w:rsidRPr="00EE271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84590" w:rsidRPr="00EE271B">
        <w:rPr>
          <w:rFonts w:asciiTheme="majorBidi" w:hAnsiTheme="majorBidi" w:cstheme="majorBidi"/>
          <w:sz w:val="28"/>
          <w:szCs w:val="28"/>
          <w:cs/>
        </w:rPr>
        <w:t>สำหรับลูกค้าสินเชื่อ</w:t>
      </w:r>
      <w:r w:rsidR="00984590" w:rsidRPr="00EE271B">
        <w:rPr>
          <w:rFonts w:asciiTheme="majorBidi" w:hAnsiTheme="majorBidi" w:cstheme="majorBidi" w:hint="cs"/>
          <w:sz w:val="28"/>
          <w:szCs w:val="28"/>
          <w:cs/>
        </w:rPr>
        <w:t xml:space="preserve">ทุกประเภท และมีประวัติค้างชำระค่างวดไม่เกิน </w:t>
      </w:r>
      <w:r w:rsidR="00984590" w:rsidRPr="00EE271B">
        <w:rPr>
          <w:rFonts w:asciiTheme="majorBidi" w:hAnsiTheme="majorBidi" w:cstheme="majorBidi"/>
          <w:sz w:val="28"/>
          <w:szCs w:val="28"/>
        </w:rPr>
        <w:t xml:space="preserve">2 </w:t>
      </w:r>
      <w:r w:rsidR="00984590" w:rsidRPr="00EE271B">
        <w:rPr>
          <w:rFonts w:asciiTheme="majorBidi" w:hAnsiTheme="majorBidi" w:cstheme="majorBidi" w:hint="cs"/>
          <w:sz w:val="28"/>
          <w:szCs w:val="28"/>
          <w:cs/>
        </w:rPr>
        <w:t>งวด ก่อนเข้ารับสิทธิ</w:t>
      </w:r>
      <w:r w:rsidR="006931EC" w:rsidRPr="00EE271B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71A24153" w14:textId="3317EF6E" w:rsidR="00E05775" w:rsidRDefault="00945B4C" w:rsidP="0094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103024608"/>
      <w:r w:rsidRPr="00EE271B">
        <w:rPr>
          <w:rFonts w:asciiTheme="majorBidi" w:hAnsiTheme="majorBidi" w:cstheme="majorBidi"/>
          <w:sz w:val="28"/>
          <w:szCs w:val="28"/>
        </w:rPr>
        <w:t xml:space="preserve">  - </w:t>
      </w:r>
      <w:r w:rsidR="00E05775" w:rsidRPr="00EE271B">
        <w:rPr>
          <w:rFonts w:asciiTheme="majorBidi" w:hAnsiTheme="majorBidi" w:cstheme="majorBidi" w:hint="cs"/>
          <w:sz w:val="28"/>
          <w:szCs w:val="28"/>
          <w:cs/>
        </w:rPr>
        <w:t xml:space="preserve">ให้สิทธิ์ชำระค่างวด </w:t>
      </w:r>
      <w:r w:rsidR="00953E1F">
        <w:rPr>
          <w:rFonts w:asciiTheme="majorBidi" w:hAnsiTheme="majorBidi" w:cstheme="majorBidi"/>
          <w:sz w:val="28"/>
          <w:szCs w:val="28"/>
        </w:rPr>
        <w:t>4</w:t>
      </w:r>
      <w:r w:rsidR="00E05775" w:rsidRPr="00EE271B">
        <w:rPr>
          <w:rFonts w:asciiTheme="majorBidi" w:hAnsiTheme="majorBidi" w:cstheme="majorBidi"/>
          <w:sz w:val="28"/>
          <w:szCs w:val="28"/>
        </w:rPr>
        <w:t xml:space="preserve">,000 </w:t>
      </w:r>
      <w:r w:rsidR="00E05775" w:rsidRPr="00EE271B">
        <w:rPr>
          <w:rFonts w:asciiTheme="majorBidi" w:hAnsiTheme="majorBidi" w:cstheme="majorBidi" w:hint="cs"/>
          <w:sz w:val="28"/>
          <w:szCs w:val="28"/>
          <w:cs/>
        </w:rPr>
        <w:t>บาทต่อเดือ</w:t>
      </w:r>
      <w:r w:rsidR="0088374D" w:rsidRPr="00EE271B">
        <w:rPr>
          <w:rFonts w:asciiTheme="majorBidi" w:hAnsiTheme="majorBidi" w:cstheme="majorBidi" w:hint="cs"/>
          <w:sz w:val="28"/>
          <w:szCs w:val="28"/>
          <w:cs/>
        </w:rPr>
        <w:t>น</w:t>
      </w:r>
    </w:p>
    <w:bookmarkEnd w:id="4"/>
    <w:p w14:paraId="11335C3B" w14:textId="77777777" w:rsidR="0008729B" w:rsidRDefault="0008729B" w:rsidP="00087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EE271B">
        <w:rPr>
          <w:rFonts w:asciiTheme="majorBidi" w:hAnsiTheme="majorBidi" w:cstheme="majorBidi"/>
          <w:sz w:val="28"/>
          <w:szCs w:val="28"/>
        </w:rPr>
        <w:t xml:space="preserve">  - </w:t>
      </w:r>
      <w:r w:rsidRPr="00EE271B">
        <w:rPr>
          <w:rFonts w:asciiTheme="majorBidi" w:hAnsiTheme="majorBidi" w:cstheme="majorBidi" w:hint="cs"/>
          <w:sz w:val="28"/>
          <w:szCs w:val="28"/>
          <w:cs/>
        </w:rPr>
        <w:t xml:space="preserve">ให้สิทธิ์ชำระค่างวด </w:t>
      </w:r>
      <w:r w:rsidRPr="00EE271B">
        <w:rPr>
          <w:rFonts w:asciiTheme="majorBidi" w:hAnsiTheme="majorBidi" w:cstheme="majorBidi"/>
          <w:sz w:val="28"/>
          <w:szCs w:val="28"/>
        </w:rPr>
        <w:t xml:space="preserve">6,000 </w:t>
      </w:r>
      <w:r w:rsidRPr="00EE271B">
        <w:rPr>
          <w:rFonts w:asciiTheme="majorBidi" w:hAnsiTheme="majorBidi" w:cstheme="majorBidi" w:hint="cs"/>
          <w:sz w:val="28"/>
          <w:szCs w:val="28"/>
          <w:cs/>
        </w:rPr>
        <w:t>บาทต่อเดือน</w:t>
      </w:r>
    </w:p>
    <w:p w14:paraId="7DE680A4" w14:textId="5641080A" w:rsidR="0088374D" w:rsidRPr="00EE271B" w:rsidRDefault="0088374D" w:rsidP="00883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EE271B">
        <w:rPr>
          <w:rFonts w:asciiTheme="majorBidi" w:hAnsiTheme="majorBidi" w:cstheme="majorBidi"/>
          <w:sz w:val="28"/>
          <w:szCs w:val="28"/>
        </w:rPr>
        <w:t xml:space="preserve">  - </w:t>
      </w:r>
      <w:r w:rsidRPr="00EE271B">
        <w:rPr>
          <w:rFonts w:asciiTheme="majorBidi" w:hAnsiTheme="majorBidi" w:cstheme="majorBidi" w:hint="cs"/>
          <w:sz w:val="28"/>
          <w:szCs w:val="28"/>
          <w:cs/>
        </w:rPr>
        <w:t>ให้สิทธิ์ชำระค่างวด</w:t>
      </w:r>
      <w:r w:rsidR="0070059D" w:rsidRPr="00EE271B">
        <w:rPr>
          <w:rFonts w:asciiTheme="majorBidi" w:hAnsiTheme="majorBidi" w:cstheme="majorBidi" w:hint="cs"/>
          <w:sz w:val="28"/>
          <w:szCs w:val="28"/>
          <w:cs/>
        </w:rPr>
        <w:t xml:space="preserve">ในอัตรา ร้อยละ </w:t>
      </w:r>
      <w:r w:rsidR="0070059D" w:rsidRPr="00EE271B">
        <w:rPr>
          <w:rFonts w:asciiTheme="majorBidi" w:hAnsiTheme="majorBidi" w:cstheme="majorBidi"/>
          <w:sz w:val="28"/>
          <w:szCs w:val="28"/>
        </w:rPr>
        <w:t>20</w:t>
      </w:r>
      <w:r w:rsidRPr="00EE271B">
        <w:rPr>
          <w:rFonts w:asciiTheme="majorBidi" w:hAnsiTheme="majorBidi" w:cstheme="majorBidi"/>
          <w:sz w:val="28"/>
          <w:szCs w:val="28"/>
        </w:rPr>
        <w:t xml:space="preserve"> </w:t>
      </w:r>
      <w:r w:rsidRPr="00EE271B">
        <w:rPr>
          <w:rFonts w:asciiTheme="majorBidi" w:hAnsiTheme="majorBidi" w:cstheme="majorBidi" w:hint="cs"/>
          <w:sz w:val="28"/>
          <w:szCs w:val="28"/>
          <w:cs/>
        </w:rPr>
        <w:t>ต่อเดือน</w:t>
      </w:r>
    </w:p>
    <w:p w14:paraId="682F8700" w14:textId="28208440" w:rsidR="00954F71" w:rsidRPr="00EE271B" w:rsidRDefault="00954F71" w:rsidP="0095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EE271B">
        <w:rPr>
          <w:rFonts w:asciiTheme="majorBidi" w:hAnsiTheme="majorBidi" w:cstheme="majorBidi"/>
          <w:sz w:val="28"/>
          <w:szCs w:val="28"/>
        </w:rPr>
        <w:t xml:space="preserve">  - </w:t>
      </w:r>
      <w:r w:rsidRPr="00EE271B">
        <w:rPr>
          <w:rFonts w:asciiTheme="majorBidi" w:hAnsiTheme="majorBidi" w:cstheme="majorBidi" w:hint="cs"/>
          <w:sz w:val="28"/>
          <w:szCs w:val="28"/>
          <w:cs/>
        </w:rPr>
        <w:t xml:space="preserve">ให้สิทธิ์ชำระค่างวดในอัตรา ร้อยละ </w:t>
      </w:r>
      <w:r w:rsidRPr="00EE271B">
        <w:rPr>
          <w:rFonts w:asciiTheme="majorBidi" w:hAnsiTheme="majorBidi" w:cstheme="majorBidi"/>
          <w:sz w:val="28"/>
          <w:szCs w:val="28"/>
        </w:rPr>
        <w:t xml:space="preserve">50 </w:t>
      </w:r>
      <w:r w:rsidRPr="00EE271B">
        <w:rPr>
          <w:rFonts w:asciiTheme="majorBidi" w:hAnsiTheme="majorBidi" w:cstheme="majorBidi" w:hint="cs"/>
          <w:sz w:val="28"/>
          <w:szCs w:val="28"/>
          <w:cs/>
        </w:rPr>
        <w:t>ต่อเดือน</w:t>
      </w:r>
    </w:p>
    <w:p w14:paraId="753D6FF0" w14:textId="027E439A" w:rsidR="00954F71" w:rsidRDefault="00954F71" w:rsidP="0095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EE271B">
        <w:rPr>
          <w:rFonts w:asciiTheme="majorBidi" w:hAnsiTheme="majorBidi" w:cstheme="majorBidi"/>
          <w:sz w:val="28"/>
          <w:szCs w:val="28"/>
        </w:rPr>
        <w:t xml:space="preserve">  - </w:t>
      </w:r>
      <w:r w:rsidRPr="00EE271B">
        <w:rPr>
          <w:rFonts w:asciiTheme="majorBidi" w:hAnsiTheme="majorBidi" w:cstheme="majorBidi" w:hint="cs"/>
          <w:sz w:val="28"/>
          <w:szCs w:val="28"/>
          <w:cs/>
        </w:rPr>
        <w:t xml:space="preserve">ให้สิทธิ์ชำระค่างวดในอัตรา ร้อยละ </w:t>
      </w:r>
      <w:r w:rsidRPr="00EE271B">
        <w:rPr>
          <w:rFonts w:asciiTheme="majorBidi" w:hAnsiTheme="majorBidi" w:cstheme="majorBidi"/>
          <w:sz w:val="28"/>
          <w:szCs w:val="28"/>
        </w:rPr>
        <w:t xml:space="preserve">70 </w:t>
      </w:r>
      <w:r w:rsidRPr="00EE271B">
        <w:rPr>
          <w:rFonts w:asciiTheme="majorBidi" w:hAnsiTheme="majorBidi" w:cstheme="majorBidi" w:hint="cs"/>
          <w:sz w:val="28"/>
          <w:szCs w:val="28"/>
          <w:cs/>
        </w:rPr>
        <w:t>ต่อเดือน</w:t>
      </w:r>
    </w:p>
    <w:p w14:paraId="6F738425" w14:textId="60DF1A55" w:rsidR="00556FF1" w:rsidRPr="00EE271B" w:rsidRDefault="00556FF1" w:rsidP="00CD18A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rPr>
          <w:rFonts w:asciiTheme="majorBidi" w:hAnsiTheme="majorBidi" w:cstheme="majorBidi"/>
          <w:sz w:val="28"/>
          <w:szCs w:val="28"/>
          <w:cs/>
        </w:rPr>
      </w:pPr>
      <w:r w:rsidRPr="00EE271B">
        <w:rPr>
          <w:rFonts w:asciiTheme="majorBidi" w:hAnsiTheme="majorBidi" w:cstheme="majorBidi" w:hint="cs"/>
          <w:sz w:val="28"/>
          <w:szCs w:val="28"/>
          <w:cs/>
        </w:rPr>
        <w:t xml:space="preserve">ให้สิทธิพักชำระหนี้ </w:t>
      </w:r>
      <w:r w:rsidRPr="00EE271B">
        <w:rPr>
          <w:rFonts w:asciiTheme="majorBidi" w:hAnsiTheme="majorBidi" w:cstheme="majorBidi"/>
          <w:sz w:val="28"/>
          <w:szCs w:val="28"/>
        </w:rPr>
        <w:t xml:space="preserve">2 </w:t>
      </w:r>
      <w:r w:rsidRPr="00EE271B">
        <w:rPr>
          <w:rFonts w:asciiTheme="majorBidi" w:hAnsiTheme="majorBidi" w:cstheme="majorBidi" w:hint="cs"/>
          <w:sz w:val="28"/>
          <w:szCs w:val="28"/>
          <w:cs/>
        </w:rPr>
        <w:t xml:space="preserve">งวด สำหรับลูกหนี้กรณีเป็นผู้ป่วย </w:t>
      </w:r>
      <w:r w:rsidRPr="00EE271B">
        <w:rPr>
          <w:rFonts w:asciiTheme="majorBidi" w:hAnsiTheme="majorBidi" w:cstheme="majorBidi"/>
          <w:sz w:val="28"/>
          <w:szCs w:val="28"/>
        </w:rPr>
        <w:t>COVID-19</w:t>
      </w:r>
      <w:r w:rsidR="00B250A9" w:rsidRPr="00EE271B">
        <w:rPr>
          <w:rFonts w:asciiTheme="majorBidi" w:hAnsiTheme="majorBidi" w:cstheme="majorBidi"/>
          <w:sz w:val="28"/>
          <w:szCs w:val="28"/>
        </w:rPr>
        <w:t xml:space="preserve"> </w:t>
      </w:r>
      <w:r w:rsidR="00B250A9" w:rsidRPr="00EE271B">
        <w:rPr>
          <w:rFonts w:asciiTheme="majorBidi" w:hAnsiTheme="majorBidi" w:cstheme="majorBidi" w:hint="cs"/>
          <w:sz w:val="28"/>
          <w:szCs w:val="28"/>
          <w:cs/>
        </w:rPr>
        <w:t>หรือ ลูกหนี้ที่</w:t>
      </w:r>
      <w:r w:rsidR="00B250A9" w:rsidRPr="00EE271B">
        <w:rPr>
          <w:rFonts w:asciiTheme="majorBidi" w:hAnsiTheme="majorBidi" w:cstheme="majorBidi" w:hint="eastAsia"/>
          <w:sz w:val="28"/>
          <w:szCs w:val="28"/>
          <w:cs/>
        </w:rPr>
        <w:t>เป็นกลุ่มเสี่ยงสูง</w:t>
      </w:r>
      <w:r w:rsidR="00B250A9" w:rsidRPr="00EE271B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B250A9" w:rsidRPr="00EE271B">
        <w:rPr>
          <w:rFonts w:asciiTheme="majorBidi" w:hAnsiTheme="majorBidi" w:cstheme="majorBidi" w:hint="eastAsia"/>
          <w:sz w:val="28"/>
          <w:szCs w:val="28"/>
          <w:cs/>
        </w:rPr>
        <w:t>มี</w:t>
      </w:r>
      <w:r w:rsidR="00B250A9" w:rsidRPr="00EE271B">
        <w:rPr>
          <w:rFonts w:asciiTheme="majorBidi" w:hAnsiTheme="majorBidi" w:cstheme="majorBidi" w:hint="cs"/>
          <w:sz w:val="28"/>
          <w:szCs w:val="28"/>
          <w:cs/>
        </w:rPr>
        <w:t>คำสั่งให้</w:t>
      </w:r>
      <w:r w:rsidR="00B250A9" w:rsidRPr="00EE271B">
        <w:rPr>
          <w:rFonts w:asciiTheme="majorBidi" w:hAnsiTheme="majorBidi" w:cstheme="majorBidi" w:hint="eastAsia"/>
          <w:sz w:val="28"/>
          <w:szCs w:val="28"/>
          <w:cs/>
        </w:rPr>
        <w:t>กักตัว</w:t>
      </w:r>
    </w:p>
    <w:p w14:paraId="41E52C2B" w14:textId="7032440E" w:rsidR="00CD18A7" w:rsidRPr="00CD18A7" w:rsidRDefault="00CB61D5" w:rsidP="00CD18A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มาตรการปรับโครงสร้างหนี้ให้กับลูกหนี้ที่เข้าเงื่อนไข</w:t>
      </w:r>
    </w:p>
    <w:p w14:paraId="145E3FF8" w14:textId="77777777" w:rsidR="00BF52DE" w:rsidRDefault="00BF52DE" w:rsidP="00BF5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8E56387" w14:textId="32967B13" w:rsidR="00BF52DE" w:rsidRPr="00BF52DE" w:rsidRDefault="000C2A5B" w:rsidP="00BF5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ในระหว่างงวดสามเดือนสิ้นสุดวันที่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E962C0">
        <w:rPr>
          <w:rFonts w:asciiTheme="majorBidi" w:hAnsiTheme="majorBidi" w:cstheme="majorBidi" w:hint="cs"/>
          <w:sz w:val="28"/>
          <w:szCs w:val="28"/>
          <w:cs/>
        </w:rPr>
        <w:t>รับรู้ผล</w:t>
      </w:r>
      <w:r w:rsidR="00E962C0" w:rsidRPr="00E962C0">
        <w:rPr>
          <w:rFonts w:asciiTheme="majorBidi" w:hAnsiTheme="majorBidi" w:hint="cs"/>
          <w:sz w:val="28"/>
          <w:szCs w:val="28"/>
          <w:cs/>
        </w:rPr>
        <w:t>ขาดทุนจากการตัดรายการสินทรัพย์ทางการเงิน</w:t>
      </w:r>
      <w:r w:rsidR="004456AD">
        <w:rPr>
          <w:rFonts w:asciiTheme="majorBidi" w:hAnsiTheme="majorBidi"/>
          <w:sz w:val="28"/>
          <w:szCs w:val="28"/>
          <w:cs/>
        </w:rPr>
        <w:br/>
      </w:r>
      <w:r w:rsidR="00E962C0" w:rsidRPr="00E962C0">
        <w:rPr>
          <w:rFonts w:asciiTheme="majorBidi" w:hAnsiTheme="majorBidi" w:hint="cs"/>
          <w:sz w:val="28"/>
          <w:szCs w:val="28"/>
          <w:cs/>
        </w:rPr>
        <w:t>ที่วัดมูลค่าด้วย</w:t>
      </w:r>
      <w:r w:rsidR="00B239CB" w:rsidRPr="00B239CB">
        <w:rPr>
          <w:rFonts w:asciiTheme="majorBidi" w:hAnsiTheme="majorBidi" w:hint="cs"/>
          <w:sz w:val="28"/>
          <w:szCs w:val="28"/>
          <w:cs/>
        </w:rPr>
        <w:t>ราคาทุนตัดจำหน่ายและลูกหนี้ตามสัญญาเช่าซื้อ</w:t>
      </w:r>
      <w:r w:rsidR="00C1179C">
        <w:rPr>
          <w:rFonts w:asciiTheme="majorBidi" w:hAnsiTheme="majorBidi" w:hint="cs"/>
          <w:sz w:val="28"/>
          <w:szCs w:val="28"/>
          <w:cs/>
        </w:rPr>
        <w:t xml:space="preserve"> ซึ่งเป็นผลกระทบจากนโยบายการให้ความช่วยเหลือข้างต้นเป็น</w:t>
      </w:r>
      <w:r w:rsidR="004172D4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="004172D4">
        <w:rPr>
          <w:rFonts w:asciiTheme="majorBidi" w:hAnsiTheme="majorBidi"/>
          <w:sz w:val="28"/>
          <w:szCs w:val="28"/>
        </w:rPr>
        <w:t xml:space="preserve">5.87 </w:t>
      </w:r>
      <w:r w:rsidR="004172D4">
        <w:rPr>
          <w:rFonts w:asciiTheme="majorBidi" w:hAnsiTheme="majorBidi" w:hint="cs"/>
          <w:sz w:val="28"/>
          <w:szCs w:val="28"/>
          <w:cs/>
        </w:rPr>
        <w:t>ล้านบาท</w:t>
      </w:r>
      <w:r w:rsidR="00C1179C">
        <w:rPr>
          <w:rFonts w:asciiTheme="majorBidi" w:hAnsiTheme="majorBidi" w:hint="cs"/>
          <w:sz w:val="28"/>
          <w:szCs w:val="28"/>
          <w:cs/>
        </w:rPr>
        <w:t xml:space="preserve"> </w:t>
      </w:r>
      <w:r w:rsidR="00C1179C" w:rsidRPr="009140AD">
        <w:rPr>
          <w:rFonts w:asciiTheme="majorBidi" w:hAnsiTheme="majorBidi"/>
          <w:i/>
          <w:iCs/>
          <w:sz w:val="28"/>
          <w:szCs w:val="28"/>
        </w:rPr>
        <w:t>(</w:t>
      </w:r>
      <w:r w:rsidR="00DB04CA" w:rsidRPr="009140AD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DB04CA" w:rsidRPr="009140AD">
        <w:rPr>
          <w:rFonts w:asciiTheme="majorBidi" w:hAnsiTheme="majorBidi" w:hint="cs"/>
          <w:i/>
          <w:iCs/>
          <w:sz w:val="28"/>
          <w:szCs w:val="28"/>
          <w:cs/>
        </w:rPr>
        <w:t xml:space="preserve">มีนาคม </w:t>
      </w:r>
      <w:r w:rsidR="00DB04CA" w:rsidRPr="009140AD">
        <w:rPr>
          <w:rFonts w:asciiTheme="majorBidi" w:hAnsiTheme="majorBidi"/>
          <w:i/>
          <w:iCs/>
          <w:sz w:val="28"/>
          <w:szCs w:val="28"/>
        </w:rPr>
        <w:t xml:space="preserve">2564 : </w:t>
      </w:r>
      <w:r w:rsidR="009140AD" w:rsidRPr="009140AD">
        <w:rPr>
          <w:rFonts w:asciiTheme="majorBidi" w:hAnsiTheme="majorBidi"/>
          <w:i/>
          <w:iCs/>
          <w:sz w:val="28"/>
          <w:szCs w:val="28"/>
        </w:rPr>
        <w:t xml:space="preserve">0.53 </w:t>
      </w:r>
      <w:r w:rsidR="009140AD" w:rsidRPr="009140AD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="009140AD" w:rsidRPr="009140AD">
        <w:rPr>
          <w:rFonts w:asciiTheme="majorBidi" w:hAnsiTheme="majorBidi"/>
          <w:i/>
          <w:iCs/>
          <w:sz w:val="28"/>
          <w:szCs w:val="28"/>
        </w:rPr>
        <w:t>)</w:t>
      </w:r>
    </w:p>
    <w:p w14:paraId="3DA1627F" w14:textId="77777777" w:rsidR="00556FF1" w:rsidRPr="00CD45AD" w:rsidRDefault="00556FF1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</w:p>
    <w:p w14:paraId="1FCACD13" w14:textId="468B4729" w:rsidR="00B1375A" w:rsidRPr="00CB02C1" w:rsidRDefault="00AB7240" w:rsidP="00AB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 w:hanging="549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1375A" w:rsidRPr="00CB02C1">
        <w:rPr>
          <w:rFonts w:asciiTheme="majorBidi" w:hAnsiTheme="majorBidi" w:cstheme="majorBidi"/>
          <w:b/>
          <w:bCs/>
          <w:sz w:val="28"/>
          <w:szCs w:val="28"/>
        </w:rPr>
        <w:tab/>
      </w:r>
      <w:r w:rsidR="00000175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  <w:r w:rsidR="00000175" w:rsidRPr="00CB02C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422A0DFF" w14:textId="5B0B8FCB" w:rsidR="00B1375A" w:rsidRPr="00CB02C1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1E5E13D0" w14:textId="66DD2421" w:rsidR="003B623D" w:rsidRPr="00B63A7A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ความสัมพันธ์ที่มีกับบริษัทย่อยและการร่วมค้าได้เปิดเผยในหมายเหตุข้อ</w:t>
      </w:r>
      <w:r w:rsidRPr="00B63A7A">
        <w:rPr>
          <w:rFonts w:asciiTheme="majorBidi" w:hAnsiTheme="majorBidi" w:cstheme="majorBidi"/>
          <w:bCs/>
          <w:sz w:val="28"/>
          <w:szCs w:val="28"/>
        </w:rPr>
        <w:t xml:space="preserve"> 7</w:t>
      </w:r>
    </w:p>
    <w:p w14:paraId="1A2ACB5C" w14:textId="77777777" w:rsidR="003B623D" w:rsidRPr="00DC07C6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6C8561F" w14:textId="77777777" w:rsidR="003B623D" w:rsidRPr="00B63A7A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/>
          <w:b/>
          <w:sz w:val="28"/>
          <w:szCs w:val="28"/>
          <w:cs/>
        </w:rPr>
        <w:t>กลุ่มบริษัทไม่มีการเปลี่ยนแปลงที่มีนัยสำคัญในความสัมพันธ์กับบุคคลหรือกิจการที่เกี่ยวข้องกัน</w:t>
      </w:r>
    </w:p>
    <w:p w14:paraId="03728B40" w14:textId="77777777" w:rsidR="003B623D" w:rsidRPr="00DC07C6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1"/>
      </w:tblGrid>
      <w:tr w:rsidR="003B623D" w:rsidRPr="00B63A7A" w14:paraId="6D0E83CB" w14:textId="77777777" w:rsidTr="00710B2C">
        <w:trPr>
          <w:tblHeader/>
        </w:trPr>
        <w:tc>
          <w:tcPr>
            <w:tcW w:w="3960" w:type="dxa"/>
          </w:tcPr>
          <w:p w14:paraId="5C54C06F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3A674647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FFF779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3"/>
          </w:tcPr>
          <w:p w14:paraId="44C5A317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623D" w:rsidRPr="00B63A7A" w14:paraId="7C8A578D" w14:textId="77777777" w:rsidTr="00710B2C">
        <w:trPr>
          <w:tblHeader/>
        </w:trPr>
        <w:tc>
          <w:tcPr>
            <w:tcW w:w="3960" w:type="dxa"/>
          </w:tcPr>
          <w:p w14:paraId="60E2E5CD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63A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</w:tcPr>
          <w:p w14:paraId="7B96C867" w14:textId="59D3625B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 w:rsidR="009E31A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2931CF0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CA1767" w14:textId="0A2E1386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 w:rsidR="009E31A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3F099B2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44FBE2" w14:textId="71A89740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 w:rsidR="009E31A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17FEC1C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3391D44D" w14:textId="4AEC2CA6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 w:rsidR="009E31A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B623D" w:rsidRPr="00B63A7A" w14:paraId="6ABEA688" w14:textId="77777777" w:rsidTr="00710B2C">
        <w:trPr>
          <w:tblHeader/>
        </w:trPr>
        <w:tc>
          <w:tcPr>
            <w:tcW w:w="3960" w:type="dxa"/>
          </w:tcPr>
          <w:p w14:paraId="624DA44C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</w:tcPr>
          <w:p w14:paraId="57A4DCFC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623D" w:rsidRPr="00B63A7A" w14:paraId="6838E6F3" w14:textId="77777777" w:rsidTr="00710B2C">
        <w:tc>
          <w:tcPr>
            <w:tcW w:w="3960" w:type="dxa"/>
          </w:tcPr>
          <w:p w14:paraId="2F079A55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51B86A12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CA2169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709010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38444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05DF00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48C29E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195EE30B" w14:textId="77777777" w:rsidR="003B623D" w:rsidRPr="00B63A7A" w:rsidRDefault="003B623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31A8" w:rsidRPr="00B63A7A" w14:paraId="4EDE7A84" w14:textId="77777777" w:rsidTr="00710B2C">
        <w:tc>
          <w:tcPr>
            <w:tcW w:w="3960" w:type="dxa"/>
          </w:tcPr>
          <w:p w14:paraId="6A00F3D5" w14:textId="77777777" w:rsidR="009E31A8" w:rsidRPr="00B63A7A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1972060" w14:textId="36082266" w:rsidR="009E31A8" w:rsidRPr="00B63A7A" w:rsidRDefault="001B77DD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C1CF3A" w14:textId="77777777" w:rsidR="009E31A8" w:rsidRPr="00B63A7A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37C16E" w14:textId="30EB8B4E" w:rsidR="009E31A8" w:rsidRPr="00B63A7A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9047F3D" w14:textId="77777777" w:rsidR="009E31A8" w:rsidRPr="00B63A7A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921EC0" w14:textId="5174E5B2" w:rsidR="009E31A8" w:rsidRPr="00B63A7A" w:rsidRDefault="001B77DD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B2928E" w14:textId="77777777" w:rsidR="009E31A8" w:rsidRPr="00B63A7A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09AD0D28" w14:textId="17391A8B" w:rsidR="009E31A8" w:rsidRPr="00B63A7A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E31A8" w:rsidRPr="00B63A7A" w14:paraId="6CBACB3B" w14:textId="77777777" w:rsidTr="00710B2C">
        <w:tc>
          <w:tcPr>
            <w:tcW w:w="3960" w:type="dxa"/>
          </w:tcPr>
          <w:p w14:paraId="480F02A1" w14:textId="77777777" w:rsidR="009E31A8" w:rsidRPr="00DC07C6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E4AAD1" w14:textId="77777777" w:rsidR="009E31A8" w:rsidRPr="00B63A7A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979BC9D" w14:textId="77777777" w:rsidR="009E31A8" w:rsidRPr="00B63A7A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E459EB6" w14:textId="77777777" w:rsidR="009E31A8" w:rsidRPr="00B63A7A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E6AE7D" w14:textId="77777777" w:rsidR="009E31A8" w:rsidRPr="00B63A7A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FC0F3B6" w14:textId="77777777" w:rsidR="009E31A8" w:rsidRPr="00B63A7A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8526229" w14:textId="77777777" w:rsidR="009E31A8" w:rsidRPr="00B63A7A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4B8C9EF4" w14:textId="77777777" w:rsidR="009E31A8" w:rsidRPr="00B63A7A" w:rsidRDefault="009E31A8" w:rsidP="009E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22D2" w:rsidRPr="00B63A7A" w14:paraId="285AC545" w14:textId="77777777" w:rsidTr="00710B2C">
        <w:tc>
          <w:tcPr>
            <w:tcW w:w="3960" w:type="dxa"/>
          </w:tcPr>
          <w:p w14:paraId="55139968" w14:textId="57E4315C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</w:rPr>
            </w:pP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รายได้จากการขายรถ</w:t>
            </w:r>
          </w:p>
        </w:tc>
        <w:tc>
          <w:tcPr>
            <w:tcW w:w="1170" w:type="dxa"/>
          </w:tcPr>
          <w:p w14:paraId="6BF11819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B3677D0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39F1C70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12BF2A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C3C9D3B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C689448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330D82AC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22D2" w:rsidRPr="00B63A7A" w14:paraId="12A9C59E" w14:textId="77777777" w:rsidTr="00710B2C">
        <w:tc>
          <w:tcPr>
            <w:tcW w:w="3960" w:type="dxa"/>
          </w:tcPr>
          <w:p w14:paraId="3D4EB82A" w14:textId="71C64694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FFC03C5" w14:textId="77F8E5FB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294E3E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5AB8AC6" w14:textId="0B4D2DB6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F79722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56DDEF2" w14:textId="2B3A7D0D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0EE3D3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2D46DD6F" w14:textId="3E822850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107,065</w:t>
            </w:r>
          </w:p>
        </w:tc>
      </w:tr>
      <w:tr w:rsidR="00B522D2" w:rsidRPr="00B63A7A" w14:paraId="14E924C3" w14:textId="77777777" w:rsidTr="00710B2C">
        <w:tc>
          <w:tcPr>
            <w:tcW w:w="3960" w:type="dxa"/>
          </w:tcPr>
          <w:p w14:paraId="5F1F1073" w14:textId="2A7C4188" w:rsidR="00B522D2" w:rsidRPr="009541E8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4C53D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lastRenderedPageBreak/>
              <w:t>กำไร</w:t>
            </w:r>
            <w:r w:rsidR="00076FAC" w:rsidRPr="004C53D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จากการจำหน่าย</w:t>
            </w:r>
            <w:r w:rsidR="00FB2D8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170" w:type="dxa"/>
          </w:tcPr>
          <w:p w14:paraId="45C6FC9F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D6285D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BD7785D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43155F0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3BA9CF8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24CC8F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63C84417" w14:textId="77777777" w:rsidR="00B522D2" w:rsidRPr="00B63A7A" w:rsidRDefault="00B522D2" w:rsidP="00B5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6FAC" w:rsidRPr="00B63A7A" w14:paraId="11E0DFB0" w14:textId="77777777" w:rsidTr="00710B2C">
        <w:tc>
          <w:tcPr>
            <w:tcW w:w="3960" w:type="dxa"/>
          </w:tcPr>
          <w:p w14:paraId="60A4E517" w14:textId="2E8C11CA" w:rsidR="00076FAC" w:rsidRPr="00DC07C6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0F58058" w14:textId="3B9C123E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497367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DDD2289" w14:textId="6D74A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82E618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3C1F82A" w14:textId="5D298CA8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8"/>
                <w:szCs w:val="28"/>
              </w:rPr>
              <w:t>1,547</w:t>
            </w:r>
          </w:p>
        </w:tc>
        <w:tc>
          <w:tcPr>
            <w:tcW w:w="270" w:type="dxa"/>
          </w:tcPr>
          <w:p w14:paraId="235A4E1C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5A733C65" w14:textId="4AE1D0DE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158" w:rsidRPr="00B63A7A" w14:paraId="1E0F8A16" w14:textId="77777777" w:rsidTr="00710B2C">
        <w:tc>
          <w:tcPr>
            <w:tcW w:w="3960" w:type="dxa"/>
          </w:tcPr>
          <w:p w14:paraId="70DF3DBB" w14:textId="77777777" w:rsidR="001A2158" w:rsidRPr="00DC07C6" w:rsidRDefault="001A2158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5015BC" w14:textId="77777777" w:rsidR="001A2158" w:rsidRPr="00B63A7A" w:rsidRDefault="001A2158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E5EAF3A" w14:textId="77777777" w:rsidR="001A2158" w:rsidRPr="00B63A7A" w:rsidRDefault="001A2158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1752D6C" w14:textId="77777777" w:rsidR="001A2158" w:rsidRPr="00B63A7A" w:rsidRDefault="001A2158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5C4AB2" w14:textId="77777777" w:rsidR="001A2158" w:rsidRPr="00B63A7A" w:rsidRDefault="001A2158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AAA6CED" w14:textId="77777777" w:rsidR="001A2158" w:rsidRPr="00B63A7A" w:rsidRDefault="001A2158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72186E8" w14:textId="77777777" w:rsidR="001A2158" w:rsidRPr="00B63A7A" w:rsidRDefault="001A2158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6C413EB5" w14:textId="77777777" w:rsidR="001A2158" w:rsidRPr="00B63A7A" w:rsidRDefault="001A2158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6FAC" w:rsidRPr="00B63A7A" w14:paraId="52E6C1C6" w14:textId="77777777" w:rsidTr="00710B2C">
        <w:tc>
          <w:tcPr>
            <w:tcW w:w="3960" w:type="dxa"/>
          </w:tcPr>
          <w:p w14:paraId="2C901D1A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70" w:type="dxa"/>
          </w:tcPr>
          <w:p w14:paraId="2FB93853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2A5BC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8D187B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F0F1D6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7A7FB4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81D185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314F867A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6FAC" w:rsidRPr="00B63A7A" w14:paraId="7C28B591" w14:textId="77777777" w:rsidTr="00710B2C">
        <w:tc>
          <w:tcPr>
            <w:tcW w:w="3960" w:type="dxa"/>
          </w:tcPr>
          <w:p w14:paraId="79A49F65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83D70F" w14:textId="09E69991" w:rsidR="00076FAC" w:rsidRPr="00B63A7A" w:rsidRDefault="00533C25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DE2D8B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5861832" w14:textId="74A25FFC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5B02D1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87DECC" w14:textId="091168C7" w:rsidR="00076FAC" w:rsidRPr="00B63A7A" w:rsidRDefault="00533C25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270" w:type="dxa"/>
          </w:tcPr>
          <w:p w14:paraId="417B0DE7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8D12FEF" w14:textId="27480EDE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076FAC" w:rsidRPr="00B63A7A" w14:paraId="3DC01ED5" w14:textId="77777777" w:rsidTr="00710B2C">
        <w:tc>
          <w:tcPr>
            <w:tcW w:w="3960" w:type="dxa"/>
          </w:tcPr>
          <w:p w14:paraId="40CA8266" w14:textId="77777777" w:rsidR="00076FAC" w:rsidRPr="00515A68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F94D4F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E17A9C2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CD8846A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5CC9F9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7BD2BDA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480E3A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</w:tcPr>
          <w:p w14:paraId="0A56C494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6FAC" w:rsidRPr="00B63A7A" w14:paraId="63DC2AB1" w14:textId="77777777" w:rsidTr="00710B2C">
        <w:tc>
          <w:tcPr>
            <w:tcW w:w="3960" w:type="dxa"/>
          </w:tcPr>
          <w:p w14:paraId="0E6BACA5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170" w:type="dxa"/>
          </w:tcPr>
          <w:p w14:paraId="53CAF28F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C82FC4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DD478C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0E9B6D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6D8F12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683B9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8C83668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6FAC" w:rsidRPr="00B63A7A" w14:paraId="25DE4BD9" w14:textId="77777777" w:rsidTr="00710B2C">
        <w:tc>
          <w:tcPr>
            <w:tcW w:w="3960" w:type="dxa"/>
          </w:tcPr>
          <w:p w14:paraId="105EAC42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B031F4B" w14:textId="7BED5D47" w:rsidR="00076FAC" w:rsidRPr="00B63A7A" w:rsidRDefault="00533C25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D44661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9CD1AE" w14:textId="560D14E2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24BCE7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6FC8B5" w14:textId="24CF9ECE" w:rsidR="00076FAC" w:rsidRPr="00B63A7A" w:rsidRDefault="00533C25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70" w:type="dxa"/>
          </w:tcPr>
          <w:p w14:paraId="7D73729C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100C6FA" w14:textId="4BCDD8A8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  <w:tr w:rsidR="00076FAC" w:rsidRPr="00B63A7A" w14:paraId="38CDD177" w14:textId="77777777" w:rsidTr="00710B2C">
        <w:tc>
          <w:tcPr>
            <w:tcW w:w="3960" w:type="dxa"/>
          </w:tcPr>
          <w:p w14:paraId="5C10944E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03165153" w14:textId="5C205577" w:rsidR="00076FAC" w:rsidRPr="00B63A7A" w:rsidRDefault="00533C25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3AA097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2F869F" w14:textId="10BAA2F0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84C29FD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F3AE3F" w14:textId="5F7BACFD" w:rsidR="00076FAC" w:rsidRPr="00B63A7A" w:rsidRDefault="00533C25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7089F1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768C155" w14:textId="412A0BFF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76FAC" w:rsidRPr="00B63A7A" w14:paraId="6C6EB129" w14:textId="77777777" w:rsidTr="00710B2C">
        <w:tc>
          <w:tcPr>
            <w:tcW w:w="3960" w:type="dxa"/>
          </w:tcPr>
          <w:p w14:paraId="4AE9982C" w14:textId="77777777" w:rsidR="00076FAC" w:rsidRPr="00515A68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7FB6EF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99DEB2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E010D7C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96F1814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5FB7C6D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E12E2D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48B54040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6FAC" w:rsidRPr="00B63A7A" w14:paraId="4E62174A" w14:textId="77777777" w:rsidTr="00710B2C">
        <w:tc>
          <w:tcPr>
            <w:tcW w:w="3960" w:type="dxa"/>
          </w:tcPr>
          <w:p w14:paraId="6D8F70E5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32EAFCE6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4D932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3D449A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DC872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7FAB0A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D14839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FCC5EEB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4236" w:rsidRPr="00B63A7A" w14:paraId="66EB1797" w14:textId="77777777" w:rsidTr="00710B2C">
        <w:tc>
          <w:tcPr>
            <w:tcW w:w="3960" w:type="dxa"/>
          </w:tcPr>
          <w:p w14:paraId="24245B62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D28EDA" w14:textId="1B8395F8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BF0947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D3B898" w14:textId="510DCE4B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5D63DA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CC8AB9" w14:textId="40310240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270" w:type="dxa"/>
          </w:tcPr>
          <w:p w14:paraId="6FF29D97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4994A783" w14:textId="78955F5A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076FAC" w:rsidRPr="00B63A7A" w14:paraId="48FB4241" w14:textId="77777777" w:rsidTr="00710B2C">
        <w:tc>
          <w:tcPr>
            <w:tcW w:w="3960" w:type="dxa"/>
          </w:tcPr>
          <w:p w14:paraId="63F4F53D" w14:textId="77777777" w:rsidR="00076FAC" w:rsidRPr="00515A68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7108E4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6EE39A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71E5D70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2F3915D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51C8A68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F687A8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66BF03A2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6FAC" w:rsidRPr="00B63A7A" w14:paraId="381D5D43" w14:textId="77777777" w:rsidTr="00173183">
        <w:tc>
          <w:tcPr>
            <w:tcW w:w="3960" w:type="dxa"/>
            <w:shd w:val="clear" w:color="auto" w:fill="auto"/>
          </w:tcPr>
          <w:p w14:paraId="2EC0714C" w14:textId="79FB2D16" w:rsidR="00076FAC" w:rsidRPr="00173183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7318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170" w:type="dxa"/>
          </w:tcPr>
          <w:p w14:paraId="27C72FA0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7ADDC0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799D34F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34C5F41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3EF2D7C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9B0C50B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2D83E60D" w14:textId="77777777" w:rsidR="00076FAC" w:rsidRPr="00B63A7A" w:rsidRDefault="00076FAC" w:rsidP="0007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4236" w:rsidRPr="00B63A7A" w14:paraId="36FB1F45" w14:textId="77777777" w:rsidTr="00173183">
        <w:tc>
          <w:tcPr>
            <w:tcW w:w="3960" w:type="dxa"/>
            <w:shd w:val="clear" w:color="auto" w:fill="auto"/>
          </w:tcPr>
          <w:p w14:paraId="6D51CE1A" w14:textId="181C948C" w:rsidR="00BA4236" w:rsidRPr="00173183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731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65CA41E" w14:textId="7F12F04D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1109A9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7AC6E7D" w14:textId="699C15AD" w:rsidR="00BA4236" w:rsidRPr="005F3330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177FEF" w14:textId="77777777" w:rsidR="00BA4236" w:rsidRPr="005F3330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93DB73" w14:textId="233CB26B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270" w:type="dxa"/>
          </w:tcPr>
          <w:p w14:paraId="7856ACB5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302C851B" w14:textId="2BFDB69C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4236" w:rsidRPr="00B63A7A" w14:paraId="1B2F29DA" w14:textId="77777777" w:rsidTr="00710B2C">
        <w:tc>
          <w:tcPr>
            <w:tcW w:w="3960" w:type="dxa"/>
          </w:tcPr>
          <w:p w14:paraId="4D9C36C5" w14:textId="77777777" w:rsidR="00BA4236" w:rsidRPr="00515A68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EE0FE9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E55082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F4E769A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28B096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40B3EA3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6ECC61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0BA384ED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4236" w:rsidRPr="00B63A7A" w14:paraId="4C443D22" w14:textId="77777777" w:rsidTr="00173183">
        <w:tc>
          <w:tcPr>
            <w:tcW w:w="3960" w:type="dxa"/>
            <w:shd w:val="clear" w:color="auto" w:fill="auto"/>
          </w:tcPr>
          <w:p w14:paraId="6A29A0BC" w14:textId="77777777" w:rsidR="00BA4236" w:rsidRPr="00173183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173183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</w:tcPr>
          <w:p w14:paraId="5A08466E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2C6A7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0B9C3B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7559AE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FE1E4F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DD9C15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01B9B43D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BA4236" w:rsidRPr="00B63A7A" w14:paraId="5A167AD3" w14:textId="77777777" w:rsidTr="00173183">
        <w:tc>
          <w:tcPr>
            <w:tcW w:w="3960" w:type="dxa"/>
            <w:shd w:val="clear" w:color="auto" w:fill="auto"/>
          </w:tcPr>
          <w:p w14:paraId="3B6B70D2" w14:textId="46553889" w:rsidR="00BA4236" w:rsidRPr="00173183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731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3D3F1B9" w14:textId="548F1E7C" w:rsidR="00BA4236" w:rsidRPr="00B63A7A" w:rsidRDefault="006C5DE1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ECF9FC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3EFFBA" w14:textId="7844CD6F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E571D7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4D14D4" w14:textId="76C7EE0A" w:rsidR="00BA4236" w:rsidRPr="00B63A7A" w:rsidRDefault="006C5DE1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270" w:type="dxa"/>
          </w:tcPr>
          <w:p w14:paraId="1E24ED0C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9A6ABB8" w14:textId="76AF1B8E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4236" w:rsidRPr="00B63A7A" w14:paraId="55147409" w14:textId="77777777" w:rsidTr="00710B2C">
        <w:tc>
          <w:tcPr>
            <w:tcW w:w="3960" w:type="dxa"/>
          </w:tcPr>
          <w:p w14:paraId="70EA2B4D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28C13AB" w14:textId="11C83F3D" w:rsidR="00BA4236" w:rsidRPr="00B63A7A" w:rsidRDefault="006C5DE1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70" w:type="dxa"/>
          </w:tcPr>
          <w:p w14:paraId="32DB7A23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E96396" w14:textId="254F5461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270" w:type="dxa"/>
          </w:tcPr>
          <w:p w14:paraId="1C9E474A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19488" w14:textId="016F6637" w:rsidR="00BA4236" w:rsidRPr="00B63A7A" w:rsidRDefault="006C5DE1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70" w:type="dxa"/>
          </w:tcPr>
          <w:p w14:paraId="464C1D84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1153162" w14:textId="39055C44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  <w:tr w:rsidR="00BA4236" w:rsidRPr="00B63A7A" w14:paraId="7BFF646E" w14:textId="77777777" w:rsidTr="00710B2C">
        <w:tc>
          <w:tcPr>
            <w:tcW w:w="3960" w:type="dxa"/>
          </w:tcPr>
          <w:p w14:paraId="0CB46BCB" w14:textId="77777777" w:rsidR="00BA4236" w:rsidRPr="00515A68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97FB27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8AC7AE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41B471D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83EDDD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1491851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36BDE2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</w:tcPr>
          <w:p w14:paraId="7B1F54A6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4236" w:rsidRPr="00B63A7A" w14:paraId="5A834432" w14:textId="77777777" w:rsidTr="00710B2C">
        <w:tc>
          <w:tcPr>
            <w:tcW w:w="3960" w:type="dxa"/>
          </w:tcPr>
          <w:p w14:paraId="0FBCC12E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ค่าเช่า</w:t>
            </w: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14:paraId="574BC6DE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92597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C3DDC3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1F3564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5015F8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7A05C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E7FDE63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4236" w:rsidRPr="00B63A7A" w14:paraId="4EF336B8" w14:textId="77777777" w:rsidTr="00710B2C">
        <w:tc>
          <w:tcPr>
            <w:tcW w:w="3960" w:type="dxa"/>
          </w:tcPr>
          <w:p w14:paraId="78DC0FE5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D5ACD50" w14:textId="0F2C9E17" w:rsidR="00BA4236" w:rsidRPr="00B63A7A" w:rsidRDefault="00EA6CF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14:paraId="0F833920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3349E8" w14:textId="0BCB49E8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22A7157C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F00578" w14:textId="6A166A81" w:rsidR="00BA4236" w:rsidRPr="00B63A7A" w:rsidRDefault="00EA6CF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90EBB1D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52D1E61" w14:textId="3B402E20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BA4236" w:rsidRPr="00B63A7A" w14:paraId="510FE1B4" w14:textId="77777777" w:rsidTr="00710B2C">
        <w:tc>
          <w:tcPr>
            <w:tcW w:w="3960" w:type="dxa"/>
          </w:tcPr>
          <w:p w14:paraId="6387159F" w14:textId="77777777" w:rsidR="00BA4236" w:rsidRPr="00B63A7A" w:rsidRDefault="00BA4236" w:rsidP="00BA4236">
            <w:pPr>
              <w:pStyle w:val="a"/>
              <w:tabs>
                <w:tab w:val="clear" w:pos="1080"/>
              </w:tabs>
              <w:ind w:left="9" w:right="-1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63A7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50555A5D" w14:textId="3B91E42C" w:rsidR="00BA4236" w:rsidRPr="00B63A7A" w:rsidRDefault="00EA6CF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270" w:type="dxa"/>
          </w:tcPr>
          <w:p w14:paraId="7578874F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EBE6A0" w14:textId="58FD48D5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13FB4498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83451A" w14:textId="66EB4080" w:rsidR="00BA4236" w:rsidRPr="00B63A7A" w:rsidRDefault="00EA6CF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FEADAB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4594DF0" w14:textId="49DE04B4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EA6CF3" w:rsidRPr="00B63A7A" w14:paraId="4486CA35" w14:textId="77777777" w:rsidTr="00710B2C">
        <w:tc>
          <w:tcPr>
            <w:tcW w:w="3960" w:type="dxa"/>
          </w:tcPr>
          <w:p w14:paraId="4ADC9525" w14:textId="77777777" w:rsidR="00EA6CF3" w:rsidRPr="00B63A7A" w:rsidRDefault="00EA6CF3" w:rsidP="00BA4236">
            <w:pPr>
              <w:pStyle w:val="a"/>
              <w:tabs>
                <w:tab w:val="clear" w:pos="1080"/>
              </w:tabs>
              <w:ind w:left="9" w:right="-1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0B528C81" w14:textId="77777777" w:rsidR="00EA6CF3" w:rsidRPr="00B63A7A" w:rsidRDefault="00EA6CF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E4DF17" w14:textId="77777777" w:rsidR="00EA6CF3" w:rsidRPr="00B63A7A" w:rsidRDefault="00EA6CF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4F7854" w14:textId="77777777" w:rsidR="00EA6CF3" w:rsidRPr="00B63A7A" w:rsidRDefault="00EA6CF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C81BD6" w14:textId="77777777" w:rsidR="00EA6CF3" w:rsidRPr="00B63A7A" w:rsidRDefault="00EA6CF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E0BB2E" w14:textId="77777777" w:rsidR="00EA6CF3" w:rsidRPr="00B63A7A" w:rsidRDefault="00EA6CF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79B6C3" w14:textId="77777777" w:rsidR="00EA6CF3" w:rsidRPr="00B63A7A" w:rsidRDefault="00EA6CF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D655BFD" w14:textId="77777777" w:rsidR="00EA6CF3" w:rsidRPr="00B63A7A" w:rsidRDefault="00EA6CF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4236" w:rsidRPr="00B63A7A" w14:paraId="48A45E73" w14:textId="77777777" w:rsidTr="00710B2C">
        <w:tc>
          <w:tcPr>
            <w:tcW w:w="3960" w:type="dxa"/>
          </w:tcPr>
          <w:p w14:paraId="74B7FAD9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511F52FD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BF8D00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9111B8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6175B7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DDE52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76DEC2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44C92B1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4236" w:rsidRPr="00B63A7A" w14:paraId="1A06EE18" w14:textId="77777777" w:rsidTr="00710B2C">
        <w:tc>
          <w:tcPr>
            <w:tcW w:w="3960" w:type="dxa"/>
          </w:tcPr>
          <w:p w14:paraId="64C84CEC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33BF031" w14:textId="2DB5F6FB" w:rsidR="00BA4236" w:rsidRPr="00B63A7A" w:rsidRDefault="003622D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7A8EAC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C03486" w14:textId="3684F908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ABE2EF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2D8DAB" w14:textId="749A961A" w:rsidR="00BA4236" w:rsidRPr="00B63A7A" w:rsidRDefault="003622D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A09E5B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0E7DC9B" w14:textId="446CA7E4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BA4236" w:rsidRPr="00B63A7A" w14:paraId="1EA14EBF" w14:textId="77777777" w:rsidTr="00710B2C">
        <w:tc>
          <w:tcPr>
            <w:tcW w:w="3960" w:type="dxa"/>
          </w:tcPr>
          <w:p w14:paraId="0CDF905E" w14:textId="11CF94FB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7318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7B21473" w14:textId="38D0BF38" w:rsidR="00BA4236" w:rsidRPr="00B63A7A" w:rsidRDefault="003622D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5C789B9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FB411E" w14:textId="6964C943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FDFD9C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F6F7C1" w14:textId="1AFCF047" w:rsidR="00BA4236" w:rsidRPr="00B63A7A" w:rsidRDefault="003622D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8B75CB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3B329595" w14:textId="0A0E4A38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4236" w:rsidRPr="00B63A7A" w14:paraId="263CBB91" w14:textId="77777777" w:rsidTr="00710B2C">
        <w:tc>
          <w:tcPr>
            <w:tcW w:w="3960" w:type="dxa"/>
          </w:tcPr>
          <w:p w14:paraId="16E8C2A6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7A80090F" w14:textId="56F785C9" w:rsidR="00BA4236" w:rsidRPr="00B63A7A" w:rsidRDefault="003622D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270" w:type="dxa"/>
          </w:tcPr>
          <w:p w14:paraId="1CE86B7A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6FF7DF" w14:textId="44B5E02A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70" w:type="dxa"/>
          </w:tcPr>
          <w:p w14:paraId="3184E39B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1C709F" w14:textId="70D448E2" w:rsidR="00BA4236" w:rsidRPr="00B63A7A" w:rsidRDefault="003622D3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197042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2F46E6A" w14:textId="01DCC8BC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BA4236" w:rsidRPr="00B63A7A" w14:paraId="24A3747C" w14:textId="77777777" w:rsidTr="00710B2C">
        <w:tc>
          <w:tcPr>
            <w:tcW w:w="3960" w:type="dxa"/>
          </w:tcPr>
          <w:p w14:paraId="5779EEC5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C9E955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9660E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9CEA72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AFC92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1828C1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E06B66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285087C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4236" w:rsidRPr="00B63A7A" w14:paraId="159C9386" w14:textId="77777777" w:rsidTr="00710B2C">
        <w:tc>
          <w:tcPr>
            <w:tcW w:w="3960" w:type="dxa"/>
          </w:tcPr>
          <w:p w14:paraId="2261B4E7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965B6E5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632C6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76CFFD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5F2B4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0CBC68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A4B388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24882267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BA4236" w:rsidRPr="00B63A7A" w14:paraId="79973FCE" w14:textId="77777777" w:rsidTr="00710B2C">
        <w:tc>
          <w:tcPr>
            <w:tcW w:w="3960" w:type="dxa"/>
          </w:tcPr>
          <w:p w14:paraId="32D447CF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14D398A8" w14:textId="386B4965" w:rsidR="00BA4236" w:rsidRPr="00B63A7A" w:rsidRDefault="00BE702B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4,134</w:t>
            </w:r>
          </w:p>
        </w:tc>
        <w:tc>
          <w:tcPr>
            <w:tcW w:w="270" w:type="dxa"/>
          </w:tcPr>
          <w:p w14:paraId="14943150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347A18" w14:textId="21D81FF2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270" w:type="dxa"/>
          </w:tcPr>
          <w:p w14:paraId="3C3CAEC1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08F940" w14:textId="089BAD57" w:rsidR="00BA4236" w:rsidRPr="00B63A7A" w:rsidRDefault="00BE702B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2,871</w:t>
            </w:r>
          </w:p>
        </w:tc>
        <w:tc>
          <w:tcPr>
            <w:tcW w:w="270" w:type="dxa"/>
          </w:tcPr>
          <w:p w14:paraId="164F15F9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30A9F89" w14:textId="36443DF2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2,692</w:t>
            </w:r>
          </w:p>
        </w:tc>
      </w:tr>
      <w:tr w:rsidR="00BA4236" w:rsidRPr="00B63A7A" w14:paraId="62D03E03" w14:textId="77777777" w:rsidTr="00710B2C">
        <w:tc>
          <w:tcPr>
            <w:tcW w:w="3960" w:type="dxa"/>
          </w:tcPr>
          <w:p w14:paraId="3A77B78D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1DC95D7D" w14:textId="3D0D3ED2" w:rsidR="00BA4236" w:rsidRPr="00B63A7A" w:rsidRDefault="00BE702B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270" w:type="dxa"/>
          </w:tcPr>
          <w:p w14:paraId="51143FE7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E4634D" w14:textId="05EBBFEE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70" w:type="dxa"/>
          </w:tcPr>
          <w:p w14:paraId="24C24768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3A30BB" w14:textId="4AAAFD96" w:rsidR="00BA4236" w:rsidRPr="00B63A7A" w:rsidRDefault="00BE702B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270" w:type="dxa"/>
          </w:tcPr>
          <w:p w14:paraId="6F6C4881" w14:textId="77777777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8265D26" w14:textId="41F8594F" w:rsidR="00BA4236" w:rsidRPr="00B63A7A" w:rsidRDefault="00BA4236" w:rsidP="00BA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</w:tbl>
    <w:p w14:paraId="02EEE873" w14:textId="77777777" w:rsidR="003B623D" w:rsidRPr="00B63A7A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63A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ค่าตอบแทนกรรมการ</w:t>
      </w:r>
    </w:p>
    <w:p w14:paraId="22582D97" w14:textId="77777777" w:rsidR="003B623D" w:rsidRPr="00B63A7A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D9BAF9" w14:textId="77777777" w:rsidR="003B623D" w:rsidRPr="00B63A7A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 xml:space="preserve">ค่าตอบแทนกรรมการนี้เป็นประโยชน์ที่จ่ายให้แก่กรรมการบริษัท ตามมาตรา </w:t>
      </w:r>
      <w:r w:rsidRPr="00B63A7A">
        <w:rPr>
          <w:rFonts w:asciiTheme="majorBidi" w:hAnsiTheme="majorBidi" w:cstheme="majorBidi"/>
          <w:sz w:val="28"/>
          <w:szCs w:val="28"/>
        </w:rPr>
        <w:t>90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ของพระราชบัญญัติบริษัทมหาชนโดย</w:t>
      </w:r>
      <w:r w:rsidRPr="00B63A7A">
        <w:rPr>
          <w:rFonts w:asciiTheme="majorBidi" w:hAnsiTheme="majorBidi" w:cstheme="majorBidi"/>
          <w:sz w:val="28"/>
          <w:szCs w:val="28"/>
        </w:rPr>
        <w:br/>
      </w:r>
      <w:r w:rsidRPr="00B63A7A">
        <w:rPr>
          <w:rFonts w:asciiTheme="majorBidi" w:hAnsiTheme="majorBidi" w:cstheme="majorBidi"/>
          <w:sz w:val="28"/>
          <w:szCs w:val="28"/>
          <w:cs/>
        </w:rPr>
        <w:t>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14:paraId="5AE6A704" w14:textId="77777777" w:rsidR="003B623D" w:rsidRPr="00B63A7A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A22602" w14:textId="34356C5B" w:rsidR="003B623D" w:rsidRPr="00B63A7A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กลุ่มบริษัทจ่ายค่าตอบแทนกรรมการสำหรับงวด</w:t>
      </w:r>
      <w:r w:rsidRPr="00B63A7A">
        <w:rPr>
          <w:rFonts w:asciiTheme="majorBidi" w:eastAsia="Times New Roman" w:hAnsiTheme="majorBidi" w:cstheme="majorBidi" w:hint="cs"/>
          <w:sz w:val="28"/>
          <w:szCs w:val="28"/>
          <w:cs/>
        </w:rPr>
        <w:t>สาม</w:t>
      </w:r>
      <w:r w:rsidRPr="00B63A7A">
        <w:rPr>
          <w:rFonts w:asciiTheme="majorBidi" w:eastAsia="Times New Roman" w:hAnsiTheme="majorBidi" w:cstheme="majorBidi"/>
          <w:sz w:val="28"/>
          <w:szCs w:val="28"/>
          <w:cs/>
        </w:rPr>
        <w:t xml:space="preserve">เดือนสิ้นสุดวันที่ </w:t>
      </w:r>
      <w:r w:rsidRPr="00B63A7A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B63A7A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มีนาคม </w:t>
      </w:r>
      <w:r w:rsidRPr="00B63A7A">
        <w:rPr>
          <w:rFonts w:asciiTheme="majorBidi" w:eastAsia="Times New Roman" w:hAnsiTheme="majorBidi" w:cstheme="majorBidi"/>
          <w:sz w:val="28"/>
          <w:szCs w:val="28"/>
        </w:rPr>
        <w:t>256</w:t>
      </w:r>
      <w:r w:rsidR="009E31A8">
        <w:rPr>
          <w:rFonts w:asciiTheme="majorBidi" w:eastAsia="Times New Roman" w:hAnsiTheme="majorBidi" w:cstheme="majorBidi"/>
          <w:sz w:val="28"/>
          <w:szCs w:val="28"/>
        </w:rPr>
        <w:t>5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B63A7A">
        <w:rPr>
          <w:rFonts w:asciiTheme="majorBidi" w:hAnsiTheme="majorBidi" w:cstheme="majorBidi"/>
          <w:sz w:val="28"/>
          <w:szCs w:val="28"/>
        </w:rPr>
        <w:t>256</w:t>
      </w:r>
      <w:r w:rsidR="009E31A8">
        <w:rPr>
          <w:rFonts w:asciiTheme="majorBidi" w:hAnsiTheme="majorBidi" w:cstheme="majorBidi"/>
          <w:sz w:val="28"/>
          <w:szCs w:val="28"/>
        </w:rPr>
        <w:t>4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จำนวนเงิน</w:t>
      </w:r>
      <w:r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="009541E8" w:rsidRPr="009541E8">
        <w:rPr>
          <w:rFonts w:asciiTheme="majorBidi" w:hAnsiTheme="majorBidi" w:cstheme="majorBidi"/>
          <w:sz w:val="28"/>
          <w:szCs w:val="28"/>
        </w:rPr>
        <w:t>0.31</w:t>
      </w:r>
      <w:r w:rsidRPr="009541E8">
        <w:rPr>
          <w:rFonts w:asciiTheme="majorBidi" w:hAnsiTheme="majorBidi" w:cstheme="majorBidi"/>
          <w:sz w:val="28"/>
          <w:szCs w:val="28"/>
        </w:rPr>
        <w:t xml:space="preserve"> </w:t>
      </w:r>
      <w:r w:rsidRPr="009541E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B63A7A">
        <w:rPr>
          <w:rFonts w:asciiTheme="majorBidi" w:hAnsiTheme="majorBidi" w:cstheme="majorBidi"/>
          <w:sz w:val="28"/>
          <w:szCs w:val="28"/>
        </w:rPr>
        <w:t xml:space="preserve"> 0.</w:t>
      </w:r>
      <w:r w:rsidR="009E31A8">
        <w:rPr>
          <w:rFonts w:asciiTheme="majorBidi" w:hAnsiTheme="majorBidi" w:cstheme="majorBidi"/>
          <w:sz w:val="28"/>
          <w:szCs w:val="28"/>
        </w:rPr>
        <w:t>31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14:paraId="6C44062C" w14:textId="77777777" w:rsidR="00BE1897" w:rsidRPr="00CB02C1" w:rsidRDefault="00BE1897" w:rsidP="00A23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E3DE30" w14:textId="3C0CB1EE" w:rsidR="004C0F9E" w:rsidRPr="00CB02C1" w:rsidRDefault="004C0F9E" w:rsidP="004C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9E31A8" w:rsidRPr="00B63A7A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="009E31A8" w:rsidRPr="00B63A7A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มีนาคม </w:t>
      </w:r>
      <w:r w:rsidR="00FA69DE" w:rsidRPr="00CB02C1">
        <w:rPr>
          <w:rFonts w:asciiTheme="majorBidi" w:hAnsiTheme="majorBidi" w:cstheme="majorBidi"/>
          <w:sz w:val="28"/>
          <w:szCs w:val="28"/>
        </w:rPr>
        <w:t>256</w:t>
      </w:r>
      <w:r w:rsidR="009E31A8">
        <w:rPr>
          <w:rFonts w:asciiTheme="majorBidi" w:hAnsiTheme="majorBidi" w:cstheme="majorBidi"/>
          <w:sz w:val="28"/>
          <w:szCs w:val="28"/>
        </w:rPr>
        <w:t>5</w:t>
      </w:r>
      <w:r w:rsidR="00FA69DE" w:rsidRPr="00CB02C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CB02C1">
        <w:rPr>
          <w:rFonts w:asciiTheme="majorBidi" w:hAnsiTheme="majorBidi" w:cstheme="majorBidi"/>
          <w:sz w:val="28"/>
          <w:szCs w:val="28"/>
        </w:rPr>
        <w:t xml:space="preserve">31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B02C1">
        <w:rPr>
          <w:rFonts w:asciiTheme="majorBidi" w:hAnsiTheme="majorBidi" w:cstheme="majorBidi"/>
          <w:sz w:val="28"/>
          <w:szCs w:val="28"/>
        </w:rPr>
        <w:t>256</w:t>
      </w:r>
      <w:r w:rsidR="009E31A8">
        <w:rPr>
          <w:rFonts w:asciiTheme="majorBidi" w:hAnsiTheme="majorBidi" w:cstheme="majorBidi"/>
          <w:sz w:val="28"/>
          <w:szCs w:val="28"/>
        </w:rPr>
        <w:t>4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FCF915C" w14:textId="77777777" w:rsidR="004C0F9E" w:rsidRPr="00CB02C1" w:rsidRDefault="004C0F9E" w:rsidP="004C0F9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4C0F9E" w:rsidRPr="00CB02C1" w14:paraId="11E9E198" w14:textId="77777777" w:rsidTr="55AB4BF2">
        <w:trPr>
          <w:tblHeader/>
        </w:trPr>
        <w:tc>
          <w:tcPr>
            <w:tcW w:w="3573" w:type="dxa"/>
          </w:tcPr>
          <w:p w14:paraId="2908398F" w14:textId="77777777" w:rsidR="004C0F9E" w:rsidRPr="00CB02C1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3B94F333" w14:textId="77777777" w:rsidR="004C0F9E" w:rsidRPr="00CB02C1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42B39B" w14:textId="77777777" w:rsidR="004C0F9E" w:rsidRPr="00CB02C1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5F13779" w14:textId="77777777" w:rsidR="004C0F9E" w:rsidRPr="00CB02C1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69DE" w:rsidRPr="00CB02C1" w14:paraId="4A057AFC" w14:textId="77777777" w:rsidTr="55AB4BF2">
        <w:trPr>
          <w:tblHeader/>
        </w:trPr>
        <w:tc>
          <w:tcPr>
            <w:tcW w:w="3573" w:type="dxa"/>
          </w:tcPr>
          <w:p w14:paraId="58DA9B23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E80F4" w14:textId="406D85BE" w:rsidR="00FA69DE" w:rsidRPr="00CB02C1" w:rsidRDefault="009E31A8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125F86A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B7EA4D" w14:textId="52EB6D73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2A4661D" w14:textId="2CD2BCB4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4" w:type="dxa"/>
          </w:tcPr>
          <w:p w14:paraId="17EE2DB8" w14:textId="4873FC7B" w:rsidR="00FA69DE" w:rsidRPr="00CB02C1" w:rsidRDefault="009E31A8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275CB4C0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8EF97A" w14:textId="6BC2105F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A69DE" w:rsidRPr="00CB02C1" w14:paraId="6441709E" w14:textId="77777777" w:rsidTr="55AB4BF2">
        <w:trPr>
          <w:tblHeader/>
        </w:trPr>
        <w:tc>
          <w:tcPr>
            <w:tcW w:w="3573" w:type="dxa"/>
          </w:tcPr>
          <w:p w14:paraId="4140D4DD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330902" w14:textId="12CB200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E31A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3ED930E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C2F4758" w14:textId="1977E1BC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E31A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CD0CAD7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1028C12" w14:textId="23F17758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E31A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9C472F1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7A70AD" w14:textId="6C0EEA6E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E31A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A69DE" w:rsidRPr="00CB02C1" w14:paraId="51166B29" w14:textId="77777777" w:rsidTr="55AB4BF2">
        <w:trPr>
          <w:tblHeader/>
        </w:trPr>
        <w:tc>
          <w:tcPr>
            <w:tcW w:w="3573" w:type="dxa"/>
          </w:tcPr>
          <w:p w14:paraId="4F4C0231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1FCFA2D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69DE" w:rsidRPr="00CB02C1" w14:paraId="3B7173A8" w14:textId="77777777" w:rsidTr="55AB4BF2">
        <w:tc>
          <w:tcPr>
            <w:tcW w:w="3573" w:type="dxa"/>
          </w:tcPr>
          <w:p w14:paraId="7B04B9DF" w14:textId="74F7E338" w:rsidR="00FA69DE" w:rsidRPr="00CB02C1" w:rsidRDefault="00FA69DE" w:rsidP="55AB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55AB4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</w:t>
            </w:r>
            <w:r w:rsidR="746C1731" w:rsidRPr="55AB4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นี้ค้</w:t>
            </w:r>
            <w:r w:rsidRPr="55AB4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างรับ</w:t>
            </w:r>
          </w:p>
        </w:tc>
        <w:tc>
          <w:tcPr>
            <w:tcW w:w="1170" w:type="dxa"/>
          </w:tcPr>
          <w:p w14:paraId="7F5BA4EE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347A7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70C1FC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EC52D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6F2703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88BDC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5A54BC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F8B" w:rsidRPr="00CB02C1" w14:paraId="2BDC6B90" w14:textId="77777777" w:rsidTr="55AB4BF2">
        <w:tc>
          <w:tcPr>
            <w:tcW w:w="3573" w:type="dxa"/>
          </w:tcPr>
          <w:p w14:paraId="349AF7E7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8251C5B" w14:textId="626EAF45" w:rsidR="00BF2F8B" w:rsidRPr="00CB02C1" w:rsidRDefault="00EC3094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BD94D2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02F3E3" w14:textId="0DF8A2F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31CC4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98358C2" w14:textId="013BDEA3" w:rsidR="00BF2F8B" w:rsidRPr="00CB02C1" w:rsidRDefault="00EC3094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70" w:type="dxa"/>
          </w:tcPr>
          <w:p w14:paraId="5EF0BDE0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12B71" w14:textId="68BAB375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BF2F8B" w:rsidRPr="00CB02C1" w14:paraId="794A924C" w14:textId="77777777" w:rsidTr="55AB4BF2">
        <w:tc>
          <w:tcPr>
            <w:tcW w:w="3573" w:type="dxa"/>
          </w:tcPr>
          <w:p w14:paraId="4217412A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2BB789" w14:textId="1764E01E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2CBCFD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5B14EC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E6180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12F3514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42857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5C76E8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F2F8B" w:rsidRPr="00CB02C1" w14:paraId="07A8F5C1" w14:textId="77777777" w:rsidTr="55AB4BF2">
        <w:tc>
          <w:tcPr>
            <w:tcW w:w="3573" w:type="dxa"/>
          </w:tcPr>
          <w:p w14:paraId="3CDB5CA7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เงินประกันการเช่า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170" w:type="dxa"/>
          </w:tcPr>
          <w:p w14:paraId="467E5400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95BF6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F9F603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F9E7D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50139B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CCDE5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438098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F8B" w:rsidRPr="00CB02C1" w14:paraId="6A0A765D" w14:textId="77777777" w:rsidTr="55AB4BF2">
        <w:tc>
          <w:tcPr>
            <w:tcW w:w="3573" w:type="dxa"/>
          </w:tcPr>
          <w:p w14:paraId="77E898DE" w14:textId="428E4844" w:rsidR="00BF2F8B" w:rsidRPr="00CB02C1" w:rsidRDefault="009E70BA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="00BF2F8B"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313D7FD9" w14:textId="58A35346" w:rsidR="00BF2F8B" w:rsidRPr="00CB02C1" w:rsidRDefault="009E70BA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1F5E83C5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F1F18A" w14:textId="28927836" w:rsidR="00BF2F8B" w:rsidRPr="00CB02C1" w:rsidRDefault="009E70BA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CBEDDB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570E9A4" w14:textId="161A6E7C" w:rsidR="00BF2F8B" w:rsidRPr="00CB02C1" w:rsidRDefault="009E70BA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BFEE74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2BA29F" w14:textId="5D8372EF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2F8B" w:rsidRPr="00CB02C1" w14:paraId="3F147895" w14:textId="77777777" w:rsidTr="55AB4BF2">
        <w:tc>
          <w:tcPr>
            <w:tcW w:w="3573" w:type="dxa"/>
          </w:tcPr>
          <w:p w14:paraId="6A6F5438" w14:textId="474FC445" w:rsidR="00BF2F8B" w:rsidRPr="00CB02C1" w:rsidRDefault="009E70BA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BFEE300" w14:textId="0415C233" w:rsidR="00BF2F8B" w:rsidRPr="00CB02C1" w:rsidRDefault="009E70BA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0C575E1B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C1E2E4" w14:textId="5516E0CF" w:rsidR="00BF2F8B" w:rsidRPr="00CB02C1" w:rsidRDefault="009E70BA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3F29F755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023BB0" w14:textId="0F0D4DBD" w:rsidR="00BF2F8B" w:rsidRPr="00CB02C1" w:rsidRDefault="009E70BA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B8B78A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5F27E" w14:textId="0C6BF21A" w:rsidR="00BF2F8B" w:rsidRPr="00CB02C1" w:rsidRDefault="009E70BA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B5178C" w:rsidRPr="00CB02C1" w14:paraId="6E9EEB70" w14:textId="77777777" w:rsidTr="55AB4BF2">
        <w:tc>
          <w:tcPr>
            <w:tcW w:w="3573" w:type="dxa"/>
          </w:tcPr>
          <w:p w14:paraId="1C319AAF" w14:textId="77777777" w:rsidR="00B5178C" w:rsidRPr="00CB02C1" w:rsidRDefault="00B5178C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607FAED" w14:textId="77777777" w:rsidR="00B5178C" w:rsidRDefault="00B5178C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321748" w14:textId="77777777" w:rsidR="00B5178C" w:rsidRPr="00CB02C1" w:rsidRDefault="00B5178C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B42667" w14:textId="77777777" w:rsidR="00B5178C" w:rsidRDefault="00B5178C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324A5C" w14:textId="77777777" w:rsidR="00B5178C" w:rsidRPr="00CB02C1" w:rsidRDefault="00B5178C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5B7886" w14:textId="77777777" w:rsidR="00B5178C" w:rsidRDefault="00B5178C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2B8300" w14:textId="77777777" w:rsidR="00B5178C" w:rsidRPr="00CB02C1" w:rsidRDefault="00B5178C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4D5411" w14:textId="77777777" w:rsidR="00B5178C" w:rsidRDefault="00B5178C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F2F8B" w:rsidRPr="00CB02C1" w14:paraId="2D12F51C" w14:textId="77777777" w:rsidTr="55AB4BF2">
        <w:tc>
          <w:tcPr>
            <w:tcW w:w="3573" w:type="dxa"/>
          </w:tcPr>
          <w:p w14:paraId="068BAD89" w14:textId="66727134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คอมมิชชั่นรอตัดบัญชี</w:t>
            </w:r>
          </w:p>
        </w:tc>
        <w:tc>
          <w:tcPr>
            <w:tcW w:w="1170" w:type="dxa"/>
          </w:tcPr>
          <w:p w14:paraId="378D0902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F59F5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AE9BD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F5DA6A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AC8FDC8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BCC35D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9F9B3A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F8B" w:rsidRPr="00CB02C1" w14:paraId="3439CE78" w14:textId="77777777" w:rsidTr="55AB4BF2">
        <w:tc>
          <w:tcPr>
            <w:tcW w:w="3573" w:type="dxa"/>
          </w:tcPr>
          <w:p w14:paraId="6506C592" w14:textId="11335FCF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FD65851" w14:textId="6ABFC7C9" w:rsidR="00BF2F8B" w:rsidRPr="00CB02C1" w:rsidRDefault="009E70BA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06F2F1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A2E762" w14:textId="4108C7FB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9380BB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7BE4F83" w14:textId="43FD62B0" w:rsidR="00BF2F8B" w:rsidRPr="00CB02C1" w:rsidRDefault="009E70BA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9,208</w:t>
            </w:r>
          </w:p>
        </w:tc>
        <w:tc>
          <w:tcPr>
            <w:tcW w:w="270" w:type="dxa"/>
          </w:tcPr>
          <w:p w14:paraId="3AFD3CAA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D2B10" w14:textId="16DD161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10,289</w:t>
            </w:r>
          </w:p>
        </w:tc>
      </w:tr>
      <w:tr w:rsidR="00BF2F8B" w:rsidRPr="00CB02C1" w14:paraId="586BBE50" w14:textId="77777777" w:rsidTr="55AB4BF2">
        <w:tc>
          <w:tcPr>
            <w:tcW w:w="3573" w:type="dxa"/>
          </w:tcPr>
          <w:p w14:paraId="0E156A39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98C7AC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310FD1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3881D9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A08CC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903EF7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C8729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6A0C6F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F8B" w:rsidRPr="00CB02C1" w14:paraId="17F1FD76" w14:textId="77777777" w:rsidTr="55AB4BF2">
        <w:tc>
          <w:tcPr>
            <w:tcW w:w="3573" w:type="dxa"/>
          </w:tcPr>
          <w:p w14:paraId="00899F6B" w14:textId="4525EE1E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3AB56FB0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8A8608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44D712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FB922D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238A83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8585FB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19F1D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F8B" w:rsidRPr="00CB02C1" w14:paraId="0328BB2A" w14:textId="77777777" w:rsidTr="55AB4BF2">
        <w:tc>
          <w:tcPr>
            <w:tcW w:w="3573" w:type="dxa"/>
          </w:tcPr>
          <w:p w14:paraId="7BAEAB8C" w14:textId="2C0CDF66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6F80D05" w14:textId="7F5BCFA7" w:rsidR="00BF2F8B" w:rsidRPr="00CB02C1" w:rsidRDefault="000942E2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188010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F5BA68" w14:textId="08ECC0D4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FD0464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9E5DA6" w14:textId="209D8385" w:rsidR="00BF2F8B" w:rsidRPr="00CB02C1" w:rsidRDefault="000942E2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11,174</w:t>
            </w:r>
          </w:p>
        </w:tc>
        <w:tc>
          <w:tcPr>
            <w:tcW w:w="270" w:type="dxa"/>
          </w:tcPr>
          <w:p w14:paraId="4F7B83AB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771335" w14:textId="3AA52CF9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BF2F8B" w:rsidRPr="00CB02C1" w14:paraId="2D46750A" w14:textId="77777777" w:rsidTr="55AB4BF2">
        <w:tc>
          <w:tcPr>
            <w:tcW w:w="3573" w:type="dxa"/>
          </w:tcPr>
          <w:p w14:paraId="345154FA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35D1F7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C4ADB9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496681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EE239B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6D8A263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DA88D4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C01730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F8B" w:rsidRPr="00CB02C1" w14:paraId="6A566062" w14:textId="77777777" w:rsidTr="55AB4BF2">
        <w:tc>
          <w:tcPr>
            <w:tcW w:w="3573" w:type="dxa"/>
          </w:tcPr>
          <w:p w14:paraId="346FF02D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55DBCB9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1DDEE6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CE14A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BB584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4F5682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66CA0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722731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F8B" w14:paraId="2A7638E0" w14:textId="77777777" w:rsidTr="55AB4BF2">
        <w:tc>
          <w:tcPr>
            <w:tcW w:w="3573" w:type="dxa"/>
          </w:tcPr>
          <w:p w14:paraId="6B03B7F2" w14:textId="0C2A7FA1" w:rsidR="00BF2F8B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55AB4BF2">
              <w:rPr>
                <w:rFonts w:asciiTheme="majorBidi" w:hAnsiTheme="majorBidi" w:cstheme="majorBidi"/>
                <w:sz w:val="28"/>
                <w:szCs w:val="28"/>
              </w:rPr>
              <w:t>บริษัทย่อย</w:t>
            </w:r>
            <w:proofErr w:type="spellEnd"/>
          </w:p>
        </w:tc>
        <w:tc>
          <w:tcPr>
            <w:tcW w:w="1170" w:type="dxa"/>
          </w:tcPr>
          <w:p w14:paraId="6C963F3E" w14:textId="003A244C" w:rsidR="00BF2F8B" w:rsidRPr="006C7656" w:rsidRDefault="000942E2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C33A42" w14:textId="51D625A2" w:rsidR="00BF2F8B" w:rsidRDefault="00BF2F8B" w:rsidP="00BF2F8B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B423C" w14:textId="7DAE33EB" w:rsidR="00BF2F8B" w:rsidRPr="006C7656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58D4DC" w14:textId="28309DD6" w:rsidR="00BF2F8B" w:rsidRDefault="00BF2F8B" w:rsidP="00BF2F8B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0D08531" w14:textId="33243990" w:rsidR="00BF2F8B" w:rsidRPr="006C7656" w:rsidRDefault="000942E2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13,703</w:t>
            </w:r>
          </w:p>
        </w:tc>
        <w:tc>
          <w:tcPr>
            <w:tcW w:w="270" w:type="dxa"/>
          </w:tcPr>
          <w:p w14:paraId="2EE66778" w14:textId="71600D95" w:rsidR="00BF2F8B" w:rsidRDefault="00BF2F8B" w:rsidP="00BF2F8B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D191AC" w14:textId="6DBB2445" w:rsidR="00BF2F8B" w:rsidRPr="006C7656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17,875</w:t>
            </w:r>
          </w:p>
        </w:tc>
      </w:tr>
      <w:tr w:rsidR="00BF2F8B" w:rsidRPr="00CB02C1" w14:paraId="5B5AB02C" w14:textId="77777777" w:rsidTr="55AB4BF2">
        <w:tc>
          <w:tcPr>
            <w:tcW w:w="3573" w:type="dxa"/>
          </w:tcPr>
          <w:p w14:paraId="0EBC8AC9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2250C2B" w14:textId="610833EE" w:rsidR="00BF2F8B" w:rsidRPr="00CB02C1" w:rsidRDefault="000942E2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39</w:t>
            </w:r>
          </w:p>
        </w:tc>
        <w:tc>
          <w:tcPr>
            <w:tcW w:w="270" w:type="dxa"/>
          </w:tcPr>
          <w:p w14:paraId="1250D4F2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05FD30" w14:textId="1F0AB356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7ACEF9E5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55AFC3" w14:textId="7DF38644" w:rsidR="00BF2F8B" w:rsidRPr="00CB02C1" w:rsidRDefault="000942E2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39</w:t>
            </w:r>
          </w:p>
        </w:tc>
        <w:tc>
          <w:tcPr>
            <w:tcW w:w="270" w:type="dxa"/>
          </w:tcPr>
          <w:p w14:paraId="7F44C97E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2D825" w14:textId="3F6B66C6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BF2F8B" w:rsidRPr="00CB02C1" w14:paraId="425B4DF1" w14:textId="77777777" w:rsidTr="55AB4BF2">
        <w:trPr>
          <w:trHeight w:val="300"/>
        </w:trPr>
        <w:tc>
          <w:tcPr>
            <w:tcW w:w="3573" w:type="dxa"/>
          </w:tcPr>
          <w:p w14:paraId="34E89914" w14:textId="77777777" w:rsidR="00BF2F8B" w:rsidRPr="00CB02C1" w:rsidRDefault="00BF2F8B" w:rsidP="00BF2F8B">
            <w:pPr>
              <w:spacing w:line="240" w:lineRule="auto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45603E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</w:pPr>
          </w:p>
        </w:tc>
        <w:tc>
          <w:tcPr>
            <w:tcW w:w="270" w:type="dxa"/>
          </w:tcPr>
          <w:p w14:paraId="328A0B68" w14:textId="77777777" w:rsidR="00BF2F8B" w:rsidRPr="00CB02C1" w:rsidRDefault="00BF2F8B" w:rsidP="00BF2F8B">
            <w:pPr>
              <w:spacing w:line="240" w:lineRule="auto"/>
            </w:pPr>
          </w:p>
        </w:tc>
        <w:tc>
          <w:tcPr>
            <w:tcW w:w="1260" w:type="dxa"/>
          </w:tcPr>
          <w:p w14:paraId="74E4694C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A8849D" w14:textId="77777777" w:rsidR="00BF2F8B" w:rsidRPr="00CB02C1" w:rsidRDefault="00BF2F8B" w:rsidP="00BF2F8B">
            <w:pPr>
              <w:spacing w:line="240" w:lineRule="auto"/>
            </w:pPr>
          </w:p>
        </w:tc>
        <w:tc>
          <w:tcPr>
            <w:tcW w:w="1204" w:type="dxa"/>
          </w:tcPr>
          <w:p w14:paraId="50F46C8D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</w:pPr>
          </w:p>
        </w:tc>
        <w:tc>
          <w:tcPr>
            <w:tcW w:w="270" w:type="dxa"/>
          </w:tcPr>
          <w:p w14:paraId="4BF53E41" w14:textId="77777777" w:rsidR="00BF2F8B" w:rsidRPr="00CB02C1" w:rsidRDefault="00BF2F8B" w:rsidP="00BF2F8B">
            <w:pPr>
              <w:spacing w:line="240" w:lineRule="auto"/>
            </w:pPr>
          </w:p>
        </w:tc>
        <w:tc>
          <w:tcPr>
            <w:tcW w:w="1170" w:type="dxa"/>
          </w:tcPr>
          <w:p w14:paraId="1A622612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F8B" w:rsidRPr="00CB02C1" w14:paraId="76506809" w14:textId="77777777" w:rsidTr="55AB4BF2">
        <w:tc>
          <w:tcPr>
            <w:tcW w:w="3573" w:type="dxa"/>
          </w:tcPr>
          <w:p w14:paraId="40F417AC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6F3CEDC2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A283C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6649E8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E2764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4AA0691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A96FB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FEC3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F8B" w:rsidRPr="00CB02C1" w14:paraId="41009BF7" w14:textId="77777777" w:rsidTr="55AB4BF2">
        <w:tc>
          <w:tcPr>
            <w:tcW w:w="3573" w:type="dxa"/>
          </w:tcPr>
          <w:p w14:paraId="719707A4" w14:textId="5399402E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A0D1CD5" w14:textId="31F5A5CC" w:rsidR="00BF2F8B" w:rsidRPr="00CB02C1" w:rsidRDefault="00C5281F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17F3C3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EF7E9E" w14:textId="788EB28B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D95A20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0635897" w14:textId="13655835" w:rsidR="00BF2F8B" w:rsidRPr="00CB02C1" w:rsidRDefault="00C5281F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1,010</w:t>
            </w:r>
          </w:p>
        </w:tc>
        <w:tc>
          <w:tcPr>
            <w:tcW w:w="270" w:type="dxa"/>
          </w:tcPr>
          <w:p w14:paraId="6E4A5FF6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5048AB" w14:textId="16528F93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</w:tr>
      <w:tr w:rsidR="00BF2F8B" w:rsidRPr="00CB02C1" w14:paraId="6A8FBA22" w14:textId="77777777" w:rsidTr="55AB4BF2">
        <w:tc>
          <w:tcPr>
            <w:tcW w:w="3573" w:type="dxa"/>
          </w:tcPr>
          <w:p w14:paraId="059B28F1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7E56EE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9B6D7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48096F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9EAB0F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C154014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8331B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DD659C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C5C9E" w:rsidRPr="00CB02C1" w14:paraId="1853EBAA" w14:textId="77777777" w:rsidTr="55AB4BF2">
        <w:tc>
          <w:tcPr>
            <w:tcW w:w="3573" w:type="dxa"/>
          </w:tcPr>
          <w:p w14:paraId="5D846640" w14:textId="77777777" w:rsidR="00BC5C9E" w:rsidRPr="00CB02C1" w:rsidRDefault="00BC5C9E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5399C4" w14:textId="77777777" w:rsidR="00BC5C9E" w:rsidRPr="00CB02C1" w:rsidRDefault="00BC5C9E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EB8FE" w14:textId="77777777" w:rsidR="00BC5C9E" w:rsidRPr="00CB02C1" w:rsidRDefault="00BC5C9E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4B9203" w14:textId="77777777" w:rsidR="00BC5C9E" w:rsidRPr="00CB02C1" w:rsidRDefault="00BC5C9E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2D373C" w14:textId="77777777" w:rsidR="00BC5C9E" w:rsidRPr="00CB02C1" w:rsidRDefault="00BC5C9E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5ACD0D6" w14:textId="77777777" w:rsidR="00BC5C9E" w:rsidRPr="00CB02C1" w:rsidRDefault="00BC5C9E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D48BFF" w14:textId="77777777" w:rsidR="00BC5C9E" w:rsidRPr="00CB02C1" w:rsidRDefault="00BC5C9E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0B58A1" w14:textId="77777777" w:rsidR="00BC5C9E" w:rsidRPr="00CB02C1" w:rsidRDefault="00BC5C9E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F2F8B" w:rsidRPr="00CB02C1" w14:paraId="41F8D519" w14:textId="77777777" w:rsidTr="55AB4BF2">
        <w:tc>
          <w:tcPr>
            <w:tcW w:w="3573" w:type="dxa"/>
          </w:tcPr>
          <w:p w14:paraId="56B1BCE4" w14:textId="77777777" w:rsidR="00BF2F8B" w:rsidRPr="00CB02C1" w:rsidRDefault="00BF2F8B" w:rsidP="00BF2F8B">
            <w:pPr>
              <w:pStyle w:val="a"/>
              <w:tabs>
                <w:tab w:val="clear" w:pos="1080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lastRenderedPageBreak/>
              <w:t>เงินประกันค่าเช่า (หนี้สิน)</w:t>
            </w:r>
          </w:p>
        </w:tc>
        <w:tc>
          <w:tcPr>
            <w:tcW w:w="1170" w:type="dxa"/>
          </w:tcPr>
          <w:p w14:paraId="7BA85DC7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28B2A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418514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9B1A4D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4C9AC5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A4425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7516CF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F8B" w:rsidRPr="00CB02C1" w14:paraId="292C8CF2" w14:textId="77777777" w:rsidTr="55AB4BF2">
        <w:tc>
          <w:tcPr>
            <w:tcW w:w="3573" w:type="dxa"/>
          </w:tcPr>
          <w:p w14:paraId="0213E804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0B8A350" w14:textId="5CF47E52" w:rsidR="00BF2F8B" w:rsidRPr="00CB02C1" w:rsidRDefault="00C5281F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5E274E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6B3C0" w14:textId="4CFE37F2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FAB37B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6C42A5B" w14:textId="48677831" w:rsidR="00BF2F8B" w:rsidRPr="00CB02C1" w:rsidRDefault="00C5281F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0E99D981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9D852" w14:textId="4D56D9AC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BF2F8B" w:rsidRPr="00CB02C1" w14:paraId="078F6769" w14:textId="77777777" w:rsidTr="55AB4BF2">
        <w:tc>
          <w:tcPr>
            <w:tcW w:w="3573" w:type="dxa"/>
          </w:tcPr>
          <w:p w14:paraId="2D27DA82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6CF688B6" w14:textId="33910188" w:rsidR="00BF2F8B" w:rsidRPr="00CB02C1" w:rsidRDefault="00C5281F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8E7A601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D83FD0" w14:textId="4FB52890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8150B64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62ECD8" w14:textId="447ABC27" w:rsidR="00BF2F8B" w:rsidRPr="00CB02C1" w:rsidRDefault="00C5281F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024FB81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13FF5" w14:textId="17E97B2C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F2F8B" w:rsidRPr="00CB02C1" w14:paraId="5A6A22ED" w14:textId="77777777" w:rsidTr="55AB4BF2">
        <w:trPr>
          <w:trHeight w:val="146"/>
        </w:trPr>
        <w:tc>
          <w:tcPr>
            <w:tcW w:w="3573" w:type="dxa"/>
          </w:tcPr>
          <w:p w14:paraId="3EC50E79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C92069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D1790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ADCABA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70C1F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EA8F734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035C5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BBA308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F2F8B" w:rsidRPr="00CB02C1" w14:paraId="20668537" w14:textId="77777777" w:rsidTr="55AB4BF2">
        <w:tc>
          <w:tcPr>
            <w:tcW w:w="3573" w:type="dxa"/>
          </w:tcPr>
          <w:p w14:paraId="33C5B890" w14:textId="5B6EB722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43463BD0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1752F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993B2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3E4D1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3BDCE89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A948D7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5C4F99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F8B" w:rsidRPr="00CB02C1" w14:paraId="226189DC" w14:textId="77777777" w:rsidTr="55AB4BF2">
        <w:tc>
          <w:tcPr>
            <w:tcW w:w="3573" w:type="dxa"/>
          </w:tcPr>
          <w:p w14:paraId="10B0E270" w14:textId="41747356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CEBAAB1" w14:textId="38AE06AD" w:rsidR="00BF2F8B" w:rsidRPr="00CB02C1" w:rsidRDefault="00C5281F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270" w:type="dxa"/>
          </w:tcPr>
          <w:p w14:paraId="2800377F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DCBE5" w14:textId="73E1FA7F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36" w:type="dxa"/>
          </w:tcPr>
          <w:p w14:paraId="4863D1FA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7B5018" w14:textId="6E1860F4" w:rsidR="00BF2F8B" w:rsidRPr="00CB02C1" w:rsidRDefault="00C5281F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BC6E40" w14:textId="77777777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DE7CAA" w14:textId="7326F8BC" w:rsidR="00BF2F8B" w:rsidRPr="00CB02C1" w:rsidRDefault="00BF2F8B" w:rsidP="00B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CCA21CB" w14:textId="77777777" w:rsidR="00835550" w:rsidRPr="00710B2C" w:rsidRDefault="00835550" w:rsidP="002A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678DC5C" w14:textId="77AD6EC7" w:rsidR="00710B2C" w:rsidRPr="00B63A7A" w:rsidRDefault="00710B2C" w:rsidP="0071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B63A7A">
        <w:rPr>
          <w:rFonts w:asciiTheme="majorBidi" w:hAnsiTheme="majorBidi" w:cstheme="majorBidi"/>
          <w:sz w:val="28"/>
          <w:szCs w:val="28"/>
          <w:cs/>
        </w:rPr>
        <w:t>กู้ยืมระยะสั้น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แก่</w:t>
      </w:r>
      <w:r w:rsidRPr="00B63A7A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กิจการที่เกี่ยวข้องกันสำหรับงวด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B63A7A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B63A7A">
        <w:rPr>
          <w:rFonts w:asciiTheme="majorBidi" w:hAnsiTheme="majorBidi" w:cstheme="majorBidi"/>
          <w:sz w:val="28"/>
          <w:szCs w:val="28"/>
        </w:rPr>
        <w:t xml:space="preserve"> 31 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B63A7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5AA8BAB" w14:textId="77777777" w:rsidR="00710B2C" w:rsidRPr="00B63A7A" w:rsidRDefault="00710B2C" w:rsidP="00710B2C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710B2C" w:rsidRPr="00B63A7A" w14:paraId="73F1B78E" w14:textId="77777777" w:rsidTr="00710B2C">
        <w:trPr>
          <w:tblHeader/>
        </w:trPr>
        <w:tc>
          <w:tcPr>
            <w:tcW w:w="973" w:type="pct"/>
          </w:tcPr>
          <w:p w14:paraId="7ABCD537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394CA4BA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4C585640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10B2C" w:rsidRPr="00B63A7A" w14:paraId="33506FE4" w14:textId="77777777" w:rsidTr="00710B2C">
        <w:trPr>
          <w:tblHeader/>
        </w:trPr>
        <w:tc>
          <w:tcPr>
            <w:tcW w:w="973" w:type="pct"/>
          </w:tcPr>
          <w:p w14:paraId="1B1BA86B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0F18BEA8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4356E5D5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38" w:type="pct"/>
          </w:tcPr>
          <w:p w14:paraId="77BBFC0F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01C1C9EF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026C7A52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69D3A84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28DA9033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3DAB3DC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832E38D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710B2C" w:rsidRPr="00B63A7A" w14:paraId="4F9AA617" w14:textId="77777777" w:rsidTr="00710B2C">
        <w:trPr>
          <w:tblHeader/>
        </w:trPr>
        <w:tc>
          <w:tcPr>
            <w:tcW w:w="973" w:type="pct"/>
          </w:tcPr>
          <w:p w14:paraId="2FE1453C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640" w:type="pct"/>
          </w:tcPr>
          <w:p w14:paraId="7029EC9B" w14:textId="18ECAEB5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591" w:type="pct"/>
          </w:tcPr>
          <w:p w14:paraId="1366E009" w14:textId="01B6F348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638" w:type="pct"/>
          </w:tcPr>
          <w:p w14:paraId="6CAD7822" w14:textId="06A12D72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55E69966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0A97D15F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7D47F1E4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4C17A380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</w:p>
        </w:tc>
        <w:tc>
          <w:tcPr>
            <w:tcW w:w="147" w:type="pct"/>
          </w:tcPr>
          <w:p w14:paraId="41E84017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5EF7CFD" w14:textId="269877F3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</w:tr>
      <w:tr w:rsidR="00710B2C" w:rsidRPr="00B63A7A" w14:paraId="59FD4928" w14:textId="77777777" w:rsidTr="00710B2C">
        <w:trPr>
          <w:tblHeader/>
        </w:trPr>
        <w:tc>
          <w:tcPr>
            <w:tcW w:w="973" w:type="pct"/>
          </w:tcPr>
          <w:p w14:paraId="7AE29253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61146F6A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680319AF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10B2C" w:rsidRPr="00B63A7A" w14:paraId="1CDE3B3A" w14:textId="77777777" w:rsidTr="00710B2C">
        <w:trPr>
          <w:tblHeader/>
        </w:trPr>
        <w:tc>
          <w:tcPr>
            <w:tcW w:w="973" w:type="pct"/>
          </w:tcPr>
          <w:p w14:paraId="64EC63AA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5BB84C52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4854BE47" w14:textId="41113884" w:rsidR="00710B2C" w:rsidRPr="00B63A7A" w:rsidRDefault="00C47FB1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7614977C" w14:textId="71350DE0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7" w:type="pct"/>
          </w:tcPr>
          <w:p w14:paraId="0F046D41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7E01E2C" w14:textId="46338C46" w:rsidR="00710B2C" w:rsidRPr="00B63A7A" w:rsidRDefault="00C47FB1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47" w:type="pct"/>
          </w:tcPr>
          <w:p w14:paraId="2BF2435F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80F4EA2" w14:textId="0AAA6414" w:rsidR="00710B2C" w:rsidRPr="00B63A7A" w:rsidRDefault="00C47FB1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(17,000)</w:t>
            </w:r>
          </w:p>
        </w:tc>
        <w:tc>
          <w:tcPr>
            <w:tcW w:w="147" w:type="pct"/>
          </w:tcPr>
          <w:p w14:paraId="4E485C64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90D435E" w14:textId="53C69F73" w:rsidR="00710B2C" w:rsidRPr="00B63A7A" w:rsidRDefault="00C47FB1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</w:tr>
    </w:tbl>
    <w:p w14:paraId="6B674AF0" w14:textId="0BBDB487" w:rsidR="00710B2C" w:rsidRDefault="0071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49F602F" w14:textId="537FB5B0" w:rsidR="00710B2C" w:rsidRDefault="00710B2C" w:rsidP="00EB3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รายการเคลื่อนไหวของเงินกู้ยืมระยะสั้นจากบุคคล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63A7A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กิจการที่เกี่ยวข้องกันสำหรับงวด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B63A7A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B63A7A">
        <w:rPr>
          <w:rFonts w:asciiTheme="majorBidi" w:hAnsiTheme="majorBidi" w:cstheme="majorBidi"/>
          <w:sz w:val="28"/>
          <w:szCs w:val="28"/>
        </w:rPr>
        <w:t xml:space="preserve"> 31 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B63A7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F05D8F" w14:textId="77777777" w:rsidR="008A3CD3" w:rsidRPr="00B63A7A" w:rsidRDefault="008A3CD3" w:rsidP="00EB3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710B2C" w:rsidRPr="00B63A7A" w14:paraId="5BA7A8A2" w14:textId="77777777" w:rsidTr="00710B2C">
        <w:trPr>
          <w:tblHeader/>
        </w:trPr>
        <w:tc>
          <w:tcPr>
            <w:tcW w:w="973" w:type="pct"/>
          </w:tcPr>
          <w:p w14:paraId="2139DCD1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43D90D93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78EA9D76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10B2C" w:rsidRPr="00B63A7A" w14:paraId="41796DC8" w14:textId="77777777" w:rsidTr="00710B2C">
        <w:trPr>
          <w:tblHeader/>
        </w:trPr>
        <w:tc>
          <w:tcPr>
            <w:tcW w:w="973" w:type="pct"/>
          </w:tcPr>
          <w:p w14:paraId="49FD36ED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12310767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7DF5C412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38" w:type="pct"/>
          </w:tcPr>
          <w:p w14:paraId="586FD595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55619676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1BD604D6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C8442A8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8FE1AB8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753F011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A2D9350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710B2C" w:rsidRPr="00B63A7A" w14:paraId="065114BD" w14:textId="77777777" w:rsidTr="00710B2C">
        <w:trPr>
          <w:tblHeader/>
        </w:trPr>
        <w:tc>
          <w:tcPr>
            <w:tcW w:w="973" w:type="pct"/>
          </w:tcPr>
          <w:p w14:paraId="6A756619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34DAC21F" w14:textId="6817F470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591" w:type="pct"/>
          </w:tcPr>
          <w:p w14:paraId="4755EE76" w14:textId="370013D8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638" w:type="pct"/>
          </w:tcPr>
          <w:p w14:paraId="46A9FE7B" w14:textId="17FAE443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029497D1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1990EC51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67C6AC87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4BD5A45D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5E0F5E26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E9BB3E5" w14:textId="7C357773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</w:tr>
      <w:tr w:rsidR="00710B2C" w:rsidRPr="00B63A7A" w14:paraId="591C2DB1" w14:textId="77777777" w:rsidTr="00710B2C">
        <w:trPr>
          <w:tblHeader/>
        </w:trPr>
        <w:tc>
          <w:tcPr>
            <w:tcW w:w="973" w:type="pct"/>
          </w:tcPr>
          <w:p w14:paraId="6F954124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4BF101E8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77E2F69F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10B2C" w:rsidRPr="00B63A7A" w14:paraId="7DF347F9" w14:textId="77777777" w:rsidTr="00710B2C">
        <w:trPr>
          <w:tblHeader/>
        </w:trPr>
        <w:tc>
          <w:tcPr>
            <w:tcW w:w="973" w:type="pct"/>
          </w:tcPr>
          <w:p w14:paraId="2911C9ED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2A7C4EC8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7DE725A5" w14:textId="4C63CF29" w:rsidR="00710B2C" w:rsidRPr="00B63A7A" w:rsidRDefault="00890F81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279C26BA" w14:textId="286913B2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7" w:type="pct"/>
          </w:tcPr>
          <w:p w14:paraId="2C8663BF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AAD5660" w14:textId="2C0F3AF4" w:rsidR="00710B2C" w:rsidRPr="00B63A7A" w:rsidRDefault="00890F81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6D77F5D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43DC823" w14:textId="5F555B0F" w:rsidR="00710B2C" w:rsidRPr="00B63A7A" w:rsidRDefault="00890F81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133A6C7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59205BE" w14:textId="22ED707A" w:rsidR="00710B2C" w:rsidRPr="00B63A7A" w:rsidRDefault="00890F81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</w:tr>
    </w:tbl>
    <w:p w14:paraId="718C1898" w14:textId="77777777" w:rsidR="008A3CD3" w:rsidRPr="00CB02C1" w:rsidRDefault="008A3CD3" w:rsidP="00B86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795C52" w14:textId="7F5E5FA4" w:rsidR="00F10F18" w:rsidRPr="00CB02C1" w:rsidRDefault="00F10F18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</w:t>
      </w:r>
      <w:r w:rsidR="0023332F" w:rsidRPr="00CB02C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ที่ทำกับบุคคลหรือกิจการที่เกี่ยวข้องกัน</w:t>
      </w:r>
    </w:p>
    <w:p w14:paraId="71D796AB" w14:textId="5881406B" w:rsidR="00F10F18" w:rsidRPr="00CB02C1" w:rsidRDefault="00F10F18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719326" w14:textId="055D9015" w:rsidR="0049278D" w:rsidRPr="00CB02C1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บริษัทลงนามในสัญญาให้บริการพื้นที่สำนักงานกับบริษัทย่อยและกิจการ</w:t>
      </w:r>
      <w:r w:rsidR="00AB64C3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CB02C1">
        <w:rPr>
          <w:rFonts w:asciiTheme="majorBidi" w:hAnsiTheme="majorBidi" w:cstheme="majorBidi"/>
          <w:sz w:val="28"/>
          <w:szCs w:val="28"/>
          <w:cs/>
        </w:rPr>
        <w:t>ร่วมค้าหลายฉบับ โดยมีระยะเวลาใน</w:t>
      </w:r>
      <w:r w:rsidR="0061766B" w:rsidRPr="00CB02C1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การให้บริการ </w:t>
      </w:r>
      <w:r w:rsidRPr="00765A62">
        <w:rPr>
          <w:rFonts w:asciiTheme="majorBidi" w:hAnsiTheme="majorBidi" w:cstheme="majorBidi"/>
          <w:sz w:val="28"/>
          <w:szCs w:val="28"/>
        </w:rPr>
        <w:t>1</w:t>
      </w:r>
      <w:r w:rsidRPr="00765A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65A62">
        <w:rPr>
          <w:rFonts w:asciiTheme="majorBidi" w:hAnsiTheme="majorBidi" w:cstheme="majorBidi"/>
          <w:sz w:val="28"/>
          <w:szCs w:val="28"/>
        </w:rPr>
        <w:t>- 3</w:t>
      </w:r>
      <w:r w:rsidRPr="00765A62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765A62">
        <w:rPr>
          <w:rFonts w:asciiTheme="majorBidi" w:hAnsiTheme="majorBidi" w:cstheme="majorBidi"/>
          <w:sz w:val="28"/>
          <w:szCs w:val="28"/>
        </w:rPr>
        <w:t xml:space="preserve"> </w:t>
      </w:r>
      <w:r w:rsidRPr="00765A62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765A62">
        <w:rPr>
          <w:rFonts w:asciiTheme="majorBidi" w:hAnsiTheme="majorBidi" w:cstheme="majorBidi"/>
          <w:sz w:val="28"/>
          <w:szCs w:val="28"/>
        </w:rPr>
        <w:t>1</w:t>
      </w:r>
      <w:r w:rsidRPr="00765A62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765A62">
        <w:rPr>
          <w:rFonts w:asciiTheme="majorBidi" w:hAnsiTheme="majorBidi" w:cstheme="majorBidi"/>
          <w:sz w:val="28"/>
          <w:szCs w:val="28"/>
        </w:rPr>
        <w:t xml:space="preserve">2562 </w:t>
      </w:r>
      <w:r w:rsidRPr="00765A62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765A62">
        <w:rPr>
          <w:rFonts w:asciiTheme="majorBidi" w:hAnsiTheme="majorBidi" w:cstheme="majorBidi"/>
          <w:sz w:val="28"/>
          <w:szCs w:val="28"/>
        </w:rPr>
        <w:t xml:space="preserve">31 </w:t>
      </w:r>
      <w:r w:rsidRPr="00765A6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65A62">
        <w:rPr>
          <w:rFonts w:asciiTheme="majorBidi" w:hAnsiTheme="majorBidi" w:cstheme="majorBidi"/>
          <w:sz w:val="28"/>
          <w:szCs w:val="28"/>
        </w:rPr>
        <w:t>2565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5726E29C" w14:textId="77777777" w:rsidR="0049278D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0186A4" w14:textId="77777777" w:rsidR="00BC5C9E" w:rsidRDefault="00BC5C9E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B3AFB1" w14:textId="77777777" w:rsidR="00BC5C9E" w:rsidRPr="00CB02C1" w:rsidRDefault="00BC5C9E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0514B" w14:textId="68DA80A6" w:rsidR="0049278D" w:rsidRPr="004C53D7" w:rsidRDefault="0049278D" w:rsidP="55AB4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55AB4BF2">
        <w:rPr>
          <w:rFonts w:asciiTheme="majorBidi" w:hAnsiTheme="majorBidi" w:cstheme="majorBidi"/>
          <w:sz w:val="28"/>
          <w:szCs w:val="28"/>
          <w:cs/>
        </w:rPr>
        <w:lastRenderedPageBreak/>
        <w:t>บริษัทลงนามในสัญญาให้บริการแก่บริษัทย่อย ขอบเขตการให้บริการประกอบด้วย</w:t>
      </w:r>
      <w:r w:rsidR="007669A5" w:rsidRPr="002762FD">
        <w:rPr>
          <w:rFonts w:asciiTheme="majorBidi" w:hAnsiTheme="majorBidi" w:cstheme="majorBidi"/>
          <w:sz w:val="28"/>
          <w:szCs w:val="28"/>
          <w:cs/>
        </w:rPr>
        <w:t xml:space="preserve">งานกฎหมาย งานทรัพยากรบุคคล </w:t>
      </w:r>
      <w:r w:rsidR="00DE62B9">
        <w:rPr>
          <w:rFonts w:asciiTheme="majorBidi" w:hAnsiTheme="majorBidi" w:cstheme="majorBidi"/>
          <w:sz w:val="28"/>
          <w:szCs w:val="28"/>
        </w:rPr>
        <w:br/>
      </w:r>
      <w:r w:rsidR="007669A5" w:rsidRPr="002762FD">
        <w:rPr>
          <w:rFonts w:asciiTheme="majorBidi" w:hAnsiTheme="majorBidi" w:cstheme="majorBidi"/>
          <w:sz w:val="28"/>
          <w:szCs w:val="28"/>
          <w:cs/>
        </w:rPr>
        <w:t xml:space="preserve">งานเทคโนโลยีสารสนเทศ </w:t>
      </w:r>
      <w:r w:rsidR="00BF783E">
        <w:rPr>
          <w:rFonts w:asciiTheme="majorBidi" w:hAnsiTheme="majorBidi" w:cstheme="majorBidi" w:hint="cs"/>
          <w:sz w:val="28"/>
          <w:szCs w:val="28"/>
          <w:cs/>
        </w:rPr>
        <w:t xml:space="preserve">งานตรวจสอบภายใน </w:t>
      </w:r>
      <w:r w:rsidR="002B603C">
        <w:rPr>
          <w:rFonts w:asciiTheme="majorBidi" w:hAnsiTheme="majorBidi" w:cstheme="majorBidi" w:hint="cs"/>
          <w:sz w:val="28"/>
          <w:szCs w:val="28"/>
          <w:cs/>
        </w:rPr>
        <w:t xml:space="preserve">งานเลขานุการ </w:t>
      </w:r>
      <w:r w:rsidR="007669A5" w:rsidRPr="002762FD">
        <w:rPr>
          <w:rFonts w:asciiTheme="majorBidi" w:hAnsiTheme="majorBidi" w:cstheme="majorBidi"/>
          <w:sz w:val="28"/>
          <w:szCs w:val="28"/>
          <w:cs/>
        </w:rPr>
        <w:t xml:space="preserve">งานแผนการตลาด งานรักษาความปลอดภัย </w:t>
      </w:r>
      <w:r w:rsidR="00473BFA">
        <w:rPr>
          <w:rFonts w:asciiTheme="majorBidi" w:hAnsiTheme="majorBidi" w:cstheme="majorBidi"/>
          <w:sz w:val="28"/>
          <w:szCs w:val="28"/>
        </w:rPr>
        <w:br/>
      </w:r>
      <w:r w:rsidR="007669A5" w:rsidRPr="002762FD">
        <w:rPr>
          <w:rFonts w:asciiTheme="majorBidi" w:hAnsiTheme="majorBidi" w:cstheme="majorBidi"/>
          <w:sz w:val="28"/>
          <w:szCs w:val="28"/>
          <w:cs/>
        </w:rPr>
        <w:t xml:space="preserve">และงานการผลิต </w:t>
      </w:r>
      <w:r w:rsidRPr="55AB4BF2">
        <w:rPr>
          <w:rFonts w:asciiTheme="majorBidi" w:hAnsiTheme="majorBidi" w:cstheme="majorBidi"/>
          <w:sz w:val="28"/>
          <w:szCs w:val="28"/>
          <w:cs/>
        </w:rPr>
        <w:t>โดยมีระยะเวลาในการให้บริการ</w:t>
      </w:r>
      <w:r w:rsidR="002B603C" w:rsidRPr="004C53D7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Pr="004C53D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4C53D7">
        <w:rPr>
          <w:rFonts w:asciiTheme="majorBidi" w:hAnsiTheme="majorBidi" w:cstheme="majorBidi"/>
          <w:sz w:val="28"/>
          <w:szCs w:val="28"/>
        </w:rPr>
        <w:t xml:space="preserve">1 </w:t>
      </w:r>
      <w:r w:rsidR="00CE4B9C" w:rsidRPr="004C53D7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4C53D7">
        <w:rPr>
          <w:rFonts w:asciiTheme="majorBidi" w:hAnsiTheme="majorBidi" w:cstheme="majorBidi"/>
          <w:sz w:val="28"/>
          <w:szCs w:val="28"/>
        </w:rPr>
        <w:t xml:space="preserve"> 256</w:t>
      </w:r>
      <w:r w:rsidR="00CE4B9C" w:rsidRPr="004C53D7">
        <w:rPr>
          <w:rFonts w:asciiTheme="majorBidi" w:hAnsiTheme="majorBidi" w:cstheme="majorBidi"/>
          <w:sz w:val="28"/>
          <w:szCs w:val="28"/>
        </w:rPr>
        <w:t>4</w:t>
      </w:r>
      <w:r w:rsidRPr="004C53D7">
        <w:rPr>
          <w:rFonts w:asciiTheme="majorBidi" w:hAnsiTheme="majorBidi" w:cstheme="majorBidi"/>
          <w:sz w:val="28"/>
          <w:szCs w:val="28"/>
        </w:rPr>
        <w:t xml:space="preserve"> </w:t>
      </w:r>
      <w:r w:rsidRPr="004C53D7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4C53D7">
        <w:rPr>
          <w:rFonts w:asciiTheme="majorBidi" w:hAnsiTheme="majorBidi" w:cstheme="majorBidi"/>
          <w:sz w:val="28"/>
          <w:szCs w:val="28"/>
        </w:rPr>
        <w:t xml:space="preserve">31 </w:t>
      </w:r>
      <w:r w:rsidR="00471C32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471C32">
        <w:rPr>
          <w:rFonts w:asciiTheme="majorBidi" w:hAnsiTheme="majorBidi" w:cstheme="majorBidi"/>
          <w:sz w:val="28"/>
          <w:szCs w:val="28"/>
        </w:rPr>
        <w:t xml:space="preserve">2565 </w:t>
      </w:r>
      <w:r w:rsidR="00471C32">
        <w:rPr>
          <w:rFonts w:asciiTheme="majorBidi" w:hAnsiTheme="majorBidi" w:cstheme="majorBidi" w:hint="cs"/>
          <w:sz w:val="28"/>
          <w:szCs w:val="28"/>
          <w:cs/>
        </w:rPr>
        <w:t xml:space="preserve">และระหว่างวันที่ </w:t>
      </w:r>
      <w:r w:rsidR="00471C32">
        <w:rPr>
          <w:rFonts w:asciiTheme="majorBidi" w:hAnsiTheme="majorBidi" w:cstheme="majorBidi"/>
          <w:sz w:val="28"/>
          <w:szCs w:val="28"/>
        </w:rPr>
        <w:t>1</w:t>
      </w:r>
      <w:r w:rsidR="00471C32"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="001601F1">
        <w:rPr>
          <w:rFonts w:asciiTheme="majorBidi" w:hAnsiTheme="majorBidi" w:cstheme="majorBidi" w:hint="cs"/>
          <w:sz w:val="28"/>
          <w:szCs w:val="28"/>
          <w:cs/>
        </w:rPr>
        <w:t xml:space="preserve"> ถึงวันที่ </w:t>
      </w:r>
      <w:r w:rsidR="001601F1">
        <w:rPr>
          <w:rFonts w:asciiTheme="majorBidi" w:hAnsiTheme="majorBidi" w:cstheme="majorBidi"/>
          <w:sz w:val="28"/>
          <w:szCs w:val="28"/>
        </w:rPr>
        <w:t xml:space="preserve">31 </w:t>
      </w:r>
      <w:r w:rsidRPr="004C53D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C53D7">
        <w:rPr>
          <w:rFonts w:asciiTheme="majorBidi" w:hAnsiTheme="majorBidi" w:cstheme="majorBidi"/>
          <w:sz w:val="28"/>
          <w:szCs w:val="28"/>
        </w:rPr>
        <w:t>256</w:t>
      </w:r>
      <w:r w:rsidR="003734FF" w:rsidRPr="004C53D7">
        <w:rPr>
          <w:rFonts w:asciiTheme="majorBidi" w:hAnsiTheme="majorBidi" w:cstheme="majorBidi"/>
          <w:sz w:val="28"/>
          <w:szCs w:val="28"/>
        </w:rPr>
        <w:t>5</w:t>
      </w:r>
      <w:r w:rsidRPr="004C53D7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  <w:r w:rsidR="005368C3" w:rsidRPr="004C53D7">
        <w:rPr>
          <w:rFonts w:asciiTheme="majorBidi" w:hAnsiTheme="majorBidi" w:cstheme="majorBidi"/>
          <w:sz w:val="28"/>
          <w:szCs w:val="28"/>
        </w:rPr>
        <w:t xml:space="preserve"> </w:t>
      </w:r>
    </w:p>
    <w:p w14:paraId="17CB5CD3" w14:textId="77777777" w:rsidR="0049278D" w:rsidRPr="004C53D7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B4D56E" w14:textId="357CBE4B" w:rsidR="0049278D" w:rsidRPr="00CB02C1" w:rsidRDefault="0049278D" w:rsidP="55AB4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C53D7">
        <w:rPr>
          <w:rFonts w:asciiTheme="majorBidi" w:hAnsiTheme="majorBidi" w:cstheme="majorBidi"/>
          <w:sz w:val="28"/>
          <w:szCs w:val="28"/>
          <w:cs/>
        </w:rPr>
        <w:t>กลุ่มบริษัทลงนามในสัญญาเช่า</w:t>
      </w:r>
      <w:r w:rsidR="178333CC" w:rsidRPr="004C53D7">
        <w:rPr>
          <w:rFonts w:asciiTheme="majorBidi" w:hAnsiTheme="majorBidi" w:cstheme="majorBidi"/>
          <w:sz w:val="28"/>
          <w:szCs w:val="28"/>
          <w:cs/>
        </w:rPr>
        <w:t xml:space="preserve">อุปกรณ์ </w:t>
      </w:r>
      <w:r w:rsidRPr="004C53D7">
        <w:rPr>
          <w:rFonts w:asciiTheme="majorBidi" w:hAnsiTheme="majorBidi" w:cstheme="majorBidi"/>
          <w:sz w:val="28"/>
          <w:szCs w:val="28"/>
          <w:cs/>
        </w:rPr>
        <w:t>อาคารและพื้นที่สำนักงานหลายฉบับกับบุคคลหรือกิจการที่เกี่ยวข้องกัน โดยมีระยะเวลาเช่า</w:t>
      </w:r>
      <w:r w:rsidR="00A435F1" w:rsidRPr="004C53D7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Pr="004C53D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3DE1C7DE" w:rsidRPr="004C53D7">
        <w:rPr>
          <w:rFonts w:asciiTheme="majorBidi" w:hAnsiTheme="majorBidi" w:cstheme="majorBidi"/>
          <w:sz w:val="28"/>
          <w:szCs w:val="28"/>
        </w:rPr>
        <w:t>1</w:t>
      </w:r>
      <w:r w:rsidR="00F40F26" w:rsidRPr="004C53D7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3DE1C7DE" w:rsidRPr="004C53D7">
        <w:rPr>
          <w:rFonts w:asciiTheme="majorBidi" w:hAnsiTheme="majorBidi" w:cstheme="majorBidi"/>
          <w:sz w:val="28"/>
          <w:szCs w:val="28"/>
        </w:rPr>
        <w:t>2564</w:t>
      </w:r>
      <w:r w:rsidRPr="004C53D7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A748C8" w:rsidRPr="004C53D7">
        <w:rPr>
          <w:rFonts w:asciiTheme="majorBidi" w:hAnsiTheme="majorBidi" w:cstheme="majorBidi"/>
          <w:sz w:val="28"/>
          <w:szCs w:val="28"/>
          <w:cs/>
        </w:rPr>
        <w:t xml:space="preserve">31 </w:t>
      </w:r>
      <w:r w:rsidR="00136A7B" w:rsidRPr="004C53D7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A748C8" w:rsidRPr="004C53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68B6" w:rsidRPr="004C53D7">
        <w:rPr>
          <w:rFonts w:asciiTheme="majorBidi" w:hAnsiTheme="majorBidi" w:cstheme="majorBidi"/>
          <w:sz w:val="28"/>
          <w:szCs w:val="28"/>
        </w:rPr>
        <w:t>256</w:t>
      </w:r>
      <w:r w:rsidR="00DE68B6">
        <w:rPr>
          <w:rFonts w:asciiTheme="majorBidi" w:hAnsiTheme="majorBidi" w:cstheme="majorBidi"/>
          <w:sz w:val="28"/>
          <w:szCs w:val="28"/>
        </w:rPr>
        <w:t>6</w:t>
      </w:r>
      <w:r w:rsidRPr="004C53D7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กลุ่มบริษัทมีสิทธิต่อสัญญาเช่าเมื่อสิ้นสุดอายุสัญญา</w:t>
      </w:r>
    </w:p>
    <w:p w14:paraId="076CC172" w14:textId="77777777" w:rsidR="0049278D" w:rsidRPr="00CB02C1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Theme="majorBidi" w:hAnsiTheme="majorBidi" w:cstheme="majorBidi"/>
          <w:sz w:val="20"/>
          <w:szCs w:val="20"/>
        </w:rPr>
      </w:pPr>
    </w:p>
    <w:p w14:paraId="0567BEEF" w14:textId="61505591" w:rsidR="00921DAE" w:rsidRDefault="0049278D" w:rsidP="00BE7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เงินกู้ยืมระยะสั้นจากบุคคลหรือกิจการที่เกี่ยวข้องกันครบกำหนดชำระคืนเมื่อทวงถาม</w:t>
      </w:r>
    </w:p>
    <w:p w14:paraId="44C35064" w14:textId="7B2E09D3" w:rsidR="00B86C0C" w:rsidRDefault="00B86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8D29A89" w14:textId="275A0D77" w:rsidR="00375A14" w:rsidRPr="00CB02C1" w:rsidRDefault="004D2A82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375A14"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324C6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</w:t>
      </w:r>
      <w:r w:rsidR="00CD1161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ซื้อ</w:t>
      </w:r>
    </w:p>
    <w:p w14:paraId="4345B220" w14:textId="77777777" w:rsidR="0046269A" w:rsidRPr="00CB02C1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3CF3C21" w14:textId="0EF5E71B" w:rsidR="0046269A" w:rsidRPr="00CB02C1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ลูกหนี้ตามสัญญาเช่าซื้อ ณ วันที่ </w:t>
      </w:r>
      <w:r w:rsidR="00710B2C" w:rsidRPr="00B63A7A">
        <w:rPr>
          <w:rFonts w:asciiTheme="majorBidi" w:hAnsiTheme="majorBidi" w:cstheme="majorBidi"/>
          <w:sz w:val="28"/>
          <w:szCs w:val="28"/>
        </w:rPr>
        <w:t xml:space="preserve">31 </w:t>
      </w:r>
      <w:r w:rsidR="00710B2C" w:rsidRPr="00B63A7A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B1494F" w:rsidRPr="00CB02C1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710B2C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B1494F" w:rsidRPr="00CB02C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1494F" w:rsidRPr="00CB02C1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B1494F" w:rsidRPr="00CB02C1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B1494F" w:rsidRPr="00CB02C1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B1494F" w:rsidRPr="00CB02C1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710B2C">
        <w:rPr>
          <w:rFonts w:asciiTheme="majorBidi" w:hAnsiTheme="majorBidi" w:cstheme="majorBidi"/>
          <w:spacing w:val="-2"/>
          <w:sz w:val="28"/>
          <w:szCs w:val="28"/>
        </w:rPr>
        <w:t>4</w:t>
      </w:r>
      <w:r w:rsidR="00B1494F" w:rsidRPr="00CB02C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042BB45" w14:textId="77777777" w:rsidR="0046269A" w:rsidRPr="00CB02C1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51"/>
        <w:gridCol w:w="1019"/>
        <w:gridCol w:w="1080"/>
        <w:gridCol w:w="1080"/>
        <w:gridCol w:w="990"/>
        <w:gridCol w:w="1080"/>
        <w:gridCol w:w="990"/>
      </w:tblGrid>
      <w:tr w:rsidR="0046269A" w:rsidRPr="00CB02C1" w14:paraId="29D402A7" w14:textId="77777777" w:rsidTr="00391B1C">
        <w:tc>
          <w:tcPr>
            <w:tcW w:w="2160" w:type="dxa"/>
          </w:tcPr>
          <w:p w14:paraId="3B171484" w14:textId="77777777" w:rsidR="0046269A" w:rsidRPr="00CB02C1" w:rsidRDefault="0046269A" w:rsidP="008D05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bookmarkStart w:id="5" w:name="_Hlk75538896"/>
          </w:p>
        </w:tc>
        <w:tc>
          <w:tcPr>
            <w:tcW w:w="7290" w:type="dxa"/>
            <w:gridSpan w:val="7"/>
            <w:vAlign w:val="bottom"/>
          </w:tcPr>
          <w:p w14:paraId="7F7AEC9B" w14:textId="5516EDE4" w:rsidR="0046269A" w:rsidRPr="00CB02C1" w:rsidRDefault="0046269A" w:rsidP="008D05B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46269A" w:rsidRPr="00CB02C1" w14:paraId="16718EE7" w14:textId="77777777" w:rsidTr="00391B1C">
        <w:tc>
          <w:tcPr>
            <w:tcW w:w="2160" w:type="dxa"/>
          </w:tcPr>
          <w:p w14:paraId="45767C63" w14:textId="77777777" w:rsidR="0046269A" w:rsidRPr="00CB02C1" w:rsidRDefault="0046269A" w:rsidP="008D05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6D8EB2E3" w14:textId="65A4F373" w:rsidR="0046269A" w:rsidRPr="00CB02C1" w:rsidRDefault="00710B2C" w:rsidP="008D05B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B1494F" w:rsidRPr="00CB02C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5</w:t>
            </w:r>
          </w:p>
        </w:tc>
      </w:tr>
      <w:tr w:rsidR="0046269A" w:rsidRPr="00CB02C1" w14:paraId="582D3B2B" w14:textId="77777777" w:rsidTr="00391B1C">
        <w:tc>
          <w:tcPr>
            <w:tcW w:w="2160" w:type="dxa"/>
          </w:tcPr>
          <w:p w14:paraId="1D83DEB4" w14:textId="77777777" w:rsidR="0046269A" w:rsidRPr="00CB02C1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7036E5D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CB02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9ADD0DC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19" w:type="dxa"/>
            <w:vAlign w:val="bottom"/>
          </w:tcPr>
          <w:p w14:paraId="6C32510D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80" w:type="dxa"/>
            <w:vAlign w:val="bottom"/>
          </w:tcPr>
          <w:p w14:paraId="615C445A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80" w:type="dxa"/>
            <w:vAlign w:val="bottom"/>
          </w:tcPr>
          <w:p w14:paraId="2BB70870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7CB7F10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990" w:type="dxa"/>
            <w:vAlign w:val="bottom"/>
          </w:tcPr>
          <w:p w14:paraId="44D66280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F8DB299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80" w:type="dxa"/>
            <w:vAlign w:val="bottom"/>
          </w:tcPr>
          <w:p w14:paraId="2A097937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487C0088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6269A" w:rsidRPr="00CB02C1" w14:paraId="2AF94BA1" w14:textId="77777777" w:rsidTr="00391B1C">
        <w:tc>
          <w:tcPr>
            <w:tcW w:w="2160" w:type="dxa"/>
          </w:tcPr>
          <w:p w14:paraId="5A43D1B0" w14:textId="77777777" w:rsidR="0046269A" w:rsidRPr="00CB02C1" w:rsidRDefault="0046269A" w:rsidP="00DB3E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76D02A72" w14:textId="77777777" w:rsidR="0046269A" w:rsidRPr="00CB02C1" w:rsidRDefault="0046269A" w:rsidP="00DB3EBB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6269A" w:rsidRPr="00CB02C1" w14:paraId="107756C3" w14:textId="77777777" w:rsidTr="00391B1C">
        <w:tc>
          <w:tcPr>
            <w:tcW w:w="2160" w:type="dxa"/>
          </w:tcPr>
          <w:p w14:paraId="38D72ED7" w14:textId="77777777" w:rsidR="0046269A" w:rsidRPr="00CB02C1" w:rsidRDefault="0046269A" w:rsidP="00042681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  <w:vAlign w:val="bottom"/>
          </w:tcPr>
          <w:p w14:paraId="322CAF4B" w14:textId="3FD69DCB" w:rsidR="0046269A" w:rsidRPr="00CB02C1" w:rsidRDefault="00D27B1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="000310C9">
              <w:rPr>
                <w:rFonts w:asciiTheme="majorBidi" w:hAnsiTheme="majorBidi" w:cstheme="majorBidi"/>
                <w:sz w:val="28"/>
                <w:szCs w:val="28"/>
              </w:rPr>
              <w:t>,866</w:t>
            </w:r>
          </w:p>
        </w:tc>
        <w:tc>
          <w:tcPr>
            <w:tcW w:w="1019" w:type="dxa"/>
            <w:vAlign w:val="bottom"/>
          </w:tcPr>
          <w:p w14:paraId="774DAB22" w14:textId="759FE267" w:rsidR="0046269A" w:rsidRPr="00CB02C1" w:rsidRDefault="000310C9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353,857</w:t>
            </w:r>
          </w:p>
        </w:tc>
        <w:tc>
          <w:tcPr>
            <w:tcW w:w="1080" w:type="dxa"/>
            <w:vAlign w:val="bottom"/>
          </w:tcPr>
          <w:p w14:paraId="79AB1DDA" w14:textId="3421DE88" w:rsidR="0046269A" w:rsidRPr="00CB02C1" w:rsidRDefault="000310C9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278,152</w:t>
            </w:r>
          </w:p>
        </w:tc>
        <w:tc>
          <w:tcPr>
            <w:tcW w:w="1080" w:type="dxa"/>
            <w:vAlign w:val="bottom"/>
          </w:tcPr>
          <w:p w14:paraId="34A5209E" w14:textId="74BE2018" w:rsidR="0046269A" w:rsidRPr="00CB02C1" w:rsidRDefault="000310C9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199,981</w:t>
            </w:r>
          </w:p>
        </w:tc>
        <w:tc>
          <w:tcPr>
            <w:tcW w:w="990" w:type="dxa"/>
            <w:vAlign w:val="bottom"/>
          </w:tcPr>
          <w:p w14:paraId="3DE120F2" w14:textId="4BB95E45" w:rsidR="0046269A" w:rsidRPr="00CB02C1" w:rsidRDefault="000310C9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101,041</w:t>
            </w:r>
          </w:p>
        </w:tc>
        <w:tc>
          <w:tcPr>
            <w:tcW w:w="1080" w:type="dxa"/>
            <w:vAlign w:val="bottom"/>
          </w:tcPr>
          <w:p w14:paraId="00B9ABB3" w14:textId="661C43F9" w:rsidR="0046269A" w:rsidRPr="00CB02C1" w:rsidRDefault="000310C9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27,995</w:t>
            </w:r>
          </w:p>
        </w:tc>
        <w:tc>
          <w:tcPr>
            <w:tcW w:w="990" w:type="dxa"/>
            <w:vAlign w:val="bottom"/>
          </w:tcPr>
          <w:p w14:paraId="6DFCA5F3" w14:textId="01A5F73C" w:rsidR="0046269A" w:rsidRPr="00CB02C1" w:rsidRDefault="000310C9" w:rsidP="0039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1,533,892</w:t>
            </w:r>
          </w:p>
        </w:tc>
      </w:tr>
      <w:tr w:rsidR="0046269A" w:rsidRPr="00CB02C1" w14:paraId="7E5D581C" w14:textId="77777777" w:rsidTr="00391B1C">
        <w:tc>
          <w:tcPr>
            <w:tcW w:w="2160" w:type="dxa"/>
          </w:tcPr>
          <w:p w14:paraId="4D48430B" w14:textId="77777777" w:rsidR="0046269A" w:rsidRPr="00CB02C1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  <w:vAlign w:val="bottom"/>
          </w:tcPr>
          <w:p w14:paraId="18EF1365" w14:textId="56B8841B" w:rsidR="00E718AE" w:rsidRPr="00CB02C1" w:rsidRDefault="002C4C41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012F">
              <w:rPr>
                <w:rFonts w:asciiTheme="majorBidi" w:hAnsiTheme="majorBidi" w:cstheme="majorBidi"/>
                <w:sz w:val="28"/>
                <w:szCs w:val="28"/>
              </w:rPr>
              <w:t>142,553)</w:t>
            </w:r>
          </w:p>
        </w:tc>
        <w:tc>
          <w:tcPr>
            <w:tcW w:w="1019" w:type="dxa"/>
            <w:vAlign w:val="bottom"/>
          </w:tcPr>
          <w:p w14:paraId="573B1198" w14:textId="5D2547D7" w:rsidR="00E718AE" w:rsidRPr="00CB02C1" w:rsidRDefault="0077012F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(97,590)</w:t>
            </w:r>
          </w:p>
        </w:tc>
        <w:tc>
          <w:tcPr>
            <w:tcW w:w="1080" w:type="dxa"/>
            <w:vAlign w:val="bottom"/>
          </w:tcPr>
          <w:p w14:paraId="0B15AD21" w14:textId="29E46DBA" w:rsidR="00E718AE" w:rsidRPr="00CB02C1" w:rsidRDefault="0077012F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(60,361)</w:t>
            </w:r>
          </w:p>
        </w:tc>
        <w:tc>
          <w:tcPr>
            <w:tcW w:w="1080" w:type="dxa"/>
            <w:vAlign w:val="bottom"/>
          </w:tcPr>
          <w:p w14:paraId="590AF2A6" w14:textId="1821583F" w:rsidR="00E718AE" w:rsidRPr="00CB02C1" w:rsidRDefault="0077012F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(30,676)</w:t>
            </w:r>
          </w:p>
        </w:tc>
        <w:tc>
          <w:tcPr>
            <w:tcW w:w="990" w:type="dxa"/>
            <w:vAlign w:val="bottom"/>
          </w:tcPr>
          <w:p w14:paraId="1EB04517" w14:textId="1E8D2800" w:rsidR="00E718AE" w:rsidRPr="00CB02C1" w:rsidRDefault="0077012F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31801">
              <w:rPr>
                <w:rFonts w:asciiTheme="majorBidi" w:hAnsiTheme="majorBidi" w:cstheme="majorBidi"/>
                <w:sz w:val="28"/>
                <w:szCs w:val="28"/>
              </w:rPr>
              <w:t>10,130)</w:t>
            </w:r>
          </w:p>
        </w:tc>
        <w:tc>
          <w:tcPr>
            <w:tcW w:w="1080" w:type="dxa"/>
            <w:vAlign w:val="bottom"/>
          </w:tcPr>
          <w:p w14:paraId="0BDC7B2F" w14:textId="5AEC09B1" w:rsidR="00E718AE" w:rsidRPr="00CB02C1" w:rsidRDefault="00331801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(1,602)</w:t>
            </w:r>
          </w:p>
        </w:tc>
        <w:tc>
          <w:tcPr>
            <w:tcW w:w="990" w:type="dxa"/>
            <w:vAlign w:val="bottom"/>
          </w:tcPr>
          <w:p w14:paraId="3BFD456E" w14:textId="612DCC83" w:rsidR="00E718AE" w:rsidRPr="00CB02C1" w:rsidRDefault="00331801" w:rsidP="00391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(342,912)</w:t>
            </w:r>
          </w:p>
        </w:tc>
      </w:tr>
      <w:tr w:rsidR="0046269A" w:rsidRPr="00CB02C1" w14:paraId="10725534" w14:textId="77777777" w:rsidTr="00391B1C">
        <w:tc>
          <w:tcPr>
            <w:tcW w:w="2160" w:type="dxa"/>
          </w:tcPr>
          <w:p w14:paraId="5E0A317E" w14:textId="77777777" w:rsidR="0046269A" w:rsidRPr="00CB02C1" w:rsidRDefault="0046269A" w:rsidP="00DB3EBB">
            <w:pPr>
              <w:spacing w:line="28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8198A69" w14:textId="3C538D05" w:rsidR="0046269A" w:rsidRPr="00CB02C1" w:rsidRDefault="00331801" w:rsidP="00DB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430,313</w:t>
            </w:r>
          </w:p>
        </w:tc>
        <w:tc>
          <w:tcPr>
            <w:tcW w:w="1019" w:type="dxa"/>
            <w:vAlign w:val="bottom"/>
          </w:tcPr>
          <w:p w14:paraId="16DFBD9B" w14:textId="62C884CF" w:rsidR="0046269A" w:rsidRPr="00CB02C1" w:rsidRDefault="00331801" w:rsidP="00DB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256,267</w:t>
            </w:r>
          </w:p>
        </w:tc>
        <w:tc>
          <w:tcPr>
            <w:tcW w:w="1080" w:type="dxa"/>
            <w:vAlign w:val="bottom"/>
          </w:tcPr>
          <w:p w14:paraId="2079A686" w14:textId="4BB4C439" w:rsidR="0046269A" w:rsidRPr="00CB02C1" w:rsidRDefault="00331801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217,791</w:t>
            </w:r>
          </w:p>
        </w:tc>
        <w:tc>
          <w:tcPr>
            <w:tcW w:w="1080" w:type="dxa"/>
            <w:vAlign w:val="bottom"/>
          </w:tcPr>
          <w:p w14:paraId="75F61388" w14:textId="2266195C" w:rsidR="0046269A" w:rsidRPr="00CB02C1" w:rsidRDefault="008F21E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169,305</w:t>
            </w:r>
          </w:p>
        </w:tc>
        <w:tc>
          <w:tcPr>
            <w:tcW w:w="990" w:type="dxa"/>
            <w:vAlign w:val="bottom"/>
          </w:tcPr>
          <w:p w14:paraId="7C5832BA" w14:textId="43F3BB10" w:rsidR="0046269A" w:rsidRPr="00CB02C1" w:rsidRDefault="008F21E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90,911</w:t>
            </w:r>
          </w:p>
        </w:tc>
        <w:tc>
          <w:tcPr>
            <w:tcW w:w="1080" w:type="dxa"/>
            <w:vAlign w:val="bottom"/>
          </w:tcPr>
          <w:p w14:paraId="5E9F002E" w14:textId="58E5BF18" w:rsidR="0046269A" w:rsidRPr="00CB02C1" w:rsidRDefault="008F21E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26,393</w:t>
            </w:r>
          </w:p>
        </w:tc>
        <w:tc>
          <w:tcPr>
            <w:tcW w:w="990" w:type="dxa"/>
            <w:vAlign w:val="bottom"/>
          </w:tcPr>
          <w:p w14:paraId="14D6D33C" w14:textId="34EC7C7A" w:rsidR="0046269A" w:rsidRPr="00CB02C1" w:rsidRDefault="008F21EB" w:rsidP="0039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1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1,190,980</w:t>
            </w:r>
          </w:p>
        </w:tc>
      </w:tr>
      <w:tr w:rsidR="0046269A" w:rsidRPr="00CB02C1" w14:paraId="7EECEE19" w14:textId="77777777" w:rsidTr="00391B1C">
        <w:tc>
          <w:tcPr>
            <w:tcW w:w="2160" w:type="dxa"/>
          </w:tcPr>
          <w:p w14:paraId="0D3B6C68" w14:textId="37E3B829" w:rsidR="0046269A" w:rsidRPr="00CB02C1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E718AE"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vAlign w:val="bottom"/>
          </w:tcPr>
          <w:p w14:paraId="3BBA9451" w14:textId="404F6473" w:rsidR="0046269A" w:rsidRPr="00CB02C1" w:rsidRDefault="004601A9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6B59">
              <w:rPr>
                <w:rFonts w:asciiTheme="majorBidi" w:hAnsiTheme="majorBidi" w:cstheme="majorBidi"/>
                <w:sz w:val="28"/>
                <w:szCs w:val="28"/>
              </w:rPr>
              <w:t>12,306)</w:t>
            </w:r>
          </w:p>
        </w:tc>
        <w:tc>
          <w:tcPr>
            <w:tcW w:w="1019" w:type="dxa"/>
            <w:vAlign w:val="bottom"/>
          </w:tcPr>
          <w:p w14:paraId="7FD8CCA6" w14:textId="5DDDB31D" w:rsidR="0046269A" w:rsidRPr="00CB02C1" w:rsidRDefault="007A6B59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(8,517)</w:t>
            </w:r>
          </w:p>
        </w:tc>
        <w:tc>
          <w:tcPr>
            <w:tcW w:w="1080" w:type="dxa"/>
            <w:vAlign w:val="bottom"/>
          </w:tcPr>
          <w:p w14:paraId="3B300BB8" w14:textId="48149168" w:rsidR="0046269A" w:rsidRPr="00CB02C1" w:rsidRDefault="007A6B59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(7,677)</w:t>
            </w:r>
          </w:p>
        </w:tc>
        <w:tc>
          <w:tcPr>
            <w:tcW w:w="1080" w:type="dxa"/>
            <w:vAlign w:val="bottom"/>
          </w:tcPr>
          <w:p w14:paraId="3D3E5ECC" w14:textId="73CAFB1F" w:rsidR="0046269A" w:rsidRPr="00CB02C1" w:rsidRDefault="007A6B59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(6,577)</w:t>
            </w:r>
          </w:p>
        </w:tc>
        <w:tc>
          <w:tcPr>
            <w:tcW w:w="990" w:type="dxa"/>
            <w:vAlign w:val="bottom"/>
          </w:tcPr>
          <w:p w14:paraId="1CC7807E" w14:textId="5DD8157F" w:rsidR="0046269A" w:rsidRPr="00CB02C1" w:rsidRDefault="007A6B59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(3,770)</w:t>
            </w:r>
          </w:p>
        </w:tc>
        <w:tc>
          <w:tcPr>
            <w:tcW w:w="1080" w:type="dxa"/>
            <w:vAlign w:val="bottom"/>
          </w:tcPr>
          <w:p w14:paraId="2C992715" w14:textId="53165203" w:rsidR="0046269A" w:rsidRPr="00CB02C1" w:rsidRDefault="007A6B59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(1,133)</w:t>
            </w:r>
          </w:p>
        </w:tc>
        <w:tc>
          <w:tcPr>
            <w:tcW w:w="990" w:type="dxa"/>
            <w:vAlign w:val="bottom"/>
          </w:tcPr>
          <w:p w14:paraId="0A7D2B25" w14:textId="56BBB45A" w:rsidR="0046269A" w:rsidRPr="00CB02C1" w:rsidRDefault="007A6B59" w:rsidP="00391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45B5D">
              <w:rPr>
                <w:rFonts w:asciiTheme="majorBidi" w:hAnsiTheme="majorBidi" w:cstheme="majorBidi"/>
                <w:sz w:val="28"/>
                <w:szCs w:val="28"/>
              </w:rPr>
              <w:t>39,980)</w:t>
            </w:r>
          </w:p>
        </w:tc>
      </w:tr>
      <w:tr w:rsidR="0046269A" w:rsidRPr="00CB02C1" w14:paraId="5DC062B7" w14:textId="77777777" w:rsidTr="00391B1C">
        <w:tc>
          <w:tcPr>
            <w:tcW w:w="2160" w:type="dxa"/>
          </w:tcPr>
          <w:p w14:paraId="6277361B" w14:textId="77777777" w:rsidR="0046269A" w:rsidRPr="00CB02C1" w:rsidRDefault="0046269A" w:rsidP="00042681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  <w:vAlign w:val="bottom"/>
          </w:tcPr>
          <w:p w14:paraId="1263A1EC" w14:textId="7B1A6A3A" w:rsidR="0046269A" w:rsidRPr="00CB02C1" w:rsidRDefault="00645B5D" w:rsidP="000426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418,007</w:t>
            </w:r>
          </w:p>
        </w:tc>
        <w:tc>
          <w:tcPr>
            <w:tcW w:w="1019" w:type="dxa"/>
            <w:vAlign w:val="bottom"/>
          </w:tcPr>
          <w:p w14:paraId="134794BB" w14:textId="30988342" w:rsidR="0046269A" w:rsidRPr="00CB02C1" w:rsidRDefault="00645B5D" w:rsidP="000426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247,750</w:t>
            </w:r>
          </w:p>
        </w:tc>
        <w:tc>
          <w:tcPr>
            <w:tcW w:w="1080" w:type="dxa"/>
            <w:vAlign w:val="bottom"/>
          </w:tcPr>
          <w:p w14:paraId="3C21940A" w14:textId="360CBDBC" w:rsidR="0046269A" w:rsidRPr="00CB02C1" w:rsidRDefault="00645B5D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210,114</w:t>
            </w:r>
          </w:p>
        </w:tc>
        <w:tc>
          <w:tcPr>
            <w:tcW w:w="1080" w:type="dxa"/>
            <w:vAlign w:val="bottom"/>
          </w:tcPr>
          <w:p w14:paraId="6F390FC2" w14:textId="57D5B99D" w:rsidR="0046269A" w:rsidRPr="00CB02C1" w:rsidRDefault="00C93A23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162,728</w:t>
            </w:r>
          </w:p>
        </w:tc>
        <w:tc>
          <w:tcPr>
            <w:tcW w:w="990" w:type="dxa"/>
            <w:vAlign w:val="bottom"/>
          </w:tcPr>
          <w:p w14:paraId="7B1E744B" w14:textId="35BF74DF" w:rsidR="0046269A" w:rsidRPr="00CB02C1" w:rsidRDefault="00C93A23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87,141</w:t>
            </w:r>
          </w:p>
        </w:tc>
        <w:tc>
          <w:tcPr>
            <w:tcW w:w="1080" w:type="dxa"/>
            <w:vAlign w:val="bottom"/>
          </w:tcPr>
          <w:p w14:paraId="5A6053F6" w14:textId="24225FE9" w:rsidR="0046269A" w:rsidRPr="00CB02C1" w:rsidRDefault="00C93A23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25,260</w:t>
            </w:r>
          </w:p>
        </w:tc>
        <w:tc>
          <w:tcPr>
            <w:tcW w:w="990" w:type="dxa"/>
            <w:vAlign w:val="bottom"/>
          </w:tcPr>
          <w:p w14:paraId="3C81E1CE" w14:textId="694CFA07" w:rsidR="0046269A" w:rsidRPr="00CB02C1" w:rsidRDefault="00C93A23" w:rsidP="00391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1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1,151,000</w:t>
            </w:r>
          </w:p>
        </w:tc>
      </w:tr>
      <w:bookmarkEnd w:id="5"/>
    </w:tbl>
    <w:p w14:paraId="5D06B512" w14:textId="73C0297B" w:rsidR="00FD424A" w:rsidRDefault="00FD424A"/>
    <w:p w14:paraId="5A2C2879" w14:textId="77777777" w:rsidR="00BC5C9E" w:rsidRDefault="00BC5C9E"/>
    <w:p w14:paraId="4CFEB97D" w14:textId="77777777" w:rsidR="00BC5C9E" w:rsidRDefault="00BC5C9E"/>
    <w:p w14:paraId="2EC3509D" w14:textId="77777777" w:rsidR="00BC5C9E" w:rsidRDefault="00BC5C9E"/>
    <w:p w14:paraId="756B65ED" w14:textId="77777777" w:rsidR="00BC5C9E" w:rsidRDefault="00BC5C9E"/>
    <w:p w14:paraId="0350B273" w14:textId="77777777" w:rsidR="00BC5C9E" w:rsidRDefault="00BC5C9E"/>
    <w:p w14:paraId="637535EE" w14:textId="77777777" w:rsidR="00BC5C9E" w:rsidRDefault="00BC5C9E"/>
    <w:p w14:paraId="5D4940AC" w14:textId="77777777" w:rsidR="00BC5C9E" w:rsidRDefault="00BC5C9E"/>
    <w:p w14:paraId="4950C30B" w14:textId="77777777" w:rsidR="00BC5C9E" w:rsidRDefault="00BC5C9E"/>
    <w:p w14:paraId="4618057B" w14:textId="77777777" w:rsidR="00BC5C9E" w:rsidRDefault="00BC5C9E"/>
    <w:p w14:paraId="187EC995" w14:textId="77777777" w:rsidR="00BC5C9E" w:rsidRDefault="00BC5C9E"/>
    <w:p w14:paraId="75B8F4E9" w14:textId="77777777" w:rsidR="00BC5C9E" w:rsidRDefault="00BC5C9E"/>
    <w:p w14:paraId="1D203E6E" w14:textId="77777777" w:rsidR="00BC5C9E" w:rsidRDefault="00BC5C9E"/>
    <w:p w14:paraId="37BFBBC0" w14:textId="77777777" w:rsidR="00BC5C9E" w:rsidRDefault="00BC5C9E"/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052"/>
        <w:gridCol w:w="1050"/>
        <w:gridCol w:w="1050"/>
        <w:gridCol w:w="1050"/>
        <w:gridCol w:w="1050"/>
        <w:gridCol w:w="1050"/>
        <w:gridCol w:w="1007"/>
      </w:tblGrid>
      <w:tr w:rsidR="0011220D" w:rsidRPr="005C0BB2" w14:paraId="7D1F5A5E" w14:textId="77777777" w:rsidTr="0063167D">
        <w:tc>
          <w:tcPr>
            <w:tcW w:w="2159" w:type="dxa"/>
          </w:tcPr>
          <w:p w14:paraId="40CDAA5D" w14:textId="77777777" w:rsidR="0011220D" w:rsidRPr="005C0BB2" w:rsidRDefault="0011220D" w:rsidP="0063167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9" w:type="dxa"/>
            <w:gridSpan w:val="7"/>
            <w:vAlign w:val="bottom"/>
          </w:tcPr>
          <w:p w14:paraId="2D0D9524" w14:textId="77777777" w:rsidR="0011220D" w:rsidRPr="005C0BB2" w:rsidRDefault="0011220D" w:rsidP="0063167D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1220D" w:rsidRPr="005C0BB2" w14:paraId="695B842F" w14:textId="77777777" w:rsidTr="0063167D">
        <w:tc>
          <w:tcPr>
            <w:tcW w:w="2159" w:type="dxa"/>
          </w:tcPr>
          <w:p w14:paraId="36DAD59D" w14:textId="77777777" w:rsidR="0011220D" w:rsidRPr="005C0BB2" w:rsidRDefault="0011220D" w:rsidP="0063167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9" w:type="dxa"/>
            <w:gridSpan w:val="7"/>
            <w:vAlign w:val="bottom"/>
          </w:tcPr>
          <w:p w14:paraId="0441BF7B" w14:textId="77777777" w:rsidR="0011220D" w:rsidRPr="005C0BB2" w:rsidRDefault="0011220D" w:rsidP="0063167D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11220D" w:rsidRPr="005C0BB2" w14:paraId="7686557C" w14:textId="77777777" w:rsidTr="0063167D">
        <w:tc>
          <w:tcPr>
            <w:tcW w:w="2159" w:type="dxa"/>
          </w:tcPr>
          <w:p w14:paraId="76EAE93F" w14:textId="77777777" w:rsidR="0011220D" w:rsidRPr="005C0BB2" w:rsidRDefault="0011220D" w:rsidP="0063167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2D02FE7D" w14:textId="77777777" w:rsidR="0011220D" w:rsidRPr="005C0BB2" w:rsidRDefault="0011220D" w:rsidP="0063167D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6E9CAC3" w14:textId="77777777" w:rsidR="0011220D" w:rsidRPr="005C0BB2" w:rsidRDefault="0011220D" w:rsidP="0063167D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32149460" w14:textId="77777777" w:rsidR="0011220D" w:rsidRPr="005C0BB2" w:rsidRDefault="0011220D" w:rsidP="0063167D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0" w:type="dxa"/>
            <w:vAlign w:val="bottom"/>
          </w:tcPr>
          <w:p w14:paraId="5A8CF22D" w14:textId="77777777" w:rsidR="0011220D" w:rsidRPr="005C0BB2" w:rsidRDefault="0011220D" w:rsidP="0063167D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0" w:type="dxa"/>
            <w:vAlign w:val="bottom"/>
          </w:tcPr>
          <w:p w14:paraId="6C33973D" w14:textId="77777777" w:rsidR="0011220D" w:rsidRPr="005C0BB2" w:rsidRDefault="0011220D" w:rsidP="0063167D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23DF8C6" w14:textId="77777777" w:rsidR="0011220D" w:rsidRPr="005C0BB2" w:rsidRDefault="0011220D" w:rsidP="0063167D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0" w:type="dxa"/>
            <w:vAlign w:val="bottom"/>
          </w:tcPr>
          <w:p w14:paraId="6E7D6FE9" w14:textId="77777777" w:rsidR="0011220D" w:rsidRPr="005C0BB2" w:rsidRDefault="0011220D" w:rsidP="0063167D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D3B2F62" w14:textId="77777777" w:rsidR="0011220D" w:rsidRPr="005C0BB2" w:rsidRDefault="0011220D" w:rsidP="0063167D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0" w:type="dxa"/>
            <w:vAlign w:val="bottom"/>
          </w:tcPr>
          <w:p w14:paraId="4295B89D" w14:textId="77777777" w:rsidR="0011220D" w:rsidRPr="005C0BB2" w:rsidRDefault="0011220D" w:rsidP="0063167D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07" w:type="dxa"/>
            <w:vAlign w:val="bottom"/>
          </w:tcPr>
          <w:p w14:paraId="04D83C1A" w14:textId="77777777" w:rsidR="0011220D" w:rsidRPr="005C0BB2" w:rsidRDefault="0011220D" w:rsidP="0063167D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1220D" w:rsidRPr="005C0BB2" w14:paraId="3CC10A71" w14:textId="77777777" w:rsidTr="0063167D">
        <w:tc>
          <w:tcPr>
            <w:tcW w:w="2159" w:type="dxa"/>
          </w:tcPr>
          <w:p w14:paraId="1A8A5E0D" w14:textId="77777777" w:rsidR="0011220D" w:rsidRPr="005C0BB2" w:rsidRDefault="0011220D" w:rsidP="0063167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9" w:type="dxa"/>
            <w:gridSpan w:val="7"/>
            <w:vAlign w:val="bottom"/>
          </w:tcPr>
          <w:p w14:paraId="4946D0B2" w14:textId="77777777" w:rsidR="0011220D" w:rsidRPr="005C0BB2" w:rsidRDefault="0011220D" w:rsidP="0063167D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1220D" w:rsidRPr="005C0BB2" w14:paraId="01D25121" w14:textId="77777777" w:rsidTr="0063167D">
        <w:tc>
          <w:tcPr>
            <w:tcW w:w="2159" w:type="dxa"/>
          </w:tcPr>
          <w:p w14:paraId="54BA595B" w14:textId="77777777" w:rsidR="0011220D" w:rsidRPr="005C0BB2" w:rsidRDefault="0011220D" w:rsidP="0063167D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2" w:type="dxa"/>
          </w:tcPr>
          <w:p w14:paraId="0C02DCC4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609,544</w:t>
            </w:r>
          </w:p>
        </w:tc>
        <w:tc>
          <w:tcPr>
            <w:tcW w:w="1050" w:type="dxa"/>
          </w:tcPr>
          <w:p w14:paraId="64DC0379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368,024</w:t>
            </w:r>
          </w:p>
        </w:tc>
        <w:tc>
          <w:tcPr>
            <w:tcW w:w="1050" w:type="dxa"/>
          </w:tcPr>
          <w:p w14:paraId="677E229B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285,916</w:t>
            </w:r>
          </w:p>
        </w:tc>
        <w:tc>
          <w:tcPr>
            <w:tcW w:w="1050" w:type="dxa"/>
          </w:tcPr>
          <w:p w14:paraId="6D02727E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197,192</w:t>
            </w:r>
          </w:p>
        </w:tc>
        <w:tc>
          <w:tcPr>
            <w:tcW w:w="1050" w:type="dxa"/>
          </w:tcPr>
          <w:p w14:paraId="11EF31FB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106,371</w:t>
            </w:r>
          </w:p>
        </w:tc>
        <w:tc>
          <w:tcPr>
            <w:tcW w:w="1050" w:type="dxa"/>
          </w:tcPr>
          <w:p w14:paraId="205D145F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26,336</w:t>
            </w:r>
          </w:p>
        </w:tc>
        <w:tc>
          <w:tcPr>
            <w:tcW w:w="1007" w:type="dxa"/>
          </w:tcPr>
          <w:p w14:paraId="2DE33E1B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1,593,383</w:t>
            </w:r>
          </w:p>
        </w:tc>
      </w:tr>
      <w:tr w:rsidR="0011220D" w:rsidRPr="005C0BB2" w14:paraId="5BA77421" w14:textId="77777777" w:rsidTr="0063167D">
        <w:tc>
          <w:tcPr>
            <w:tcW w:w="2159" w:type="dxa"/>
            <w:vAlign w:val="bottom"/>
          </w:tcPr>
          <w:p w14:paraId="7C7EFEC1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2" w:type="dxa"/>
            <w:vAlign w:val="bottom"/>
          </w:tcPr>
          <w:p w14:paraId="2F0032EB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(148,106)</w:t>
            </w:r>
          </w:p>
        </w:tc>
        <w:tc>
          <w:tcPr>
            <w:tcW w:w="1050" w:type="dxa"/>
            <w:vAlign w:val="bottom"/>
          </w:tcPr>
          <w:p w14:paraId="35AE3511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(101,212)</w:t>
            </w:r>
          </w:p>
        </w:tc>
        <w:tc>
          <w:tcPr>
            <w:tcW w:w="1050" w:type="dxa"/>
            <w:vAlign w:val="bottom"/>
          </w:tcPr>
          <w:p w14:paraId="7736A2E4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(61,740)</w:t>
            </w:r>
          </w:p>
        </w:tc>
        <w:tc>
          <w:tcPr>
            <w:tcW w:w="1050" w:type="dxa"/>
            <w:vAlign w:val="bottom"/>
          </w:tcPr>
          <w:p w14:paraId="0613FD3E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(31,211)</w:t>
            </w:r>
          </w:p>
        </w:tc>
        <w:tc>
          <w:tcPr>
            <w:tcW w:w="1050" w:type="dxa"/>
            <w:vAlign w:val="bottom"/>
          </w:tcPr>
          <w:p w14:paraId="47E6E31A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(10,411)</w:t>
            </w:r>
          </w:p>
        </w:tc>
        <w:tc>
          <w:tcPr>
            <w:tcW w:w="1050" w:type="dxa"/>
            <w:vAlign w:val="bottom"/>
          </w:tcPr>
          <w:p w14:paraId="7FA34365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(1,672)</w:t>
            </w:r>
          </w:p>
        </w:tc>
        <w:tc>
          <w:tcPr>
            <w:tcW w:w="1007" w:type="dxa"/>
            <w:vAlign w:val="bottom"/>
          </w:tcPr>
          <w:p w14:paraId="355D698F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(354,352)</w:t>
            </w:r>
          </w:p>
        </w:tc>
      </w:tr>
      <w:tr w:rsidR="0011220D" w:rsidRPr="005C0BB2" w14:paraId="4FC8A9E6" w14:textId="77777777" w:rsidTr="0063167D">
        <w:tc>
          <w:tcPr>
            <w:tcW w:w="2159" w:type="dxa"/>
            <w:vAlign w:val="bottom"/>
          </w:tcPr>
          <w:p w14:paraId="421F0662" w14:textId="77777777" w:rsidR="0011220D" w:rsidRPr="005C0BB2" w:rsidRDefault="0011220D" w:rsidP="0063167D">
            <w:pPr>
              <w:spacing w:line="34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B44A2C3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461,438</w:t>
            </w:r>
          </w:p>
        </w:tc>
        <w:tc>
          <w:tcPr>
            <w:tcW w:w="1050" w:type="dxa"/>
            <w:vAlign w:val="bottom"/>
          </w:tcPr>
          <w:p w14:paraId="5324DF6A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266,812</w:t>
            </w:r>
          </w:p>
        </w:tc>
        <w:tc>
          <w:tcPr>
            <w:tcW w:w="1050" w:type="dxa"/>
            <w:vAlign w:val="bottom"/>
          </w:tcPr>
          <w:p w14:paraId="489BD7C6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224,176</w:t>
            </w:r>
          </w:p>
        </w:tc>
        <w:tc>
          <w:tcPr>
            <w:tcW w:w="1050" w:type="dxa"/>
            <w:vAlign w:val="bottom"/>
          </w:tcPr>
          <w:p w14:paraId="1DB1A0D9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165,981</w:t>
            </w:r>
          </w:p>
        </w:tc>
        <w:tc>
          <w:tcPr>
            <w:tcW w:w="1050" w:type="dxa"/>
            <w:vAlign w:val="bottom"/>
          </w:tcPr>
          <w:p w14:paraId="4274571C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95,960</w:t>
            </w:r>
          </w:p>
        </w:tc>
        <w:tc>
          <w:tcPr>
            <w:tcW w:w="1050" w:type="dxa"/>
            <w:vAlign w:val="bottom"/>
          </w:tcPr>
          <w:p w14:paraId="043EA272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24,664</w:t>
            </w:r>
          </w:p>
        </w:tc>
        <w:tc>
          <w:tcPr>
            <w:tcW w:w="1007" w:type="dxa"/>
            <w:vAlign w:val="bottom"/>
          </w:tcPr>
          <w:p w14:paraId="71EA97A6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1,239,031</w:t>
            </w:r>
          </w:p>
        </w:tc>
      </w:tr>
      <w:tr w:rsidR="0011220D" w:rsidRPr="005C0BB2" w14:paraId="09C85F70" w14:textId="77777777" w:rsidTr="0063167D">
        <w:tc>
          <w:tcPr>
            <w:tcW w:w="2159" w:type="dxa"/>
            <w:vAlign w:val="bottom"/>
          </w:tcPr>
          <w:p w14:paraId="602ABA4A" w14:textId="77777777" w:rsidR="0011220D" w:rsidRPr="005C0BB2" w:rsidRDefault="001122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2" w:type="dxa"/>
            <w:vAlign w:val="bottom"/>
          </w:tcPr>
          <w:p w14:paraId="62398BA3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(12,074)</w:t>
            </w:r>
          </w:p>
        </w:tc>
        <w:tc>
          <w:tcPr>
            <w:tcW w:w="1050" w:type="dxa"/>
            <w:vAlign w:val="bottom"/>
          </w:tcPr>
          <w:p w14:paraId="54AED57D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(8,287)</w:t>
            </w:r>
          </w:p>
        </w:tc>
        <w:tc>
          <w:tcPr>
            <w:tcW w:w="1050" w:type="dxa"/>
            <w:vAlign w:val="bottom"/>
          </w:tcPr>
          <w:p w14:paraId="5240FE1E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(7,291)</w:t>
            </w:r>
          </w:p>
        </w:tc>
        <w:tc>
          <w:tcPr>
            <w:tcW w:w="1050" w:type="dxa"/>
            <w:vAlign w:val="bottom"/>
          </w:tcPr>
          <w:p w14:paraId="22619958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(5,892)</w:t>
            </w:r>
          </w:p>
        </w:tc>
        <w:tc>
          <w:tcPr>
            <w:tcW w:w="1050" w:type="dxa"/>
            <w:vAlign w:val="bottom"/>
          </w:tcPr>
          <w:p w14:paraId="154493A5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(3,752)</w:t>
            </w:r>
          </w:p>
        </w:tc>
        <w:tc>
          <w:tcPr>
            <w:tcW w:w="1050" w:type="dxa"/>
            <w:vAlign w:val="bottom"/>
          </w:tcPr>
          <w:p w14:paraId="02E0F025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(1,161)</w:t>
            </w:r>
          </w:p>
        </w:tc>
        <w:tc>
          <w:tcPr>
            <w:tcW w:w="1007" w:type="dxa"/>
            <w:vAlign w:val="bottom"/>
          </w:tcPr>
          <w:p w14:paraId="0A696EB2" w14:textId="77777777" w:rsidR="0011220D" w:rsidRPr="005C0BB2" w:rsidRDefault="0011220D" w:rsidP="006316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(38,457)</w:t>
            </w:r>
          </w:p>
        </w:tc>
      </w:tr>
      <w:tr w:rsidR="0011220D" w:rsidRPr="002D6FEA" w14:paraId="6B20A831" w14:textId="77777777" w:rsidTr="0063167D">
        <w:tc>
          <w:tcPr>
            <w:tcW w:w="2159" w:type="dxa"/>
          </w:tcPr>
          <w:p w14:paraId="6701FBB5" w14:textId="77777777" w:rsidR="0011220D" w:rsidRPr="005C0BB2" w:rsidRDefault="0011220D" w:rsidP="0063167D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2" w:type="dxa"/>
          </w:tcPr>
          <w:p w14:paraId="522229E5" w14:textId="77777777" w:rsidR="0011220D" w:rsidRPr="005C0BB2" w:rsidRDefault="0011220D" w:rsidP="006316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449,364</w:t>
            </w:r>
          </w:p>
        </w:tc>
        <w:tc>
          <w:tcPr>
            <w:tcW w:w="1050" w:type="dxa"/>
          </w:tcPr>
          <w:p w14:paraId="03AE12A8" w14:textId="77777777" w:rsidR="0011220D" w:rsidRPr="005C0BB2" w:rsidRDefault="0011220D" w:rsidP="006316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258,525</w:t>
            </w:r>
          </w:p>
        </w:tc>
        <w:tc>
          <w:tcPr>
            <w:tcW w:w="1050" w:type="dxa"/>
          </w:tcPr>
          <w:p w14:paraId="480E700D" w14:textId="77777777" w:rsidR="0011220D" w:rsidRPr="005C0BB2" w:rsidRDefault="0011220D" w:rsidP="006316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216,885</w:t>
            </w:r>
          </w:p>
        </w:tc>
        <w:tc>
          <w:tcPr>
            <w:tcW w:w="1050" w:type="dxa"/>
          </w:tcPr>
          <w:p w14:paraId="6CED8553" w14:textId="77777777" w:rsidR="0011220D" w:rsidRPr="005C0BB2" w:rsidRDefault="0011220D" w:rsidP="006316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160,089</w:t>
            </w:r>
          </w:p>
        </w:tc>
        <w:tc>
          <w:tcPr>
            <w:tcW w:w="1050" w:type="dxa"/>
          </w:tcPr>
          <w:p w14:paraId="6F20C2DA" w14:textId="77777777" w:rsidR="0011220D" w:rsidRPr="005C0BB2" w:rsidRDefault="0011220D" w:rsidP="006316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92,208</w:t>
            </w:r>
          </w:p>
        </w:tc>
        <w:tc>
          <w:tcPr>
            <w:tcW w:w="1050" w:type="dxa"/>
          </w:tcPr>
          <w:p w14:paraId="56E00F38" w14:textId="77777777" w:rsidR="0011220D" w:rsidRPr="005C0BB2" w:rsidRDefault="0011220D" w:rsidP="006316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23,503</w:t>
            </w:r>
          </w:p>
        </w:tc>
        <w:tc>
          <w:tcPr>
            <w:tcW w:w="1007" w:type="dxa"/>
            <w:vAlign w:val="bottom"/>
          </w:tcPr>
          <w:p w14:paraId="6CB4B214" w14:textId="77777777" w:rsidR="0011220D" w:rsidRPr="009C1508" w:rsidRDefault="0011220D" w:rsidP="006316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1,200,574</w:t>
            </w:r>
          </w:p>
        </w:tc>
      </w:tr>
    </w:tbl>
    <w:p w14:paraId="2E0459CF" w14:textId="77F61E75" w:rsidR="0011220D" w:rsidRDefault="0011220D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40"/>
        <w:gridCol w:w="1051"/>
        <w:gridCol w:w="1059"/>
        <w:gridCol w:w="1080"/>
        <w:gridCol w:w="990"/>
        <w:gridCol w:w="1080"/>
        <w:gridCol w:w="990"/>
      </w:tblGrid>
      <w:tr w:rsidR="007024D8" w:rsidRPr="00CB02C1" w14:paraId="539D0E0B" w14:textId="77777777" w:rsidTr="00FC049A">
        <w:trPr>
          <w:trHeight w:val="275"/>
        </w:trPr>
        <w:tc>
          <w:tcPr>
            <w:tcW w:w="2160" w:type="dxa"/>
          </w:tcPr>
          <w:p w14:paraId="64526B17" w14:textId="4A0362EB" w:rsidR="007024D8" w:rsidRPr="00CB02C1" w:rsidRDefault="0011220D" w:rsidP="008D05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>
              <w:br w:type="page"/>
            </w:r>
          </w:p>
        </w:tc>
        <w:tc>
          <w:tcPr>
            <w:tcW w:w="7290" w:type="dxa"/>
            <w:gridSpan w:val="7"/>
            <w:vAlign w:val="bottom"/>
          </w:tcPr>
          <w:p w14:paraId="48E350BC" w14:textId="1AE6398A" w:rsidR="007024D8" w:rsidRPr="00CB02C1" w:rsidRDefault="007024D8" w:rsidP="008D05B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</w:t>
            </w:r>
            <w:r w:rsidR="00DB3EBB"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7024D8" w:rsidRPr="00CB02C1" w14:paraId="30312C63" w14:textId="77777777" w:rsidTr="00FC049A">
        <w:trPr>
          <w:trHeight w:val="286"/>
        </w:trPr>
        <w:tc>
          <w:tcPr>
            <w:tcW w:w="2160" w:type="dxa"/>
          </w:tcPr>
          <w:p w14:paraId="4B309C5B" w14:textId="77777777" w:rsidR="007024D8" w:rsidRPr="00CB02C1" w:rsidRDefault="007024D8" w:rsidP="008D05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22EB192A" w14:textId="7C5D7D27" w:rsidR="007024D8" w:rsidRPr="00CB02C1" w:rsidRDefault="00710B2C" w:rsidP="008D05B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7024D8" w:rsidRPr="00CB02C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5</w:t>
            </w:r>
          </w:p>
        </w:tc>
      </w:tr>
      <w:tr w:rsidR="007024D8" w:rsidRPr="00CB02C1" w14:paraId="282B17C2" w14:textId="77777777" w:rsidTr="00181AC4">
        <w:trPr>
          <w:trHeight w:val="1640"/>
        </w:trPr>
        <w:tc>
          <w:tcPr>
            <w:tcW w:w="2160" w:type="dxa"/>
          </w:tcPr>
          <w:p w14:paraId="69809A6B" w14:textId="77777777" w:rsidR="007024D8" w:rsidRPr="00CB02C1" w:rsidRDefault="007024D8" w:rsidP="0059740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05B0ED84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CB02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F9490FB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318AD795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9" w:type="dxa"/>
            <w:vAlign w:val="bottom"/>
          </w:tcPr>
          <w:p w14:paraId="367D4645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80" w:type="dxa"/>
            <w:vAlign w:val="bottom"/>
          </w:tcPr>
          <w:p w14:paraId="7EFDA86B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4330B87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990" w:type="dxa"/>
            <w:vAlign w:val="bottom"/>
          </w:tcPr>
          <w:p w14:paraId="154E2139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15D3FC0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80" w:type="dxa"/>
            <w:vAlign w:val="bottom"/>
          </w:tcPr>
          <w:p w14:paraId="2163A3DC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0691F32F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024D8" w:rsidRPr="00CB02C1" w14:paraId="0C01A0A1" w14:textId="77777777" w:rsidTr="00FC049A">
        <w:trPr>
          <w:trHeight w:val="275"/>
        </w:trPr>
        <w:tc>
          <w:tcPr>
            <w:tcW w:w="2160" w:type="dxa"/>
          </w:tcPr>
          <w:p w14:paraId="183B4479" w14:textId="77777777" w:rsidR="007024D8" w:rsidRPr="00CB02C1" w:rsidRDefault="007024D8" w:rsidP="00DB3E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34BE8503" w14:textId="77777777" w:rsidR="007024D8" w:rsidRPr="00CB02C1" w:rsidRDefault="007024D8" w:rsidP="00DB3EBB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41C7" w:rsidRPr="00CB02C1" w14:paraId="45508314" w14:textId="77777777" w:rsidTr="00181AC4">
        <w:trPr>
          <w:trHeight w:val="340"/>
        </w:trPr>
        <w:tc>
          <w:tcPr>
            <w:tcW w:w="2160" w:type="dxa"/>
          </w:tcPr>
          <w:p w14:paraId="357C007A" w14:textId="77777777" w:rsidR="00CF41C7" w:rsidRPr="00CB02C1" w:rsidRDefault="00CF41C7" w:rsidP="00CF41C7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40" w:type="dxa"/>
            <w:vAlign w:val="bottom"/>
          </w:tcPr>
          <w:p w14:paraId="712B26CD" w14:textId="7A4AB2B9" w:rsidR="00CF41C7" w:rsidRPr="00CB02C1" w:rsidRDefault="007B6CA5" w:rsidP="00CF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582,074</w:t>
            </w:r>
          </w:p>
        </w:tc>
        <w:tc>
          <w:tcPr>
            <w:tcW w:w="1051" w:type="dxa"/>
            <w:vAlign w:val="bottom"/>
          </w:tcPr>
          <w:p w14:paraId="1F7C888D" w14:textId="64F456AE" w:rsidR="00CF41C7" w:rsidRPr="00CB02C1" w:rsidRDefault="006C1F9D" w:rsidP="00CF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353,857</w:t>
            </w:r>
          </w:p>
        </w:tc>
        <w:tc>
          <w:tcPr>
            <w:tcW w:w="1059" w:type="dxa"/>
            <w:vAlign w:val="bottom"/>
          </w:tcPr>
          <w:p w14:paraId="078F494A" w14:textId="442773BF" w:rsidR="00CF41C7" w:rsidRPr="00CB02C1" w:rsidRDefault="006C1F9D" w:rsidP="0018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278,152</w:t>
            </w:r>
          </w:p>
        </w:tc>
        <w:tc>
          <w:tcPr>
            <w:tcW w:w="1080" w:type="dxa"/>
            <w:vAlign w:val="bottom"/>
          </w:tcPr>
          <w:p w14:paraId="1EFB5AFA" w14:textId="3CD1C3FF" w:rsidR="00CF41C7" w:rsidRPr="00CB02C1" w:rsidRDefault="006C1F9D" w:rsidP="0018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199,981</w:t>
            </w:r>
          </w:p>
        </w:tc>
        <w:tc>
          <w:tcPr>
            <w:tcW w:w="990" w:type="dxa"/>
            <w:vAlign w:val="bottom"/>
          </w:tcPr>
          <w:p w14:paraId="2BDDDA0D" w14:textId="1660B4F4" w:rsidR="00CF41C7" w:rsidRPr="00CB02C1" w:rsidRDefault="006C1F9D" w:rsidP="00C1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101,041</w:t>
            </w:r>
          </w:p>
        </w:tc>
        <w:tc>
          <w:tcPr>
            <w:tcW w:w="1080" w:type="dxa"/>
            <w:vAlign w:val="bottom"/>
          </w:tcPr>
          <w:p w14:paraId="7902E528" w14:textId="3288C5C3" w:rsidR="00CF41C7" w:rsidRPr="00CB02C1" w:rsidRDefault="008E3F6B" w:rsidP="0018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</w:t>
            </w:r>
            <w:r w:rsidR="0021652E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990" w:type="dxa"/>
            <w:vAlign w:val="bottom"/>
          </w:tcPr>
          <w:p w14:paraId="7F1E37D3" w14:textId="5A5EB082" w:rsidR="00CF41C7" w:rsidRPr="00CB02C1" w:rsidRDefault="0021652E" w:rsidP="00A2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1,543,100</w:t>
            </w:r>
          </w:p>
        </w:tc>
      </w:tr>
      <w:tr w:rsidR="00A036BB" w:rsidRPr="00CB02C1" w14:paraId="1A695A5D" w14:textId="77777777" w:rsidTr="00181AC4">
        <w:trPr>
          <w:trHeight w:val="671"/>
        </w:trPr>
        <w:tc>
          <w:tcPr>
            <w:tcW w:w="2160" w:type="dxa"/>
          </w:tcPr>
          <w:p w14:paraId="3CC15F9F" w14:textId="77777777" w:rsidR="00A036BB" w:rsidRPr="00CB02C1" w:rsidRDefault="00A036BB" w:rsidP="00A0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40" w:type="dxa"/>
            <w:vAlign w:val="bottom"/>
          </w:tcPr>
          <w:p w14:paraId="617E29EE" w14:textId="03400FD2" w:rsidR="00A036BB" w:rsidRPr="00CB02C1" w:rsidRDefault="00CB08B4" w:rsidP="00A036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(142,553)</w:t>
            </w:r>
          </w:p>
        </w:tc>
        <w:tc>
          <w:tcPr>
            <w:tcW w:w="1051" w:type="dxa"/>
            <w:vAlign w:val="bottom"/>
          </w:tcPr>
          <w:p w14:paraId="401B8121" w14:textId="64AD61DD" w:rsidR="00A036BB" w:rsidRPr="00CB02C1" w:rsidRDefault="00CB08B4" w:rsidP="00A036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(97,590)</w:t>
            </w:r>
          </w:p>
        </w:tc>
        <w:tc>
          <w:tcPr>
            <w:tcW w:w="1059" w:type="dxa"/>
            <w:vAlign w:val="bottom"/>
          </w:tcPr>
          <w:p w14:paraId="7A359784" w14:textId="74EC5551" w:rsidR="00A036BB" w:rsidRPr="00CB02C1" w:rsidRDefault="008909D4" w:rsidP="00181A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(60,361)</w:t>
            </w:r>
          </w:p>
        </w:tc>
        <w:tc>
          <w:tcPr>
            <w:tcW w:w="1080" w:type="dxa"/>
            <w:vAlign w:val="bottom"/>
          </w:tcPr>
          <w:p w14:paraId="75029C8F" w14:textId="3AAE4A14" w:rsidR="00A036BB" w:rsidRPr="00CB02C1" w:rsidRDefault="008909D4" w:rsidP="00181A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(30,676)</w:t>
            </w:r>
          </w:p>
        </w:tc>
        <w:tc>
          <w:tcPr>
            <w:tcW w:w="990" w:type="dxa"/>
            <w:vAlign w:val="bottom"/>
          </w:tcPr>
          <w:p w14:paraId="003D12AA" w14:textId="16B37F4F" w:rsidR="00A036BB" w:rsidRPr="00CB02C1" w:rsidRDefault="008909D4" w:rsidP="00C15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(10,130)</w:t>
            </w:r>
          </w:p>
        </w:tc>
        <w:tc>
          <w:tcPr>
            <w:tcW w:w="1080" w:type="dxa"/>
            <w:vAlign w:val="bottom"/>
          </w:tcPr>
          <w:p w14:paraId="4201A8D9" w14:textId="71D70236" w:rsidR="00A036BB" w:rsidRPr="00CB02C1" w:rsidRDefault="008909D4" w:rsidP="00181A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(1,602)</w:t>
            </w:r>
          </w:p>
        </w:tc>
        <w:tc>
          <w:tcPr>
            <w:tcW w:w="990" w:type="dxa"/>
            <w:vAlign w:val="bottom"/>
          </w:tcPr>
          <w:p w14:paraId="54B7634D" w14:textId="224E6921" w:rsidR="00A036BB" w:rsidRPr="00CB02C1" w:rsidRDefault="008909D4" w:rsidP="00A249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(342</w:t>
            </w:r>
            <w:r w:rsidR="005F7273">
              <w:rPr>
                <w:rFonts w:asciiTheme="majorBidi" w:hAnsiTheme="majorBidi" w:cstheme="majorBidi"/>
                <w:sz w:val="28"/>
                <w:szCs w:val="28"/>
              </w:rPr>
              <w:t>,912)</w:t>
            </w:r>
          </w:p>
        </w:tc>
      </w:tr>
      <w:tr w:rsidR="00A33AD5" w:rsidRPr="00CB02C1" w14:paraId="1D446177" w14:textId="77777777" w:rsidTr="00181AC4">
        <w:trPr>
          <w:trHeight w:val="299"/>
        </w:trPr>
        <w:tc>
          <w:tcPr>
            <w:tcW w:w="2160" w:type="dxa"/>
          </w:tcPr>
          <w:p w14:paraId="56BC7002" w14:textId="77777777" w:rsidR="00A33AD5" w:rsidRPr="00CB02C1" w:rsidRDefault="00A33AD5" w:rsidP="00A33AD5">
            <w:pPr>
              <w:spacing w:line="28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621EED8" w14:textId="225070AF" w:rsidR="00A33AD5" w:rsidRPr="00CB02C1" w:rsidRDefault="005F7273" w:rsidP="00A3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439,521</w:t>
            </w:r>
          </w:p>
        </w:tc>
        <w:tc>
          <w:tcPr>
            <w:tcW w:w="1051" w:type="dxa"/>
            <w:vAlign w:val="bottom"/>
          </w:tcPr>
          <w:p w14:paraId="2ED4A073" w14:textId="25E1ACA2" w:rsidR="00A33AD5" w:rsidRPr="00CB02C1" w:rsidRDefault="005F7273" w:rsidP="00A3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256,267</w:t>
            </w:r>
          </w:p>
        </w:tc>
        <w:tc>
          <w:tcPr>
            <w:tcW w:w="1059" w:type="dxa"/>
            <w:vAlign w:val="bottom"/>
          </w:tcPr>
          <w:p w14:paraId="2E1C164C" w14:textId="0CBB270E" w:rsidR="00A33AD5" w:rsidRPr="00CB02C1" w:rsidRDefault="005F7273" w:rsidP="0018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217,791</w:t>
            </w:r>
          </w:p>
        </w:tc>
        <w:tc>
          <w:tcPr>
            <w:tcW w:w="1080" w:type="dxa"/>
            <w:vAlign w:val="bottom"/>
          </w:tcPr>
          <w:p w14:paraId="06903622" w14:textId="3B4FBE8E" w:rsidR="00A33AD5" w:rsidRPr="00AD788D" w:rsidRDefault="005F7273" w:rsidP="0018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169,</w:t>
            </w:r>
            <w:r w:rsidR="00B34C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990" w:type="dxa"/>
            <w:vAlign w:val="bottom"/>
          </w:tcPr>
          <w:p w14:paraId="657965A1" w14:textId="2AC8023D" w:rsidR="00A33AD5" w:rsidRPr="00AD788D" w:rsidRDefault="00B34CDB" w:rsidP="00C1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90,911</w:t>
            </w:r>
          </w:p>
        </w:tc>
        <w:tc>
          <w:tcPr>
            <w:tcW w:w="1080" w:type="dxa"/>
            <w:vAlign w:val="bottom"/>
          </w:tcPr>
          <w:p w14:paraId="7D3CC2ED" w14:textId="12E0B795" w:rsidR="00A33AD5" w:rsidRPr="00AD788D" w:rsidRDefault="00B34CDB" w:rsidP="0018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26,393</w:t>
            </w:r>
          </w:p>
        </w:tc>
        <w:tc>
          <w:tcPr>
            <w:tcW w:w="990" w:type="dxa"/>
            <w:vAlign w:val="bottom"/>
          </w:tcPr>
          <w:p w14:paraId="1F0EFE74" w14:textId="7E26B811" w:rsidR="00A33AD5" w:rsidRPr="00CB02C1" w:rsidRDefault="00B34CDB" w:rsidP="00A2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7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1,200,188</w:t>
            </w:r>
          </w:p>
        </w:tc>
      </w:tr>
      <w:tr w:rsidR="00A33AD5" w:rsidRPr="00CB02C1" w14:paraId="50272DE8" w14:textId="77777777" w:rsidTr="00181AC4">
        <w:trPr>
          <w:trHeight w:val="227"/>
        </w:trPr>
        <w:tc>
          <w:tcPr>
            <w:tcW w:w="2160" w:type="dxa"/>
          </w:tcPr>
          <w:p w14:paraId="635BC3FB" w14:textId="324273E3" w:rsidR="00A33AD5" w:rsidRPr="00CB02C1" w:rsidRDefault="00A33AD5" w:rsidP="00A3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40" w:type="dxa"/>
            <w:vAlign w:val="bottom"/>
          </w:tcPr>
          <w:p w14:paraId="527A6566" w14:textId="7639CB4D" w:rsidR="00A33AD5" w:rsidRPr="00CB02C1" w:rsidRDefault="00B34CDB" w:rsidP="00A33A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(12,82</w:t>
            </w:r>
            <w:r w:rsidR="00BD16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vAlign w:val="bottom"/>
          </w:tcPr>
          <w:p w14:paraId="3C90E581" w14:textId="6BB87C3F" w:rsidR="00A33AD5" w:rsidRPr="00CB02C1" w:rsidRDefault="00B34CDB" w:rsidP="00A33A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E7536">
              <w:rPr>
                <w:rFonts w:asciiTheme="majorBidi" w:hAnsiTheme="majorBidi" w:cstheme="majorBidi"/>
                <w:sz w:val="28"/>
                <w:szCs w:val="28"/>
              </w:rPr>
              <w:t>8,517)</w:t>
            </w:r>
          </w:p>
        </w:tc>
        <w:tc>
          <w:tcPr>
            <w:tcW w:w="1059" w:type="dxa"/>
            <w:vAlign w:val="bottom"/>
          </w:tcPr>
          <w:p w14:paraId="1DC14B79" w14:textId="7F16912A" w:rsidR="00A33AD5" w:rsidRPr="00CB02C1" w:rsidRDefault="004E7536" w:rsidP="00181A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(7,677)</w:t>
            </w:r>
          </w:p>
        </w:tc>
        <w:tc>
          <w:tcPr>
            <w:tcW w:w="1080" w:type="dxa"/>
            <w:vAlign w:val="bottom"/>
          </w:tcPr>
          <w:p w14:paraId="1B7930FC" w14:textId="08F08F5E" w:rsidR="00A33AD5" w:rsidRPr="00CB02C1" w:rsidRDefault="004E7536" w:rsidP="00181A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(6,577)</w:t>
            </w:r>
          </w:p>
        </w:tc>
        <w:tc>
          <w:tcPr>
            <w:tcW w:w="990" w:type="dxa"/>
            <w:vAlign w:val="bottom"/>
          </w:tcPr>
          <w:p w14:paraId="1358E6BA" w14:textId="73BD5281" w:rsidR="00A33AD5" w:rsidRPr="00CB02C1" w:rsidRDefault="004E7536" w:rsidP="00C15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(3,770)</w:t>
            </w:r>
          </w:p>
        </w:tc>
        <w:tc>
          <w:tcPr>
            <w:tcW w:w="1080" w:type="dxa"/>
            <w:vAlign w:val="bottom"/>
          </w:tcPr>
          <w:p w14:paraId="5498235E" w14:textId="2921EAE6" w:rsidR="00A33AD5" w:rsidRPr="00CB02C1" w:rsidRDefault="004E7536" w:rsidP="00181A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(1,133)</w:t>
            </w:r>
          </w:p>
        </w:tc>
        <w:tc>
          <w:tcPr>
            <w:tcW w:w="990" w:type="dxa"/>
            <w:vAlign w:val="bottom"/>
          </w:tcPr>
          <w:p w14:paraId="6B91B705" w14:textId="578ACE8B" w:rsidR="00A33AD5" w:rsidRPr="00CB02C1" w:rsidRDefault="004E7536" w:rsidP="00A249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54D4">
              <w:rPr>
                <w:rFonts w:asciiTheme="majorBidi" w:hAnsiTheme="majorBidi" w:cstheme="majorBidi"/>
                <w:sz w:val="28"/>
                <w:szCs w:val="28"/>
              </w:rPr>
              <w:t>40,50</w:t>
            </w:r>
            <w:r w:rsidR="005C78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E61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33AD5" w:rsidRPr="00CB02C1" w14:paraId="4B6D99D4" w14:textId="77777777" w:rsidTr="00181AC4">
        <w:trPr>
          <w:trHeight w:val="182"/>
        </w:trPr>
        <w:tc>
          <w:tcPr>
            <w:tcW w:w="2160" w:type="dxa"/>
          </w:tcPr>
          <w:p w14:paraId="0A18F720" w14:textId="77777777" w:rsidR="00A33AD5" w:rsidRPr="00CB02C1" w:rsidRDefault="00A33AD5" w:rsidP="00A33AD5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0" w:type="dxa"/>
            <w:vAlign w:val="bottom"/>
          </w:tcPr>
          <w:p w14:paraId="7ACD31EE" w14:textId="186ECA5F" w:rsidR="00A33AD5" w:rsidRPr="00CB02C1" w:rsidRDefault="007B23FE" w:rsidP="00A33A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426,693</w:t>
            </w:r>
          </w:p>
        </w:tc>
        <w:tc>
          <w:tcPr>
            <w:tcW w:w="1051" w:type="dxa"/>
            <w:vAlign w:val="bottom"/>
          </w:tcPr>
          <w:p w14:paraId="2D017737" w14:textId="666F5F8C" w:rsidR="00A33AD5" w:rsidRPr="00CB02C1" w:rsidRDefault="007B23FE" w:rsidP="00A33A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247,750</w:t>
            </w:r>
          </w:p>
        </w:tc>
        <w:tc>
          <w:tcPr>
            <w:tcW w:w="1059" w:type="dxa"/>
            <w:vAlign w:val="bottom"/>
          </w:tcPr>
          <w:p w14:paraId="2C474748" w14:textId="75111EF7" w:rsidR="00A33AD5" w:rsidRPr="00CB02C1" w:rsidRDefault="007B23FE" w:rsidP="00181A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210,114</w:t>
            </w:r>
          </w:p>
        </w:tc>
        <w:tc>
          <w:tcPr>
            <w:tcW w:w="1080" w:type="dxa"/>
            <w:vAlign w:val="bottom"/>
          </w:tcPr>
          <w:p w14:paraId="458667E1" w14:textId="462B282C" w:rsidR="00A33AD5" w:rsidRPr="00AD788D" w:rsidRDefault="00E777C2" w:rsidP="00181A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162,728</w:t>
            </w:r>
          </w:p>
        </w:tc>
        <w:tc>
          <w:tcPr>
            <w:tcW w:w="990" w:type="dxa"/>
            <w:vAlign w:val="bottom"/>
          </w:tcPr>
          <w:p w14:paraId="504BEA98" w14:textId="3690EDB2" w:rsidR="00A33AD5" w:rsidRPr="00AD788D" w:rsidRDefault="00E777C2" w:rsidP="00C159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87,141</w:t>
            </w:r>
          </w:p>
        </w:tc>
        <w:tc>
          <w:tcPr>
            <w:tcW w:w="1080" w:type="dxa"/>
            <w:vAlign w:val="bottom"/>
          </w:tcPr>
          <w:p w14:paraId="0B73AA7B" w14:textId="0C008237" w:rsidR="00A33AD5" w:rsidRPr="00AD788D" w:rsidRDefault="00E777C2" w:rsidP="00181A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25,260</w:t>
            </w:r>
          </w:p>
        </w:tc>
        <w:tc>
          <w:tcPr>
            <w:tcW w:w="990" w:type="dxa"/>
            <w:vAlign w:val="bottom"/>
          </w:tcPr>
          <w:p w14:paraId="6F5FDB51" w14:textId="612FA6E6" w:rsidR="00A33AD5" w:rsidRPr="00CB02C1" w:rsidRDefault="00E777C2" w:rsidP="00A249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77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1,159,68</w:t>
            </w:r>
            <w:r w:rsidR="005C78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6A18E599" w14:textId="77777777" w:rsidR="00710B2C" w:rsidRDefault="00710B2C" w:rsidP="00710B2C"/>
    <w:p w14:paraId="6634BED3" w14:textId="77777777" w:rsidR="00BC5C9E" w:rsidRDefault="00BC5C9E" w:rsidP="00710B2C"/>
    <w:p w14:paraId="07AF2377" w14:textId="77777777" w:rsidR="00BC5C9E" w:rsidRDefault="00BC5C9E" w:rsidP="00710B2C"/>
    <w:p w14:paraId="6E366687" w14:textId="77777777" w:rsidR="00BC5C9E" w:rsidRDefault="00BC5C9E" w:rsidP="00710B2C"/>
    <w:p w14:paraId="311705D3" w14:textId="77777777" w:rsidR="00BC5C9E" w:rsidRDefault="00BC5C9E" w:rsidP="00710B2C"/>
    <w:p w14:paraId="56EFAE8F" w14:textId="77777777" w:rsidR="00BC5C9E" w:rsidRDefault="00BC5C9E" w:rsidP="00710B2C"/>
    <w:p w14:paraId="16DC8864" w14:textId="77777777" w:rsidR="00BC5C9E" w:rsidRDefault="00BC5C9E" w:rsidP="00710B2C"/>
    <w:p w14:paraId="4DA8D5A7" w14:textId="77777777" w:rsidR="00BC5C9E" w:rsidRDefault="00BC5C9E" w:rsidP="00710B2C"/>
    <w:p w14:paraId="1FFE94E5" w14:textId="77777777" w:rsidR="00BC5C9E" w:rsidRDefault="00BC5C9E" w:rsidP="00710B2C"/>
    <w:p w14:paraId="74A871E7" w14:textId="77777777" w:rsidR="00BC5C9E" w:rsidRDefault="00BC5C9E" w:rsidP="00710B2C"/>
    <w:p w14:paraId="4C40DB75" w14:textId="77777777" w:rsidR="00BC5C9E" w:rsidRDefault="00BC5C9E" w:rsidP="00710B2C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040"/>
        <w:gridCol w:w="1051"/>
        <w:gridCol w:w="1061"/>
        <w:gridCol w:w="989"/>
        <w:gridCol w:w="1169"/>
        <w:gridCol w:w="992"/>
        <w:gridCol w:w="989"/>
      </w:tblGrid>
      <w:tr w:rsidR="00710B2C" w:rsidRPr="00CB02C1" w14:paraId="01C22623" w14:textId="77777777" w:rsidTr="00710B2C">
        <w:trPr>
          <w:trHeight w:val="275"/>
        </w:trPr>
        <w:tc>
          <w:tcPr>
            <w:tcW w:w="2159" w:type="dxa"/>
          </w:tcPr>
          <w:p w14:paraId="582D0184" w14:textId="77777777" w:rsidR="00710B2C" w:rsidRPr="00CB02C1" w:rsidRDefault="00710B2C" w:rsidP="00710B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s/>
              </w:rPr>
              <w:lastRenderedPageBreak/>
              <w:t xml:space="preserve"> </w:t>
            </w:r>
          </w:p>
        </w:tc>
        <w:tc>
          <w:tcPr>
            <w:tcW w:w="7291" w:type="dxa"/>
            <w:gridSpan w:val="7"/>
            <w:vAlign w:val="bottom"/>
          </w:tcPr>
          <w:p w14:paraId="519FFD38" w14:textId="77777777" w:rsidR="00710B2C" w:rsidRPr="00CB02C1" w:rsidRDefault="00710B2C" w:rsidP="00710B2C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710B2C" w:rsidRPr="00CB02C1" w14:paraId="5F256BAE" w14:textId="77777777" w:rsidTr="00710B2C">
        <w:trPr>
          <w:trHeight w:val="286"/>
        </w:trPr>
        <w:tc>
          <w:tcPr>
            <w:tcW w:w="2159" w:type="dxa"/>
          </w:tcPr>
          <w:p w14:paraId="103DC98F" w14:textId="77777777" w:rsidR="00710B2C" w:rsidRPr="00CB02C1" w:rsidRDefault="00710B2C" w:rsidP="00710B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1" w:type="dxa"/>
            <w:gridSpan w:val="7"/>
            <w:vAlign w:val="bottom"/>
          </w:tcPr>
          <w:p w14:paraId="2D6A3950" w14:textId="3A98089A" w:rsidR="00710B2C" w:rsidRPr="00CB02C1" w:rsidRDefault="00710B2C" w:rsidP="00710B2C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577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710B2C" w:rsidRPr="00CB02C1" w14:paraId="0FEF5F8E" w14:textId="77777777" w:rsidTr="00710B2C">
        <w:trPr>
          <w:trHeight w:val="1640"/>
        </w:trPr>
        <w:tc>
          <w:tcPr>
            <w:tcW w:w="2159" w:type="dxa"/>
          </w:tcPr>
          <w:p w14:paraId="39A0E633" w14:textId="77777777" w:rsidR="00710B2C" w:rsidRPr="00CB02C1" w:rsidRDefault="00710B2C" w:rsidP="00710B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6CAC1342" w14:textId="77777777" w:rsidR="00710B2C" w:rsidRPr="00CB02C1" w:rsidRDefault="00710B2C" w:rsidP="00710B2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CB02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06BB7ED" w14:textId="77777777" w:rsidR="00710B2C" w:rsidRPr="00CB02C1" w:rsidRDefault="00710B2C" w:rsidP="00710B2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5F7BB6C5" w14:textId="77777777" w:rsidR="00710B2C" w:rsidRPr="00CB02C1" w:rsidRDefault="00710B2C" w:rsidP="00710B2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61" w:type="dxa"/>
            <w:vAlign w:val="bottom"/>
          </w:tcPr>
          <w:p w14:paraId="281F7BD5" w14:textId="77777777" w:rsidR="00710B2C" w:rsidRPr="00CB02C1" w:rsidRDefault="00710B2C" w:rsidP="00710B2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989" w:type="dxa"/>
            <w:vAlign w:val="bottom"/>
          </w:tcPr>
          <w:p w14:paraId="5ADE732B" w14:textId="77777777" w:rsidR="00710B2C" w:rsidRPr="00CB02C1" w:rsidRDefault="00710B2C" w:rsidP="00710B2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2F51BD4" w14:textId="77777777" w:rsidR="00710B2C" w:rsidRPr="00CB02C1" w:rsidRDefault="00710B2C" w:rsidP="00710B2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169" w:type="dxa"/>
            <w:vAlign w:val="bottom"/>
          </w:tcPr>
          <w:p w14:paraId="30395A60" w14:textId="77777777" w:rsidR="00710B2C" w:rsidRPr="00CB02C1" w:rsidRDefault="00710B2C" w:rsidP="00710B2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34CDDDB" w14:textId="77777777" w:rsidR="00710B2C" w:rsidRPr="00CB02C1" w:rsidRDefault="00710B2C" w:rsidP="00710B2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2" w:type="dxa"/>
            <w:vAlign w:val="bottom"/>
          </w:tcPr>
          <w:p w14:paraId="56E7F140" w14:textId="77777777" w:rsidR="00710B2C" w:rsidRPr="00CB02C1" w:rsidRDefault="00710B2C" w:rsidP="00710B2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89" w:type="dxa"/>
            <w:vAlign w:val="bottom"/>
          </w:tcPr>
          <w:p w14:paraId="1B1F0429" w14:textId="77777777" w:rsidR="00710B2C" w:rsidRPr="00CB02C1" w:rsidRDefault="00710B2C" w:rsidP="00710B2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10B2C" w:rsidRPr="00CB02C1" w14:paraId="4C212570" w14:textId="77777777" w:rsidTr="00710B2C">
        <w:trPr>
          <w:trHeight w:val="275"/>
        </w:trPr>
        <w:tc>
          <w:tcPr>
            <w:tcW w:w="2159" w:type="dxa"/>
          </w:tcPr>
          <w:p w14:paraId="6D318913" w14:textId="77777777" w:rsidR="00710B2C" w:rsidRPr="00CB02C1" w:rsidRDefault="00710B2C" w:rsidP="00710B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1" w:type="dxa"/>
            <w:gridSpan w:val="7"/>
            <w:vAlign w:val="bottom"/>
          </w:tcPr>
          <w:p w14:paraId="20648A7A" w14:textId="77777777" w:rsidR="00710B2C" w:rsidRPr="00CB02C1" w:rsidRDefault="00710B2C" w:rsidP="00710B2C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10B2C" w:rsidRPr="00CB02C1" w14:paraId="5A5279C7" w14:textId="77777777" w:rsidTr="00710B2C">
        <w:trPr>
          <w:trHeight w:val="340"/>
        </w:trPr>
        <w:tc>
          <w:tcPr>
            <w:tcW w:w="2159" w:type="dxa"/>
          </w:tcPr>
          <w:p w14:paraId="2EA61F97" w14:textId="77777777" w:rsidR="00710B2C" w:rsidRPr="00CB02C1" w:rsidRDefault="00710B2C" w:rsidP="00710B2C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40" w:type="dxa"/>
            <w:vAlign w:val="bottom"/>
          </w:tcPr>
          <w:p w14:paraId="3616BEE5" w14:textId="77777777" w:rsidR="00710B2C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618,304</w:t>
            </w:r>
          </w:p>
        </w:tc>
        <w:tc>
          <w:tcPr>
            <w:tcW w:w="1051" w:type="dxa"/>
            <w:vAlign w:val="bottom"/>
          </w:tcPr>
          <w:p w14:paraId="21A62545" w14:textId="77777777" w:rsidR="00710B2C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368,024</w:t>
            </w:r>
          </w:p>
        </w:tc>
        <w:tc>
          <w:tcPr>
            <w:tcW w:w="1061" w:type="dxa"/>
            <w:vAlign w:val="bottom"/>
          </w:tcPr>
          <w:p w14:paraId="7DF085E1" w14:textId="77777777" w:rsidR="00710B2C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285,916</w:t>
            </w:r>
          </w:p>
        </w:tc>
        <w:tc>
          <w:tcPr>
            <w:tcW w:w="989" w:type="dxa"/>
            <w:vAlign w:val="bottom"/>
          </w:tcPr>
          <w:p w14:paraId="0F4D0353" w14:textId="77777777" w:rsidR="00710B2C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197,192</w:t>
            </w:r>
          </w:p>
        </w:tc>
        <w:tc>
          <w:tcPr>
            <w:tcW w:w="1169" w:type="dxa"/>
            <w:vAlign w:val="bottom"/>
          </w:tcPr>
          <w:p w14:paraId="188540ED" w14:textId="77777777" w:rsidR="00710B2C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106,371</w:t>
            </w:r>
          </w:p>
        </w:tc>
        <w:tc>
          <w:tcPr>
            <w:tcW w:w="992" w:type="dxa"/>
            <w:vAlign w:val="bottom"/>
          </w:tcPr>
          <w:p w14:paraId="4B18794C" w14:textId="77777777" w:rsidR="00710B2C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26,336</w:t>
            </w:r>
          </w:p>
        </w:tc>
        <w:tc>
          <w:tcPr>
            <w:tcW w:w="989" w:type="dxa"/>
            <w:vAlign w:val="bottom"/>
          </w:tcPr>
          <w:p w14:paraId="04F2311B" w14:textId="77777777" w:rsidR="00710B2C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1,602,143</w:t>
            </w:r>
          </w:p>
        </w:tc>
      </w:tr>
      <w:tr w:rsidR="00710B2C" w:rsidRPr="00CB02C1" w14:paraId="3188E2E5" w14:textId="77777777" w:rsidTr="00710B2C">
        <w:trPr>
          <w:trHeight w:val="671"/>
        </w:trPr>
        <w:tc>
          <w:tcPr>
            <w:tcW w:w="2159" w:type="dxa"/>
          </w:tcPr>
          <w:p w14:paraId="29169E23" w14:textId="77777777" w:rsidR="00710B2C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40" w:type="dxa"/>
            <w:vAlign w:val="bottom"/>
          </w:tcPr>
          <w:p w14:paraId="63BD6C32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(148,106)</w:t>
            </w:r>
          </w:p>
        </w:tc>
        <w:tc>
          <w:tcPr>
            <w:tcW w:w="1051" w:type="dxa"/>
            <w:vAlign w:val="bottom"/>
          </w:tcPr>
          <w:p w14:paraId="74EC9EF1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(101,212)</w:t>
            </w:r>
          </w:p>
        </w:tc>
        <w:tc>
          <w:tcPr>
            <w:tcW w:w="1061" w:type="dxa"/>
            <w:vAlign w:val="bottom"/>
          </w:tcPr>
          <w:p w14:paraId="349A6928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(61,740)</w:t>
            </w:r>
          </w:p>
        </w:tc>
        <w:tc>
          <w:tcPr>
            <w:tcW w:w="989" w:type="dxa"/>
            <w:vAlign w:val="bottom"/>
          </w:tcPr>
          <w:p w14:paraId="22C0E2B3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(31,211)</w:t>
            </w:r>
          </w:p>
        </w:tc>
        <w:tc>
          <w:tcPr>
            <w:tcW w:w="1169" w:type="dxa"/>
            <w:vAlign w:val="bottom"/>
          </w:tcPr>
          <w:p w14:paraId="5CC5A539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(10,411)</w:t>
            </w:r>
          </w:p>
        </w:tc>
        <w:tc>
          <w:tcPr>
            <w:tcW w:w="992" w:type="dxa"/>
            <w:vAlign w:val="bottom"/>
          </w:tcPr>
          <w:p w14:paraId="25605E64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(1,672)</w:t>
            </w:r>
          </w:p>
        </w:tc>
        <w:tc>
          <w:tcPr>
            <w:tcW w:w="989" w:type="dxa"/>
            <w:vAlign w:val="bottom"/>
          </w:tcPr>
          <w:p w14:paraId="7D11DE44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(354,352)</w:t>
            </w:r>
          </w:p>
        </w:tc>
      </w:tr>
      <w:tr w:rsidR="00710B2C" w:rsidRPr="00CB02C1" w14:paraId="276A1601" w14:textId="77777777" w:rsidTr="00710B2C">
        <w:trPr>
          <w:trHeight w:val="299"/>
        </w:trPr>
        <w:tc>
          <w:tcPr>
            <w:tcW w:w="2159" w:type="dxa"/>
          </w:tcPr>
          <w:p w14:paraId="6B753F55" w14:textId="77777777" w:rsidR="00710B2C" w:rsidRPr="00CB02C1" w:rsidRDefault="00710B2C" w:rsidP="00710B2C">
            <w:pPr>
              <w:spacing w:line="28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C0B9F69" w14:textId="77777777" w:rsidR="00710B2C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470,198</w:t>
            </w:r>
          </w:p>
        </w:tc>
        <w:tc>
          <w:tcPr>
            <w:tcW w:w="1051" w:type="dxa"/>
            <w:vAlign w:val="bottom"/>
          </w:tcPr>
          <w:p w14:paraId="34EF389E" w14:textId="77777777" w:rsidR="00710B2C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266,812</w:t>
            </w:r>
          </w:p>
        </w:tc>
        <w:tc>
          <w:tcPr>
            <w:tcW w:w="1061" w:type="dxa"/>
            <w:vAlign w:val="bottom"/>
          </w:tcPr>
          <w:p w14:paraId="585BC516" w14:textId="77777777" w:rsidR="00710B2C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224,176</w:t>
            </w:r>
          </w:p>
        </w:tc>
        <w:tc>
          <w:tcPr>
            <w:tcW w:w="989" w:type="dxa"/>
            <w:vAlign w:val="bottom"/>
          </w:tcPr>
          <w:p w14:paraId="53A4C5F7" w14:textId="77777777" w:rsidR="00710B2C" w:rsidRPr="00AD788D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165,981</w:t>
            </w:r>
          </w:p>
        </w:tc>
        <w:tc>
          <w:tcPr>
            <w:tcW w:w="1169" w:type="dxa"/>
            <w:vAlign w:val="bottom"/>
          </w:tcPr>
          <w:p w14:paraId="734B80ED" w14:textId="77777777" w:rsidR="00710B2C" w:rsidRPr="00AD788D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95,960</w:t>
            </w:r>
          </w:p>
        </w:tc>
        <w:tc>
          <w:tcPr>
            <w:tcW w:w="992" w:type="dxa"/>
            <w:vAlign w:val="bottom"/>
          </w:tcPr>
          <w:p w14:paraId="329DE907" w14:textId="77777777" w:rsidR="00710B2C" w:rsidRPr="00AD788D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24,664</w:t>
            </w:r>
          </w:p>
        </w:tc>
        <w:tc>
          <w:tcPr>
            <w:tcW w:w="989" w:type="dxa"/>
            <w:vAlign w:val="bottom"/>
          </w:tcPr>
          <w:p w14:paraId="6F017ECB" w14:textId="77777777" w:rsidR="00710B2C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1,247,791</w:t>
            </w:r>
          </w:p>
        </w:tc>
      </w:tr>
      <w:tr w:rsidR="00710B2C" w:rsidRPr="00CB02C1" w14:paraId="22CADE99" w14:textId="77777777" w:rsidTr="00710B2C">
        <w:trPr>
          <w:trHeight w:val="227"/>
        </w:trPr>
        <w:tc>
          <w:tcPr>
            <w:tcW w:w="2159" w:type="dxa"/>
          </w:tcPr>
          <w:p w14:paraId="2BDAD957" w14:textId="77777777" w:rsidR="00710B2C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40" w:type="dxa"/>
            <w:vAlign w:val="bottom"/>
          </w:tcPr>
          <w:p w14:paraId="05D0A232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(12,541)</w:t>
            </w:r>
          </w:p>
        </w:tc>
        <w:tc>
          <w:tcPr>
            <w:tcW w:w="1051" w:type="dxa"/>
            <w:vAlign w:val="bottom"/>
          </w:tcPr>
          <w:p w14:paraId="2FEB057F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(8,287)</w:t>
            </w:r>
          </w:p>
        </w:tc>
        <w:tc>
          <w:tcPr>
            <w:tcW w:w="1061" w:type="dxa"/>
            <w:vAlign w:val="bottom"/>
          </w:tcPr>
          <w:p w14:paraId="663EAEDA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(7,291)</w:t>
            </w:r>
          </w:p>
        </w:tc>
        <w:tc>
          <w:tcPr>
            <w:tcW w:w="989" w:type="dxa"/>
            <w:vAlign w:val="bottom"/>
          </w:tcPr>
          <w:p w14:paraId="0DC6D99C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(5,892)</w:t>
            </w:r>
          </w:p>
        </w:tc>
        <w:tc>
          <w:tcPr>
            <w:tcW w:w="1169" w:type="dxa"/>
            <w:vAlign w:val="bottom"/>
          </w:tcPr>
          <w:p w14:paraId="2096E52E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(3,752)</w:t>
            </w:r>
          </w:p>
        </w:tc>
        <w:tc>
          <w:tcPr>
            <w:tcW w:w="992" w:type="dxa"/>
            <w:vAlign w:val="bottom"/>
          </w:tcPr>
          <w:p w14:paraId="57E2CF54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(1,161)</w:t>
            </w:r>
          </w:p>
        </w:tc>
        <w:tc>
          <w:tcPr>
            <w:tcW w:w="989" w:type="dxa"/>
            <w:vAlign w:val="bottom"/>
          </w:tcPr>
          <w:p w14:paraId="3338BD81" w14:textId="77777777" w:rsidR="00710B2C" w:rsidRPr="00CB02C1" w:rsidRDefault="00710B2C" w:rsidP="00710B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(38,924)</w:t>
            </w:r>
          </w:p>
        </w:tc>
      </w:tr>
      <w:tr w:rsidR="00710B2C" w:rsidRPr="00CB02C1" w14:paraId="1DF60362" w14:textId="77777777" w:rsidTr="00710B2C">
        <w:trPr>
          <w:trHeight w:val="182"/>
        </w:trPr>
        <w:tc>
          <w:tcPr>
            <w:tcW w:w="2159" w:type="dxa"/>
          </w:tcPr>
          <w:p w14:paraId="5BCA5A2A" w14:textId="77777777" w:rsidR="00710B2C" w:rsidRPr="00CB02C1" w:rsidRDefault="00710B2C" w:rsidP="00710B2C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0" w:type="dxa"/>
            <w:vAlign w:val="bottom"/>
          </w:tcPr>
          <w:p w14:paraId="7CF1DB24" w14:textId="77777777" w:rsidR="00710B2C" w:rsidRPr="00CB02C1" w:rsidRDefault="00710B2C" w:rsidP="00710B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457,657</w:t>
            </w:r>
          </w:p>
        </w:tc>
        <w:tc>
          <w:tcPr>
            <w:tcW w:w="1051" w:type="dxa"/>
            <w:vAlign w:val="bottom"/>
          </w:tcPr>
          <w:p w14:paraId="6570E4C5" w14:textId="77777777" w:rsidR="00710B2C" w:rsidRPr="00CB02C1" w:rsidRDefault="00710B2C" w:rsidP="00710B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258,525</w:t>
            </w:r>
          </w:p>
        </w:tc>
        <w:tc>
          <w:tcPr>
            <w:tcW w:w="1061" w:type="dxa"/>
            <w:vAlign w:val="bottom"/>
          </w:tcPr>
          <w:p w14:paraId="37053A99" w14:textId="77777777" w:rsidR="00710B2C" w:rsidRPr="00CB02C1" w:rsidRDefault="00710B2C" w:rsidP="00710B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216,885</w:t>
            </w:r>
          </w:p>
        </w:tc>
        <w:tc>
          <w:tcPr>
            <w:tcW w:w="989" w:type="dxa"/>
            <w:vAlign w:val="bottom"/>
          </w:tcPr>
          <w:p w14:paraId="5EA5E209" w14:textId="77777777" w:rsidR="00710B2C" w:rsidRPr="00AD788D" w:rsidRDefault="00710B2C" w:rsidP="00710B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160,089</w:t>
            </w:r>
          </w:p>
        </w:tc>
        <w:tc>
          <w:tcPr>
            <w:tcW w:w="1169" w:type="dxa"/>
            <w:vAlign w:val="bottom"/>
          </w:tcPr>
          <w:p w14:paraId="1CDD6709" w14:textId="77777777" w:rsidR="00710B2C" w:rsidRPr="00AD788D" w:rsidRDefault="00710B2C" w:rsidP="00710B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92,208</w:t>
            </w:r>
          </w:p>
        </w:tc>
        <w:tc>
          <w:tcPr>
            <w:tcW w:w="992" w:type="dxa"/>
            <w:vAlign w:val="bottom"/>
          </w:tcPr>
          <w:p w14:paraId="74C69018" w14:textId="77777777" w:rsidR="00710B2C" w:rsidRPr="00AD788D" w:rsidRDefault="00710B2C" w:rsidP="00710B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23,503</w:t>
            </w:r>
          </w:p>
        </w:tc>
        <w:tc>
          <w:tcPr>
            <w:tcW w:w="989" w:type="dxa"/>
            <w:vAlign w:val="bottom"/>
          </w:tcPr>
          <w:p w14:paraId="0092E208" w14:textId="77777777" w:rsidR="00710B2C" w:rsidRPr="00CB02C1" w:rsidRDefault="00710B2C" w:rsidP="00710B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1,208,867</w:t>
            </w:r>
          </w:p>
        </w:tc>
      </w:tr>
    </w:tbl>
    <w:p w14:paraId="22D80531" w14:textId="77777777" w:rsidR="00710B2C" w:rsidRDefault="00710B2C" w:rsidP="007370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A0143DA" w14:textId="1BE4C0D9" w:rsidR="00710B2C" w:rsidRPr="00B63A7A" w:rsidRDefault="00710B2C" w:rsidP="00710B2C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/>
          <w:b/>
          <w:sz w:val="28"/>
          <w:szCs w:val="28"/>
          <w:cs/>
        </w:rPr>
        <w:t>ตารางต่อไปนี้แสดงข้อมูลลูกหนี้ตามสัญญาเช่าซื้อที่มีการเปลี่ยนแปลงเงื่อนไขรวมถึงลูกหนี้ตามสัญญาเช่าซื้อที่มี</w:t>
      </w:r>
      <w:r w:rsidRPr="00B63A7A">
        <w:rPr>
          <w:rFonts w:asciiTheme="majorBidi" w:hAnsiTheme="majorBidi" w:cstheme="majorBidi"/>
          <w:b/>
          <w:sz w:val="28"/>
          <w:szCs w:val="28"/>
        </w:rPr>
        <w:br/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>การเปลี่ยนแปลงเงื่อนไขตามแนวทางในการให้ความช่วยเหลือลูกหนี้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ตามที่ได้อธิบายไว้ในหมายเหตุข้อ </w:t>
      </w:r>
      <w:r w:rsidRPr="00B63A7A">
        <w:rPr>
          <w:rFonts w:asciiTheme="majorBidi" w:hAnsiTheme="majorBidi" w:cstheme="majorBidi"/>
          <w:bCs/>
          <w:sz w:val="28"/>
          <w:szCs w:val="28"/>
        </w:rPr>
        <w:t>3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ในระหว่างงวดสิ้นสุดวันที่ </w:t>
      </w:r>
      <w:r w:rsidRPr="00B63A7A">
        <w:rPr>
          <w:rFonts w:asciiTheme="majorBidi" w:hAnsiTheme="majorBidi" w:cstheme="majorBidi"/>
          <w:sz w:val="28"/>
          <w:szCs w:val="28"/>
        </w:rPr>
        <w:t xml:space="preserve">31 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B63A7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</w:p>
    <w:p w14:paraId="2D94F0DE" w14:textId="77777777" w:rsidR="00710B2C" w:rsidRPr="00710B2C" w:rsidRDefault="00710B2C" w:rsidP="00710B2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650"/>
        <w:gridCol w:w="1800"/>
      </w:tblGrid>
      <w:tr w:rsidR="00710B2C" w:rsidRPr="00B63A7A" w14:paraId="6246A825" w14:textId="77777777" w:rsidTr="00710B2C">
        <w:tc>
          <w:tcPr>
            <w:tcW w:w="7650" w:type="dxa"/>
          </w:tcPr>
          <w:p w14:paraId="45E932FD" w14:textId="77777777" w:rsidR="00710B2C" w:rsidRPr="00B63A7A" w:rsidRDefault="00710B2C" w:rsidP="00710B2C">
            <w:pPr>
              <w:pStyle w:val="a4"/>
              <w:tabs>
                <w:tab w:val="clear" w:pos="360"/>
                <w:tab w:val="left" w:pos="540"/>
              </w:tabs>
              <w:spacing w:line="380" w:lineRule="exact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hideMark/>
          </w:tcPr>
          <w:p w14:paraId="1E55F28C" w14:textId="77777777" w:rsidR="00710B2C" w:rsidRPr="00B63A7A" w:rsidRDefault="00710B2C" w:rsidP="00710B2C">
            <w:pPr>
              <w:pStyle w:val="acctfourfigures"/>
              <w:tabs>
                <w:tab w:val="left" w:pos="720"/>
              </w:tabs>
              <w:spacing w:line="380" w:lineRule="exact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</w:t>
            </w: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  <w:t>งบการเงินเฉพาะกิจการ</w:t>
            </w:r>
          </w:p>
        </w:tc>
      </w:tr>
      <w:tr w:rsidR="00710B2C" w:rsidRPr="00B63A7A" w14:paraId="37598010" w14:textId="77777777" w:rsidTr="00710B2C">
        <w:tc>
          <w:tcPr>
            <w:tcW w:w="7650" w:type="dxa"/>
            <w:vAlign w:val="bottom"/>
          </w:tcPr>
          <w:p w14:paraId="4BAD71A0" w14:textId="3B6706E5" w:rsidR="00710B2C" w:rsidRPr="00B63A7A" w:rsidRDefault="00710B2C" w:rsidP="00710B2C">
            <w:pPr>
              <w:pStyle w:val="a4"/>
              <w:tabs>
                <w:tab w:val="clear" w:pos="360"/>
                <w:tab w:val="left" w:pos="540"/>
              </w:tabs>
              <w:spacing w:line="380" w:lineRule="exact"/>
              <w:ind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31 มีนาคม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1800" w:type="dxa"/>
            <w:vAlign w:val="bottom"/>
          </w:tcPr>
          <w:p w14:paraId="57ECED53" w14:textId="77777777" w:rsidR="00710B2C" w:rsidRPr="00B63A7A" w:rsidRDefault="00710B2C" w:rsidP="00710B2C">
            <w:pPr>
              <w:pStyle w:val="acctfourfigures"/>
              <w:tabs>
                <w:tab w:val="left" w:pos="720"/>
              </w:tabs>
              <w:spacing w:line="38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10B2C" w:rsidRPr="00B63A7A" w14:paraId="3F46294F" w14:textId="77777777" w:rsidTr="00710B2C">
        <w:tc>
          <w:tcPr>
            <w:tcW w:w="7650" w:type="dxa"/>
          </w:tcPr>
          <w:p w14:paraId="7F92C9C3" w14:textId="77777777" w:rsidR="00710B2C" w:rsidRPr="00B63A7A" w:rsidRDefault="00710B2C" w:rsidP="00710B2C">
            <w:pPr>
              <w:pStyle w:val="a4"/>
              <w:tabs>
                <w:tab w:val="clear" w:pos="360"/>
                <w:tab w:val="left" w:pos="540"/>
              </w:tabs>
              <w:spacing w:line="380" w:lineRule="exact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D5349E2" w14:textId="77777777" w:rsidR="00710B2C" w:rsidRPr="00B63A7A" w:rsidRDefault="00710B2C" w:rsidP="00710B2C">
            <w:pPr>
              <w:pStyle w:val="acctfourfigures"/>
              <w:tabs>
                <w:tab w:val="left" w:pos="720"/>
              </w:tabs>
              <w:spacing w:line="38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710B2C" w:rsidRPr="00B63A7A" w14:paraId="18B19F30" w14:textId="77777777" w:rsidTr="00710B2C">
        <w:tc>
          <w:tcPr>
            <w:tcW w:w="7650" w:type="dxa"/>
            <w:hideMark/>
          </w:tcPr>
          <w:p w14:paraId="01AB9D1C" w14:textId="77777777" w:rsidR="00710B2C" w:rsidRPr="00B63A7A" w:rsidRDefault="00710B2C" w:rsidP="00710B2C">
            <w:pPr>
              <w:spacing w:line="380" w:lineRule="exact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ลูกหนี้ตามสัญญาเช่าซื้อที่มีการเปลี่ยนแปลงเงื่อนไขในระหว่างงวด</w:t>
            </w:r>
          </w:p>
        </w:tc>
        <w:tc>
          <w:tcPr>
            <w:tcW w:w="1800" w:type="dxa"/>
            <w:vAlign w:val="bottom"/>
          </w:tcPr>
          <w:p w14:paraId="2FB6F3BE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B2C" w:rsidRPr="00B63A7A" w14:paraId="679C1FD2" w14:textId="77777777" w:rsidTr="00710B2C">
        <w:tc>
          <w:tcPr>
            <w:tcW w:w="7650" w:type="dxa"/>
          </w:tcPr>
          <w:p w14:paraId="7134B2C6" w14:textId="77777777" w:rsidR="00710B2C" w:rsidRPr="00B63A7A" w:rsidRDefault="00710B2C" w:rsidP="00710B2C">
            <w:pPr>
              <w:spacing w:line="380" w:lineRule="exact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1800" w:type="dxa"/>
            <w:vAlign w:val="bottom"/>
          </w:tcPr>
          <w:p w14:paraId="0DBB5AEE" w14:textId="077DE20F" w:rsidR="00710B2C" w:rsidRPr="00B63A7A" w:rsidRDefault="006B7733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663,057</w:t>
            </w:r>
          </w:p>
        </w:tc>
      </w:tr>
    </w:tbl>
    <w:p w14:paraId="6B7DA071" w14:textId="77777777" w:rsidR="00710B2C" w:rsidRPr="00710B2C" w:rsidRDefault="00710B2C" w:rsidP="0071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507DB6D" w14:textId="0FA16E14" w:rsidR="00710B2C" w:rsidRDefault="00710B2C" w:rsidP="00583074">
      <w:pPr>
        <w:spacing w:line="240" w:lineRule="auto"/>
        <w:ind w:left="540" w:right="-115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 xml:space="preserve">ณ วันที่ </w:t>
      </w:r>
      <w:r w:rsidRPr="00B63A7A">
        <w:rPr>
          <w:rFonts w:ascii="Angsana New" w:eastAsia="Times New Roman" w:hAnsi="Angsana New"/>
          <w:sz w:val="28"/>
          <w:szCs w:val="28"/>
        </w:rPr>
        <w:t xml:space="preserve">31 </w:t>
      </w:r>
      <w:r w:rsidRPr="00B63A7A">
        <w:rPr>
          <w:rFonts w:ascii="Angsana New" w:eastAsia="Times New Roman" w:hAnsi="Angsana New"/>
          <w:sz w:val="28"/>
          <w:szCs w:val="28"/>
          <w:cs/>
        </w:rPr>
        <w:t xml:space="preserve">มีนาคม </w:t>
      </w:r>
      <w:r w:rsidRPr="00B63A7A">
        <w:rPr>
          <w:rFonts w:ascii="Angsana New" w:eastAsia="Times New Roman" w:hAnsi="Angsana New"/>
          <w:sz w:val="28"/>
          <w:szCs w:val="28"/>
        </w:rPr>
        <w:t>256</w:t>
      </w:r>
      <w:r>
        <w:rPr>
          <w:rFonts w:ascii="Angsana New" w:eastAsia="Times New Roman" w:hAnsi="Angsana New"/>
          <w:sz w:val="28"/>
          <w:szCs w:val="28"/>
        </w:rPr>
        <w:t>5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มูลค่าตามบัญชีสุทธิของลูกหนี้ตามสัญญาเช่าซื้อที่มีการเปลี่ยนแปลงเงื่อนไข มีจำนวน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="006B7733">
        <w:rPr>
          <w:rFonts w:ascii="Angsana New" w:eastAsia="Times New Roman" w:hAnsi="Angsana New"/>
          <w:sz w:val="28"/>
          <w:szCs w:val="28"/>
        </w:rPr>
        <w:t>418</w:t>
      </w:r>
      <w:r>
        <w:rPr>
          <w:rFonts w:ascii="Angsana New" w:eastAsia="Times New Roman" w:hAnsi="Angsana New"/>
          <w:sz w:val="28"/>
          <w:szCs w:val="28"/>
        </w:rPr>
        <w:t xml:space="preserve"> </w:t>
      </w:r>
      <w:r w:rsidRPr="006B7733">
        <w:rPr>
          <w:rFonts w:ascii="Angsana New" w:eastAsia="Times New Roman" w:hAnsi="Angsana New"/>
          <w:sz w:val="28"/>
          <w:szCs w:val="28"/>
          <w:cs/>
        </w:rPr>
        <w:t>ล้า</w:t>
      </w:r>
      <w:r w:rsidR="00583074">
        <w:rPr>
          <w:rFonts w:ascii="Angsana New" w:eastAsia="Times New Roman" w:hAnsi="Angsana New" w:hint="cs"/>
          <w:sz w:val="28"/>
          <w:szCs w:val="28"/>
          <w:cs/>
        </w:rPr>
        <w:t>น</w:t>
      </w:r>
      <w:r w:rsidRPr="00B63A7A">
        <w:rPr>
          <w:rFonts w:ascii="Angsana New" w:eastAsia="Times New Roman" w:hAnsi="Angsana New"/>
          <w:sz w:val="28"/>
          <w:szCs w:val="28"/>
          <w:cs/>
        </w:rPr>
        <w:t>บาท</w:t>
      </w:r>
    </w:p>
    <w:p w14:paraId="2217CC2B" w14:textId="66C6D7B7" w:rsidR="007370D3" w:rsidRPr="00710B2C" w:rsidRDefault="007370D3" w:rsidP="0001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F81FA3E" w14:textId="77777777" w:rsidR="002F2AB9" w:rsidRDefault="002F2AB9" w:rsidP="0001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7087DD5" w14:textId="77777777" w:rsidR="002F2AB9" w:rsidRDefault="002F2AB9" w:rsidP="0001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CE02822" w14:textId="77777777" w:rsidR="002F2AB9" w:rsidRDefault="002F2AB9" w:rsidP="0001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607348C6" w14:textId="77777777" w:rsidR="002F2AB9" w:rsidRDefault="002F2AB9" w:rsidP="0001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D13B60A" w14:textId="77777777" w:rsidR="002F2AB9" w:rsidRDefault="002F2AB9" w:rsidP="0001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01D83B2" w14:textId="77777777" w:rsidR="002F2AB9" w:rsidRDefault="002F2AB9" w:rsidP="0001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0601C48" w14:textId="77777777" w:rsidR="002F2AB9" w:rsidRDefault="002F2AB9" w:rsidP="0001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C2ABC33" w14:textId="77777777" w:rsidR="002F2AB9" w:rsidRDefault="002F2AB9" w:rsidP="0001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44232E3" w14:textId="77777777" w:rsidR="002F2AB9" w:rsidRDefault="002F2AB9" w:rsidP="0001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8E19CDF" w14:textId="77777777" w:rsidR="002F2AB9" w:rsidRPr="00710B2C" w:rsidRDefault="002F2AB9" w:rsidP="0001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D0F4B83" w14:textId="06E4F41B" w:rsidR="007370D3" w:rsidRPr="00CB02C1" w:rsidRDefault="00C342DD" w:rsidP="007370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sz w:val="28"/>
          <w:szCs w:val="28"/>
          <w:cs/>
        </w:rPr>
        <w:lastRenderedPageBreak/>
        <w:t>ตารางต่อไปนี้แสดงข้อมูลเกี่ยวกับคุณภาพของเครดิต ณ วันที่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710B2C" w:rsidRPr="00B63A7A">
        <w:rPr>
          <w:rFonts w:ascii="Angsana New" w:eastAsia="Times New Roman" w:hAnsi="Angsana New"/>
          <w:sz w:val="28"/>
          <w:szCs w:val="28"/>
        </w:rPr>
        <w:t xml:space="preserve">31 </w:t>
      </w:r>
      <w:r w:rsidR="00710B2C" w:rsidRPr="00B63A7A">
        <w:rPr>
          <w:rFonts w:ascii="Angsana New" w:eastAsia="Times New Roman" w:hAnsi="Angsana New"/>
          <w:sz w:val="28"/>
          <w:szCs w:val="28"/>
          <w:cs/>
        </w:rPr>
        <w:t xml:space="preserve">มีนาคม </w:t>
      </w:r>
      <w:r w:rsidRPr="00CB02C1">
        <w:rPr>
          <w:rFonts w:ascii="Angsana New" w:eastAsia="Times New Roman" w:hAnsi="Angsana New"/>
          <w:sz w:val="28"/>
          <w:szCs w:val="28"/>
        </w:rPr>
        <w:t>256</w:t>
      </w:r>
      <w:r w:rsidR="00710B2C">
        <w:rPr>
          <w:rFonts w:ascii="Angsana New" w:eastAsia="Times New Roman" w:hAnsi="Angsana New"/>
          <w:sz w:val="28"/>
          <w:szCs w:val="28"/>
        </w:rPr>
        <w:t>5</w:t>
      </w:r>
      <w:r w:rsidRPr="00CB02C1">
        <w:rPr>
          <w:rFonts w:ascii="Angsana New" w:eastAsia="Times New Roman" w:hAnsi="Angsana New" w:hint="cs"/>
          <w:sz w:val="28"/>
          <w:szCs w:val="28"/>
          <w:cs/>
        </w:rPr>
        <w:t xml:space="preserve"> และ </w:t>
      </w:r>
      <w:r w:rsidRPr="00CB02C1">
        <w:rPr>
          <w:rFonts w:ascii="Angsana New" w:eastAsia="Times New Roman" w:hAnsi="Angsana New"/>
          <w:sz w:val="28"/>
          <w:szCs w:val="28"/>
        </w:rPr>
        <w:t xml:space="preserve">31 </w:t>
      </w:r>
      <w:r w:rsidRPr="00CB02C1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Pr="00CB02C1">
        <w:rPr>
          <w:rFonts w:ascii="Angsana New" w:eastAsia="Times New Roman" w:hAnsi="Angsana New"/>
          <w:sz w:val="28"/>
          <w:szCs w:val="28"/>
        </w:rPr>
        <w:t>256</w:t>
      </w:r>
      <w:r w:rsidR="00710B2C">
        <w:rPr>
          <w:rFonts w:ascii="Angsana New" w:eastAsia="Times New Roman" w:hAnsi="Angsana New"/>
          <w:sz w:val="28"/>
          <w:szCs w:val="28"/>
        </w:rPr>
        <w:t>4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 w:hint="cs"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 ๆ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</w:p>
    <w:p w14:paraId="3ED0A85F" w14:textId="77777777" w:rsidR="007370D3" w:rsidRPr="00CB02C1" w:rsidRDefault="007370D3" w:rsidP="00016C61">
      <w:pPr>
        <w:pStyle w:val="block"/>
        <w:spacing w:after="0" w:line="192" w:lineRule="auto"/>
        <w:ind w:left="0"/>
        <w:jc w:val="thaiDistribute"/>
        <w:rPr>
          <w:rFonts w:asciiTheme="majorBidi" w:hAnsiTheme="majorBidi" w:cstheme="majorBidi"/>
          <w:b/>
          <w:bCs/>
          <w:sz w:val="20"/>
        </w:rPr>
      </w:pPr>
    </w:p>
    <w:tbl>
      <w:tblPr>
        <w:tblW w:w="90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06"/>
        <w:gridCol w:w="240"/>
        <w:gridCol w:w="1209"/>
        <w:gridCol w:w="244"/>
        <w:gridCol w:w="1098"/>
        <w:gridCol w:w="251"/>
        <w:gridCol w:w="992"/>
      </w:tblGrid>
      <w:tr w:rsidR="00252B80" w:rsidRPr="00CB02C1" w14:paraId="2178D315" w14:textId="77777777" w:rsidTr="008B3244">
        <w:trPr>
          <w:trHeight w:val="322"/>
          <w:tblHeader/>
        </w:trPr>
        <w:tc>
          <w:tcPr>
            <w:tcW w:w="3834" w:type="dxa"/>
            <w:shd w:val="clear" w:color="auto" w:fill="auto"/>
            <w:vAlign w:val="bottom"/>
          </w:tcPr>
          <w:p w14:paraId="616A9EE7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525EFF66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2B80" w:rsidRPr="00CB02C1" w14:paraId="745A24C2" w14:textId="77777777" w:rsidTr="008B3244">
        <w:trPr>
          <w:trHeight w:val="314"/>
          <w:tblHeader/>
        </w:trPr>
        <w:tc>
          <w:tcPr>
            <w:tcW w:w="3834" w:type="dxa"/>
            <w:shd w:val="clear" w:color="auto" w:fill="auto"/>
            <w:vAlign w:val="bottom"/>
          </w:tcPr>
          <w:p w14:paraId="33469D1A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3705CB6F" w14:textId="350EBE09" w:rsidR="00252B80" w:rsidRPr="00CB02C1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B63A7A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252B80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52B80" w:rsidRPr="00CB02C1" w14:paraId="57BAB903" w14:textId="77777777" w:rsidTr="00446D59">
        <w:trPr>
          <w:trHeight w:val="360"/>
          <w:tblHeader/>
        </w:trPr>
        <w:tc>
          <w:tcPr>
            <w:tcW w:w="3834" w:type="dxa"/>
            <w:shd w:val="clear" w:color="auto" w:fill="auto"/>
            <w:vAlign w:val="bottom"/>
          </w:tcPr>
          <w:p w14:paraId="41411299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873559D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7BA866A9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067760B4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CC57DE2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F7B0C30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1E8F530C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B71C361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616024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B22150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CB4EAE7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43A48F09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10347F" w14:textId="77777777" w:rsidR="00252B80" w:rsidRPr="00CB02C1" w:rsidDel="00D43E7A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2B80" w:rsidRPr="00CB02C1" w14:paraId="21FA3668" w14:textId="77777777" w:rsidTr="008B3244">
        <w:trPr>
          <w:trHeight w:val="314"/>
          <w:tblHeader/>
        </w:trPr>
        <w:tc>
          <w:tcPr>
            <w:tcW w:w="3834" w:type="dxa"/>
            <w:shd w:val="clear" w:color="auto" w:fill="auto"/>
          </w:tcPr>
          <w:p w14:paraId="31588FDE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40" w:type="dxa"/>
            <w:gridSpan w:val="7"/>
            <w:shd w:val="clear" w:color="auto" w:fill="auto"/>
          </w:tcPr>
          <w:p w14:paraId="2D940114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2B80" w:rsidRPr="00CB02C1" w14:paraId="55DB9A2A" w14:textId="77777777" w:rsidTr="00446D59">
        <w:trPr>
          <w:trHeight w:val="322"/>
        </w:trPr>
        <w:tc>
          <w:tcPr>
            <w:tcW w:w="3834" w:type="dxa"/>
            <w:shd w:val="clear" w:color="auto" w:fill="auto"/>
          </w:tcPr>
          <w:p w14:paraId="1705FAF7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shd w:val="clear" w:color="auto" w:fill="auto"/>
          </w:tcPr>
          <w:p w14:paraId="5B799EA2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3C7A2F0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CC2B537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4AEEBA0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59241A6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6ED660D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C70FE61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B80" w:rsidRPr="00CB02C1" w14:paraId="3110210A" w14:textId="77777777" w:rsidTr="00446D59">
        <w:trPr>
          <w:trHeight w:val="314"/>
        </w:trPr>
        <w:tc>
          <w:tcPr>
            <w:tcW w:w="3834" w:type="dxa"/>
            <w:shd w:val="clear" w:color="auto" w:fill="auto"/>
          </w:tcPr>
          <w:p w14:paraId="64B62FAC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shd w:val="clear" w:color="auto" w:fill="auto"/>
          </w:tcPr>
          <w:p w14:paraId="3C4FC156" w14:textId="1224DCA1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425,926</w:t>
            </w:r>
          </w:p>
        </w:tc>
        <w:tc>
          <w:tcPr>
            <w:tcW w:w="240" w:type="dxa"/>
          </w:tcPr>
          <w:p w14:paraId="5AB8D0A4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F28F998" w14:textId="6DBDF0CC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1FC2A23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1E96C8A" w14:textId="096003C5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12F5AC39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5DCC21F" w14:textId="006EE9D2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425,926</w:t>
            </w:r>
          </w:p>
        </w:tc>
      </w:tr>
      <w:tr w:rsidR="00252B80" w:rsidRPr="00CB02C1" w14:paraId="19111FC5" w14:textId="77777777" w:rsidTr="00446D59">
        <w:trPr>
          <w:trHeight w:val="314"/>
        </w:trPr>
        <w:tc>
          <w:tcPr>
            <w:tcW w:w="3834" w:type="dxa"/>
            <w:shd w:val="clear" w:color="auto" w:fill="auto"/>
          </w:tcPr>
          <w:p w14:paraId="52D04730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1B47CC04" w14:textId="63E66905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561,281</w:t>
            </w:r>
          </w:p>
        </w:tc>
        <w:tc>
          <w:tcPr>
            <w:tcW w:w="240" w:type="dxa"/>
          </w:tcPr>
          <w:p w14:paraId="2C6A652F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08B88A9A" w14:textId="2ACBB593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AA9F736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57D8E1C" w14:textId="437D616D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CC1AA8D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B8D005" w14:textId="3A0CC7D9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561,281</w:t>
            </w:r>
          </w:p>
        </w:tc>
      </w:tr>
      <w:tr w:rsidR="00252B80" w:rsidRPr="00CB02C1" w14:paraId="0F1DFCF5" w14:textId="77777777" w:rsidTr="00446D59">
        <w:trPr>
          <w:trHeight w:val="314"/>
        </w:trPr>
        <w:tc>
          <w:tcPr>
            <w:tcW w:w="3834" w:type="dxa"/>
            <w:shd w:val="clear" w:color="auto" w:fill="auto"/>
          </w:tcPr>
          <w:p w14:paraId="40FC74C6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3018B037" w14:textId="1957D9DB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E2CF11E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5D2ADC25" w14:textId="27C8B636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30,183</w:t>
            </w:r>
          </w:p>
        </w:tc>
        <w:tc>
          <w:tcPr>
            <w:tcW w:w="244" w:type="dxa"/>
          </w:tcPr>
          <w:p w14:paraId="504C65E3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DED8544" w14:textId="3C0F69AA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C1E4657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07D39C4" w14:textId="4F890E4F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30,183</w:t>
            </w:r>
          </w:p>
        </w:tc>
      </w:tr>
      <w:tr w:rsidR="00252B80" w:rsidRPr="00CB02C1" w14:paraId="1EAD2687" w14:textId="77777777" w:rsidTr="00446D59">
        <w:trPr>
          <w:trHeight w:val="305"/>
        </w:trPr>
        <w:tc>
          <w:tcPr>
            <w:tcW w:w="3834" w:type="dxa"/>
            <w:shd w:val="clear" w:color="auto" w:fill="auto"/>
          </w:tcPr>
          <w:p w14:paraId="0C7DF416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5709A27E" w14:textId="5A4D75C2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7ABA5F3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F0A1D83" w14:textId="66426511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119,413</w:t>
            </w:r>
          </w:p>
        </w:tc>
        <w:tc>
          <w:tcPr>
            <w:tcW w:w="244" w:type="dxa"/>
          </w:tcPr>
          <w:p w14:paraId="421B1A4F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4CD1BF2" w14:textId="36557B25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BB5E52F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2626D9" w14:textId="57F6CF3B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119,413</w:t>
            </w:r>
          </w:p>
        </w:tc>
      </w:tr>
      <w:tr w:rsidR="00252B80" w:rsidRPr="00CB02C1" w14:paraId="324485D5" w14:textId="77777777" w:rsidTr="00446D59">
        <w:trPr>
          <w:trHeight w:val="314"/>
        </w:trPr>
        <w:tc>
          <w:tcPr>
            <w:tcW w:w="3834" w:type="dxa"/>
            <w:shd w:val="clear" w:color="auto" w:fill="auto"/>
          </w:tcPr>
          <w:p w14:paraId="73ABDEC2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6" w:type="dxa"/>
            <w:shd w:val="clear" w:color="auto" w:fill="auto"/>
          </w:tcPr>
          <w:p w14:paraId="238DB0E3" w14:textId="68AB6D17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DC7CA69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44ACDEBC" w14:textId="1C2C3B82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6E99BCD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B0AE895" w14:textId="5866A470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48,320</w:t>
            </w:r>
          </w:p>
        </w:tc>
        <w:tc>
          <w:tcPr>
            <w:tcW w:w="251" w:type="dxa"/>
          </w:tcPr>
          <w:p w14:paraId="2C895F31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D15A415" w14:textId="29540097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48,320</w:t>
            </w:r>
          </w:p>
        </w:tc>
      </w:tr>
      <w:tr w:rsidR="00252B80" w:rsidRPr="00CB02C1" w14:paraId="0954A1A4" w14:textId="77777777" w:rsidTr="00446D59">
        <w:trPr>
          <w:trHeight w:val="314"/>
        </w:trPr>
        <w:tc>
          <w:tcPr>
            <w:tcW w:w="3834" w:type="dxa"/>
            <w:shd w:val="clear" w:color="auto" w:fill="auto"/>
          </w:tcPr>
          <w:p w14:paraId="09CF0BCE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704A5FD" w14:textId="1384EE7D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860D80B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764CDE82" w14:textId="67F3A724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E010A1F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8EE52DB" w14:textId="7ACF91A6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5,857</w:t>
            </w:r>
          </w:p>
        </w:tc>
        <w:tc>
          <w:tcPr>
            <w:tcW w:w="251" w:type="dxa"/>
          </w:tcPr>
          <w:p w14:paraId="39ED5E52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248438F" w14:textId="16A7724E" w:rsidR="00252B80" w:rsidRPr="00CB02C1" w:rsidRDefault="00EB7D6A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5,857</w:t>
            </w:r>
          </w:p>
        </w:tc>
      </w:tr>
      <w:tr w:rsidR="00252B80" w:rsidRPr="00CB02C1" w14:paraId="77B8F6F9" w14:textId="77777777" w:rsidTr="00446D59">
        <w:trPr>
          <w:trHeight w:val="629"/>
        </w:trPr>
        <w:tc>
          <w:tcPr>
            <w:tcW w:w="3834" w:type="dxa"/>
            <w:shd w:val="clear" w:color="auto" w:fill="auto"/>
          </w:tcPr>
          <w:p w14:paraId="0EC9B825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6EE3615" w14:textId="77777777" w:rsidR="00EB7D6A" w:rsidRDefault="00EB7D6A" w:rsidP="00EB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B40D3F" w14:textId="2C2735E6" w:rsidR="00252B80" w:rsidRPr="00CB02C1" w:rsidRDefault="0079414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987,207</w:t>
            </w:r>
          </w:p>
        </w:tc>
        <w:tc>
          <w:tcPr>
            <w:tcW w:w="240" w:type="dxa"/>
          </w:tcPr>
          <w:p w14:paraId="746D2FC8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7C7196F1" w14:textId="77777777" w:rsidR="00EB7D6A" w:rsidRDefault="00EB7D6A" w:rsidP="00EB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B0E391" w14:textId="7522B44C" w:rsidR="00487604" w:rsidRPr="00CB02C1" w:rsidRDefault="0079414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149,596</w:t>
            </w:r>
          </w:p>
        </w:tc>
        <w:tc>
          <w:tcPr>
            <w:tcW w:w="244" w:type="dxa"/>
          </w:tcPr>
          <w:p w14:paraId="13171F39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D3EBD30" w14:textId="77777777" w:rsidR="00EB7D6A" w:rsidRDefault="00EB7D6A" w:rsidP="00EB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459480" w14:textId="5DE6D64C" w:rsidR="00487604" w:rsidRPr="00CB02C1" w:rsidRDefault="00A52429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54,177</w:t>
            </w:r>
          </w:p>
        </w:tc>
        <w:tc>
          <w:tcPr>
            <w:tcW w:w="251" w:type="dxa"/>
          </w:tcPr>
          <w:p w14:paraId="245ECE70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2D9444" w14:textId="77777777" w:rsidR="00EB7D6A" w:rsidRDefault="00EB7D6A" w:rsidP="00EB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BBCD20" w14:textId="3171DD04" w:rsidR="00487604" w:rsidRPr="00CB02C1" w:rsidRDefault="00A52429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1,190,980</w:t>
            </w:r>
          </w:p>
        </w:tc>
      </w:tr>
      <w:tr w:rsidR="00252B80" w:rsidRPr="00CB02C1" w14:paraId="2E8B9B2A" w14:textId="77777777" w:rsidTr="00446D59">
        <w:trPr>
          <w:trHeight w:val="306"/>
        </w:trPr>
        <w:tc>
          <w:tcPr>
            <w:tcW w:w="3834" w:type="dxa"/>
            <w:shd w:val="clear" w:color="auto" w:fill="auto"/>
          </w:tcPr>
          <w:p w14:paraId="0DE7B10F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C805702" w14:textId="12DC3EAB" w:rsidR="00252B80" w:rsidRPr="00CB02C1" w:rsidRDefault="0079414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(30,050)</w:t>
            </w:r>
          </w:p>
        </w:tc>
        <w:tc>
          <w:tcPr>
            <w:tcW w:w="240" w:type="dxa"/>
          </w:tcPr>
          <w:p w14:paraId="329690F0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55431D47" w14:textId="21A74891" w:rsidR="00252B80" w:rsidRPr="00CB02C1" w:rsidRDefault="0079414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(2,905)</w:t>
            </w:r>
          </w:p>
        </w:tc>
        <w:tc>
          <w:tcPr>
            <w:tcW w:w="244" w:type="dxa"/>
          </w:tcPr>
          <w:p w14:paraId="0AC721AF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463F7D7" w14:textId="36BFC530" w:rsidR="00252B80" w:rsidRPr="00CB02C1" w:rsidRDefault="00A52429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(7,025)</w:t>
            </w:r>
          </w:p>
        </w:tc>
        <w:tc>
          <w:tcPr>
            <w:tcW w:w="251" w:type="dxa"/>
          </w:tcPr>
          <w:p w14:paraId="5A27AE99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205F7" w14:textId="4F61F1BF" w:rsidR="00252B80" w:rsidRPr="00CB02C1" w:rsidRDefault="00A52429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(39,980)</w:t>
            </w:r>
          </w:p>
        </w:tc>
      </w:tr>
      <w:tr w:rsidR="0059161E" w:rsidRPr="00CB02C1" w14:paraId="03D1DB23" w14:textId="77777777" w:rsidTr="00446D59">
        <w:trPr>
          <w:trHeight w:val="314"/>
        </w:trPr>
        <w:tc>
          <w:tcPr>
            <w:tcW w:w="3834" w:type="dxa"/>
            <w:shd w:val="clear" w:color="auto" w:fill="auto"/>
          </w:tcPr>
          <w:p w14:paraId="3CCC6A35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345D4" w14:textId="64ABB8F6" w:rsidR="00252B80" w:rsidRPr="00CB02C1" w:rsidRDefault="0079414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957,157</w:t>
            </w:r>
          </w:p>
        </w:tc>
        <w:tc>
          <w:tcPr>
            <w:tcW w:w="240" w:type="dxa"/>
          </w:tcPr>
          <w:p w14:paraId="436A8FEF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0AD52" w14:textId="06E88E13" w:rsidR="00252B80" w:rsidRPr="00CB02C1" w:rsidRDefault="0079414D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146,691</w:t>
            </w:r>
          </w:p>
        </w:tc>
        <w:tc>
          <w:tcPr>
            <w:tcW w:w="244" w:type="dxa"/>
          </w:tcPr>
          <w:p w14:paraId="02A61968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94C80" w14:textId="2C0D0063" w:rsidR="00252B80" w:rsidRPr="00CB02C1" w:rsidRDefault="00A52429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47,152</w:t>
            </w:r>
          </w:p>
        </w:tc>
        <w:tc>
          <w:tcPr>
            <w:tcW w:w="251" w:type="dxa"/>
          </w:tcPr>
          <w:p w14:paraId="00689A4E" w14:textId="77777777" w:rsidR="00252B80" w:rsidRPr="00CB02C1" w:rsidRDefault="00252B80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4579C" w14:textId="62D17D52" w:rsidR="00252B80" w:rsidRPr="00CB02C1" w:rsidRDefault="00F244E8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1,151,000</w:t>
            </w:r>
          </w:p>
        </w:tc>
      </w:tr>
    </w:tbl>
    <w:p w14:paraId="278F38AB" w14:textId="77777777" w:rsidR="0030730D" w:rsidRDefault="0030730D"/>
    <w:p w14:paraId="03E1B249" w14:textId="77777777" w:rsidR="00F43A88" w:rsidRPr="00936E61" w:rsidRDefault="00F43A88"/>
    <w:p w14:paraId="0940ABE5" w14:textId="77777777" w:rsidR="002F2AB9" w:rsidRDefault="002F2AB9"/>
    <w:p w14:paraId="0A852391" w14:textId="77777777" w:rsidR="002F2AB9" w:rsidRDefault="002F2AB9"/>
    <w:p w14:paraId="3E92ABF8" w14:textId="77777777" w:rsidR="002F2AB9" w:rsidRDefault="002F2AB9"/>
    <w:p w14:paraId="651B74AE" w14:textId="77777777" w:rsidR="002F2AB9" w:rsidRDefault="002F2AB9"/>
    <w:p w14:paraId="73030C59" w14:textId="77777777" w:rsidR="002F2AB9" w:rsidRDefault="002F2AB9"/>
    <w:p w14:paraId="5C8EF0C3" w14:textId="77777777" w:rsidR="002F2AB9" w:rsidRDefault="002F2AB9"/>
    <w:p w14:paraId="7BD37B63" w14:textId="77777777" w:rsidR="002F2AB9" w:rsidRDefault="002F2AB9"/>
    <w:p w14:paraId="3652CE6B" w14:textId="77777777" w:rsidR="002F2AB9" w:rsidRDefault="002F2AB9"/>
    <w:p w14:paraId="3A9F2087" w14:textId="77777777" w:rsidR="002F2AB9" w:rsidRDefault="002F2AB9"/>
    <w:p w14:paraId="4286FF15" w14:textId="77777777" w:rsidR="002F2AB9" w:rsidRPr="00936E61" w:rsidRDefault="002F2AB9"/>
    <w:tbl>
      <w:tblPr>
        <w:tblW w:w="90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06"/>
        <w:gridCol w:w="240"/>
        <w:gridCol w:w="1209"/>
        <w:gridCol w:w="244"/>
        <w:gridCol w:w="1098"/>
        <w:gridCol w:w="251"/>
        <w:gridCol w:w="992"/>
      </w:tblGrid>
      <w:tr w:rsidR="0030730D" w:rsidRPr="00CB02C1" w14:paraId="39AC635E" w14:textId="77777777" w:rsidTr="0063167D">
        <w:trPr>
          <w:trHeight w:val="322"/>
          <w:tblHeader/>
        </w:trPr>
        <w:tc>
          <w:tcPr>
            <w:tcW w:w="3834" w:type="dxa"/>
            <w:shd w:val="clear" w:color="auto" w:fill="auto"/>
            <w:vAlign w:val="bottom"/>
          </w:tcPr>
          <w:p w14:paraId="3C7DB650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3DC7EBC3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730D" w:rsidRPr="00CB02C1" w14:paraId="13D58D46" w14:textId="77777777" w:rsidTr="0063167D">
        <w:trPr>
          <w:trHeight w:val="314"/>
          <w:tblHeader/>
        </w:trPr>
        <w:tc>
          <w:tcPr>
            <w:tcW w:w="3834" w:type="dxa"/>
            <w:shd w:val="clear" w:color="auto" w:fill="auto"/>
            <w:vAlign w:val="bottom"/>
          </w:tcPr>
          <w:p w14:paraId="256CEA96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5E70435F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0730D" w:rsidRPr="00CB02C1" w14:paraId="14383742" w14:textId="77777777" w:rsidTr="0063167D">
        <w:trPr>
          <w:trHeight w:val="360"/>
          <w:tblHeader/>
        </w:trPr>
        <w:tc>
          <w:tcPr>
            <w:tcW w:w="3834" w:type="dxa"/>
            <w:shd w:val="clear" w:color="auto" w:fill="auto"/>
            <w:vAlign w:val="bottom"/>
          </w:tcPr>
          <w:p w14:paraId="02997047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3750FF6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4CF224BD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00784560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10A17C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B3E944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4ACAE6C8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5046254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3D269A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FEC5F9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0FDCE2E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73DB83B0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57F3FE" w14:textId="77777777" w:rsidR="0030730D" w:rsidRPr="00CB02C1" w:rsidDel="00D43E7A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730D" w:rsidRPr="00CB02C1" w14:paraId="06FD89CC" w14:textId="77777777" w:rsidTr="0063167D">
        <w:trPr>
          <w:trHeight w:val="314"/>
          <w:tblHeader/>
        </w:trPr>
        <w:tc>
          <w:tcPr>
            <w:tcW w:w="3834" w:type="dxa"/>
            <w:shd w:val="clear" w:color="auto" w:fill="auto"/>
          </w:tcPr>
          <w:p w14:paraId="4BACAC9A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40" w:type="dxa"/>
            <w:gridSpan w:val="7"/>
            <w:shd w:val="clear" w:color="auto" w:fill="auto"/>
          </w:tcPr>
          <w:p w14:paraId="3A6670AE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730D" w:rsidRPr="00CB02C1" w14:paraId="1BDA75FF" w14:textId="77777777" w:rsidTr="0063167D">
        <w:trPr>
          <w:trHeight w:val="322"/>
        </w:trPr>
        <w:tc>
          <w:tcPr>
            <w:tcW w:w="3834" w:type="dxa"/>
            <w:shd w:val="clear" w:color="auto" w:fill="auto"/>
          </w:tcPr>
          <w:p w14:paraId="479C0EA2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38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shd w:val="clear" w:color="auto" w:fill="auto"/>
          </w:tcPr>
          <w:p w14:paraId="48EA272E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9EDF0BE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8398B7B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2A8BB1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4E1E06D2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70F8793B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74FCF90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0D" w:rsidRPr="00CB02C1" w14:paraId="688FF240" w14:textId="77777777" w:rsidTr="0063167D">
        <w:trPr>
          <w:trHeight w:val="314"/>
        </w:trPr>
        <w:tc>
          <w:tcPr>
            <w:tcW w:w="3834" w:type="dxa"/>
            <w:shd w:val="clear" w:color="auto" w:fill="auto"/>
          </w:tcPr>
          <w:p w14:paraId="26ED715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shd w:val="clear" w:color="auto" w:fill="auto"/>
          </w:tcPr>
          <w:p w14:paraId="7E219E78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332,502</w:t>
            </w:r>
          </w:p>
        </w:tc>
        <w:tc>
          <w:tcPr>
            <w:tcW w:w="240" w:type="dxa"/>
          </w:tcPr>
          <w:p w14:paraId="6AC96491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B23FBFF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E874013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5B1FBF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781BC4C9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C594A9B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332,502</w:t>
            </w:r>
          </w:p>
        </w:tc>
      </w:tr>
      <w:tr w:rsidR="0030730D" w:rsidRPr="00CB02C1" w14:paraId="126D9CDF" w14:textId="77777777" w:rsidTr="0063167D">
        <w:trPr>
          <w:trHeight w:val="314"/>
        </w:trPr>
        <w:tc>
          <w:tcPr>
            <w:tcW w:w="3834" w:type="dxa"/>
            <w:shd w:val="clear" w:color="auto" w:fill="auto"/>
          </w:tcPr>
          <w:p w14:paraId="754D6833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35A35C6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772,018</w:t>
            </w:r>
          </w:p>
        </w:tc>
        <w:tc>
          <w:tcPr>
            <w:tcW w:w="240" w:type="dxa"/>
          </w:tcPr>
          <w:p w14:paraId="571C6FDF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8FCAE67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0BB90F1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6B43A3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B29AFC3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948A1A3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772,018</w:t>
            </w:r>
          </w:p>
        </w:tc>
      </w:tr>
      <w:tr w:rsidR="0030730D" w:rsidRPr="00CB02C1" w14:paraId="09BB76A8" w14:textId="77777777" w:rsidTr="0063167D">
        <w:trPr>
          <w:trHeight w:val="314"/>
        </w:trPr>
        <w:tc>
          <w:tcPr>
            <w:tcW w:w="3834" w:type="dxa"/>
            <w:shd w:val="clear" w:color="auto" w:fill="auto"/>
          </w:tcPr>
          <w:p w14:paraId="1227C266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1A597D0D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61F25D3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23FB022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11,375</w:t>
            </w:r>
          </w:p>
        </w:tc>
        <w:tc>
          <w:tcPr>
            <w:tcW w:w="244" w:type="dxa"/>
          </w:tcPr>
          <w:p w14:paraId="6F8E0DE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7B7FCD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86B4DEC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79928B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11,375</w:t>
            </w:r>
          </w:p>
        </w:tc>
      </w:tr>
      <w:tr w:rsidR="0030730D" w:rsidRPr="00CB02C1" w14:paraId="6A2D4ED7" w14:textId="77777777" w:rsidTr="0063167D">
        <w:trPr>
          <w:trHeight w:val="305"/>
        </w:trPr>
        <w:tc>
          <w:tcPr>
            <w:tcW w:w="3834" w:type="dxa"/>
            <w:shd w:val="clear" w:color="auto" w:fill="auto"/>
          </w:tcPr>
          <w:p w14:paraId="77C3C8C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2CFA212F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2D7C60B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AD54FC9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81,949</w:t>
            </w:r>
          </w:p>
        </w:tc>
        <w:tc>
          <w:tcPr>
            <w:tcW w:w="244" w:type="dxa"/>
          </w:tcPr>
          <w:p w14:paraId="6462D046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DDCE9D1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5F02CF57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D92356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81,949</w:t>
            </w:r>
          </w:p>
        </w:tc>
      </w:tr>
      <w:tr w:rsidR="0030730D" w:rsidRPr="00CB02C1" w14:paraId="1F2B82A7" w14:textId="77777777" w:rsidTr="0063167D">
        <w:trPr>
          <w:trHeight w:val="314"/>
        </w:trPr>
        <w:tc>
          <w:tcPr>
            <w:tcW w:w="3834" w:type="dxa"/>
            <w:shd w:val="clear" w:color="auto" w:fill="auto"/>
          </w:tcPr>
          <w:p w14:paraId="67367B93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6" w:type="dxa"/>
            <w:shd w:val="clear" w:color="auto" w:fill="auto"/>
          </w:tcPr>
          <w:p w14:paraId="302F9EB4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DE8333D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40026874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76DF3F2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0346189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35,057</w:t>
            </w:r>
          </w:p>
        </w:tc>
        <w:tc>
          <w:tcPr>
            <w:tcW w:w="251" w:type="dxa"/>
          </w:tcPr>
          <w:p w14:paraId="448E7759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8855C1D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35,057</w:t>
            </w:r>
          </w:p>
        </w:tc>
      </w:tr>
      <w:tr w:rsidR="0030730D" w:rsidRPr="00CB02C1" w14:paraId="6EE621B9" w14:textId="77777777" w:rsidTr="0063167D">
        <w:trPr>
          <w:trHeight w:val="314"/>
        </w:trPr>
        <w:tc>
          <w:tcPr>
            <w:tcW w:w="3834" w:type="dxa"/>
            <w:shd w:val="clear" w:color="auto" w:fill="auto"/>
          </w:tcPr>
          <w:p w14:paraId="63400A6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ADBBAB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A966874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0731F48C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27F6080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BA5C67A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  <w:tc>
          <w:tcPr>
            <w:tcW w:w="251" w:type="dxa"/>
          </w:tcPr>
          <w:p w14:paraId="71BBDDBB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363D9A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</w:tr>
      <w:tr w:rsidR="0030730D" w:rsidRPr="00CB02C1" w14:paraId="67EA264A" w14:textId="77777777" w:rsidTr="0063167D">
        <w:trPr>
          <w:trHeight w:val="629"/>
        </w:trPr>
        <w:tc>
          <w:tcPr>
            <w:tcW w:w="3834" w:type="dxa"/>
            <w:shd w:val="clear" w:color="auto" w:fill="auto"/>
          </w:tcPr>
          <w:p w14:paraId="0DA89BD0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86E39BB" w14:textId="77777777" w:rsidR="0030730D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A97321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1,104,520</w:t>
            </w:r>
          </w:p>
        </w:tc>
        <w:tc>
          <w:tcPr>
            <w:tcW w:w="240" w:type="dxa"/>
          </w:tcPr>
          <w:p w14:paraId="1AB29BAC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510AD16D" w14:textId="77777777" w:rsidR="0030730D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11286D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93,324</w:t>
            </w:r>
          </w:p>
        </w:tc>
        <w:tc>
          <w:tcPr>
            <w:tcW w:w="244" w:type="dxa"/>
          </w:tcPr>
          <w:p w14:paraId="5848B1AB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7D4BF50" w14:textId="77777777" w:rsidR="0030730D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BC6A3B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41,187</w:t>
            </w:r>
          </w:p>
        </w:tc>
        <w:tc>
          <w:tcPr>
            <w:tcW w:w="251" w:type="dxa"/>
          </w:tcPr>
          <w:p w14:paraId="5244312D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D1F59BA" w14:textId="77777777" w:rsidR="0030730D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C1E7E5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1,239,031</w:t>
            </w:r>
          </w:p>
        </w:tc>
      </w:tr>
      <w:tr w:rsidR="0030730D" w:rsidRPr="00CB02C1" w14:paraId="0E2829C0" w14:textId="77777777" w:rsidTr="0063167D">
        <w:trPr>
          <w:trHeight w:val="306"/>
        </w:trPr>
        <w:tc>
          <w:tcPr>
            <w:tcW w:w="3834" w:type="dxa"/>
            <w:shd w:val="clear" w:color="auto" w:fill="auto"/>
          </w:tcPr>
          <w:p w14:paraId="1CCBC684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08B836E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(31,886)</w:t>
            </w:r>
          </w:p>
        </w:tc>
        <w:tc>
          <w:tcPr>
            <w:tcW w:w="240" w:type="dxa"/>
          </w:tcPr>
          <w:p w14:paraId="133DE5C2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48A4124D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(1,569)</w:t>
            </w:r>
          </w:p>
        </w:tc>
        <w:tc>
          <w:tcPr>
            <w:tcW w:w="244" w:type="dxa"/>
          </w:tcPr>
          <w:p w14:paraId="595EF11B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A54908C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(5,002)</w:t>
            </w:r>
          </w:p>
        </w:tc>
        <w:tc>
          <w:tcPr>
            <w:tcW w:w="251" w:type="dxa"/>
          </w:tcPr>
          <w:p w14:paraId="093A0861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2996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(38,457)</w:t>
            </w:r>
          </w:p>
        </w:tc>
      </w:tr>
      <w:tr w:rsidR="0030730D" w:rsidRPr="00CB02C1" w14:paraId="3A9DA84C" w14:textId="77777777" w:rsidTr="0063167D">
        <w:trPr>
          <w:trHeight w:val="314"/>
        </w:trPr>
        <w:tc>
          <w:tcPr>
            <w:tcW w:w="3834" w:type="dxa"/>
            <w:shd w:val="clear" w:color="auto" w:fill="auto"/>
          </w:tcPr>
          <w:p w14:paraId="35D65E74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2485A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1,072,634</w:t>
            </w:r>
          </w:p>
        </w:tc>
        <w:tc>
          <w:tcPr>
            <w:tcW w:w="240" w:type="dxa"/>
          </w:tcPr>
          <w:p w14:paraId="18CE9816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D5357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91,755</w:t>
            </w:r>
          </w:p>
        </w:tc>
        <w:tc>
          <w:tcPr>
            <w:tcW w:w="244" w:type="dxa"/>
          </w:tcPr>
          <w:p w14:paraId="3C631828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2916B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36,185</w:t>
            </w:r>
          </w:p>
        </w:tc>
        <w:tc>
          <w:tcPr>
            <w:tcW w:w="251" w:type="dxa"/>
          </w:tcPr>
          <w:p w14:paraId="37B19C60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8D4EF" w14:textId="77777777" w:rsidR="0030730D" w:rsidRPr="00CB02C1" w:rsidRDefault="0030730D" w:rsidP="0063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30" w:lineRule="exact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1,200,574</w:t>
            </w:r>
          </w:p>
        </w:tc>
      </w:tr>
    </w:tbl>
    <w:p w14:paraId="5B91752E" w14:textId="76EC09CB" w:rsidR="0030730D" w:rsidRDefault="0030730D"/>
    <w:p w14:paraId="6E782A14" w14:textId="77777777" w:rsidR="004C53D7" w:rsidRPr="00CB02C1" w:rsidRDefault="004C53D7"/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2"/>
        <w:gridCol w:w="1193"/>
        <w:gridCol w:w="255"/>
        <w:gridCol w:w="1212"/>
        <w:gridCol w:w="245"/>
        <w:gridCol w:w="1101"/>
        <w:gridCol w:w="251"/>
        <w:gridCol w:w="994"/>
      </w:tblGrid>
      <w:tr w:rsidR="00252B80" w:rsidRPr="00CB02C1" w14:paraId="2EA32712" w14:textId="77777777" w:rsidTr="008B3244">
        <w:trPr>
          <w:trHeight w:val="327"/>
          <w:tblHeader/>
        </w:trPr>
        <w:tc>
          <w:tcPr>
            <w:tcW w:w="3842" w:type="dxa"/>
            <w:shd w:val="clear" w:color="auto" w:fill="auto"/>
            <w:vAlign w:val="bottom"/>
          </w:tcPr>
          <w:p w14:paraId="5F7D0C5D" w14:textId="6899004A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1" w:type="dxa"/>
            <w:gridSpan w:val="7"/>
          </w:tcPr>
          <w:p w14:paraId="5B503236" w14:textId="6E110483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52B80" w:rsidRPr="00CB02C1" w14:paraId="4973BC50" w14:textId="77777777" w:rsidTr="008B3244">
        <w:trPr>
          <w:trHeight w:val="319"/>
          <w:tblHeader/>
        </w:trPr>
        <w:tc>
          <w:tcPr>
            <w:tcW w:w="3842" w:type="dxa"/>
            <w:shd w:val="clear" w:color="auto" w:fill="auto"/>
            <w:vAlign w:val="bottom"/>
          </w:tcPr>
          <w:p w14:paraId="441EB521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1" w:type="dxa"/>
            <w:gridSpan w:val="7"/>
          </w:tcPr>
          <w:p w14:paraId="691799CA" w14:textId="2270BF21" w:rsidR="00252B80" w:rsidRPr="00CB02C1" w:rsidRDefault="00710B2C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B63A7A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252B80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52B80" w:rsidRPr="00CB02C1" w14:paraId="24FA1D0A" w14:textId="77777777" w:rsidTr="00827C90">
        <w:trPr>
          <w:trHeight w:val="366"/>
          <w:tblHeader/>
        </w:trPr>
        <w:tc>
          <w:tcPr>
            <w:tcW w:w="3842" w:type="dxa"/>
            <w:shd w:val="clear" w:color="auto" w:fill="auto"/>
            <w:vAlign w:val="bottom"/>
          </w:tcPr>
          <w:p w14:paraId="780C3269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6F6CED3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45691EB0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5" w:type="dxa"/>
          </w:tcPr>
          <w:p w14:paraId="6CCB1BF4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6FC4D8F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83852C5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</w:tcPr>
          <w:p w14:paraId="03CC3805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4C8DD33C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D8035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5C622B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0C2F01A3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025E80FE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E873B47" w14:textId="77777777" w:rsidR="00252B80" w:rsidRPr="00CB02C1" w:rsidDel="00D43E7A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2B80" w:rsidRPr="00CB02C1" w14:paraId="0276CA30" w14:textId="77777777" w:rsidTr="008B3244">
        <w:trPr>
          <w:trHeight w:val="319"/>
          <w:tblHeader/>
        </w:trPr>
        <w:tc>
          <w:tcPr>
            <w:tcW w:w="3842" w:type="dxa"/>
            <w:shd w:val="clear" w:color="auto" w:fill="auto"/>
          </w:tcPr>
          <w:p w14:paraId="2A38D7FC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1" w:type="dxa"/>
            <w:gridSpan w:val="7"/>
            <w:shd w:val="clear" w:color="auto" w:fill="auto"/>
          </w:tcPr>
          <w:p w14:paraId="61C29FBC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2B80" w:rsidRPr="00CB02C1" w14:paraId="4336D0C9" w14:textId="77777777" w:rsidTr="00827C90">
        <w:trPr>
          <w:trHeight w:val="327"/>
        </w:trPr>
        <w:tc>
          <w:tcPr>
            <w:tcW w:w="3842" w:type="dxa"/>
            <w:shd w:val="clear" w:color="auto" w:fill="auto"/>
          </w:tcPr>
          <w:p w14:paraId="22375394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3" w:type="dxa"/>
            <w:shd w:val="clear" w:color="auto" w:fill="auto"/>
          </w:tcPr>
          <w:p w14:paraId="3F8E1AD4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49A7FB20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C59D8BC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DDC8388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FAECD12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FFE357B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65698F6" w14:textId="77777777" w:rsidR="00252B80" w:rsidRPr="00CB02C1" w:rsidRDefault="00252B80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9DA" w:rsidRPr="00CB02C1" w14:paraId="420A27E8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28F48A6F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3" w:type="dxa"/>
            <w:shd w:val="clear" w:color="auto" w:fill="auto"/>
          </w:tcPr>
          <w:p w14:paraId="486F8EE1" w14:textId="67DD96E3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431,385</w:t>
            </w:r>
          </w:p>
        </w:tc>
        <w:tc>
          <w:tcPr>
            <w:tcW w:w="255" w:type="dxa"/>
          </w:tcPr>
          <w:p w14:paraId="7AC91D4F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0765C29" w14:textId="477F7686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27BA3922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2E2E9595" w14:textId="5CEB12A3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C2D52DD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1D0CB0B" w14:textId="1CBFD349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431,385</w:t>
            </w:r>
          </w:p>
        </w:tc>
      </w:tr>
      <w:tr w:rsidR="00DB09DA" w:rsidRPr="00CB02C1" w14:paraId="59DEB5E2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1AA9D0FE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7FC3655B" w14:textId="16414B35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563,463</w:t>
            </w:r>
          </w:p>
        </w:tc>
        <w:tc>
          <w:tcPr>
            <w:tcW w:w="255" w:type="dxa"/>
          </w:tcPr>
          <w:p w14:paraId="06144009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1E94301" w14:textId="7FF2CA91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CBC5DDE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616A0C0D" w14:textId="4136D2C7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C5D390C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F625188" w14:textId="0619477A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563,463</w:t>
            </w:r>
          </w:p>
        </w:tc>
      </w:tr>
      <w:tr w:rsidR="00DB09DA" w:rsidRPr="00CB02C1" w14:paraId="3844F606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4FF47305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6FED7170" w14:textId="61EEDBA3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325C1BD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A862070" w14:textId="2DB56D17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30,467</w:t>
            </w:r>
          </w:p>
        </w:tc>
        <w:tc>
          <w:tcPr>
            <w:tcW w:w="245" w:type="dxa"/>
          </w:tcPr>
          <w:p w14:paraId="66974C0B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554D2D4B" w14:textId="6F40F4C8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CCF7449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DACC66D" w14:textId="408954F4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30,467</w:t>
            </w:r>
          </w:p>
        </w:tc>
      </w:tr>
      <w:tr w:rsidR="00DB09DA" w:rsidRPr="00CB02C1" w14:paraId="4B8FD20A" w14:textId="77777777" w:rsidTr="00827C90">
        <w:trPr>
          <w:trHeight w:val="310"/>
        </w:trPr>
        <w:tc>
          <w:tcPr>
            <w:tcW w:w="3842" w:type="dxa"/>
            <w:shd w:val="clear" w:color="auto" w:fill="auto"/>
          </w:tcPr>
          <w:p w14:paraId="489F2762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1CB6C753" w14:textId="236CDC93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2B098422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271EE30C" w14:textId="2235A494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120,347</w:t>
            </w:r>
          </w:p>
        </w:tc>
        <w:tc>
          <w:tcPr>
            <w:tcW w:w="245" w:type="dxa"/>
          </w:tcPr>
          <w:p w14:paraId="66F8FCE7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90B16EF" w14:textId="29FB8A5A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97BDA0B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F689E5A" w14:textId="6F8CFAC4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120,347</w:t>
            </w:r>
          </w:p>
        </w:tc>
      </w:tr>
      <w:tr w:rsidR="00DB09DA" w:rsidRPr="00CB02C1" w14:paraId="204ED7E3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6779A053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3" w:type="dxa"/>
            <w:shd w:val="clear" w:color="auto" w:fill="auto"/>
          </w:tcPr>
          <w:p w14:paraId="40087010" w14:textId="2256BD82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EBFDC79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179CC73" w14:textId="7EF79409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8A51DFB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17C2DF3" w14:textId="30651D79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48,395</w:t>
            </w:r>
          </w:p>
        </w:tc>
        <w:tc>
          <w:tcPr>
            <w:tcW w:w="251" w:type="dxa"/>
          </w:tcPr>
          <w:p w14:paraId="43FBC893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2D4A8EA3" w14:textId="3017682D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48,395</w:t>
            </w:r>
          </w:p>
        </w:tc>
      </w:tr>
      <w:tr w:rsidR="00DB09DA" w:rsidRPr="00CB02C1" w14:paraId="774F31CC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0BBCDCAF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676AE868" w14:textId="74B0F05A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B62DEE3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B0D5CAA" w14:textId="7AF7080A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AA8DA6B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3AD03408" w14:textId="052783E7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6,131</w:t>
            </w:r>
          </w:p>
        </w:tc>
        <w:tc>
          <w:tcPr>
            <w:tcW w:w="251" w:type="dxa"/>
          </w:tcPr>
          <w:p w14:paraId="6068E5CE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344F3F1" w14:textId="0D0453C1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6,131</w:t>
            </w:r>
          </w:p>
        </w:tc>
      </w:tr>
      <w:tr w:rsidR="00DB09DA" w:rsidRPr="00CB02C1" w14:paraId="4808557B" w14:textId="77777777" w:rsidTr="0067215E">
        <w:trPr>
          <w:trHeight w:val="145"/>
        </w:trPr>
        <w:tc>
          <w:tcPr>
            <w:tcW w:w="3842" w:type="dxa"/>
            <w:shd w:val="clear" w:color="auto" w:fill="auto"/>
          </w:tcPr>
          <w:p w14:paraId="343669BA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2FB7E34E" w14:textId="77777777" w:rsidR="00702BF5" w:rsidRDefault="00702BF5" w:rsidP="0070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82DFE9" w14:textId="28D5BCB8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994,848</w:t>
            </w:r>
          </w:p>
        </w:tc>
        <w:tc>
          <w:tcPr>
            <w:tcW w:w="255" w:type="dxa"/>
          </w:tcPr>
          <w:p w14:paraId="05D4B13C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7A3C9917" w14:textId="77777777" w:rsidR="00702BF5" w:rsidRDefault="00702BF5" w:rsidP="0070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9FF821" w14:textId="4E1AC4B1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150,814</w:t>
            </w:r>
          </w:p>
        </w:tc>
        <w:tc>
          <w:tcPr>
            <w:tcW w:w="245" w:type="dxa"/>
          </w:tcPr>
          <w:p w14:paraId="52FEDFB5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783443A9" w14:textId="77777777" w:rsidR="00702BF5" w:rsidRDefault="00702BF5" w:rsidP="0070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8F4CE" w14:textId="2E864CF3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54,526</w:t>
            </w:r>
          </w:p>
        </w:tc>
        <w:tc>
          <w:tcPr>
            <w:tcW w:w="251" w:type="dxa"/>
          </w:tcPr>
          <w:p w14:paraId="1C343258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127F18C" w14:textId="77777777" w:rsidR="00702BF5" w:rsidRDefault="00702BF5" w:rsidP="0070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7C1397" w14:textId="76FD7142" w:rsidR="0037563C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1,200,188</w:t>
            </w:r>
          </w:p>
        </w:tc>
      </w:tr>
      <w:tr w:rsidR="00DB09DA" w:rsidRPr="00CB02C1" w14:paraId="6C0CC35F" w14:textId="77777777" w:rsidTr="00827C90">
        <w:trPr>
          <w:trHeight w:val="311"/>
        </w:trPr>
        <w:tc>
          <w:tcPr>
            <w:tcW w:w="3842" w:type="dxa"/>
            <w:shd w:val="clear" w:color="auto" w:fill="auto"/>
          </w:tcPr>
          <w:p w14:paraId="02C4306C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3B823F74" w14:textId="48018DE1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(30,45</w:t>
            </w:r>
            <w:r w:rsidR="0064758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0EC92308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5551A4E0" w14:textId="18305F21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(2,944)</w:t>
            </w:r>
          </w:p>
        </w:tc>
        <w:tc>
          <w:tcPr>
            <w:tcW w:w="245" w:type="dxa"/>
          </w:tcPr>
          <w:p w14:paraId="382EFD57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7DB9D5E2" w14:textId="00B8A120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(7,100)</w:t>
            </w:r>
          </w:p>
        </w:tc>
        <w:tc>
          <w:tcPr>
            <w:tcW w:w="251" w:type="dxa"/>
          </w:tcPr>
          <w:p w14:paraId="5D4F32CA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C5A9B" w14:textId="110D7A64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30" w:lineRule="exact"/>
              <w:ind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(40,50</w:t>
            </w:r>
            <w:r w:rsidR="006475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B09DA" w:rsidRPr="00CB02C1" w14:paraId="386EC490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40B01643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2E0D5" w14:textId="3BC818DC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964,3</w:t>
            </w:r>
            <w:r w:rsidR="00647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55" w:type="dxa"/>
          </w:tcPr>
          <w:p w14:paraId="0C8812B7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2A6F5" w14:textId="11A0B276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147,870</w:t>
            </w:r>
          </w:p>
        </w:tc>
        <w:tc>
          <w:tcPr>
            <w:tcW w:w="245" w:type="dxa"/>
          </w:tcPr>
          <w:p w14:paraId="270BF2DA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0539D" w14:textId="0E927548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30" w:lineRule="exact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47,426</w:t>
            </w:r>
          </w:p>
        </w:tc>
        <w:tc>
          <w:tcPr>
            <w:tcW w:w="251" w:type="dxa"/>
          </w:tcPr>
          <w:p w14:paraId="40446D46" w14:textId="77777777" w:rsidR="00DB09DA" w:rsidRPr="00CB02C1" w:rsidRDefault="00DB09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0FBF6" w14:textId="7005A909" w:rsidR="00DB09DA" w:rsidRPr="00CB02C1" w:rsidRDefault="00702BF5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30" w:lineRule="exact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C706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159,68</w:t>
            </w:r>
            <w:r w:rsidR="00647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6A8B580B" w14:textId="77777777" w:rsidR="005524DA" w:rsidRPr="00C55DE1" w:rsidRDefault="005524DA" w:rsidP="005524DA">
      <w:pPr>
        <w:pStyle w:val="block"/>
        <w:spacing w:after="0" w:line="192" w:lineRule="auto"/>
        <w:ind w:left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1"/>
        <w:gridCol w:w="1193"/>
        <w:gridCol w:w="255"/>
        <w:gridCol w:w="1212"/>
        <w:gridCol w:w="245"/>
        <w:gridCol w:w="1101"/>
        <w:gridCol w:w="252"/>
        <w:gridCol w:w="994"/>
      </w:tblGrid>
      <w:tr w:rsidR="005524DA" w:rsidRPr="00CB02C1" w14:paraId="1D0D3B6F" w14:textId="77777777" w:rsidTr="00512AFC">
        <w:trPr>
          <w:trHeight w:val="327"/>
          <w:tblHeader/>
        </w:trPr>
        <w:tc>
          <w:tcPr>
            <w:tcW w:w="3841" w:type="dxa"/>
            <w:shd w:val="clear" w:color="auto" w:fill="auto"/>
            <w:vAlign w:val="bottom"/>
          </w:tcPr>
          <w:p w14:paraId="2D20E041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2" w:type="dxa"/>
            <w:gridSpan w:val="7"/>
          </w:tcPr>
          <w:p w14:paraId="6147DD9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524DA" w:rsidRPr="00CB02C1" w14:paraId="1A62C21A" w14:textId="77777777" w:rsidTr="00512AFC">
        <w:trPr>
          <w:trHeight w:val="319"/>
          <w:tblHeader/>
        </w:trPr>
        <w:tc>
          <w:tcPr>
            <w:tcW w:w="3841" w:type="dxa"/>
            <w:shd w:val="clear" w:color="auto" w:fill="auto"/>
            <w:vAlign w:val="bottom"/>
          </w:tcPr>
          <w:p w14:paraId="1FADC6A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2" w:type="dxa"/>
            <w:gridSpan w:val="7"/>
          </w:tcPr>
          <w:p w14:paraId="68AB9AE9" w14:textId="0336DA24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A40F1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</w:tr>
      <w:tr w:rsidR="005524DA" w:rsidRPr="00CB02C1" w14:paraId="3A7761BB" w14:textId="77777777" w:rsidTr="00512AFC">
        <w:trPr>
          <w:trHeight w:val="366"/>
          <w:tblHeader/>
        </w:trPr>
        <w:tc>
          <w:tcPr>
            <w:tcW w:w="3841" w:type="dxa"/>
            <w:shd w:val="clear" w:color="auto" w:fill="auto"/>
            <w:vAlign w:val="bottom"/>
          </w:tcPr>
          <w:p w14:paraId="59BD10AC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5357D49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30143B74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5" w:type="dxa"/>
          </w:tcPr>
          <w:p w14:paraId="13399421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2F4784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7B7F24C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</w:tcPr>
          <w:p w14:paraId="06D71CA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05734B13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13DCE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0EBBA6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C41A372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2" w:type="dxa"/>
          </w:tcPr>
          <w:p w14:paraId="7D284BF0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DF63C63" w14:textId="77777777" w:rsidR="005524DA" w:rsidRPr="00CB02C1" w:rsidDel="00D43E7A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24DA" w:rsidRPr="00CB02C1" w14:paraId="0A489011" w14:textId="77777777" w:rsidTr="00512AFC">
        <w:trPr>
          <w:trHeight w:val="319"/>
          <w:tblHeader/>
        </w:trPr>
        <w:tc>
          <w:tcPr>
            <w:tcW w:w="3841" w:type="dxa"/>
            <w:shd w:val="clear" w:color="auto" w:fill="auto"/>
          </w:tcPr>
          <w:p w14:paraId="10ED0C84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2" w:type="dxa"/>
            <w:gridSpan w:val="7"/>
            <w:shd w:val="clear" w:color="auto" w:fill="auto"/>
          </w:tcPr>
          <w:p w14:paraId="7105E5A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24DA" w:rsidRPr="00CB02C1" w14:paraId="66F4FFFD" w14:textId="77777777" w:rsidTr="00512AFC">
        <w:trPr>
          <w:trHeight w:val="327"/>
        </w:trPr>
        <w:tc>
          <w:tcPr>
            <w:tcW w:w="3841" w:type="dxa"/>
            <w:shd w:val="clear" w:color="auto" w:fill="auto"/>
          </w:tcPr>
          <w:p w14:paraId="1CCB7F78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38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3" w:type="dxa"/>
            <w:shd w:val="clear" w:color="auto" w:fill="auto"/>
          </w:tcPr>
          <w:p w14:paraId="45E5E746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1FE6499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60A2D610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1FB0F5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78822D1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CAC9E31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53D97C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4DA" w:rsidRPr="00CB02C1" w14:paraId="0C017690" w14:textId="77777777" w:rsidTr="00512AFC">
        <w:trPr>
          <w:trHeight w:val="319"/>
        </w:trPr>
        <w:tc>
          <w:tcPr>
            <w:tcW w:w="3841" w:type="dxa"/>
            <w:shd w:val="clear" w:color="auto" w:fill="auto"/>
          </w:tcPr>
          <w:p w14:paraId="600D846B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3" w:type="dxa"/>
            <w:shd w:val="clear" w:color="auto" w:fill="auto"/>
          </w:tcPr>
          <w:p w14:paraId="019DF23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337,899</w:t>
            </w:r>
          </w:p>
        </w:tc>
        <w:tc>
          <w:tcPr>
            <w:tcW w:w="255" w:type="dxa"/>
          </w:tcPr>
          <w:p w14:paraId="2361C654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79024DA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869A312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37A1CFF8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5B41C2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9AA0EA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337,899</w:t>
            </w:r>
          </w:p>
        </w:tc>
      </w:tr>
      <w:tr w:rsidR="005524DA" w:rsidRPr="00CB02C1" w14:paraId="6A60CA7F" w14:textId="77777777" w:rsidTr="00512AFC">
        <w:trPr>
          <w:trHeight w:val="319"/>
        </w:trPr>
        <w:tc>
          <w:tcPr>
            <w:tcW w:w="3841" w:type="dxa"/>
            <w:shd w:val="clear" w:color="auto" w:fill="auto"/>
          </w:tcPr>
          <w:p w14:paraId="2F2E2DE2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19A2FA1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774,938</w:t>
            </w:r>
          </w:p>
        </w:tc>
        <w:tc>
          <w:tcPr>
            <w:tcW w:w="255" w:type="dxa"/>
          </w:tcPr>
          <w:p w14:paraId="1C6106AB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1499E72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0504A7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34582E8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CBBE9A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FFF90B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774,938</w:t>
            </w:r>
          </w:p>
        </w:tc>
      </w:tr>
      <w:tr w:rsidR="005524DA" w:rsidRPr="00CB02C1" w14:paraId="73719A13" w14:textId="77777777" w:rsidTr="00512AFC">
        <w:trPr>
          <w:trHeight w:val="319"/>
        </w:trPr>
        <w:tc>
          <w:tcPr>
            <w:tcW w:w="3841" w:type="dxa"/>
            <w:shd w:val="clear" w:color="auto" w:fill="auto"/>
          </w:tcPr>
          <w:p w14:paraId="1E45658C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6755658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5225CD2E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F3D3A53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11,464</w:t>
            </w:r>
          </w:p>
        </w:tc>
        <w:tc>
          <w:tcPr>
            <w:tcW w:w="245" w:type="dxa"/>
          </w:tcPr>
          <w:p w14:paraId="3AF3491C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2248918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50410DB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807847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11,464</w:t>
            </w:r>
          </w:p>
        </w:tc>
      </w:tr>
      <w:tr w:rsidR="005524DA" w:rsidRPr="00CB02C1" w14:paraId="1DCB2544" w14:textId="77777777" w:rsidTr="00512AFC">
        <w:trPr>
          <w:trHeight w:val="310"/>
        </w:trPr>
        <w:tc>
          <w:tcPr>
            <w:tcW w:w="3841" w:type="dxa"/>
            <w:shd w:val="clear" w:color="auto" w:fill="auto"/>
          </w:tcPr>
          <w:p w14:paraId="6830CAB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32DE3D4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2E1A25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751E8DE4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82,263</w:t>
            </w:r>
          </w:p>
        </w:tc>
        <w:tc>
          <w:tcPr>
            <w:tcW w:w="245" w:type="dxa"/>
          </w:tcPr>
          <w:p w14:paraId="3036684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324C313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00892E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3F94B50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82,263</w:t>
            </w:r>
          </w:p>
        </w:tc>
      </w:tr>
      <w:tr w:rsidR="005524DA" w:rsidRPr="00CB02C1" w14:paraId="5378EBED" w14:textId="77777777" w:rsidTr="00512AFC">
        <w:trPr>
          <w:trHeight w:val="319"/>
        </w:trPr>
        <w:tc>
          <w:tcPr>
            <w:tcW w:w="3841" w:type="dxa"/>
            <w:shd w:val="clear" w:color="auto" w:fill="auto"/>
          </w:tcPr>
          <w:p w14:paraId="1561561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3" w:type="dxa"/>
            <w:shd w:val="clear" w:color="auto" w:fill="auto"/>
          </w:tcPr>
          <w:p w14:paraId="523015D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9C25AAE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01D97EE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A5A73A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1B14BB78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35,097</w:t>
            </w:r>
          </w:p>
        </w:tc>
        <w:tc>
          <w:tcPr>
            <w:tcW w:w="252" w:type="dxa"/>
          </w:tcPr>
          <w:p w14:paraId="0568BB98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DF17742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35,097</w:t>
            </w:r>
          </w:p>
        </w:tc>
      </w:tr>
      <w:tr w:rsidR="005524DA" w:rsidRPr="00CB02C1" w14:paraId="02F98909" w14:textId="77777777" w:rsidTr="00512AFC">
        <w:trPr>
          <w:trHeight w:val="319"/>
        </w:trPr>
        <w:tc>
          <w:tcPr>
            <w:tcW w:w="3841" w:type="dxa"/>
            <w:shd w:val="clear" w:color="auto" w:fill="auto"/>
          </w:tcPr>
          <w:p w14:paraId="60FFD1D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512210C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22EA7CC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8C2D4D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56CD69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3B710A1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  <w:tc>
          <w:tcPr>
            <w:tcW w:w="252" w:type="dxa"/>
          </w:tcPr>
          <w:p w14:paraId="7A9CE6C6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04E32A3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</w:tr>
      <w:tr w:rsidR="005524DA" w:rsidRPr="00CB02C1" w14:paraId="556671B2" w14:textId="77777777" w:rsidTr="00512AFC">
        <w:trPr>
          <w:trHeight w:val="145"/>
        </w:trPr>
        <w:tc>
          <w:tcPr>
            <w:tcW w:w="3841" w:type="dxa"/>
            <w:shd w:val="clear" w:color="auto" w:fill="auto"/>
          </w:tcPr>
          <w:p w14:paraId="3A0ACE73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4B9EE3C0" w14:textId="77777777" w:rsidR="005524DA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9422A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1,112,837</w:t>
            </w:r>
          </w:p>
        </w:tc>
        <w:tc>
          <w:tcPr>
            <w:tcW w:w="255" w:type="dxa"/>
          </w:tcPr>
          <w:p w14:paraId="33023BB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77B95CD3" w14:textId="77777777" w:rsidR="005524DA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2B1532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93,727</w:t>
            </w:r>
          </w:p>
        </w:tc>
        <w:tc>
          <w:tcPr>
            <w:tcW w:w="245" w:type="dxa"/>
          </w:tcPr>
          <w:p w14:paraId="18D8F376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5600B69B" w14:textId="77777777" w:rsidR="005524DA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6A2FB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41,227</w:t>
            </w:r>
          </w:p>
        </w:tc>
        <w:tc>
          <w:tcPr>
            <w:tcW w:w="252" w:type="dxa"/>
          </w:tcPr>
          <w:p w14:paraId="28B6B19E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3C8BE5D" w14:textId="77777777" w:rsidR="005524DA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3B9F98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1,247,791</w:t>
            </w:r>
          </w:p>
        </w:tc>
      </w:tr>
      <w:tr w:rsidR="005524DA" w:rsidRPr="00CB02C1" w14:paraId="59AE7686" w14:textId="77777777" w:rsidTr="00512AFC">
        <w:trPr>
          <w:trHeight w:val="311"/>
        </w:trPr>
        <w:tc>
          <w:tcPr>
            <w:tcW w:w="3841" w:type="dxa"/>
            <w:shd w:val="clear" w:color="auto" w:fill="auto"/>
          </w:tcPr>
          <w:p w14:paraId="56248D9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535877C0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(32,332)</w:t>
            </w:r>
          </w:p>
        </w:tc>
        <w:tc>
          <w:tcPr>
            <w:tcW w:w="255" w:type="dxa"/>
          </w:tcPr>
          <w:p w14:paraId="03F6ECC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32E7251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(1,581)</w:t>
            </w:r>
          </w:p>
        </w:tc>
        <w:tc>
          <w:tcPr>
            <w:tcW w:w="245" w:type="dxa"/>
          </w:tcPr>
          <w:p w14:paraId="68872BD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24AA99D3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(5,011)</w:t>
            </w:r>
          </w:p>
        </w:tc>
        <w:tc>
          <w:tcPr>
            <w:tcW w:w="252" w:type="dxa"/>
          </w:tcPr>
          <w:p w14:paraId="3FDBF3A4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EB90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(38,924)</w:t>
            </w:r>
          </w:p>
        </w:tc>
      </w:tr>
      <w:tr w:rsidR="005524DA" w:rsidRPr="00CB02C1" w14:paraId="3D746A1B" w14:textId="77777777" w:rsidTr="00512AFC">
        <w:trPr>
          <w:trHeight w:val="319"/>
        </w:trPr>
        <w:tc>
          <w:tcPr>
            <w:tcW w:w="3841" w:type="dxa"/>
            <w:shd w:val="clear" w:color="auto" w:fill="auto"/>
          </w:tcPr>
          <w:p w14:paraId="1505D91C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6C644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1,080,505</w:t>
            </w:r>
          </w:p>
        </w:tc>
        <w:tc>
          <w:tcPr>
            <w:tcW w:w="255" w:type="dxa"/>
          </w:tcPr>
          <w:p w14:paraId="2DD0CFE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5C443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92,146</w:t>
            </w:r>
          </w:p>
        </w:tc>
        <w:tc>
          <w:tcPr>
            <w:tcW w:w="245" w:type="dxa"/>
          </w:tcPr>
          <w:p w14:paraId="4407204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DE06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36,216</w:t>
            </w:r>
          </w:p>
        </w:tc>
        <w:tc>
          <w:tcPr>
            <w:tcW w:w="252" w:type="dxa"/>
          </w:tcPr>
          <w:p w14:paraId="72472B2E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07A66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1,208,867</w:t>
            </w:r>
          </w:p>
        </w:tc>
      </w:tr>
    </w:tbl>
    <w:p w14:paraId="4DEDDC83" w14:textId="77777777" w:rsidR="005524DA" w:rsidRPr="00B63A7A" w:rsidRDefault="005524DA" w:rsidP="005524DA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5524DA" w:rsidRPr="00B63A7A" w14:paraId="58CF4B47" w14:textId="77777777" w:rsidTr="00512AFC">
        <w:trPr>
          <w:tblHeader/>
        </w:trPr>
        <w:tc>
          <w:tcPr>
            <w:tcW w:w="3573" w:type="dxa"/>
            <w:vAlign w:val="bottom"/>
          </w:tcPr>
          <w:p w14:paraId="39317391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6" w:name="_Hlk70937690"/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ผล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</w:tcPr>
          <w:p w14:paraId="392B63AF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9BFA87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AE6F19A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4DA" w:rsidRPr="00B63A7A" w14:paraId="0C5F3B6A" w14:textId="77777777" w:rsidTr="00512AFC">
        <w:trPr>
          <w:tblHeader/>
        </w:trPr>
        <w:tc>
          <w:tcPr>
            <w:tcW w:w="3573" w:type="dxa"/>
            <w:vAlign w:val="bottom"/>
          </w:tcPr>
          <w:p w14:paraId="2387D4B0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</w:tcPr>
          <w:p w14:paraId="2CF71B03" w14:textId="029AE61D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D408F9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690BDA" w14:textId="7936D97A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3F88A68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E273F4" w14:textId="2A8D1DC3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A8705A5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F07904" w14:textId="70A3E726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524DA" w:rsidRPr="00B63A7A" w14:paraId="5FC6339B" w14:textId="77777777" w:rsidTr="00512AFC">
        <w:trPr>
          <w:tblHeader/>
        </w:trPr>
        <w:tc>
          <w:tcPr>
            <w:tcW w:w="3573" w:type="dxa"/>
          </w:tcPr>
          <w:p w14:paraId="3C770462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CF00A41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24DA" w:rsidRPr="00B63A7A" w14:paraId="1A08F53D" w14:textId="77777777" w:rsidTr="00512AFC">
        <w:tc>
          <w:tcPr>
            <w:tcW w:w="3573" w:type="dxa"/>
          </w:tcPr>
          <w:p w14:paraId="51B6B2E6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68FA097A" w14:textId="2B7E4FC9" w:rsidR="005524DA" w:rsidRPr="00B63A7A" w:rsidRDefault="00C706E8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0704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07042" w:rsidRPr="00E07042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270" w:type="dxa"/>
          </w:tcPr>
          <w:p w14:paraId="5B4A8B0C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5439E" w14:textId="5B798CE8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5,148</w:t>
            </w:r>
          </w:p>
        </w:tc>
        <w:tc>
          <w:tcPr>
            <w:tcW w:w="236" w:type="dxa"/>
          </w:tcPr>
          <w:p w14:paraId="0BBFF2B2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CE5886" w14:textId="2BA75DF3" w:rsidR="005524DA" w:rsidRPr="00B63A7A" w:rsidRDefault="00C706E8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E0D81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0C015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026FFEB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34C227" w14:textId="641CA9E5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5,395</w:t>
            </w:r>
          </w:p>
        </w:tc>
      </w:tr>
      <w:bookmarkEnd w:id="6"/>
    </w:tbl>
    <w:p w14:paraId="64B4D8F0" w14:textId="77777777" w:rsidR="005524DA" w:rsidRPr="00B63A7A" w:rsidRDefault="005524DA" w:rsidP="005524DA">
      <w:pPr>
        <w:rPr>
          <w:rFonts w:asciiTheme="majorBidi" w:hAnsiTheme="majorBidi" w:cstheme="majorBidi"/>
          <w:b/>
          <w:sz w:val="28"/>
          <w:szCs w:val="28"/>
        </w:rPr>
      </w:pPr>
    </w:p>
    <w:p w14:paraId="08F34D60" w14:textId="3A46F8A7" w:rsidR="005524DA" w:rsidRPr="00B63A7A" w:rsidRDefault="005524DA" w:rsidP="005524DA">
      <w:pPr>
        <w:ind w:firstLine="540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Pr="00B63A7A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5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C706E8">
        <w:rPr>
          <w:rFonts w:asciiTheme="majorBidi" w:hAnsiTheme="majorBidi" w:cstheme="majorBidi"/>
          <w:bCs/>
          <w:sz w:val="28"/>
          <w:szCs w:val="28"/>
        </w:rPr>
        <w:t>1 - 7</w:t>
      </w:r>
      <w:r w:rsidRPr="00C706E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706E8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31 </w:t>
      </w:r>
      <w:r w:rsidRPr="00B63A7A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ธันวาคม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2144B3">
        <w:rPr>
          <w:rFonts w:asciiTheme="majorBidi" w:hAnsiTheme="majorBidi" w:cstheme="majorBidi"/>
          <w:bCs/>
          <w:i/>
          <w:iCs/>
          <w:sz w:val="28"/>
          <w:szCs w:val="28"/>
        </w:rPr>
        <w:t>4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>: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>1 - 7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ปี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17773283" w14:textId="52D99C70" w:rsidR="005524DA" w:rsidRDefault="005524DA">
      <w:pPr>
        <w:rPr>
          <w:rFonts w:ascii="Angsana New" w:hAnsi="Angsana New"/>
          <w:sz w:val="24"/>
          <w:szCs w:val="24"/>
        </w:rPr>
      </w:pPr>
    </w:p>
    <w:p w14:paraId="15FBDE20" w14:textId="77777777" w:rsidR="00091A67" w:rsidRPr="00CB02C1" w:rsidRDefault="00091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EEA8B9D" w14:textId="2C10A7A3" w:rsidR="00CF4477" w:rsidRPr="00CB02C1" w:rsidRDefault="00E0673E" w:rsidP="00CB5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lastRenderedPageBreak/>
        <w:t>6</w:t>
      </w:r>
      <w:r w:rsidR="00CB59BE" w:rsidRPr="00CB02C1">
        <w:rPr>
          <w:rFonts w:asciiTheme="majorBidi" w:hAnsiTheme="majorBidi" w:cstheme="majorBidi"/>
          <w:b/>
          <w:bCs/>
          <w:sz w:val="28"/>
          <w:szCs w:val="28"/>
        </w:rPr>
        <w:tab/>
      </w:r>
      <w:r w:rsidR="00CF4477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ลูกหนี้</w:t>
      </w:r>
      <w:r w:rsidRPr="00CB02C1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เงินให้สินเชื่ออื่น</w:t>
      </w:r>
    </w:p>
    <w:p w14:paraId="2A7FE4AA" w14:textId="4ACC4E9D" w:rsidR="00E0673E" w:rsidRPr="00CB02C1" w:rsidRDefault="00E0673E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1A43AA9" w14:textId="4E11674C" w:rsidR="00E0673E" w:rsidRPr="00CB02C1" w:rsidRDefault="00E0673E" w:rsidP="00E0673E">
      <w:pPr>
        <w:tabs>
          <w:tab w:val="clear" w:pos="680"/>
          <w:tab w:val="left" w:pos="720"/>
        </w:tabs>
        <w:ind w:left="540" w:right="378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sz w:val="28"/>
          <w:szCs w:val="28"/>
          <w:cs/>
        </w:rPr>
        <w:t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ู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กค้ารายย่อย ณ วันที่</w:t>
      </w:r>
      <w:r w:rsidRPr="00CB02C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  <w:cs/>
        </w:rPr>
        <w:br/>
      </w:r>
      <w:r w:rsidR="005524DA"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5524DA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Pr="00CB02C1">
        <w:rPr>
          <w:rFonts w:asciiTheme="majorBidi" w:hAnsiTheme="majorBidi" w:cstheme="majorBidi"/>
          <w:bCs/>
          <w:sz w:val="28"/>
          <w:szCs w:val="28"/>
        </w:rPr>
        <w:t>256</w:t>
      </w:r>
      <w:r w:rsidR="005524DA">
        <w:rPr>
          <w:rFonts w:asciiTheme="majorBidi" w:hAnsiTheme="majorBidi" w:cstheme="majorBidi"/>
          <w:bCs/>
          <w:sz w:val="28"/>
          <w:szCs w:val="28"/>
        </w:rPr>
        <w:t>5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CB02C1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CB02C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</w:t>
      </w:r>
      <w:r w:rsidR="005524DA">
        <w:rPr>
          <w:rFonts w:asciiTheme="majorBidi" w:hAnsiTheme="majorBidi" w:cstheme="majorBidi"/>
          <w:bCs/>
          <w:sz w:val="28"/>
          <w:szCs w:val="28"/>
        </w:rPr>
        <w:t>4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สรุปได้ดังนี้</w:t>
      </w:r>
    </w:p>
    <w:p w14:paraId="446B4D78" w14:textId="77777777" w:rsidR="00E0673E" w:rsidRPr="00CB02C1" w:rsidRDefault="00E0673E" w:rsidP="00E0673E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4"/>
        <w:gridCol w:w="1167"/>
        <w:gridCol w:w="269"/>
        <w:gridCol w:w="1258"/>
        <w:gridCol w:w="236"/>
        <w:gridCol w:w="1201"/>
        <w:gridCol w:w="269"/>
        <w:gridCol w:w="1170"/>
      </w:tblGrid>
      <w:tr w:rsidR="00E0673E" w:rsidRPr="00CB02C1" w14:paraId="7066EF03" w14:textId="77777777" w:rsidTr="00757B61">
        <w:trPr>
          <w:trHeight w:val="301"/>
          <w:tblHeader/>
        </w:trPr>
        <w:tc>
          <w:tcPr>
            <w:tcW w:w="3564" w:type="dxa"/>
          </w:tcPr>
          <w:p w14:paraId="6387D9F8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</w:tcPr>
          <w:p w14:paraId="6DC1F614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0A4830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14:paraId="36803B12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73E" w:rsidRPr="00CB02C1" w14:paraId="52F88D98" w14:textId="77777777" w:rsidTr="00757B61">
        <w:trPr>
          <w:trHeight w:val="301"/>
          <w:tblHeader/>
        </w:trPr>
        <w:tc>
          <w:tcPr>
            <w:tcW w:w="3564" w:type="dxa"/>
          </w:tcPr>
          <w:p w14:paraId="37EC3F40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D434925" w14:textId="2C53E9F5" w:rsidR="00E0673E" w:rsidRPr="00CB02C1" w:rsidRDefault="005524D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9" w:type="dxa"/>
          </w:tcPr>
          <w:p w14:paraId="195A1AE9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30C729E6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639F1A72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1" w:type="dxa"/>
          </w:tcPr>
          <w:p w14:paraId="69C66299" w14:textId="6366EC73" w:rsidR="00E0673E" w:rsidRPr="00CB02C1" w:rsidRDefault="005524D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9" w:type="dxa"/>
          </w:tcPr>
          <w:p w14:paraId="7AC189F4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D657F0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0673E" w:rsidRPr="00CB02C1" w14:paraId="4321D6BF" w14:textId="77777777" w:rsidTr="00757B61">
        <w:trPr>
          <w:trHeight w:val="301"/>
          <w:tblHeader/>
        </w:trPr>
        <w:tc>
          <w:tcPr>
            <w:tcW w:w="3564" w:type="dxa"/>
          </w:tcPr>
          <w:p w14:paraId="245CE05B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A17B843" w14:textId="3057EBB0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24D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1B049478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19C086EE" w14:textId="7B1C7658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24D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A0508F1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E34CD07" w14:textId="0C9DC633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24D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4AAA90AF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7D6F41" w14:textId="16ABA23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24D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0673E" w:rsidRPr="00CB02C1" w14:paraId="6F370A89" w14:textId="77777777" w:rsidTr="00757B61">
        <w:trPr>
          <w:trHeight w:val="301"/>
          <w:tblHeader/>
        </w:trPr>
        <w:tc>
          <w:tcPr>
            <w:tcW w:w="3564" w:type="dxa"/>
          </w:tcPr>
          <w:p w14:paraId="043837D4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70" w:type="dxa"/>
            <w:gridSpan w:val="7"/>
          </w:tcPr>
          <w:p w14:paraId="7BC27CB4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673E" w:rsidRPr="00CB02C1" w14:paraId="08BE1873" w14:textId="77777777" w:rsidTr="00757B61">
        <w:trPr>
          <w:trHeight w:val="344"/>
        </w:trPr>
        <w:tc>
          <w:tcPr>
            <w:tcW w:w="3564" w:type="dxa"/>
          </w:tcPr>
          <w:p w14:paraId="2D9C216E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67" w:type="dxa"/>
          </w:tcPr>
          <w:p w14:paraId="59BB55F2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2DD0EB8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58A483C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022A1F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F16CFA3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9287B07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049B13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7B61" w:rsidRPr="00CB02C1" w14:paraId="57A148C7" w14:textId="77777777" w:rsidTr="00757B61">
        <w:trPr>
          <w:trHeight w:val="335"/>
        </w:trPr>
        <w:tc>
          <w:tcPr>
            <w:tcW w:w="3564" w:type="dxa"/>
          </w:tcPr>
          <w:p w14:paraId="7FBCA082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ลูกหนี้ผ่อนชำระค่าเบี้ยประกัน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</w:tcPr>
          <w:p w14:paraId="026685EE" w14:textId="743FD4E5" w:rsidR="00757B61" w:rsidRPr="00CB02C1" w:rsidRDefault="003F548E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4,198</w:t>
            </w:r>
          </w:p>
        </w:tc>
        <w:tc>
          <w:tcPr>
            <w:tcW w:w="269" w:type="dxa"/>
          </w:tcPr>
          <w:p w14:paraId="322CA1C0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546159F" w14:textId="48EFDD0B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  <w:tc>
          <w:tcPr>
            <w:tcW w:w="236" w:type="dxa"/>
          </w:tcPr>
          <w:p w14:paraId="1CB8618F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8837AE5" w14:textId="2801DFDD" w:rsidR="00757B61" w:rsidRPr="00CB02C1" w:rsidRDefault="007541BC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4,198</w:t>
            </w:r>
          </w:p>
        </w:tc>
        <w:tc>
          <w:tcPr>
            <w:tcW w:w="269" w:type="dxa"/>
          </w:tcPr>
          <w:p w14:paraId="170E9C21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8857E9" w14:textId="1171EA0E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757B61" w:rsidRPr="00CB02C1" w14:paraId="732ED314" w14:textId="77777777" w:rsidTr="00757B61">
        <w:trPr>
          <w:trHeight w:val="344"/>
        </w:trPr>
        <w:tc>
          <w:tcPr>
            <w:tcW w:w="3564" w:type="dxa"/>
          </w:tcPr>
          <w:p w14:paraId="6171F0E7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B33BC5C" w14:textId="60A7EDCB" w:rsidR="00757B61" w:rsidRPr="00CB02C1" w:rsidRDefault="007541BC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268,877</w:t>
            </w:r>
          </w:p>
        </w:tc>
        <w:tc>
          <w:tcPr>
            <w:tcW w:w="269" w:type="dxa"/>
          </w:tcPr>
          <w:p w14:paraId="3ACE0B96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D9F3E34" w14:textId="34FFD0DA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170,192</w:t>
            </w:r>
          </w:p>
        </w:tc>
        <w:tc>
          <w:tcPr>
            <w:tcW w:w="236" w:type="dxa"/>
          </w:tcPr>
          <w:p w14:paraId="31221A06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44D1673" w14:textId="7B8CB7BE" w:rsidR="00757B61" w:rsidRPr="00CB02C1" w:rsidRDefault="00291443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C62EB15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E14C0A" w14:textId="5A2CCC16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7B61" w:rsidRPr="00CB02C1" w14:paraId="65B71777" w14:textId="77777777" w:rsidTr="00757B61">
        <w:trPr>
          <w:trHeight w:val="344"/>
        </w:trPr>
        <w:tc>
          <w:tcPr>
            <w:tcW w:w="3564" w:type="dxa"/>
          </w:tcPr>
          <w:p w14:paraId="66648FFD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AF4C224" w14:textId="7EDEA041" w:rsidR="00757B61" w:rsidRPr="00CB02C1" w:rsidRDefault="007541BC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273,075</w:t>
            </w:r>
          </w:p>
        </w:tc>
        <w:tc>
          <w:tcPr>
            <w:tcW w:w="269" w:type="dxa"/>
          </w:tcPr>
          <w:p w14:paraId="5AC8A1C3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DF2A901" w14:textId="54FC1D93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174,085</w:t>
            </w:r>
          </w:p>
        </w:tc>
        <w:tc>
          <w:tcPr>
            <w:tcW w:w="236" w:type="dxa"/>
          </w:tcPr>
          <w:p w14:paraId="414A6C2C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5F24A189" w14:textId="4646FDC8" w:rsidR="00757B61" w:rsidRPr="00CB02C1" w:rsidRDefault="00291443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4,198</w:t>
            </w:r>
          </w:p>
        </w:tc>
        <w:tc>
          <w:tcPr>
            <w:tcW w:w="269" w:type="dxa"/>
          </w:tcPr>
          <w:p w14:paraId="1B55DE89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46F879" w14:textId="039E6042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757B61" w:rsidRPr="00CB02C1" w14:paraId="0FB87A8F" w14:textId="77777777" w:rsidTr="00757B61">
        <w:trPr>
          <w:trHeight w:val="680"/>
        </w:trPr>
        <w:tc>
          <w:tcPr>
            <w:tcW w:w="3564" w:type="dxa"/>
          </w:tcPr>
          <w:p w14:paraId="3C0C2472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38DEF8B0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BB8E90E" w14:textId="77777777" w:rsidR="00757B6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0BC554" w14:textId="71B7437F" w:rsidR="00757B61" w:rsidRPr="00CB02C1" w:rsidRDefault="007541BC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(4,312)</w:t>
            </w:r>
          </w:p>
        </w:tc>
        <w:tc>
          <w:tcPr>
            <w:tcW w:w="269" w:type="dxa"/>
          </w:tcPr>
          <w:p w14:paraId="169DE748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7077D32" w14:textId="77777777" w:rsidR="00757B6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10DA60" w14:textId="255ADD7A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(2,951)</w:t>
            </w:r>
          </w:p>
        </w:tc>
        <w:tc>
          <w:tcPr>
            <w:tcW w:w="236" w:type="dxa"/>
          </w:tcPr>
          <w:p w14:paraId="1E9653D1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DE42E5F" w14:textId="77777777" w:rsidR="00757B6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916CE" w14:textId="33023DFD" w:rsidR="00757B61" w:rsidRPr="00CB02C1" w:rsidRDefault="00291443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(1,073)</w:t>
            </w:r>
          </w:p>
        </w:tc>
        <w:tc>
          <w:tcPr>
            <w:tcW w:w="269" w:type="dxa"/>
          </w:tcPr>
          <w:p w14:paraId="2A6CE462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DF658B" w14:textId="77777777" w:rsidR="00757B6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EBE4E1" w14:textId="2E476DB9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(971)</w:t>
            </w:r>
          </w:p>
        </w:tc>
      </w:tr>
      <w:tr w:rsidR="00757B61" w:rsidRPr="00CB02C1" w14:paraId="16DC4A6E" w14:textId="77777777" w:rsidTr="00757B61">
        <w:trPr>
          <w:trHeight w:val="335"/>
        </w:trPr>
        <w:tc>
          <w:tcPr>
            <w:tcW w:w="3564" w:type="dxa"/>
          </w:tcPr>
          <w:p w14:paraId="33428C3A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B0A6377" w14:textId="15D8EC4A" w:rsidR="00757B61" w:rsidRPr="00CB02C1" w:rsidRDefault="007541BC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268,763</w:t>
            </w:r>
          </w:p>
        </w:tc>
        <w:tc>
          <w:tcPr>
            <w:tcW w:w="269" w:type="dxa"/>
          </w:tcPr>
          <w:p w14:paraId="78969043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32957D8" w14:textId="29EF63E5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171,134</w:t>
            </w:r>
          </w:p>
        </w:tc>
        <w:tc>
          <w:tcPr>
            <w:tcW w:w="236" w:type="dxa"/>
          </w:tcPr>
          <w:p w14:paraId="241BDCE7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BF63ED1" w14:textId="57A6255E" w:rsidR="00757B61" w:rsidRPr="00CB02C1" w:rsidRDefault="00291443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3,125</w:t>
            </w:r>
          </w:p>
        </w:tc>
        <w:tc>
          <w:tcPr>
            <w:tcW w:w="269" w:type="dxa"/>
          </w:tcPr>
          <w:p w14:paraId="10D4BAE9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132E19" w14:textId="05491F2A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</w:tr>
      <w:tr w:rsidR="00757B61" w:rsidRPr="00CB02C1" w14:paraId="602D1162" w14:textId="77777777" w:rsidTr="00757B61">
        <w:trPr>
          <w:trHeight w:val="344"/>
        </w:trPr>
        <w:tc>
          <w:tcPr>
            <w:tcW w:w="3564" w:type="dxa"/>
          </w:tcPr>
          <w:p w14:paraId="1C200D2B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4A5EEBC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CC45A0B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3BF373B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B6A71A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1F357407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0B0F361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75AAF9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7B61" w:rsidRPr="00CB02C1" w14:paraId="235BE095" w14:textId="77777777" w:rsidTr="00757B61">
        <w:trPr>
          <w:trHeight w:val="335"/>
        </w:trPr>
        <w:tc>
          <w:tcPr>
            <w:tcW w:w="3564" w:type="dxa"/>
          </w:tcPr>
          <w:p w14:paraId="3C00D16A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167" w:type="dxa"/>
          </w:tcPr>
          <w:p w14:paraId="066EB02B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F69213C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F2CDCCD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1F94CA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19BEDEF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603E0E4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73011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7B61" w:rsidRPr="00CB02C1" w14:paraId="5243D3A9" w14:textId="77777777" w:rsidTr="00757B61">
        <w:trPr>
          <w:trHeight w:val="344"/>
        </w:trPr>
        <w:tc>
          <w:tcPr>
            <w:tcW w:w="3564" w:type="dxa"/>
          </w:tcPr>
          <w:p w14:paraId="16C376E5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7" w:type="dxa"/>
          </w:tcPr>
          <w:p w14:paraId="63B4DC99" w14:textId="5F114D8D" w:rsidR="00757B61" w:rsidRPr="00CB02C1" w:rsidRDefault="00291443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11,202</w:t>
            </w:r>
          </w:p>
        </w:tc>
        <w:tc>
          <w:tcPr>
            <w:tcW w:w="269" w:type="dxa"/>
          </w:tcPr>
          <w:p w14:paraId="2C7FB645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A8042FE" w14:textId="5FD8021C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14,192</w:t>
            </w:r>
          </w:p>
        </w:tc>
        <w:tc>
          <w:tcPr>
            <w:tcW w:w="236" w:type="dxa"/>
          </w:tcPr>
          <w:p w14:paraId="6596E084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830046A" w14:textId="562B2465" w:rsidR="00757B61" w:rsidRPr="00CB02C1" w:rsidRDefault="002228C7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52635E5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EE4E6E" w14:textId="613D3046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7B61" w:rsidRPr="00CB02C1" w14:paraId="10D462C3" w14:textId="77777777" w:rsidTr="00757B61">
        <w:trPr>
          <w:trHeight w:val="680"/>
        </w:trPr>
        <w:tc>
          <w:tcPr>
            <w:tcW w:w="3564" w:type="dxa"/>
          </w:tcPr>
          <w:p w14:paraId="0F1BE46C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C16B789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EF27D2A" w14:textId="77777777" w:rsidR="00757B6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5EEC91" w14:textId="7F0F16FD" w:rsidR="00757B61" w:rsidRPr="00CB02C1" w:rsidRDefault="00291443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28C7">
              <w:rPr>
                <w:rFonts w:asciiTheme="majorBidi" w:hAnsiTheme="majorBidi" w:cstheme="majorBidi"/>
                <w:sz w:val="28"/>
                <w:szCs w:val="28"/>
              </w:rPr>
              <w:t>393)</w:t>
            </w:r>
          </w:p>
        </w:tc>
        <w:tc>
          <w:tcPr>
            <w:tcW w:w="269" w:type="dxa"/>
          </w:tcPr>
          <w:p w14:paraId="05A66F64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CD5D5AB" w14:textId="77777777" w:rsidR="00757B6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A9A378" w14:textId="3272F7BC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(336)</w:t>
            </w:r>
          </w:p>
        </w:tc>
        <w:tc>
          <w:tcPr>
            <w:tcW w:w="236" w:type="dxa"/>
          </w:tcPr>
          <w:p w14:paraId="3CF101B8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832AE11" w14:textId="77777777" w:rsidR="00757B6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C11CA8" w14:textId="4B4CC6F3" w:rsidR="00757B61" w:rsidRPr="00CB02C1" w:rsidRDefault="002228C7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47564C5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71D91B" w14:textId="77777777" w:rsidR="00757B6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FB7C16" w14:textId="41A294F5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7B61" w:rsidRPr="00CB02C1" w14:paraId="4BE0B41F" w14:textId="77777777" w:rsidTr="00757B61">
        <w:trPr>
          <w:trHeight w:val="335"/>
        </w:trPr>
        <w:tc>
          <w:tcPr>
            <w:tcW w:w="3564" w:type="dxa"/>
          </w:tcPr>
          <w:p w14:paraId="3EDD959A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5C108B7" w14:textId="264D5EE1" w:rsidR="00757B61" w:rsidRPr="00CB02C1" w:rsidRDefault="002228C7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10,809</w:t>
            </w:r>
          </w:p>
        </w:tc>
        <w:tc>
          <w:tcPr>
            <w:tcW w:w="269" w:type="dxa"/>
          </w:tcPr>
          <w:p w14:paraId="6978312A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3030C8C" w14:textId="7F96AF73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13,856</w:t>
            </w:r>
          </w:p>
        </w:tc>
        <w:tc>
          <w:tcPr>
            <w:tcW w:w="236" w:type="dxa"/>
          </w:tcPr>
          <w:p w14:paraId="67052D1A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4CA01AE8" w14:textId="5B792D05" w:rsidR="00757B61" w:rsidRPr="00CB02C1" w:rsidRDefault="002228C7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53515AA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8CFD5D" w14:textId="15396508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57B61" w:rsidRPr="00CB02C1" w14:paraId="36F0864F" w14:textId="77777777" w:rsidTr="00757B61">
        <w:trPr>
          <w:trHeight w:val="344"/>
        </w:trPr>
        <w:tc>
          <w:tcPr>
            <w:tcW w:w="3564" w:type="dxa"/>
          </w:tcPr>
          <w:p w14:paraId="066AF337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0013250" w14:textId="1716864E" w:rsidR="00757B61" w:rsidRPr="00CB02C1" w:rsidRDefault="002228C7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279,572</w:t>
            </w:r>
          </w:p>
        </w:tc>
        <w:tc>
          <w:tcPr>
            <w:tcW w:w="269" w:type="dxa"/>
          </w:tcPr>
          <w:p w14:paraId="58F3FCC7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33556B4" w14:textId="52D5CBE8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184,990</w:t>
            </w:r>
          </w:p>
        </w:tc>
        <w:tc>
          <w:tcPr>
            <w:tcW w:w="236" w:type="dxa"/>
          </w:tcPr>
          <w:p w14:paraId="504C0D42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0A57CF7" w14:textId="00979D25" w:rsidR="00757B61" w:rsidRPr="00CB02C1" w:rsidRDefault="002228C7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3,125</w:t>
            </w:r>
          </w:p>
        </w:tc>
        <w:tc>
          <w:tcPr>
            <w:tcW w:w="269" w:type="dxa"/>
          </w:tcPr>
          <w:p w14:paraId="37B7B6FE" w14:textId="77777777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F40F02" w14:textId="55E59835" w:rsidR="00757B61" w:rsidRPr="00CB02C1" w:rsidRDefault="00757B61" w:rsidP="0075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</w:tr>
    </w:tbl>
    <w:p w14:paraId="1AF0C3D7" w14:textId="77777777" w:rsidR="00E0673E" w:rsidRPr="00CB02C1" w:rsidRDefault="00E0673E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E5FE023" w14:textId="307EF628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31EAE1" w14:textId="77777777" w:rsidR="002D207F" w:rsidRPr="00CB02C1" w:rsidRDefault="002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F29C912" w14:textId="743A32DB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="006C3FEF"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6C3FEF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Pr="00CB02C1">
        <w:rPr>
          <w:rFonts w:asciiTheme="majorBidi" w:hAnsiTheme="majorBidi" w:cstheme="majorBidi"/>
          <w:sz w:val="28"/>
          <w:szCs w:val="28"/>
        </w:rPr>
        <w:t>256</w:t>
      </w:r>
      <w:r w:rsidR="006C3FEF">
        <w:rPr>
          <w:rFonts w:asciiTheme="majorBidi" w:hAnsiTheme="majorBidi" w:cstheme="majorBidi"/>
          <w:sz w:val="28"/>
          <w:szCs w:val="28"/>
        </w:rPr>
        <w:t>5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CB02C1">
        <w:rPr>
          <w:rFonts w:asciiTheme="majorBidi" w:hAnsiTheme="majorBidi" w:cstheme="majorBidi"/>
          <w:sz w:val="28"/>
          <w:szCs w:val="28"/>
        </w:rPr>
        <w:t xml:space="preserve">31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CB02C1">
        <w:rPr>
          <w:rFonts w:asciiTheme="majorBidi" w:hAnsiTheme="majorBidi" w:cstheme="majorBidi"/>
          <w:sz w:val="28"/>
          <w:szCs w:val="28"/>
        </w:rPr>
        <w:t>256</w:t>
      </w:r>
      <w:r w:rsidR="006C3FEF">
        <w:rPr>
          <w:rFonts w:asciiTheme="majorBidi" w:hAnsiTheme="majorBidi" w:cstheme="majorBidi"/>
          <w:sz w:val="28"/>
          <w:szCs w:val="28"/>
        </w:rPr>
        <w:t>4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ลูกหนี้</w:t>
      </w:r>
      <w:r w:rsidR="00317AD1" w:rsidRPr="00CB02C1">
        <w:rPr>
          <w:rFonts w:asciiTheme="majorBidi" w:hAnsiTheme="majorBidi" w:cstheme="majorBidi"/>
          <w:b/>
          <w:sz w:val="28"/>
          <w:szCs w:val="28"/>
          <w:cs/>
        </w:rPr>
        <w:br/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เงินให้สินเชื่ออื่น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CB02C1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3113B472" w14:textId="77777777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40"/>
        <w:gridCol w:w="1290"/>
        <w:gridCol w:w="236"/>
        <w:gridCol w:w="1281"/>
        <w:gridCol w:w="238"/>
        <w:gridCol w:w="1205"/>
      </w:tblGrid>
      <w:tr w:rsidR="00A93389" w:rsidRPr="00CB02C1" w14:paraId="69DEE347" w14:textId="77777777" w:rsidTr="004C26C6">
        <w:trPr>
          <w:trHeight w:val="368"/>
          <w:tblHeader/>
        </w:trPr>
        <w:tc>
          <w:tcPr>
            <w:tcW w:w="3330" w:type="dxa"/>
            <w:shd w:val="clear" w:color="auto" w:fill="auto"/>
            <w:vAlign w:val="bottom"/>
          </w:tcPr>
          <w:p w14:paraId="5BFE4B76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45A1C3BC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A93389" w:rsidRPr="00CB02C1" w14:paraId="7A9595E8" w14:textId="77777777" w:rsidTr="004C26C6">
        <w:trPr>
          <w:trHeight w:val="359"/>
          <w:tblHeader/>
        </w:trPr>
        <w:tc>
          <w:tcPr>
            <w:tcW w:w="3330" w:type="dxa"/>
            <w:shd w:val="clear" w:color="auto" w:fill="auto"/>
            <w:vAlign w:val="bottom"/>
          </w:tcPr>
          <w:p w14:paraId="26C20EC9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7DBDEF63" w14:textId="17528D1B" w:rsidR="00A93389" w:rsidRPr="00CB02C1" w:rsidRDefault="006C3FE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มีนาคม </w:t>
            </w:r>
            <w:r w:rsidR="00A93389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93389" w:rsidRPr="00CB02C1" w14:paraId="104AA826" w14:textId="77777777" w:rsidTr="004C26C6">
        <w:trPr>
          <w:trHeight w:val="60"/>
          <w:tblHeader/>
        </w:trPr>
        <w:tc>
          <w:tcPr>
            <w:tcW w:w="3330" w:type="dxa"/>
            <w:shd w:val="clear" w:color="auto" w:fill="auto"/>
            <w:vAlign w:val="bottom"/>
          </w:tcPr>
          <w:p w14:paraId="57A4E9AE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5908D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26A750FC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7BDA8C6A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0" w:type="dxa"/>
          </w:tcPr>
          <w:p w14:paraId="0A49B98B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95FC6DD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A5CDD0E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57995AF2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142CF4E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7B18F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03AD12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3313313B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025465ED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7AD6DF21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3AF160" w14:textId="77777777" w:rsidR="00A93389" w:rsidRPr="00CB02C1" w:rsidDel="00D43E7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3389" w:rsidRPr="00CB02C1" w14:paraId="2582C956" w14:textId="77777777" w:rsidTr="004C26C6">
        <w:trPr>
          <w:trHeight w:val="359"/>
          <w:tblHeader/>
        </w:trPr>
        <w:tc>
          <w:tcPr>
            <w:tcW w:w="3330" w:type="dxa"/>
            <w:shd w:val="clear" w:color="auto" w:fill="auto"/>
          </w:tcPr>
          <w:p w14:paraId="1B217D18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0" w:type="dxa"/>
            <w:gridSpan w:val="7"/>
            <w:shd w:val="clear" w:color="auto" w:fill="auto"/>
          </w:tcPr>
          <w:p w14:paraId="6EC8B98A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3389" w:rsidRPr="00CB02C1" w14:paraId="62D5F05A" w14:textId="77777777" w:rsidTr="004C26C6">
        <w:trPr>
          <w:trHeight w:val="380"/>
        </w:trPr>
        <w:tc>
          <w:tcPr>
            <w:tcW w:w="3330" w:type="dxa"/>
            <w:shd w:val="clear" w:color="auto" w:fill="auto"/>
          </w:tcPr>
          <w:p w14:paraId="2572B8CB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ผ่อนชำระค่าเบี้ย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</w:t>
            </w:r>
          </w:p>
        </w:tc>
        <w:tc>
          <w:tcPr>
            <w:tcW w:w="1350" w:type="dxa"/>
            <w:shd w:val="clear" w:color="auto" w:fill="auto"/>
          </w:tcPr>
          <w:p w14:paraId="3D280156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C825EC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36394DF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52E316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CDEA60B" w14:textId="37CE94CB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494F94C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22C917A" w14:textId="7A2DF9CE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7825" w:rsidRPr="00CB02C1" w14:paraId="1FC8ED49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44729046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7A15B6A0" w14:textId="13E9A283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="001876C0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40" w:type="dxa"/>
          </w:tcPr>
          <w:p w14:paraId="2E0C193A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1309EB6" w14:textId="70978042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45816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2818191" w14:textId="71E454AE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D545FE7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8F02505" w14:textId="4CDD4A51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3,864</w:t>
            </w:r>
          </w:p>
        </w:tc>
      </w:tr>
      <w:tr w:rsidR="00817825" w:rsidRPr="00CB02C1" w14:paraId="7F57EE7F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7A43D365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711CDA5" w14:textId="01D4B14F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40" w:type="dxa"/>
          </w:tcPr>
          <w:p w14:paraId="210AE179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978B114" w14:textId="7F205783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2E291A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3EBA64F" w14:textId="5F918D72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257F2B3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3069A3E" w14:textId="6078D12D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817825" w:rsidRPr="00CB02C1" w14:paraId="2696A52C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6B65844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08FB736" w14:textId="57A2E2DD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474675D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0AE1EF8" w14:textId="68150348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42E6F52C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1587419" w14:textId="6DEC4087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6AB821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E2683AE" w14:textId="6612656F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817825" w:rsidRPr="00CB02C1" w14:paraId="64B39F20" w14:textId="77777777" w:rsidTr="004C26C6">
        <w:trPr>
          <w:trHeight w:val="349"/>
        </w:trPr>
        <w:tc>
          <w:tcPr>
            <w:tcW w:w="3330" w:type="dxa"/>
            <w:shd w:val="clear" w:color="auto" w:fill="auto"/>
          </w:tcPr>
          <w:p w14:paraId="10080484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A1FC65" w14:textId="7C075626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75C6A4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3F654F53" w14:textId="73857730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A10BD4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394F9457" w14:textId="29FF0BC4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123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8" w:type="dxa"/>
          </w:tcPr>
          <w:p w14:paraId="3CFA9CA8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558A4B5" w14:textId="6738F982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817825" w:rsidRPr="00CB02C1" w14:paraId="74AA84F0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59EC73B4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F1F9B80" w14:textId="39BA81C2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</w:t>
            </w:r>
            <w:r w:rsidR="00C03B9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40" w:type="dxa"/>
          </w:tcPr>
          <w:p w14:paraId="5A9D78E8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6343C56" w14:textId="7202B3D0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7CFBAA3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5DBD4323" w14:textId="44FA9568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3B9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8" w:type="dxa"/>
          </w:tcPr>
          <w:p w14:paraId="40C58309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440CAA1" w14:textId="42062B85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4,198</w:t>
            </w:r>
          </w:p>
        </w:tc>
      </w:tr>
      <w:tr w:rsidR="00817825" w:rsidRPr="00CB02C1" w14:paraId="37A2A314" w14:textId="77777777" w:rsidTr="005A186A">
        <w:trPr>
          <w:trHeight w:val="718"/>
        </w:trPr>
        <w:tc>
          <w:tcPr>
            <w:tcW w:w="3330" w:type="dxa"/>
            <w:shd w:val="clear" w:color="auto" w:fill="auto"/>
          </w:tcPr>
          <w:p w14:paraId="4CBACE2B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C0E7" w14:textId="45E4B3ED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(1,011)</w:t>
            </w:r>
          </w:p>
        </w:tc>
        <w:tc>
          <w:tcPr>
            <w:tcW w:w="240" w:type="dxa"/>
            <w:vAlign w:val="bottom"/>
          </w:tcPr>
          <w:p w14:paraId="792A2F5D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43A97" w14:textId="7A99CB20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36" w:type="dxa"/>
            <w:vAlign w:val="bottom"/>
          </w:tcPr>
          <w:p w14:paraId="4B188B6C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B667E" w14:textId="505562F9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238" w:type="dxa"/>
            <w:vAlign w:val="bottom"/>
          </w:tcPr>
          <w:p w14:paraId="1237B7A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A7C62" w14:textId="715B8FC4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(1,073)</w:t>
            </w:r>
          </w:p>
        </w:tc>
      </w:tr>
      <w:tr w:rsidR="00817825" w:rsidRPr="00CB02C1" w14:paraId="2177A92D" w14:textId="77777777" w:rsidTr="004C26C6">
        <w:trPr>
          <w:trHeight w:val="368"/>
        </w:trPr>
        <w:tc>
          <w:tcPr>
            <w:tcW w:w="3330" w:type="dxa"/>
            <w:shd w:val="clear" w:color="auto" w:fill="auto"/>
          </w:tcPr>
          <w:p w14:paraId="75570A4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17792" w14:textId="0E0AAE88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2,94</w:t>
            </w:r>
            <w:r w:rsidR="008112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0" w:type="dxa"/>
          </w:tcPr>
          <w:p w14:paraId="2FC4DD9A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63450" w14:textId="552E7250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07C1B2F6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FB4F4D" w14:textId="3714715A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8112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8" w:type="dxa"/>
          </w:tcPr>
          <w:p w14:paraId="401DFED6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6249E" w14:textId="454E866C" w:rsidR="00817825" w:rsidRPr="00CB02C1" w:rsidRDefault="00775D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3,125</w:t>
            </w:r>
          </w:p>
        </w:tc>
      </w:tr>
    </w:tbl>
    <w:p w14:paraId="17C6A337" w14:textId="77777777" w:rsidR="006C3FEF" w:rsidRPr="00CB02C1" w:rsidRDefault="006C3FEF" w:rsidP="006C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4F8FB8BC" w14:textId="77777777" w:rsidR="006C3FEF" w:rsidRDefault="006C3FEF">
      <w:r>
        <w:br w:type="page"/>
      </w: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40"/>
        <w:gridCol w:w="1290"/>
        <w:gridCol w:w="236"/>
        <w:gridCol w:w="1281"/>
        <w:gridCol w:w="238"/>
        <w:gridCol w:w="1205"/>
      </w:tblGrid>
      <w:tr w:rsidR="006C3FEF" w:rsidRPr="00CB02C1" w14:paraId="1337B8A8" w14:textId="77777777" w:rsidTr="00512AFC">
        <w:trPr>
          <w:trHeight w:val="368"/>
          <w:tblHeader/>
        </w:trPr>
        <w:tc>
          <w:tcPr>
            <w:tcW w:w="3330" w:type="dxa"/>
            <w:shd w:val="clear" w:color="auto" w:fill="auto"/>
            <w:vAlign w:val="bottom"/>
          </w:tcPr>
          <w:p w14:paraId="3A703C63" w14:textId="2C262CC1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7EC97FC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6C3FEF" w:rsidRPr="00CB02C1" w14:paraId="31F54453" w14:textId="77777777" w:rsidTr="00512AFC">
        <w:trPr>
          <w:trHeight w:val="359"/>
          <w:tblHeader/>
        </w:trPr>
        <w:tc>
          <w:tcPr>
            <w:tcW w:w="3330" w:type="dxa"/>
            <w:shd w:val="clear" w:color="auto" w:fill="auto"/>
            <w:vAlign w:val="bottom"/>
          </w:tcPr>
          <w:p w14:paraId="5BB3C3E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1A6F113E" w14:textId="6C63A98B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C3FEF" w:rsidRPr="00CB02C1" w14:paraId="1ED3DAAE" w14:textId="77777777" w:rsidTr="00512AFC">
        <w:trPr>
          <w:trHeight w:val="60"/>
          <w:tblHeader/>
        </w:trPr>
        <w:tc>
          <w:tcPr>
            <w:tcW w:w="3330" w:type="dxa"/>
            <w:shd w:val="clear" w:color="auto" w:fill="auto"/>
            <w:vAlign w:val="bottom"/>
          </w:tcPr>
          <w:p w14:paraId="294B04F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0A1EE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2550F72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2E25C46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0" w:type="dxa"/>
          </w:tcPr>
          <w:p w14:paraId="79ED1A61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819EF74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3604047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532D16F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03D6B642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1AC21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95BEF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BCB907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3B725922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2CD24BC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AB14C96" w14:textId="77777777" w:rsidR="006C3FEF" w:rsidRPr="00CB02C1" w:rsidDel="00D43E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3FEF" w:rsidRPr="00CB02C1" w14:paraId="5CFBCAA9" w14:textId="77777777" w:rsidTr="00512AFC">
        <w:trPr>
          <w:trHeight w:val="359"/>
          <w:tblHeader/>
        </w:trPr>
        <w:tc>
          <w:tcPr>
            <w:tcW w:w="3330" w:type="dxa"/>
            <w:shd w:val="clear" w:color="auto" w:fill="auto"/>
          </w:tcPr>
          <w:p w14:paraId="407903E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0" w:type="dxa"/>
            <w:gridSpan w:val="7"/>
            <w:shd w:val="clear" w:color="auto" w:fill="auto"/>
          </w:tcPr>
          <w:p w14:paraId="7D98763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3FEF" w:rsidRPr="00CB02C1" w14:paraId="4BE35879" w14:textId="77777777" w:rsidTr="00512AFC">
        <w:trPr>
          <w:trHeight w:val="380"/>
        </w:trPr>
        <w:tc>
          <w:tcPr>
            <w:tcW w:w="3330" w:type="dxa"/>
            <w:shd w:val="clear" w:color="auto" w:fill="auto"/>
          </w:tcPr>
          <w:p w14:paraId="429A958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ผ่อนชำระค่าเบี้ย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</w:t>
            </w:r>
          </w:p>
        </w:tc>
        <w:tc>
          <w:tcPr>
            <w:tcW w:w="1350" w:type="dxa"/>
            <w:shd w:val="clear" w:color="auto" w:fill="auto"/>
          </w:tcPr>
          <w:p w14:paraId="3F67379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5CD0DC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69738C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B0DA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5FF893B1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E46D21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DF645D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FEF" w:rsidRPr="00CB02C1" w14:paraId="3C0684A2" w14:textId="77777777" w:rsidTr="00512AFC">
        <w:trPr>
          <w:trHeight w:val="359"/>
        </w:trPr>
        <w:tc>
          <w:tcPr>
            <w:tcW w:w="3330" w:type="dxa"/>
            <w:shd w:val="clear" w:color="auto" w:fill="auto"/>
          </w:tcPr>
          <w:p w14:paraId="6BC5F95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24FB613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  <w:tc>
          <w:tcPr>
            <w:tcW w:w="240" w:type="dxa"/>
          </w:tcPr>
          <w:p w14:paraId="5ACD2FF4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CB58D9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05AD8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0DFCFF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392299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BF11D8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</w:tr>
      <w:tr w:rsidR="006C3FEF" w:rsidRPr="00CB02C1" w14:paraId="3E41CB85" w14:textId="77777777" w:rsidTr="00512AFC">
        <w:trPr>
          <w:trHeight w:val="359"/>
        </w:trPr>
        <w:tc>
          <w:tcPr>
            <w:tcW w:w="3330" w:type="dxa"/>
            <w:shd w:val="clear" w:color="auto" w:fill="auto"/>
          </w:tcPr>
          <w:p w14:paraId="611B045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6482F82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40" w:type="dxa"/>
          </w:tcPr>
          <w:p w14:paraId="0F774CA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EC59ED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6C03C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00D91F5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4941BB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0F8A794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6C3FEF" w:rsidRPr="00CB02C1" w14:paraId="7C08F3B0" w14:textId="77777777" w:rsidTr="00512AFC">
        <w:trPr>
          <w:trHeight w:val="359"/>
        </w:trPr>
        <w:tc>
          <w:tcPr>
            <w:tcW w:w="3330" w:type="dxa"/>
            <w:shd w:val="clear" w:color="auto" w:fill="auto"/>
          </w:tcPr>
          <w:p w14:paraId="7D297AF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B5E5049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C3AC72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5F7EE3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737A071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B6F2B7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2E4395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878C42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6C3FEF" w:rsidRPr="00CB02C1" w14:paraId="7EC42910" w14:textId="77777777" w:rsidTr="00512AFC">
        <w:trPr>
          <w:trHeight w:val="359"/>
        </w:trPr>
        <w:tc>
          <w:tcPr>
            <w:tcW w:w="3330" w:type="dxa"/>
            <w:shd w:val="clear" w:color="auto" w:fill="auto"/>
          </w:tcPr>
          <w:p w14:paraId="7E798EA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861EC0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FA919F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5560CD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1388F7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1E4BAE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EE1D36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87800D2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C3FEF" w:rsidRPr="00CB02C1" w14:paraId="7186AC1C" w14:textId="77777777" w:rsidTr="00512AFC">
        <w:trPr>
          <w:trHeight w:val="349"/>
        </w:trPr>
        <w:tc>
          <w:tcPr>
            <w:tcW w:w="3330" w:type="dxa"/>
            <w:shd w:val="clear" w:color="auto" w:fill="auto"/>
          </w:tcPr>
          <w:p w14:paraId="4668548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7FB9D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E09AED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3486703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8BA13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1BB53791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38" w:type="dxa"/>
          </w:tcPr>
          <w:p w14:paraId="12217511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2894DA4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6C3FEF" w:rsidRPr="00CB02C1" w14:paraId="225B292D" w14:textId="77777777" w:rsidTr="00512AFC">
        <w:trPr>
          <w:trHeight w:val="359"/>
        </w:trPr>
        <w:tc>
          <w:tcPr>
            <w:tcW w:w="3330" w:type="dxa"/>
            <w:shd w:val="clear" w:color="auto" w:fill="auto"/>
          </w:tcPr>
          <w:p w14:paraId="5685919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D2F9C4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3,615</w:t>
            </w:r>
          </w:p>
        </w:tc>
        <w:tc>
          <w:tcPr>
            <w:tcW w:w="240" w:type="dxa"/>
          </w:tcPr>
          <w:p w14:paraId="068B601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BF2BF81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1AA98D9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75A95F2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38" w:type="dxa"/>
          </w:tcPr>
          <w:p w14:paraId="7DB5173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2748791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6C3FEF" w:rsidRPr="00CB02C1" w14:paraId="709D2C43" w14:textId="77777777" w:rsidTr="00512AFC">
        <w:trPr>
          <w:trHeight w:val="718"/>
        </w:trPr>
        <w:tc>
          <w:tcPr>
            <w:tcW w:w="3330" w:type="dxa"/>
            <w:shd w:val="clear" w:color="auto" w:fill="auto"/>
          </w:tcPr>
          <w:p w14:paraId="1E475C72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244A0" w14:textId="77777777" w:rsidR="006C3FEF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FF855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(902)</w:t>
            </w:r>
          </w:p>
        </w:tc>
        <w:tc>
          <w:tcPr>
            <w:tcW w:w="240" w:type="dxa"/>
            <w:vAlign w:val="bottom"/>
          </w:tcPr>
          <w:p w14:paraId="14AB44E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02EB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36" w:type="dxa"/>
            <w:vAlign w:val="bottom"/>
          </w:tcPr>
          <w:p w14:paraId="158CC43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FA85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238" w:type="dxa"/>
            <w:vAlign w:val="bottom"/>
          </w:tcPr>
          <w:p w14:paraId="0EF9632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D915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(971)</w:t>
            </w:r>
          </w:p>
        </w:tc>
      </w:tr>
      <w:tr w:rsidR="006C3FEF" w:rsidRPr="00CB02C1" w14:paraId="295851B7" w14:textId="77777777" w:rsidTr="00512AFC">
        <w:trPr>
          <w:trHeight w:val="368"/>
        </w:trPr>
        <w:tc>
          <w:tcPr>
            <w:tcW w:w="3330" w:type="dxa"/>
            <w:shd w:val="clear" w:color="auto" w:fill="auto"/>
          </w:tcPr>
          <w:p w14:paraId="58B803F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18A4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2,713</w:t>
            </w:r>
          </w:p>
        </w:tc>
        <w:tc>
          <w:tcPr>
            <w:tcW w:w="240" w:type="dxa"/>
          </w:tcPr>
          <w:p w14:paraId="4E841E99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96B75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36" w:type="dxa"/>
          </w:tcPr>
          <w:p w14:paraId="5A0348D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E0C3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238" w:type="dxa"/>
          </w:tcPr>
          <w:p w14:paraId="74F85979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649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</w:tr>
    </w:tbl>
    <w:p w14:paraId="648274E8" w14:textId="7BCBC770" w:rsidR="005D1E5F" w:rsidRPr="00CB02C1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5C68B97" w14:textId="77777777" w:rsidR="006C3FEF" w:rsidRDefault="006C3FEF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08"/>
        <w:gridCol w:w="330"/>
        <w:gridCol w:w="1225"/>
        <w:gridCol w:w="313"/>
        <w:gridCol w:w="1228"/>
        <w:gridCol w:w="330"/>
        <w:gridCol w:w="1324"/>
      </w:tblGrid>
      <w:tr w:rsidR="005D1E5F" w:rsidRPr="00CB02C1" w14:paraId="1706AC66" w14:textId="77777777" w:rsidTr="006C3FE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55F0A57" w14:textId="563837EE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5A1C9ED8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1E5F" w:rsidRPr="00CB02C1" w14:paraId="1023F157" w14:textId="77777777" w:rsidTr="006C3FE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610760E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708DEF58" w14:textId="6D9E8F5D" w:rsidR="005D1E5F" w:rsidRPr="00CB02C1" w:rsidRDefault="006C3FE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มีนาคม </w:t>
            </w:r>
            <w:r w:rsidR="005D1E5F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D1E5F" w:rsidRPr="00CB02C1" w14:paraId="60639C36" w14:textId="77777777" w:rsidTr="006C3FE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DEE5F83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CD2F450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53F38517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4045B000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4C7DD860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2E2B5B1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E610079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0A5BEC24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37ECDD0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AA68E6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870C35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DEC2020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5699416B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06F7EE3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1E5F" w:rsidRPr="00CB02C1" w14:paraId="40948B3A" w14:textId="77777777" w:rsidTr="006C3FEF">
        <w:trPr>
          <w:tblHeader/>
        </w:trPr>
        <w:tc>
          <w:tcPr>
            <w:tcW w:w="3240" w:type="dxa"/>
            <w:shd w:val="clear" w:color="auto" w:fill="auto"/>
          </w:tcPr>
          <w:p w14:paraId="686CA3F9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2ADB77ED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1E5F" w:rsidRPr="00CB02C1" w14:paraId="08FE66D0" w14:textId="77777777" w:rsidTr="006C3FEF">
        <w:trPr>
          <w:tblHeader/>
        </w:trPr>
        <w:tc>
          <w:tcPr>
            <w:tcW w:w="3240" w:type="dxa"/>
            <w:shd w:val="clear" w:color="auto" w:fill="auto"/>
          </w:tcPr>
          <w:p w14:paraId="1DADF887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36241F52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22D2632F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C33C61B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6943F750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F739B7D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41210C09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BD79867" w14:textId="77777777" w:rsidR="005D1E5F" w:rsidRPr="00CB02C1" w:rsidRDefault="005D1E5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1039" w:rsidRPr="00CB02C1" w14:paraId="3D6AC85C" w14:textId="77777777" w:rsidTr="006C3FEF">
        <w:tc>
          <w:tcPr>
            <w:tcW w:w="3240" w:type="dxa"/>
            <w:shd w:val="clear" w:color="auto" w:fill="auto"/>
          </w:tcPr>
          <w:p w14:paraId="22BAE04D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763BC049" w14:textId="721D296C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211,370</w:t>
            </w:r>
          </w:p>
        </w:tc>
        <w:tc>
          <w:tcPr>
            <w:tcW w:w="330" w:type="dxa"/>
          </w:tcPr>
          <w:p w14:paraId="6D4CBA4F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33946A67" w14:textId="20D5C9E7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5FC2B514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BA99AEE" w14:textId="34B67518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44A96E0F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32F007DF" w14:textId="6C34CCBD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211,370</w:t>
            </w:r>
          </w:p>
        </w:tc>
      </w:tr>
      <w:tr w:rsidR="00CF1039" w:rsidRPr="00CB02C1" w14:paraId="7ABC7B48" w14:textId="77777777" w:rsidTr="006C3FEF">
        <w:tc>
          <w:tcPr>
            <w:tcW w:w="3240" w:type="dxa"/>
            <w:shd w:val="clear" w:color="auto" w:fill="auto"/>
          </w:tcPr>
          <w:p w14:paraId="44953CCD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2C4A53F9" w14:textId="6187FCEF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27,065</w:t>
            </w:r>
          </w:p>
        </w:tc>
        <w:tc>
          <w:tcPr>
            <w:tcW w:w="330" w:type="dxa"/>
          </w:tcPr>
          <w:p w14:paraId="3A844695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F9494C5" w14:textId="44AF5CB0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021C572F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449653E" w14:textId="56B6FB59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EBDB3B8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EA49387" w14:textId="409F644C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27,065</w:t>
            </w:r>
          </w:p>
        </w:tc>
      </w:tr>
      <w:tr w:rsidR="00CF1039" w:rsidRPr="00CB02C1" w14:paraId="0B31B7E4" w14:textId="77777777" w:rsidTr="006C3FEF">
        <w:tc>
          <w:tcPr>
            <w:tcW w:w="3240" w:type="dxa"/>
            <w:shd w:val="clear" w:color="auto" w:fill="auto"/>
          </w:tcPr>
          <w:p w14:paraId="2BD25FCF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40B25C58" w14:textId="38FF5190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158D7523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6ED37908" w14:textId="6F2C87A7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36,081</w:t>
            </w:r>
          </w:p>
        </w:tc>
        <w:tc>
          <w:tcPr>
            <w:tcW w:w="313" w:type="dxa"/>
          </w:tcPr>
          <w:p w14:paraId="41D72663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5E86ED1" w14:textId="44D5792C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70F0335F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49EFAFA2" w14:textId="46ACAE22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36,081</w:t>
            </w:r>
          </w:p>
        </w:tc>
      </w:tr>
      <w:tr w:rsidR="00CF1039" w:rsidRPr="00CB02C1" w14:paraId="5B0AF2D8" w14:textId="77777777" w:rsidTr="006C3FEF">
        <w:tc>
          <w:tcPr>
            <w:tcW w:w="3240" w:type="dxa"/>
            <w:shd w:val="clear" w:color="auto" w:fill="auto"/>
          </w:tcPr>
          <w:p w14:paraId="0D6857BC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76FA79B8" w14:textId="35E8DB01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21C916B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1D0355DE" w14:textId="0539A98F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2,182</w:t>
            </w:r>
          </w:p>
        </w:tc>
        <w:tc>
          <w:tcPr>
            <w:tcW w:w="313" w:type="dxa"/>
          </w:tcPr>
          <w:p w14:paraId="2401EEA2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92C842E" w14:textId="4C965FC8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BD7D5EB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62365FED" w14:textId="69A12F58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2,182</w:t>
            </w:r>
          </w:p>
        </w:tc>
      </w:tr>
      <w:tr w:rsidR="00CF1039" w:rsidRPr="00CB02C1" w14:paraId="60836F5B" w14:textId="77777777" w:rsidTr="006C3FEF">
        <w:tc>
          <w:tcPr>
            <w:tcW w:w="3240" w:type="dxa"/>
            <w:shd w:val="clear" w:color="auto" w:fill="auto"/>
          </w:tcPr>
          <w:p w14:paraId="4E1329F3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503D352E" w14:textId="41267919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72E00BF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ADF93D4" w14:textId="102A732C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0E36E9D6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BB56499" w14:textId="18F98924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3,381</w:t>
            </w:r>
          </w:p>
        </w:tc>
        <w:tc>
          <w:tcPr>
            <w:tcW w:w="330" w:type="dxa"/>
          </w:tcPr>
          <w:p w14:paraId="28E121B7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FD7451E" w14:textId="1B46A710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3,381</w:t>
            </w:r>
          </w:p>
        </w:tc>
      </w:tr>
      <w:tr w:rsidR="00CF1039" w:rsidRPr="00CB02C1" w14:paraId="4457F590" w14:textId="77777777" w:rsidTr="006C3FEF">
        <w:tc>
          <w:tcPr>
            <w:tcW w:w="3240" w:type="dxa"/>
            <w:shd w:val="clear" w:color="auto" w:fill="auto"/>
          </w:tcPr>
          <w:p w14:paraId="2D53DFA2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05B72112" w14:textId="147C6319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238,435</w:t>
            </w:r>
          </w:p>
        </w:tc>
        <w:tc>
          <w:tcPr>
            <w:tcW w:w="330" w:type="dxa"/>
          </w:tcPr>
          <w:p w14:paraId="5D7C737F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0A67C5AD" w14:textId="700490EF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38,263</w:t>
            </w:r>
          </w:p>
        </w:tc>
        <w:tc>
          <w:tcPr>
            <w:tcW w:w="313" w:type="dxa"/>
          </w:tcPr>
          <w:p w14:paraId="4A173EF6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78D73749" w14:textId="075B11CE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3,381</w:t>
            </w:r>
          </w:p>
        </w:tc>
        <w:tc>
          <w:tcPr>
            <w:tcW w:w="330" w:type="dxa"/>
          </w:tcPr>
          <w:p w14:paraId="7370D624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4AD40F33" w14:textId="7243AD9C" w:rsidR="00CF1039" w:rsidRPr="00CB02C1" w:rsidRDefault="00A352D1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280,079</w:t>
            </w:r>
          </w:p>
        </w:tc>
      </w:tr>
      <w:tr w:rsidR="00CF1039" w:rsidRPr="00CB02C1" w14:paraId="08BC40EC" w14:textId="77777777" w:rsidTr="006C3FEF">
        <w:tc>
          <w:tcPr>
            <w:tcW w:w="3240" w:type="dxa"/>
            <w:shd w:val="clear" w:color="auto" w:fill="auto"/>
            <w:vAlign w:val="bottom"/>
          </w:tcPr>
          <w:p w14:paraId="7D746D93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1EDDD" w14:textId="2642F9A2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(2,355)</w:t>
            </w:r>
          </w:p>
        </w:tc>
        <w:tc>
          <w:tcPr>
            <w:tcW w:w="330" w:type="dxa"/>
            <w:vAlign w:val="bottom"/>
          </w:tcPr>
          <w:p w14:paraId="6C2F2B0C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B9D1C" w14:textId="758F6E93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(667)</w:t>
            </w:r>
          </w:p>
        </w:tc>
        <w:tc>
          <w:tcPr>
            <w:tcW w:w="313" w:type="dxa"/>
            <w:vAlign w:val="bottom"/>
          </w:tcPr>
          <w:p w14:paraId="39474125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5E4D5" w14:textId="4389A389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(610)</w:t>
            </w:r>
          </w:p>
        </w:tc>
        <w:tc>
          <w:tcPr>
            <w:tcW w:w="330" w:type="dxa"/>
            <w:vAlign w:val="bottom"/>
          </w:tcPr>
          <w:p w14:paraId="0908843E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6076" w14:textId="01E240E3" w:rsidR="00CF1039" w:rsidRPr="00CB02C1" w:rsidRDefault="00A352D1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(3,632)</w:t>
            </w:r>
          </w:p>
        </w:tc>
      </w:tr>
      <w:tr w:rsidR="00CF1039" w:rsidRPr="00CB02C1" w14:paraId="43E9AC7C" w14:textId="77777777" w:rsidTr="006C3FEF">
        <w:tc>
          <w:tcPr>
            <w:tcW w:w="3240" w:type="dxa"/>
            <w:shd w:val="clear" w:color="auto" w:fill="auto"/>
          </w:tcPr>
          <w:p w14:paraId="39135E19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DC00C" w14:textId="5D585585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236,080</w:t>
            </w:r>
          </w:p>
        </w:tc>
        <w:tc>
          <w:tcPr>
            <w:tcW w:w="330" w:type="dxa"/>
          </w:tcPr>
          <w:p w14:paraId="258D5378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7E488" w14:textId="435F290B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37,596</w:t>
            </w:r>
          </w:p>
        </w:tc>
        <w:tc>
          <w:tcPr>
            <w:tcW w:w="313" w:type="dxa"/>
          </w:tcPr>
          <w:p w14:paraId="44970940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ABFE7" w14:textId="565069BD" w:rsidR="00CF1039" w:rsidRPr="00CB02C1" w:rsidRDefault="00527AEC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2,771</w:t>
            </w:r>
          </w:p>
        </w:tc>
        <w:tc>
          <w:tcPr>
            <w:tcW w:w="330" w:type="dxa"/>
          </w:tcPr>
          <w:p w14:paraId="5BB0F116" w14:textId="77777777" w:rsidR="00CF1039" w:rsidRPr="00CB02C1" w:rsidRDefault="00CF1039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DAFB0" w14:textId="6429B868" w:rsidR="00CF1039" w:rsidRPr="00CB02C1" w:rsidRDefault="00A352D1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276,447</w:t>
            </w:r>
          </w:p>
        </w:tc>
      </w:tr>
    </w:tbl>
    <w:p w14:paraId="377E6D26" w14:textId="77777777" w:rsidR="005D1E5F" w:rsidRPr="005A186A" w:rsidRDefault="005D1E5F" w:rsidP="005D1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465EA658" w14:textId="7A4D32C0" w:rsidR="005D1E5F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08"/>
        <w:gridCol w:w="330"/>
        <w:gridCol w:w="1225"/>
        <w:gridCol w:w="313"/>
        <w:gridCol w:w="1228"/>
        <w:gridCol w:w="330"/>
        <w:gridCol w:w="1324"/>
      </w:tblGrid>
      <w:tr w:rsidR="006C3FEF" w:rsidRPr="00CB02C1" w14:paraId="7D4022EA" w14:textId="77777777" w:rsidTr="006C3FE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C59557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0A306284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C3FEF" w:rsidRPr="00CB02C1" w14:paraId="7C83BAFC" w14:textId="77777777" w:rsidTr="006C3FE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088575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298C0AB6" w14:textId="2C41A885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E0F51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</w:tr>
      <w:tr w:rsidR="006C3FEF" w:rsidRPr="00CB02C1" w14:paraId="2A9855D8" w14:textId="77777777" w:rsidTr="006C3FE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4A951B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EB03F7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5A802A6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01E7674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257272B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2A8122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4CE399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268334C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28BE29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80E58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F2D6C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12706A9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21373DD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F4D112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3FEF" w:rsidRPr="00CB02C1" w14:paraId="26CD083B" w14:textId="77777777" w:rsidTr="006C3FEF">
        <w:trPr>
          <w:tblHeader/>
        </w:trPr>
        <w:tc>
          <w:tcPr>
            <w:tcW w:w="3240" w:type="dxa"/>
            <w:shd w:val="clear" w:color="auto" w:fill="auto"/>
          </w:tcPr>
          <w:p w14:paraId="3122144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0371260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3FEF" w:rsidRPr="00CB02C1" w14:paraId="0D0BA36C" w14:textId="77777777" w:rsidTr="006C3FEF">
        <w:trPr>
          <w:tblHeader/>
        </w:trPr>
        <w:tc>
          <w:tcPr>
            <w:tcW w:w="3240" w:type="dxa"/>
            <w:shd w:val="clear" w:color="auto" w:fill="auto"/>
          </w:tcPr>
          <w:p w14:paraId="22C1748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72A1637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3471E469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105466B1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10F43FE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5449C8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3436649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5BE353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FEF" w:rsidRPr="00CB02C1" w14:paraId="74C68830" w14:textId="77777777" w:rsidTr="006C3FEF">
        <w:tc>
          <w:tcPr>
            <w:tcW w:w="3240" w:type="dxa"/>
            <w:shd w:val="clear" w:color="auto" w:fill="auto"/>
          </w:tcPr>
          <w:p w14:paraId="12891B1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30DFEA7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164,539</w:t>
            </w:r>
          </w:p>
        </w:tc>
        <w:tc>
          <w:tcPr>
            <w:tcW w:w="330" w:type="dxa"/>
          </w:tcPr>
          <w:p w14:paraId="19328CC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43508FC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04A9AAE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C0F1EC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6B1DEDC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76389C0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164,539</w:t>
            </w:r>
          </w:p>
        </w:tc>
      </w:tr>
      <w:tr w:rsidR="006C3FEF" w:rsidRPr="00CB02C1" w14:paraId="54BD00F3" w14:textId="77777777" w:rsidTr="006C3FEF">
        <w:tc>
          <w:tcPr>
            <w:tcW w:w="3240" w:type="dxa"/>
            <w:shd w:val="clear" w:color="auto" w:fill="auto"/>
          </w:tcPr>
          <w:p w14:paraId="7F639CE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2B8874A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  <w:tc>
          <w:tcPr>
            <w:tcW w:w="330" w:type="dxa"/>
          </w:tcPr>
          <w:p w14:paraId="2CEF55C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4BA6E7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2F2D77E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E5E495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2314A3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37F8896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</w:tr>
      <w:tr w:rsidR="006C3FEF" w:rsidRPr="00CB02C1" w14:paraId="1B32E6D9" w14:textId="77777777" w:rsidTr="006C3FEF">
        <w:tc>
          <w:tcPr>
            <w:tcW w:w="3240" w:type="dxa"/>
            <w:shd w:val="clear" w:color="auto" w:fill="auto"/>
          </w:tcPr>
          <w:p w14:paraId="71DA5FC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6198B4D9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A5ED029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62647AE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5,859</w:t>
            </w:r>
          </w:p>
        </w:tc>
        <w:tc>
          <w:tcPr>
            <w:tcW w:w="313" w:type="dxa"/>
          </w:tcPr>
          <w:p w14:paraId="43CAD63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789CD7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C9BDF8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62DB896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5,859</w:t>
            </w:r>
          </w:p>
        </w:tc>
      </w:tr>
      <w:tr w:rsidR="006C3FEF" w:rsidRPr="00CB02C1" w14:paraId="19411895" w14:textId="77777777" w:rsidTr="006C3FEF">
        <w:tc>
          <w:tcPr>
            <w:tcW w:w="3240" w:type="dxa"/>
            <w:shd w:val="clear" w:color="auto" w:fill="auto"/>
          </w:tcPr>
          <w:p w14:paraId="0ACECFA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3B01E63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2E9483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5A84FC7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  <w:tc>
          <w:tcPr>
            <w:tcW w:w="313" w:type="dxa"/>
          </w:tcPr>
          <w:p w14:paraId="3AD72752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B0C3B72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4F516944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0140426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</w:tr>
      <w:tr w:rsidR="006C3FEF" w:rsidRPr="00CB02C1" w14:paraId="4674A45F" w14:textId="77777777" w:rsidTr="006C3FEF">
        <w:tc>
          <w:tcPr>
            <w:tcW w:w="3240" w:type="dxa"/>
            <w:shd w:val="clear" w:color="auto" w:fill="auto"/>
          </w:tcPr>
          <w:p w14:paraId="7158BC7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7442BFE9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FC9495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280FD75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02C4EFB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582BE69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330" w:type="dxa"/>
          </w:tcPr>
          <w:p w14:paraId="273901E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10BA2E2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</w:tr>
      <w:tr w:rsidR="006C3FEF" w:rsidRPr="00CB02C1" w14:paraId="24022C4E" w14:textId="77777777" w:rsidTr="006C3FEF">
        <w:tc>
          <w:tcPr>
            <w:tcW w:w="3240" w:type="dxa"/>
            <w:shd w:val="clear" w:color="auto" w:fill="auto"/>
          </w:tcPr>
          <w:p w14:paraId="03D2BC6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4692D13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174,348</w:t>
            </w:r>
          </w:p>
        </w:tc>
        <w:tc>
          <w:tcPr>
            <w:tcW w:w="330" w:type="dxa"/>
          </w:tcPr>
          <w:p w14:paraId="09706F31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3966603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7,441</w:t>
            </w:r>
          </w:p>
        </w:tc>
        <w:tc>
          <w:tcPr>
            <w:tcW w:w="313" w:type="dxa"/>
          </w:tcPr>
          <w:p w14:paraId="2786581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7EEBEC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330" w:type="dxa"/>
          </w:tcPr>
          <w:p w14:paraId="4D19B042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6D8BB741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184,384</w:t>
            </w:r>
          </w:p>
        </w:tc>
      </w:tr>
      <w:tr w:rsidR="006C3FEF" w:rsidRPr="00CB02C1" w14:paraId="19EB1A9E" w14:textId="77777777" w:rsidTr="006C3FEF">
        <w:tc>
          <w:tcPr>
            <w:tcW w:w="3240" w:type="dxa"/>
            <w:shd w:val="clear" w:color="auto" w:fill="auto"/>
            <w:vAlign w:val="bottom"/>
          </w:tcPr>
          <w:p w14:paraId="026A713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5623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(1,630)</w:t>
            </w:r>
          </w:p>
        </w:tc>
        <w:tc>
          <w:tcPr>
            <w:tcW w:w="330" w:type="dxa"/>
            <w:vAlign w:val="bottom"/>
          </w:tcPr>
          <w:p w14:paraId="40164DD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460B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(429)</w:t>
            </w:r>
          </w:p>
        </w:tc>
        <w:tc>
          <w:tcPr>
            <w:tcW w:w="313" w:type="dxa"/>
            <w:vAlign w:val="bottom"/>
          </w:tcPr>
          <w:p w14:paraId="4CEEDD6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1074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(257)</w:t>
            </w:r>
          </w:p>
        </w:tc>
        <w:tc>
          <w:tcPr>
            <w:tcW w:w="330" w:type="dxa"/>
            <w:vAlign w:val="bottom"/>
          </w:tcPr>
          <w:p w14:paraId="5C71B5A4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235E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(2,316)</w:t>
            </w:r>
          </w:p>
        </w:tc>
      </w:tr>
      <w:tr w:rsidR="006C3FEF" w:rsidRPr="00CB02C1" w14:paraId="5EEB4F2E" w14:textId="77777777" w:rsidTr="006C3FEF">
        <w:tc>
          <w:tcPr>
            <w:tcW w:w="3240" w:type="dxa"/>
            <w:shd w:val="clear" w:color="auto" w:fill="auto"/>
          </w:tcPr>
          <w:p w14:paraId="6B68D33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D0C6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172,718</w:t>
            </w:r>
          </w:p>
        </w:tc>
        <w:tc>
          <w:tcPr>
            <w:tcW w:w="330" w:type="dxa"/>
          </w:tcPr>
          <w:p w14:paraId="6B51904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8CAD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7,012</w:t>
            </w:r>
          </w:p>
        </w:tc>
        <w:tc>
          <w:tcPr>
            <w:tcW w:w="313" w:type="dxa"/>
          </w:tcPr>
          <w:p w14:paraId="592B367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50CD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2,338</w:t>
            </w:r>
          </w:p>
        </w:tc>
        <w:tc>
          <w:tcPr>
            <w:tcW w:w="330" w:type="dxa"/>
          </w:tcPr>
          <w:p w14:paraId="2D5B0C0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9DDB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182,068</w:t>
            </w:r>
          </w:p>
        </w:tc>
      </w:tr>
    </w:tbl>
    <w:p w14:paraId="04497D2B" w14:textId="77777777" w:rsidR="006C3FEF" w:rsidRDefault="006C3FEF" w:rsidP="006C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EA0DD5E" w14:textId="075C0341" w:rsidR="006C3FEF" w:rsidRDefault="006C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6C3FEF" w:rsidRPr="00B63A7A" w14:paraId="42E64FDC" w14:textId="77777777" w:rsidTr="00512AFC">
        <w:trPr>
          <w:tblHeader/>
        </w:trPr>
        <w:tc>
          <w:tcPr>
            <w:tcW w:w="3573" w:type="dxa"/>
            <w:vAlign w:val="bottom"/>
          </w:tcPr>
          <w:p w14:paraId="3C63CA25" w14:textId="77777777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</w:tcPr>
          <w:p w14:paraId="5B4EC149" w14:textId="77777777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759F12C" w14:textId="77777777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50861527" w14:textId="77777777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3FEF" w:rsidRPr="00B63A7A" w14:paraId="6AAAEAB9" w14:textId="77777777" w:rsidTr="00512AFC">
        <w:trPr>
          <w:tblHeader/>
        </w:trPr>
        <w:tc>
          <w:tcPr>
            <w:tcW w:w="3573" w:type="dxa"/>
            <w:vAlign w:val="bottom"/>
          </w:tcPr>
          <w:p w14:paraId="18928AD5" w14:textId="77777777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</w:tcPr>
          <w:p w14:paraId="48E4D409" w14:textId="1DB01490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DA74220" w14:textId="77777777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A08BD5" w14:textId="487A070D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E214BC8" w14:textId="77777777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E653CF4" w14:textId="5CCD1E11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CE03BDF" w14:textId="77777777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65D50B" w14:textId="66E50828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C3FEF" w:rsidRPr="00B63A7A" w14:paraId="652C946F" w14:textId="77777777" w:rsidTr="00512AFC">
        <w:trPr>
          <w:tblHeader/>
        </w:trPr>
        <w:tc>
          <w:tcPr>
            <w:tcW w:w="3573" w:type="dxa"/>
          </w:tcPr>
          <w:p w14:paraId="39FBB26B" w14:textId="77777777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07F88C57" w14:textId="77777777" w:rsidR="006C3FEF" w:rsidRPr="00B63A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3FEF" w:rsidRPr="00B63A7A" w14:paraId="6C49C69B" w14:textId="77777777" w:rsidTr="00512AFC">
        <w:tc>
          <w:tcPr>
            <w:tcW w:w="3573" w:type="dxa"/>
          </w:tcPr>
          <w:p w14:paraId="7A475451" w14:textId="77777777" w:rsidR="006C3FEF" w:rsidRPr="00B63A7A" w:rsidRDefault="006C3FE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ลูกหนี้ผ่อนชำระค่าเบี้ยประกัน</w:t>
            </w:r>
          </w:p>
        </w:tc>
        <w:tc>
          <w:tcPr>
            <w:tcW w:w="1170" w:type="dxa"/>
          </w:tcPr>
          <w:p w14:paraId="1D7A9A25" w14:textId="13BEA004" w:rsidR="006C3FEF" w:rsidRPr="00B63A7A" w:rsidRDefault="003208AB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03783485" w14:textId="77777777" w:rsidR="006C3FEF" w:rsidRPr="00B63A7A" w:rsidRDefault="006C3FE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8372D6" w14:textId="47BC47D2" w:rsidR="006C3FEF" w:rsidRPr="00B63A7A" w:rsidRDefault="006C3FE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36" w:type="dxa"/>
          </w:tcPr>
          <w:p w14:paraId="0ED94F24" w14:textId="77777777" w:rsidR="006C3FEF" w:rsidRPr="00B63A7A" w:rsidRDefault="006C3FE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1BDD1EC" w14:textId="04A92E84" w:rsidR="006C3FEF" w:rsidRPr="00B63A7A" w:rsidRDefault="003208AB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2A2B2D44" w14:textId="77777777" w:rsidR="006C3FEF" w:rsidRPr="00B63A7A" w:rsidRDefault="006C3FE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45E12" w14:textId="4FDC5F2F" w:rsidR="006C3FEF" w:rsidRPr="00B63A7A" w:rsidRDefault="006C3FE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6C3FEF" w:rsidRPr="00B63A7A" w14:paraId="1C07184B" w14:textId="77777777" w:rsidTr="00512AFC">
        <w:tc>
          <w:tcPr>
            <w:tcW w:w="3573" w:type="dxa"/>
          </w:tcPr>
          <w:p w14:paraId="655521FD" w14:textId="77777777" w:rsidR="006C3FEF" w:rsidRPr="00B63A7A" w:rsidRDefault="006C3FE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170" w:type="dxa"/>
          </w:tcPr>
          <w:p w14:paraId="0E05E684" w14:textId="21EB476C" w:rsidR="006C3FEF" w:rsidRPr="00B63A7A" w:rsidRDefault="003208AB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</w:t>
            </w:r>
            <w:r w:rsidR="007E06D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369163F" w14:textId="77777777" w:rsidR="006C3FEF" w:rsidRPr="00B63A7A" w:rsidRDefault="006C3FE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871C85" w14:textId="5A7F4DB2" w:rsidR="006C3FEF" w:rsidRPr="00B63A7A" w:rsidRDefault="006C3FE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36" w:type="dxa"/>
          </w:tcPr>
          <w:p w14:paraId="775DE58B" w14:textId="77777777" w:rsidR="006C3FEF" w:rsidRPr="00B63A7A" w:rsidRDefault="006C3FE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83BED6B" w14:textId="696A34B9" w:rsidR="006C3FEF" w:rsidRPr="00B63A7A" w:rsidRDefault="003208AB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101FAD" w14:textId="77777777" w:rsidR="006C3FEF" w:rsidRPr="00B63A7A" w:rsidRDefault="006C3FE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C08B7" w14:textId="2F370D7B" w:rsidR="006C3FEF" w:rsidRPr="00B63A7A" w:rsidRDefault="006C3FEF" w:rsidP="006C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73BB77B" w14:textId="77777777" w:rsidR="006C3FEF" w:rsidRPr="00B63A7A" w:rsidRDefault="006C3FEF" w:rsidP="006C3FEF">
      <w:pPr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28FAD967" w14:textId="621E83A2" w:rsidR="006C3FEF" w:rsidRPr="00B63A7A" w:rsidRDefault="006C3FEF" w:rsidP="006C3FEF">
      <w:pPr>
        <w:ind w:left="63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Pr="00B63A7A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5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B63A7A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ตั้งแต่ </w:t>
      </w:r>
      <w:r w:rsidR="00504B82">
        <w:rPr>
          <w:rFonts w:asciiTheme="majorBidi" w:hAnsiTheme="majorBidi" w:cstheme="majorBidi"/>
          <w:bCs/>
          <w:sz w:val="28"/>
          <w:szCs w:val="28"/>
        </w:rPr>
        <w:t>6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เดือน ถึง </w:t>
      </w:r>
      <w:r w:rsidR="00504B82">
        <w:rPr>
          <w:rFonts w:asciiTheme="majorBidi" w:hAnsiTheme="majorBidi" w:cstheme="majorBidi"/>
          <w:bCs/>
          <w:sz w:val="28"/>
          <w:szCs w:val="28"/>
        </w:rPr>
        <w:t>4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ปี 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31 </w:t>
      </w:r>
      <w:r w:rsidRPr="00B63A7A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ธันวาคม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bCs/>
          <w:i/>
          <w:iCs/>
          <w:sz w:val="28"/>
          <w:szCs w:val="28"/>
        </w:rPr>
        <w:t>4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>: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ตั้งแต่ </w:t>
      </w:r>
      <w:r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B63A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เดือน ถึง </w:t>
      </w:r>
      <w:r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B63A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i/>
          <w:iCs/>
          <w:sz w:val="28"/>
          <w:szCs w:val="28"/>
          <w:cs/>
        </w:rPr>
        <w:t>ปี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1E365C54" w14:textId="77777777" w:rsidR="005D1E5F" w:rsidRPr="00CB02C1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D0D7F9" w14:textId="1636B0FA" w:rsidR="00A201C9" w:rsidRPr="00CB02C1" w:rsidRDefault="00A201C9" w:rsidP="00A201C9">
      <w:pPr>
        <w:pStyle w:val="block"/>
        <w:spacing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7</w:t>
      </w:r>
      <w:r w:rsidRPr="00CB02C1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CB02C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เงินลงทุนในบริษัทย่อย</w:t>
      </w:r>
      <w:r w:rsidRPr="00CB02C1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และการร่วมค้า</w:t>
      </w:r>
    </w:p>
    <w:p w14:paraId="011F4FEF" w14:textId="15303598" w:rsidR="006E73B0" w:rsidRPr="00CB02C1" w:rsidRDefault="006E73B0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736E22" w14:textId="456A84D2" w:rsidR="0055758C" w:rsidRPr="00CB02C1" w:rsidRDefault="0055758C" w:rsidP="006930A6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</w:rPr>
      </w:pPr>
      <w:r w:rsidRPr="00CB02C1">
        <w:rPr>
          <w:rFonts w:asciiTheme="majorBidi" w:hAnsiTheme="majorBidi" w:cstheme="majorBidi"/>
          <w:b/>
          <w:sz w:val="28"/>
          <w:szCs w:val="28"/>
          <w:cs/>
        </w:rPr>
        <w:t>เงินลงทุนใน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บริษัทย่อยและ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การร่วมค้า ณ วันที่ </w:t>
      </w:r>
      <w:r w:rsidR="006C3FEF"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6C3FEF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Pr="00CB02C1">
        <w:rPr>
          <w:rFonts w:asciiTheme="majorBidi" w:hAnsiTheme="majorBidi" w:cstheme="majorBidi"/>
          <w:bCs/>
          <w:sz w:val="28"/>
          <w:szCs w:val="28"/>
        </w:rPr>
        <w:t>256</w:t>
      </w:r>
      <w:r w:rsidR="006C3FEF">
        <w:rPr>
          <w:rFonts w:asciiTheme="majorBidi" w:hAnsiTheme="majorBidi" w:cstheme="majorBidi"/>
          <w:bCs/>
          <w:sz w:val="28"/>
          <w:szCs w:val="28"/>
        </w:rPr>
        <w:t>5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และ </w:t>
      </w:r>
      <w:r w:rsidRPr="00CB02C1">
        <w:rPr>
          <w:rFonts w:asciiTheme="majorBidi" w:hAnsiTheme="majorBidi" w:cstheme="majorBidi"/>
          <w:bCs/>
          <w:sz w:val="28"/>
          <w:szCs w:val="28"/>
        </w:rPr>
        <w:t>31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ธันวาคม </w:t>
      </w:r>
      <w:r w:rsidRPr="00CB02C1">
        <w:rPr>
          <w:rFonts w:asciiTheme="majorBidi" w:hAnsiTheme="majorBidi" w:cstheme="majorBidi"/>
          <w:bCs/>
          <w:sz w:val="28"/>
          <w:szCs w:val="28"/>
        </w:rPr>
        <w:t>256</w:t>
      </w:r>
      <w:r w:rsidR="006C3FEF">
        <w:rPr>
          <w:rFonts w:asciiTheme="majorBidi" w:hAnsiTheme="majorBidi" w:cstheme="majorBidi"/>
          <w:bCs/>
          <w:sz w:val="28"/>
          <w:szCs w:val="28"/>
        </w:rPr>
        <w:t>4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มีดังนี้</w:t>
      </w:r>
    </w:p>
    <w:p w14:paraId="7584BF83" w14:textId="54E09FB6" w:rsidR="0055758C" w:rsidRPr="00CB02C1" w:rsidRDefault="0055758C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4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59"/>
        <w:gridCol w:w="1343"/>
        <w:gridCol w:w="222"/>
        <w:gridCol w:w="1266"/>
        <w:gridCol w:w="188"/>
        <w:gridCol w:w="1289"/>
        <w:gridCol w:w="188"/>
        <w:gridCol w:w="1292"/>
      </w:tblGrid>
      <w:tr w:rsidR="002A3157" w:rsidRPr="00CB02C1" w14:paraId="21991724" w14:textId="77777777" w:rsidTr="04102874">
        <w:trPr>
          <w:cantSplit/>
          <w:trHeight w:val="200"/>
        </w:trPr>
        <w:tc>
          <w:tcPr>
            <w:tcW w:w="3359" w:type="dxa"/>
          </w:tcPr>
          <w:p w14:paraId="0C155507" w14:textId="77777777" w:rsidR="002A3157" w:rsidRPr="00CB02C1" w:rsidRDefault="002A3157" w:rsidP="002A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1" w:type="dxa"/>
            <w:gridSpan w:val="3"/>
          </w:tcPr>
          <w:p w14:paraId="209224FA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88" w:type="dxa"/>
          </w:tcPr>
          <w:p w14:paraId="62AE8607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69" w:type="dxa"/>
            <w:gridSpan w:val="3"/>
          </w:tcPr>
          <w:p w14:paraId="5CA0D85C" w14:textId="1A783AB9" w:rsidR="002A3157" w:rsidRPr="00CB02C1" w:rsidRDefault="002A3157" w:rsidP="002A315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มูลค่าตามวิธีส่วนได้เสีย</w:t>
            </w:r>
          </w:p>
        </w:tc>
      </w:tr>
      <w:tr w:rsidR="002A3157" w:rsidRPr="00CB02C1" w14:paraId="7646F04B" w14:textId="77777777" w:rsidTr="04102874">
        <w:trPr>
          <w:cantSplit/>
          <w:trHeight w:val="371"/>
        </w:trPr>
        <w:tc>
          <w:tcPr>
            <w:tcW w:w="3359" w:type="dxa"/>
          </w:tcPr>
          <w:p w14:paraId="09199221" w14:textId="77777777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3507AB7E" w14:textId="2E8430A0" w:rsidR="002A3157" w:rsidRPr="00CB02C1" w:rsidRDefault="006C3FEF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22" w:type="dxa"/>
          </w:tcPr>
          <w:p w14:paraId="60B45921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24AE0C3" w14:textId="227AEBCA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8" w:type="dxa"/>
          </w:tcPr>
          <w:p w14:paraId="21D806AD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0D9D401B" w14:textId="67371449" w:rsidR="002A3157" w:rsidRPr="00CB02C1" w:rsidRDefault="006C3FEF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88" w:type="dxa"/>
          </w:tcPr>
          <w:p w14:paraId="40AD526C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64B1062E" w14:textId="438AD8D6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2A3157" w:rsidRPr="00CB02C1" w14:paraId="244139BD" w14:textId="77777777" w:rsidTr="04102874">
        <w:trPr>
          <w:cantSplit/>
          <w:trHeight w:val="359"/>
        </w:trPr>
        <w:tc>
          <w:tcPr>
            <w:tcW w:w="3359" w:type="dxa"/>
          </w:tcPr>
          <w:p w14:paraId="1A7D686E" w14:textId="77777777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581C0F1D" w14:textId="37141BFE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C3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22" w:type="dxa"/>
          </w:tcPr>
          <w:p w14:paraId="1D17F196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477CAC7E" w14:textId="4432DFAB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C3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8" w:type="dxa"/>
          </w:tcPr>
          <w:p w14:paraId="498C397D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4F23944" w14:textId="296DDE46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C3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8" w:type="dxa"/>
          </w:tcPr>
          <w:p w14:paraId="7832E6D7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B8B90DD" w14:textId="2DC7E735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C3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2A3157" w:rsidRPr="00CB02C1" w14:paraId="210F9E1E" w14:textId="77777777" w:rsidTr="04102874">
        <w:trPr>
          <w:cantSplit/>
          <w:trHeight w:val="359"/>
        </w:trPr>
        <w:tc>
          <w:tcPr>
            <w:tcW w:w="3359" w:type="dxa"/>
          </w:tcPr>
          <w:p w14:paraId="224AD368" w14:textId="77777777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8" w:type="dxa"/>
            <w:gridSpan w:val="7"/>
          </w:tcPr>
          <w:p w14:paraId="199916E2" w14:textId="2C61841C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A3157" w:rsidRPr="00CB02C1" w14:paraId="6D2945EA" w14:textId="77777777" w:rsidTr="04102874">
        <w:trPr>
          <w:cantSplit/>
          <w:trHeight w:val="383"/>
        </w:trPr>
        <w:tc>
          <w:tcPr>
            <w:tcW w:w="3359" w:type="dxa"/>
          </w:tcPr>
          <w:p w14:paraId="7550DE20" w14:textId="77777777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43" w:type="dxa"/>
          </w:tcPr>
          <w:p w14:paraId="3A6662FE" w14:textId="77777777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2CEBF010" w14:textId="77777777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4F07D5F" w14:textId="040E1FF0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47BD8FB8" w14:textId="77777777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90669D9" w14:textId="43239951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4949EF58" w14:textId="77777777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617767C" w14:textId="32823C24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A6695" w:rsidRPr="00CB02C1" w14:paraId="095A036C" w14:textId="77777777" w:rsidTr="04102874">
        <w:trPr>
          <w:cantSplit/>
          <w:trHeight w:val="359"/>
        </w:trPr>
        <w:tc>
          <w:tcPr>
            <w:tcW w:w="3359" w:type="dxa"/>
          </w:tcPr>
          <w:p w14:paraId="636C1E2A" w14:textId="77777777" w:rsidR="004A6695" w:rsidRPr="00CB02C1" w:rsidRDefault="004A6695" w:rsidP="004A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เสกเงิน จำกัด</w:t>
            </w:r>
          </w:p>
        </w:tc>
        <w:tc>
          <w:tcPr>
            <w:tcW w:w="1343" w:type="dxa"/>
          </w:tcPr>
          <w:p w14:paraId="45CE0A59" w14:textId="5F25BDFB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22" w:type="dxa"/>
          </w:tcPr>
          <w:p w14:paraId="07EE882B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C6FD10D" w14:textId="3629551E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88" w:type="dxa"/>
          </w:tcPr>
          <w:p w14:paraId="611579D1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38B39599" w14:textId="0B1620DB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13D62DC4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5C7ED90F" w14:textId="3C43B5E8" w:rsidR="004A6695" w:rsidRPr="00CB02C1" w:rsidRDefault="004A6695" w:rsidP="004A669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A6695" w:rsidRPr="00CB02C1" w14:paraId="00851909" w14:textId="77777777" w:rsidTr="04102874">
        <w:trPr>
          <w:cantSplit/>
          <w:trHeight w:val="359"/>
        </w:trPr>
        <w:tc>
          <w:tcPr>
            <w:tcW w:w="3359" w:type="dxa"/>
            <w:vAlign w:val="bottom"/>
          </w:tcPr>
          <w:p w14:paraId="5D41FA15" w14:textId="77777777" w:rsidR="004A6695" w:rsidRPr="00CB02C1" w:rsidRDefault="004A6695" w:rsidP="004A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พิโก จำกัด</w:t>
            </w:r>
          </w:p>
        </w:tc>
        <w:tc>
          <w:tcPr>
            <w:tcW w:w="1343" w:type="dxa"/>
          </w:tcPr>
          <w:p w14:paraId="4723EC24" w14:textId="45F634ED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22" w:type="dxa"/>
          </w:tcPr>
          <w:p w14:paraId="490FA8C6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48270C3A" w14:textId="2EE2FE66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88" w:type="dxa"/>
          </w:tcPr>
          <w:p w14:paraId="663C4ACD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D0CDD2C" w14:textId="6AF738BD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39FA949E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118D9B22" w14:textId="0CA64FC3" w:rsidR="004A6695" w:rsidRPr="00CB02C1" w:rsidRDefault="004A6695" w:rsidP="004A669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A6695" w:rsidRPr="00CB02C1" w14:paraId="3D49390A" w14:textId="77777777" w:rsidTr="04102874">
        <w:trPr>
          <w:cantSplit/>
          <w:trHeight w:val="359"/>
        </w:trPr>
        <w:tc>
          <w:tcPr>
            <w:tcW w:w="3359" w:type="dxa"/>
            <w:vAlign w:val="bottom"/>
          </w:tcPr>
          <w:p w14:paraId="54B733F4" w14:textId="4138710A" w:rsidR="004A6695" w:rsidRPr="00CB02C1" w:rsidRDefault="004A6695" w:rsidP="004A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เบสท์ คาร์ เซ็นเตอร์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350E861" w14:textId="115953C6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222" w:type="dxa"/>
          </w:tcPr>
          <w:p w14:paraId="2B0519AA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E0243CB" w14:textId="2BD2A1C1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188" w:type="dxa"/>
          </w:tcPr>
          <w:p w14:paraId="4EEE8A1A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EFC56C" w14:textId="294899EE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6010B411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D62AB0F" w14:textId="634EB472" w:rsidR="004A6695" w:rsidRPr="00CB02C1" w:rsidRDefault="004A6695" w:rsidP="004A669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A6695" w:rsidRPr="00CB02C1" w14:paraId="705C0BF5" w14:textId="77777777" w:rsidTr="04102874">
        <w:trPr>
          <w:cantSplit/>
          <w:trHeight w:val="371"/>
        </w:trPr>
        <w:tc>
          <w:tcPr>
            <w:tcW w:w="3359" w:type="dxa"/>
            <w:vAlign w:val="bottom"/>
          </w:tcPr>
          <w:p w14:paraId="4ED21676" w14:textId="59455303" w:rsidR="004A6695" w:rsidRPr="00CB02C1" w:rsidRDefault="004A6695" w:rsidP="004A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6CB4905F" w14:textId="11FFC411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222" w:type="dxa"/>
          </w:tcPr>
          <w:p w14:paraId="562950C3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66136EBE" w14:textId="0B001880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188" w:type="dxa"/>
          </w:tcPr>
          <w:p w14:paraId="738C7D82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28C4DF6" w14:textId="61460F42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467B0447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2B978F2A" w14:textId="5D6D53A0" w:rsidR="004A6695" w:rsidRPr="00CB02C1" w:rsidRDefault="004A6695" w:rsidP="004A669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4A6695" w:rsidRPr="00CB02C1" w14:paraId="2AF72905" w14:textId="77777777" w:rsidTr="04102874">
        <w:trPr>
          <w:cantSplit/>
          <w:trHeight w:val="359"/>
        </w:trPr>
        <w:tc>
          <w:tcPr>
            <w:tcW w:w="3359" w:type="dxa"/>
            <w:vAlign w:val="bottom"/>
          </w:tcPr>
          <w:p w14:paraId="3D1DFF43" w14:textId="77777777" w:rsidR="004A6695" w:rsidRPr="00CB02C1" w:rsidRDefault="004A6695" w:rsidP="004A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</w:tcPr>
          <w:p w14:paraId="42D683E2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573699D8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3A8E4713" w14:textId="3D573FC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  <w:tab w:val="decimal" w:pos="10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219318AB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7F4972CC" w14:textId="322A7339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582E02B1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3FC60694" w14:textId="675237A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A6695" w:rsidRPr="00CB02C1" w14:paraId="516E1A6F" w14:textId="77777777" w:rsidTr="04102874">
        <w:trPr>
          <w:cantSplit/>
          <w:trHeight w:val="383"/>
        </w:trPr>
        <w:tc>
          <w:tcPr>
            <w:tcW w:w="3359" w:type="dxa"/>
          </w:tcPr>
          <w:p w14:paraId="66ED62B5" w14:textId="77777777" w:rsidR="004A6695" w:rsidRPr="00CB02C1" w:rsidRDefault="004A6695" w:rsidP="004A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43" w:type="dxa"/>
          </w:tcPr>
          <w:p w14:paraId="3BF094F1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208E2539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178EBD91" w14:textId="12B76443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  <w:tab w:val="decimal" w:pos="10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112C2F03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5A0B1940" w14:textId="2D57823D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7CEDCFD0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76D48137" w14:textId="239DEF30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A6695" w:rsidRPr="00CB02C1" w14:paraId="2077AEF5" w14:textId="77777777" w:rsidTr="04102874">
        <w:trPr>
          <w:cantSplit/>
          <w:trHeight w:val="383"/>
        </w:trPr>
        <w:tc>
          <w:tcPr>
            <w:tcW w:w="3359" w:type="dxa"/>
          </w:tcPr>
          <w:p w14:paraId="784DAAC8" w14:textId="6982F70C" w:rsidR="004A6695" w:rsidRPr="00CB02C1" w:rsidRDefault="004A6695" w:rsidP="004A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แอพแท็กซี่ จำกัด</w:t>
            </w:r>
          </w:p>
        </w:tc>
        <w:tc>
          <w:tcPr>
            <w:tcW w:w="1343" w:type="dxa"/>
          </w:tcPr>
          <w:p w14:paraId="569DA7E7" w14:textId="7B7A4C41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2,800</w:t>
            </w:r>
          </w:p>
        </w:tc>
        <w:tc>
          <w:tcPr>
            <w:tcW w:w="222" w:type="dxa"/>
          </w:tcPr>
          <w:p w14:paraId="793F1C76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533C904" w14:textId="4B8B65BF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2,800</w:t>
            </w:r>
          </w:p>
        </w:tc>
        <w:tc>
          <w:tcPr>
            <w:tcW w:w="188" w:type="dxa"/>
          </w:tcPr>
          <w:p w14:paraId="2EB35288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3071E819" w14:textId="36C3A823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2,813</w:t>
            </w:r>
          </w:p>
        </w:tc>
        <w:tc>
          <w:tcPr>
            <w:tcW w:w="188" w:type="dxa"/>
          </w:tcPr>
          <w:p w14:paraId="1CE1E5DE" w14:textId="77777777" w:rsidR="004A6695" w:rsidRPr="00CB02C1" w:rsidRDefault="004A6695" w:rsidP="004A6695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13C46DF" w14:textId="25E5F296" w:rsidR="004A6695" w:rsidRPr="00CB02C1" w:rsidRDefault="004A6695" w:rsidP="004A669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2,877</w:t>
            </w:r>
          </w:p>
        </w:tc>
      </w:tr>
    </w:tbl>
    <w:p w14:paraId="485BFD68" w14:textId="77777777" w:rsidR="0055758C" w:rsidRPr="00CB02C1" w:rsidRDefault="0055758C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7E3B1F9" w14:textId="1C206153" w:rsidR="003419E5" w:rsidRPr="00CB02C1" w:rsidRDefault="00D6284E" w:rsidP="002D4F7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บริษัทไม่มีเงินลงทุนในบริษัทย่อยและการร่วมค้าซึ่งจดทะเบียนในตลาดหลักทรัพย์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ดังนั้นจึงไม่มีราคาที่เปิดเผยต่</w:t>
      </w:r>
      <w:r w:rsidR="002D4F72" w:rsidRPr="00CB02C1">
        <w:rPr>
          <w:rFonts w:asciiTheme="majorBidi" w:hAnsiTheme="majorBidi" w:cstheme="majorBidi" w:hint="cs"/>
          <w:b/>
          <w:sz w:val="28"/>
          <w:szCs w:val="28"/>
          <w:cs/>
        </w:rPr>
        <w:t>อ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สาธารณชน</w:t>
      </w:r>
    </w:p>
    <w:p w14:paraId="4C3F2F82" w14:textId="2F0E73AE" w:rsidR="00D6284E" w:rsidRPr="00CB02C1" w:rsidRDefault="00D6284E" w:rsidP="00D6284E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</w:rPr>
      </w:pPr>
    </w:p>
    <w:p w14:paraId="5878B1CD" w14:textId="0982B159" w:rsidR="00D6284E" w:rsidRPr="00CB02C1" w:rsidRDefault="00D6284E" w:rsidP="003852CB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บริษัทไม่</w:t>
      </w:r>
      <w:r w:rsidR="00CD766F" w:rsidRPr="00CB02C1">
        <w:rPr>
          <w:rFonts w:asciiTheme="majorBidi" w:hAnsiTheme="majorBidi" w:cstheme="majorBidi" w:hint="cs"/>
          <w:b/>
          <w:sz w:val="28"/>
          <w:szCs w:val="28"/>
          <w:cs/>
        </w:rPr>
        <w:t>ได้รับ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เงินปันผลจากเงินลงทุน</w:t>
      </w:r>
      <w:r w:rsidR="002D4F72" w:rsidRPr="00CB02C1">
        <w:rPr>
          <w:rFonts w:asciiTheme="majorBidi" w:hAnsiTheme="majorBidi" w:cstheme="majorBidi" w:hint="cs"/>
          <w:b/>
          <w:sz w:val="28"/>
          <w:szCs w:val="28"/>
          <w:cs/>
        </w:rPr>
        <w:t>ในบริษัทย่อยและการร่วมค้า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สำหรับงวด</w:t>
      </w:r>
      <w:r w:rsidR="006C3FEF">
        <w:rPr>
          <w:rFonts w:asciiTheme="majorBidi" w:hAnsiTheme="majorBidi" w:cstheme="majorBidi" w:hint="cs"/>
          <w:b/>
          <w:sz w:val="28"/>
          <w:szCs w:val="28"/>
          <w:cs/>
        </w:rPr>
        <w:t>สาม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เดือนสิ้นสุดวันที่ </w:t>
      </w:r>
      <w:r w:rsidR="006C3FEF"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6C3FEF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Pr="00CB02C1">
        <w:rPr>
          <w:rFonts w:asciiTheme="majorBidi" w:hAnsiTheme="majorBidi" w:cstheme="majorBidi"/>
          <w:bCs/>
          <w:sz w:val="28"/>
          <w:szCs w:val="28"/>
        </w:rPr>
        <w:t>256</w:t>
      </w:r>
      <w:r w:rsidR="006C3FEF">
        <w:rPr>
          <w:rFonts w:asciiTheme="majorBidi" w:hAnsiTheme="majorBidi" w:cstheme="majorBidi"/>
          <w:bCs/>
          <w:sz w:val="28"/>
          <w:szCs w:val="28"/>
        </w:rPr>
        <w:t>5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3852CB">
        <w:rPr>
          <w:rFonts w:asciiTheme="majorBidi" w:hAnsiTheme="majorBidi" w:cstheme="majorBidi"/>
          <w:b/>
          <w:sz w:val="28"/>
          <w:szCs w:val="28"/>
        </w:rPr>
        <w:br/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CB02C1">
        <w:rPr>
          <w:rFonts w:asciiTheme="majorBidi" w:hAnsiTheme="majorBidi" w:cstheme="majorBidi"/>
          <w:bCs/>
          <w:sz w:val="28"/>
          <w:szCs w:val="28"/>
        </w:rPr>
        <w:t>256</w:t>
      </w:r>
      <w:r w:rsidR="006C3FEF">
        <w:rPr>
          <w:rFonts w:asciiTheme="majorBidi" w:hAnsiTheme="majorBidi" w:cstheme="majorBidi"/>
          <w:bCs/>
          <w:sz w:val="28"/>
          <w:szCs w:val="28"/>
        </w:rPr>
        <w:t>4</w:t>
      </w:r>
    </w:p>
    <w:p w14:paraId="166F3885" w14:textId="77777777" w:rsidR="0043260A" w:rsidRPr="00CB02C1" w:rsidRDefault="0043260A" w:rsidP="009E42F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</w:p>
    <w:p w14:paraId="50C9A083" w14:textId="77777777" w:rsidR="00441EEE" w:rsidRPr="00DC02EE" w:rsidRDefault="00441EEE" w:rsidP="00441EEE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AF4C2F">
        <w:rPr>
          <w:rFonts w:asciiTheme="majorBidi" w:hAnsiTheme="majorBidi" w:cstheme="majorBidi" w:hint="cs"/>
          <w:sz w:val="28"/>
          <w:szCs w:val="28"/>
          <w:cs/>
        </w:rPr>
        <w:t>สำ</w:t>
      </w:r>
      <w:r w:rsidRPr="00DC02EE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หรับปี </w:t>
      </w:r>
      <w:r w:rsidRPr="00DC02EE">
        <w:rPr>
          <w:rFonts w:asciiTheme="majorBidi" w:hAnsiTheme="majorBidi" w:cstheme="majorBidi"/>
          <w:sz w:val="28"/>
          <w:szCs w:val="28"/>
          <w:lang w:val="en-GB"/>
        </w:rPr>
        <w:t xml:space="preserve">2564 </w:t>
      </w:r>
      <w:r w:rsidRPr="00DC02EE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บริษัทได้รับรู้ขาดทุนจากการด้อยค่าของเงินลงทุนในการร่วมค้า 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จำนวน </w:t>
      </w:r>
      <w:r>
        <w:rPr>
          <w:rFonts w:asciiTheme="majorBidi" w:hAnsiTheme="majorBidi" w:cstheme="majorBidi"/>
          <w:sz w:val="28"/>
          <w:szCs w:val="28"/>
          <w:lang w:val="en-GB"/>
        </w:rPr>
        <w:t xml:space="preserve">4.91 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ล้าน</w:t>
      </w:r>
      <w:r w:rsidRPr="00DC02EE">
        <w:rPr>
          <w:rFonts w:asciiTheme="majorBidi" w:hAnsiTheme="majorBidi" w:cstheme="majorBidi" w:hint="cs"/>
          <w:sz w:val="28"/>
          <w:szCs w:val="28"/>
          <w:cs/>
          <w:lang w:val="en-GB"/>
        </w:rPr>
        <w:t>บาท</w:t>
      </w:r>
    </w:p>
    <w:p w14:paraId="492B49F6" w14:textId="0B25D086" w:rsidR="001664D2" w:rsidRPr="00CB02C1" w:rsidRDefault="009E42F1" w:rsidP="0035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  <w:sectPr w:rsidR="001664D2" w:rsidRPr="00CB02C1" w:rsidSect="00820F3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  <w:r w:rsidRPr="00CB02C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3E0C7FD" w14:textId="4E24B801" w:rsidR="00A36FE5" w:rsidRPr="00CB02C1" w:rsidRDefault="0035777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B02C1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A36FE5" w:rsidRPr="00CB02C1">
        <w:rPr>
          <w:rFonts w:asciiTheme="majorBidi" w:hAnsiTheme="majorBidi" w:cstheme="majorBidi"/>
          <w:b/>
          <w:bCs/>
          <w:sz w:val="30"/>
          <w:szCs w:val="30"/>
        </w:rPr>
        <w:tab/>
      </w:r>
      <w:r w:rsidR="00A36FE5" w:rsidRPr="00CB02C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216C1DF3" w14:textId="77777777" w:rsidR="00370302" w:rsidRPr="00CB02C1" w:rsidRDefault="00370302" w:rsidP="0037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760" w:type="dxa"/>
        <w:tblInd w:w="180" w:type="dxa"/>
        <w:tblLook w:val="04A0" w:firstRow="1" w:lastRow="0" w:firstColumn="1" w:lastColumn="0" w:noHBand="0" w:noVBand="1"/>
      </w:tblPr>
      <w:tblGrid>
        <w:gridCol w:w="5186"/>
        <w:gridCol w:w="897"/>
        <w:gridCol w:w="1438"/>
        <w:gridCol w:w="1464"/>
        <w:gridCol w:w="1431"/>
        <w:gridCol w:w="1440"/>
        <w:gridCol w:w="1464"/>
        <w:gridCol w:w="1440"/>
      </w:tblGrid>
      <w:tr w:rsidR="00370302" w:rsidRPr="00CB02C1" w14:paraId="04134186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4BC5B703" w14:textId="77777777" w:rsidR="00370302" w:rsidRPr="00CB02C1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B0ACFB8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68CFB9AE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0302" w:rsidRPr="00CB02C1" w14:paraId="57F635A2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71C56813" w14:textId="77777777" w:rsidR="00370302" w:rsidRPr="00CB02C1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D369C29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3" w:type="dxa"/>
            <w:gridSpan w:val="3"/>
            <w:shd w:val="clear" w:color="auto" w:fill="auto"/>
            <w:vAlign w:val="bottom"/>
          </w:tcPr>
          <w:p w14:paraId="7311A317" w14:textId="1A18A350" w:rsidR="00370302" w:rsidRPr="00CB02C1" w:rsidRDefault="006C3FEF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มีนาคม </w:t>
            </w:r>
            <w:r w:rsidR="00370302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344" w:type="dxa"/>
            <w:gridSpan w:val="3"/>
            <w:shd w:val="clear" w:color="auto" w:fill="auto"/>
            <w:vAlign w:val="bottom"/>
          </w:tcPr>
          <w:p w14:paraId="06AA8D2A" w14:textId="6935DBCD" w:rsidR="00370302" w:rsidRPr="00CB02C1" w:rsidRDefault="00A26F4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31</w:t>
            </w:r>
            <w:r w:rsidRPr="00CB02C1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CB02C1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370302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3FE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70302" w:rsidRPr="00CB02C1" w14:paraId="7478CE29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1B747C98" w14:textId="77777777" w:rsidR="00370302" w:rsidRPr="00CB02C1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EDC868B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D226C98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CACE4DA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1" w:type="dxa"/>
            <w:vAlign w:val="bottom"/>
          </w:tcPr>
          <w:p w14:paraId="4FD44CAC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E3548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09ED9FB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D4F51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302" w:rsidRPr="00CB02C1" w14:paraId="19D648BE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5989DEEC" w14:textId="77777777" w:rsidR="00370302" w:rsidRPr="00CB02C1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939F075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5ECA817C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A5964" w:rsidRPr="00CB02C1" w14:paraId="4D0AE84F" w14:textId="77777777" w:rsidTr="00512AFC">
        <w:tc>
          <w:tcPr>
            <w:tcW w:w="5186" w:type="dxa"/>
            <w:shd w:val="clear" w:color="auto" w:fill="auto"/>
          </w:tcPr>
          <w:p w14:paraId="4CB15A91" w14:textId="63A910DE" w:rsidR="005A5964" w:rsidRPr="00CB02C1" w:rsidRDefault="005A5964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  <w:shd w:val="clear" w:color="auto" w:fill="auto"/>
          </w:tcPr>
          <w:p w14:paraId="4AEC59B2" w14:textId="7777777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839E684" w14:textId="53BC2DAE" w:rsidR="005A5964" w:rsidRPr="00CB02C1" w:rsidRDefault="000F1AD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04D4287" w14:textId="3C10B271" w:rsidR="005A5964" w:rsidRPr="00CB02C1" w:rsidRDefault="001B551C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  <w:tc>
          <w:tcPr>
            <w:tcW w:w="1431" w:type="dxa"/>
          </w:tcPr>
          <w:p w14:paraId="7EFDF015" w14:textId="303E54A6" w:rsidR="005A5964" w:rsidRPr="00CB02C1" w:rsidRDefault="001B0395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05AEC" w14:textId="11835C1E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5DD1556" w14:textId="7771990D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  <w:tc>
          <w:tcPr>
            <w:tcW w:w="1440" w:type="dxa"/>
          </w:tcPr>
          <w:p w14:paraId="5D88329F" w14:textId="5C0983BA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110,000</w:t>
            </w:r>
          </w:p>
        </w:tc>
      </w:tr>
      <w:tr w:rsidR="005A5964" w:rsidRPr="00CB02C1" w14:paraId="3A0508C2" w14:textId="77777777" w:rsidTr="00512AFC">
        <w:tc>
          <w:tcPr>
            <w:tcW w:w="5186" w:type="dxa"/>
            <w:shd w:val="clear" w:color="auto" w:fill="auto"/>
          </w:tcPr>
          <w:p w14:paraId="367F03C7" w14:textId="7777777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41C0C468" w14:textId="7777777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B3B9ED4" w14:textId="753146A5" w:rsidR="005A5964" w:rsidRPr="00CB02C1" w:rsidRDefault="000F1AD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948E4B6" w14:textId="0D3A1FC7" w:rsidR="005A5964" w:rsidRPr="00CB02C1" w:rsidRDefault="001B551C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153,03</w:t>
            </w:r>
            <w:r w:rsidR="0057026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31" w:type="dxa"/>
            <w:vAlign w:val="bottom"/>
          </w:tcPr>
          <w:p w14:paraId="5C7AEEB6" w14:textId="3894C012" w:rsidR="005A5964" w:rsidRPr="00CB02C1" w:rsidRDefault="001B0395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153,03</w:t>
            </w:r>
            <w:r w:rsidR="005702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498BA" w14:textId="740F6815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0404E4" w14:textId="0E18F4F4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156,771</w:t>
            </w:r>
          </w:p>
        </w:tc>
        <w:tc>
          <w:tcPr>
            <w:tcW w:w="1440" w:type="dxa"/>
            <w:vAlign w:val="bottom"/>
          </w:tcPr>
          <w:p w14:paraId="5B3C7944" w14:textId="6E79E9EA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156,771</w:t>
            </w:r>
          </w:p>
        </w:tc>
      </w:tr>
      <w:tr w:rsidR="005A5964" w:rsidRPr="00CB02C1" w14:paraId="1A228514" w14:textId="77777777" w:rsidTr="00512AFC">
        <w:tc>
          <w:tcPr>
            <w:tcW w:w="5186" w:type="dxa"/>
            <w:shd w:val="clear" w:color="auto" w:fill="auto"/>
          </w:tcPr>
          <w:p w14:paraId="6E2DD942" w14:textId="7777777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6FF4B08F" w14:textId="7777777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9265A42" w14:textId="2D527C97" w:rsidR="005A5964" w:rsidRPr="00CB02C1" w:rsidRDefault="000F1AD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7,213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F6156A3" w14:textId="001005BD" w:rsidR="005A5964" w:rsidRPr="00CB02C1" w:rsidRDefault="001B551C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0445A20E" w14:textId="0406AE02" w:rsidR="005A5964" w:rsidRPr="00CB02C1" w:rsidDel="008D6148" w:rsidRDefault="001B0395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6A9DB" w14:textId="560F957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7,748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38F2E4B" w14:textId="2EE5DFF5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6EFD746" w14:textId="43CD78CB" w:rsidR="005A5964" w:rsidRPr="00CB02C1" w:rsidDel="008D6148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7,748</w:t>
            </w:r>
          </w:p>
        </w:tc>
      </w:tr>
      <w:tr w:rsidR="005A5964" w:rsidRPr="00CB02C1" w14:paraId="79E3D9F9" w14:textId="77777777" w:rsidTr="00512AFC">
        <w:trPr>
          <w:trHeight w:val="74"/>
        </w:trPr>
        <w:tc>
          <w:tcPr>
            <w:tcW w:w="5186" w:type="dxa"/>
            <w:shd w:val="clear" w:color="auto" w:fill="auto"/>
          </w:tcPr>
          <w:p w14:paraId="39581247" w14:textId="77777777" w:rsidR="005A5964" w:rsidRPr="00CB02C1" w:rsidRDefault="005A5964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2C2089C" w14:textId="101273E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8D101D7" w14:textId="241EBC33" w:rsidR="005A5964" w:rsidRPr="00CB02C1" w:rsidRDefault="000F1AD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54085A7" w14:textId="2D3B6B35" w:rsidR="005A5964" w:rsidRPr="00CB02C1" w:rsidRDefault="001B551C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1431" w:type="dxa"/>
            <w:vAlign w:val="bottom"/>
          </w:tcPr>
          <w:p w14:paraId="07541B68" w14:textId="4CA840EB" w:rsidR="005A5964" w:rsidRPr="00CB02C1" w:rsidRDefault="001B0395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C200D" w14:textId="3C9FE5D4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6566033" w14:textId="5D40C6F0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1440" w:type="dxa"/>
            <w:vAlign w:val="bottom"/>
          </w:tcPr>
          <w:p w14:paraId="5AB55752" w14:textId="191CC59F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115,000</w:t>
            </w:r>
          </w:p>
        </w:tc>
      </w:tr>
      <w:tr w:rsidR="005A5964" w:rsidRPr="00CB02C1" w14:paraId="4E2645DB" w14:textId="77777777" w:rsidTr="00512AFC">
        <w:tc>
          <w:tcPr>
            <w:tcW w:w="5186" w:type="dxa"/>
            <w:shd w:val="clear" w:color="auto" w:fill="auto"/>
          </w:tcPr>
          <w:p w14:paraId="352E28F5" w14:textId="77777777" w:rsidR="005A5964" w:rsidRPr="00CB02C1" w:rsidRDefault="005A5964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97" w:type="dxa"/>
            <w:shd w:val="clear" w:color="auto" w:fill="auto"/>
          </w:tcPr>
          <w:p w14:paraId="46E61073" w14:textId="7777777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311F6A1" w14:textId="4A26BED4" w:rsidR="005A5964" w:rsidRPr="00CB02C1" w:rsidRDefault="000F1AD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32F32B6" w14:textId="20726B5F" w:rsidR="005A5964" w:rsidRPr="00CB02C1" w:rsidRDefault="001B551C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96,000</w:t>
            </w:r>
          </w:p>
        </w:tc>
        <w:tc>
          <w:tcPr>
            <w:tcW w:w="1431" w:type="dxa"/>
            <w:vAlign w:val="bottom"/>
          </w:tcPr>
          <w:p w14:paraId="24B9611D" w14:textId="0804FCA4" w:rsidR="005A5964" w:rsidRPr="00CB02C1" w:rsidRDefault="001B0395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F5CB7" w14:textId="7FD635D5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C24C7C1" w14:textId="57DC1ABF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40" w:type="dxa"/>
            <w:vAlign w:val="bottom"/>
          </w:tcPr>
          <w:p w14:paraId="7A0FE08C" w14:textId="31FB00A8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</w:tr>
      <w:tr w:rsidR="005A5964" w:rsidRPr="00CB02C1" w14:paraId="41F150E4" w14:textId="77777777" w:rsidTr="00512AFC">
        <w:tc>
          <w:tcPr>
            <w:tcW w:w="5186" w:type="dxa"/>
            <w:shd w:val="clear" w:color="auto" w:fill="auto"/>
          </w:tcPr>
          <w:p w14:paraId="2D52CB16" w14:textId="77777777" w:rsidR="005A5964" w:rsidRPr="00CB02C1" w:rsidRDefault="005A5964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5C45CD61" w14:textId="7777777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CE4D987" w14:textId="5C42166F" w:rsidR="005A5964" w:rsidRPr="00CB02C1" w:rsidRDefault="000F1AD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3,611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7A0155" w14:textId="608DEDA2" w:rsidR="005A5964" w:rsidRPr="00CB02C1" w:rsidRDefault="001B551C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4D920C4B" w14:textId="571943B7" w:rsidR="005A5964" w:rsidRPr="00CB02C1" w:rsidRDefault="001B0395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E812B" w14:textId="0554FCC2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6DE4C5A" w14:textId="28715C25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23EABF" w14:textId="1FE8BDBA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</w:tr>
      <w:tr w:rsidR="005A5964" w:rsidRPr="00CB02C1" w14:paraId="30A8617C" w14:textId="77777777" w:rsidTr="00512AFC">
        <w:tc>
          <w:tcPr>
            <w:tcW w:w="5186" w:type="dxa"/>
            <w:shd w:val="clear" w:color="auto" w:fill="auto"/>
          </w:tcPr>
          <w:p w14:paraId="61B91ACF" w14:textId="77777777" w:rsidR="005A5964" w:rsidRPr="00CB02C1" w:rsidRDefault="005A5964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5466B31" w14:textId="7777777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98AF12B" w14:textId="6E6393A3" w:rsidR="005A5964" w:rsidRPr="00CB02C1" w:rsidRDefault="000F1AD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52EB90" w14:textId="26952FF6" w:rsidR="005A5964" w:rsidRPr="00CB02C1" w:rsidRDefault="001B551C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="001B0395">
              <w:rPr>
                <w:rFonts w:asciiTheme="majorBidi" w:hAnsiTheme="majorBidi" w:cstheme="majorBidi"/>
                <w:sz w:val="28"/>
                <w:szCs w:val="28"/>
              </w:rPr>
              <w:t>,404</w:t>
            </w:r>
          </w:p>
        </w:tc>
        <w:tc>
          <w:tcPr>
            <w:tcW w:w="1431" w:type="dxa"/>
          </w:tcPr>
          <w:p w14:paraId="7223F78F" w14:textId="660471CA" w:rsidR="005A5964" w:rsidRPr="00CB02C1" w:rsidRDefault="001B0395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326,404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D19B7" w14:textId="3EC34A95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530698F" w14:textId="651110F1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364,597</w:t>
            </w:r>
          </w:p>
        </w:tc>
        <w:tc>
          <w:tcPr>
            <w:tcW w:w="1440" w:type="dxa"/>
          </w:tcPr>
          <w:p w14:paraId="2D4E51E4" w14:textId="5AC3CD15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364,597</w:t>
            </w:r>
          </w:p>
        </w:tc>
      </w:tr>
      <w:tr w:rsidR="005A5964" w:rsidRPr="00CB02C1" w14:paraId="3FE32CD5" w14:textId="77777777" w:rsidTr="00512AFC">
        <w:tc>
          <w:tcPr>
            <w:tcW w:w="5186" w:type="dxa"/>
            <w:shd w:val="clear" w:color="auto" w:fill="auto"/>
          </w:tcPr>
          <w:p w14:paraId="0876E5F1" w14:textId="1FC550E9" w:rsidR="005A5964" w:rsidRPr="00CB02C1" w:rsidRDefault="005A5964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45FF570" w14:textId="7777777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057ADF2" w14:textId="445DC077" w:rsidR="005A5964" w:rsidRPr="00CB02C1" w:rsidRDefault="001B551C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B03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EB8D1BD" w14:textId="5BAD75BD" w:rsidR="005A5964" w:rsidRPr="00CB02C1" w:rsidRDefault="001B0395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53531BAC" w14:textId="2A9A517D" w:rsidR="005A5964" w:rsidRPr="00CB02C1" w:rsidRDefault="001B0395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97FCF" w14:textId="249F8F2C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288F860" w14:textId="18445E15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BAD3BFC" w14:textId="11DA0FF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4,566</w:t>
            </w:r>
          </w:p>
        </w:tc>
      </w:tr>
      <w:tr w:rsidR="005A5964" w:rsidRPr="00CB02C1" w14:paraId="481CC240" w14:textId="77777777" w:rsidTr="00512AFC">
        <w:tc>
          <w:tcPr>
            <w:tcW w:w="5186" w:type="dxa"/>
            <w:shd w:val="clear" w:color="auto" w:fill="auto"/>
          </w:tcPr>
          <w:p w14:paraId="29892F8E" w14:textId="76DF4D82" w:rsidR="005A5964" w:rsidRPr="00CB02C1" w:rsidRDefault="005A5964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EF22D16" w14:textId="7777777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BB857F1" w14:textId="46EAFB94" w:rsidR="005A5964" w:rsidRPr="00CB02C1" w:rsidRDefault="001B551C" w:rsidP="005A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5,510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A12A62B" w14:textId="288AABB4" w:rsidR="005A5964" w:rsidRPr="00CB02C1" w:rsidRDefault="001B0395" w:rsidP="005A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687DB5EE" w14:textId="159BD470" w:rsidR="005A5964" w:rsidRPr="00CB02C1" w:rsidRDefault="00B9010F" w:rsidP="005A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96465" w14:textId="75A34361" w:rsidR="005A5964" w:rsidRPr="00CB02C1" w:rsidRDefault="005A5964" w:rsidP="005A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84D56FA" w14:textId="135CD97A" w:rsidR="005A5964" w:rsidRPr="00CB02C1" w:rsidRDefault="005A5964" w:rsidP="005A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0E77F4" w14:textId="6C0FCCE6" w:rsidR="005A5964" w:rsidRPr="00CB02C1" w:rsidRDefault="005A5964" w:rsidP="005A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6,420</w:t>
            </w:r>
          </w:p>
        </w:tc>
      </w:tr>
      <w:tr w:rsidR="005A5964" w:rsidRPr="00CB02C1" w14:paraId="4076EA97" w14:textId="77777777" w:rsidTr="00512AFC">
        <w:tc>
          <w:tcPr>
            <w:tcW w:w="5186" w:type="dxa"/>
            <w:shd w:val="clear" w:color="auto" w:fill="auto"/>
          </w:tcPr>
          <w:p w14:paraId="1254FFB3" w14:textId="77777777" w:rsidR="005A5964" w:rsidRPr="00CB02C1" w:rsidRDefault="005A5964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CB02C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  <w:shd w:val="clear" w:color="auto" w:fill="auto"/>
          </w:tcPr>
          <w:p w14:paraId="61E21F76" w14:textId="77777777" w:rsidR="005A5964" w:rsidRPr="00CB02C1" w:rsidRDefault="005A5964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ADDDCDE" w14:textId="563DB2C1" w:rsidR="005A5964" w:rsidRPr="00CB02C1" w:rsidRDefault="001B551C" w:rsidP="005A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19,450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C6EF2CF" w14:textId="75FE7BD5" w:rsidR="005A5964" w:rsidRPr="00CB02C1" w:rsidRDefault="001B0395" w:rsidP="005A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800,43</w:t>
            </w:r>
            <w:r w:rsidR="005702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31" w:type="dxa"/>
          </w:tcPr>
          <w:p w14:paraId="7765D7F2" w14:textId="3DA69051" w:rsidR="005A5964" w:rsidRPr="00CB02C1" w:rsidRDefault="00B9010F" w:rsidP="005A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819,88</w:t>
            </w:r>
            <w:r w:rsidR="005702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A5CB9" w14:textId="35347A82" w:rsidR="005A5964" w:rsidRPr="00CB02C1" w:rsidRDefault="005A5964" w:rsidP="005A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22,304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63D7C9" w14:textId="394C96E2" w:rsidR="005A5964" w:rsidRPr="00CB02C1" w:rsidRDefault="005A5964" w:rsidP="005A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782,368</w:t>
            </w:r>
          </w:p>
        </w:tc>
        <w:tc>
          <w:tcPr>
            <w:tcW w:w="1440" w:type="dxa"/>
          </w:tcPr>
          <w:p w14:paraId="485A04CC" w14:textId="4A4524C8" w:rsidR="005A5964" w:rsidRPr="00CB02C1" w:rsidRDefault="005A5964" w:rsidP="005A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804,672</w:t>
            </w:r>
          </w:p>
        </w:tc>
      </w:tr>
    </w:tbl>
    <w:p w14:paraId="2D126C96" w14:textId="77777777" w:rsidR="00370302" w:rsidRPr="00CB02C1" w:rsidRDefault="00370302" w:rsidP="0037030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6DC8624" w14:textId="77777777" w:rsidR="000C45D8" w:rsidRPr="00CB02C1" w:rsidRDefault="00370302" w:rsidP="000C45D8">
      <w:pPr>
        <w:rPr>
          <w:rFonts w:asciiTheme="majorBidi" w:hAnsiTheme="majorBidi" w:cstheme="majorBidi"/>
        </w:rPr>
      </w:pPr>
      <w:r w:rsidRPr="00CB02C1">
        <w:rPr>
          <w:rFonts w:asciiTheme="majorBidi" w:hAnsiTheme="majorBidi" w:cstheme="majorBidi"/>
        </w:rPr>
        <w:br w:type="page"/>
      </w:r>
    </w:p>
    <w:tbl>
      <w:tblPr>
        <w:tblW w:w="14049" w:type="dxa"/>
        <w:tblInd w:w="180" w:type="dxa"/>
        <w:tblLook w:val="04A0" w:firstRow="1" w:lastRow="0" w:firstColumn="1" w:lastColumn="0" w:noHBand="0" w:noVBand="1"/>
      </w:tblPr>
      <w:tblGrid>
        <w:gridCol w:w="5207"/>
        <w:gridCol w:w="1439"/>
        <w:gridCol w:w="1534"/>
        <w:gridCol w:w="1439"/>
        <w:gridCol w:w="1456"/>
        <w:gridCol w:w="1534"/>
        <w:gridCol w:w="1440"/>
      </w:tblGrid>
      <w:tr w:rsidR="006A785D" w:rsidRPr="00CB02C1" w14:paraId="5025ECE9" w14:textId="77777777" w:rsidTr="006A785D">
        <w:trPr>
          <w:tblHeader/>
        </w:trPr>
        <w:tc>
          <w:tcPr>
            <w:tcW w:w="5207" w:type="dxa"/>
            <w:shd w:val="clear" w:color="auto" w:fill="auto"/>
          </w:tcPr>
          <w:p w14:paraId="4512F024" w14:textId="77777777" w:rsidR="006A785D" w:rsidRPr="00CB02C1" w:rsidRDefault="006A785D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6AC2D9AF" w14:textId="77777777" w:rsidR="006A785D" w:rsidRPr="00CB02C1" w:rsidRDefault="006A785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85D" w:rsidRPr="00CB02C1" w14:paraId="3407EBCE" w14:textId="77777777" w:rsidTr="006A785D">
        <w:trPr>
          <w:tblHeader/>
        </w:trPr>
        <w:tc>
          <w:tcPr>
            <w:tcW w:w="5207" w:type="dxa"/>
            <w:shd w:val="clear" w:color="auto" w:fill="auto"/>
          </w:tcPr>
          <w:p w14:paraId="59FE8B6C" w14:textId="77777777" w:rsidR="006A785D" w:rsidRPr="00CB02C1" w:rsidRDefault="006A785D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412" w:type="dxa"/>
            <w:gridSpan w:val="3"/>
            <w:shd w:val="clear" w:color="auto" w:fill="auto"/>
            <w:vAlign w:val="bottom"/>
          </w:tcPr>
          <w:p w14:paraId="102F5E46" w14:textId="34402F8C" w:rsidR="006A785D" w:rsidRPr="00CB02C1" w:rsidRDefault="006A785D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มีนาคม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430" w:type="dxa"/>
            <w:gridSpan w:val="3"/>
            <w:shd w:val="clear" w:color="auto" w:fill="auto"/>
            <w:vAlign w:val="bottom"/>
          </w:tcPr>
          <w:p w14:paraId="04405BA1" w14:textId="6E2F7C37" w:rsidR="006A785D" w:rsidRPr="00CB02C1" w:rsidRDefault="006A785D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31</w:t>
            </w:r>
            <w:r w:rsidRPr="00CB02C1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CB02C1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A785D" w:rsidRPr="00CB02C1" w14:paraId="3D89963A" w14:textId="77777777" w:rsidTr="006A785D">
        <w:trPr>
          <w:tblHeader/>
        </w:trPr>
        <w:tc>
          <w:tcPr>
            <w:tcW w:w="5207" w:type="dxa"/>
            <w:shd w:val="clear" w:color="auto" w:fill="auto"/>
          </w:tcPr>
          <w:p w14:paraId="2EEE2025" w14:textId="77777777" w:rsidR="006A785D" w:rsidRPr="00CB02C1" w:rsidRDefault="006A785D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E679A5A" w14:textId="77777777" w:rsidR="006A785D" w:rsidRPr="00CB02C1" w:rsidRDefault="006A785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79940E4" w14:textId="77777777" w:rsidR="006A785D" w:rsidRPr="00CB02C1" w:rsidRDefault="006A785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9" w:type="dxa"/>
            <w:vAlign w:val="bottom"/>
          </w:tcPr>
          <w:p w14:paraId="2D5B5D05" w14:textId="77777777" w:rsidR="006A785D" w:rsidRPr="00CB02C1" w:rsidRDefault="006A785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50C5BC4" w14:textId="77777777" w:rsidR="006A785D" w:rsidRPr="00CB02C1" w:rsidRDefault="006A785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6292499" w14:textId="77777777" w:rsidR="006A785D" w:rsidRPr="00CB02C1" w:rsidRDefault="006A785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DFCD7" w14:textId="77777777" w:rsidR="006A785D" w:rsidRPr="00CB02C1" w:rsidRDefault="006A785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A785D" w:rsidRPr="00CB02C1" w14:paraId="78C3F855" w14:textId="77777777" w:rsidTr="006A785D">
        <w:trPr>
          <w:tblHeader/>
        </w:trPr>
        <w:tc>
          <w:tcPr>
            <w:tcW w:w="5207" w:type="dxa"/>
            <w:shd w:val="clear" w:color="auto" w:fill="auto"/>
          </w:tcPr>
          <w:p w14:paraId="62550BE8" w14:textId="77777777" w:rsidR="006A785D" w:rsidRPr="00CB02C1" w:rsidRDefault="006A785D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40041C71" w14:textId="77777777" w:rsidR="006A785D" w:rsidRPr="00CB02C1" w:rsidRDefault="006A785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A785D" w:rsidRPr="00CB02C1" w14:paraId="53C56FC3" w14:textId="77777777" w:rsidTr="006A785D">
        <w:tc>
          <w:tcPr>
            <w:tcW w:w="5207" w:type="dxa"/>
            <w:shd w:val="clear" w:color="auto" w:fill="auto"/>
          </w:tcPr>
          <w:p w14:paraId="111ADA8E" w14:textId="22720D9E" w:rsidR="006A785D" w:rsidRPr="00CB02C1" w:rsidRDefault="006A785D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8F58D61" w14:textId="3745236B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F3DABD0" w14:textId="579755B1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439" w:type="dxa"/>
          </w:tcPr>
          <w:p w14:paraId="6BF521C7" w14:textId="7D004FA0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61DB99E" w14:textId="11E62217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66B2A6" w14:textId="44B68839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440" w:type="dxa"/>
          </w:tcPr>
          <w:p w14:paraId="57E05262" w14:textId="2994D191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</w:tr>
      <w:tr w:rsidR="006A785D" w:rsidRPr="00CB02C1" w14:paraId="052A1690" w14:textId="77777777" w:rsidTr="006A785D">
        <w:tc>
          <w:tcPr>
            <w:tcW w:w="5207" w:type="dxa"/>
            <w:shd w:val="clear" w:color="auto" w:fill="auto"/>
          </w:tcPr>
          <w:p w14:paraId="585D76D6" w14:textId="77777777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3099175" w14:textId="726C870D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11DE66E" w14:textId="7B060943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153,032</w:t>
            </w:r>
          </w:p>
        </w:tc>
        <w:tc>
          <w:tcPr>
            <w:tcW w:w="1439" w:type="dxa"/>
            <w:vAlign w:val="bottom"/>
          </w:tcPr>
          <w:p w14:paraId="231DFB41" w14:textId="1F89CE40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153,032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03CB8AA" w14:textId="4D387FDE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485399C" w14:textId="0B8E3979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156,771</w:t>
            </w:r>
          </w:p>
        </w:tc>
        <w:tc>
          <w:tcPr>
            <w:tcW w:w="1440" w:type="dxa"/>
            <w:vAlign w:val="bottom"/>
          </w:tcPr>
          <w:p w14:paraId="45FFE612" w14:textId="6A3F97EB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156,771</w:t>
            </w:r>
          </w:p>
        </w:tc>
      </w:tr>
      <w:tr w:rsidR="006A785D" w:rsidRPr="00CB02C1" w14:paraId="127811CC" w14:textId="77777777" w:rsidTr="006A785D">
        <w:tc>
          <w:tcPr>
            <w:tcW w:w="5207" w:type="dxa"/>
            <w:shd w:val="clear" w:color="auto" w:fill="auto"/>
          </w:tcPr>
          <w:p w14:paraId="3AB03382" w14:textId="77777777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65A8D27" w14:textId="75B56E47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4,058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AE5F713" w14:textId="6561B6FC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33444894" w14:textId="34D48C72" w:rsidR="006A785D" w:rsidRPr="00CB02C1" w:rsidDel="008D6148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4,058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DA123D7" w14:textId="24B3FEB8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E8D34A" w14:textId="283FA559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3FE6BBD" w14:textId="2CB70C44" w:rsidR="006A785D" w:rsidRPr="00CB02C1" w:rsidDel="008D6148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4,013</w:t>
            </w:r>
          </w:p>
        </w:tc>
      </w:tr>
      <w:tr w:rsidR="006A785D" w:rsidRPr="00CB02C1" w14:paraId="79AAA874" w14:textId="77777777" w:rsidTr="006A785D">
        <w:tc>
          <w:tcPr>
            <w:tcW w:w="5207" w:type="dxa"/>
            <w:shd w:val="clear" w:color="auto" w:fill="auto"/>
          </w:tcPr>
          <w:p w14:paraId="13A3B6DB" w14:textId="77777777" w:rsidR="006A785D" w:rsidRPr="00CB02C1" w:rsidRDefault="006A785D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0823354" w14:textId="62A21475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F7F196" w14:textId="7A7EA9AA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39" w:type="dxa"/>
            <w:vAlign w:val="bottom"/>
          </w:tcPr>
          <w:p w14:paraId="1BFBD9B1" w14:textId="75702DDD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7DB18BE" w14:textId="72645FAB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B5108C4" w14:textId="0FB70FD8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40" w:type="dxa"/>
            <w:vAlign w:val="bottom"/>
          </w:tcPr>
          <w:p w14:paraId="0ECA1595" w14:textId="7CE79A85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</w:tr>
      <w:tr w:rsidR="006A785D" w:rsidRPr="00CB02C1" w14:paraId="58C01768" w14:textId="77777777" w:rsidTr="006A785D">
        <w:tc>
          <w:tcPr>
            <w:tcW w:w="5207" w:type="dxa"/>
            <w:shd w:val="clear" w:color="auto" w:fill="auto"/>
          </w:tcPr>
          <w:p w14:paraId="230D543E" w14:textId="77777777" w:rsidR="006A785D" w:rsidRPr="00CB02C1" w:rsidRDefault="006A785D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F63FE39" w14:textId="71773043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3,611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1CA380" w14:textId="38DB32DD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7B95AB0" w14:textId="077612CA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3,611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CD8EF12" w14:textId="5C1FE457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587D47" w14:textId="4E87B98B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CACA50" w14:textId="47E5DE77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</w:tr>
      <w:tr w:rsidR="006A785D" w:rsidRPr="00CB02C1" w14:paraId="17263CF7" w14:textId="77777777" w:rsidTr="006A785D">
        <w:tc>
          <w:tcPr>
            <w:tcW w:w="5207" w:type="dxa"/>
            <w:shd w:val="clear" w:color="auto" w:fill="auto"/>
          </w:tcPr>
          <w:p w14:paraId="5C4EE166" w14:textId="77777777" w:rsidR="006A785D" w:rsidRPr="00CB02C1" w:rsidRDefault="006A785D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687C57A" w14:textId="04835F92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AFA65A" w14:textId="450A2A17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326,404</w:t>
            </w:r>
          </w:p>
        </w:tc>
        <w:tc>
          <w:tcPr>
            <w:tcW w:w="1439" w:type="dxa"/>
          </w:tcPr>
          <w:p w14:paraId="1A8D73AF" w14:textId="33A4396F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326,404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F9BC1C3" w14:textId="58945452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56530BA" w14:textId="4D73A681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364,597</w:t>
            </w:r>
          </w:p>
        </w:tc>
        <w:tc>
          <w:tcPr>
            <w:tcW w:w="1440" w:type="dxa"/>
          </w:tcPr>
          <w:p w14:paraId="260B3613" w14:textId="68C77F19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364,597</w:t>
            </w:r>
          </w:p>
        </w:tc>
      </w:tr>
      <w:tr w:rsidR="006A785D" w:rsidRPr="00CB02C1" w14:paraId="0EBAD129" w14:textId="77777777" w:rsidTr="006A785D">
        <w:tc>
          <w:tcPr>
            <w:tcW w:w="5207" w:type="dxa"/>
            <w:shd w:val="clear" w:color="auto" w:fill="auto"/>
          </w:tcPr>
          <w:p w14:paraId="7EF2D063" w14:textId="10BE20B5" w:rsidR="006A785D" w:rsidRPr="00CB02C1" w:rsidRDefault="006A785D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2F6164D" w14:textId="655F3CBD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5C2608A" w14:textId="31FD9790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CFE5C6F" w14:textId="7D656C2D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2,983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52CE10C" w14:textId="4863D2ED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C25138" w14:textId="389F96B4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AB28C3C" w14:textId="5D65519A" w:rsidR="006A785D" w:rsidRPr="00CB02C1" w:rsidRDefault="006A785D" w:rsidP="005A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4,015</w:t>
            </w:r>
          </w:p>
        </w:tc>
      </w:tr>
      <w:tr w:rsidR="006A785D" w:rsidRPr="00CB02C1" w14:paraId="34A217F1" w14:textId="77777777" w:rsidTr="006A785D">
        <w:tc>
          <w:tcPr>
            <w:tcW w:w="5207" w:type="dxa"/>
            <w:shd w:val="clear" w:color="auto" w:fill="auto"/>
          </w:tcPr>
          <w:p w14:paraId="0FDDD905" w14:textId="15B99BAA" w:rsidR="006A785D" w:rsidRPr="00CB02C1" w:rsidRDefault="006A785D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33D7940" w14:textId="2711211D" w:rsidR="006A785D" w:rsidRPr="00CB02C1" w:rsidRDefault="006A785D" w:rsidP="005A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5,510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8613CBB" w14:textId="68AC35AB" w:rsidR="006A785D" w:rsidRPr="00CB02C1" w:rsidRDefault="006A785D" w:rsidP="005A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563996B" w14:textId="30205774" w:rsidR="006A785D" w:rsidRPr="00CB02C1" w:rsidRDefault="006A785D" w:rsidP="005A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5,510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9015C49" w14:textId="12F87576" w:rsidR="006A785D" w:rsidRPr="00CB02C1" w:rsidRDefault="006A785D" w:rsidP="005A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3E4220" w14:textId="60BEF4A6" w:rsidR="006A785D" w:rsidRPr="00CB02C1" w:rsidRDefault="006A785D" w:rsidP="005A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7B84CB" w14:textId="18BC7AC5" w:rsidR="006A785D" w:rsidRPr="00CB02C1" w:rsidRDefault="006A785D" w:rsidP="005A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6,420</w:t>
            </w:r>
          </w:p>
        </w:tc>
      </w:tr>
      <w:tr w:rsidR="006A785D" w:rsidRPr="00CB02C1" w14:paraId="5EF5E175" w14:textId="77777777" w:rsidTr="006A785D">
        <w:tc>
          <w:tcPr>
            <w:tcW w:w="5207" w:type="dxa"/>
            <w:shd w:val="clear" w:color="auto" w:fill="auto"/>
          </w:tcPr>
          <w:p w14:paraId="497D5B3B" w14:textId="77777777" w:rsidR="006A785D" w:rsidRPr="00CB02C1" w:rsidRDefault="006A785D" w:rsidP="005A59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CB02C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01EE07D" w14:textId="1688D90A" w:rsidR="006A785D" w:rsidRPr="00CB02C1" w:rsidRDefault="006A785D" w:rsidP="005A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16,162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B96EF7B" w14:textId="76635043" w:rsidR="006A785D" w:rsidRPr="00CB02C1" w:rsidRDefault="006A785D" w:rsidP="005A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585,436</w:t>
            </w:r>
          </w:p>
        </w:tc>
        <w:tc>
          <w:tcPr>
            <w:tcW w:w="1439" w:type="dxa"/>
          </w:tcPr>
          <w:p w14:paraId="786E13E0" w14:textId="51B312F0" w:rsidR="006A785D" w:rsidRPr="00CB02C1" w:rsidRDefault="006A785D" w:rsidP="005A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601,598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1FD828B" w14:textId="11BE91B7" w:rsidR="006A785D" w:rsidRPr="00CB02C1" w:rsidRDefault="006A785D" w:rsidP="005A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585E63C" w14:textId="56E8CB28" w:rsidR="006A785D" w:rsidRPr="00CB02C1" w:rsidRDefault="006A785D" w:rsidP="005A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627,368</w:t>
            </w:r>
          </w:p>
        </w:tc>
        <w:tc>
          <w:tcPr>
            <w:tcW w:w="1440" w:type="dxa"/>
          </w:tcPr>
          <w:p w14:paraId="5CDE8089" w14:textId="3BC6A7C8" w:rsidR="006A785D" w:rsidRPr="00CB02C1" w:rsidRDefault="006A785D" w:rsidP="005A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645,386</w:t>
            </w:r>
          </w:p>
        </w:tc>
      </w:tr>
    </w:tbl>
    <w:p w14:paraId="2055192E" w14:textId="7BB3C862" w:rsidR="00370302" w:rsidRPr="00CB02C1" w:rsidRDefault="00370302">
      <w:pPr>
        <w:rPr>
          <w:rFonts w:asciiTheme="majorBidi" w:hAnsiTheme="majorBidi" w:cstheme="majorBidi"/>
        </w:rPr>
      </w:pPr>
    </w:p>
    <w:p w14:paraId="48E9547C" w14:textId="77777777" w:rsidR="009222B7" w:rsidRPr="00CB02C1" w:rsidRDefault="0055415A" w:rsidP="00FE4A6D">
      <w:pPr>
        <w:rPr>
          <w:rFonts w:asciiTheme="majorBidi" w:hAnsiTheme="majorBidi" w:cstheme="majorBidi"/>
          <w:sz w:val="22"/>
          <w:szCs w:val="22"/>
        </w:rPr>
      </w:pPr>
      <w:r w:rsidRPr="00CB02C1">
        <w:rPr>
          <w:rFonts w:asciiTheme="majorBidi" w:hAnsiTheme="majorBidi" w:cstheme="majorBidi"/>
          <w:sz w:val="30"/>
          <w:szCs w:val="30"/>
          <w:cs/>
        </w:rPr>
        <w:tab/>
      </w:r>
    </w:p>
    <w:p w14:paraId="3F46C799" w14:textId="77777777" w:rsidR="00370302" w:rsidRPr="00CB02C1" w:rsidRDefault="00370302" w:rsidP="0013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70302" w:rsidRPr="00CB02C1" w:rsidSect="00EF229A">
          <w:footerReference w:type="first" r:id="rId12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41AE178" w14:textId="30E0AA39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หนี้สินที่มีภาระดอกเบี้ยทั้งหมดของกลุ่มบริษัท ณ วันที่ </w:t>
      </w:r>
      <w:r w:rsidR="00E50355"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E50355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="00924E0A" w:rsidRPr="00CB02C1">
        <w:rPr>
          <w:rFonts w:ascii="Angsana New" w:hAnsi="Angsana New"/>
          <w:sz w:val="28"/>
          <w:szCs w:val="28"/>
        </w:rPr>
        <w:t>256</w:t>
      </w:r>
      <w:r w:rsidR="00E50355">
        <w:rPr>
          <w:rFonts w:ascii="Angsana New" w:hAnsi="Angsana New"/>
          <w:sz w:val="28"/>
          <w:szCs w:val="28"/>
        </w:rPr>
        <w:t>5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และ </w:t>
      </w:r>
      <w:r w:rsidR="00924E0A" w:rsidRPr="00CB02C1">
        <w:rPr>
          <w:rFonts w:ascii="Angsana New" w:hAnsi="Angsana New"/>
          <w:sz w:val="28"/>
          <w:szCs w:val="28"/>
        </w:rPr>
        <w:t>31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24E0A" w:rsidRPr="00CB02C1">
        <w:rPr>
          <w:rFonts w:ascii="Angsana New" w:hAnsi="Angsana New"/>
          <w:sz w:val="28"/>
          <w:szCs w:val="28"/>
        </w:rPr>
        <w:t>256</w:t>
      </w:r>
      <w:r w:rsidR="00E50355">
        <w:rPr>
          <w:rFonts w:ascii="Angsana New" w:hAnsi="Angsana New"/>
          <w:sz w:val="28"/>
          <w:szCs w:val="28"/>
        </w:rPr>
        <w:t>4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เป็นสกุลเงินบาท</w:t>
      </w:r>
    </w:p>
    <w:p w14:paraId="5648A1B8" w14:textId="77777777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70E39D" w14:textId="4A3D39BB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50355"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E50355" w:rsidRPr="00B63A7A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="006965AB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924E0A" w:rsidRPr="00CB02C1">
        <w:rPr>
          <w:rFonts w:ascii="Angsana New" w:hAnsi="Angsana New"/>
          <w:sz w:val="28"/>
          <w:szCs w:val="28"/>
        </w:rPr>
        <w:t>256</w:t>
      </w:r>
      <w:r w:rsidR="00E50355">
        <w:rPr>
          <w:rFonts w:ascii="Angsana New" w:hAnsi="Angsana New"/>
          <w:sz w:val="28"/>
          <w:szCs w:val="28"/>
        </w:rPr>
        <w:t>5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CD3FF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A715D">
        <w:rPr>
          <w:rFonts w:asciiTheme="majorBidi" w:hAnsiTheme="majorBidi" w:cstheme="majorBidi"/>
          <w:sz w:val="28"/>
          <w:szCs w:val="28"/>
        </w:rPr>
        <w:t>601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(</w:t>
      </w:r>
      <w:bookmarkStart w:id="8" w:name="_Hlk75545043"/>
      <w:r w:rsidR="00924E0A" w:rsidRPr="00CB02C1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256</w:t>
      </w:r>
      <w:bookmarkEnd w:id="8"/>
      <w:r w:rsidR="00E50355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601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4D8DAB8" w14:textId="77777777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4BB922" w14:textId="5A4452AC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50355"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E50355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="00924E0A" w:rsidRPr="00CB02C1">
        <w:rPr>
          <w:rFonts w:ascii="Angsana New" w:hAnsi="Angsana New"/>
          <w:sz w:val="28"/>
          <w:szCs w:val="28"/>
        </w:rPr>
        <w:t>256</w:t>
      </w:r>
      <w:r w:rsidR="00E50355">
        <w:rPr>
          <w:rFonts w:ascii="Angsana New" w:hAnsi="Angsana New"/>
          <w:sz w:val="28"/>
          <w:szCs w:val="28"/>
        </w:rPr>
        <w:t>5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กลุ่มบริษัทมีสัญญาเงินกู้ยืมระยะสั้นกับสถาบันการเงินเป็นจำนวนเงิน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3A715D">
        <w:rPr>
          <w:rFonts w:asciiTheme="majorBidi" w:hAnsiTheme="majorBidi" w:cstheme="majorBidi"/>
          <w:sz w:val="28"/>
          <w:szCs w:val="28"/>
        </w:rPr>
        <w:t>110</w:t>
      </w:r>
      <w:r w:rsidR="00111FB6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CB02C1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50355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110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24E0A" w:rsidRPr="00CB02C1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p w14:paraId="7A0A2397" w14:textId="77777777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045AAD" w14:textId="087F8373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9" w:name="_Hlk33175310"/>
      <w:r w:rsidRPr="00CB02C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E1BDB"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0E1BDB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="00924E0A" w:rsidRPr="00CB02C1">
        <w:rPr>
          <w:rFonts w:ascii="Angsana New" w:hAnsi="Angsana New"/>
          <w:sz w:val="28"/>
          <w:szCs w:val="28"/>
        </w:rPr>
        <w:t>256</w:t>
      </w:r>
      <w:r w:rsidR="000E1BDB">
        <w:rPr>
          <w:rFonts w:ascii="Angsana New" w:hAnsi="Angsana New"/>
          <w:sz w:val="28"/>
          <w:szCs w:val="28"/>
        </w:rPr>
        <w:t>5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กลุ่มบริษัทมีสัญญาเงินกู้ยืมระยะยาวกับสถาบันการเงินเป็นจำนวนเงิน</w:t>
      </w:r>
      <w:r w:rsidR="00751D19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FC55A3">
        <w:rPr>
          <w:rFonts w:asciiTheme="majorBidi" w:hAnsiTheme="majorBidi" w:cstheme="majorBidi"/>
          <w:sz w:val="28"/>
          <w:szCs w:val="28"/>
        </w:rPr>
        <w:t>479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CB02C1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521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เงินกู้ยืมระยะยาวดังกล่าวมีอัตราดอกเบี้ยลอยตัว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bookmarkStart w:id="10" w:name="_Hlk33175609"/>
      <w:r w:rsidRPr="00CB02C1">
        <w:rPr>
          <w:rFonts w:asciiTheme="majorBidi" w:hAnsiTheme="majorBidi" w:cstheme="majorBidi"/>
          <w:sz w:val="28"/>
          <w:szCs w:val="28"/>
          <w:cs/>
        </w:rPr>
        <w:t>และมีระยะเวลาครบกำหนด</w:t>
      </w:r>
      <w:bookmarkEnd w:id="10"/>
      <w:r w:rsidRPr="00CB02C1">
        <w:rPr>
          <w:rFonts w:asciiTheme="majorBidi" w:hAnsiTheme="majorBidi" w:cstheme="majorBidi"/>
          <w:sz w:val="28"/>
          <w:szCs w:val="28"/>
          <w:cs/>
        </w:rPr>
        <w:t>ภายใ</w:t>
      </w:r>
      <w:r w:rsidR="00A32042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A32042">
        <w:rPr>
          <w:rFonts w:asciiTheme="majorBidi" w:hAnsiTheme="majorBidi" w:cstheme="majorBidi"/>
          <w:sz w:val="28"/>
          <w:szCs w:val="28"/>
        </w:rPr>
        <w:t>2 - 5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ปี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0F1AA1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CB02C1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อัตราดอกเบี้ยลอยตัว และมีระยะเวลาครบกำหนดภายใน 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 -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C17A4BF" w14:textId="77777777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217FDA5" w14:textId="19206C65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E1BDB"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0E1BDB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="00924E0A" w:rsidRPr="00CB02C1">
        <w:rPr>
          <w:rFonts w:ascii="Angsana New" w:hAnsi="Angsana New"/>
          <w:sz w:val="28"/>
          <w:szCs w:val="28"/>
        </w:rPr>
        <w:t>256</w:t>
      </w:r>
      <w:r w:rsidR="000E1BDB">
        <w:rPr>
          <w:rFonts w:ascii="Angsana New" w:hAnsi="Angsana New"/>
          <w:sz w:val="28"/>
          <w:szCs w:val="28"/>
        </w:rPr>
        <w:t>5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กลุ่มบริษัทมีสัญญาเงินกู้ยืมระยะสั้นจากบุคคลอื่นเป็นจำนวนเงิน </w:t>
      </w:r>
      <w:r w:rsidR="000777C7">
        <w:rPr>
          <w:rFonts w:asciiTheme="majorBidi" w:hAnsiTheme="majorBidi" w:cstheme="majorBidi"/>
          <w:sz w:val="28"/>
          <w:szCs w:val="28"/>
        </w:rPr>
        <w:t>9</w:t>
      </w:r>
      <w:r w:rsidR="00FC55A3">
        <w:rPr>
          <w:rFonts w:asciiTheme="majorBidi" w:hAnsiTheme="majorBidi" w:cstheme="majorBidi"/>
          <w:sz w:val="28"/>
          <w:szCs w:val="28"/>
        </w:rPr>
        <w:t>6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B4960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CB4960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36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24E0A" w:rsidRPr="00CB02C1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bookmarkEnd w:id="9"/>
    <w:p w14:paraId="0D6A56A5" w14:textId="77777777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8AB828" w14:textId="06EA7CCE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E1BDB"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0E1BDB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="00924E0A" w:rsidRPr="00CB02C1">
        <w:rPr>
          <w:rFonts w:ascii="Angsana New" w:hAnsi="Angsana New"/>
          <w:sz w:val="28"/>
          <w:szCs w:val="28"/>
        </w:rPr>
        <w:t>256</w:t>
      </w:r>
      <w:r w:rsidR="000E1BDB">
        <w:rPr>
          <w:rFonts w:ascii="Angsana New" w:hAnsi="Angsana New"/>
          <w:sz w:val="28"/>
          <w:szCs w:val="28"/>
        </w:rPr>
        <w:t>5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กลุ่มบริษัทมีสัญญาเงินกู้ยืมระยะยาวจากบุคคลอื่นเป็นจำนวนเงิน </w:t>
      </w:r>
      <w:r w:rsidR="00FC55A3">
        <w:rPr>
          <w:rFonts w:asciiTheme="majorBidi" w:hAnsiTheme="majorBidi" w:cstheme="majorBidi"/>
          <w:sz w:val="28"/>
          <w:szCs w:val="28"/>
        </w:rPr>
        <w:t>9</w:t>
      </w:r>
      <w:r w:rsidR="00411F8F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4301CD"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4301CD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4301CD" w:rsidRPr="00CB02C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4301CD" w:rsidRPr="00CB02C1">
        <w:rPr>
          <w:rFonts w:asciiTheme="majorBidi" w:hAnsiTheme="majorBidi" w:cstheme="majorBidi"/>
          <w:i/>
          <w:iCs/>
          <w:sz w:val="28"/>
          <w:szCs w:val="28"/>
        </w:rPr>
        <w:t>: 1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4301CD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เงินกู้ยืมระยะยาวดังกล่าวมีอัตราดอกเบี้ยคงที่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และมีระยะเวลาครบกำหนดภายใน </w:t>
      </w:r>
      <w:r w:rsidR="00434A8F">
        <w:rPr>
          <w:rFonts w:asciiTheme="majorBidi" w:hAnsiTheme="majorBidi" w:cstheme="majorBidi"/>
          <w:sz w:val="28"/>
          <w:szCs w:val="28"/>
        </w:rPr>
        <w:t>3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ปี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4301CD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4301CD" w:rsidRPr="00CB02C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4301CD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อัตราดอกเบี้ยคงที่และมีระยะเวลาครบกำหนดภายใน </w:t>
      </w:r>
      <w:r w:rsidR="004301CD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>ปี)</w:t>
      </w:r>
    </w:p>
    <w:p w14:paraId="3BC7A38F" w14:textId="77777777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3A17E3" w14:textId="1E154962" w:rsidR="0012253A" w:rsidRDefault="00D9646F" w:rsidP="00796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ต้องปฏิบัติตามเงื่อนไขทางการเงินตามที่ระบุไว้ในสัญญาเงินกู้ยืม</w:t>
      </w: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CB02C1">
        <w:rPr>
          <w:rFonts w:asciiTheme="majorBidi" w:hAnsiTheme="majorBidi" w:cstheme="majorBidi"/>
          <w:bCs/>
          <w:sz w:val="28"/>
          <w:szCs w:val="28"/>
        </w:rPr>
        <w:t>3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เดือนต่อหนี้เงินกู้ยืม การดำรงอัตราส่วนของลูกหนี้ด้อยคุณภาพ (ค้างชำระเกิน </w:t>
      </w:r>
      <w:r w:rsidRPr="00CB02C1">
        <w:rPr>
          <w:rFonts w:asciiTheme="majorBidi" w:hAnsiTheme="majorBidi" w:cstheme="majorBidi"/>
          <w:bCs/>
          <w:sz w:val="28"/>
          <w:szCs w:val="28"/>
        </w:rPr>
        <w:t>3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เดือนขึ้นไป) ต่อลูกหนี้</w:t>
      </w:r>
      <w:r w:rsidRPr="00CB02C1">
        <w:rPr>
          <w:rFonts w:asciiTheme="majorBidi" w:hAnsiTheme="majorBidi" w:cstheme="majorBidi"/>
          <w:b/>
          <w:sz w:val="28"/>
          <w:szCs w:val="28"/>
        </w:rPr>
        <w:br/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ตามสัญญาเช่าซื้อทั้งหมด และการดำรงอัตราส่วนหนี้สินรวมต่อส่วนของผู้ถือหุ้น </w:t>
      </w:r>
      <w:r w:rsidRPr="00CB02C1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 ขึ้นอยู่กับเงื่อนไขในสัญญาเงินกู้ยืม</w:t>
      </w:r>
      <w:r w:rsidRPr="00CB02C1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CB02C1">
        <w:rPr>
          <w:rFonts w:asciiTheme="majorBidi" w:hAnsiTheme="majorBidi" w:cstheme="majorBidi"/>
          <w:b/>
          <w:spacing w:val="-4"/>
          <w:sz w:val="28"/>
          <w:szCs w:val="28"/>
          <w:cs/>
        </w:rPr>
        <w:t>แต่ละฉบับ</w:t>
      </w:r>
    </w:p>
    <w:p w14:paraId="522A8F1C" w14:textId="77777777" w:rsidR="0079635A" w:rsidRPr="0079635A" w:rsidRDefault="0079635A" w:rsidP="00796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2D6D43E" w14:textId="241DC312" w:rsidR="00E02551" w:rsidRPr="00CB02C1" w:rsidRDefault="0079635A" w:rsidP="00646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6462B9" w:rsidRPr="00CB02C1">
        <w:rPr>
          <w:rFonts w:asciiTheme="majorBidi" w:hAnsiTheme="majorBidi" w:cstheme="majorBidi"/>
          <w:b/>
          <w:bCs/>
          <w:sz w:val="30"/>
          <w:szCs w:val="30"/>
        </w:rPr>
        <w:tab/>
      </w:r>
      <w:r w:rsidR="00E02551" w:rsidRPr="00CB02C1">
        <w:rPr>
          <w:rFonts w:asciiTheme="majorBidi" w:hAnsiTheme="majorBidi" w:cstheme="majorBidi"/>
          <w:b/>
          <w:bCs/>
          <w:sz w:val="30"/>
          <w:szCs w:val="30"/>
          <w:cs/>
        </w:rPr>
        <w:t>ส่วน</w:t>
      </w:r>
      <w:r w:rsidR="002A4621" w:rsidRPr="00CB02C1">
        <w:rPr>
          <w:rFonts w:asciiTheme="majorBidi" w:hAnsiTheme="majorBidi" w:cstheme="majorBidi"/>
          <w:b/>
          <w:bCs/>
          <w:sz w:val="30"/>
          <w:szCs w:val="30"/>
          <w:cs/>
        </w:rPr>
        <w:t>งาน</w:t>
      </w:r>
      <w:r w:rsidR="00E02551" w:rsidRPr="00CB02C1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F343A0" w:rsidRPr="00CB02C1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A0C57DE" w14:textId="77777777" w:rsidR="00E75296" w:rsidRPr="00236CE9" w:rsidRDefault="00E75296" w:rsidP="00236CE9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5F6321" w14:textId="77777777" w:rsidR="00236CE9" w:rsidRPr="00141921" w:rsidRDefault="00236CE9" w:rsidP="00236CE9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41921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กลุ่มบริษัทดำเนินธุรกิจหลักใน </w:t>
      </w:r>
      <w:r w:rsidRPr="00141921">
        <w:rPr>
          <w:rFonts w:asciiTheme="majorBidi" w:hAnsiTheme="majorBidi" w:cstheme="majorBidi"/>
          <w:sz w:val="28"/>
          <w:szCs w:val="28"/>
        </w:rPr>
        <w:t>4</w:t>
      </w:r>
      <w:r w:rsidRPr="00141921">
        <w:rPr>
          <w:rFonts w:asciiTheme="majorBidi" w:hAnsiTheme="majorBidi" w:cstheme="majorBidi"/>
          <w:sz w:val="28"/>
          <w:szCs w:val="28"/>
          <w:cs/>
        </w:rPr>
        <w:t xml:space="preserve"> ส่วนงาน คือการจำหน่ายรถยนต์ สินเชื่อเช่าซื้อ การซื้อสิทธิเรียกร้อง และการให้สินเชื่ออื่น โดยทั้ง </w:t>
      </w:r>
      <w:r w:rsidRPr="00141921">
        <w:rPr>
          <w:rFonts w:asciiTheme="majorBidi" w:hAnsiTheme="majorBidi" w:cstheme="majorBidi"/>
          <w:sz w:val="28"/>
          <w:szCs w:val="28"/>
        </w:rPr>
        <w:t>4</w:t>
      </w:r>
      <w:r w:rsidRPr="00141921">
        <w:rPr>
          <w:rFonts w:asciiTheme="majorBidi" w:hAnsiTheme="majorBidi" w:cstheme="majorBidi"/>
          <w:sz w:val="28"/>
          <w:szCs w:val="28"/>
          <w:cs/>
        </w:rPr>
        <w:t xml:space="preserve">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การรับซื้อสิทธิเรียกร้องและการให้สินเชื่ออื่นรับรู้โดยใช้วิธีอัตราดอกเบี้ยที่แท้จริง </w:t>
      </w:r>
      <w:r w:rsidRPr="00141921">
        <w:rPr>
          <w:rFonts w:asciiTheme="majorBidi" w:hAnsiTheme="majorBidi" w:cstheme="majorBidi"/>
          <w:sz w:val="28"/>
          <w:szCs w:val="28"/>
        </w:rPr>
        <w:t xml:space="preserve">(Effective interest rate method) </w:t>
      </w:r>
      <w:r w:rsidRPr="00141921">
        <w:rPr>
          <w:rFonts w:asciiTheme="majorBidi" w:hAnsiTheme="majorBidi" w:cstheme="majorBidi"/>
          <w:sz w:val="28"/>
          <w:szCs w:val="28"/>
          <w:cs/>
        </w:rPr>
        <w:t>ตลอดอายุสัญญา</w:t>
      </w:r>
    </w:p>
    <w:p w14:paraId="7C7DCE10" w14:textId="41D8C918" w:rsidR="00EF229A" w:rsidRDefault="00EF2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4A77DDA" w14:textId="1893EFC3" w:rsidR="00E23789" w:rsidRDefault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61BDF7" w14:textId="06C19A6E" w:rsidR="00E23789" w:rsidRDefault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4E1E70" w14:textId="6BF29C88" w:rsidR="00E23789" w:rsidRDefault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56BF22F" w14:textId="2936DAC1" w:rsidR="00E23789" w:rsidRDefault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E2FEA7C" w14:textId="2F436A38" w:rsidR="00E23789" w:rsidRDefault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2FD7EF1" w14:textId="22922CE6" w:rsidR="004F56F1" w:rsidRPr="00CB02C1" w:rsidRDefault="004F56F1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ข้อมูลตามส่วนที่รายงาน</w:t>
      </w:r>
    </w:p>
    <w:p w14:paraId="17FBA7B5" w14:textId="77777777" w:rsidR="000E1BDB" w:rsidRPr="00F44428" w:rsidRDefault="000E1BDB" w:rsidP="000E1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6"/>
        <w:gridCol w:w="1172"/>
        <w:gridCol w:w="1170"/>
        <w:gridCol w:w="1267"/>
        <w:gridCol w:w="1162"/>
        <w:gridCol w:w="1173"/>
      </w:tblGrid>
      <w:tr w:rsidR="000E1BDB" w:rsidRPr="00B63A7A" w14:paraId="27C14624" w14:textId="77777777" w:rsidTr="00512AFC">
        <w:trPr>
          <w:trHeight w:val="380"/>
          <w:tblHeader/>
        </w:trPr>
        <w:tc>
          <w:tcPr>
            <w:tcW w:w="1885" w:type="pct"/>
          </w:tcPr>
          <w:p w14:paraId="2C5D8520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1AC8E336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E1BDB" w:rsidRPr="00B63A7A" w14:paraId="797E7B38" w14:textId="77777777" w:rsidTr="00512AFC">
        <w:trPr>
          <w:trHeight w:val="380"/>
          <w:tblHeader/>
        </w:trPr>
        <w:tc>
          <w:tcPr>
            <w:tcW w:w="1885" w:type="pct"/>
          </w:tcPr>
          <w:p w14:paraId="3CAC9D68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614" w:type="pct"/>
          </w:tcPr>
          <w:p w14:paraId="451F7FD0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613" w:type="pct"/>
          </w:tcPr>
          <w:p w14:paraId="6477310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664" w:type="pct"/>
          </w:tcPr>
          <w:p w14:paraId="4BA05A38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609" w:type="pct"/>
          </w:tcPr>
          <w:p w14:paraId="61B1E22B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การให้</w:t>
            </w:r>
          </w:p>
        </w:tc>
        <w:tc>
          <w:tcPr>
            <w:tcW w:w="615" w:type="pct"/>
          </w:tcPr>
          <w:p w14:paraId="003E84E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1BDB" w:rsidRPr="00B63A7A" w14:paraId="586B97AA" w14:textId="77777777" w:rsidTr="00512AFC">
        <w:trPr>
          <w:trHeight w:val="380"/>
          <w:tblHeader/>
        </w:trPr>
        <w:tc>
          <w:tcPr>
            <w:tcW w:w="1885" w:type="pct"/>
          </w:tcPr>
          <w:p w14:paraId="044A0E9B" w14:textId="06F9A3BF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14" w:type="pct"/>
          </w:tcPr>
          <w:p w14:paraId="281F0A88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613" w:type="pct"/>
          </w:tcPr>
          <w:p w14:paraId="49E3BC0D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64" w:type="pct"/>
          </w:tcPr>
          <w:p w14:paraId="40B224D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09" w:type="pct"/>
          </w:tcPr>
          <w:p w14:paraId="0D3C88C7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15" w:type="pct"/>
          </w:tcPr>
          <w:p w14:paraId="6657FC01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E1BDB" w:rsidRPr="00B63A7A" w14:paraId="0D4787A4" w14:textId="77777777" w:rsidTr="00512AFC">
        <w:trPr>
          <w:trHeight w:val="380"/>
          <w:tblHeader/>
        </w:trPr>
        <w:tc>
          <w:tcPr>
            <w:tcW w:w="1885" w:type="pct"/>
          </w:tcPr>
          <w:p w14:paraId="32A644C7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2FA94EF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1BDB" w:rsidRPr="00B63A7A" w14:paraId="15FDFA83" w14:textId="77777777" w:rsidTr="00512AFC">
        <w:tc>
          <w:tcPr>
            <w:tcW w:w="1885" w:type="pct"/>
          </w:tcPr>
          <w:p w14:paraId="0C2B689C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14" w:type="pct"/>
          </w:tcPr>
          <w:p w14:paraId="7858EDD4" w14:textId="5B7395BF" w:rsidR="000E1BDB" w:rsidRPr="00B63A7A" w:rsidRDefault="000C2361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49,05</w:t>
            </w:r>
            <w:r w:rsidR="00C44B6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13" w:type="pct"/>
          </w:tcPr>
          <w:p w14:paraId="06A8D0F6" w14:textId="79765EE7" w:rsidR="000E1BDB" w:rsidRPr="00B63A7A" w:rsidRDefault="00244271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44,919</w:t>
            </w:r>
          </w:p>
        </w:tc>
        <w:tc>
          <w:tcPr>
            <w:tcW w:w="664" w:type="pct"/>
          </w:tcPr>
          <w:p w14:paraId="1565130F" w14:textId="0BD786BD" w:rsidR="000E1BDB" w:rsidRPr="00B63A7A" w:rsidRDefault="00EB4A6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609" w:type="pct"/>
          </w:tcPr>
          <w:p w14:paraId="6198E7EF" w14:textId="4DDE1BE9" w:rsidR="000E1BDB" w:rsidRPr="00B63A7A" w:rsidRDefault="00AD211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A1063D">
              <w:rPr>
                <w:rFonts w:ascii="Angsana New" w:hAnsi="Angsana New"/>
                <w:sz w:val="28"/>
                <w:szCs w:val="28"/>
              </w:rPr>
              <w:t>027</w:t>
            </w:r>
          </w:p>
        </w:tc>
        <w:tc>
          <w:tcPr>
            <w:tcW w:w="615" w:type="pct"/>
          </w:tcPr>
          <w:p w14:paraId="4206B296" w14:textId="240C6179" w:rsidR="000E1BDB" w:rsidRPr="00B63A7A" w:rsidRDefault="00557946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</w:t>
            </w:r>
            <w:r w:rsidR="00811F24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9C06D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E1BDB" w:rsidRPr="00B63A7A" w14:paraId="5CA2D24C" w14:textId="77777777" w:rsidTr="00512AFC">
        <w:tc>
          <w:tcPr>
            <w:tcW w:w="1885" w:type="pct"/>
          </w:tcPr>
          <w:p w14:paraId="4B803B25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14" w:type="pct"/>
          </w:tcPr>
          <w:p w14:paraId="1169E631" w14:textId="246D9443" w:rsidR="000E1BDB" w:rsidRPr="00B63A7A" w:rsidRDefault="001A6D8E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860AC">
              <w:rPr>
                <w:rFonts w:ascii="Angsana New" w:hAnsi="Angsana New"/>
                <w:sz w:val="28"/>
                <w:szCs w:val="28"/>
              </w:rPr>
              <w:t>50,019)</w:t>
            </w:r>
          </w:p>
        </w:tc>
        <w:tc>
          <w:tcPr>
            <w:tcW w:w="613" w:type="pct"/>
          </w:tcPr>
          <w:p w14:paraId="26B0A0EC" w14:textId="78DA7871" w:rsidR="000E1BDB" w:rsidRPr="00B63A7A" w:rsidRDefault="00ED52FC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4" w:type="pct"/>
          </w:tcPr>
          <w:p w14:paraId="611A3D46" w14:textId="2F78A73A" w:rsidR="000E1BDB" w:rsidRPr="00B63A7A" w:rsidRDefault="008C2D18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46AD8178" w14:textId="08193722" w:rsidR="000E1BDB" w:rsidRPr="00B63A7A" w:rsidRDefault="00E536C3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094CA6AC" w14:textId="282D3EE0" w:rsidR="000E1BDB" w:rsidRPr="00B63A7A" w:rsidRDefault="00557946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(50,019)</w:t>
            </w:r>
          </w:p>
        </w:tc>
      </w:tr>
      <w:tr w:rsidR="000E1BDB" w:rsidRPr="00B63A7A" w14:paraId="69A06146" w14:textId="77777777" w:rsidTr="00512AFC">
        <w:tc>
          <w:tcPr>
            <w:tcW w:w="1885" w:type="pct"/>
          </w:tcPr>
          <w:p w14:paraId="6D6AA831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</w:tc>
        <w:tc>
          <w:tcPr>
            <w:tcW w:w="614" w:type="pct"/>
          </w:tcPr>
          <w:p w14:paraId="2FC33FE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70788F75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5C248153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7F8236D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41801487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1BDB" w:rsidRPr="00B63A7A" w14:paraId="67A74739" w14:textId="77777777" w:rsidTr="00512AFC">
        <w:tc>
          <w:tcPr>
            <w:tcW w:w="1885" w:type="pct"/>
          </w:tcPr>
          <w:p w14:paraId="48C0994A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</w:tc>
        <w:tc>
          <w:tcPr>
            <w:tcW w:w="614" w:type="pct"/>
          </w:tcPr>
          <w:p w14:paraId="1FC58413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77689EB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039E068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606D7BD3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6334477C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1BDB" w:rsidRPr="00B63A7A" w14:paraId="7983D6D1" w14:textId="77777777" w:rsidTr="00512AFC">
        <w:tc>
          <w:tcPr>
            <w:tcW w:w="1885" w:type="pct"/>
          </w:tcPr>
          <w:p w14:paraId="1764341F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614" w:type="pct"/>
          </w:tcPr>
          <w:p w14:paraId="7A3037A4" w14:textId="148205EF" w:rsidR="000E1BDB" w:rsidRPr="00B63A7A" w:rsidRDefault="00903146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26D37921" w14:textId="7F50D1BE" w:rsidR="000E1BDB" w:rsidRPr="00B63A7A" w:rsidRDefault="00977494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D412C">
              <w:rPr>
                <w:rFonts w:ascii="Angsana New" w:hAnsi="Angsana New"/>
                <w:sz w:val="28"/>
                <w:szCs w:val="28"/>
              </w:rPr>
              <w:t>5,874)</w:t>
            </w:r>
          </w:p>
        </w:tc>
        <w:tc>
          <w:tcPr>
            <w:tcW w:w="664" w:type="pct"/>
          </w:tcPr>
          <w:p w14:paraId="19DAA5DB" w14:textId="25F27876" w:rsidR="000E1BDB" w:rsidRPr="00B63A7A" w:rsidRDefault="0071023A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7419853E" w14:textId="4A64B538" w:rsidR="000E1BDB" w:rsidRPr="00B63A7A" w:rsidRDefault="00E536C3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12198EB1" w14:textId="4CC854DB" w:rsidR="000E1BDB" w:rsidRPr="00B63A7A" w:rsidRDefault="007F1462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(5,874)</w:t>
            </w:r>
          </w:p>
        </w:tc>
      </w:tr>
      <w:tr w:rsidR="000E1BDB" w:rsidRPr="00B63A7A" w14:paraId="45FF2AF3" w14:textId="77777777" w:rsidTr="00512AFC">
        <w:tc>
          <w:tcPr>
            <w:tcW w:w="1885" w:type="pct"/>
          </w:tcPr>
          <w:p w14:paraId="51D50ACF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14" w:type="pct"/>
          </w:tcPr>
          <w:p w14:paraId="750C7CD7" w14:textId="04FD1489" w:rsidR="000E1BDB" w:rsidRPr="00B63A7A" w:rsidRDefault="00700CCF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1063D">
              <w:rPr>
                <w:rFonts w:ascii="Angsana New" w:hAnsi="Angsana New"/>
                <w:sz w:val="28"/>
                <w:szCs w:val="28"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13" w:type="pct"/>
          </w:tcPr>
          <w:p w14:paraId="7B1E358B" w14:textId="1D5388AC" w:rsidR="000E1BDB" w:rsidRPr="00B63A7A" w:rsidRDefault="003D412C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(5,899)</w:t>
            </w:r>
          </w:p>
        </w:tc>
        <w:tc>
          <w:tcPr>
            <w:tcW w:w="664" w:type="pct"/>
          </w:tcPr>
          <w:p w14:paraId="50F915FF" w14:textId="5E7A7C2B" w:rsidR="000E1BDB" w:rsidRPr="00B63A7A" w:rsidRDefault="00384963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(149)</w:t>
            </w:r>
          </w:p>
        </w:tc>
        <w:tc>
          <w:tcPr>
            <w:tcW w:w="609" w:type="pct"/>
          </w:tcPr>
          <w:p w14:paraId="7ECDC541" w14:textId="43BDFA20" w:rsidR="000E1BDB" w:rsidRPr="00B63A7A" w:rsidRDefault="00E536C3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A6035">
              <w:rPr>
                <w:rFonts w:ascii="Angsana New" w:hAnsi="Angsana New"/>
                <w:sz w:val="28"/>
                <w:szCs w:val="28"/>
              </w:rPr>
              <w:t>1,</w:t>
            </w:r>
            <w:r w:rsidR="00FA47B8">
              <w:rPr>
                <w:rFonts w:ascii="Angsana New" w:hAnsi="Angsana New"/>
                <w:sz w:val="28"/>
                <w:szCs w:val="28"/>
              </w:rPr>
              <w:t>929</w:t>
            </w:r>
            <w:r w:rsidR="00F92D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15" w:type="pct"/>
          </w:tcPr>
          <w:p w14:paraId="371544DA" w14:textId="32EBB5FF" w:rsidR="000E1BDB" w:rsidRPr="00B63A7A" w:rsidRDefault="002D35F8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(8,01</w:t>
            </w:r>
            <w:r w:rsidR="001A320B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1BDB" w:rsidRPr="00B63A7A" w14:paraId="3076A4AD" w14:textId="77777777" w:rsidTr="00512AFC">
        <w:trPr>
          <w:trHeight w:val="362"/>
        </w:trPr>
        <w:tc>
          <w:tcPr>
            <w:tcW w:w="1885" w:type="pct"/>
          </w:tcPr>
          <w:p w14:paraId="691F7841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14" w:type="pct"/>
          </w:tcPr>
          <w:p w14:paraId="7755367E" w14:textId="51C352AB" w:rsidR="000E1BDB" w:rsidRPr="00B63A7A" w:rsidRDefault="005E6921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1B187AA9" w14:textId="10AF7BD4" w:rsidR="000E1BDB" w:rsidRPr="00B63A7A" w:rsidRDefault="003D412C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5A1AA7">
              <w:rPr>
                <w:rFonts w:ascii="Angsana New" w:hAnsi="Angsana New"/>
                <w:sz w:val="28"/>
                <w:szCs w:val="28"/>
              </w:rPr>
              <w:t>056)</w:t>
            </w:r>
          </w:p>
        </w:tc>
        <w:tc>
          <w:tcPr>
            <w:tcW w:w="664" w:type="pct"/>
          </w:tcPr>
          <w:p w14:paraId="152654AD" w14:textId="1BB216BE" w:rsidR="000E1BDB" w:rsidRPr="00B63A7A" w:rsidRDefault="00A5195B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609" w:type="pct"/>
          </w:tcPr>
          <w:p w14:paraId="7A8B3BEC" w14:textId="3676809D" w:rsidR="000E1BDB" w:rsidRPr="00B63A7A" w:rsidRDefault="00F92D50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57946">
              <w:rPr>
                <w:rFonts w:ascii="Angsana New" w:hAnsi="Angsana New"/>
                <w:sz w:val="28"/>
                <w:szCs w:val="28"/>
              </w:rPr>
              <w:t>1,419)</w:t>
            </w:r>
          </w:p>
        </w:tc>
        <w:tc>
          <w:tcPr>
            <w:tcW w:w="615" w:type="pct"/>
          </w:tcPr>
          <w:p w14:paraId="4A86CD16" w14:textId="7986CAF1" w:rsidR="000E1BDB" w:rsidRPr="00B63A7A" w:rsidRDefault="002D35F8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(2,443)</w:t>
            </w:r>
          </w:p>
        </w:tc>
      </w:tr>
      <w:tr w:rsidR="000E1BDB" w:rsidRPr="00B63A7A" w14:paraId="54F59FF4" w14:textId="77777777" w:rsidTr="00512AFC">
        <w:tc>
          <w:tcPr>
            <w:tcW w:w="1885" w:type="pct"/>
          </w:tcPr>
          <w:p w14:paraId="529858F6" w14:textId="68132736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14" w:type="pct"/>
          </w:tcPr>
          <w:p w14:paraId="3999C696" w14:textId="40698FAA" w:rsidR="000E1BDB" w:rsidRPr="00B63A7A" w:rsidRDefault="005E6921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310F3">
              <w:rPr>
                <w:rFonts w:ascii="Angsana New" w:hAnsi="Angsana New"/>
                <w:sz w:val="28"/>
                <w:szCs w:val="28"/>
              </w:rPr>
              <w:t>1,</w:t>
            </w:r>
            <w:r w:rsidR="00A1063D">
              <w:rPr>
                <w:rFonts w:ascii="Angsana New" w:hAnsi="Angsana New"/>
                <w:sz w:val="28"/>
                <w:szCs w:val="28"/>
              </w:rPr>
              <w:t>006</w:t>
            </w:r>
            <w:r w:rsidR="001310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13" w:type="pct"/>
          </w:tcPr>
          <w:p w14:paraId="5B642D93" w14:textId="1E3EB5C4" w:rsidR="000E1BDB" w:rsidRPr="00B63A7A" w:rsidRDefault="00E3410A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EB4A6B">
              <w:rPr>
                <w:rFonts w:ascii="Angsana New" w:hAnsi="Angsana New"/>
                <w:sz w:val="28"/>
                <w:szCs w:val="28"/>
              </w:rPr>
              <w:t>,090</w:t>
            </w:r>
          </w:p>
        </w:tc>
        <w:tc>
          <w:tcPr>
            <w:tcW w:w="664" w:type="pct"/>
          </w:tcPr>
          <w:p w14:paraId="2D354C60" w14:textId="31B9B388" w:rsidR="000E1BDB" w:rsidRPr="00B63A7A" w:rsidRDefault="00A5195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609" w:type="pct"/>
          </w:tcPr>
          <w:p w14:paraId="70BFCEE5" w14:textId="6D08D51F" w:rsidR="000E1BDB" w:rsidRPr="00B63A7A" w:rsidRDefault="009C06DE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5,679</w:t>
            </w:r>
          </w:p>
        </w:tc>
        <w:tc>
          <w:tcPr>
            <w:tcW w:w="615" w:type="pct"/>
          </w:tcPr>
          <w:p w14:paraId="09712719" w14:textId="59D0D7A8" w:rsidR="000E1BDB" w:rsidRPr="00B63A7A" w:rsidRDefault="002D35F8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</w:t>
            </w:r>
            <w:r w:rsidR="00811F2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9C06DE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E1BDB" w:rsidRPr="00B63A7A" w14:paraId="1CE0F952" w14:textId="77777777" w:rsidTr="00512AFC">
        <w:tc>
          <w:tcPr>
            <w:tcW w:w="1885" w:type="pct"/>
          </w:tcPr>
          <w:p w14:paraId="6E06447B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14" w:type="pct"/>
          </w:tcPr>
          <w:p w14:paraId="017E11A8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5C780DF5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04BC4521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45B4A8C1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3EBABC92" w14:textId="4006C58B" w:rsidR="000E1BDB" w:rsidRPr="00B63A7A" w:rsidRDefault="009F1E03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810FB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5D206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E1BDB" w:rsidRPr="00B63A7A" w14:paraId="10F2C9BB" w14:textId="77777777" w:rsidTr="00512AFC">
        <w:tc>
          <w:tcPr>
            <w:tcW w:w="1885" w:type="pct"/>
          </w:tcPr>
          <w:p w14:paraId="7DC96ED1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14" w:type="pct"/>
          </w:tcPr>
          <w:p w14:paraId="33AD3253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1670714C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2B72D9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785D413D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2C9CA857" w14:textId="4F357CDF" w:rsidR="000E1BDB" w:rsidRPr="00B63A7A" w:rsidRDefault="005110F9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(8,048)</w:t>
            </w:r>
          </w:p>
        </w:tc>
      </w:tr>
      <w:tr w:rsidR="000E1BDB" w:rsidRPr="00B63A7A" w14:paraId="3DF7B45D" w14:textId="77777777" w:rsidTr="00512AFC">
        <w:tc>
          <w:tcPr>
            <w:tcW w:w="1885" w:type="pct"/>
          </w:tcPr>
          <w:p w14:paraId="4D31C048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14" w:type="pct"/>
          </w:tcPr>
          <w:p w14:paraId="08AA7096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0DADE996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63E6D0B8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8E209A6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298E0E0" w14:textId="7E920C0F" w:rsidR="000E1BDB" w:rsidRPr="00B63A7A" w:rsidRDefault="005110F9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(41,222)</w:t>
            </w:r>
          </w:p>
        </w:tc>
      </w:tr>
      <w:tr w:rsidR="000E1BDB" w:rsidRPr="00B63A7A" w14:paraId="366F08B9" w14:textId="77777777" w:rsidTr="00512AFC">
        <w:tc>
          <w:tcPr>
            <w:tcW w:w="1885" w:type="pct"/>
          </w:tcPr>
          <w:p w14:paraId="62CF1619" w14:textId="77777777" w:rsidR="000E1BDB" w:rsidRPr="00B63A7A" w:rsidRDefault="000E1BDB" w:rsidP="00512A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14" w:type="pct"/>
          </w:tcPr>
          <w:p w14:paraId="3D8FA46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4AA31621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6D94BC7D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7E0FF2B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44DEE7C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1BDB" w:rsidRPr="00B63A7A" w14:paraId="63C36261" w14:textId="77777777" w:rsidTr="00512AFC">
        <w:tc>
          <w:tcPr>
            <w:tcW w:w="1885" w:type="pct"/>
          </w:tcPr>
          <w:p w14:paraId="5CAE80F7" w14:textId="77777777" w:rsidR="000E1BDB" w:rsidRPr="00B63A7A" w:rsidRDefault="000E1BDB" w:rsidP="00512A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14" w:type="pct"/>
          </w:tcPr>
          <w:p w14:paraId="2D9662D1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7D59B2A8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527C2D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16B0DB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52FA34AB" w14:textId="265C306F" w:rsidR="000E1BDB" w:rsidRPr="00B63A7A" w:rsidRDefault="00B807B2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(64)</w:t>
            </w:r>
          </w:p>
        </w:tc>
      </w:tr>
      <w:tr w:rsidR="000E1BDB" w:rsidRPr="00B63A7A" w14:paraId="009586EC" w14:textId="77777777" w:rsidTr="00512AFC">
        <w:tc>
          <w:tcPr>
            <w:tcW w:w="1885" w:type="pct"/>
          </w:tcPr>
          <w:p w14:paraId="59A21068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14" w:type="pct"/>
          </w:tcPr>
          <w:p w14:paraId="395C5892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26BEBD5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E73A14D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3500053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5CD55E75" w14:textId="395570FD" w:rsidR="000E1BDB" w:rsidRPr="00B63A7A" w:rsidRDefault="00B807B2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(1,795)</w:t>
            </w:r>
          </w:p>
        </w:tc>
      </w:tr>
      <w:tr w:rsidR="000E1BDB" w:rsidRPr="00B63A7A" w14:paraId="00BF5814" w14:textId="77777777" w:rsidTr="00512AFC">
        <w:tc>
          <w:tcPr>
            <w:tcW w:w="1885" w:type="pct"/>
          </w:tcPr>
          <w:p w14:paraId="0365CC1A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14" w:type="pct"/>
          </w:tcPr>
          <w:p w14:paraId="7353B60B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6D7BBCF6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3F0D18C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747CB4C0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6F2F32DE" w14:textId="619B32D7" w:rsidR="000E1BDB" w:rsidRPr="00B63A7A" w:rsidRDefault="00B807B2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</w:tr>
      <w:tr w:rsidR="000E1BDB" w:rsidRPr="00B63A7A" w14:paraId="25E42293" w14:textId="77777777" w:rsidTr="00512AFC">
        <w:tc>
          <w:tcPr>
            <w:tcW w:w="1885" w:type="pct"/>
          </w:tcPr>
          <w:p w14:paraId="47A29A42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14" w:type="pct"/>
          </w:tcPr>
          <w:p w14:paraId="4404A926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01D9ED93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207BE0EB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4B7059E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0361583" w14:textId="046CA315" w:rsidR="000E1BDB" w:rsidRPr="00B63A7A" w:rsidRDefault="00B807B2" w:rsidP="00512AF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(2,023)</w:t>
            </w:r>
          </w:p>
        </w:tc>
      </w:tr>
      <w:tr w:rsidR="000E1BDB" w:rsidRPr="00B63A7A" w14:paraId="28B84204" w14:textId="77777777" w:rsidTr="00512AFC">
        <w:tc>
          <w:tcPr>
            <w:tcW w:w="1885" w:type="pct"/>
          </w:tcPr>
          <w:p w14:paraId="3C0F2F07" w14:textId="2BE3DD75" w:rsidR="007420C0" w:rsidRPr="00B63A7A" w:rsidRDefault="007420C0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4" w:type="pct"/>
          </w:tcPr>
          <w:p w14:paraId="2D8C0047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3" w:type="pct"/>
          </w:tcPr>
          <w:p w14:paraId="6EF36A5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4" w:type="pct"/>
          </w:tcPr>
          <w:p w14:paraId="0B44C2C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9" w:type="pct"/>
          </w:tcPr>
          <w:p w14:paraId="67F07D3E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5" w:type="pct"/>
          </w:tcPr>
          <w:p w14:paraId="10019B87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1BDB" w:rsidRPr="00B63A7A" w14:paraId="333B8B72" w14:textId="77777777" w:rsidTr="00512AFC">
        <w:tc>
          <w:tcPr>
            <w:tcW w:w="1885" w:type="pct"/>
          </w:tcPr>
          <w:p w14:paraId="3FC9613B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14" w:type="pct"/>
          </w:tcPr>
          <w:p w14:paraId="2BA3DCBE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4858235D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851856B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6A784385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5" w:type="pct"/>
          </w:tcPr>
          <w:p w14:paraId="22C323A7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1BDB" w:rsidRPr="00B63A7A" w14:paraId="6B3AD799" w14:textId="77777777" w:rsidTr="000E1BDB">
        <w:tc>
          <w:tcPr>
            <w:tcW w:w="1885" w:type="pct"/>
          </w:tcPr>
          <w:p w14:paraId="0E615CB9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  <w:r w:rsidRPr="00B63A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>ลูกหนี้จากการรับซื้อ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</w:t>
            </w:r>
            <w:r w:rsidRPr="00B63A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  <w:p w14:paraId="482EE38C" w14:textId="7D4F8406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Pr="00B63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14" w:type="pct"/>
          </w:tcPr>
          <w:p w14:paraId="49DC507E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2408DB6D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02D69C6C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7E3B9B12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20795EE9" w14:textId="679B9D67" w:rsidR="000E1BDB" w:rsidRPr="00B63A7A" w:rsidRDefault="007276A2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</w:t>
            </w:r>
            <w:r w:rsidR="003F7ABD">
              <w:rPr>
                <w:rFonts w:ascii="Angsana New" w:hAnsi="Angsana New"/>
                <w:sz w:val="28"/>
                <w:szCs w:val="28"/>
              </w:rPr>
              <w:t>0,</w:t>
            </w:r>
            <w:r w:rsidR="00567DE8"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  <w:tr w:rsidR="000E1BDB" w:rsidRPr="00B63A7A" w14:paraId="1B7FFAC5" w14:textId="77777777" w:rsidTr="00512AFC">
        <w:tc>
          <w:tcPr>
            <w:tcW w:w="1885" w:type="pct"/>
          </w:tcPr>
          <w:p w14:paraId="4B6E094F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614" w:type="pct"/>
          </w:tcPr>
          <w:p w14:paraId="5767F7E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4A9F7CA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637E74B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0550DDC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A59362C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1BDB" w:rsidRPr="00B63A7A" w14:paraId="70A1A731" w14:textId="77777777" w:rsidTr="00512AFC">
        <w:tc>
          <w:tcPr>
            <w:tcW w:w="1885" w:type="pct"/>
          </w:tcPr>
          <w:p w14:paraId="17C427AB" w14:textId="11C1A3B3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63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14" w:type="pct"/>
          </w:tcPr>
          <w:p w14:paraId="5B32854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3C2F59B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F92B845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3AB41EA3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2B081886" w14:textId="18B7261A" w:rsidR="000E1BDB" w:rsidRPr="00B63A7A" w:rsidRDefault="0093053F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14,512</w:t>
            </w:r>
          </w:p>
        </w:tc>
      </w:tr>
      <w:tr w:rsidR="000E1BDB" w:rsidRPr="00B63A7A" w14:paraId="634FA26B" w14:textId="77777777" w:rsidTr="00512AFC">
        <w:tc>
          <w:tcPr>
            <w:tcW w:w="1885" w:type="pct"/>
          </w:tcPr>
          <w:p w14:paraId="0497ECD4" w14:textId="5D6325A2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</w:t>
            </w:r>
            <w:r w:rsidRPr="00B63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14" w:type="pct"/>
          </w:tcPr>
          <w:p w14:paraId="5365356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6CBE15E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535AC07E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5B977491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5C5FD3DD" w14:textId="34937E6F" w:rsidR="000E1BDB" w:rsidRPr="00B63A7A" w:rsidRDefault="005B486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1,585,804</w:t>
            </w:r>
          </w:p>
        </w:tc>
      </w:tr>
    </w:tbl>
    <w:p w14:paraId="265D49A7" w14:textId="2D214F9D" w:rsidR="000E1BDB" w:rsidRDefault="000E1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54B0DA9" w14:textId="77777777" w:rsidR="000E1BDB" w:rsidRPr="00DF152D" w:rsidRDefault="000E1BDB" w:rsidP="000E1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9"/>
        <w:gridCol w:w="1181"/>
        <w:gridCol w:w="1149"/>
        <w:gridCol w:w="1280"/>
        <w:gridCol w:w="1170"/>
        <w:gridCol w:w="1151"/>
      </w:tblGrid>
      <w:tr w:rsidR="000E1BDB" w:rsidRPr="00B63A7A" w14:paraId="406C9711" w14:textId="77777777" w:rsidTr="00DF152D">
        <w:trPr>
          <w:trHeight w:val="380"/>
          <w:tblHeader/>
        </w:trPr>
        <w:tc>
          <w:tcPr>
            <w:tcW w:w="1892" w:type="pct"/>
          </w:tcPr>
          <w:p w14:paraId="4B57D24D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08" w:type="pct"/>
            <w:gridSpan w:val="5"/>
          </w:tcPr>
          <w:p w14:paraId="032BBFE0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F152D" w:rsidRPr="00B63A7A" w14:paraId="269125CB" w14:textId="77777777" w:rsidTr="00DF152D">
        <w:trPr>
          <w:trHeight w:val="380"/>
          <w:tblHeader/>
        </w:trPr>
        <w:tc>
          <w:tcPr>
            <w:tcW w:w="1892" w:type="pct"/>
          </w:tcPr>
          <w:p w14:paraId="20EC44D7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619" w:type="pct"/>
          </w:tcPr>
          <w:p w14:paraId="2319B88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602" w:type="pct"/>
          </w:tcPr>
          <w:p w14:paraId="2CC91DBD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671" w:type="pct"/>
          </w:tcPr>
          <w:p w14:paraId="3A86977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613" w:type="pct"/>
          </w:tcPr>
          <w:p w14:paraId="586D1508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การให้</w:t>
            </w:r>
          </w:p>
        </w:tc>
        <w:tc>
          <w:tcPr>
            <w:tcW w:w="603" w:type="pct"/>
          </w:tcPr>
          <w:p w14:paraId="6BCCB037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F152D" w:rsidRPr="00B63A7A" w14:paraId="171EE13C" w14:textId="77777777" w:rsidTr="00DF152D">
        <w:trPr>
          <w:trHeight w:val="380"/>
          <w:tblHeader/>
        </w:trPr>
        <w:tc>
          <w:tcPr>
            <w:tcW w:w="1892" w:type="pct"/>
          </w:tcPr>
          <w:p w14:paraId="2963A14F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19" w:type="pct"/>
          </w:tcPr>
          <w:p w14:paraId="6E300EE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602" w:type="pct"/>
          </w:tcPr>
          <w:p w14:paraId="44B82DB3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71" w:type="pct"/>
          </w:tcPr>
          <w:p w14:paraId="68BE030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13" w:type="pct"/>
          </w:tcPr>
          <w:p w14:paraId="5C86AC3C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03" w:type="pct"/>
          </w:tcPr>
          <w:p w14:paraId="358A5656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E1BDB" w:rsidRPr="00B63A7A" w14:paraId="7A67750D" w14:textId="77777777" w:rsidTr="00DF152D">
        <w:trPr>
          <w:trHeight w:val="380"/>
          <w:tblHeader/>
        </w:trPr>
        <w:tc>
          <w:tcPr>
            <w:tcW w:w="1892" w:type="pct"/>
          </w:tcPr>
          <w:p w14:paraId="16B372EC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08" w:type="pct"/>
            <w:gridSpan w:val="5"/>
          </w:tcPr>
          <w:p w14:paraId="7D4C7D1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152D" w:rsidRPr="00B63A7A" w14:paraId="51602CB4" w14:textId="77777777" w:rsidTr="00DF152D">
        <w:tc>
          <w:tcPr>
            <w:tcW w:w="1892" w:type="pct"/>
          </w:tcPr>
          <w:p w14:paraId="6E027F9C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19" w:type="pct"/>
          </w:tcPr>
          <w:p w14:paraId="70E688AB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124,160</w:t>
            </w:r>
          </w:p>
        </w:tc>
        <w:tc>
          <w:tcPr>
            <w:tcW w:w="602" w:type="pct"/>
          </w:tcPr>
          <w:p w14:paraId="5715F1D8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39,137</w:t>
            </w:r>
          </w:p>
        </w:tc>
        <w:tc>
          <w:tcPr>
            <w:tcW w:w="671" w:type="pct"/>
          </w:tcPr>
          <w:p w14:paraId="7FEBD0B1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613" w:type="pct"/>
          </w:tcPr>
          <w:p w14:paraId="14B225B7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2,824</w:t>
            </w:r>
          </w:p>
        </w:tc>
        <w:tc>
          <w:tcPr>
            <w:tcW w:w="603" w:type="pct"/>
          </w:tcPr>
          <w:p w14:paraId="115DAA6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166,252</w:t>
            </w:r>
          </w:p>
        </w:tc>
      </w:tr>
      <w:tr w:rsidR="00DF152D" w:rsidRPr="00B63A7A" w14:paraId="37BFD9C5" w14:textId="77777777" w:rsidTr="00DF152D">
        <w:tc>
          <w:tcPr>
            <w:tcW w:w="1892" w:type="pct"/>
          </w:tcPr>
          <w:p w14:paraId="719FE10F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19" w:type="pct"/>
          </w:tcPr>
          <w:p w14:paraId="1D89FD5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(118,409)</w:t>
            </w:r>
          </w:p>
        </w:tc>
        <w:tc>
          <w:tcPr>
            <w:tcW w:w="602" w:type="pct"/>
          </w:tcPr>
          <w:p w14:paraId="51C8432D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1" w:type="pct"/>
          </w:tcPr>
          <w:p w14:paraId="0AC5F00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669574A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3" w:type="pct"/>
          </w:tcPr>
          <w:p w14:paraId="0EAA565D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(118,409)</w:t>
            </w:r>
          </w:p>
        </w:tc>
      </w:tr>
      <w:tr w:rsidR="00DF152D" w:rsidRPr="00B63A7A" w14:paraId="2D91C898" w14:textId="77777777" w:rsidTr="00DF152D">
        <w:tc>
          <w:tcPr>
            <w:tcW w:w="1892" w:type="pct"/>
          </w:tcPr>
          <w:p w14:paraId="561225F1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</w:tc>
        <w:tc>
          <w:tcPr>
            <w:tcW w:w="619" w:type="pct"/>
          </w:tcPr>
          <w:p w14:paraId="1146846B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5952A5A2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pct"/>
          </w:tcPr>
          <w:p w14:paraId="52A90A7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3A049163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14:paraId="5C4A6857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152D" w:rsidRPr="00B63A7A" w14:paraId="149D2ED9" w14:textId="77777777" w:rsidTr="00DF152D">
        <w:tc>
          <w:tcPr>
            <w:tcW w:w="1892" w:type="pct"/>
          </w:tcPr>
          <w:p w14:paraId="4CC933C7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</w:tc>
        <w:tc>
          <w:tcPr>
            <w:tcW w:w="619" w:type="pct"/>
          </w:tcPr>
          <w:p w14:paraId="5DD43AD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31E283B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pct"/>
          </w:tcPr>
          <w:p w14:paraId="59E3674E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03FF1027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14:paraId="6B1B6276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152D" w:rsidRPr="00B63A7A" w14:paraId="5B0A0EF3" w14:textId="77777777" w:rsidTr="00DF152D">
        <w:tc>
          <w:tcPr>
            <w:tcW w:w="1892" w:type="pct"/>
          </w:tcPr>
          <w:p w14:paraId="6D1AF68C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619" w:type="pct"/>
          </w:tcPr>
          <w:p w14:paraId="3E715025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</w:tcPr>
          <w:p w14:paraId="1C1C7BE0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(104)</w:t>
            </w:r>
          </w:p>
        </w:tc>
        <w:tc>
          <w:tcPr>
            <w:tcW w:w="671" w:type="pct"/>
          </w:tcPr>
          <w:p w14:paraId="0BC91173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3BAF30C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(429)</w:t>
            </w:r>
          </w:p>
        </w:tc>
        <w:tc>
          <w:tcPr>
            <w:tcW w:w="603" w:type="pct"/>
          </w:tcPr>
          <w:p w14:paraId="4AEF57D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(533)</w:t>
            </w:r>
          </w:p>
        </w:tc>
      </w:tr>
      <w:tr w:rsidR="00DF152D" w:rsidRPr="00B63A7A" w14:paraId="0D37526C" w14:textId="77777777" w:rsidTr="00DF152D">
        <w:tc>
          <w:tcPr>
            <w:tcW w:w="1892" w:type="pct"/>
          </w:tcPr>
          <w:p w14:paraId="2BEC686E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19" w:type="pct"/>
          </w:tcPr>
          <w:p w14:paraId="276F09D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(96)</w:t>
            </w:r>
          </w:p>
        </w:tc>
        <w:tc>
          <w:tcPr>
            <w:tcW w:w="602" w:type="pct"/>
          </w:tcPr>
          <w:p w14:paraId="69DA758B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(6,508)</w:t>
            </w:r>
          </w:p>
        </w:tc>
        <w:tc>
          <w:tcPr>
            <w:tcW w:w="671" w:type="pct"/>
          </w:tcPr>
          <w:p w14:paraId="7CDC44E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613" w:type="pct"/>
          </w:tcPr>
          <w:p w14:paraId="294CA2AB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(189)</w:t>
            </w:r>
          </w:p>
        </w:tc>
        <w:tc>
          <w:tcPr>
            <w:tcW w:w="603" w:type="pct"/>
          </w:tcPr>
          <w:p w14:paraId="7C09560E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(6,811)</w:t>
            </w:r>
          </w:p>
        </w:tc>
      </w:tr>
      <w:tr w:rsidR="00DF152D" w:rsidRPr="00B63A7A" w14:paraId="6998C4C8" w14:textId="77777777" w:rsidTr="00DF152D">
        <w:trPr>
          <w:trHeight w:val="362"/>
        </w:trPr>
        <w:tc>
          <w:tcPr>
            <w:tcW w:w="1892" w:type="pct"/>
          </w:tcPr>
          <w:p w14:paraId="1E61AC1D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19" w:type="pct"/>
          </w:tcPr>
          <w:p w14:paraId="241494D3" w14:textId="77777777" w:rsidR="000E1BDB" w:rsidRPr="00B63A7A" w:rsidRDefault="000E1BDB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</w:tcPr>
          <w:p w14:paraId="449E36A6" w14:textId="77777777" w:rsidR="000E1BDB" w:rsidRPr="00B63A7A" w:rsidRDefault="000E1BDB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(5,148)</w:t>
            </w:r>
          </w:p>
        </w:tc>
        <w:tc>
          <w:tcPr>
            <w:tcW w:w="671" w:type="pct"/>
          </w:tcPr>
          <w:p w14:paraId="04A34989" w14:textId="77777777" w:rsidR="000E1BDB" w:rsidRPr="00B63A7A" w:rsidRDefault="000E1BDB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(143)</w:t>
            </w:r>
          </w:p>
        </w:tc>
        <w:tc>
          <w:tcPr>
            <w:tcW w:w="613" w:type="pct"/>
          </w:tcPr>
          <w:p w14:paraId="0748CE56" w14:textId="77777777" w:rsidR="000E1BDB" w:rsidRPr="00B63A7A" w:rsidRDefault="000E1BDB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(605)</w:t>
            </w:r>
          </w:p>
        </w:tc>
        <w:tc>
          <w:tcPr>
            <w:tcW w:w="603" w:type="pct"/>
          </w:tcPr>
          <w:p w14:paraId="0F206A40" w14:textId="77777777" w:rsidR="000E1BDB" w:rsidRPr="00B63A7A" w:rsidRDefault="000E1BDB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(5,896)</w:t>
            </w:r>
          </w:p>
        </w:tc>
      </w:tr>
      <w:tr w:rsidR="00DF152D" w:rsidRPr="00B63A7A" w14:paraId="3D28C4D1" w14:textId="77777777" w:rsidTr="00DF152D">
        <w:tc>
          <w:tcPr>
            <w:tcW w:w="1892" w:type="pct"/>
          </w:tcPr>
          <w:p w14:paraId="24C21AF4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619" w:type="pct"/>
          </w:tcPr>
          <w:p w14:paraId="4590C481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5,655</w:t>
            </w:r>
          </w:p>
        </w:tc>
        <w:tc>
          <w:tcPr>
            <w:tcW w:w="602" w:type="pct"/>
          </w:tcPr>
          <w:p w14:paraId="5DCF55BD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27,377</w:t>
            </w:r>
          </w:p>
        </w:tc>
        <w:tc>
          <w:tcPr>
            <w:tcW w:w="671" w:type="pct"/>
          </w:tcPr>
          <w:p w14:paraId="76191B6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613" w:type="pct"/>
          </w:tcPr>
          <w:p w14:paraId="3C3E611E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  <w:tc>
          <w:tcPr>
            <w:tcW w:w="603" w:type="pct"/>
          </w:tcPr>
          <w:p w14:paraId="4020960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34,603</w:t>
            </w:r>
          </w:p>
        </w:tc>
      </w:tr>
      <w:tr w:rsidR="00DF152D" w:rsidRPr="00B63A7A" w14:paraId="7095D342" w14:textId="77777777" w:rsidTr="00DF152D">
        <w:tc>
          <w:tcPr>
            <w:tcW w:w="1892" w:type="pct"/>
          </w:tcPr>
          <w:p w14:paraId="60134ED4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19" w:type="pct"/>
          </w:tcPr>
          <w:p w14:paraId="5FC4111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7FD0F67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pct"/>
          </w:tcPr>
          <w:p w14:paraId="0E8C6C9B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3C2F387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14:paraId="7A963C57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8,046</w:t>
            </w:r>
          </w:p>
        </w:tc>
      </w:tr>
      <w:tr w:rsidR="00DF152D" w:rsidRPr="00B63A7A" w14:paraId="2D2163E1" w14:textId="77777777" w:rsidTr="00DF152D">
        <w:tc>
          <w:tcPr>
            <w:tcW w:w="1892" w:type="pct"/>
          </w:tcPr>
          <w:p w14:paraId="3ED67C58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19" w:type="pct"/>
          </w:tcPr>
          <w:p w14:paraId="456D0F10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03E7C38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pct"/>
          </w:tcPr>
          <w:p w14:paraId="6D44453D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6F212E6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14:paraId="66FDAEA2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(11,881)</w:t>
            </w:r>
          </w:p>
        </w:tc>
      </w:tr>
      <w:tr w:rsidR="00DF152D" w:rsidRPr="00B63A7A" w14:paraId="2A54A2C3" w14:textId="77777777" w:rsidTr="00DF152D">
        <w:tc>
          <w:tcPr>
            <w:tcW w:w="1892" w:type="pct"/>
          </w:tcPr>
          <w:p w14:paraId="75017F35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19" w:type="pct"/>
          </w:tcPr>
          <w:p w14:paraId="557A179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47E858D2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pct"/>
          </w:tcPr>
          <w:p w14:paraId="37A43D0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32C59C4B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14:paraId="6209BAEB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(33,101)</w:t>
            </w:r>
          </w:p>
        </w:tc>
      </w:tr>
      <w:tr w:rsidR="00DF152D" w:rsidRPr="00B63A7A" w14:paraId="6FE12D4B" w14:textId="77777777" w:rsidTr="00DF152D">
        <w:tc>
          <w:tcPr>
            <w:tcW w:w="1892" w:type="pct"/>
          </w:tcPr>
          <w:p w14:paraId="0BF4E112" w14:textId="77777777" w:rsidR="000E1BDB" w:rsidRPr="00B63A7A" w:rsidRDefault="000E1BDB" w:rsidP="00512A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19" w:type="pct"/>
          </w:tcPr>
          <w:p w14:paraId="4C6B14EE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430EBA70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pct"/>
          </w:tcPr>
          <w:p w14:paraId="27133B92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27E1248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14:paraId="0344579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152D" w:rsidRPr="00B63A7A" w14:paraId="0704E611" w14:textId="77777777" w:rsidTr="00DF152D">
        <w:tc>
          <w:tcPr>
            <w:tcW w:w="1892" w:type="pct"/>
          </w:tcPr>
          <w:p w14:paraId="2C93969A" w14:textId="77777777" w:rsidR="000E1BDB" w:rsidRPr="00B63A7A" w:rsidRDefault="000E1BDB" w:rsidP="00512A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19" w:type="pct"/>
          </w:tcPr>
          <w:p w14:paraId="35056232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2A94E03F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pct"/>
          </w:tcPr>
          <w:p w14:paraId="2C6BA0B0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38004493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14:paraId="7D537D90" w14:textId="77777777" w:rsidR="000E1BDB" w:rsidRPr="00B63A7A" w:rsidRDefault="000E1BDB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(70)</w:t>
            </w:r>
          </w:p>
        </w:tc>
      </w:tr>
      <w:tr w:rsidR="00DF152D" w:rsidRPr="00B63A7A" w14:paraId="10E018D1" w14:textId="77777777" w:rsidTr="00DF152D">
        <w:tc>
          <w:tcPr>
            <w:tcW w:w="1892" w:type="pct"/>
          </w:tcPr>
          <w:p w14:paraId="61FACB41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19" w:type="pct"/>
          </w:tcPr>
          <w:p w14:paraId="6D54557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5760137E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pct"/>
          </w:tcPr>
          <w:p w14:paraId="1BD8B173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631C5919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14:paraId="5193097E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(2,403)</w:t>
            </w:r>
          </w:p>
        </w:tc>
      </w:tr>
      <w:tr w:rsidR="00DF152D" w:rsidRPr="00B63A7A" w14:paraId="7E06E23F" w14:textId="77777777" w:rsidTr="00DF152D">
        <w:tc>
          <w:tcPr>
            <w:tcW w:w="1892" w:type="pct"/>
          </w:tcPr>
          <w:p w14:paraId="0024CEF0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19" w:type="pct"/>
          </w:tcPr>
          <w:p w14:paraId="1F238BD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31B8182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pct"/>
          </w:tcPr>
          <w:p w14:paraId="7E83C471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2014244E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14:paraId="3FC1848D" w14:textId="77777777" w:rsidR="000E1BDB" w:rsidRPr="00B63A7A" w:rsidRDefault="000E1BDB" w:rsidP="00512A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(638)</w:t>
            </w:r>
          </w:p>
        </w:tc>
      </w:tr>
      <w:tr w:rsidR="00DF152D" w:rsidRPr="00B63A7A" w14:paraId="17CE1B2F" w14:textId="77777777" w:rsidTr="00DF152D">
        <w:tc>
          <w:tcPr>
            <w:tcW w:w="1892" w:type="pct"/>
          </w:tcPr>
          <w:p w14:paraId="69228099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19" w:type="pct"/>
          </w:tcPr>
          <w:p w14:paraId="6BAC5535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4D4DB41C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390378B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553A65C2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</w:tcPr>
          <w:p w14:paraId="3C5EB18C" w14:textId="77777777" w:rsidR="000E1BDB" w:rsidRPr="00B63A7A" w:rsidRDefault="000E1BDB" w:rsidP="00512AF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(3,041)</w:t>
            </w:r>
          </w:p>
        </w:tc>
      </w:tr>
      <w:tr w:rsidR="00DF152D" w:rsidRPr="00B63A7A" w14:paraId="6C6B69C7" w14:textId="77777777" w:rsidTr="00DF152D">
        <w:tc>
          <w:tcPr>
            <w:tcW w:w="1892" w:type="pct"/>
          </w:tcPr>
          <w:p w14:paraId="58F58CF3" w14:textId="77777777" w:rsidR="000E1BDB" w:rsidRPr="00B63A7A" w:rsidRDefault="000E1BDB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9" w:type="pct"/>
          </w:tcPr>
          <w:p w14:paraId="5F2D2CED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</w:tcPr>
          <w:p w14:paraId="63217A74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1" w:type="pct"/>
          </w:tcPr>
          <w:p w14:paraId="1663A5BC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3" w:type="pct"/>
          </w:tcPr>
          <w:p w14:paraId="07D9DEDD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" w:type="pct"/>
          </w:tcPr>
          <w:p w14:paraId="4C47754A" w14:textId="77777777" w:rsidR="000E1BDB" w:rsidRPr="00B63A7A" w:rsidRDefault="000E1BDB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152D" w:rsidRPr="00141921" w14:paraId="17DC5734" w14:textId="77777777" w:rsidTr="00DF152D">
        <w:trPr>
          <w:trHeight w:val="395"/>
        </w:trPr>
        <w:tc>
          <w:tcPr>
            <w:tcW w:w="1892" w:type="pct"/>
          </w:tcPr>
          <w:p w14:paraId="0D36E5B9" w14:textId="77777777" w:rsidR="00DF152D" w:rsidRPr="00141921" w:rsidRDefault="00DF152D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19" w:type="pct"/>
          </w:tcPr>
          <w:p w14:paraId="0E179239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39514809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7E454500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27518FF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" w:type="pct"/>
          </w:tcPr>
          <w:p w14:paraId="214CBC31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152D" w:rsidRPr="00141921" w14:paraId="1FDA142C" w14:textId="77777777" w:rsidTr="00DF152D">
        <w:trPr>
          <w:trHeight w:val="1147"/>
        </w:trPr>
        <w:tc>
          <w:tcPr>
            <w:tcW w:w="1892" w:type="pct"/>
          </w:tcPr>
          <w:p w14:paraId="7B0A3097" w14:textId="77777777" w:rsidR="00DF152D" w:rsidRPr="00141921" w:rsidRDefault="00DF152D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สิทธิเรียกร้อง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  <w:p w14:paraId="50F714BB" w14:textId="77777777" w:rsidR="00DF152D" w:rsidRPr="00141921" w:rsidRDefault="00DF152D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619" w:type="pct"/>
            <w:vAlign w:val="bottom"/>
          </w:tcPr>
          <w:p w14:paraId="31E317C9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vAlign w:val="bottom"/>
          </w:tcPr>
          <w:p w14:paraId="7014494B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554CA2D4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780F7E19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0565722E" w14:textId="77777777" w:rsidR="00DF152D" w:rsidRPr="00141921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1,397,311</w:t>
            </w:r>
          </w:p>
        </w:tc>
      </w:tr>
      <w:tr w:rsidR="00DF152D" w:rsidRPr="00141921" w14:paraId="527A92A6" w14:textId="77777777" w:rsidTr="00DF152D">
        <w:trPr>
          <w:trHeight w:val="379"/>
        </w:trPr>
        <w:tc>
          <w:tcPr>
            <w:tcW w:w="1892" w:type="pct"/>
          </w:tcPr>
          <w:p w14:paraId="0C449E13" w14:textId="77777777" w:rsidR="00DF152D" w:rsidRPr="00141921" w:rsidRDefault="00DF152D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619" w:type="pct"/>
          </w:tcPr>
          <w:p w14:paraId="3F70FA52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6C3FF733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6CFB5071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049F511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04B43F3" w14:textId="77777777" w:rsidR="00DF152D" w:rsidRPr="00141921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152D" w:rsidRPr="00141921" w14:paraId="7E81F235" w14:textId="77777777" w:rsidTr="00DF152D">
        <w:trPr>
          <w:trHeight w:val="379"/>
        </w:trPr>
        <w:tc>
          <w:tcPr>
            <w:tcW w:w="1892" w:type="pct"/>
          </w:tcPr>
          <w:p w14:paraId="4358DC92" w14:textId="77777777" w:rsidR="00DF152D" w:rsidRPr="00141921" w:rsidRDefault="00DF152D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619" w:type="pct"/>
          </w:tcPr>
          <w:p w14:paraId="4312A6F4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3D9BB748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19D31A6D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2A99632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4EF3EAC2" w14:textId="77777777" w:rsidR="00DF152D" w:rsidRPr="00141921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15,045</w:t>
            </w:r>
          </w:p>
        </w:tc>
      </w:tr>
      <w:tr w:rsidR="00DF152D" w:rsidRPr="00141921" w14:paraId="449F5EDD" w14:textId="77777777" w:rsidTr="00DF152D">
        <w:trPr>
          <w:trHeight w:val="379"/>
        </w:trPr>
        <w:tc>
          <w:tcPr>
            <w:tcW w:w="1892" w:type="pct"/>
          </w:tcPr>
          <w:p w14:paraId="5A35E45F" w14:textId="77777777" w:rsidR="00DF152D" w:rsidRPr="00141921" w:rsidRDefault="00DF152D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619" w:type="pct"/>
          </w:tcPr>
          <w:p w14:paraId="6086F9EF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352F3578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6F2308CB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E154989" w14:textId="77777777" w:rsidR="00DF152D" w:rsidRPr="00141921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01B2D4EE" w14:textId="77777777" w:rsidR="00DF152D" w:rsidRPr="00141921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1,573,558</w:t>
            </w:r>
          </w:p>
        </w:tc>
      </w:tr>
    </w:tbl>
    <w:p w14:paraId="637F14C4" w14:textId="58EC0795" w:rsidR="008F2641" w:rsidRDefault="008F2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1EBD3F0" w14:textId="7F2EA534" w:rsidR="00E23789" w:rsidRDefault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B84C862" w14:textId="70082141" w:rsidR="00E23789" w:rsidRDefault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2F0A9A9" w14:textId="65A9735C" w:rsidR="00E23789" w:rsidRDefault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0BB8EC1" w14:textId="26605609" w:rsidR="00E23789" w:rsidRDefault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8D15B87" w14:textId="77777777" w:rsidR="00E23789" w:rsidRDefault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ED80AF8" w14:textId="254F32E1" w:rsidR="00454D95" w:rsidRPr="00CB02C1" w:rsidRDefault="001D3034" w:rsidP="009D0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79635A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A924F6" w:rsidRPr="00CB02C1">
        <w:rPr>
          <w:rFonts w:asciiTheme="majorBidi" w:hAnsiTheme="majorBidi" w:cstheme="majorBidi"/>
          <w:b/>
          <w:bCs/>
          <w:sz w:val="28"/>
          <w:szCs w:val="28"/>
        </w:rPr>
        <w:tab/>
      </w:r>
      <w:r w:rsidR="009C2AFA" w:rsidRPr="00CB02C1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9C2AFA" w:rsidRPr="00CB02C1">
        <w:rPr>
          <w:rFonts w:asciiTheme="majorBidi" w:hAnsiTheme="majorBidi" w:cstheme="majorBidi" w:hint="cs"/>
          <w:b/>
          <w:bCs/>
          <w:sz w:val="28"/>
          <w:szCs w:val="28"/>
          <w:cs/>
        </w:rPr>
        <w:t>ข</w:t>
      </w:r>
      <w:r w:rsidR="00D72D59" w:rsidRPr="00CB02C1">
        <w:rPr>
          <w:rFonts w:asciiTheme="majorBidi" w:hAnsiTheme="majorBidi" w:cstheme="majorBidi" w:hint="cs"/>
          <w:b/>
          <w:bCs/>
          <w:sz w:val="28"/>
          <w:szCs w:val="28"/>
          <w:cs/>
        </w:rPr>
        <w:t>า</w:t>
      </w:r>
      <w:r w:rsidR="009C2AFA" w:rsidRPr="00CB02C1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ดทุน) </w:t>
      </w:r>
      <w:r w:rsidR="006F79E9">
        <w:rPr>
          <w:rFonts w:asciiTheme="majorBidi" w:hAnsiTheme="majorBidi" w:cstheme="majorBidi" w:hint="cs"/>
          <w:b/>
          <w:bCs/>
          <w:sz w:val="28"/>
          <w:szCs w:val="28"/>
          <w:cs/>
        </w:rPr>
        <w:t>กำไร</w:t>
      </w:r>
      <w:r w:rsidR="00A924F6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ต่อหุ้น</w:t>
      </w:r>
    </w:p>
    <w:p w14:paraId="090928D4" w14:textId="77777777" w:rsidR="00DF152D" w:rsidRPr="00B63A7A" w:rsidRDefault="00DF152D" w:rsidP="00DF1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51"/>
        <w:gridCol w:w="273"/>
        <w:gridCol w:w="1184"/>
        <w:gridCol w:w="238"/>
        <w:gridCol w:w="1227"/>
        <w:gridCol w:w="241"/>
        <w:gridCol w:w="1177"/>
      </w:tblGrid>
      <w:tr w:rsidR="00DF152D" w:rsidRPr="00B63A7A" w14:paraId="20DCCBE1" w14:textId="77777777" w:rsidTr="00DF152D">
        <w:tc>
          <w:tcPr>
            <w:tcW w:w="1988" w:type="pct"/>
          </w:tcPr>
          <w:p w14:paraId="34AC6B4B" w14:textId="77777777" w:rsidR="00DF152D" w:rsidRPr="00B63A7A" w:rsidRDefault="00DF152D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9" w:type="pct"/>
            <w:gridSpan w:val="3"/>
          </w:tcPr>
          <w:p w14:paraId="559CFCAE" w14:textId="77777777" w:rsidR="00DF152D" w:rsidRPr="00B63A7A" w:rsidRDefault="00DF152D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296704A" w14:textId="77777777" w:rsidR="00DF152D" w:rsidRPr="00B63A7A" w:rsidRDefault="00DF152D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pct"/>
            <w:gridSpan w:val="3"/>
          </w:tcPr>
          <w:p w14:paraId="605E6886" w14:textId="77777777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152D" w:rsidRPr="00B63A7A" w14:paraId="48747A69" w14:textId="77777777" w:rsidTr="00DF152D">
        <w:tc>
          <w:tcPr>
            <w:tcW w:w="1988" w:type="pct"/>
          </w:tcPr>
          <w:p w14:paraId="51863022" w14:textId="77777777" w:rsidR="00DF152D" w:rsidRPr="00B63A7A" w:rsidRDefault="00DF152D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</w:t>
            </w:r>
            <w:r w:rsidRPr="00B63A7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ที่</w:t>
            </w:r>
            <w:r w:rsidRPr="00B63A7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674" w:type="pct"/>
          </w:tcPr>
          <w:p w14:paraId="23F16770" w14:textId="0279FA6F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7F19FA6B" w14:textId="77777777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22A8C6B2" w14:textId="573E38D3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" w:type="pct"/>
          </w:tcPr>
          <w:p w14:paraId="3FDB5CD3" w14:textId="77777777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pct"/>
          </w:tcPr>
          <w:p w14:paraId="5D84F367" w14:textId="4BA53F4E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" w:type="pct"/>
          </w:tcPr>
          <w:p w14:paraId="507A8DB5" w14:textId="77777777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089B4A0D" w14:textId="7FE5C48C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F152D" w:rsidRPr="00B63A7A" w14:paraId="120B174A" w14:textId="77777777" w:rsidTr="00DF152D">
        <w:tc>
          <w:tcPr>
            <w:tcW w:w="1988" w:type="pct"/>
          </w:tcPr>
          <w:p w14:paraId="3788F5FF" w14:textId="77777777" w:rsidR="00DF152D" w:rsidRPr="00B63A7A" w:rsidRDefault="00DF152D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2" w:type="pct"/>
            <w:gridSpan w:val="7"/>
          </w:tcPr>
          <w:p w14:paraId="1C52080A" w14:textId="77777777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DF152D" w:rsidRPr="00B63A7A" w14:paraId="222E2C8F" w14:textId="77777777" w:rsidTr="00DF152D">
        <w:tc>
          <w:tcPr>
            <w:tcW w:w="1988" w:type="pct"/>
          </w:tcPr>
          <w:p w14:paraId="4E893970" w14:textId="77777777" w:rsidR="00DF152D" w:rsidRPr="00B63A7A" w:rsidRDefault="00DF152D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ที่เป็นส่วนของผู้ถือ</w:t>
            </w:r>
          </w:p>
        </w:tc>
        <w:tc>
          <w:tcPr>
            <w:tcW w:w="674" w:type="pct"/>
            <w:vAlign w:val="bottom"/>
          </w:tcPr>
          <w:p w14:paraId="016D6970" w14:textId="77777777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5D72A8CE" w14:textId="77777777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12C2CCBE" w14:textId="77777777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56355529" w14:textId="77777777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  <w:vAlign w:val="bottom"/>
          </w:tcPr>
          <w:p w14:paraId="5710F251" w14:textId="77777777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402CE0E5" w14:textId="77777777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bottom"/>
          </w:tcPr>
          <w:p w14:paraId="14BC985F" w14:textId="77777777" w:rsidR="00DF152D" w:rsidRPr="00B63A7A" w:rsidRDefault="00DF152D" w:rsidP="005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F152D" w:rsidRPr="00B63A7A" w14:paraId="5C64CC36" w14:textId="77777777" w:rsidTr="00DF152D">
        <w:tc>
          <w:tcPr>
            <w:tcW w:w="1988" w:type="pct"/>
          </w:tcPr>
          <w:p w14:paraId="60703EB1" w14:textId="77777777" w:rsidR="00DF152D" w:rsidRPr="00B63A7A" w:rsidRDefault="00DF152D" w:rsidP="00DF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ของบริษัท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74" w:type="pct"/>
            <w:tcBorders>
              <w:bottom w:val="double" w:sz="4" w:space="0" w:color="auto"/>
            </w:tcBorders>
            <w:vAlign w:val="bottom"/>
          </w:tcPr>
          <w:p w14:paraId="4D21F6D9" w14:textId="6BE12EDA" w:rsidR="00DF152D" w:rsidRPr="00B63A7A" w:rsidRDefault="00F775CF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(2,023)</w:t>
            </w:r>
          </w:p>
        </w:tc>
        <w:tc>
          <w:tcPr>
            <w:tcW w:w="147" w:type="pct"/>
            <w:vAlign w:val="bottom"/>
          </w:tcPr>
          <w:p w14:paraId="2B07C7E9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14:paraId="648D10C1" w14:textId="445AA11C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(3,041)</w:t>
            </w:r>
          </w:p>
        </w:tc>
        <w:tc>
          <w:tcPr>
            <w:tcW w:w="128" w:type="pct"/>
            <w:vAlign w:val="bottom"/>
          </w:tcPr>
          <w:p w14:paraId="12C8B786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vAlign w:val="bottom"/>
          </w:tcPr>
          <w:p w14:paraId="39354960" w14:textId="61222259" w:rsidR="00DF152D" w:rsidRPr="00B63A7A" w:rsidRDefault="002710E7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2,070</w:t>
            </w:r>
          </w:p>
        </w:tc>
        <w:tc>
          <w:tcPr>
            <w:tcW w:w="130" w:type="pct"/>
            <w:vAlign w:val="bottom"/>
          </w:tcPr>
          <w:p w14:paraId="4C4CBC78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36E72435" w14:textId="5CAACD20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(845)</w:t>
            </w:r>
          </w:p>
        </w:tc>
      </w:tr>
      <w:tr w:rsidR="00DF152D" w:rsidRPr="00B63A7A" w14:paraId="11C6A57C" w14:textId="77777777" w:rsidTr="00DF152D">
        <w:tc>
          <w:tcPr>
            <w:tcW w:w="1988" w:type="pct"/>
          </w:tcPr>
          <w:p w14:paraId="21FB0DFC" w14:textId="77777777" w:rsidR="00DF152D" w:rsidRPr="00B63A7A" w:rsidRDefault="00DF152D" w:rsidP="00DF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4" w:type="pct"/>
          </w:tcPr>
          <w:p w14:paraId="37543245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41963F9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4D1D184E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703A41CC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pct"/>
          </w:tcPr>
          <w:p w14:paraId="05FB2AAC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0FA0A9D5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219FFD57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152D" w:rsidRPr="00B63A7A" w14:paraId="0F828121" w14:textId="77777777" w:rsidTr="00DF152D">
        <w:tc>
          <w:tcPr>
            <w:tcW w:w="1988" w:type="pct"/>
          </w:tcPr>
          <w:p w14:paraId="0CC74657" w14:textId="77777777" w:rsidR="00DF152D" w:rsidRPr="00B63A7A" w:rsidRDefault="00DF152D" w:rsidP="00DF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จำนวนหุ้นสามัญที่ปรับปรุง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74" w:type="pct"/>
          </w:tcPr>
          <w:p w14:paraId="53E2253C" w14:textId="6311A005" w:rsidR="00DF152D" w:rsidRPr="00F5473F" w:rsidRDefault="00F5473F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473F">
              <w:rPr>
                <w:rFonts w:ascii="Angsana New" w:hAnsi="Angsana New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7" w:type="pct"/>
          </w:tcPr>
          <w:p w14:paraId="25BB6064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206D9DE5" w14:textId="3886E399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750,37</w:t>
            </w:r>
            <w:r w:rsidR="00ED38F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8" w:type="pct"/>
          </w:tcPr>
          <w:p w14:paraId="284F0B32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</w:tcPr>
          <w:p w14:paraId="7B6D4F0F" w14:textId="0C4302F7" w:rsidR="00DF152D" w:rsidRPr="00B63A7A" w:rsidRDefault="00F775CF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30" w:type="pct"/>
          </w:tcPr>
          <w:p w14:paraId="2B7EE0BF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3D80C140" w14:textId="1A790EAB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750,37</w:t>
            </w:r>
            <w:r w:rsidR="00ED38F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DF152D" w:rsidRPr="00B63A7A" w14:paraId="54EF2FA9" w14:textId="77777777" w:rsidTr="00DF152D">
        <w:tc>
          <w:tcPr>
            <w:tcW w:w="1988" w:type="pct"/>
          </w:tcPr>
          <w:p w14:paraId="1CA09067" w14:textId="77777777" w:rsidR="00DF152D" w:rsidRPr="00B63A7A" w:rsidRDefault="00DF152D" w:rsidP="00DF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ต่อหุ้น (ขั้นพื้นฐาน) </w:t>
            </w: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74" w:type="pct"/>
            <w:tcBorders>
              <w:top w:val="double" w:sz="4" w:space="0" w:color="auto"/>
              <w:bottom w:val="double" w:sz="4" w:space="0" w:color="auto"/>
            </w:tcBorders>
          </w:tcPr>
          <w:p w14:paraId="56D088D9" w14:textId="35FDB111" w:rsidR="00DF152D" w:rsidRPr="00F5473F" w:rsidRDefault="00F5473F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2" w:right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(0.003)</w:t>
            </w:r>
          </w:p>
        </w:tc>
        <w:tc>
          <w:tcPr>
            <w:tcW w:w="147" w:type="pct"/>
          </w:tcPr>
          <w:p w14:paraId="191EC6F9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14:paraId="4CC405A3" w14:textId="55935C32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2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(0.004)</w:t>
            </w:r>
          </w:p>
        </w:tc>
        <w:tc>
          <w:tcPr>
            <w:tcW w:w="128" w:type="pct"/>
          </w:tcPr>
          <w:p w14:paraId="17192D7C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double" w:sz="4" w:space="0" w:color="auto"/>
            </w:tcBorders>
          </w:tcPr>
          <w:p w14:paraId="3BF2BDC5" w14:textId="133ECE8E" w:rsidR="00DF152D" w:rsidRPr="00B63A7A" w:rsidRDefault="00F775CF" w:rsidP="00F77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2"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0.003</w:t>
            </w:r>
          </w:p>
        </w:tc>
        <w:tc>
          <w:tcPr>
            <w:tcW w:w="130" w:type="pct"/>
          </w:tcPr>
          <w:p w14:paraId="6A671298" w14:textId="77777777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double" w:sz="4" w:space="0" w:color="auto"/>
              <w:bottom w:val="double" w:sz="4" w:space="0" w:color="auto"/>
            </w:tcBorders>
          </w:tcPr>
          <w:p w14:paraId="0F413DDE" w14:textId="433455B2" w:rsidR="00DF152D" w:rsidRPr="00B63A7A" w:rsidRDefault="00DF152D" w:rsidP="00DF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2" w:right="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(0.001)</w:t>
            </w:r>
          </w:p>
        </w:tc>
      </w:tr>
    </w:tbl>
    <w:p w14:paraId="23B8B31D" w14:textId="477D412E" w:rsidR="00DB3A40" w:rsidRDefault="00DB3A40" w:rsidP="00C3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B3A63DE" w14:textId="7A161389" w:rsidR="0052514A" w:rsidRDefault="0052514A" w:rsidP="00C3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34B92EC" w14:textId="72F16DDC" w:rsidR="0098490B" w:rsidRPr="00CB02C1" w:rsidRDefault="00F05512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79635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641A4"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  <w:t>เครื่องมือทางการเงิน</w:t>
      </w:r>
    </w:p>
    <w:p w14:paraId="2C1D43AD" w14:textId="77777777" w:rsidR="006E7DD4" w:rsidRPr="00CB02C1" w:rsidRDefault="006E7DD4" w:rsidP="006E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D7F02D" w14:textId="6DF5FFAA" w:rsidR="003E7529" w:rsidRPr="00CB02C1" w:rsidRDefault="003E7529" w:rsidP="006E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</w:t>
      </w:r>
      <w:r w:rsidR="0098490B" w:rsidRPr="00CB02C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ตามบัญชีและมูลค่ายุติธรรม</w:t>
      </w:r>
    </w:p>
    <w:p w14:paraId="4A25E6AF" w14:textId="77777777" w:rsidR="003E7529" w:rsidRPr="00CB02C1" w:rsidRDefault="003E7529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0F96A0" w14:textId="00286F27" w:rsidR="003E7529" w:rsidRPr="00CB02C1" w:rsidRDefault="003E7529" w:rsidP="0004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</w:t>
      </w:r>
      <w:r w:rsidR="006C1598" w:rsidRPr="00CB02C1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สินทรัพย์ทางการเงินและ</w:t>
      </w:r>
      <w:r w:rsidRPr="00CB02C1">
        <w:rPr>
          <w:rFonts w:asciiTheme="majorBidi" w:hAnsiTheme="majorBidi" w:cstheme="majorBidi"/>
          <w:sz w:val="28"/>
          <w:szCs w:val="28"/>
          <w:cs/>
        </w:rPr>
        <w:t>หนี้สินทางการเงินรวมถึงลำดับชั้นมูลค่ายุติธรรม แต่ไม่รวมถึงการแสดงข้อมูลมูลค่ายุติธรรมสำหรับ</w:t>
      </w:r>
      <w:r w:rsidR="0098490B" w:rsidRPr="00CB02C1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</w:t>
      </w:r>
      <w:r w:rsidR="002034DF" w:rsidRPr="00CB02C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B02C1">
        <w:rPr>
          <w:rFonts w:asciiTheme="majorBidi" w:hAnsiTheme="majorBidi" w:cstheme="majorBidi"/>
          <w:sz w:val="28"/>
          <w:szCs w:val="28"/>
          <w:cs/>
        </w:rPr>
        <w:t>หนี้สินทางการเงิน</w:t>
      </w:r>
      <w:r w:rsidR="00381D23" w:rsidRPr="00CB02C1">
        <w:rPr>
          <w:rFonts w:asciiTheme="majorBidi" w:hAnsiTheme="majorBidi" w:cstheme="majorBidi" w:hint="cs"/>
          <w:sz w:val="28"/>
          <w:szCs w:val="28"/>
          <w:cs/>
        </w:rPr>
        <w:t>ที่วัดมูลค่าด้วยราคาทุนตัดจำหน่าย</w:t>
      </w:r>
      <w:r w:rsidRPr="00CB02C1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</w:p>
    <w:p w14:paraId="101243CE" w14:textId="77777777" w:rsidR="00CC3186" w:rsidRPr="00CB02C1" w:rsidRDefault="00CC3186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10" w:type="dxa"/>
        <w:tblInd w:w="270" w:type="dxa"/>
        <w:tblLook w:val="04A0" w:firstRow="1" w:lastRow="0" w:firstColumn="1" w:lastColumn="0" w:noHBand="0" w:noVBand="1"/>
      </w:tblPr>
      <w:tblGrid>
        <w:gridCol w:w="2610"/>
        <w:gridCol w:w="293"/>
        <w:gridCol w:w="1539"/>
        <w:gridCol w:w="253"/>
        <w:gridCol w:w="976"/>
        <w:gridCol w:w="243"/>
        <w:gridCol w:w="976"/>
        <w:gridCol w:w="234"/>
        <w:gridCol w:w="976"/>
        <w:gridCol w:w="234"/>
        <w:gridCol w:w="976"/>
      </w:tblGrid>
      <w:tr w:rsidR="00046974" w:rsidRPr="00CB02C1" w14:paraId="29CF971A" w14:textId="77777777" w:rsidTr="00E23789">
        <w:trPr>
          <w:tblHeader/>
        </w:trPr>
        <w:tc>
          <w:tcPr>
            <w:tcW w:w="2610" w:type="dxa"/>
            <w:shd w:val="clear" w:color="auto" w:fill="auto"/>
          </w:tcPr>
          <w:p w14:paraId="27BFFAD9" w14:textId="77777777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3398E479" w14:textId="77777777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02" w:type="dxa"/>
            <w:gridSpan w:val="9"/>
            <w:shd w:val="clear" w:color="auto" w:fill="auto"/>
          </w:tcPr>
          <w:p w14:paraId="0B07157A" w14:textId="1598FF0C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6974" w:rsidRPr="00CB02C1" w14:paraId="6C520C94" w14:textId="77777777" w:rsidTr="00E23789">
        <w:trPr>
          <w:trHeight w:val="299"/>
          <w:tblHeader/>
        </w:trPr>
        <w:tc>
          <w:tcPr>
            <w:tcW w:w="2610" w:type="dxa"/>
            <w:shd w:val="clear" w:color="auto" w:fill="auto"/>
          </w:tcPr>
          <w:p w14:paraId="1BE4999D" w14:textId="77777777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93" w:type="dxa"/>
          </w:tcPr>
          <w:p w14:paraId="0DF697D2" w14:textId="77777777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2BE5D55B" w14:textId="0C12F322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3" w:type="dxa"/>
            <w:shd w:val="clear" w:color="auto" w:fill="auto"/>
          </w:tcPr>
          <w:p w14:paraId="2B36DC2D" w14:textId="77777777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0210F9" w14:textId="77777777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46974" w:rsidRPr="00CB02C1" w14:paraId="65045645" w14:textId="77777777" w:rsidTr="00E23789">
        <w:trPr>
          <w:tblHeader/>
        </w:trPr>
        <w:tc>
          <w:tcPr>
            <w:tcW w:w="2610" w:type="dxa"/>
            <w:shd w:val="clear" w:color="auto" w:fill="auto"/>
          </w:tcPr>
          <w:p w14:paraId="033595CE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93" w:type="dxa"/>
          </w:tcPr>
          <w:p w14:paraId="34CF28F7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14:paraId="39C0A9F2" w14:textId="482B00EC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3" w:type="dxa"/>
            <w:shd w:val="clear" w:color="auto" w:fill="auto"/>
          </w:tcPr>
          <w:p w14:paraId="2F4485E7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72D1C95B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75268B1C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62B3B678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shd w:val="clear" w:color="auto" w:fill="auto"/>
          </w:tcPr>
          <w:p w14:paraId="236BF8D4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0035B1B0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shd w:val="clear" w:color="auto" w:fill="auto"/>
          </w:tcPr>
          <w:p w14:paraId="26EE6A28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236B435F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03BF" w:rsidRPr="00CB02C1" w14:paraId="5AABCF2A" w14:textId="77777777" w:rsidTr="00E23789">
        <w:trPr>
          <w:tblHeader/>
        </w:trPr>
        <w:tc>
          <w:tcPr>
            <w:tcW w:w="2610" w:type="dxa"/>
            <w:shd w:val="clear" w:color="auto" w:fill="auto"/>
          </w:tcPr>
          <w:p w14:paraId="22B967BA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93" w:type="dxa"/>
          </w:tcPr>
          <w:p w14:paraId="1E990D9D" w14:textId="5E4FEF7B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0" w:hanging="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3DCD1C05" w14:textId="43211F7D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3" w:type="dxa"/>
            <w:shd w:val="clear" w:color="auto" w:fill="auto"/>
          </w:tcPr>
          <w:p w14:paraId="00B8B04E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8505490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4CC8E2F1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1B7198E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14:paraId="785C4CE6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7FF1E7A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4" w:type="dxa"/>
            <w:shd w:val="clear" w:color="auto" w:fill="auto"/>
          </w:tcPr>
          <w:p w14:paraId="6140D8CE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FCA304E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46974" w:rsidRPr="00CB02C1" w14:paraId="60F77217" w14:textId="77777777" w:rsidTr="00E23789">
        <w:trPr>
          <w:tblHeader/>
        </w:trPr>
        <w:tc>
          <w:tcPr>
            <w:tcW w:w="2610" w:type="dxa"/>
            <w:shd w:val="clear" w:color="auto" w:fill="auto"/>
          </w:tcPr>
          <w:p w14:paraId="0C376C42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1438C5C2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2" w:type="dxa"/>
            <w:gridSpan w:val="9"/>
            <w:shd w:val="clear" w:color="auto" w:fill="auto"/>
          </w:tcPr>
          <w:p w14:paraId="4540C5F7" w14:textId="70AC11EE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6974" w:rsidRPr="00CB02C1" w14:paraId="03BB325E" w14:textId="77777777" w:rsidTr="00E23789">
        <w:tc>
          <w:tcPr>
            <w:tcW w:w="2610" w:type="dxa"/>
            <w:shd w:val="clear" w:color="auto" w:fill="auto"/>
          </w:tcPr>
          <w:p w14:paraId="0FE0C2A3" w14:textId="1844CBDF" w:rsidR="00046974" w:rsidRPr="00CB02C1" w:rsidRDefault="007E32C3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046974"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3" w:type="dxa"/>
          </w:tcPr>
          <w:p w14:paraId="73C7877B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3C97985E" w14:textId="61076556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EBD2DFC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A99DC3C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BA2D2C5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07CBBC4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C3C0CC5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6C2AEBE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5B68C4F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7319202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4BC" w:rsidRPr="00CB02C1" w14:paraId="358207B8" w14:textId="77777777" w:rsidTr="00E23789">
        <w:tc>
          <w:tcPr>
            <w:tcW w:w="2610" w:type="dxa"/>
            <w:shd w:val="clear" w:color="auto" w:fill="auto"/>
          </w:tcPr>
          <w:p w14:paraId="75E92435" w14:textId="562C4D46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93" w:type="dxa"/>
          </w:tcPr>
          <w:p w14:paraId="0C1F0A8E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1DE4A275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6739372C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9067691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7FF5B83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A668B55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AFBEE15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DE969EE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E91A22F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407ACEF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4BC" w:rsidRPr="00CB02C1" w14:paraId="00DE0EF8" w14:textId="77777777" w:rsidTr="00E23789">
        <w:tc>
          <w:tcPr>
            <w:tcW w:w="2610" w:type="dxa"/>
            <w:shd w:val="clear" w:color="auto" w:fill="auto"/>
          </w:tcPr>
          <w:p w14:paraId="10F9B728" w14:textId="34443DD1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="00F830CA"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93" w:type="dxa"/>
          </w:tcPr>
          <w:p w14:paraId="56F4401D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734C766B" w14:textId="5E590BA2" w:rsidR="00C654BC" w:rsidRPr="00CB02C1" w:rsidRDefault="00557282" w:rsidP="008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11,202</w:t>
            </w:r>
          </w:p>
        </w:tc>
        <w:tc>
          <w:tcPr>
            <w:tcW w:w="253" w:type="dxa"/>
            <w:shd w:val="clear" w:color="auto" w:fill="auto"/>
          </w:tcPr>
          <w:p w14:paraId="5767D790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5C59058" w14:textId="7F0825FD" w:rsidR="00C654BC" w:rsidRPr="00CB02C1" w:rsidRDefault="006B23E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73F626D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5AFBCFF" w14:textId="0FE52151" w:rsidR="00C654BC" w:rsidRPr="00CB02C1" w:rsidRDefault="006B23E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1F274D4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D78BBF5" w14:textId="5BA394BE" w:rsidR="00C654BC" w:rsidRPr="00CB02C1" w:rsidRDefault="006B23E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11,108</w:t>
            </w:r>
          </w:p>
        </w:tc>
        <w:tc>
          <w:tcPr>
            <w:tcW w:w="234" w:type="dxa"/>
            <w:shd w:val="clear" w:color="auto" w:fill="auto"/>
          </w:tcPr>
          <w:p w14:paraId="4BCFA921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8982C07" w14:textId="05304B71" w:rsidR="00C654BC" w:rsidRPr="00CB02C1" w:rsidRDefault="006B23E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11,108</w:t>
            </w:r>
          </w:p>
        </w:tc>
      </w:tr>
      <w:tr w:rsidR="00C654BC" w:rsidRPr="00CB02C1" w14:paraId="4E225EA0" w14:textId="77777777" w:rsidTr="00E23789">
        <w:tc>
          <w:tcPr>
            <w:tcW w:w="2610" w:type="dxa"/>
            <w:shd w:val="clear" w:color="auto" w:fill="auto"/>
          </w:tcPr>
          <w:p w14:paraId="169FBBD9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08F630C1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67B90313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FB7DB20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B5E31B2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7A52FB0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7234B5A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14:paraId="000EA26D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C79E432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B343FA2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E7A1FCB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6974" w:rsidRPr="00CB02C1" w14:paraId="68FB74AE" w14:textId="77777777" w:rsidTr="00E23789">
        <w:tc>
          <w:tcPr>
            <w:tcW w:w="2610" w:type="dxa"/>
            <w:shd w:val="clear" w:color="auto" w:fill="auto"/>
          </w:tcPr>
          <w:p w14:paraId="3F87F93F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3" w:type="dxa"/>
          </w:tcPr>
          <w:p w14:paraId="0B98B560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5E71A919" w14:textId="48A56176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970FB4C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E657CF0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676ACFF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1D79A1C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7401E74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1DD32C3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DF14EF6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D6F1167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6B3D" w:rsidRPr="00CB02C1" w14:paraId="18308631" w14:textId="77777777" w:rsidTr="00E23789">
        <w:tc>
          <w:tcPr>
            <w:tcW w:w="2610" w:type="dxa"/>
            <w:shd w:val="clear" w:color="auto" w:fill="auto"/>
          </w:tcPr>
          <w:p w14:paraId="319FB301" w14:textId="4D4EAF9B" w:rsidR="009B6B3D" w:rsidRPr="00CB02C1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93" w:type="dxa"/>
          </w:tcPr>
          <w:p w14:paraId="73C503E5" w14:textId="77777777" w:rsidR="009B6B3D" w:rsidRPr="00CB02C1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6A2E87B" w14:textId="78FE7793" w:rsidR="009B6B3D" w:rsidRPr="00CB02C1" w:rsidRDefault="00557282" w:rsidP="008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9,121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2BD9C96" w14:textId="77777777" w:rsidR="009B6B3D" w:rsidRPr="00CB02C1" w:rsidRDefault="009B6B3D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F2D0187" w14:textId="76A65F75" w:rsidR="009B6B3D" w:rsidRPr="00CB02C1" w:rsidRDefault="006B23E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CA08C7A" w14:textId="77777777" w:rsidR="009B6B3D" w:rsidRPr="00CB02C1" w:rsidRDefault="009B6B3D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63A2F03" w14:textId="1C15EB00" w:rsidR="009B6B3D" w:rsidRPr="00CB02C1" w:rsidRDefault="006B23E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8,768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12A6851" w14:textId="77777777" w:rsidR="009B6B3D" w:rsidRPr="00CB02C1" w:rsidRDefault="009B6B3D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2F0F0A7" w14:textId="2D8E1631" w:rsidR="009B6B3D" w:rsidRPr="00CB02C1" w:rsidRDefault="006B23E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04CE8A4" w14:textId="77777777" w:rsidR="009B6B3D" w:rsidRPr="00CB02C1" w:rsidRDefault="009B6B3D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185E1B4" w14:textId="7E4F1CE8" w:rsidR="009B6B3D" w:rsidRPr="00CB02C1" w:rsidRDefault="006B23E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8,768</w:t>
            </w:r>
          </w:p>
        </w:tc>
      </w:tr>
      <w:tr w:rsidR="00DD2D60" w:rsidRPr="00CB02C1" w14:paraId="4A09CD59" w14:textId="77777777" w:rsidTr="00E23789">
        <w:tc>
          <w:tcPr>
            <w:tcW w:w="2610" w:type="dxa"/>
            <w:shd w:val="clear" w:color="auto" w:fill="auto"/>
          </w:tcPr>
          <w:p w14:paraId="32CB113E" w14:textId="77777777" w:rsidR="00DD2D60" w:rsidRPr="00CB02C1" w:rsidRDefault="00DD2D60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" w:type="dxa"/>
          </w:tcPr>
          <w:p w14:paraId="336155DC" w14:textId="77777777" w:rsidR="00DD2D60" w:rsidRPr="00CB02C1" w:rsidRDefault="00DD2D60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827A6B3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6432E955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02E4696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A56A0C3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862427D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C9D9397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434146C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1D0043C9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E35339D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3789" w:rsidRPr="00CB02C1" w14:paraId="7EAABA5F" w14:textId="77777777" w:rsidTr="00E23789">
        <w:tc>
          <w:tcPr>
            <w:tcW w:w="2610" w:type="dxa"/>
            <w:shd w:val="clear" w:color="auto" w:fill="auto"/>
          </w:tcPr>
          <w:p w14:paraId="6FD72566" w14:textId="77777777" w:rsidR="00E23789" w:rsidRPr="00CB02C1" w:rsidRDefault="00E23789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" w:type="dxa"/>
          </w:tcPr>
          <w:p w14:paraId="2BC2BD2E" w14:textId="77777777" w:rsidR="00E23789" w:rsidRPr="00CB02C1" w:rsidRDefault="00E23789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8E062C1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0339662D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C117A94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5985C61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11CD333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9DF1CD3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F61A790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0662225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938AF53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3789" w:rsidRPr="00CB02C1" w14:paraId="75DA2BD0" w14:textId="77777777" w:rsidTr="00E23789">
        <w:tc>
          <w:tcPr>
            <w:tcW w:w="2610" w:type="dxa"/>
            <w:shd w:val="clear" w:color="auto" w:fill="auto"/>
          </w:tcPr>
          <w:p w14:paraId="60EE7463" w14:textId="77777777" w:rsidR="00E23789" w:rsidRPr="00CB02C1" w:rsidRDefault="00E23789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" w:type="dxa"/>
          </w:tcPr>
          <w:p w14:paraId="36F3D9B9" w14:textId="77777777" w:rsidR="00E23789" w:rsidRPr="00CB02C1" w:rsidRDefault="00E23789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43F46D4B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3119CFB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5C00EA5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3FE9207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834F852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3276390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9237C3B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161B302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C1D29D2" w14:textId="77777777" w:rsidR="00E23789" w:rsidRPr="00CB02C1" w:rsidRDefault="00E23789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3CE329E6" w14:textId="77777777" w:rsidTr="00E23789">
        <w:tc>
          <w:tcPr>
            <w:tcW w:w="2610" w:type="dxa"/>
            <w:shd w:val="clear" w:color="auto" w:fill="auto"/>
          </w:tcPr>
          <w:p w14:paraId="49A7E190" w14:textId="06F874D3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31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E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93" w:type="dxa"/>
          </w:tcPr>
          <w:p w14:paraId="48851FC3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36205C80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2895A1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52EC8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A495A7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B1FD256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ED4D793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265F144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89A5EA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52F2675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5838AB8B" w14:textId="77777777" w:rsidTr="00E23789">
        <w:tc>
          <w:tcPr>
            <w:tcW w:w="2610" w:type="dxa"/>
            <w:shd w:val="clear" w:color="auto" w:fill="auto"/>
          </w:tcPr>
          <w:p w14:paraId="71CB3CC3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93" w:type="dxa"/>
          </w:tcPr>
          <w:p w14:paraId="1CE6E75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6146FBF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7B3CB4AD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2EC466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D5603D6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7DDEC7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7C5E5F3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2E138F1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F6644B2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1662F7D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0CBF0060" w14:textId="77777777" w:rsidTr="00E23789">
        <w:tc>
          <w:tcPr>
            <w:tcW w:w="2610" w:type="dxa"/>
            <w:shd w:val="clear" w:color="auto" w:fill="auto"/>
          </w:tcPr>
          <w:p w14:paraId="1119EB3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ลูกหนี้เงินให้สินเชื่ออื่น</w:t>
            </w:r>
          </w:p>
        </w:tc>
        <w:tc>
          <w:tcPr>
            <w:tcW w:w="293" w:type="dxa"/>
          </w:tcPr>
          <w:p w14:paraId="2A621A51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10984DC6" w14:textId="36DCADF9" w:rsidR="00A42145" w:rsidRPr="00CB02C1" w:rsidRDefault="00A42145" w:rsidP="008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2BA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02BA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3" w:type="dxa"/>
            <w:shd w:val="clear" w:color="auto" w:fill="auto"/>
          </w:tcPr>
          <w:p w14:paraId="3DEC6F2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272382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2E07D4A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9337345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5DA13C8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35A0D8" w14:textId="79F08372" w:rsidR="00A42145" w:rsidRPr="00CB02C1" w:rsidRDefault="00402BA6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13,709</w:t>
            </w:r>
          </w:p>
        </w:tc>
        <w:tc>
          <w:tcPr>
            <w:tcW w:w="234" w:type="dxa"/>
            <w:shd w:val="clear" w:color="auto" w:fill="auto"/>
          </w:tcPr>
          <w:p w14:paraId="3668595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C38DE8F" w14:textId="3D646C81" w:rsidR="00A42145" w:rsidRPr="00CB02C1" w:rsidRDefault="00402BA6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13,709</w:t>
            </w:r>
          </w:p>
        </w:tc>
      </w:tr>
      <w:tr w:rsidR="00A42145" w:rsidRPr="00CB02C1" w14:paraId="1365DF0B" w14:textId="77777777" w:rsidTr="00E23789">
        <w:tc>
          <w:tcPr>
            <w:tcW w:w="2610" w:type="dxa"/>
            <w:shd w:val="clear" w:color="auto" w:fill="auto"/>
          </w:tcPr>
          <w:p w14:paraId="167E0FF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7D37F75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671962D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53F15A1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D1B41C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9B8874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72A89F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5FC3E32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8EAE01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5A41A6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3962DB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760F8674" w14:textId="77777777" w:rsidTr="00E23789">
        <w:tc>
          <w:tcPr>
            <w:tcW w:w="2610" w:type="dxa"/>
            <w:shd w:val="clear" w:color="auto" w:fill="auto"/>
          </w:tcPr>
          <w:p w14:paraId="462A56A1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3" w:type="dxa"/>
          </w:tcPr>
          <w:p w14:paraId="614A29B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752F396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2FBA2226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2BCDDD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7297CA0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42FA7C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3450AC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BC8EE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EC2F660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872C57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4B51E374" w14:textId="77777777" w:rsidTr="00E23789">
        <w:tc>
          <w:tcPr>
            <w:tcW w:w="2610" w:type="dxa"/>
            <w:shd w:val="clear" w:color="auto" w:fill="auto"/>
          </w:tcPr>
          <w:p w14:paraId="4CA610D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93" w:type="dxa"/>
          </w:tcPr>
          <w:p w14:paraId="19E1F0E3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BE2FEF2" w14:textId="421A5E02" w:rsidR="00A42145" w:rsidRPr="00CB02C1" w:rsidRDefault="00402BA6" w:rsidP="008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E5B5286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0799288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F7398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167E7BC" w14:textId="57AC672E" w:rsidR="00A42145" w:rsidRPr="00CB02C1" w:rsidRDefault="00402BA6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A31E766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786EE33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E6CF291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4A28EEC" w14:textId="372C8D73" w:rsidR="00A42145" w:rsidRPr="00CB02C1" w:rsidRDefault="00402BA6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</w:tr>
    </w:tbl>
    <w:p w14:paraId="0F4B0552" w14:textId="3515FFEF" w:rsidR="00EF229A" w:rsidRDefault="00EF229A">
      <w:pPr>
        <w:rPr>
          <w:sz w:val="28"/>
          <w:szCs w:val="28"/>
          <w:cs/>
        </w:rPr>
      </w:pPr>
    </w:p>
    <w:p w14:paraId="4581784C" w14:textId="77777777" w:rsidR="00A42145" w:rsidRPr="00EF229A" w:rsidRDefault="00A42145" w:rsidP="00EF229A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06" w:type="dxa"/>
        <w:tblInd w:w="270" w:type="dxa"/>
        <w:tblLook w:val="04A0" w:firstRow="1" w:lastRow="0" w:firstColumn="1" w:lastColumn="0" w:noHBand="0" w:noVBand="1"/>
      </w:tblPr>
      <w:tblGrid>
        <w:gridCol w:w="2610"/>
        <w:gridCol w:w="287"/>
        <w:gridCol w:w="1513"/>
        <w:gridCol w:w="258"/>
        <w:gridCol w:w="1002"/>
        <w:gridCol w:w="246"/>
        <w:gridCol w:w="962"/>
        <w:gridCol w:w="236"/>
        <w:gridCol w:w="986"/>
        <w:gridCol w:w="236"/>
        <w:gridCol w:w="970"/>
      </w:tblGrid>
      <w:tr w:rsidR="00472021" w:rsidRPr="00CB02C1" w14:paraId="1E259CBB" w14:textId="77777777" w:rsidTr="00342BAA">
        <w:trPr>
          <w:tblHeader/>
        </w:trPr>
        <w:tc>
          <w:tcPr>
            <w:tcW w:w="2610" w:type="dxa"/>
            <w:shd w:val="clear" w:color="auto" w:fill="auto"/>
          </w:tcPr>
          <w:p w14:paraId="343C2689" w14:textId="7C7428B8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029F2306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09" w:type="dxa"/>
            <w:gridSpan w:val="9"/>
            <w:shd w:val="clear" w:color="auto" w:fill="auto"/>
          </w:tcPr>
          <w:p w14:paraId="2E0F5B12" w14:textId="6E99993F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021" w:rsidRPr="00CB02C1" w14:paraId="08785345" w14:textId="77777777" w:rsidTr="00342BAA">
        <w:trPr>
          <w:tblHeader/>
        </w:trPr>
        <w:tc>
          <w:tcPr>
            <w:tcW w:w="2610" w:type="dxa"/>
            <w:shd w:val="clear" w:color="auto" w:fill="auto"/>
          </w:tcPr>
          <w:p w14:paraId="23FA7E96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7" w:type="dxa"/>
          </w:tcPr>
          <w:p w14:paraId="5BD7135D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650EAC93" w14:textId="4F68A8D9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8" w:type="dxa"/>
            <w:shd w:val="clear" w:color="auto" w:fill="auto"/>
          </w:tcPr>
          <w:p w14:paraId="7EFF82C7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B3AC3DA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72021" w:rsidRPr="00CB02C1" w14:paraId="325D2660" w14:textId="77777777" w:rsidTr="00342BAA">
        <w:trPr>
          <w:tblHeader/>
        </w:trPr>
        <w:tc>
          <w:tcPr>
            <w:tcW w:w="2610" w:type="dxa"/>
            <w:shd w:val="clear" w:color="auto" w:fill="auto"/>
          </w:tcPr>
          <w:p w14:paraId="0B1F4613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49D00FBB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4DF8680D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8" w:type="dxa"/>
            <w:shd w:val="clear" w:color="auto" w:fill="auto"/>
          </w:tcPr>
          <w:p w14:paraId="4DBCA2DF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58C13148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068C830F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78C7924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1037BD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60372972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F3DE7CF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44F2D188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021" w:rsidRPr="00CB02C1" w14:paraId="7EB9D239" w14:textId="77777777" w:rsidTr="00342BAA">
        <w:trPr>
          <w:tblHeader/>
        </w:trPr>
        <w:tc>
          <w:tcPr>
            <w:tcW w:w="2610" w:type="dxa"/>
            <w:shd w:val="clear" w:color="auto" w:fill="auto"/>
          </w:tcPr>
          <w:p w14:paraId="3A95EDCB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7" w:type="dxa"/>
          </w:tcPr>
          <w:p w14:paraId="24D05213" w14:textId="12797BBA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0" w:hanging="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66E967C2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8" w:type="dxa"/>
            <w:shd w:val="clear" w:color="auto" w:fill="auto"/>
          </w:tcPr>
          <w:p w14:paraId="233E7AE9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EFDF2AB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5F536289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CF80880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26ACB19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5FE6B8E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C70E89A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2981065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72021" w:rsidRPr="00CB02C1" w14:paraId="409BC58E" w14:textId="77777777" w:rsidTr="00342BAA">
        <w:trPr>
          <w:tblHeader/>
        </w:trPr>
        <w:tc>
          <w:tcPr>
            <w:tcW w:w="2610" w:type="dxa"/>
            <w:shd w:val="clear" w:color="auto" w:fill="auto"/>
          </w:tcPr>
          <w:p w14:paraId="39C2C540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14:paraId="0015FB80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9" w:type="dxa"/>
            <w:gridSpan w:val="9"/>
            <w:shd w:val="clear" w:color="auto" w:fill="auto"/>
          </w:tcPr>
          <w:p w14:paraId="665E0968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2021" w:rsidRPr="00CB02C1" w14:paraId="7B5552CA" w14:textId="77777777" w:rsidTr="00342BAA">
        <w:tc>
          <w:tcPr>
            <w:tcW w:w="2610" w:type="dxa"/>
            <w:shd w:val="clear" w:color="auto" w:fill="auto"/>
          </w:tcPr>
          <w:p w14:paraId="32F6B9D8" w14:textId="36FD5165" w:rsidR="00472021" w:rsidRPr="00CB02C1" w:rsidRDefault="007E32C3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A42145"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7" w:type="dxa"/>
          </w:tcPr>
          <w:p w14:paraId="3E446477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60CF10A1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02BDE3CF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49D91E37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9690FA8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E8A6B2F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3ECB08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6FFCD66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E776D37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A5A26E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021" w:rsidRPr="00CB02C1" w14:paraId="44243F11" w14:textId="77777777" w:rsidTr="00342BAA">
        <w:tc>
          <w:tcPr>
            <w:tcW w:w="2610" w:type="dxa"/>
            <w:shd w:val="clear" w:color="auto" w:fill="auto"/>
          </w:tcPr>
          <w:p w14:paraId="6F4D682A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7" w:type="dxa"/>
          </w:tcPr>
          <w:p w14:paraId="07A217CF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7078201C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4B74D00D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B5E628E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EF7C7A3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2B2A131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DE9AA2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1BDF1DC8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864ED5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08B1EAB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021" w:rsidRPr="00CB02C1" w14:paraId="4CAEF27E" w14:textId="77777777" w:rsidTr="00342BAA">
        <w:tc>
          <w:tcPr>
            <w:tcW w:w="2610" w:type="dxa"/>
            <w:shd w:val="clear" w:color="auto" w:fill="auto"/>
          </w:tcPr>
          <w:p w14:paraId="3D944AD0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87" w:type="dxa"/>
          </w:tcPr>
          <w:p w14:paraId="7D06ED05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DBFC265" w14:textId="668015F9" w:rsidR="00472021" w:rsidRPr="00CB02C1" w:rsidRDefault="007D167E" w:rsidP="008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9,121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0914D9F" w14:textId="77777777" w:rsidR="00472021" w:rsidRPr="00CB02C1" w:rsidRDefault="00472021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15B97B1" w14:textId="5AD7D3E9" w:rsidR="00472021" w:rsidRPr="00CB02C1" w:rsidRDefault="007D167E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D72D5B" w14:textId="77777777" w:rsidR="00472021" w:rsidRPr="00CB02C1" w:rsidRDefault="00472021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6F3BD8B" w14:textId="7007089A" w:rsidR="00472021" w:rsidRPr="00CB02C1" w:rsidRDefault="007D167E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BB7441" w14:textId="77777777" w:rsidR="00472021" w:rsidRPr="00CB02C1" w:rsidRDefault="00472021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567DDFF" w14:textId="58E1F46E" w:rsidR="00472021" w:rsidRPr="00CB02C1" w:rsidRDefault="007D167E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C4731" w14:textId="77777777" w:rsidR="00472021" w:rsidRPr="00CB02C1" w:rsidRDefault="00472021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E040E8D" w14:textId="5EFD1479" w:rsidR="00472021" w:rsidRPr="00CB02C1" w:rsidRDefault="007D167E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8,768</w:t>
            </w:r>
          </w:p>
        </w:tc>
      </w:tr>
      <w:tr w:rsidR="00A42145" w:rsidRPr="00CB02C1" w14:paraId="3CF1D24D" w14:textId="77777777" w:rsidTr="00342BAA">
        <w:tc>
          <w:tcPr>
            <w:tcW w:w="2610" w:type="dxa"/>
            <w:shd w:val="clear" w:color="auto" w:fill="auto"/>
          </w:tcPr>
          <w:p w14:paraId="58C229B5" w14:textId="77777777" w:rsidR="00A42145" w:rsidRPr="00CB02C1" w:rsidRDefault="00A4214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BC6F872" w14:textId="77777777" w:rsidR="00A42145" w:rsidRPr="00CB02C1" w:rsidRDefault="00A4214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B35F24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F9C3E7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8166A8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016F1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0FD272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093A61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C11625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6B24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021D4E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0BAB648B" w14:textId="77777777" w:rsidTr="00342BAA">
        <w:tc>
          <w:tcPr>
            <w:tcW w:w="2610" w:type="dxa"/>
            <w:shd w:val="clear" w:color="auto" w:fill="auto"/>
          </w:tcPr>
          <w:p w14:paraId="3C493270" w14:textId="24A54C7E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E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7" w:type="dxa"/>
          </w:tcPr>
          <w:p w14:paraId="5F20D71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09E8767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3616207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9E7DED5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1F5C38F2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0014BC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C58735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0E0DBA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56DED2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8AEF9A1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656B2052" w14:textId="77777777" w:rsidTr="00342BAA">
        <w:tc>
          <w:tcPr>
            <w:tcW w:w="2610" w:type="dxa"/>
            <w:shd w:val="clear" w:color="auto" w:fill="auto"/>
          </w:tcPr>
          <w:p w14:paraId="493CCDC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7" w:type="dxa"/>
          </w:tcPr>
          <w:p w14:paraId="3CB06992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56CEEB0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5B1BD92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666133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4FD1135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B89F65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BD655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7AE68C3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9E9F6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5628E1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77BB2782" w14:textId="77777777" w:rsidTr="00342BAA">
        <w:tc>
          <w:tcPr>
            <w:tcW w:w="2610" w:type="dxa"/>
            <w:shd w:val="clear" w:color="auto" w:fill="auto"/>
          </w:tcPr>
          <w:p w14:paraId="59C3C8C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87" w:type="dxa"/>
          </w:tcPr>
          <w:p w14:paraId="46FB203D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2B108DBE" w14:textId="2254F4A2" w:rsidR="00A42145" w:rsidRPr="00CB02C1" w:rsidRDefault="00402BA6" w:rsidP="00D7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51A73BD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2D6D89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40559A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A20BDA1" w14:textId="4A8D4B97" w:rsidR="00A42145" w:rsidRPr="00CB02C1" w:rsidRDefault="00402BA6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17844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23B94B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58F1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00F584B" w14:textId="0B8F3B28" w:rsidR="00A42145" w:rsidRPr="00CB02C1" w:rsidRDefault="00402BA6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</w:tr>
    </w:tbl>
    <w:p w14:paraId="6189408F" w14:textId="77777777" w:rsidR="00A42145" w:rsidRPr="00CB02C1" w:rsidRDefault="00A42145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00E4E7" w14:textId="1A60B33E" w:rsidR="0048098F" w:rsidRDefault="0048098F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มูลค่ายุติธรรมของ</w:t>
      </w:r>
      <w:r w:rsidR="00F830CA" w:rsidRPr="00CB02C1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ลูกหนี้เงินให้สินเชื่ออื่นและ</w:t>
      </w:r>
      <w:r w:rsidR="005D1D2A" w:rsidRPr="00CB02C1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</w:t>
      </w:r>
      <w:r w:rsidR="00E84E31" w:rsidRPr="00CB02C1">
        <w:rPr>
          <w:rFonts w:asciiTheme="majorBidi" w:hAnsiTheme="majorBidi" w:cstheme="majorBidi"/>
          <w:sz w:val="28"/>
          <w:szCs w:val="28"/>
          <w:cs/>
        </w:rPr>
        <w:t>บุคคล</w:t>
      </w:r>
      <w:r w:rsidR="005D1D2A" w:rsidRPr="00CB02C1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CB02C1">
        <w:rPr>
          <w:rFonts w:asciiTheme="majorBidi" w:hAnsiTheme="majorBidi" w:cstheme="majorBidi"/>
          <w:sz w:val="28"/>
          <w:szCs w:val="28"/>
          <w:cs/>
        </w:rPr>
        <w:t>ที่มีอัตราดอกเบี้ย</w:t>
      </w:r>
      <w:r w:rsidRPr="00CB02C1">
        <w:rPr>
          <w:rFonts w:asciiTheme="majorBidi" w:hAnsiTheme="majorBidi" w:cstheme="majorBidi"/>
          <w:spacing w:val="-4"/>
          <w:sz w:val="28"/>
          <w:szCs w:val="28"/>
          <w:cs/>
        </w:rPr>
        <w:t>คงที่ และมีวันครบกำหนดเหลืออยู่มากกว่า 1 ปี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0AC912F0" w14:textId="5EE84A9E" w:rsidR="00E23789" w:rsidRDefault="00E23789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083698A" w14:textId="1C749A51" w:rsidR="00E23789" w:rsidRDefault="00E23789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50DE55" w14:textId="796E3299" w:rsidR="00E23789" w:rsidRDefault="00E23789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39821FA" w14:textId="4E5C3A2D" w:rsidR="00E23789" w:rsidRDefault="00E23789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30BFB1" w14:textId="77777777" w:rsidR="00E23789" w:rsidRPr="00CB02C1" w:rsidRDefault="00E23789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6A94C73" w14:textId="77777777" w:rsidR="00E23789" w:rsidRDefault="00E23789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0C92ABC" w14:textId="7316A448" w:rsidR="007D264F" w:rsidRPr="00CB02C1" w:rsidRDefault="007D264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1E011F33" w14:textId="060A1CE1" w:rsidR="0048098F" w:rsidRPr="00CB02C1" w:rsidRDefault="0048098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265837" w14:textId="4036BFFE" w:rsidR="002034DF" w:rsidRDefault="000C3FD4" w:rsidP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 ลูกหนี้จากการซื้อสิทธิเรียกร้อง ลูกหนี้อื่น เงินกู้ยืมระยะสั้น</w:t>
      </w:r>
      <w:r w:rsidR="00102D1E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/>
          <w:sz w:val="28"/>
          <w:szCs w:val="28"/>
          <w:cs/>
        </w:rPr>
        <w:t>จากสถาบันการเงิน เจ้าหนี้อื่น เงินกู้ยืมระยะสั้นจากบุคคลและกิจการที่เกี่ยวข้องกัน</w:t>
      </w:r>
      <w:r w:rsidR="002261A9"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และเงินกู้ยืมระยะสั้นจากบุคคลอื่น </w:t>
      </w:r>
      <w:r w:rsidR="00921459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/>
          <w:sz w:val="28"/>
          <w:szCs w:val="28"/>
          <w:cs/>
        </w:rPr>
        <w:t>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0F70532F" w14:textId="77777777" w:rsidR="00E23789" w:rsidRPr="00CB02C1" w:rsidRDefault="00E23789" w:rsidP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DA02C9" w14:textId="396B0A6D" w:rsidR="00E23789" w:rsidRDefault="00B356A2" w:rsidP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มูลค่ายุติธรรมของเงินกู้ยืมระยะยาวจากสถาบันการเงินที่มีอัตราดอกเบี้ยแบบลอยตัว ประมาณโดยใช้มูลค่าตามบัญชี </w:t>
      </w:r>
      <w:r w:rsidRPr="00CB02C1">
        <w:rPr>
          <w:rFonts w:asciiTheme="majorBidi" w:hAnsiTheme="majorBidi" w:cstheme="majorBidi"/>
          <w:sz w:val="28"/>
          <w:szCs w:val="28"/>
          <w:cs/>
        </w:rPr>
        <w:br/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</w:p>
    <w:p w14:paraId="5A7BDB2D" w14:textId="77777777" w:rsidR="00E23789" w:rsidRDefault="00E23789" w:rsidP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D28BC" w14:textId="1E23645F" w:rsidR="00DE2FB0" w:rsidRPr="00CB02C1" w:rsidRDefault="002261A9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bookmarkStart w:id="11" w:name="_Hlk102426983"/>
      <w:r w:rsidRPr="00CB02C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79635A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E2FB0"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</w:t>
      </w:r>
      <w:r w:rsidR="00665235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กับ</w:t>
      </w:r>
      <w:r w:rsidR="00D1515C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บุคคล</w:t>
      </w:r>
      <w:r w:rsidR="006B033B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หรือ</w:t>
      </w:r>
      <w:r w:rsidR="00665235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กิจการที่ไม่เกี่ยวข้องกัน</w:t>
      </w:r>
    </w:p>
    <w:bookmarkEnd w:id="11"/>
    <w:p w14:paraId="41AEB26B" w14:textId="4E150F02" w:rsidR="00EE49E3" w:rsidRPr="00CB02C1" w:rsidRDefault="00EE49E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233"/>
        <w:gridCol w:w="270"/>
        <w:gridCol w:w="1080"/>
        <w:gridCol w:w="270"/>
        <w:gridCol w:w="1170"/>
      </w:tblGrid>
      <w:tr w:rsidR="006E1D11" w:rsidRPr="00CB02C1" w14:paraId="1799FDF6" w14:textId="77777777" w:rsidTr="00484407">
        <w:trPr>
          <w:tblHeader/>
        </w:trPr>
        <w:tc>
          <w:tcPr>
            <w:tcW w:w="3780" w:type="dxa"/>
          </w:tcPr>
          <w:p w14:paraId="33AF6217" w14:textId="76497B41" w:rsidR="006E1D11" w:rsidRPr="00CB02C1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22D10C99" w14:textId="072D8576" w:rsidR="006E1D11" w:rsidRPr="00CB02C1" w:rsidRDefault="006E1D11" w:rsidP="006E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DD1376" w14:textId="77777777" w:rsidR="006E1D11" w:rsidRPr="00CB02C1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4407373" w14:textId="77777777" w:rsidR="006E1D11" w:rsidRPr="00CB02C1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3CB" w:rsidRPr="00CB02C1" w14:paraId="039C2D42" w14:textId="77777777" w:rsidTr="00484407">
        <w:trPr>
          <w:tblHeader/>
        </w:trPr>
        <w:tc>
          <w:tcPr>
            <w:tcW w:w="3780" w:type="dxa"/>
          </w:tcPr>
          <w:p w14:paraId="09B09186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B7C46" w14:textId="46168B54" w:rsidR="000803CB" w:rsidRPr="00CB02C1" w:rsidRDefault="00402BA6" w:rsidP="0048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31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A6B64EA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50B5CE6" w14:textId="641C105F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FF788A5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1F868" w14:textId="7B62CAF5" w:rsidR="000803CB" w:rsidRPr="00CB02C1" w:rsidRDefault="00402BA6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31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BE39F25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5D47E6" w14:textId="547B0DCC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803CB" w:rsidRPr="00CB02C1" w14:paraId="23857874" w14:textId="77777777" w:rsidTr="00484407">
        <w:trPr>
          <w:tblHeader/>
        </w:trPr>
        <w:tc>
          <w:tcPr>
            <w:tcW w:w="3780" w:type="dxa"/>
          </w:tcPr>
          <w:p w14:paraId="53154EF4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82CD5D" w14:textId="58240D7E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2B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C0D6A1C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9ACA1CB" w14:textId="0DB581FF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2B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EC7B8B1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5573D" w14:textId="634DA7A0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2B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AF07914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61DDC3" w14:textId="10BA764D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2B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803CB" w:rsidRPr="00CB02C1" w14:paraId="67BA2F31" w14:textId="77777777" w:rsidTr="00484407">
        <w:trPr>
          <w:tblHeader/>
        </w:trPr>
        <w:tc>
          <w:tcPr>
            <w:tcW w:w="3780" w:type="dxa"/>
          </w:tcPr>
          <w:p w14:paraId="1980E345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3" w:type="dxa"/>
            <w:gridSpan w:val="7"/>
          </w:tcPr>
          <w:p w14:paraId="009B7A94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03CB" w:rsidRPr="00CB02C1" w14:paraId="40A74CC8" w14:textId="77777777" w:rsidTr="00484407">
        <w:tc>
          <w:tcPr>
            <w:tcW w:w="3780" w:type="dxa"/>
          </w:tcPr>
          <w:p w14:paraId="20BA834E" w14:textId="23C4D4DE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ภาระผูกพันอื่น</w:t>
            </w:r>
          </w:p>
        </w:tc>
        <w:tc>
          <w:tcPr>
            <w:tcW w:w="1170" w:type="dxa"/>
          </w:tcPr>
          <w:p w14:paraId="2E4C0C0C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6F17E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C1B2D0B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BB04D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C74161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4040C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C2A16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BA6" w:rsidRPr="00CB02C1" w14:paraId="0222BA9A" w14:textId="77777777" w:rsidTr="00484407">
        <w:tc>
          <w:tcPr>
            <w:tcW w:w="3780" w:type="dxa"/>
          </w:tcPr>
          <w:p w14:paraId="2AA4927F" w14:textId="60064C3C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170" w:type="dxa"/>
          </w:tcPr>
          <w:p w14:paraId="0694D008" w14:textId="5FBB9F97" w:rsidR="00402BA6" w:rsidRPr="00CB02C1" w:rsidRDefault="00094D9F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2,612</w:t>
            </w:r>
          </w:p>
        </w:tc>
        <w:tc>
          <w:tcPr>
            <w:tcW w:w="270" w:type="dxa"/>
          </w:tcPr>
          <w:p w14:paraId="15FD77BC" w14:textId="77777777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7E71CF2" w14:textId="2A5348D2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  <w:tc>
          <w:tcPr>
            <w:tcW w:w="270" w:type="dxa"/>
          </w:tcPr>
          <w:p w14:paraId="384E4BDA" w14:textId="77777777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C0BF2A" w14:textId="79E8B7FE" w:rsidR="00402BA6" w:rsidRPr="00CB02C1" w:rsidRDefault="00094D9F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2,475</w:t>
            </w:r>
          </w:p>
        </w:tc>
        <w:tc>
          <w:tcPr>
            <w:tcW w:w="270" w:type="dxa"/>
          </w:tcPr>
          <w:p w14:paraId="33728759" w14:textId="77777777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BF3A0C" w14:textId="4EB86075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</w:tr>
      <w:tr w:rsidR="00402BA6" w:rsidRPr="00CB02C1" w14:paraId="57762835" w14:textId="77777777" w:rsidTr="00484407">
        <w:tc>
          <w:tcPr>
            <w:tcW w:w="3780" w:type="dxa"/>
          </w:tcPr>
          <w:p w14:paraId="6D3976BC" w14:textId="77777777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8D0195" w14:textId="06F28008" w:rsidR="00402BA6" w:rsidRPr="00CB02C1" w:rsidRDefault="00094D9F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270" w:type="dxa"/>
          </w:tcPr>
          <w:p w14:paraId="4C829190" w14:textId="77777777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8171262" w14:textId="581D6EF6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382927F9" w14:textId="77777777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EF444A" w14:textId="699123D5" w:rsidR="00402BA6" w:rsidRPr="00CB02C1" w:rsidRDefault="00094D9F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70" w:type="dxa"/>
          </w:tcPr>
          <w:p w14:paraId="7F1B93A2" w14:textId="77777777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FBBC5D" w14:textId="12593CBA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402BA6" w:rsidRPr="00CB02C1" w14:paraId="6F1373F3" w14:textId="77777777" w:rsidTr="00484407">
        <w:tc>
          <w:tcPr>
            <w:tcW w:w="3780" w:type="dxa"/>
          </w:tcPr>
          <w:p w14:paraId="6AF14CB9" w14:textId="77777777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193C62" w14:textId="70671492" w:rsidR="00402BA6" w:rsidRPr="00CB02C1" w:rsidRDefault="00094D9F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3,154</w:t>
            </w:r>
          </w:p>
        </w:tc>
        <w:tc>
          <w:tcPr>
            <w:tcW w:w="270" w:type="dxa"/>
          </w:tcPr>
          <w:p w14:paraId="512E5A16" w14:textId="77777777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A42D9B4" w14:textId="7C36C8ED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1,509</w:t>
            </w:r>
          </w:p>
        </w:tc>
        <w:tc>
          <w:tcPr>
            <w:tcW w:w="270" w:type="dxa"/>
          </w:tcPr>
          <w:p w14:paraId="71A6B4D1" w14:textId="2822E318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739B75" w14:textId="61A8DBC7" w:rsidR="00402BA6" w:rsidRPr="00CB02C1" w:rsidRDefault="00094D9F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2,590</w:t>
            </w:r>
          </w:p>
        </w:tc>
        <w:tc>
          <w:tcPr>
            <w:tcW w:w="270" w:type="dxa"/>
          </w:tcPr>
          <w:p w14:paraId="251F8FC7" w14:textId="77777777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DB8894" w14:textId="047B6558" w:rsidR="00402BA6" w:rsidRPr="00CB02C1" w:rsidRDefault="00402BA6" w:rsidP="0040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1,360</w:t>
            </w:r>
          </w:p>
        </w:tc>
      </w:tr>
      <w:bookmarkEnd w:id="0"/>
    </w:tbl>
    <w:p w14:paraId="6129DFAF" w14:textId="06220CCF" w:rsidR="00A8553C" w:rsidRDefault="00A8553C" w:rsidP="007C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2022F537" w14:textId="77777777" w:rsidR="003D3B32" w:rsidRPr="003D3B32" w:rsidRDefault="003D3B32" w:rsidP="003D3B32">
      <w:pPr>
        <w:rPr>
          <w:rFonts w:asciiTheme="majorBidi" w:hAnsiTheme="majorBidi" w:cstheme="majorBidi"/>
          <w:sz w:val="2"/>
          <w:szCs w:val="2"/>
        </w:rPr>
      </w:pPr>
    </w:p>
    <w:p w14:paraId="669918B8" w14:textId="77777777" w:rsidR="003D3B32" w:rsidRDefault="003D3B32" w:rsidP="003D3B32">
      <w:pPr>
        <w:rPr>
          <w:rFonts w:asciiTheme="majorBidi" w:hAnsiTheme="majorBidi" w:cstheme="majorBidi"/>
          <w:sz w:val="2"/>
          <w:szCs w:val="2"/>
        </w:rPr>
      </w:pPr>
    </w:p>
    <w:p w14:paraId="2CAB5213" w14:textId="5BD09E89" w:rsidR="003D3B32" w:rsidRDefault="003D3B32" w:rsidP="00720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hanging="540"/>
        <w:rPr>
          <w:rFonts w:asciiTheme="majorBidi" w:hAnsiTheme="majorBidi"/>
          <w:b/>
          <w:bCs/>
          <w:sz w:val="28"/>
          <w:szCs w:val="28"/>
        </w:rPr>
      </w:pPr>
      <w:r w:rsidRPr="003D3B3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CB02C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79635A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3D3B32">
        <w:rPr>
          <w:rFonts w:asciiTheme="majorBidi" w:hAnsiTheme="maj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6E394E9C" w14:textId="77777777" w:rsidR="004A36D8" w:rsidRDefault="004A36D8" w:rsidP="00720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hanging="540"/>
        <w:rPr>
          <w:rFonts w:asciiTheme="majorBidi" w:hAnsiTheme="majorBidi"/>
          <w:b/>
          <w:bCs/>
          <w:sz w:val="28"/>
          <w:szCs w:val="28"/>
        </w:rPr>
      </w:pPr>
    </w:p>
    <w:p w14:paraId="2055C7EC" w14:textId="40D45456" w:rsidR="00720691" w:rsidRPr="004A36D8" w:rsidRDefault="00720691" w:rsidP="004A3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Pr="004A36D8">
        <w:rPr>
          <w:rFonts w:asciiTheme="majorBidi" w:hAnsiTheme="majorBidi" w:cstheme="majorBidi" w:hint="cs"/>
          <w:sz w:val="28"/>
          <w:szCs w:val="28"/>
          <w:cs/>
        </w:rPr>
        <w:t>ในการประชุมสามัญประจำปีของผู้ถือหุ้น</w:t>
      </w:r>
      <w:r w:rsidR="003747DF" w:rsidRPr="004A36D8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3747DF" w:rsidRPr="004A36D8">
        <w:rPr>
          <w:rFonts w:asciiTheme="majorBidi" w:hAnsiTheme="majorBidi" w:cstheme="majorBidi"/>
          <w:sz w:val="28"/>
          <w:szCs w:val="28"/>
        </w:rPr>
        <w:t xml:space="preserve">22 </w:t>
      </w:r>
      <w:r w:rsidR="003747DF" w:rsidRPr="004A36D8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="003747DF" w:rsidRPr="004A36D8">
        <w:rPr>
          <w:rFonts w:asciiTheme="majorBidi" w:hAnsiTheme="majorBidi" w:cstheme="majorBidi"/>
          <w:sz w:val="28"/>
          <w:szCs w:val="28"/>
        </w:rPr>
        <w:t xml:space="preserve">2565 </w:t>
      </w:r>
      <w:r w:rsidR="003747DF" w:rsidRPr="004A36D8">
        <w:rPr>
          <w:rFonts w:asciiTheme="majorBidi" w:hAnsiTheme="majorBidi" w:cstheme="majorBidi" w:hint="cs"/>
          <w:sz w:val="28"/>
          <w:szCs w:val="28"/>
          <w:cs/>
        </w:rPr>
        <w:t>ที่ประชุมมีมติ</w:t>
      </w:r>
      <w:r w:rsidR="00A97C7D" w:rsidRPr="004A36D8">
        <w:rPr>
          <w:rFonts w:asciiTheme="majorBidi" w:hAnsiTheme="majorBidi" w:cstheme="majorBidi" w:hint="cs"/>
          <w:sz w:val="28"/>
          <w:szCs w:val="28"/>
          <w:cs/>
        </w:rPr>
        <w:t xml:space="preserve">อนุมัติการจ่ายปันผลจากกำไรของบริษัทประจำปี </w:t>
      </w:r>
      <w:r w:rsidR="00A97C7D" w:rsidRPr="004A36D8">
        <w:rPr>
          <w:rFonts w:asciiTheme="majorBidi" w:hAnsiTheme="majorBidi" w:cstheme="majorBidi"/>
          <w:sz w:val="28"/>
          <w:szCs w:val="28"/>
        </w:rPr>
        <w:t>2564</w:t>
      </w:r>
      <w:r w:rsidR="009F0F4D" w:rsidRPr="004A36D8">
        <w:rPr>
          <w:rFonts w:asciiTheme="majorBidi" w:hAnsiTheme="majorBidi" w:cstheme="majorBidi"/>
          <w:sz w:val="28"/>
          <w:szCs w:val="28"/>
        </w:rPr>
        <w:t xml:space="preserve"> </w:t>
      </w:r>
      <w:r w:rsidR="009F0F4D" w:rsidRPr="004A36D8">
        <w:rPr>
          <w:rFonts w:asciiTheme="majorBidi" w:hAnsiTheme="majorBidi" w:cstheme="majorBidi" w:hint="cs"/>
          <w:sz w:val="28"/>
          <w:szCs w:val="28"/>
          <w:cs/>
        </w:rPr>
        <w:t xml:space="preserve">เป็นเงินสดในอัตราหุ้นละ </w:t>
      </w:r>
      <w:r w:rsidR="009F0F4D" w:rsidRPr="004A36D8">
        <w:rPr>
          <w:rFonts w:asciiTheme="majorBidi" w:hAnsiTheme="majorBidi" w:cstheme="majorBidi"/>
          <w:sz w:val="28"/>
          <w:szCs w:val="28"/>
        </w:rPr>
        <w:t>0.</w:t>
      </w:r>
      <w:r w:rsidR="00946590">
        <w:rPr>
          <w:rFonts w:asciiTheme="majorBidi" w:hAnsiTheme="majorBidi" w:cstheme="majorBidi"/>
          <w:sz w:val="28"/>
          <w:szCs w:val="28"/>
        </w:rPr>
        <w:t>01</w:t>
      </w:r>
      <w:r w:rsidR="009F0F4D" w:rsidRPr="004A36D8">
        <w:rPr>
          <w:rFonts w:asciiTheme="majorBidi" w:hAnsiTheme="majorBidi" w:cstheme="majorBidi"/>
          <w:sz w:val="28"/>
          <w:szCs w:val="28"/>
        </w:rPr>
        <w:t xml:space="preserve">5 </w:t>
      </w:r>
      <w:r w:rsidR="009F0F4D" w:rsidRPr="004A36D8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4A36D8" w:rsidRPr="004A36D8">
        <w:rPr>
          <w:rFonts w:asciiTheme="majorBidi" w:hAnsiTheme="majorBidi" w:cstheme="majorBidi" w:hint="cs"/>
          <w:sz w:val="28"/>
          <w:szCs w:val="28"/>
          <w:cs/>
        </w:rPr>
        <w:t xml:space="preserve"> เป็นจำนวนเงินทั้งสิ้น</w:t>
      </w:r>
      <w:r w:rsidR="007D5B9C">
        <w:rPr>
          <w:rFonts w:asciiTheme="majorBidi" w:hAnsiTheme="majorBidi" w:cstheme="majorBidi"/>
          <w:sz w:val="28"/>
          <w:szCs w:val="28"/>
        </w:rPr>
        <w:t xml:space="preserve"> 11.26 </w:t>
      </w:r>
      <w:r w:rsidR="007D5B9C">
        <w:rPr>
          <w:rFonts w:asciiTheme="majorBidi" w:hAnsiTheme="majorBidi" w:cstheme="majorBidi" w:hint="cs"/>
          <w:sz w:val="28"/>
          <w:szCs w:val="28"/>
          <w:cs/>
        </w:rPr>
        <w:t>ล้านบาท โดยบริษัทจะจ่ายปันผล</w:t>
      </w:r>
      <w:r w:rsidR="007E567D">
        <w:rPr>
          <w:rFonts w:asciiTheme="majorBidi" w:hAnsiTheme="majorBidi" w:cstheme="majorBidi" w:hint="cs"/>
          <w:sz w:val="28"/>
          <w:szCs w:val="28"/>
          <w:cs/>
        </w:rPr>
        <w:t xml:space="preserve">ในวันที่ </w:t>
      </w:r>
      <w:r w:rsidR="00C06F3F">
        <w:rPr>
          <w:rFonts w:asciiTheme="majorBidi" w:hAnsiTheme="majorBidi" w:cstheme="majorBidi"/>
          <w:sz w:val="28"/>
          <w:szCs w:val="28"/>
        </w:rPr>
        <w:t xml:space="preserve">20 </w:t>
      </w:r>
      <w:r w:rsidR="009C00E7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9C00E7">
        <w:rPr>
          <w:rFonts w:asciiTheme="majorBidi" w:hAnsiTheme="majorBidi" w:cstheme="majorBidi"/>
          <w:sz w:val="28"/>
          <w:szCs w:val="28"/>
        </w:rPr>
        <w:t>2565</w:t>
      </w:r>
    </w:p>
    <w:p w14:paraId="7AF463C1" w14:textId="437879D2" w:rsidR="003D3B32" w:rsidRPr="003D3B32" w:rsidRDefault="003D3B32" w:rsidP="003D3B32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</w:pPr>
    </w:p>
    <w:sectPr w:rsidR="003D3B32" w:rsidRPr="003D3B32" w:rsidSect="00EF229A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05FC0" w14:textId="77777777" w:rsidR="00D0463C" w:rsidRDefault="00D0463C" w:rsidP="003B1575">
      <w:r>
        <w:separator/>
      </w:r>
    </w:p>
  </w:endnote>
  <w:endnote w:type="continuationSeparator" w:id="0">
    <w:p w14:paraId="41935EBF" w14:textId="77777777" w:rsidR="00D0463C" w:rsidRDefault="00D0463C" w:rsidP="003B1575">
      <w:r>
        <w:continuationSeparator/>
      </w:r>
    </w:p>
  </w:endnote>
  <w:endnote w:type="continuationNotice" w:id="1">
    <w:p w14:paraId="0BFDC855" w14:textId="77777777" w:rsidR="00D0463C" w:rsidRDefault="00D046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755540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CA94793" w14:textId="2915F2EF" w:rsidR="00C03C2C" w:rsidRPr="00C03C2C" w:rsidRDefault="00C03C2C" w:rsidP="00C03C2C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C03C2C">
          <w:rPr>
            <w:rFonts w:ascii="Angsana New" w:hAnsi="Angsana New" w:hint="cs"/>
            <w:sz w:val="30"/>
            <w:szCs w:val="30"/>
          </w:rPr>
          <w:fldChar w:fldCharType="begin"/>
        </w:r>
        <w:r w:rsidRPr="00C03C2C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03C2C">
          <w:rPr>
            <w:rFonts w:ascii="Angsana New" w:hAnsi="Angsana New" w:hint="cs"/>
            <w:sz w:val="30"/>
            <w:szCs w:val="30"/>
          </w:rPr>
          <w:fldChar w:fldCharType="separate"/>
        </w:r>
        <w:r w:rsidRPr="00C03C2C">
          <w:rPr>
            <w:rFonts w:ascii="Angsana New" w:hAnsi="Angsana New" w:hint="cs"/>
            <w:noProof/>
            <w:sz w:val="30"/>
            <w:szCs w:val="30"/>
          </w:rPr>
          <w:t>2</w:t>
        </w:r>
        <w:r w:rsidRPr="00C03C2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208AA" w14:textId="4955E64C" w:rsidR="00633C7C" w:rsidRPr="0079184A" w:rsidRDefault="00633C7C" w:rsidP="0032044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  <w:r>
      <w:rPr>
        <w:rFonts w:ascii="Angsana New" w:hAnsi="Angsana New"/>
        <w:sz w:val="30"/>
        <w:szCs w:val="30"/>
      </w:rPr>
      <w:t>1</w:t>
    </w:r>
    <w:r w:rsidR="00F7445F">
      <w:rPr>
        <w:rFonts w:ascii="Angsana New" w:hAnsi="Angsana New"/>
        <w:sz w:val="30"/>
        <w:szCs w:val="3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675955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32C66BD" w14:textId="293E5C0F" w:rsidR="00633C7C" w:rsidRPr="0079184A" w:rsidRDefault="00633C7C" w:rsidP="00EF229A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F17C90">
          <w:rPr>
            <w:rFonts w:ascii="Angsana New" w:hAnsi="Angsana New" w:hint="cs"/>
            <w:sz w:val="30"/>
            <w:szCs w:val="30"/>
          </w:rPr>
          <w:fldChar w:fldCharType="begin"/>
        </w:r>
        <w:r w:rsidRPr="00F17C9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F17C90">
          <w:rPr>
            <w:rFonts w:ascii="Angsana New" w:hAnsi="Angsana New" w:hint="cs"/>
            <w:sz w:val="30"/>
            <w:szCs w:val="30"/>
          </w:rPr>
          <w:fldChar w:fldCharType="separate"/>
        </w:r>
        <w:r w:rsidRPr="00F17C90">
          <w:rPr>
            <w:rFonts w:ascii="Angsana New" w:hAnsi="Angsana New" w:hint="cs"/>
            <w:noProof/>
            <w:sz w:val="30"/>
            <w:szCs w:val="30"/>
          </w:rPr>
          <w:t>2</w:t>
        </w:r>
        <w:r w:rsidRPr="00F17C9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278541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703399B" w14:textId="0E0EE89A" w:rsidR="00633C7C" w:rsidRPr="0079184A" w:rsidRDefault="00633C7C" w:rsidP="00EF229A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ind w:right="360"/>
          <w:jc w:val="center"/>
          <w:rPr>
            <w:rFonts w:ascii="Angsana New" w:hAnsi="Angsana New"/>
            <w:sz w:val="30"/>
            <w:szCs w:val="30"/>
            <w:cs/>
          </w:rPr>
        </w:pPr>
        <w:r w:rsidRPr="00412838">
          <w:rPr>
            <w:rFonts w:ascii="Angsana New" w:hAnsi="Angsana New" w:hint="cs"/>
            <w:sz w:val="30"/>
            <w:szCs w:val="30"/>
          </w:rPr>
          <w:fldChar w:fldCharType="begin"/>
        </w:r>
        <w:r w:rsidRPr="00412838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412838">
          <w:rPr>
            <w:rFonts w:ascii="Angsana New" w:hAnsi="Angsana New" w:hint="cs"/>
            <w:sz w:val="30"/>
            <w:szCs w:val="30"/>
          </w:rPr>
          <w:fldChar w:fldCharType="separate"/>
        </w:r>
        <w:r w:rsidRPr="00412838">
          <w:rPr>
            <w:rFonts w:ascii="Angsana New" w:hAnsi="Angsana New" w:hint="cs"/>
            <w:noProof/>
            <w:sz w:val="30"/>
            <w:szCs w:val="30"/>
          </w:rPr>
          <w:t>2</w:t>
        </w:r>
        <w:r w:rsidRPr="0041283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2B2D9" w14:textId="77777777" w:rsidR="00D0463C" w:rsidRDefault="00D0463C" w:rsidP="003B1575">
      <w:r>
        <w:separator/>
      </w:r>
    </w:p>
  </w:footnote>
  <w:footnote w:type="continuationSeparator" w:id="0">
    <w:p w14:paraId="7831EBDE" w14:textId="77777777" w:rsidR="00D0463C" w:rsidRDefault="00D0463C" w:rsidP="003B1575">
      <w:r>
        <w:continuationSeparator/>
      </w:r>
    </w:p>
  </w:footnote>
  <w:footnote w:type="continuationNotice" w:id="1">
    <w:p w14:paraId="63B9E27F" w14:textId="77777777" w:rsidR="00D0463C" w:rsidRDefault="00D046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3B796" w14:textId="77777777" w:rsidR="00633C7C" w:rsidRPr="00F66BC1" w:rsidRDefault="00633C7C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8B51C9F" w14:textId="77777777" w:rsidR="00633C7C" w:rsidRPr="00174ABB" w:rsidRDefault="00633C7C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B98C1BD" w14:textId="126FB24C" w:rsidR="00633C7C" w:rsidRPr="00174ABB" w:rsidRDefault="00633C7C" w:rsidP="00174AB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77079">
      <w:rPr>
        <w:rFonts w:ascii="Angsana New" w:hAnsi="Angsana New"/>
        <w:bCs/>
        <w:sz w:val="32"/>
        <w:szCs w:val="32"/>
        <w:cs/>
      </w:rPr>
      <w:t>สำหรับ</w:t>
    </w:r>
    <w:r w:rsidRPr="00777079">
      <w:rPr>
        <w:rFonts w:ascii="Angsana New" w:hAnsi="Angsana New" w:hint="cs"/>
        <w:bCs/>
        <w:sz w:val="32"/>
        <w:szCs w:val="32"/>
        <w:cs/>
      </w:rPr>
      <w:t>งวดสามเดือน</w:t>
    </w:r>
    <w:r w:rsidRPr="00777079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777079">
      <w:rPr>
        <w:rFonts w:ascii="Angsana New" w:hAnsi="Angsana New"/>
        <w:bCs/>
        <w:sz w:val="32"/>
        <w:szCs w:val="32"/>
      </w:rPr>
      <w:t xml:space="preserve">31 </w:t>
    </w:r>
    <w:r w:rsidRPr="00777079">
      <w:rPr>
        <w:rFonts w:ascii="Angsana New" w:hAnsi="Angsana New" w:hint="cs"/>
        <w:bCs/>
        <w:sz w:val="32"/>
        <w:szCs w:val="32"/>
        <w:cs/>
      </w:rPr>
      <w:t xml:space="preserve">มีนาคม </w:t>
    </w:r>
    <w:r w:rsidRPr="00777079">
      <w:rPr>
        <w:rFonts w:ascii="Angsana New" w:hAnsi="Angsana New" w:hint="cs"/>
        <w:bCs/>
        <w:sz w:val="32"/>
        <w:szCs w:val="32"/>
      </w:rPr>
      <w:t>256</w:t>
    </w:r>
    <w:r w:rsidRPr="00777079">
      <w:rPr>
        <w:rFonts w:ascii="Angsana New" w:hAnsi="Angsana New"/>
        <w:bCs/>
        <w:sz w:val="32"/>
        <w:szCs w:val="32"/>
      </w:rPr>
      <w:t>5</w:t>
    </w:r>
    <w:r w:rsidRPr="00174ABB">
      <w:rPr>
        <w:rFonts w:ascii="Angsana New" w:hAnsi="Angsana New" w:cs="Angsana New" w:hint="cs"/>
        <w:bCs/>
        <w:sz w:val="32"/>
        <w:szCs w:val="32"/>
      </w:rPr>
      <w:t xml:space="preserve"> (</w:t>
    </w:r>
    <w:r w:rsidRPr="00174ABB">
      <w:rPr>
        <w:rFonts w:ascii="Angsana New" w:hAnsi="Angsana New" w:cs="Angsana New" w:hint="cs"/>
        <w:bCs/>
        <w:sz w:val="32"/>
        <w:szCs w:val="32"/>
        <w:cs/>
      </w:rPr>
      <w:t>ไม่ได้ตรวจสอบ</w:t>
    </w:r>
    <w:r w:rsidRPr="00174ABB">
      <w:rPr>
        <w:rFonts w:ascii="Angsana New" w:hAnsi="Angsana New" w:cs="Angsana New" w:hint="cs"/>
        <w:bCs/>
        <w:sz w:val="32"/>
        <w:szCs w:val="32"/>
      </w:rPr>
      <w:t>)</w:t>
    </w:r>
  </w:p>
  <w:p w14:paraId="0E4D4D79" w14:textId="77777777" w:rsidR="00633C7C" w:rsidRPr="0079184A" w:rsidRDefault="00633C7C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DA8C" w14:textId="77777777" w:rsidR="00633C7C" w:rsidRPr="00F66BC1" w:rsidRDefault="00633C7C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6BF4024" w14:textId="77777777" w:rsidR="00633C7C" w:rsidRPr="00174ABB" w:rsidRDefault="00633C7C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659136" w14:textId="4B9AF954" w:rsidR="00633C7C" w:rsidRDefault="00633C7C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7" w:name="_Hlk42009949"/>
    <w:r w:rsidRPr="00777079">
      <w:rPr>
        <w:rFonts w:ascii="Angsana New" w:hAnsi="Angsana New"/>
        <w:b/>
        <w:bCs/>
        <w:sz w:val="32"/>
        <w:szCs w:val="32"/>
        <w:cs/>
      </w:rPr>
      <w:t>สำหรับ</w:t>
    </w:r>
    <w:r w:rsidRPr="0077707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777079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bookmarkEnd w:id="7"/>
    <w:r w:rsidRPr="00777079">
      <w:rPr>
        <w:rFonts w:ascii="Angsana New" w:hAnsi="Angsana New"/>
        <w:b/>
        <w:bCs/>
        <w:sz w:val="32"/>
        <w:szCs w:val="32"/>
      </w:rPr>
      <w:t xml:space="preserve">31 </w:t>
    </w:r>
    <w:r w:rsidRPr="0077707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777079">
      <w:rPr>
        <w:rFonts w:ascii="Angsana New" w:hAnsi="Angsana New" w:hint="cs"/>
        <w:b/>
        <w:bCs/>
        <w:sz w:val="32"/>
        <w:szCs w:val="32"/>
      </w:rPr>
      <w:t>256</w:t>
    </w:r>
    <w:r w:rsidRPr="00777079">
      <w:rPr>
        <w:rFonts w:ascii="Angsana New" w:hAnsi="Angsana New"/>
        <w:b/>
        <w:sz w:val="32"/>
        <w:szCs w:val="32"/>
      </w:rPr>
      <w:t>5</w:t>
    </w:r>
    <w:r w:rsidRPr="00174ABB">
      <w:rPr>
        <w:rFonts w:ascii="Angsana New" w:hAnsi="Angsana New" w:hint="cs"/>
        <w:b/>
        <w:bCs/>
        <w:sz w:val="32"/>
        <w:szCs w:val="32"/>
      </w:rPr>
      <w:t xml:space="preserve"> (</w:t>
    </w:r>
    <w:r w:rsidRPr="00174AB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174ABB">
      <w:rPr>
        <w:rFonts w:ascii="Angsana New" w:hAnsi="Angsana New" w:hint="cs"/>
        <w:b/>
        <w:bCs/>
        <w:sz w:val="32"/>
        <w:szCs w:val="32"/>
      </w:rPr>
      <w:t>)</w:t>
    </w:r>
  </w:p>
  <w:p w14:paraId="0A472640" w14:textId="77777777" w:rsidR="00633C7C" w:rsidRDefault="00633C7C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B07B2" w14:textId="77777777" w:rsidR="00633C7C" w:rsidRPr="00F66BC1" w:rsidRDefault="00633C7C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49317B9" w14:textId="77777777" w:rsidR="00633C7C" w:rsidRPr="00174ABB" w:rsidRDefault="00633C7C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A01FFCD" w14:textId="3BDDA8C4" w:rsidR="00633C7C" w:rsidRDefault="00633C7C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174ABB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174ABB">
      <w:rPr>
        <w:rFonts w:ascii="Angsana New" w:hAnsi="Angsana New" w:hint="cs"/>
        <w:b/>
        <w:bCs/>
        <w:sz w:val="32"/>
        <w:szCs w:val="32"/>
      </w:rPr>
      <w:t>30</w:t>
    </w:r>
    <w:r w:rsidRPr="00174ABB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174AB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74ABB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Cs/>
        <w:sz w:val="32"/>
        <w:szCs w:val="32"/>
      </w:rPr>
      <w:t>4</w:t>
    </w:r>
    <w:r w:rsidRPr="00174ABB">
      <w:rPr>
        <w:rFonts w:ascii="Angsana New" w:hAnsi="Angsana New" w:hint="cs"/>
        <w:b/>
        <w:bCs/>
        <w:sz w:val="32"/>
        <w:szCs w:val="32"/>
      </w:rPr>
      <w:t xml:space="preserve"> (</w:t>
    </w:r>
    <w:r w:rsidRPr="00174AB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174ABB">
      <w:rPr>
        <w:rFonts w:ascii="Angsana New" w:hAnsi="Angsana New" w:hint="cs"/>
        <w:b/>
        <w:bCs/>
        <w:sz w:val="32"/>
        <w:szCs w:val="32"/>
      </w:rPr>
      <w:t>)</w:t>
    </w:r>
  </w:p>
  <w:p w14:paraId="39BF5562" w14:textId="77777777" w:rsidR="00633C7C" w:rsidRDefault="00633C7C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Lc9eTCfXD2qVal" id="xAIeJKsy"/>
  </int:Manifest>
  <int:Observations>
    <int:Content id="xAIeJKsy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4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1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33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0"/>
  </w:num>
  <w:num w:numId="14">
    <w:abstractNumId w:val="21"/>
  </w:num>
  <w:num w:numId="15">
    <w:abstractNumId w:val="25"/>
  </w:num>
  <w:num w:numId="16">
    <w:abstractNumId w:val="14"/>
  </w:num>
  <w:num w:numId="17">
    <w:abstractNumId w:val="32"/>
  </w:num>
  <w:num w:numId="18">
    <w:abstractNumId w:val="26"/>
  </w:num>
  <w:num w:numId="19">
    <w:abstractNumId w:val="15"/>
  </w:num>
  <w:num w:numId="20">
    <w:abstractNumId w:val="16"/>
  </w:num>
  <w:num w:numId="21">
    <w:abstractNumId w:val="13"/>
  </w:num>
  <w:num w:numId="22">
    <w:abstractNumId w:val="31"/>
  </w:num>
  <w:num w:numId="23">
    <w:abstractNumId w:val="12"/>
  </w:num>
  <w:num w:numId="24">
    <w:abstractNumId w:val="28"/>
  </w:num>
  <w:num w:numId="25">
    <w:abstractNumId w:val="22"/>
  </w:num>
  <w:num w:numId="26">
    <w:abstractNumId w:val="10"/>
  </w:num>
  <w:num w:numId="27">
    <w:abstractNumId w:val="29"/>
  </w:num>
  <w:num w:numId="28">
    <w:abstractNumId w:val="33"/>
  </w:num>
  <w:num w:numId="29">
    <w:abstractNumId w:val="20"/>
  </w:num>
  <w:num w:numId="30">
    <w:abstractNumId w:val="11"/>
  </w:num>
  <w:num w:numId="31">
    <w:abstractNumId w:val="24"/>
  </w:num>
  <w:num w:numId="32">
    <w:abstractNumId w:val="17"/>
  </w:num>
  <w:num w:numId="33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3FA"/>
    <w:rsid w:val="00000506"/>
    <w:rsid w:val="00000624"/>
    <w:rsid w:val="0000081E"/>
    <w:rsid w:val="000008EC"/>
    <w:rsid w:val="00000B70"/>
    <w:rsid w:val="00000F7A"/>
    <w:rsid w:val="000013EE"/>
    <w:rsid w:val="00001695"/>
    <w:rsid w:val="00001B4B"/>
    <w:rsid w:val="00001F0B"/>
    <w:rsid w:val="0000204A"/>
    <w:rsid w:val="00002163"/>
    <w:rsid w:val="00002367"/>
    <w:rsid w:val="000027B6"/>
    <w:rsid w:val="0000293F"/>
    <w:rsid w:val="00002AE9"/>
    <w:rsid w:val="00002C02"/>
    <w:rsid w:val="00002D0F"/>
    <w:rsid w:val="0000355C"/>
    <w:rsid w:val="00003A9A"/>
    <w:rsid w:val="00003CE3"/>
    <w:rsid w:val="00003FE7"/>
    <w:rsid w:val="0000410E"/>
    <w:rsid w:val="000042BB"/>
    <w:rsid w:val="00004580"/>
    <w:rsid w:val="00004A8D"/>
    <w:rsid w:val="00004B21"/>
    <w:rsid w:val="00004BF1"/>
    <w:rsid w:val="00004C25"/>
    <w:rsid w:val="00004C54"/>
    <w:rsid w:val="00004E25"/>
    <w:rsid w:val="000056F7"/>
    <w:rsid w:val="000057B8"/>
    <w:rsid w:val="000058F5"/>
    <w:rsid w:val="000059EE"/>
    <w:rsid w:val="00005E1D"/>
    <w:rsid w:val="00005E3E"/>
    <w:rsid w:val="000060D2"/>
    <w:rsid w:val="000061C3"/>
    <w:rsid w:val="000062FB"/>
    <w:rsid w:val="000063BD"/>
    <w:rsid w:val="00006882"/>
    <w:rsid w:val="00006B88"/>
    <w:rsid w:val="00006E76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160A"/>
    <w:rsid w:val="000117DA"/>
    <w:rsid w:val="0001192C"/>
    <w:rsid w:val="00011E4A"/>
    <w:rsid w:val="00011FCD"/>
    <w:rsid w:val="00012134"/>
    <w:rsid w:val="0001216B"/>
    <w:rsid w:val="00012536"/>
    <w:rsid w:val="00012824"/>
    <w:rsid w:val="00012B2D"/>
    <w:rsid w:val="00012E40"/>
    <w:rsid w:val="00013082"/>
    <w:rsid w:val="0001343F"/>
    <w:rsid w:val="00013447"/>
    <w:rsid w:val="00013B0C"/>
    <w:rsid w:val="00013B4D"/>
    <w:rsid w:val="0001452E"/>
    <w:rsid w:val="00014B0E"/>
    <w:rsid w:val="00014D44"/>
    <w:rsid w:val="00014DBB"/>
    <w:rsid w:val="00015268"/>
    <w:rsid w:val="00015294"/>
    <w:rsid w:val="000154B8"/>
    <w:rsid w:val="000154E5"/>
    <w:rsid w:val="00015A16"/>
    <w:rsid w:val="00015CE2"/>
    <w:rsid w:val="00015D96"/>
    <w:rsid w:val="00015DCE"/>
    <w:rsid w:val="00015E76"/>
    <w:rsid w:val="00016045"/>
    <w:rsid w:val="000167FE"/>
    <w:rsid w:val="00016AA1"/>
    <w:rsid w:val="00016C61"/>
    <w:rsid w:val="000170BA"/>
    <w:rsid w:val="0001714C"/>
    <w:rsid w:val="0001715C"/>
    <w:rsid w:val="0001729F"/>
    <w:rsid w:val="000177DF"/>
    <w:rsid w:val="000178B5"/>
    <w:rsid w:val="00017A94"/>
    <w:rsid w:val="00017D85"/>
    <w:rsid w:val="00017F45"/>
    <w:rsid w:val="00020091"/>
    <w:rsid w:val="000201B3"/>
    <w:rsid w:val="000203CD"/>
    <w:rsid w:val="00020492"/>
    <w:rsid w:val="000205FD"/>
    <w:rsid w:val="000206D5"/>
    <w:rsid w:val="000207B2"/>
    <w:rsid w:val="00020C53"/>
    <w:rsid w:val="000210D4"/>
    <w:rsid w:val="00021189"/>
    <w:rsid w:val="000222E2"/>
    <w:rsid w:val="000224EB"/>
    <w:rsid w:val="000228BE"/>
    <w:rsid w:val="000228C1"/>
    <w:rsid w:val="00022A0B"/>
    <w:rsid w:val="00023131"/>
    <w:rsid w:val="00023349"/>
    <w:rsid w:val="000233CF"/>
    <w:rsid w:val="000238F7"/>
    <w:rsid w:val="00023923"/>
    <w:rsid w:val="00023FA3"/>
    <w:rsid w:val="000242BF"/>
    <w:rsid w:val="0002433C"/>
    <w:rsid w:val="0002436E"/>
    <w:rsid w:val="000244CC"/>
    <w:rsid w:val="000244DE"/>
    <w:rsid w:val="00024775"/>
    <w:rsid w:val="00025172"/>
    <w:rsid w:val="00025352"/>
    <w:rsid w:val="000253E8"/>
    <w:rsid w:val="000254E2"/>
    <w:rsid w:val="00025683"/>
    <w:rsid w:val="00025DD3"/>
    <w:rsid w:val="00025E16"/>
    <w:rsid w:val="0002687F"/>
    <w:rsid w:val="00026A7E"/>
    <w:rsid w:val="00026D65"/>
    <w:rsid w:val="00026DC7"/>
    <w:rsid w:val="00026E84"/>
    <w:rsid w:val="0002731E"/>
    <w:rsid w:val="00027BE7"/>
    <w:rsid w:val="00027D8A"/>
    <w:rsid w:val="00027EAF"/>
    <w:rsid w:val="00030525"/>
    <w:rsid w:val="000306BB"/>
    <w:rsid w:val="00030970"/>
    <w:rsid w:val="00030C2D"/>
    <w:rsid w:val="00030C88"/>
    <w:rsid w:val="00030D56"/>
    <w:rsid w:val="00030F4D"/>
    <w:rsid w:val="00031040"/>
    <w:rsid w:val="00031097"/>
    <w:rsid w:val="000310C9"/>
    <w:rsid w:val="000314CE"/>
    <w:rsid w:val="000316E9"/>
    <w:rsid w:val="00031854"/>
    <w:rsid w:val="00031D79"/>
    <w:rsid w:val="00031DFA"/>
    <w:rsid w:val="00031E1A"/>
    <w:rsid w:val="00032B28"/>
    <w:rsid w:val="00032FB7"/>
    <w:rsid w:val="0003318E"/>
    <w:rsid w:val="00033268"/>
    <w:rsid w:val="00033317"/>
    <w:rsid w:val="00033426"/>
    <w:rsid w:val="000338D8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6C69"/>
    <w:rsid w:val="00037023"/>
    <w:rsid w:val="0003734B"/>
    <w:rsid w:val="0003749B"/>
    <w:rsid w:val="0003781F"/>
    <w:rsid w:val="00037AAD"/>
    <w:rsid w:val="00037BD0"/>
    <w:rsid w:val="00037DE4"/>
    <w:rsid w:val="00037E11"/>
    <w:rsid w:val="00040552"/>
    <w:rsid w:val="0004118E"/>
    <w:rsid w:val="000411CB"/>
    <w:rsid w:val="00041509"/>
    <w:rsid w:val="00041577"/>
    <w:rsid w:val="00041A2B"/>
    <w:rsid w:val="00041DEC"/>
    <w:rsid w:val="00042681"/>
    <w:rsid w:val="00042943"/>
    <w:rsid w:val="00042A65"/>
    <w:rsid w:val="00042B50"/>
    <w:rsid w:val="00042C15"/>
    <w:rsid w:val="00042E33"/>
    <w:rsid w:val="00042E36"/>
    <w:rsid w:val="000433AD"/>
    <w:rsid w:val="00043439"/>
    <w:rsid w:val="00043678"/>
    <w:rsid w:val="00043A49"/>
    <w:rsid w:val="00043B71"/>
    <w:rsid w:val="00043FD3"/>
    <w:rsid w:val="00044182"/>
    <w:rsid w:val="0004438C"/>
    <w:rsid w:val="00044A7C"/>
    <w:rsid w:val="00044B1D"/>
    <w:rsid w:val="00044B61"/>
    <w:rsid w:val="00044E03"/>
    <w:rsid w:val="00044E35"/>
    <w:rsid w:val="0004528B"/>
    <w:rsid w:val="000464E0"/>
    <w:rsid w:val="000465BA"/>
    <w:rsid w:val="00046974"/>
    <w:rsid w:val="000469BF"/>
    <w:rsid w:val="000469CD"/>
    <w:rsid w:val="00046B6A"/>
    <w:rsid w:val="00047104"/>
    <w:rsid w:val="00047389"/>
    <w:rsid w:val="00047552"/>
    <w:rsid w:val="00047AF4"/>
    <w:rsid w:val="000508B1"/>
    <w:rsid w:val="00051073"/>
    <w:rsid w:val="00051741"/>
    <w:rsid w:val="000517A7"/>
    <w:rsid w:val="0005186C"/>
    <w:rsid w:val="00051C68"/>
    <w:rsid w:val="00051D69"/>
    <w:rsid w:val="00052267"/>
    <w:rsid w:val="000525F0"/>
    <w:rsid w:val="0005285A"/>
    <w:rsid w:val="00052F67"/>
    <w:rsid w:val="00052FCC"/>
    <w:rsid w:val="00053660"/>
    <w:rsid w:val="0005389C"/>
    <w:rsid w:val="00053A58"/>
    <w:rsid w:val="00053CE1"/>
    <w:rsid w:val="00053DA2"/>
    <w:rsid w:val="00054200"/>
    <w:rsid w:val="00054D88"/>
    <w:rsid w:val="00055482"/>
    <w:rsid w:val="00055B63"/>
    <w:rsid w:val="00055BF0"/>
    <w:rsid w:val="00055CEC"/>
    <w:rsid w:val="00055FEE"/>
    <w:rsid w:val="000567A5"/>
    <w:rsid w:val="00056CE9"/>
    <w:rsid w:val="0005702E"/>
    <w:rsid w:val="0005733E"/>
    <w:rsid w:val="000574ED"/>
    <w:rsid w:val="00057585"/>
    <w:rsid w:val="000578A9"/>
    <w:rsid w:val="000602AC"/>
    <w:rsid w:val="000602DE"/>
    <w:rsid w:val="0006090B"/>
    <w:rsid w:val="000611F5"/>
    <w:rsid w:val="00061550"/>
    <w:rsid w:val="00061804"/>
    <w:rsid w:val="000618F5"/>
    <w:rsid w:val="00061910"/>
    <w:rsid w:val="00061F4B"/>
    <w:rsid w:val="00062200"/>
    <w:rsid w:val="000629F1"/>
    <w:rsid w:val="00062B27"/>
    <w:rsid w:val="00062E29"/>
    <w:rsid w:val="0006336D"/>
    <w:rsid w:val="000633FE"/>
    <w:rsid w:val="00063468"/>
    <w:rsid w:val="00063892"/>
    <w:rsid w:val="00063DA1"/>
    <w:rsid w:val="00063DA3"/>
    <w:rsid w:val="0006403D"/>
    <w:rsid w:val="0006452C"/>
    <w:rsid w:val="000648F8"/>
    <w:rsid w:val="000649CB"/>
    <w:rsid w:val="00064C05"/>
    <w:rsid w:val="0006523A"/>
    <w:rsid w:val="000659CB"/>
    <w:rsid w:val="00065BBC"/>
    <w:rsid w:val="00065FEF"/>
    <w:rsid w:val="00066270"/>
    <w:rsid w:val="0006628B"/>
    <w:rsid w:val="0006635D"/>
    <w:rsid w:val="000669F9"/>
    <w:rsid w:val="00066D1A"/>
    <w:rsid w:val="000671FD"/>
    <w:rsid w:val="000675A8"/>
    <w:rsid w:val="000675B2"/>
    <w:rsid w:val="000677B4"/>
    <w:rsid w:val="00067936"/>
    <w:rsid w:val="0007012C"/>
    <w:rsid w:val="000705A6"/>
    <w:rsid w:val="000707AB"/>
    <w:rsid w:val="000709F4"/>
    <w:rsid w:val="00070A07"/>
    <w:rsid w:val="00070E01"/>
    <w:rsid w:val="00070F35"/>
    <w:rsid w:val="00071174"/>
    <w:rsid w:val="00071A51"/>
    <w:rsid w:val="00071B2C"/>
    <w:rsid w:val="00071C6B"/>
    <w:rsid w:val="00071D60"/>
    <w:rsid w:val="000721C8"/>
    <w:rsid w:val="00072321"/>
    <w:rsid w:val="000725E6"/>
    <w:rsid w:val="0007260B"/>
    <w:rsid w:val="00072626"/>
    <w:rsid w:val="00072ACA"/>
    <w:rsid w:val="00072C4B"/>
    <w:rsid w:val="00072F48"/>
    <w:rsid w:val="000736E4"/>
    <w:rsid w:val="000739D0"/>
    <w:rsid w:val="00073C98"/>
    <w:rsid w:val="00074053"/>
    <w:rsid w:val="00074170"/>
    <w:rsid w:val="000745F7"/>
    <w:rsid w:val="000747F5"/>
    <w:rsid w:val="000751C6"/>
    <w:rsid w:val="00075ADF"/>
    <w:rsid w:val="00075B1B"/>
    <w:rsid w:val="000767CD"/>
    <w:rsid w:val="00076BFD"/>
    <w:rsid w:val="00076FAC"/>
    <w:rsid w:val="00077025"/>
    <w:rsid w:val="000771F7"/>
    <w:rsid w:val="0007770C"/>
    <w:rsid w:val="000777C7"/>
    <w:rsid w:val="00077835"/>
    <w:rsid w:val="00080157"/>
    <w:rsid w:val="0008028A"/>
    <w:rsid w:val="000803CB"/>
    <w:rsid w:val="000804AF"/>
    <w:rsid w:val="00080555"/>
    <w:rsid w:val="000809F0"/>
    <w:rsid w:val="00080F58"/>
    <w:rsid w:val="000812BA"/>
    <w:rsid w:val="00081B76"/>
    <w:rsid w:val="0008220B"/>
    <w:rsid w:val="0008258E"/>
    <w:rsid w:val="000829C3"/>
    <w:rsid w:val="00082AFC"/>
    <w:rsid w:val="00082C0D"/>
    <w:rsid w:val="0008361E"/>
    <w:rsid w:val="00083CA7"/>
    <w:rsid w:val="00083DCD"/>
    <w:rsid w:val="000840BC"/>
    <w:rsid w:val="0008431D"/>
    <w:rsid w:val="00084F4C"/>
    <w:rsid w:val="000850A1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978"/>
    <w:rsid w:val="0008700C"/>
    <w:rsid w:val="00087164"/>
    <w:rsid w:val="0008729B"/>
    <w:rsid w:val="00087460"/>
    <w:rsid w:val="00087ABF"/>
    <w:rsid w:val="00087ADB"/>
    <w:rsid w:val="00087F54"/>
    <w:rsid w:val="00090858"/>
    <w:rsid w:val="00090861"/>
    <w:rsid w:val="0009092D"/>
    <w:rsid w:val="00090AE4"/>
    <w:rsid w:val="00091010"/>
    <w:rsid w:val="000911E9"/>
    <w:rsid w:val="00091291"/>
    <w:rsid w:val="000912E2"/>
    <w:rsid w:val="000919A0"/>
    <w:rsid w:val="00091A67"/>
    <w:rsid w:val="00091FA2"/>
    <w:rsid w:val="00091FF6"/>
    <w:rsid w:val="00092263"/>
    <w:rsid w:val="000923AC"/>
    <w:rsid w:val="00092747"/>
    <w:rsid w:val="00092C71"/>
    <w:rsid w:val="000932F4"/>
    <w:rsid w:val="0009342E"/>
    <w:rsid w:val="00093628"/>
    <w:rsid w:val="00093F2D"/>
    <w:rsid w:val="000940AD"/>
    <w:rsid w:val="00094159"/>
    <w:rsid w:val="00094256"/>
    <w:rsid w:val="000942E2"/>
    <w:rsid w:val="000945DE"/>
    <w:rsid w:val="00094832"/>
    <w:rsid w:val="00094B35"/>
    <w:rsid w:val="00094BFE"/>
    <w:rsid w:val="00094D9F"/>
    <w:rsid w:val="00094F97"/>
    <w:rsid w:val="000951B4"/>
    <w:rsid w:val="000953C1"/>
    <w:rsid w:val="0009560E"/>
    <w:rsid w:val="0009572C"/>
    <w:rsid w:val="0009577A"/>
    <w:rsid w:val="00095921"/>
    <w:rsid w:val="00095AF1"/>
    <w:rsid w:val="00095AFB"/>
    <w:rsid w:val="00095E10"/>
    <w:rsid w:val="0009621A"/>
    <w:rsid w:val="00096704"/>
    <w:rsid w:val="00096B31"/>
    <w:rsid w:val="00096BDA"/>
    <w:rsid w:val="0009753C"/>
    <w:rsid w:val="000976D5"/>
    <w:rsid w:val="000978BF"/>
    <w:rsid w:val="00097CC6"/>
    <w:rsid w:val="00097D0C"/>
    <w:rsid w:val="000A02C3"/>
    <w:rsid w:val="000A0569"/>
    <w:rsid w:val="000A0A04"/>
    <w:rsid w:val="000A0A67"/>
    <w:rsid w:val="000A0C86"/>
    <w:rsid w:val="000A0F89"/>
    <w:rsid w:val="000A18FA"/>
    <w:rsid w:val="000A1AED"/>
    <w:rsid w:val="000A1F9F"/>
    <w:rsid w:val="000A2393"/>
    <w:rsid w:val="000A23F4"/>
    <w:rsid w:val="000A24C2"/>
    <w:rsid w:val="000A2704"/>
    <w:rsid w:val="000A27B2"/>
    <w:rsid w:val="000A298C"/>
    <w:rsid w:val="000A2FD9"/>
    <w:rsid w:val="000A38B9"/>
    <w:rsid w:val="000A3A0A"/>
    <w:rsid w:val="000A4728"/>
    <w:rsid w:val="000A4D2B"/>
    <w:rsid w:val="000A501F"/>
    <w:rsid w:val="000A5028"/>
    <w:rsid w:val="000A54C7"/>
    <w:rsid w:val="000A5684"/>
    <w:rsid w:val="000A593C"/>
    <w:rsid w:val="000A596B"/>
    <w:rsid w:val="000A5A37"/>
    <w:rsid w:val="000A623A"/>
    <w:rsid w:val="000A627D"/>
    <w:rsid w:val="000A62A5"/>
    <w:rsid w:val="000A6462"/>
    <w:rsid w:val="000A6828"/>
    <w:rsid w:val="000A6C5B"/>
    <w:rsid w:val="000A6CE8"/>
    <w:rsid w:val="000A6D51"/>
    <w:rsid w:val="000A6EBE"/>
    <w:rsid w:val="000A72F6"/>
    <w:rsid w:val="000A735B"/>
    <w:rsid w:val="000A742F"/>
    <w:rsid w:val="000A744B"/>
    <w:rsid w:val="000A7F80"/>
    <w:rsid w:val="000B065E"/>
    <w:rsid w:val="000B095B"/>
    <w:rsid w:val="000B0BEB"/>
    <w:rsid w:val="000B10A1"/>
    <w:rsid w:val="000B11F2"/>
    <w:rsid w:val="000B1B53"/>
    <w:rsid w:val="000B1D6C"/>
    <w:rsid w:val="000B1E04"/>
    <w:rsid w:val="000B1E30"/>
    <w:rsid w:val="000B1F47"/>
    <w:rsid w:val="000B28DB"/>
    <w:rsid w:val="000B2C06"/>
    <w:rsid w:val="000B368C"/>
    <w:rsid w:val="000B3939"/>
    <w:rsid w:val="000B3B7A"/>
    <w:rsid w:val="000B4256"/>
    <w:rsid w:val="000B4384"/>
    <w:rsid w:val="000B4596"/>
    <w:rsid w:val="000B46DA"/>
    <w:rsid w:val="000B4EE4"/>
    <w:rsid w:val="000B50CA"/>
    <w:rsid w:val="000B532E"/>
    <w:rsid w:val="000B549E"/>
    <w:rsid w:val="000B558E"/>
    <w:rsid w:val="000B5638"/>
    <w:rsid w:val="000B59F8"/>
    <w:rsid w:val="000B5CEB"/>
    <w:rsid w:val="000B6105"/>
    <w:rsid w:val="000B6120"/>
    <w:rsid w:val="000B6139"/>
    <w:rsid w:val="000B61D8"/>
    <w:rsid w:val="000B6866"/>
    <w:rsid w:val="000B6C77"/>
    <w:rsid w:val="000B6C80"/>
    <w:rsid w:val="000B6D2D"/>
    <w:rsid w:val="000B7183"/>
    <w:rsid w:val="000B731F"/>
    <w:rsid w:val="000B743C"/>
    <w:rsid w:val="000B7495"/>
    <w:rsid w:val="000B7893"/>
    <w:rsid w:val="000C0032"/>
    <w:rsid w:val="000C015F"/>
    <w:rsid w:val="000C0167"/>
    <w:rsid w:val="000C02E2"/>
    <w:rsid w:val="000C0C03"/>
    <w:rsid w:val="000C0C3C"/>
    <w:rsid w:val="000C0CB9"/>
    <w:rsid w:val="000C0DB2"/>
    <w:rsid w:val="000C0E6F"/>
    <w:rsid w:val="000C194F"/>
    <w:rsid w:val="000C21A0"/>
    <w:rsid w:val="000C2250"/>
    <w:rsid w:val="000C2361"/>
    <w:rsid w:val="000C2730"/>
    <w:rsid w:val="000C2940"/>
    <w:rsid w:val="000C2A5B"/>
    <w:rsid w:val="000C2B12"/>
    <w:rsid w:val="000C2F14"/>
    <w:rsid w:val="000C3039"/>
    <w:rsid w:val="000C33F3"/>
    <w:rsid w:val="000C3BD5"/>
    <w:rsid w:val="000C3C99"/>
    <w:rsid w:val="000C3E9C"/>
    <w:rsid w:val="000C3FD4"/>
    <w:rsid w:val="000C4129"/>
    <w:rsid w:val="000C4217"/>
    <w:rsid w:val="000C42D1"/>
    <w:rsid w:val="000C447D"/>
    <w:rsid w:val="000C45D8"/>
    <w:rsid w:val="000C4996"/>
    <w:rsid w:val="000C4D8C"/>
    <w:rsid w:val="000C4DA0"/>
    <w:rsid w:val="000C515C"/>
    <w:rsid w:val="000C544D"/>
    <w:rsid w:val="000C54AF"/>
    <w:rsid w:val="000C562E"/>
    <w:rsid w:val="000C578A"/>
    <w:rsid w:val="000C5BFA"/>
    <w:rsid w:val="000C5F70"/>
    <w:rsid w:val="000C6090"/>
    <w:rsid w:val="000C60D4"/>
    <w:rsid w:val="000C6C0D"/>
    <w:rsid w:val="000C71FE"/>
    <w:rsid w:val="000C7226"/>
    <w:rsid w:val="000C7239"/>
    <w:rsid w:val="000C736D"/>
    <w:rsid w:val="000C7B82"/>
    <w:rsid w:val="000D025C"/>
    <w:rsid w:val="000D05A0"/>
    <w:rsid w:val="000D093E"/>
    <w:rsid w:val="000D0DB6"/>
    <w:rsid w:val="000D0DD1"/>
    <w:rsid w:val="000D0FCC"/>
    <w:rsid w:val="000D12DE"/>
    <w:rsid w:val="000D14AA"/>
    <w:rsid w:val="000D2404"/>
    <w:rsid w:val="000D257F"/>
    <w:rsid w:val="000D2616"/>
    <w:rsid w:val="000D296B"/>
    <w:rsid w:val="000D29B7"/>
    <w:rsid w:val="000D2C92"/>
    <w:rsid w:val="000D319B"/>
    <w:rsid w:val="000D3244"/>
    <w:rsid w:val="000D370D"/>
    <w:rsid w:val="000D3F09"/>
    <w:rsid w:val="000D43CB"/>
    <w:rsid w:val="000D4699"/>
    <w:rsid w:val="000D4789"/>
    <w:rsid w:val="000D4998"/>
    <w:rsid w:val="000D4A07"/>
    <w:rsid w:val="000D4D1A"/>
    <w:rsid w:val="000D5099"/>
    <w:rsid w:val="000D5194"/>
    <w:rsid w:val="000D5826"/>
    <w:rsid w:val="000D5987"/>
    <w:rsid w:val="000D5AF4"/>
    <w:rsid w:val="000D5D0E"/>
    <w:rsid w:val="000D5D0F"/>
    <w:rsid w:val="000D5F3F"/>
    <w:rsid w:val="000D5FAD"/>
    <w:rsid w:val="000D622C"/>
    <w:rsid w:val="000D65D5"/>
    <w:rsid w:val="000D6804"/>
    <w:rsid w:val="000D6BC2"/>
    <w:rsid w:val="000D6E99"/>
    <w:rsid w:val="000D6F33"/>
    <w:rsid w:val="000D785D"/>
    <w:rsid w:val="000D7D90"/>
    <w:rsid w:val="000D7E4F"/>
    <w:rsid w:val="000D7F01"/>
    <w:rsid w:val="000D7F8F"/>
    <w:rsid w:val="000E0B82"/>
    <w:rsid w:val="000E0C63"/>
    <w:rsid w:val="000E157A"/>
    <w:rsid w:val="000E16CD"/>
    <w:rsid w:val="000E1BDB"/>
    <w:rsid w:val="000E1F61"/>
    <w:rsid w:val="000E228F"/>
    <w:rsid w:val="000E24B5"/>
    <w:rsid w:val="000E2CA8"/>
    <w:rsid w:val="000E31AA"/>
    <w:rsid w:val="000E3235"/>
    <w:rsid w:val="000E35AB"/>
    <w:rsid w:val="000E3708"/>
    <w:rsid w:val="000E3B14"/>
    <w:rsid w:val="000E3D45"/>
    <w:rsid w:val="000E3FD0"/>
    <w:rsid w:val="000E3FFE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49"/>
    <w:rsid w:val="000E6C67"/>
    <w:rsid w:val="000E6D07"/>
    <w:rsid w:val="000E70F4"/>
    <w:rsid w:val="000E73BC"/>
    <w:rsid w:val="000E74C4"/>
    <w:rsid w:val="000E7628"/>
    <w:rsid w:val="000E7B73"/>
    <w:rsid w:val="000E7C20"/>
    <w:rsid w:val="000E7EDB"/>
    <w:rsid w:val="000E7F73"/>
    <w:rsid w:val="000F01BB"/>
    <w:rsid w:val="000F095D"/>
    <w:rsid w:val="000F0E3E"/>
    <w:rsid w:val="000F0F7B"/>
    <w:rsid w:val="000F11E8"/>
    <w:rsid w:val="000F13A2"/>
    <w:rsid w:val="000F16DA"/>
    <w:rsid w:val="000F1921"/>
    <w:rsid w:val="000F1AA1"/>
    <w:rsid w:val="000F1ADD"/>
    <w:rsid w:val="000F1C53"/>
    <w:rsid w:val="000F1D25"/>
    <w:rsid w:val="000F23AE"/>
    <w:rsid w:val="000F255F"/>
    <w:rsid w:val="000F27E4"/>
    <w:rsid w:val="000F27F0"/>
    <w:rsid w:val="000F2AEE"/>
    <w:rsid w:val="000F2E2F"/>
    <w:rsid w:val="000F2E9A"/>
    <w:rsid w:val="000F37CA"/>
    <w:rsid w:val="000F3A39"/>
    <w:rsid w:val="000F4244"/>
    <w:rsid w:val="000F4A8D"/>
    <w:rsid w:val="000F4A94"/>
    <w:rsid w:val="000F5315"/>
    <w:rsid w:val="000F59F0"/>
    <w:rsid w:val="000F5AB1"/>
    <w:rsid w:val="000F5BA9"/>
    <w:rsid w:val="000F5D56"/>
    <w:rsid w:val="000F5D5C"/>
    <w:rsid w:val="000F5F46"/>
    <w:rsid w:val="000F645A"/>
    <w:rsid w:val="000F67A7"/>
    <w:rsid w:val="000F7F72"/>
    <w:rsid w:val="00100193"/>
    <w:rsid w:val="001001DF"/>
    <w:rsid w:val="001002B0"/>
    <w:rsid w:val="00100332"/>
    <w:rsid w:val="001007BE"/>
    <w:rsid w:val="001009F4"/>
    <w:rsid w:val="00101504"/>
    <w:rsid w:val="0010152A"/>
    <w:rsid w:val="00101B98"/>
    <w:rsid w:val="00101E07"/>
    <w:rsid w:val="001021E6"/>
    <w:rsid w:val="00102449"/>
    <w:rsid w:val="00102D1E"/>
    <w:rsid w:val="00102D9F"/>
    <w:rsid w:val="00102F40"/>
    <w:rsid w:val="00102FA5"/>
    <w:rsid w:val="0010309B"/>
    <w:rsid w:val="00103396"/>
    <w:rsid w:val="00103E5F"/>
    <w:rsid w:val="00104742"/>
    <w:rsid w:val="00104C16"/>
    <w:rsid w:val="00104C19"/>
    <w:rsid w:val="00104C8B"/>
    <w:rsid w:val="00104D2E"/>
    <w:rsid w:val="00105116"/>
    <w:rsid w:val="00105141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309"/>
    <w:rsid w:val="0010781F"/>
    <w:rsid w:val="0010782B"/>
    <w:rsid w:val="0010792B"/>
    <w:rsid w:val="001103CD"/>
    <w:rsid w:val="001106AC"/>
    <w:rsid w:val="0011070A"/>
    <w:rsid w:val="00110828"/>
    <w:rsid w:val="0011093C"/>
    <w:rsid w:val="00110A81"/>
    <w:rsid w:val="00110F4B"/>
    <w:rsid w:val="0011148C"/>
    <w:rsid w:val="00111F76"/>
    <w:rsid w:val="00111FB6"/>
    <w:rsid w:val="0011220D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4752"/>
    <w:rsid w:val="0011515B"/>
    <w:rsid w:val="00115378"/>
    <w:rsid w:val="001154B9"/>
    <w:rsid w:val="0011552B"/>
    <w:rsid w:val="001155C6"/>
    <w:rsid w:val="001155CB"/>
    <w:rsid w:val="0011564D"/>
    <w:rsid w:val="001157D3"/>
    <w:rsid w:val="001159B7"/>
    <w:rsid w:val="00115DF6"/>
    <w:rsid w:val="00116242"/>
    <w:rsid w:val="001162A2"/>
    <w:rsid w:val="00116491"/>
    <w:rsid w:val="0011676E"/>
    <w:rsid w:val="001167B0"/>
    <w:rsid w:val="00117028"/>
    <w:rsid w:val="0011703F"/>
    <w:rsid w:val="001173C8"/>
    <w:rsid w:val="001176F1"/>
    <w:rsid w:val="0012030E"/>
    <w:rsid w:val="0012039B"/>
    <w:rsid w:val="00120490"/>
    <w:rsid w:val="00120739"/>
    <w:rsid w:val="00120752"/>
    <w:rsid w:val="00120E18"/>
    <w:rsid w:val="001210EF"/>
    <w:rsid w:val="0012145D"/>
    <w:rsid w:val="001215D9"/>
    <w:rsid w:val="00121685"/>
    <w:rsid w:val="001216BB"/>
    <w:rsid w:val="00121CE6"/>
    <w:rsid w:val="00121D5C"/>
    <w:rsid w:val="001224C6"/>
    <w:rsid w:val="0012253A"/>
    <w:rsid w:val="0012255A"/>
    <w:rsid w:val="001225BC"/>
    <w:rsid w:val="001227BE"/>
    <w:rsid w:val="00122835"/>
    <w:rsid w:val="001235A0"/>
    <w:rsid w:val="00123904"/>
    <w:rsid w:val="00123AAA"/>
    <w:rsid w:val="00123C2F"/>
    <w:rsid w:val="00123C86"/>
    <w:rsid w:val="00123FD2"/>
    <w:rsid w:val="0012412D"/>
    <w:rsid w:val="0012421D"/>
    <w:rsid w:val="00124330"/>
    <w:rsid w:val="00124B1E"/>
    <w:rsid w:val="0012503F"/>
    <w:rsid w:val="00125372"/>
    <w:rsid w:val="0012549D"/>
    <w:rsid w:val="00125963"/>
    <w:rsid w:val="00125C3D"/>
    <w:rsid w:val="00125C53"/>
    <w:rsid w:val="00125DC0"/>
    <w:rsid w:val="00125FB3"/>
    <w:rsid w:val="00126105"/>
    <w:rsid w:val="0012633D"/>
    <w:rsid w:val="001263C1"/>
    <w:rsid w:val="00126838"/>
    <w:rsid w:val="0012689D"/>
    <w:rsid w:val="00126953"/>
    <w:rsid w:val="00126973"/>
    <w:rsid w:val="00126A53"/>
    <w:rsid w:val="00126A79"/>
    <w:rsid w:val="00126EC7"/>
    <w:rsid w:val="00126F82"/>
    <w:rsid w:val="00127B47"/>
    <w:rsid w:val="00127D8F"/>
    <w:rsid w:val="0013035D"/>
    <w:rsid w:val="001305C3"/>
    <w:rsid w:val="00130860"/>
    <w:rsid w:val="001308AE"/>
    <w:rsid w:val="00130C67"/>
    <w:rsid w:val="00130D3B"/>
    <w:rsid w:val="001310F3"/>
    <w:rsid w:val="001311B1"/>
    <w:rsid w:val="001319A0"/>
    <w:rsid w:val="00131E5F"/>
    <w:rsid w:val="0013240A"/>
    <w:rsid w:val="00132433"/>
    <w:rsid w:val="00132527"/>
    <w:rsid w:val="00132754"/>
    <w:rsid w:val="0013284F"/>
    <w:rsid w:val="00132A08"/>
    <w:rsid w:val="00132B8A"/>
    <w:rsid w:val="00132DAE"/>
    <w:rsid w:val="00132F4B"/>
    <w:rsid w:val="00133433"/>
    <w:rsid w:val="00133641"/>
    <w:rsid w:val="00133706"/>
    <w:rsid w:val="0013380A"/>
    <w:rsid w:val="00133A91"/>
    <w:rsid w:val="001345DD"/>
    <w:rsid w:val="00134A81"/>
    <w:rsid w:val="00134B53"/>
    <w:rsid w:val="00134F65"/>
    <w:rsid w:val="00135061"/>
    <w:rsid w:val="00135120"/>
    <w:rsid w:val="00135A78"/>
    <w:rsid w:val="00135D5F"/>
    <w:rsid w:val="00136053"/>
    <w:rsid w:val="00136355"/>
    <w:rsid w:val="00136890"/>
    <w:rsid w:val="00136932"/>
    <w:rsid w:val="00136944"/>
    <w:rsid w:val="00136A7B"/>
    <w:rsid w:val="00136C2C"/>
    <w:rsid w:val="00136F74"/>
    <w:rsid w:val="00136FF0"/>
    <w:rsid w:val="00136FF6"/>
    <w:rsid w:val="001370BE"/>
    <w:rsid w:val="00137198"/>
    <w:rsid w:val="0013720E"/>
    <w:rsid w:val="00137239"/>
    <w:rsid w:val="00137554"/>
    <w:rsid w:val="0013781B"/>
    <w:rsid w:val="00137B95"/>
    <w:rsid w:val="00137DCF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A"/>
    <w:rsid w:val="00141C5E"/>
    <w:rsid w:val="00141D28"/>
    <w:rsid w:val="00141DA6"/>
    <w:rsid w:val="00142076"/>
    <w:rsid w:val="00142119"/>
    <w:rsid w:val="001421DC"/>
    <w:rsid w:val="00142344"/>
    <w:rsid w:val="0014244E"/>
    <w:rsid w:val="00142B27"/>
    <w:rsid w:val="00142C47"/>
    <w:rsid w:val="00142DCE"/>
    <w:rsid w:val="001431AB"/>
    <w:rsid w:val="001431FB"/>
    <w:rsid w:val="001438BB"/>
    <w:rsid w:val="00143942"/>
    <w:rsid w:val="0014399D"/>
    <w:rsid w:val="0014460B"/>
    <w:rsid w:val="00145106"/>
    <w:rsid w:val="001451D3"/>
    <w:rsid w:val="0014546A"/>
    <w:rsid w:val="0014638A"/>
    <w:rsid w:val="0014655B"/>
    <w:rsid w:val="00146A67"/>
    <w:rsid w:val="00146B84"/>
    <w:rsid w:val="00146EE8"/>
    <w:rsid w:val="00147174"/>
    <w:rsid w:val="00147287"/>
    <w:rsid w:val="00147484"/>
    <w:rsid w:val="00147D09"/>
    <w:rsid w:val="001506CA"/>
    <w:rsid w:val="0015070C"/>
    <w:rsid w:val="00150DAA"/>
    <w:rsid w:val="00150E9A"/>
    <w:rsid w:val="0015184F"/>
    <w:rsid w:val="00151918"/>
    <w:rsid w:val="001526CC"/>
    <w:rsid w:val="00153108"/>
    <w:rsid w:val="00153261"/>
    <w:rsid w:val="00153361"/>
    <w:rsid w:val="0015374D"/>
    <w:rsid w:val="00153795"/>
    <w:rsid w:val="00153B1B"/>
    <w:rsid w:val="00153C67"/>
    <w:rsid w:val="00153D2C"/>
    <w:rsid w:val="00153E51"/>
    <w:rsid w:val="00154129"/>
    <w:rsid w:val="0015412B"/>
    <w:rsid w:val="0015449D"/>
    <w:rsid w:val="00154667"/>
    <w:rsid w:val="00154848"/>
    <w:rsid w:val="001549A5"/>
    <w:rsid w:val="00154A87"/>
    <w:rsid w:val="00154C64"/>
    <w:rsid w:val="00154E8C"/>
    <w:rsid w:val="001552C2"/>
    <w:rsid w:val="001553A5"/>
    <w:rsid w:val="00155BE2"/>
    <w:rsid w:val="00155FA3"/>
    <w:rsid w:val="00156040"/>
    <w:rsid w:val="001560D7"/>
    <w:rsid w:val="00156531"/>
    <w:rsid w:val="0015668B"/>
    <w:rsid w:val="00156913"/>
    <w:rsid w:val="00156A37"/>
    <w:rsid w:val="00156EFE"/>
    <w:rsid w:val="001571CD"/>
    <w:rsid w:val="00157915"/>
    <w:rsid w:val="00157A9D"/>
    <w:rsid w:val="00157BCE"/>
    <w:rsid w:val="00157EE8"/>
    <w:rsid w:val="00157F46"/>
    <w:rsid w:val="00157FA0"/>
    <w:rsid w:val="001601F1"/>
    <w:rsid w:val="00160806"/>
    <w:rsid w:val="0016080E"/>
    <w:rsid w:val="00160BFE"/>
    <w:rsid w:val="00160CA0"/>
    <w:rsid w:val="00161251"/>
    <w:rsid w:val="0016132B"/>
    <w:rsid w:val="0016142C"/>
    <w:rsid w:val="00161B7B"/>
    <w:rsid w:val="00161FB0"/>
    <w:rsid w:val="001622E3"/>
    <w:rsid w:val="001624EF"/>
    <w:rsid w:val="00162596"/>
    <w:rsid w:val="00162EE7"/>
    <w:rsid w:val="00162F56"/>
    <w:rsid w:val="0016307F"/>
    <w:rsid w:val="001630A2"/>
    <w:rsid w:val="00163390"/>
    <w:rsid w:val="001633F2"/>
    <w:rsid w:val="00163517"/>
    <w:rsid w:val="00163663"/>
    <w:rsid w:val="00163927"/>
    <w:rsid w:val="00163D62"/>
    <w:rsid w:val="00163D87"/>
    <w:rsid w:val="00164BA6"/>
    <w:rsid w:val="0016512F"/>
    <w:rsid w:val="00165279"/>
    <w:rsid w:val="00165423"/>
    <w:rsid w:val="001655C2"/>
    <w:rsid w:val="001658CA"/>
    <w:rsid w:val="00165A8F"/>
    <w:rsid w:val="001661CE"/>
    <w:rsid w:val="001664A0"/>
    <w:rsid w:val="001664D2"/>
    <w:rsid w:val="001670FA"/>
    <w:rsid w:val="00167A7F"/>
    <w:rsid w:val="00170957"/>
    <w:rsid w:val="00171037"/>
    <w:rsid w:val="0017107B"/>
    <w:rsid w:val="00171388"/>
    <w:rsid w:val="001717B0"/>
    <w:rsid w:val="00171814"/>
    <w:rsid w:val="001718EE"/>
    <w:rsid w:val="00171A78"/>
    <w:rsid w:val="00171EAB"/>
    <w:rsid w:val="001723F7"/>
    <w:rsid w:val="00172543"/>
    <w:rsid w:val="001727C9"/>
    <w:rsid w:val="0017280D"/>
    <w:rsid w:val="00172B7C"/>
    <w:rsid w:val="00172FBC"/>
    <w:rsid w:val="00173183"/>
    <w:rsid w:val="001735C0"/>
    <w:rsid w:val="00173758"/>
    <w:rsid w:val="00173773"/>
    <w:rsid w:val="00173CDA"/>
    <w:rsid w:val="00174ABB"/>
    <w:rsid w:val="00175452"/>
    <w:rsid w:val="001756AB"/>
    <w:rsid w:val="001759FE"/>
    <w:rsid w:val="00175B8D"/>
    <w:rsid w:val="00175BEC"/>
    <w:rsid w:val="00175E1B"/>
    <w:rsid w:val="00176017"/>
    <w:rsid w:val="0017605F"/>
    <w:rsid w:val="00176442"/>
    <w:rsid w:val="0017670F"/>
    <w:rsid w:val="00176C51"/>
    <w:rsid w:val="0017736B"/>
    <w:rsid w:val="00177391"/>
    <w:rsid w:val="00177A36"/>
    <w:rsid w:val="0018071C"/>
    <w:rsid w:val="00180A0E"/>
    <w:rsid w:val="00180BBE"/>
    <w:rsid w:val="00181095"/>
    <w:rsid w:val="001810C5"/>
    <w:rsid w:val="0018139E"/>
    <w:rsid w:val="001815BE"/>
    <w:rsid w:val="00181907"/>
    <w:rsid w:val="00181AC4"/>
    <w:rsid w:val="00181CB4"/>
    <w:rsid w:val="00181D19"/>
    <w:rsid w:val="00181EA3"/>
    <w:rsid w:val="001823CC"/>
    <w:rsid w:val="00182C69"/>
    <w:rsid w:val="00182CEB"/>
    <w:rsid w:val="001833A4"/>
    <w:rsid w:val="00183A72"/>
    <w:rsid w:val="00183C6D"/>
    <w:rsid w:val="00183D34"/>
    <w:rsid w:val="00183F7D"/>
    <w:rsid w:val="001841AA"/>
    <w:rsid w:val="00184377"/>
    <w:rsid w:val="00184ED8"/>
    <w:rsid w:val="00185177"/>
    <w:rsid w:val="00185257"/>
    <w:rsid w:val="001852E1"/>
    <w:rsid w:val="001859ED"/>
    <w:rsid w:val="00185CBA"/>
    <w:rsid w:val="00185DFE"/>
    <w:rsid w:val="00185F57"/>
    <w:rsid w:val="001867B7"/>
    <w:rsid w:val="0018686B"/>
    <w:rsid w:val="00186CBE"/>
    <w:rsid w:val="00187150"/>
    <w:rsid w:val="001876C0"/>
    <w:rsid w:val="0018779B"/>
    <w:rsid w:val="00187CFB"/>
    <w:rsid w:val="00187FA3"/>
    <w:rsid w:val="0019007F"/>
    <w:rsid w:val="00190155"/>
    <w:rsid w:val="0019068C"/>
    <w:rsid w:val="001906E3"/>
    <w:rsid w:val="001909F0"/>
    <w:rsid w:val="00190D96"/>
    <w:rsid w:val="00190E09"/>
    <w:rsid w:val="00190EA1"/>
    <w:rsid w:val="00190FDE"/>
    <w:rsid w:val="0019137D"/>
    <w:rsid w:val="00191449"/>
    <w:rsid w:val="00191526"/>
    <w:rsid w:val="001917B4"/>
    <w:rsid w:val="00191CF4"/>
    <w:rsid w:val="001923C6"/>
    <w:rsid w:val="00192558"/>
    <w:rsid w:val="00192785"/>
    <w:rsid w:val="00192D46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BCA"/>
    <w:rsid w:val="00195D36"/>
    <w:rsid w:val="0019662D"/>
    <w:rsid w:val="00196FD5"/>
    <w:rsid w:val="00197048"/>
    <w:rsid w:val="00197109"/>
    <w:rsid w:val="0019728D"/>
    <w:rsid w:val="00197948"/>
    <w:rsid w:val="00197EE1"/>
    <w:rsid w:val="001A02D1"/>
    <w:rsid w:val="001A0D0D"/>
    <w:rsid w:val="001A1246"/>
    <w:rsid w:val="001A1778"/>
    <w:rsid w:val="001A1836"/>
    <w:rsid w:val="001A1E47"/>
    <w:rsid w:val="001A2158"/>
    <w:rsid w:val="001A22B1"/>
    <w:rsid w:val="001A2396"/>
    <w:rsid w:val="001A290B"/>
    <w:rsid w:val="001A314E"/>
    <w:rsid w:val="001A320B"/>
    <w:rsid w:val="001A351D"/>
    <w:rsid w:val="001A3890"/>
    <w:rsid w:val="001A3D69"/>
    <w:rsid w:val="001A3F16"/>
    <w:rsid w:val="001A4325"/>
    <w:rsid w:val="001A4565"/>
    <w:rsid w:val="001A4D0A"/>
    <w:rsid w:val="001A5046"/>
    <w:rsid w:val="001A5114"/>
    <w:rsid w:val="001A51DB"/>
    <w:rsid w:val="001A53DB"/>
    <w:rsid w:val="001A53E5"/>
    <w:rsid w:val="001A5718"/>
    <w:rsid w:val="001A593C"/>
    <w:rsid w:val="001A599E"/>
    <w:rsid w:val="001A5A67"/>
    <w:rsid w:val="001A5FFF"/>
    <w:rsid w:val="001A6035"/>
    <w:rsid w:val="001A622E"/>
    <w:rsid w:val="001A6D8E"/>
    <w:rsid w:val="001A6FD1"/>
    <w:rsid w:val="001A7327"/>
    <w:rsid w:val="001A76AC"/>
    <w:rsid w:val="001A7811"/>
    <w:rsid w:val="001A7976"/>
    <w:rsid w:val="001A7D35"/>
    <w:rsid w:val="001A7E07"/>
    <w:rsid w:val="001A7E95"/>
    <w:rsid w:val="001B0395"/>
    <w:rsid w:val="001B048E"/>
    <w:rsid w:val="001B0778"/>
    <w:rsid w:val="001B0969"/>
    <w:rsid w:val="001B0B7E"/>
    <w:rsid w:val="001B1001"/>
    <w:rsid w:val="001B105D"/>
    <w:rsid w:val="001B15A0"/>
    <w:rsid w:val="001B1AFA"/>
    <w:rsid w:val="001B1D63"/>
    <w:rsid w:val="001B1EB9"/>
    <w:rsid w:val="001B2418"/>
    <w:rsid w:val="001B2551"/>
    <w:rsid w:val="001B288F"/>
    <w:rsid w:val="001B28D4"/>
    <w:rsid w:val="001B2BB9"/>
    <w:rsid w:val="001B2D25"/>
    <w:rsid w:val="001B34AA"/>
    <w:rsid w:val="001B3693"/>
    <w:rsid w:val="001B3AF8"/>
    <w:rsid w:val="001B3B4D"/>
    <w:rsid w:val="001B3EA1"/>
    <w:rsid w:val="001B40EA"/>
    <w:rsid w:val="001B462C"/>
    <w:rsid w:val="001B49F0"/>
    <w:rsid w:val="001B4CD6"/>
    <w:rsid w:val="001B5137"/>
    <w:rsid w:val="001B551C"/>
    <w:rsid w:val="001B5F86"/>
    <w:rsid w:val="001B6006"/>
    <w:rsid w:val="001B607D"/>
    <w:rsid w:val="001B60AE"/>
    <w:rsid w:val="001B61E3"/>
    <w:rsid w:val="001B6A2C"/>
    <w:rsid w:val="001B6B78"/>
    <w:rsid w:val="001B6F49"/>
    <w:rsid w:val="001B73C0"/>
    <w:rsid w:val="001B74A6"/>
    <w:rsid w:val="001B7504"/>
    <w:rsid w:val="001B763A"/>
    <w:rsid w:val="001B77DD"/>
    <w:rsid w:val="001B78B4"/>
    <w:rsid w:val="001B7F22"/>
    <w:rsid w:val="001B7FD6"/>
    <w:rsid w:val="001BD418"/>
    <w:rsid w:val="001C00D8"/>
    <w:rsid w:val="001C0517"/>
    <w:rsid w:val="001C05D5"/>
    <w:rsid w:val="001C0D82"/>
    <w:rsid w:val="001C1053"/>
    <w:rsid w:val="001C1490"/>
    <w:rsid w:val="001C14C1"/>
    <w:rsid w:val="001C163E"/>
    <w:rsid w:val="001C187B"/>
    <w:rsid w:val="001C19C2"/>
    <w:rsid w:val="001C1BE0"/>
    <w:rsid w:val="001C1E6F"/>
    <w:rsid w:val="001C1FCA"/>
    <w:rsid w:val="001C246A"/>
    <w:rsid w:val="001C282B"/>
    <w:rsid w:val="001C2A15"/>
    <w:rsid w:val="001C330C"/>
    <w:rsid w:val="001C3538"/>
    <w:rsid w:val="001C36A2"/>
    <w:rsid w:val="001C3F3C"/>
    <w:rsid w:val="001C430F"/>
    <w:rsid w:val="001C449F"/>
    <w:rsid w:val="001C4945"/>
    <w:rsid w:val="001C499C"/>
    <w:rsid w:val="001C4C22"/>
    <w:rsid w:val="001C4CC3"/>
    <w:rsid w:val="001C53FE"/>
    <w:rsid w:val="001C55D2"/>
    <w:rsid w:val="001C5769"/>
    <w:rsid w:val="001C5A82"/>
    <w:rsid w:val="001C5B8C"/>
    <w:rsid w:val="001C68B1"/>
    <w:rsid w:val="001C6AC2"/>
    <w:rsid w:val="001C6CC3"/>
    <w:rsid w:val="001C7156"/>
    <w:rsid w:val="001D03BF"/>
    <w:rsid w:val="001D03DF"/>
    <w:rsid w:val="001D07BA"/>
    <w:rsid w:val="001D110E"/>
    <w:rsid w:val="001D1277"/>
    <w:rsid w:val="001D145C"/>
    <w:rsid w:val="001D14D8"/>
    <w:rsid w:val="001D1784"/>
    <w:rsid w:val="001D1785"/>
    <w:rsid w:val="001D1E39"/>
    <w:rsid w:val="001D2A2E"/>
    <w:rsid w:val="001D2A9B"/>
    <w:rsid w:val="001D2B60"/>
    <w:rsid w:val="001D2C68"/>
    <w:rsid w:val="001D2CBB"/>
    <w:rsid w:val="001D3034"/>
    <w:rsid w:val="001D3058"/>
    <w:rsid w:val="001D30F6"/>
    <w:rsid w:val="001D3265"/>
    <w:rsid w:val="001D331F"/>
    <w:rsid w:val="001D33AC"/>
    <w:rsid w:val="001D34AA"/>
    <w:rsid w:val="001D3E0A"/>
    <w:rsid w:val="001D435D"/>
    <w:rsid w:val="001D4837"/>
    <w:rsid w:val="001D5539"/>
    <w:rsid w:val="001D56A5"/>
    <w:rsid w:val="001D56CE"/>
    <w:rsid w:val="001D5A13"/>
    <w:rsid w:val="001D5D2A"/>
    <w:rsid w:val="001D5E8F"/>
    <w:rsid w:val="001D5E93"/>
    <w:rsid w:val="001D5F5A"/>
    <w:rsid w:val="001D6289"/>
    <w:rsid w:val="001D7D02"/>
    <w:rsid w:val="001E015E"/>
    <w:rsid w:val="001E029E"/>
    <w:rsid w:val="001E06CD"/>
    <w:rsid w:val="001E0701"/>
    <w:rsid w:val="001E0A83"/>
    <w:rsid w:val="001E1067"/>
    <w:rsid w:val="001E10D1"/>
    <w:rsid w:val="001E12FA"/>
    <w:rsid w:val="001E1425"/>
    <w:rsid w:val="001E1590"/>
    <w:rsid w:val="001E1948"/>
    <w:rsid w:val="001E1B49"/>
    <w:rsid w:val="001E1EDC"/>
    <w:rsid w:val="001E1EFA"/>
    <w:rsid w:val="001E1F59"/>
    <w:rsid w:val="001E207D"/>
    <w:rsid w:val="001E2132"/>
    <w:rsid w:val="001E2135"/>
    <w:rsid w:val="001E299D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8DD"/>
    <w:rsid w:val="001E5DE1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301"/>
    <w:rsid w:val="001F18BD"/>
    <w:rsid w:val="001F1B76"/>
    <w:rsid w:val="001F1C5C"/>
    <w:rsid w:val="001F212C"/>
    <w:rsid w:val="001F247B"/>
    <w:rsid w:val="001F2627"/>
    <w:rsid w:val="001F2775"/>
    <w:rsid w:val="001F290A"/>
    <w:rsid w:val="001F2CB7"/>
    <w:rsid w:val="001F2E3F"/>
    <w:rsid w:val="001F30F2"/>
    <w:rsid w:val="001F3496"/>
    <w:rsid w:val="001F35A1"/>
    <w:rsid w:val="001F3863"/>
    <w:rsid w:val="001F3A9A"/>
    <w:rsid w:val="001F3B47"/>
    <w:rsid w:val="001F3BCB"/>
    <w:rsid w:val="001F3CC4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4AB"/>
    <w:rsid w:val="001F6D6D"/>
    <w:rsid w:val="001F704E"/>
    <w:rsid w:val="001F7463"/>
    <w:rsid w:val="001F7607"/>
    <w:rsid w:val="001F7637"/>
    <w:rsid w:val="001F76C4"/>
    <w:rsid w:val="001F795C"/>
    <w:rsid w:val="001F7963"/>
    <w:rsid w:val="001F7FA2"/>
    <w:rsid w:val="001F7FE1"/>
    <w:rsid w:val="0020036B"/>
    <w:rsid w:val="00200408"/>
    <w:rsid w:val="002004A9"/>
    <w:rsid w:val="002006A5"/>
    <w:rsid w:val="00200847"/>
    <w:rsid w:val="00200D3B"/>
    <w:rsid w:val="0020132F"/>
    <w:rsid w:val="00201338"/>
    <w:rsid w:val="002013DE"/>
    <w:rsid w:val="00201A17"/>
    <w:rsid w:val="00201D56"/>
    <w:rsid w:val="00202063"/>
    <w:rsid w:val="002025FB"/>
    <w:rsid w:val="00202672"/>
    <w:rsid w:val="00202ACB"/>
    <w:rsid w:val="002033F8"/>
    <w:rsid w:val="002034DF"/>
    <w:rsid w:val="00203511"/>
    <w:rsid w:val="00203804"/>
    <w:rsid w:val="0020382F"/>
    <w:rsid w:val="00203D01"/>
    <w:rsid w:val="0020414A"/>
    <w:rsid w:val="00204161"/>
    <w:rsid w:val="002041E0"/>
    <w:rsid w:val="00204E9D"/>
    <w:rsid w:val="002053DD"/>
    <w:rsid w:val="00205B53"/>
    <w:rsid w:val="00205E16"/>
    <w:rsid w:val="00205FEC"/>
    <w:rsid w:val="0020707C"/>
    <w:rsid w:val="00207228"/>
    <w:rsid w:val="00207537"/>
    <w:rsid w:val="0020765C"/>
    <w:rsid w:val="002076F5"/>
    <w:rsid w:val="00207D66"/>
    <w:rsid w:val="002102C2"/>
    <w:rsid w:val="002105A5"/>
    <w:rsid w:val="002106EF"/>
    <w:rsid w:val="00210D54"/>
    <w:rsid w:val="00210E8A"/>
    <w:rsid w:val="00210EEA"/>
    <w:rsid w:val="0021148A"/>
    <w:rsid w:val="002116AF"/>
    <w:rsid w:val="00211C2B"/>
    <w:rsid w:val="00211C51"/>
    <w:rsid w:val="00211D3F"/>
    <w:rsid w:val="0021208A"/>
    <w:rsid w:val="00212286"/>
    <w:rsid w:val="0021240A"/>
    <w:rsid w:val="00213077"/>
    <w:rsid w:val="002134A0"/>
    <w:rsid w:val="002134A3"/>
    <w:rsid w:val="00213A34"/>
    <w:rsid w:val="00213ADA"/>
    <w:rsid w:val="00213DF4"/>
    <w:rsid w:val="00213E12"/>
    <w:rsid w:val="00213F9E"/>
    <w:rsid w:val="002142EC"/>
    <w:rsid w:val="002144B3"/>
    <w:rsid w:val="00214CAF"/>
    <w:rsid w:val="00214F10"/>
    <w:rsid w:val="002151AB"/>
    <w:rsid w:val="002153F4"/>
    <w:rsid w:val="002158E5"/>
    <w:rsid w:val="002163BC"/>
    <w:rsid w:val="0021652E"/>
    <w:rsid w:val="002166A6"/>
    <w:rsid w:val="00216FAC"/>
    <w:rsid w:val="00217046"/>
    <w:rsid w:val="0021715C"/>
    <w:rsid w:val="002176A2"/>
    <w:rsid w:val="00217771"/>
    <w:rsid w:val="00217A7F"/>
    <w:rsid w:val="00217D62"/>
    <w:rsid w:val="0022077F"/>
    <w:rsid w:val="00220C48"/>
    <w:rsid w:val="002212F4"/>
    <w:rsid w:val="002213E7"/>
    <w:rsid w:val="002213EE"/>
    <w:rsid w:val="00221433"/>
    <w:rsid w:val="0022194E"/>
    <w:rsid w:val="00221DA1"/>
    <w:rsid w:val="00221DC3"/>
    <w:rsid w:val="00221E54"/>
    <w:rsid w:val="00221EE4"/>
    <w:rsid w:val="00222102"/>
    <w:rsid w:val="0022216E"/>
    <w:rsid w:val="0022222E"/>
    <w:rsid w:val="00222444"/>
    <w:rsid w:val="0022244B"/>
    <w:rsid w:val="002228C7"/>
    <w:rsid w:val="00222F14"/>
    <w:rsid w:val="00222FD4"/>
    <w:rsid w:val="00223739"/>
    <w:rsid w:val="00223AC5"/>
    <w:rsid w:val="00223CEB"/>
    <w:rsid w:val="00223FB7"/>
    <w:rsid w:val="00224201"/>
    <w:rsid w:val="00224267"/>
    <w:rsid w:val="00224398"/>
    <w:rsid w:val="002243A3"/>
    <w:rsid w:val="002243B2"/>
    <w:rsid w:val="002247AC"/>
    <w:rsid w:val="00224E7F"/>
    <w:rsid w:val="002252B2"/>
    <w:rsid w:val="0022530A"/>
    <w:rsid w:val="0022585B"/>
    <w:rsid w:val="00225A55"/>
    <w:rsid w:val="00225BAF"/>
    <w:rsid w:val="002261A9"/>
    <w:rsid w:val="00226891"/>
    <w:rsid w:val="00226B77"/>
    <w:rsid w:val="00226BF6"/>
    <w:rsid w:val="00226E01"/>
    <w:rsid w:val="0022766D"/>
    <w:rsid w:val="00227759"/>
    <w:rsid w:val="00227F78"/>
    <w:rsid w:val="00227FEE"/>
    <w:rsid w:val="00230467"/>
    <w:rsid w:val="002304FF"/>
    <w:rsid w:val="00230B4E"/>
    <w:rsid w:val="00230B62"/>
    <w:rsid w:val="00230F33"/>
    <w:rsid w:val="00230FC1"/>
    <w:rsid w:val="00231247"/>
    <w:rsid w:val="00231377"/>
    <w:rsid w:val="002319A1"/>
    <w:rsid w:val="00231FB8"/>
    <w:rsid w:val="002324C6"/>
    <w:rsid w:val="002327E3"/>
    <w:rsid w:val="002328D5"/>
    <w:rsid w:val="00232C9D"/>
    <w:rsid w:val="0023332F"/>
    <w:rsid w:val="0023336E"/>
    <w:rsid w:val="002333D2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8F"/>
    <w:rsid w:val="002361B2"/>
    <w:rsid w:val="002368D4"/>
    <w:rsid w:val="002368DB"/>
    <w:rsid w:val="00236CE9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35EB"/>
    <w:rsid w:val="00244271"/>
    <w:rsid w:val="002444E2"/>
    <w:rsid w:val="002445AF"/>
    <w:rsid w:val="00244918"/>
    <w:rsid w:val="00244EFC"/>
    <w:rsid w:val="00245496"/>
    <w:rsid w:val="0024552D"/>
    <w:rsid w:val="00245576"/>
    <w:rsid w:val="002458F9"/>
    <w:rsid w:val="00245991"/>
    <w:rsid w:val="002459BC"/>
    <w:rsid w:val="00245B47"/>
    <w:rsid w:val="00245DF6"/>
    <w:rsid w:val="00246051"/>
    <w:rsid w:val="002460FB"/>
    <w:rsid w:val="0024630F"/>
    <w:rsid w:val="00246783"/>
    <w:rsid w:val="002468D4"/>
    <w:rsid w:val="00246A2C"/>
    <w:rsid w:val="00246AB3"/>
    <w:rsid w:val="00246BC5"/>
    <w:rsid w:val="00246C19"/>
    <w:rsid w:val="00246C31"/>
    <w:rsid w:val="0024704E"/>
    <w:rsid w:val="0024734D"/>
    <w:rsid w:val="0024747F"/>
    <w:rsid w:val="0024771F"/>
    <w:rsid w:val="0024781E"/>
    <w:rsid w:val="00247BA7"/>
    <w:rsid w:val="00247D9B"/>
    <w:rsid w:val="0025000E"/>
    <w:rsid w:val="002502D3"/>
    <w:rsid w:val="00250605"/>
    <w:rsid w:val="00250D65"/>
    <w:rsid w:val="00250E23"/>
    <w:rsid w:val="002510DE"/>
    <w:rsid w:val="00251635"/>
    <w:rsid w:val="002519F5"/>
    <w:rsid w:val="00251D16"/>
    <w:rsid w:val="002521DC"/>
    <w:rsid w:val="00252313"/>
    <w:rsid w:val="002523B1"/>
    <w:rsid w:val="00252593"/>
    <w:rsid w:val="0025282E"/>
    <w:rsid w:val="00252B80"/>
    <w:rsid w:val="0025324C"/>
    <w:rsid w:val="0025331E"/>
    <w:rsid w:val="00253340"/>
    <w:rsid w:val="002535A4"/>
    <w:rsid w:val="002535E8"/>
    <w:rsid w:val="0025419F"/>
    <w:rsid w:val="00254643"/>
    <w:rsid w:val="00255216"/>
    <w:rsid w:val="00255442"/>
    <w:rsid w:val="002556EF"/>
    <w:rsid w:val="002559EE"/>
    <w:rsid w:val="00255AE3"/>
    <w:rsid w:val="00255BDA"/>
    <w:rsid w:val="00255BF3"/>
    <w:rsid w:val="00255ED1"/>
    <w:rsid w:val="002561D1"/>
    <w:rsid w:val="002565D5"/>
    <w:rsid w:val="00260016"/>
    <w:rsid w:val="002600E4"/>
    <w:rsid w:val="0026026F"/>
    <w:rsid w:val="002603A2"/>
    <w:rsid w:val="002605EA"/>
    <w:rsid w:val="002605EB"/>
    <w:rsid w:val="002606AB"/>
    <w:rsid w:val="0026075B"/>
    <w:rsid w:val="00260E59"/>
    <w:rsid w:val="002613FC"/>
    <w:rsid w:val="00261AB4"/>
    <w:rsid w:val="00261FD3"/>
    <w:rsid w:val="00262244"/>
    <w:rsid w:val="002623EB"/>
    <w:rsid w:val="00262761"/>
    <w:rsid w:val="00262946"/>
    <w:rsid w:val="002629E8"/>
    <w:rsid w:val="00263454"/>
    <w:rsid w:val="002637E4"/>
    <w:rsid w:val="00263860"/>
    <w:rsid w:val="002638DF"/>
    <w:rsid w:val="002639DD"/>
    <w:rsid w:val="00263A62"/>
    <w:rsid w:val="00263B7A"/>
    <w:rsid w:val="00263BAD"/>
    <w:rsid w:val="00263BAE"/>
    <w:rsid w:val="00263C5C"/>
    <w:rsid w:val="00263E89"/>
    <w:rsid w:val="00263EFC"/>
    <w:rsid w:val="00263F94"/>
    <w:rsid w:val="00263FC0"/>
    <w:rsid w:val="00263FF0"/>
    <w:rsid w:val="00264115"/>
    <w:rsid w:val="00264280"/>
    <w:rsid w:val="002643EE"/>
    <w:rsid w:val="0026484D"/>
    <w:rsid w:val="00264A81"/>
    <w:rsid w:val="00264F42"/>
    <w:rsid w:val="00265156"/>
    <w:rsid w:val="00265699"/>
    <w:rsid w:val="0026598F"/>
    <w:rsid w:val="00265A31"/>
    <w:rsid w:val="00265B91"/>
    <w:rsid w:val="002665F2"/>
    <w:rsid w:val="002666B6"/>
    <w:rsid w:val="002668B3"/>
    <w:rsid w:val="00266C5D"/>
    <w:rsid w:val="00266C68"/>
    <w:rsid w:val="0026751F"/>
    <w:rsid w:val="0026756E"/>
    <w:rsid w:val="00267649"/>
    <w:rsid w:val="002676FC"/>
    <w:rsid w:val="002677D5"/>
    <w:rsid w:val="00267AAB"/>
    <w:rsid w:val="00267C2D"/>
    <w:rsid w:val="00267F45"/>
    <w:rsid w:val="002700D6"/>
    <w:rsid w:val="002700E4"/>
    <w:rsid w:val="0027022A"/>
    <w:rsid w:val="0027046A"/>
    <w:rsid w:val="00270EE5"/>
    <w:rsid w:val="0027103F"/>
    <w:rsid w:val="002710C9"/>
    <w:rsid w:val="002710E7"/>
    <w:rsid w:val="002711CD"/>
    <w:rsid w:val="00271264"/>
    <w:rsid w:val="00271287"/>
    <w:rsid w:val="00272386"/>
    <w:rsid w:val="00272610"/>
    <w:rsid w:val="00272CF4"/>
    <w:rsid w:val="00272D60"/>
    <w:rsid w:val="00272EC4"/>
    <w:rsid w:val="00272FF2"/>
    <w:rsid w:val="00273069"/>
    <w:rsid w:val="002732A3"/>
    <w:rsid w:val="00273679"/>
    <w:rsid w:val="002741D3"/>
    <w:rsid w:val="002742B0"/>
    <w:rsid w:val="00274656"/>
    <w:rsid w:val="00274B92"/>
    <w:rsid w:val="00275A1B"/>
    <w:rsid w:val="00275A41"/>
    <w:rsid w:val="00276193"/>
    <w:rsid w:val="00276474"/>
    <w:rsid w:val="00276814"/>
    <w:rsid w:val="002768FB"/>
    <w:rsid w:val="00277265"/>
    <w:rsid w:val="002774ED"/>
    <w:rsid w:val="002779C3"/>
    <w:rsid w:val="00277A4D"/>
    <w:rsid w:val="00277A6B"/>
    <w:rsid w:val="00277BA0"/>
    <w:rsid w:val="00277D1F"/>
    <w:rsid w:val="00277EF5"/>
    <w:rsid w:val="00277FEA"/>
    <w:rsid w:val="002801FF"/>
    <w:rsid w:val="002803C0"/>
    <w:rsid w:val="0028066E"/>
    <w:rsid w:val="00280911"/>
    <w:rsid w:val="00280CB1"/>
    <w:rsid w:val="00280DB6"/>
    <w:rsid w:val="00280E2E"/>
    <w:rsid w:val="002811A6"/>
    <w:rsid w:val="00281BBD"/>
    <w:rsid w:val="00281DF7"/>
    <w:rsid w:val="00282166"/>
    <w:rsid w:val="002821E3"/>
    <w:rsid w:val="002824E7"/>
    <w:rsid w:val="002828EF"/>
    <w:rsid w:val="002838C8"/>
    <w:rsid w:val="00283F3F"/>
    <w:rsid w:val="002847D5"/>
    <w:rsid w:val="00284B49"/>
    <w:rsid w:val="00284E02"/>
    <w:rsid w:val="00284EC7"/>
    <w:rsid w:val="00284F2F"/>
    <w:rsid w:val="00285142"/>
    <w:rsid w:val="002851EC"/>
    <w:rsid w:val="002854B9"/>
    <w:rsid w:val="00285BB5"/>
    <w:rsid w:val="00285EF9"/>
    <w:rsid w:val="00286132"/>
    <w:rsid w:val="0028650F"/>
    <w:rsid w:val="002866FF"/>
    <w:rsid w:val="0028692A"/>
    <w:rsid w:val="00286D20"/>
    <w:rsid w:val="00286FA8"/>
    <w:rsid w:val="002875C5"/>
    <w:rsid w:val="00287932"/>
    <w:rsid w:val="0028794E"/>
    <w:rsid w:val="0029051E"/>
    <w:rsid w:val="00290967"/>
    <w:rsid w:val="0029121E"/>
    <w:rsid w:val="0029130A"/>
    <w:rsid w:val="00291383"/>
    <w:rsid w:val="00291443"/>
    <w:rsid w:val="002914C2"/>
    <w:rsid w:val="00291ADA"/>
    <w:rsid w:val="00291CC9"/>
    <w:rsid w:val="00291CCF"/>
    <w:rsid w:val="00291CF0"/>
    <w:rsid w:val="00291E0F"/>
    <w:rsid w:val="00291FB0"/>
    <w:rsid w:val="00291FC9"/>
    <w:rsid w:val="002928F0"/>
    <w:rsid w:val="00292BFC"/>
    <w:rsid w:val="00292C98"/>
    <w:rsid w:val="00292ECF"/>
    <w:rsid w:val="00293327"/>
    <w:rsid w:val="002939CB"/>
    <w:rsid w:val="002946A5"/>
    <w:rsid w:val="00294C0C"/>
    <w:rsid w:val="00294C9E"/>
    <w:rsid w:val="00295AA6"/>
    <w:rsid w:val="00295F6F"/>
    <w:rsid w:val="0029661B"/>
    <w:rsid w:val="0029665B"/>
    <w:rsid w:val="00296661"/>
    <w:rsid w:val="002970A7"/>
    <w:rsid w:val="00297623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A9B"/>
    <w:rsid w:val="002A0D28"/>
    <w:rsid w:val="002A0DFC"/>
    <w:rsid w:val="002A0E73"/>
    <w:rsid w:val="002A1076"/>
    <w:rsid w:val="002A1173"/>
    <w:rsid w:val="002A15FF"/>
    <w:rsid w:val="002A1673"/>
    <w:rsid w:val="002A1A0C"/>
    <w:rsid w:val="002A1BFB"/>
    <w:rsid w:val="002A1E90"/>
    <w:rsid w:val="002A2147"/>
    <w:rsid w:val="002A226E"/>
    <w:rsid w:val="002A23BD"/>
    <w:rsid w:val="002A24DF"/>
    <w:rsid w:val="002A2502"/>
    <w:rsid w:val="002A2519"/>
    <w:rsid w:val="002A28DB"/>
    <w:rsid w:val="002A3157"/>
    <w:rsid w:val="002A3248"/>
    <w:rsid w:val="002A3529"/>
    <w:rsid w:val="002A37B5"/>
    <w:rsid w:val="002A3AA1"/>
    <w:rsid w:val="002A4621"/>
    <w:rsid w:val="002A4B3A"/>
    <w:rsid w:val="002A4E30"/>
    <w:rsid w:val="002A521F"/>
    <w:rsid w:val="002A561E"/>
    <w:rsid w:val="002A5640"/>
    <w:rsid w:val="002A5A18"/>
    <w:rsid w:val="002A5EAD"/>
    <w:rsid w:val="002A647D"/>
    <w:rsid w:val="002A6CE6"/>
    <w:rsid w:val="002A72F8"/>
    <w:rsid w:val="002B0037"/>
    <w:rsid w:val="002B0490"/>
    <w:rsid w:val="002B0B56"/>
    <w:rsid w:val="002B0BAE"/>
    <w:rsid w:val="002B0DCF"/>
    <w:rsid w:val="002B15B8"/>
    <w:rsid w:val="002B1AC6"/>
    <w:rsid w:val="002B26AA"/>
    <w:rsid w:val="002B2EA8"/>
    <w:rsid w:val="002B34A6"/>
    <w:rsid w:val="002B34DE"/>
    <w:rsid w:val="002B3BFD"/>
    <w:rsid w:val="002B3E70"/>
    <w:rsid w:val="002B433E"/>
    <w:rsid w:val="002B46C3"/>
    <w:rsid w:val="002B4863"/>
    <w:rsid w:val="002B4A31"/>
    <w:rsid w:val="002B4AB2"/>
    <w:rsid w:val="002B52FD"/>
    <w:rsid w:val="002B53BF"/>
    <w:rsid w:val="002B5898"/>
    <w:rsid w:val="002B592D"/>
    <w:rsid w:val="002B59A1"/>
    <w:rsid w:val="002B603C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EA7"/>
    <w:rsid w:val="002C034A"/>
    <w:rsid w:val="002C04D9"/>
    <w:rsid w:val="002C06F5"/>
    <w:rsid w:val="002C0CFF"/>
    <w:rsid w:val="002C114B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2E44"/>
    <w:rsid w:val="002C38C1"/>
    <w:rsid w:val="002C3959"/>
    <w:rsid w:val="002C3A89"/>
    <w:rsid w:val="002C3AF1"/>
    <w:rsid w:val="002C3B3C"/>
    <w:rsid w:val="002C3DAC"/>
    <w:rsid w:val="002C4511"/>
    <w:rsid w:val="002C4BEF"/>
    <w:rsid w:val="002C4C41"/>
    <w:rsid w:val="002C51B9"/>
    <w:rsid w:val="002C5449"/>
    <w:rsid w:val="002C5536"/>
    <w:rsid w:val="002C5EBF"/>
    <w:rsid w:val="002C6119"/>
    <w:rsid w:val="002C61F9"/>
    <w:rsid w:val="002C65F7"/>
    <w:rsid w:val="002C6FAA"/>
    <w:rsid w:val="002C720D"/>
    <w:rsid w:val="002C7344"/>
    <w:rsid w:val="002C7594"/>
    <w:rsid w:val="002C77B7"/>
    <w:rsid w:val="002C787A"/>
    <w:rsid w:val="002C7904"/>
    <w:rsid w:val="002C7BB2"/>
    <w:rsid w:val="002C7C4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07F"/>
    <w:rsid w:val="002D241E"/>
    <w:rsid w:val="002D2A9D"/>
    <w:rsid w:val="002D2D29"/>
    <w:rsid w:val="002D2F59"/>
    <w:rsid w:val="002D3549"/>
    <w:rsid w:val="002D35F8"/>
    <w:rsid w:val="002D3A7D"/>
    <w:rsid w:val="002D3C62"/>
    <w:rsid w:val="002D3D86"/>
    <w:rsid w:val="002D3F6D"/>
    <w:rsid w:val="002D41D1"/>
    <w:rsid w:val="002D456E"/>
    <w:rsid w:val="002D491A"/>
    <w:rsid w:val="002D4A85"/>
    <w:rsid w:val="002D4D12"/>
    <w:rsid w:val="002D4F12"/>
    <w:rsid w:val="002D4F72"/>
    <w:rsid w:val="002D5395"/>
    <w:rsid w:val="002D540A"/>
    <w:rsid w:val="002D5590"/>
    <w:rsid w:val="002D5622"/>
    <w:rsid w:val="002D583A"/>
    <w:rsid w:val="002D58A6"/>
    <w:rsid w:val="002D5A36"/>
    <w:rsid w:val="002D5C1F"/>
    <w:rsid w:val="002D5C3D"/>
    <w:rsid w:val="002D601B"/>
    <w:rsid w:val="002D62CA"/>
    <w:rsid w:val="002D63D8"/>
    <w:rsid w:val="002D64CE"/>
    <w:rsid w:val="002D679E"/>
    <w:rsid w:val="002D6F19"/>
    <w:rsid w:val="002D7647"/>
    <w:rsid w:val="002D7834"/>
    <w:rsid w:val="002D7E86"/>
    <w:rsid w:val="002E07A1"/>
    <w:rsid w:val="002E099F"/>
    <w:rsid w:val="002E0CB6"/>
    <w:rsid w:val="002E105B"/>
    <w:rsid w:val="002E11CA"/>
    <w:rsid w:val="002E1683"/>
    <w:rsid w:val="002E17D8"/>
    <w:rsid w:val="002E1E80"/>
    <w:rsid w:val="002E2963"/>
    <w:rsid w:val="002E2EE5"/>
    <w:rsid w:val="002E3089"/>
    <w:rsid w:val="002E3216"/>
    <w:rsid w:val="002E324C"/>
    <w:rsid w:val="002E32FC"/>
    <w:rsid w:val="002E33D1"/>
    <w:rsid w:val="002E3534"/>
    <w:rsid w:val="002E3661"/>
    <w:rsid w:val="002E371E"/>
    <w:rsid w:val="002E3C77"/>
    <w:rsid w:val="002E40FA"/>
    <w:rsid w:val="002E41EF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3AF"/>
    <w:rsid w:val="002E73B6"/>
    <w:rsid w:val="002E78F8"/>
    <w:rsid w:val="002E7A83"/>
    <w:rsid w:val="002E7C74"/>
    <w:rsid w:val="002E7E82"/>
    <w:rsid w:val="002F0875"/>
    <w:rsid w:val="002F0A58"/>
    <w:rsid w:val="002F1348"/>
    <w:rsid w:val="002F1949"/>
    <w:rsid w:val="002F19B1"/>
    <w:rsid w:val="002F1C46"/>
    <w:rsid w:val="002F20DC"/>
    <w:rsid w:val="002F243B"/>
    <w:rsid w:val="002F2AB9"/>
    <w:rsid w:val="002F2ADC"/>
    <w:rsid w:val="002F2B68"/>
    <w:rsid w:val="002F3329"/>
    <w:rsid w:val="002F3341"/>
    <w:rsid w:val="002F3692"/>
    <w:rsid w:val="002F3DDB"/>
    <w:rsid w:val="002F400D"/>
    <w:rsid w:val="002F4C28"/>
    <w:rsid w:val="002F5AE5"/>
    <w:rsid w:val="002F6079"/>
    <w:rsid w:val="002F67DB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A21"/>
    <w:rsid w:val="002F7D5B"/>
    <w:rsid w:val="0030074F"/>
    <w:rsid w:val="003008CC"/>
    <w:rsid w:val="00300AC3"/>
    <w:rsid w:val="00300ACF"/>
    <w:rsid w:val="00300D23"/>
    <w:rsid w:val="003010E8"/>
    <w:rsid w:val="00301955"/>
    <w:rsid w:val="00301B92"/>
    <w:rsid w:val="00301CDF"/>
    <w:rsid w:val="00301E3E"/>
    <w:rsid w:val="00302211"/>
    <w:rsid w:val="00302B57"/>
    <w:rsid w:val="00302ECB"/>
    <w:rsid w:val="00302F00"/>
    <w:rsid w:val="0030312E"/>
    <w:rsid w:val="003034E1"/>
    <w:rsid w:val="003039A3"/>
    <w:rsid w:val="0030407B"/>
    <w:rsid w:val="00304B34"/>
    <w:rsid w:val="00304DBE"/>
    <w:rsid w:val="0030520E"/>
    <w:rsid w:val="003052A4"/>
    <w:rsid w:val="003054D6"/>
    <w:rsid w:val="00305573"/>
    <w:rsid w:val="0030571B"/>
    <w:rsid w:val="003059DF"/>
    <w:rsid w:val="00305D2B"/>
    <w:rsid w:val="00305DEF"/>
    <w:rsid w:val="00305F1E"/>
    <w:rsid w:val="00306386"/>
    <w:rsid w:val="003066D4"/>
    <w:rsid w:val="003070ED"/>
    <w:rsid w:val="0030730D"/>
    <w:rsid w:val="003078BF"/>
    <w:rsid w:val="00307ADA"/>
    <w:rsid w:val="00307E80"/>
    <w:rsid w:val="00310131"/>
    <w:rsid w:val="00310718"/>
    <w:rsid w:val="00310740"/>
    <w:rsid w:val="00310795"/>
    <w:rsid w:val="003109C4"/>
    <w:rsid w:val="00310D53"/>
    <w:rsid w:val="00310FC3"/>
    <w:rsid w:val="00311133"/>
    <w:rsid w:val="003115CB"/>
    <w:rsid w:val="00311700"/>
    <w:rsid w:val="0031196A"/>
    <w:rsid w:val="00311F68"/>
    <w:rsid w:val="003123DA"/>
    <w:rsid w:val="00312505"/>
    <w:rsid w:val="003126EC"/>
    <w:rsid w:val="00312A4C"/>
    <w:rsid w:val="00312A5C"/>
    <w:rsid w:val="00312AA1"/>
    <w:rsid w:val="00312BFE"/>
    <w:rsid w:val="00312CD3"/>
    <w:rsid w:val="00313068"/>
    <w:rsid w:val="00313255"/>
    <w:rsid w:val="00313A5B"/>
    <w:rsid w:val="00313ACC"/>
    <w:rsid w:val="0031402A"/>
    <w:rsid w:val="003140BB"/>
    <w:rsid w:val="00314338"/>
    <w:rsid w:val="0031443C"/>
    <w:rsid w:val="0031447D"/>
    <w:rsid w:val="0031496B"/>
    <w:rsid w:val="00314A4E"/>
    <w:rsid w:val="0031504C"/>
    <w:rsid w:val="00315AC5"/>
    <w:rsid w:val="0031623A"/>
    <w:rsid w:val="0031635A"/>
    <w:rsid w:val="003169B6"/>
    <w:rsid w:val="00316B34"/>
    <w:rsid w:val="00316D4F"/>
    <w:rsid w:val="0031726C"/>
    <w:rsid w:val="00317336"/>
    <w:rsid w:val="003175A0"/>
    <w:rsid w:val="00317A6D"/>
    <w:rsid w:val="00317AA0"/>
    <w:rsid w:val="00317AD1"/>
    <w:rsid w:val="00317B37"/>
    <w:rsid w:val="00317B79"/>
    <w:rsid w:val="00320093"/>
    <w:rsid w:val="003201E0"/>
    <w:rsid w:val="003203E8"/>
    <w:rsid w:val="0032043D"/>
    <w:rsid w:val="0032044D"/>
    <w:rsid w:val="0032062E"/>
    <w:rsid w:val="0032085A"/>
    <w:rsid w:val="003208AB"/>
    <w:rsid w:val="00321033"/>
    <w:rsid w:val="00321A7D"/>
    <w:rsid w:val="00321AC4"/>
    <w:rsid w:val="00321D40"/>
    <w:rsid w:val="003224B0"/>
    <w:rsid w:val="00322B71"/>
    <w:rsid w:val="00322CE3"/>
    <w:rsid w:val="00322F6B"/>
    <w:rsid w:val="00323492"/>
    <w:rsid w:val="003239B9"/>
    <w:rsid w:val="00323A46"/>
    <w:rsid w:val="00323AF3"/>
    <w:rsid w:val="0032418B"/>
    <w:rsid w:val="0032451E"/>
    <w:rsid w:val="00324873"/>
    <w:rsid w:val="00324915"/>
    <w:rsid w:val="0032500E"/>
    <w:rsid w:val="00325AEA"/>
    <w:rsid w:val="00325AF5"/>
    <w:rsid w:val="00325DD9"/>
    <w:rsid w:val="00325EBB"/>
    <w:rsid w:val="00325FA3"/>
    <w:rsid w:val="003261EC"/>
    <w:rsid w:val="00326264"/>
    <w:rsid w:val="0032689A"/>
    <w:rsid w:val="003271CA"/>
    <w:rsid w:val="003273C9"/>
    <w:rsid w:val="003278EA"/>
    <w:rsid w:val="00327A24"/>
    <w:rsid w:val="00327BC4"/>
    <w:rsid w:val="00327DB1"/>
    <w:rsid w:val="003303CF"/>
    <w:rsid w:val="00330573"/>
    <w:rsid w:val="003305F7"/>
    <w:rsid w:val="00330643"/>
    <w:rsid w:val="00330681"/>
    <w:rsid w:val="00330AAD"/>
    <w:rsid w:val="00330CCB"/>
    <w:rsid w:val="00331078"/>
    <w:rsid w:val="00331294"/>
    <w:rsid w:val="0033163D"/>
    <w:rsid w:val="00331801"/>
    <w:rsid w:val="00331D4D"/>
    <w:rsid w:val="00331F7B"/>
    <w:rsid w:val="0033230C"/>
    <w:rsid w:val="00332B01"/>
    <w:rsid w:val="00333537"/>
    <w:rsid w:val="00333EC3"/>
    <w:rsid w:val="0033429D"/>
    <w:rsid w:val="00334457"/>
    <w:rsid w:val="003344AF"/>
    <w:rsid w:val="00334576"/>
    <w:rsid w:val="00334A58"/>
    <w:rsid w:val="00334B89"/>
    <w:rsid w:val="00334BBF"/>
    <w:rsid w:val="00334E7D"/>
    <w:rsid w:val="003350B8"/>
    <w:rsid w:val="0033536F"/>
    <w:rsid w:val="0033586E"/>
    <w:rsid w:val="00335E26"/>
    <w:rsid w:val="003363E1"/>
    <w:rsid w:val="0033679D"/>
    <w:rsid w:val="00336B1A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37FFE"/>
    <w:rsid w:val="003400EA"/>
    <w:rsid w:val="00340257"/>
    <w:rsid w:val="00340835"/>
    <w:rsid w:val="00340CED"/>
    <w:rsid w:val="00340FF9"/>
    <w:rsid w:val="003419E5"/>
    <w:rsid w:val="0034282A"/>
    <w:rsid w:val="00342BAA"/>
    <w:rsid w:val="00342BD6"/>
    <w:rsid w:val="00342CB4"/>
    <w:rsid w:val="00342E70"/>
    <w:rsid w:val="00342F3A"/>
    <w:rsid w:val="003432E3"/>
    <w:rsid w:val="003432F0"/>
    <w:rsid w:val="003434F7"/>
    <w:rsid w:val="003435A1"/>
    <w:rsid w:val="003437D7"/>
    <w:rsid w:val="00343996"/>
    <w:rsid w:val="00343B35"/>
    <w:rsid w:val="003443C0"/>
    <w:rsid w:val="003444CB"/>
    <w:rsid w:val="00344C31"/>
    <w:rsid w:val="0034516F"/>
    <w:rsid w:val="003456CC"/>
    <w:rsid w:val="00345E2B"/>
    <w:rsid w:val="00346014"/>
    <w:rsid w:val="00346475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A4E"/>
    <w:rsid w:val="00352C41"/>
    <w:rsid w:val="00352C5B"/>
    <w:rsid w:val="0035395F"/>
    <w:rsid w:val="00353A1D"/>
    <w:rsid w:val="00353BCC"/>
    <w:rsid w:val="00353D9F"/>
    <w:rsid w:val="00354A35"/>
    <w:rsid w:val="00354DEF"/>
    <w:rsid w:val="00354F34"/>
    <w:rsid w:val="003550B4"/>
    <w:rsid w:val="003552EA"/>
    <w:rsid w:val="003556E4"/>
    <w:rsid w:val="00355BDF"/>
    <w:rsid w:val="00355D49"/>
    <w:rsid w:val="0035623C"/>
    <w:rsid w:val="00356D19"/>
    <w:rsid w:val="0035749C"/>
    <w:rsid w:val="0035750A"/>
    <w:rsid w:val="00357720"/>
    <w:rsid w:val="00357776"/>
    <w:rsid w:val="0035789F"/>
    <w:rsid w:val="0035793F"/>
    <w:rsid w:val="003579A0"/>
    <w:rsid w:val="00357F3F"/>
    <w:rsid w:val="0036039D"/>
    <w:rsid w:val="003603D8"/>
    <w:rsid w:val="003608A7"/>
    <w:rsid w:val="00360978"/>
    <w:rsid w:val="00360988"/>
    <w:rsid w:val="00360A3E"/>
    <w:rsid w:val="00360A86"/>
    <w:rsid w:val="00360DFB"/>
    <w:rsid w:val="00361553"/>
    <w:rsid w:val="003618D8"/>
    <w:rsid w:val="003622D3"/>
    <w:rsid w:val="00362481"/>
    <w:rsid w:val="0036271F"/>
    <w:rsid w:val="0036296F"/>
    <w:rsid w:val="00362B0F"/>
    <w:rsid w:val="00362D68"/>
    <w:rsid w:val="00362E32"/>
    <w:rsid w:val="00363376"/>
    <w:rsid w:val="00363675"/>
    <w:rsid w:val="00363869"/>
    <w:rsid w:val="0036460B"/>
    <w:rsid w:val="0036468B"/>
    <w:rsid w:val="0036478D"/>
    <w:rsid w:val="003648DF"/>
    <w:rsid w:val="00364EEC"/>
    <w:rsid w:val="00365AA0"/>
    <w:rsid w:val="00365C79"/>
    <w:rsid w:val="00366700"/>
    <w:rsid w:val="00366CBA"/>
    <w:rsid w:val="00367128"/>
    <w:rsid w:val="003672E0"/>
    <w:rsid w:val="0036730C"/>
    <w:rsid w:val="003673A1"/>
    <w:rsid w:val="00370080"/>
    <w:rsid w:val="003702F6"/>
    <w:rsid w:val="00370302"/>
    <w:rsid w:val="00370406"/>
    <w:rsid w:val="00370769"/>
    <w:rsid w:val="00370DBB"/>
    <w:rsid w:val="00371B01"/>
    <w:rsid w:val="00372259"/>
    <w:rsid w:val="003722E0"/>
    <w:rsid w:val="00372960"/>
    <w:rsid w:val="003734FF"/>
    <w:rsid w:val="0037408E"/>
    <w:rsid w:val="00374178"/>
    <w:rsid w:val="0037448F"/>
    <w:rsid w:val="00374771"/>
    <w:rsid w:val="003747DF"/>
    <w:rsid w:val="00374F45"/>
    <w:rsid w:val="003750B8"/>
    <w:rsid w:val="00375287"/>
    <w:rsid w:val="0037537B"/>
    <w:rsid w:val="0037543A"/>
    <w:rsid w:val="00375481"/>
    <w:rsid w:val="0037563C"/>
    <w:rsid w:val="00375934"/>
    <w:rsid w:val="00375A14"/>
    <w:rsid w:val="00375A26"/>
    <w:rsid w:val="00375CAE"/>
    <w:rsid w:val="0037601F"/>
    <w:rsid w:val="003760C8"/>
    <w:rsid w:val="003763FF"/>
    <w:rsid w:val="00376BFD"/>
    <w:rsid w:val="00376EA6"/>
    <w:rsid w:val="0037728B"/>
    <w:rsid w:val="003776F1"/>
    <w:rsid w:val="00377730"/>
    <w:rsid w:val="0037778F"/>
    <w:rsid w:val="003778D9"/>
    <w:rsid w:val="003802D6"/>
    <w:rsid w:val="0038030E"/>
    <w:rsid w:val="00380682"/>
    <w:rsid w:val="00380744"/>
    <w:rsid w:val="003808A6"/>
    <w:rsid w:val="003809FF"/>
    <w:rsid w:val="00381549"/>
    <w:rsid w:val="003817E5"/>
    <w:rsid w:val="00381871"/>
    <w:rsid w:val="00381A47"/>
    <w:rsid w:val="00381D23"/>
    <w:rsid w:val="00381D86"/>
    <w:rsid w:val="003827FA"/>
    <w:rsid w:val="003832F0"/>
    <w:rsid w:val="003834AE"/>
    <w:rsid w:val="0038377F"/>
    <w:rsid w:val="003838A8"/>
    <w:rsid w:val="00383E8F"/>
    <w:rsid w:val="003843E1"/>
    <w:rsid w:val="003845EF"/>
    <w:rsid w:val="0038479F"/>
    <w:rsid w:val="00384963"/>
    <w:rsid w:val="00384965"/>
    <w:rsid w:val="00384976"/>
    <w:rsid w:val="00384ACD"/>
    <w:rsid w:val="00384C56"/>
    <w:rsid w:val="003852CB"/>
    <w:rsid w:val="00385B5B"/>
    <w:rsid w:val="0038654D"/>
    <w:rsid w:val="003865ED"/>
    <w:rsid w:val="00386699"/>
    <w:rsid w:val="00387331"/>
    <w:rsid w:val="00387389"/>
    <w:rsid w:val="00387615"/>
    <w:rsid w:val="00387E93"/>
    <w:rsid w:val="003906C0"/>
    <w:rsid w:val="00390C40"/>
    <w:rsid w:val="00390DD7"/>
    <w:rsid w:val="003915FC"/>
    <w:rsid w:val="00391722"/>
    <w:rsid w:val="0039184C"/>
    <w:rsid w:val="00391B1C"/>
    <w:rsid w:val="00391E30"/>
    <w:rsid w:val="0039207A"/>
    <w:rsid w:val="00392433"/>
    <w:rsid w:val="00392486"/>
    <w:rsid w:val="00392529"/>
    <w:rsid w:val="00392AA6"/>
    <w:rsid w:val="00392AB1"/>
    <w:rsid w:val="00392BEA"/>
    <w:rsid w:val="00392D3E"/>
    <w:rsid w:val="00392F4E"/>
    <w:rsid w:val="00393233"/>
    <w:rsid w:val="00393F80"/>
    <w:rsid w:val="003945F2"/>
    <w:rsid w:val="0039490E"/>
    <w:rsid w:val="00394A18"/>
    <w:rsid w:val="003950EF"/>
    <w:rsid w:val="003952C0"/>
    <w:rsid w:val="0039615F"/>
    <w:rsid w:val="003967D5"/>
    <w:rsid w:val="00396914"/>
    <w:rsid w:val="0039713C"/>
    <w:rsid w:val="003971E9"/>
    <w:rsid w:val="00397236"/>
    <w:rsid w:val="003976CA"/>
    <w:rsid w:val="003979F5"/>
    <w:rsid w:val="003A0133"/>
    <w:rsid w:val="003A03C9"/>
    <w:rsid w:val="003A0587"/>
    <w:rsid w:val="003A0637"/>
    <w:rsid w:val="003A0A9F"/>
    <w:rsid w:val="003A0DB5"/>
    <w:rsid w:val="003A163D"/>
    <w:rsid w:val="003A184B"/>
    <w:rsid w:val="003A19C5"/>
    <w:rsid w:val="003A1E3B"/>
    <w:rsid w:val="003A1F2D"/>
    <w:rsid w:val="003A2004"/>
    <w:rsid w:val="003A209A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C02"/>
    <w:rsid w:val="003A5DF3"/>
    <w:rsid w:val="003A5F58"/>
    <w:rsid w:val="003A668E"/>
    <w:rsid w:val="003A67A9"/>
    <w:rsid w:val="003A6FA7"/>
    <w:rsid w:val="003A715D"/>
    <w:rsid w:val="003A7677"/>
    <w:rsid w:val="003A7A3B"/>
    <w:rsid w:val="003B010E"/>
    <w:rsid w:val="003B0378"/>
    <w:rsid w:val="003B0855"/>
    <w:rsid w:val="003B0874"/>
    <w:rsid w:val="003B09E8"/>
    <w:rsid w:val="003B12D6"/>
    <w:rsid w:val="003B1575"/>
    <w:rsid w:val="003B173C"/>
    <w:rsid w:val="003B1756"/>
    <w:rsid w:val="003B217D"/>
    <w:rsid w:val="003B22BB"/>
    <w:rsid w:val="003B24EB"/>
    <w:rsid w:val="003B26B6"/>
    <w:rsid w:val="003B2860"/>
    <w:rsid w:val="003B2D48"/>
    <w:rsid w:val="003B3076"/>
    <w:rsid w:val="003B3153"/>
    <w:rsid w:val="003B3897"/>
    <w:rsid w:val="003B3E6C"/>
    <w:rsid w:val="003B4288"/>
    <w:rsid w:val="003B45AB"/>
    <w:rsid w:val="003B47B7"/>
    <w:rsid w:val="003B4A71"/>
    <w:rsid w:val="003B5223"/>
    <w:rsid w:val="003B589E"/>
    <w:rsid w:val="003B5BBB"/>
    <w:rsid w:val="003B5C48"/>
    <w:rsid w:val="003B5C72"/>
    <w:rsid w:val="003B5D20"/>
    <w:rsid w:val="003B623D"/>
    <w:rsid w:val="003B62D1"/>
    <w:rsid w:val="003B7281"/>
    <w:rsid w:val="003B785C"/>
    <w:rsid w:val="003B7DB4"/>
    <w:rsid w:val="003C0CAB"/>
    <w:rsid w:val="003C1098"/>
    <w:rsid w:val="003C1254"/>
    <w:rsid w:val="003C126E"/>
    <w:rsid w:val="003C14C8"/>
    <w:rsid w:val="003C160D"/>
    <w:rsid w:val="003C2436"/>
    <w:rsid w:val="003C26B8"/>
    <w:rsid w:val="003C274C"/>
    <w:rsid w:val="003C2E47"/>
    <w:rsid w:val="003C3005"/>
    <w:rsid w:val="003C3104"/>
    <w:rsid w:val="003C31DF"/>
    <w:rsid w:val="003C32C1"/>
    <w:rsid w:val="003C32DB"/>
    <w:rsid w:val="003C3446"/>
    <w:rsid w:val="003C3735"/>
    <w:rsid w:val="003C4AC5"/>
    <w:rsid w:val="003C4AE4"/>
    <w:rsid w:val="003C4E8A"/>
    <w:rsid w:val="003C4F63"/>
    <w:rsid w:val="003C5101"/>
    <w:rsid w:val="003C551C"/>
    <w:rsid w:val="003C580E"/>
    <w:rsid w:val="003C5975"/>
    <w:rsid w:val="003C5F05"/>
    <w:rsid w:val="003C6256"/>
    <w:rsid w:val="003C6497"/>
    <w:rsid w:val="003C6568"/>
    <w:rsid w:val="003C66EF"/>
    <w:rsid w:val="003C6DBA"/>
    <w:rsid w:val="003C6F29"/>
    <w:rsid w:val="003C7276"/>
    <w:rsid w:val="003C7466"/>
    <w:rsid w:val="003C7F03"/>
    <w:rsid w:val="003C7FC4"/>
    <w:rsid w:val="003D02DF"/>
    <w:rsid w:val="003D0525"/>
    <w:rsid w:val="003D0715"/>
    <w:rsid w:val="003D0886"/>
    <w:rsid w:val="003D0BAC"/>
    <w:rsid w:val="003D0E34"/>
    <w:rsid w:val="003D11FB"/>
    <w:rsid w:val="003D16FC"/>
    <w:rsid w:val="003D1DD5"/>
    <w:rsid w:val="003D1F9F"/>
    <w:rsid w:val="003D201F"/>
    <w:rsid w:val="003D210E"/>
    <w:rsid w:val="003D2170"/>
    <w:rsid w:val="003D23F9"/>
    <w:rsid w:val="003D265C"/>
    <w:rsid w:val="003D2678"/>
    <w:rsid w:val="003D26AE"/>
    <w:rsid w:val="003D2B4E"/>
    <w:rsid w:val="003D2CBF"/>
    <w:rsid w:val="003D2D2D"/>
    <w:rsid w:val="003D2D3C"/>
    <w:rsid w:val="003D2D8B"/>
    <w:rsid w:val="003D3146"/>
    <w:rsid w:val="003D3B27"/>
    <w:rsid w:val="003D3B32"/>
    <w:rsid w:val="003D412C"/>
    <w:rsid w:val="003D4256"/>
    <w:rsid w:val="003D4323"/>
    <w:rsid w:val="003D4580"/>
    <w:rsid w:val="003D4943"/>
    <w:rsid w:val="003D496B"/>
    <w:rsid w:val="003D4EAD"/>
    <w:rsid w:val="003D52FF"/>
    <w:rsid w:val="003D580C"/>
    <w:rsid w:val="003D5C93"/>
    <w:rsid w:val="003D5EB0"/>
    <w:rsid w:val="003D6B62"/>
    <w:rsid w:val="003D6C23"/>
    <w:rsid w:val="003D70DD"/>
    <w:rsid w:val="003D7658"/>
    <w:rsid w:val="003D7760"/>
    <w:rsid w:val="003D7CAC"/>
    <w:rsid w:val="003D7F12"/>
    <w:rsid w:val="003E0136"/>
    <w:rsid w:val="003E0156"/>
    <w:rsid w:val="003E026E"/>
    <w:rsid w:val="003E0537"/>
    <w:rsid w:val="003E0650"/>
    <w:rsid w:val="003E0935"/>
    <w:rsid w:val="003E0AED"/>
    <w:rsid w:val="003E0C3B"/>
    <w:rsid w:val="003E131A"/>
    <w:rsid w:val="003E132E"/>
    <w:rsid w:val="003E17A4"/>
    <w:rsid w:val="003E182A"/>
    <w:rsid w:val="003E1B20"/>
    <w:rsid w:val="003E1C86"/>
    <w:rsid w:val="003E1D05"/>
    <w:rsid w:val="003E1EF2"/>
    <w:rsid w:val="003E1F51"/>
    <w:rsid w:val="003E20D6"/>
    <w:rsid w:val="003E2655"/>
    <w:rsid w:val="003E2907"/>
    <w:rsid w:val="003E2CD9"/>
    <w:rsid w:val="003E2E82"/>
    <w:rsid w:val="003E303B"/>
    <w:rsid w:val="003E324B"/>
    <w:rsid w:val="003E35D5"/>
    <w:rsid w:val="003E3B9D"/>
    <w:rsid w:val="003E3E30"/>
    <w:rsid w:val="003E40DB"/>
    <w:rsid w:val="003E40ED"/>
    <w:rsid w:val="003E4464"/>
    <w:rsid w:val="003E44D9"/>
    <w:rsid w:val="003E4821"/>
    <w:rsid w:val="003E4967"/>
    <w:rsid w:val="003E4AF8"/>
    <w:rsid w:val="003E4D1F"/>
    <w:rsid w:val="003E4E25"/>
    <w:rsid w:val="003E521C"/>
    <w:rsid w:val="003E5283"/>
    <w:rsid w:val="003E5B20"/>
    <w:rsid w:val="003E5B83"/>
    <w:rsid w:val="003E5C9E"/>
    <w:rsid w:val="003E5E6D"/>
    <w:rsid w:val="003E5E87"/>
    <w:rsid w:val="003E6101"/>
    <w:rsid w:val="003E613C"/>
    <w:rsid w:val="003E6185"/>
    <w:rsid w:val="003E6413"/>
    <w:rsid w:val="003E6530"/>
    <w:rsid w:val="003E66F9"/>
    <w:rsid w:val="003E67D8"/>
    <w:rsid w:val="003E6923"/>
    <w:rsid w:val="003E6B67"/>
    <w:rsid w:val="003E6CAD"/>
    <w:rsid w:val="003E6FD1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4"/>
    <w:rsid w:val="003F0A62"/>
    <w:rsid w:val="003F0C63"/>
    <w:rsid w:val="003F0E87"/>
    <w:rsid w:val="003F14C3"/>
    <w:rsid w:val="003F1A3D"/>
    <w:rsid w:val="003F1AC0"/>
    <w:rsid w:val="003F1B0B"/>
    <w:rsid w:val="003F1B1C"/>
    <w:rsid w:val="003F1D88"/>
    <w:rsid w:val="003F1F0E"/>
    <w:rsid w:val="003F21A2"/>
    <w:rsid w:val="003F23E6"/>
    <w:rsid w:val="003F2C60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48E"/>
    <w:rsid w:val="003F55FC"/>
    <w:rsid w:val="003F5B20"/>
    <w:rsid w:val="003F5C2B"/>
    <w:rsid w:val="003F5F58"/>
    <w:rsid w:val="003F6549"/>
    <w:rsid w:val="003F68BD"/>
    <w:rsid w:val="003F68D0"/>
    <w:rsid w:val="003F6A94"/>
    <w:rsid w:val="003F746B"/>
    <w:rsid w:val="003F7968"/>
    <w:rsid w:val="003F7ABD"/>
    <w:rsid w:val="003F7B8F"/>
    <w:rsid w:val="003F7CF5"/>
    <w:rsid w:val="0040045D"/>
    <w:rsid w:val="00400DCE"/>
    <w:rsid w:val="00400ED0"/>
    <w:rsid w:val="004013C6"/>
    <w:rsid w:val="00401901"/>
    <w:rsid w:val="00401CDE"/>
    <w:rsid w:val="00401E53"/>
    <w:rsid w:val="0040200E"/>
    <w:rsid w:val="004024DE"/>
    <w:rsid w:val="00402927"/>
    <w:rsid w:val="00402A08"/>
    <w:rsid w:val="00402BA6"/>
    <w:rsid w:val="00402D08"/>
    <w:rsid w:val="00402F4C"/>
    <w:rsid w:val="0040300E"/>
    <w:rsid w:val="00403598"/>
    <w:rsid w:val="00403746"/>
    <w:rsid w:val="004039CF"/>
    <w:rsid w:val="00403A2A"/>
    <w:rsid w:val="00403BE4"/>
    <w:rsid w:val="00404249"/>
    <w:rsid w:val="004042AF"/>
    <w:rsid w:val="004043D3"/>
    <w:rsid w:val="004047CF"/>
    <w:rsid w:val="00404E17"/>
    <w:rsid w:val="00404F45"/>
    <w:rsid w:val="00404F53"/>
    <w:rsid w:val="004050B9"/>
    <w:rsid w:val="0040511A"/>
    <w:rsid w:val="0040512D"/>
    <w:rsid w:val="00405E4C"/>
    <w:rsid w:val="00405E75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E49"/>
    <w:rsid w:val="004100F5"/>
    <w:rsid w:val="00410638"/>
    <w:rsid w:val="00410A47"/>
    <w:rsid w:val="00410C88"/>
    <w:rsid w:val="004112E0"/>
    <w:rsid w:val="00411584"/>
    <w:rsid w:val="00411771"/>
    <w:rsid w:val="00411A45"/>
    <w:rsid w:val="00411AD0"/>
    <w:rsid w:val="00411F8F"/>
    <w:rsid w:val="004120AB"/>
    <w:rsid w:val="00412838"/>
    <w:rsid w:val="00412A5A"/>
    <w:rsid w:val="00412A6A"/>
    <w:rsid w:val="00412B62"/>
    <w:rsid w:val="00412B82"/>
    <w:rsid w:val="004130B3"/>
    <w:rsid w:val="00413556"/>
    <w:rsid w:val="00413ABF"/>
    <w:rsid w:val="004148B6"/>
    <w:rsid w:val="00414A79"/>
    <w:rsid w:val="00414FDE"/>
    <w:rsid w:val="0041531C"/>
    <w:rsid w:val="0041532F"/>
    <w:rsid w:val="004153DC"/>
    <w:rsid w:val="0041587F"/>
    <w:rsid w:val="00415CAE"/>
    <w:rsid w:val="00415DF5"/>
    <w:rsid w:val="00415E5D"/>
    <w:rsid w:val="00415F2D"/>
    <w:rsid w:val="00416088"/>
    <w:rsid w:val="0041612F"/>
    <w:rsid w:val="0041616E"/>
    <w:rsid w:val="0041635F"/>
    <w:rsid w:val="00416A86"/>
    <w:rsid w:val="00416AF8"/>
    <w:rsid w:val="00416DEF"/>
    <w:rsid w:val="00416FC8"/>
    <w:rsid w:val="004170F9"/>
    <w:rsid w:val="00417258"/>
    <w:rsid w:val="00417290"/>
    <w:rsid w:val="004172D4"/>
    <w:rsid w:val="004172F1"/>
    <w:rsid w:val="00417909"/>
    <w:rsid w:val="00417F39"/>
    <w:rsid w:val="004200F7"/>
    <w:rsid w:val="004202DF"/>
    <w:rsid w:val="00420614"/>
    <w:rsid w:val="00420677"/>
    <w:rsid w:val="00420694"/>
    <w:rsid w:val="004206DA"/>
    <w:rsid w:val="00420A1E"/>
    <w:rsid w:val="00420C65"/>
    <w:rsid w:val="00421409"/>
    <w:rsid w:val="00421501"/>
    <w:rsid w:val="00421740"/>
    <w:rsid w:val="0042198A"/>
    <w:rsid w:val="00421A2A"/>
    <w:rsid w:val="00421CDC"/>
    <w:rsid w:val="00421FBF"/>
    <w:rsid w:val="00421FF8"/>
    <w:rsid w:val="0042210D"/>
    <w:rsid w:val="00422C24"/>
    <w:rsid w:val="00423735"/>
    <w:rsid w:val="00423BAE"/>
    <w:rsid w:val="00424202"/>
    <w:rsid w:val="004242C8"/>
    <w:rsid w:val="004242E6"/>
    <w:rsid w:val="00424603"/>
    <w:rsid w:val="004247E5"/>
    <w:rsid w:val="0042486F"/>
    <w:rsid w:val="00424CD8"/>
    <w:rsid w:val="00424E9E"/>
    <w:rsid w:val="00424F5B"/>
    <w:rsid w:val="0042515A"/>
    <w:rsid w:val="00425185"/>
    <w:rsid w:val="00425693"/>
    <w:rsid w:val="00425747"/>
    <w:rsid w:val="004257C1"/>
    <w:rsid w:val="00425986"/>
    <w:rsid w:val="00426400"/>
    <w:rsid w:val="004268A4"/>
    <w:rsid w:val="00427AB9"/>
    <w:rsid w:val="00427D96"/>
    <w:rsid w:val="004301CD"/>
    <w:rsid w:val="004302B9"/>
    <w:rsid w:val="0043110D"/>
    <w:rsid w:val="0043110E"/>
    <w:rsid w:val="00431B75"/>
    <w:rsid w:val="00431B8F"/>
    <w:rsid w:val="00431F7B"/>
    <w:rsid w:val="004320F4"/>
    <w:rsid w:val="004322D8"/>
    <w:rsid w:val="00432437"/>
    <w:rsid w:val="0043260A"/>
    <w:rsid w:val="00432803"/>
    <w:rsid w:val="00433026"/>
    <w:rsid w:val="004332F4"/>
    <w:rsid w:val="00433383"/>
    <w:rsid w:val="00433836"/>
    <w:rsid w:val="00433A5F"/>
    <w:rsid w:val="00433B57"/>
    <w:rsid w:val="004340B7"/>
    <w:rsid w:val="00434232"/>
    <w:rsid w:val="00434642"/>
    <w:rsid w:val="00434728"/>
    <w:rsid w:val="00434798"/>
    <w:rsid w:val="0043493E"/>
    <w:rsid w:val="00434A7D"/>
    <w:rsid w:val="00434A8F"/>
    <w:rsid w:val="00434F72"/>
    <w:rsid w:val="00434F9F"/>
    <w:rsid w:val="00435637"/>
    <w:rsid w:val="00435A1C"/>
    <w:rsid w:val="004361FA"/>
    <w:rsid w:val="004369C7"/>
    <w:rsid w:val="00436A7E"/>
    <w:rsid w:val="00436FCD"/>
    <w:rsid w:val="00436FDA"/>
    <w:rsid w:val="00437436"/>
    <w:rsid w:val="004376A5"/>
    <w:rsid w:val="00437F3E"/>
    <w:rsid w:val="0044051E"/>
    <w:rsid w:val="004405A2"/>
    <w:rsid w:val="00441605"/>
    <w:rsid w:val="00441A2F"/>
    <w:rsid w:val="00441D55"/>
    <w:rsid w:val="00441EEE"/>
    <w:rsid w:val="004421A0"/>
    <w:rsid w:val="004429AC"/>
    <w:rsid w:val="00443104"/>
    <w:rsid w:val="0044312A"/>
    <w:rsid w:val="00443895"/>
    <w:rsid w:val="00443D1F"/>
    <w:rsid w:val="00444A74"/>
    <w:rsid w:val="00444AD7"/>
    <w:rsid w:val="00445248"/>
    <w:rsid w:val="004456AD"/>
    <w:rsid w:val="004458DD"/>
    <w:rsid w:val="0044594D"/>
    <w:rsid w:val="004459C9"/>
    <w:rsid w:val="00446256"/>
    <w:rsid w:val="00446D59"/>
    <w:rsid w:val="0044784F"/>
    <w:rsid w:val="00447C1E"/>
    <w:rsid w:val="00450451"/>
    <w:rsid w:val="00450773"/>
    <w:rsid w:val="004508B9"/>
    <w:rsid w:val="00450A8A"/>
    <w:rsid w:val="00450DA3"/>
    <w:rsid w:val="00450E59"/>
    <w:rsid w:val="004510C2"/>
    <w:rsid w:val="004511F9"/>
    <w:rsid w:val="0045189E"/>
    <w:rsid w:val="00452260"/>
    <w:rsid w:val="00452A04"/>
    <w:rsid w:val="00452ADA"/>
    <w:rsid w:val="00453C1C"/>
    <w:rsid w:val="00454067"/>
    <w:rsid w:val="004540EC"/>
    <w:rsid w:val="004541F3"/>
    <w:rsid w:val="00454ABB"/>
    <w:rsid w:val="00454CB5"/>
    <w:rsid w:val="00454D95"/>
    <w:rsid w:val="00454FB4"/>
    <w:rsid w:val="00454FD9"/>
    <w:rsid w:val="00455046"/>
    <w:rsid w:val="004552CD"/>
    <w:rsid w:val="0045596C"/>
    <w:rsid w:val="00455BFA"/>
    <w:rsid w:val="00455E78"/>
    <w:rsid w:val="0045670C"/>
    <w:rsid w:val="004569DD"/>
    <w:rsid w:val="00456DCF"/>
    <w:rsid w:val="0045702F"/>
    <w:rsid w:val="004578D1"/>
    <w:rsid w:val="00457B1D"/>
    <w:rsid w:val="00457CA8"/>
    <w:rsid w:val="00457D22"/>
    <w:rsid w:val="004601A9"/>
    <w:rsid w:val="00460863"/>
    <w:rsid w:val="00461080"/>
    <w:rsid w:val="00461677"/>
    <w:rsid w:val="0046168F"/>
    <w:rsid w:val="004619D7"/>
    <w:rsid w:val="00461C54"/>
    <w:rsid w:val="00462388"/>
    <w:rsid w:val="0046269A"/>
    <w:rsid w:val="004627AE"/>
    <w:rsid w:val="004629BE"/>
    <w:rsid w:val="00462AEB"/>
    <w:rsid w:val="00463848"/>
    <w:rsid w:val="00463E58"/>
    <w:rsid w:val="00464044"/>
    <w:rsid w:val="0046409D"/>
    <w:rsid w:val="00464210"/>
    <w:rsid w:val="0046430E"/>
    <w:rsid w:val="004649AC"/>
    <w:rsid w:val="00464B35"/>
    <w:rsid w:val="00464C13"/>
    <w:rsid w:val="00464D1C"/>
    <w:rsid w:val="004655B9"/>
    <w:rsid w:val="0046575C"/>
    <w:rsid w:val="0046584F"/>
    <w:rsid w:val="00465C10"/>
    <w:rsid w:val="00465C15"/>
    <w:rsid w:val="00465CD5"/>
    <w:rsid w:val="00465F50"/>
    <w:rsid w:val="00465F93"/>
    <w:rsid w:val="0046684C"/>
    <w:rsid w:val="00467443"/>
    <w:rsid w:val="00467850"/>
    <w:rsid w:val="0046791C"/>
    <w:rsid w:val="00467C0D"/>
    <w:rsid w:val="00467CF7"/>
    <w:rsid w:val="0046AA65"/>
    <w:rsid w:val="00470709"/>
    <w:rsid w:val="00470B99"/>
    <w:rsid w:val="00470EEB"/>
    <w:rsid w:val="0047105E"/>
    <w:rsid w:val="00471BDA"/>
    <w:rsid w:val="00471C32"/>
    <w:rsid w:val="00472021"/>
    <w:rsid w:val="0047219B"/>
    <w:rsid w:val="0047255B"/>
    <w:rsid w:val="00472A8E"/>
    <w:rsid w:val="00472AFE"/>
    <w:rsid w:val="00472B48"/>
    <w:rsid w:val="0047311F"/>
    <w:rsid w:val="0047317E"/>
    <w:rsid w:val="00473BFA"/>
    <w:rsid w:val="00473C95"/>
    <w:rsid w:val="00474A5B"/>
    <w:rsid w:val="00474A6C"/>
    <w:rsid w:val="00474C03"/>
    <w:rsid w:val="00475615"/>
    <w:rsid w:val="0047570B"/>
    <w:rsid w:val="00475AED"/>
    <w:rsid w:val="00476635"/>
    <w:rsid w:val="00476975"/>
    <w:rsid w:val="00476ADC"/>
    <w:rsid w:val="004770C3"/>
    <w:rsid w:val="0047725E"/>
    <w:rsid w:val="004773E1"/>
    <w:rsid w:val="004778A4"/>
    <w:rsid w:val="00477A00"/>
    <w:rsid w:val="00477BDE"/>
    <w:rsid w:val="00477CB5"/>
    <w:rsid w:val="00477D59"/>
    <w:rsid w:val="00477E3C"/>
    <w:rsid w:val="00480137"/>
    <w:rsid w:val="00480478"/>
    <w:rsid w:val="004806C4"/>
    <w:rsid w:val="004808BB"/>
    <w:rsid w:val="00480966"/>
    <w:rsid w:val="0048098F"/>
    <w:rsid w:val="004813EC"/>
    <w:rsid w:val="00481682"/>
    <w:rsid w:val="00481EA8"/>
    <w:rsid w:val="004822FD"/>
    <w:rsid w:val="004824B1"/>
    <w:rsid w:val="004824E7"/>
    <w:rsid w:val="0048276D"/>
    <w:rsid w:val="00482A4B"/>
    <w:rsid w:val="00482F60"/>
    <w:rsid w:val="0048335C"/>
    <w:rsid w:val="00483608"/>
    <w:rsid w:val="00483858"/>
    <w:rsid w:val="00484081"/>
    <w:rsid w:val="004841CC"/>
    <w:rsid w:val="00484407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304"/>
    <w:rsid w:val="00486381"/>
    <w:rsid w:val="004864FB"/>
    <w:rsid w:val="00486E48"/>
    <w:rsid w:val="004872C4"/>
    <w:rsid w:val="004874DB"/>
    <w:rsid w:val="00487604"/>
    <w:rsid w:val="0048779B"/>
    <w:rsid w:val="00487B01"/>
    <w:rsid w:val="00487D70"/>
    <w:rsid w:val="004901BD"/>
    <w:rsid w:val="004904DE"/>
    <w:rsid w:val="00490561"/>
    <w:rsid w:val="00490B98"/>
    <w:rsid w:val="00490E17"/>
    <w:rsid w:val="00490F3F"/>
    <w:rsid w:val="0049110A"/>
    <w:rsid w:val="004913B3"/>
    <w:rsid w:val="0049163E"/>
    <w:rsid w:val="0049181F"/>
    <w:rsid w:val="00491843"/>
    <w:rsid w:val="00491BF2"/>
    <w:rsid w:val="00491DA3"/>
    <w:rsid w:val="00492157"/>
    <w:rsid w:val="0049278D"/>
    <w:rsid w:val="004927D0"/>
    <w:rsid w:val="00492BBC"/>
    <w:rsid w:val="00492E3B"/>
    <w:rsid w:val="00492EFE"/>
    <w:rsid w:val="0049404E"/>
    <w:rsid w:val="004945AD"/>
    <w:rsid w:val="0049491D"/>
    <w:rsid w:val="00494B03"/>
    <w:rsid w:val="00494D9E"/>
    <w:rsid w:val="00495026"/>
    <w:rsid w:val="0049529F"/>
    <w:rsid w:val="00495333"/>
    <w:rsid w:val="00495523"/>
    <w:rsid w:val="0049572D"/>
    <w:rsid w:val="00495985"/>
    <w:rsid w:val="00495BF4"/>
    <w:rsid w:val="00495E0E"/>
    <w:rsid w:val="00496124"/>
    <w:rsid w:val="00496555"/>
    <w:rsid w:val="00496BED"/>
    <w:rsid w:val="00496D78"/>
    <w:rsid w:val="0049704C"/>
    <w:rsid w:val="004972BE"/>
    <w:rsid w:val="004973CD"/>
    <w:rsid w:val="00497741"/>
    <w:rsid w:val="00497787"/>
    <w:rsid w:val="00497A64"/>
    <w:rsid w:val="00497D33"/>
    <w:rsid w:val="004A01B8"/>
    <w:rsid w:val="004A04AA"/>
    <w:rsid w:val="004A087C"/>
    <w:rsid w:val="004A1009"/>
    <w:rsid w:val="004A181D"/>
    <w:rsid w:val="004A1B8B"/>
    <w:rsid w:val="004A1FAC"/>
    <w:rsid w:val="004A23BB"/>
    <w:rsid w:val="004A2AF8"/>
    <w:rsid w:val="004A2BAD"/>
    <w:rsid w:val="004A2CD2"/>
    <w:rsid w:val="004A325F"/>
    <w:rsid w:val="004A32B1"/>
    <w:rsid w:val="004A36D8"/>
    <w:rsid w:val="004A380B"/>
    <w:rsid w:val="004A3B20"/>
    <w:rsid w:val="004A4760"/>
    <w:rsid w:val="004A47B1"/>
    <w:rsid w:val="004A52EC"/>
    <w:rsid w:val="004A550F"/>
    <w:rsid w:val="004A5D6F"/>
    <w:rsid w:val="004A60FF"/>
    <w:rsid w:val="004A616D"/>
    <w:rsid w:val="004A6408"/>
    <w:rsid w:val="004A6695"/>
    <w:rsid w:val="004A750E"/>
    <w:rsid w:val="004A75D9"/>
    <w:rsid w:val="004A7AB0"/>
    <w:rsid w:val="004A7FE1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2F"/>
    <w:rsid w:val="004B1475"/>
    <w:rsid w:val="004B17B3"/>
    <w:rsid w:val="004B191C"/>
    <w:rsid w:val="004B198A"/>
    <w:rsid w:val="004B1B70"/>
    <w:rsid w:val="004B1EF0"/>
    <w:rsid w:val="004B240D"/>
    <w:rsid w:val="004B2E28"/>
    <w:rsid w:val="004B306A"/>
    <w:rsid w:val="004B3313"/>
    <w:rsid w:val="004B3695"/>
    <w:rsid w:val="004B392E"/>
    <w:rsid w:val="004B3C88"/>
    <w:rsid w:val="004B3E5C"/>
    <w:rsid w:val="004B3EC3"/>
    <w:rsid w:val="004B44AA"/>
    <w:rsid w:val="004B44FA"/>
    <w:rsid w:val="004B4734"/>
    <w:rsid w:val="004B5538"/>
    <w:rsid w:val="004B553D"/>
    <w:rsid w:val="004B593C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C1F"/>
    <w:rsid w:val="004C0F9E"/>
    <w:rsid w:val="004C0FE2"/>
    <w:rsid w:val="004C11E6"/>
    <w:rsid w:val="004C15EA"/>
    <w:rsid w:val="004C17E6"/>
    <w:rsid w:val="004C1B58"/>
    <w:rsid w:val="004C1C67"/>
    <w:rsid w:val="004C1F8A"/>
    <w:rsid w:val="004C2000"/>
    <w:rsid w:val="004C2387"/>
    <w:rsid w:val="004C244B"/>
    <w:rsid w:val="004C26C6"/>
    <w:rsid w:val="004C27C6"/>
    <w:rsid w:val="004C284A"/>
    <w:rsid w:val="004C285E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4032"/>
    <w:rsid w:val="004C418F"/>
    <w:rsid w:val="004C4258"/>
    <w:rsid w:val="004C47A8"/>
    <w:rsid w:val="004C4B10"/>
    <w:rsid w:val="004C4E76"/>
    <w:rsid w:val="004C52EE"/>
    <w:rsid w:val="004C53D7"/>
    <w:rsid w:val="004C546B"/>
    <w:rsid w:val="004C5B31"/>
    <w:rsid w:val="004C679A"/>
    <w:rsid w:val="004C6D7E"/>
    <w:rsid w:val="004C70F6"/>
    <w:rsid w:val="004C72EE"/>
    <w:rsid w:val="004C7507"/>
    <w:rsid w:val="004C76CD"/>
    <w:rsid w:val="004C7B91"/>
    <w:rsid w:val="004C7F90"/>
    <w:rsid w:val="004D03BD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1DBC"/>
    <w:rsid w:val="004D20CA"/>
    <w:rsid w:val="004D2509"/>
    <w:rsid w:val="004D2A44"/>
    <w:rsid w:val="004D2A82"/>
    <w:rsid w:val="004D2AA0"/>
    <w:rsid w:val="004D2E74"/>
    <w:rsid w:val="004D3497"/>
    <w:rsid w:val="004D34A5"/>
    <w:rsid w:val="004D3625"/>
    <w:rsid w:val="004D39B8"/>
    <w:rsid w:val="004D3D9D"/>
    <w:rsid w:val="004D3DC0"/>
    <w:rsid w:val="004D41FE"/>
    <w:rsid w:val="004D4373"/>
    <w:rsid w:val="004D4522"/>
    <w:rsid w:val="004D4718"/>
    <w:rsid w:val="004D48E5"/>
    <w:rsid w:val="004D4A80"/>
    <w:rsid w:val="004D4CE4"/>
    <w:rsid w:val="004D4E40"/>
    <w:rsid w:val="004D4F13"/>
    <w:rsid w:val="004D51E6"/>
    <w:rsid w:val="004D5529"/>
    <w:rsid w:val="004D5674"/>
    <w:rsid w:val="004D5C52"/>
    <w:rsid w:val="004D71CD"/>
    <w:rsid w:val="004D78B3"/>
    <w:rsid w:val="004D7A21"/>
    <w:rsid w:val="004D7B11"/>
    <w:rsid w:val="004D7C8F"/>
    <w:rsid w:val="004D7D63"/>
    <w:rsid w:val="004D7E22"/>
    <w:rsid w:val="004E02FB"/>
    <w:rsid w:val="004E042F"/>
    <w:rsid w:val="004E0431"/>
    <w:rsid w:val="004E0671"/>
    <w:rsid w:val="004E0943"/>
    <w:rsid w:val="004E0BAF"/>
    <w:rsid w:val="004E0CDA"/>
    <w:rsid w:val="004E1094"/>
    <w:rsid w:val="004E157B"/>
    <w:rsid w:val="004E19C3"/>
    <w:rsid w:val="004E1C0D"/>
    <w:rsid w:val="004E1C1E"/>
    <w:rsid w:val="004E1DC6"/>
    <w:rsid w:val="004E1DE4"/>
    <w:rsid w:val="004E2196"/>
    <w:rsid w:val="004E22D4"/>
    <w:rsid w:val="004E2470"/>
    <w:rsid w:val="004E26B4"/>
    <w:rsid w:val="004E3F22"/>
    <w:rsid w:val="004E4ACB"/>
    <w:rsid w:val="004E4D7B"/>
    <w:rsid w:val="004E4FF5"/>
    <w:rsid w:val="004E5006"/>
    <w:rsid w:val="004E52DD"/>
    <w:rsid w:val="004E549B"/>
    <w:rsid w:val="004E5A94"/>
    <w:rsid w:val="004E6062"/>
    <w:rsid w:val="004E6C64"/>
    <w:rsid w:val="004E7185"/>
    <w:rsid w:val="004E7536"/>
    <w:rsid w:val="004E7A4E"/>
    <w:rsid w:val="004E7BFF"/>
    <w:rsid w:val="004E7CE0"/>
    <w:rsid w:val="004F045E"/>
    <w:rsid w:val="004F0526"/>
    <w:rsid w:val="004F0551"/>
    <w:rsid w:val="004F063A"/>
    <w:rsid w:val="004F065C"/>
    <w:rsid w:val="004F0AFE"/>
    <w:rsid w:val="004F0CC1"/>
    <w:rsid w:val="004F0CF8"/>
    <w:rsid w:val="004F100F"/>
    <w:rsid w:val="004F116E"/>
    <w:rsid w:val="004F11AD"/>
    <w:rsid w:val="004F1322"/>
    <w:rsid w:val="004F158B"/>
    <w:rsid w:val="004F1DDA"/>
    <w:rsid w:val="004F2100"/>
    <w:rsid w:val="004F24B7"/>
    <w:rsid w:val="004F286C"/>
    <w:rsid w:val="004F3D1E"/>
    <w:rsid w:val="004F43CD"/>
    <w:rsid w:val="004F44C4"/>
    <w:rsid w:val="004F478F"/>
    <w:rsid w:val="004F4BB5"/>
    <w:rsid w:val="004F4DBE"/>
    <w:rsid w:val="004F5165"/>
    <w:rsid w:val="004F51B2"/>
    <w:rsid w:val="004F56F1"/>
    <w:rsid w:val="004F571C"/>
    <w:rsid w:val="004F58AC"/>
    <w:rsid w:val="004F58DE"/>
    <w:rsid w:val="004F5B4E"/>
    <w:rsid w:val="004F5E38"/>
    <w:rsid w:val="004F5E67"/>
    <w:rsid w:val="004F633A"/>
    <w:rsid w:val="004F63E5"/>
    <w:rsid w:val="004F74A9"/>
    <w:rsid w:val="004F7651"/>
    <w:rsid w:val="004F793E"/>
    <w:rsid w:val="004F7F62"/>
    <w:rsid w:val="004F7FA8"/>
    <w:rsid w:val="0050024B"/>
    <w:rsid w:val="00500459"/>
    <w:rsid w:val="005005D2"/>
    <w:rsid w:val="005008D1"/>
    <w:rsid w:val="00500CB2"/>
    <w:rsid w:val="005010C6"/>
    <w:rsid w:val="0050112A"/>
    <w:rsid w:val="005015B6"/>
    <w:rsid w:val="00501647"/>
    <w:rsid w:val="00501839"/>
    <w:rsid w:val="005019A3"/>
    <w:rsid w:val="00501C2A"/>
    <w:rsid w:val="00501D90"/>
    <w:rsid w:val="005021C4"/>
    <w:rsid w:val="005025A4"/>
    <w:rsid w:val="00502903"/>
    <w:rsid w:val="005029E7"/>
    <w:rsid w:val="00502A61"/>
    <w:rsid w:val="0050339B"/>
    <w:rsid w:val="00503A0F"/>
    <w:rsid w:val="00503CBA"/>
    <w:rsid w:val="00503F7A"/>
    <w:rsid w:val="00504211"/>
    <w:rsid w:val="005047E7"/>
    <w:rsid w:val="00504B82"/>
    <w:rsid w:val="00504E14"/>
    <w:rsid w:val="00505542"/>
    <w:rsid w:val="005057DA"/>
    <w:rsid w:val="00505B9C"/>
    <w:rsid w:val="00506197"/>
    <w:rsid w:val="005061A1"/>
    <w:rsid w:val="005065C8"/>
    <w:rsid w:val="00506AD3"/>
    <w:rsid w:val="00506C07"/>
    <w:rsid w:val="00507503"/>
    <w:rsid w:val="00507753"/>
    <w:rsid w:val="005102AC"/>
    <w:rsid w:val="00510329"/>
    <w:rsid w:val="005104FD"/>
    <w:rsid w:val="00510940"/>
    <w:rsid w:val="00510B9F"/>
    <w:rsid w:val="00510D3D"/>
    <w:rsid w:val="00510EC8"/>
    <w:rsid w:val="00510F70"/>
    <w:rsid w:val="005110F9"/>
    <w:rsid w:val="00511681"/>
    <w:rsid w:val="00511966"/>
    <w:rsid w:val="00512295"/>
    <w:rsid w:val="005123EC"/>
    <w:rsid w:val="00512864"/>
    <w:rsid w:val="00512AFC"/>
    <w:rsid w:val="005136A6"/>
    <w:rsid w:val="005136C8"/>
    <w:rsid w:val="005136CE"/>
    <w:rsid w:val="00513B78"/>
    <w:rsid w:val="00513DA9"/>
    <w:rsid w:val="00513E7B"/>
    <w:rsid w:val="00514960"/>
    <w:rsid w:val="0051499B"/>
    <w:rsid w:val="00515730"/>
    <w:rsid w:val="00515894"/>
    <w:rsid w:val="00515A68"/>
    <w:rsid w:val="00515D01"/>
    <w:rsid w:val="00515DC9"/>
    <w:rsid w:val="00515F50"/>
    <w:rsid w:val="005164CF"/>
    <w:rsid w:val="005166C9"/>
    <w:rsid w:val="00516C6F"/>
    <w:rsid w:val="00516CAB"/>
    <w:rsid w:val="00517192"/>
    <w:rsid w:val="00517A11"/>
    <w:rsid w:val="00517AE8"/>
    <w:rsid w:val="00517D88"/>
    <w:rsid w:val="00517E09"/>
    <w:rsid w:val="00517E2B"/>
    <w:rsid w:val="0052015E"/>
    <w:rsid w:val="00520418"/>
    <w:rsid w:val="0052045E"/>
    <w:rsid w:val="005205C8"/>
    <w:rsid w:val="00520D0E"/>
    <w:rsid w:val="00520DE7"/>
    <w:rsid w:val="0052131E"/>
    <w:rsid w:val="005214D0"/>
    <w:rsid w:val="00521D5D"/>
    <w:rsid w:val="005220A1"/>
    <w:rsid w:val="0052275C"/>
    <w:rsid w:val="005228C4"/>
    <w:rsid w:val="00522C26"/>
    <w:rsid w:val="00522DE1"/>
    <w:rsid w:val="00522EB4"/>
    <w:rsid w:val="00523254"/>
    <w:rsid w:val="0052361F"/>
    <w:rsid w:val="0052375E"/>
    <w:rsid w:val="00523E45"/>
    <w:rsid w:val="00523F85"/>
    <w:rsid w:val="005240BC"/>
    <w:rsid w:val="00524292"/>
    <w:rsid w:val="0052434D"/>
    <w:rsid w:val="0052470F"/>
    <w:rsid w:val="00524746"/>
    <w:rsid w:val="00524C49"/>
    <w:rsid w:val="00524CC1"/>
    <w:rsid w:val="00524DB8"/>
    <w:rsid w:val="005250EB"/>
    <w:rsid w:val="0052514A"/>
    <w:rsid w:val="00525867"/>
    <w:rsid w:val="00525CA4"/>
    <w:rsid w:val="00525D6F"/>
    <w:rsid w:val="00526589"/>
    <w:rsid w:val="00526756"/>
    <w:rsid w:val="005269B8"/>
    <w:rsid w:val="00526BCE"/>
    <w:rsid w:val="0052719F"/>
    <w:rsid w:val="0052726D"/>
    <w:rsid w:val="00527733"/>
    <w:rsid w:val="00527AEC"/>
    <w:rsid w:val="00527C05"/>
    <w:rsid w:val="00530250"/>
    <w:rsid w:val="005303C4"/>
    <w:rsid w:val="005305F0"/>
    <w:rsid w:val="005308CA"/>
    <w:rsid w:val="0053096B"/>
    <w:rsid w:val="00530F1B"/>
    <w:rsid w:val="00530FEF"/>
    <w:rsid w:val="005315B4"/>
    <w:rsid w:val="00531721"/>
    <w:rsid w:val="00531CDA"/>
    <w:rsid w:val="00531DCA"/>
    <w:rsid w:val="00531E2A"/>
    <w:rsid w:val="0053236F"/>
    <w:rsid w:val="005326B8"/>
    <w:rsid w:val="0053293F"/>
    <w:rsid w:val="005334DD"/>
    <w:rsid w:val="00533C25"/>
    <w:rsid w:val="0053427D"/>
    <w:rsid w:val="00534694"/>
    <w:rsid w:val="00534886"/>
    <w:rsid w:val="00534995"/>
    <w:rsid w:val="00534B72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527"/>
    <w:rsid w:val="00537909"/>
    <w:rsid w:val="00537B32"/>
    <w:rsid w:val="00537C10"/>
    <w:rsid w:val="00540514"/>
    <w:rsid w:val="00540585"/>
    <w:rsid w:val="00541493"/>
    <w:rsid w:val="0054159C"/>
    <w:rsid w:val="00541AED"/>
    <w:rsid w:val="005420B2"/>
    <w:rsid w:val="0054297C"/>
    <w:rsid w:val="00542AF1"/>
    <w:rsid w:val="00543301"/>
    <w:rsid w:val="005441DB"/>
    <w:rsid w:val="0054436D"/>
    <w:rsid w:val="005447DD"/>
    <w:rsid w:val="005448BD"/>
    <w:rsid w:val="00544962"/>
    <w:rsid w:val="00544D00"/>
    <w:rsid w:val="0054510E"/>
    <w:rsid w:val="005454D4"/>
    <w:rsid w:val="005455B4"/>
    <w:rsid w:val="00545966"/>
    <w:rsid w:val="00545B06"/>
    <w:rsid w:val="00545CD0"/>
    <w:rsid w:val="0054609A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47C93"/>
    <w:rsid w:val="0055042C"/>
    <w:rsid w:val="005506F0"/>
    <w:rsid w:val="0055088E"/>
    <w:rsid w:val="00550A2C"/>
    <w:rsid w:val="00550D4F"/>
    <w:rsid w:val="00550EAE"/>
    <w:rsid w:val="00550FC7"/>
    <w:rsid w:val="0055134D"/>
    <w:rsid w:val="00551370"/>
    <w:rsid w:val="005513D2"/>
    <w:rsid w:val="005517B1"/>
    <w:rsid w:val="00551CB0"/>
    <w:rsid w:val="00551F24"/>
    <w:rsid w:val="005524DA"/>
    <w:rsid w:val="0055263C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998"/>
    <w:rsid w:val="00554BEF"/>
    <w:rsid w:val="00554C2A"/>
    <w:rsid w:val="005555B3"/>
    <w:rsid w:val="00556B76"/>
    <w:rsid w:val="00556D71"/>
    <w:rsid w:val="00556FF1"/>
    <w:rsid w:val="00557282"/>
    <w:rsid w:val="0055746A"/>
    <w:rsid w:val="00557571"/>
    <w:rsid w:val="0055758C"/>
    <w:rsid w:val="0055793E"/>
    <w:rsid w:val="00557946"/>
    <w:rsid w:val="00557C4B"/>
    <w:rsid w:val="00557F16"/>
    <w:rsid w:val="00557F3F"/>
    <w:rsid w:val="00560020"/>
    <w:rsid w:val="00560116"/>
    <w:rsid w:val="00560442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63"/>
    <w:rsid w:val="00562AF7"/>
    <w:rsid w:val="00562D22"/>
    <w:rsid w:val="00562E30"/>
    <w:rsid w:val="00562E36"/>
    <w:rsid w:val="005631A3"/>
    <w:rsid w:val="00563327"/>
    <w:rsid w:val="00563A9F"/>
    <w:rsid w:val="00563E2A"/>
    <w:rsid w:val="00563FB7"/>
    <w:rsid w:val="00564069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9F9"/>
    <w:rsid w:val="00565B15"/>
    <w:rsid w:val="00565E55"/>
    <w:rsid w:val="00565FBF"/>
    <w:rsid w:val="00566469"/>
    <w:rsid w:val="00566843"/>
    <w:rsid w:val="00566937"/>
    <w:rsid w:val="00566E1D"/>
    <w:rsid w:val="005676EC"/>
    <w:rsid w:val="00567798"/>
    <w:rsid w:val="00567DE8"/>
    <w:rsid w:val="00570266"/>
    <w:rsid w:val="005704CB"/>
    <w:rsid w:val="005708C8"/>
    <w:rsid w:val="0057101A"/>
    <w:rsid w:val="00571020"/>
    <w:rsid w:val="0057104C"/>
    <w:rsid w:val="00571A51"/>
    <w:rsid w:val="00571D5B"/>
    <w:rsid w:val="00571DF9"/>
    <w:rsid w:val="005720CB"/>
    <w:rsid w:val="00572697"/>
    <w:rsid w:val="005727BA"/>
    <w:rsid w:val="00572851"/>
    <w:rsid w:val="00572AF9"/>
    <w:rsid w:val="00572CF7"/>
    <w:rsid w:val="00572F0D"/>
    <w:rsid w:val="00572F89"/>
    <w:rsid w:val="00572FCA"/>
    <w:rsid w:val="00573A3A"/>
    <w:rsid w:val="005741A4"/>
    <w:rsid w:val="00574341"/>
    <w:rsid w:val="00574A42"/>
    <w:rsid w:val="00574F59"/>
    <w:rsid w:val="0057508B"/>
    <w:rsid w:val="005750B1"/>
    <w:rsid w:val="0057521F"/>
    <w:rsid w:val="005753E8"/>
    <w:rsid w:val="005759B3"/>
    <w:rsid w:val="00575F50"/>
    <w:rsid w:val="00575FD9"/>
    <w:rsid w:val="00576123"/>
    <w:rsid w:val="005768E8"/>
    <w:rsid w:val="00576E82"/>
    <w:rsid w:val="005771CB"/>
    <w:rsid w:val="00577638"/>
    <w:rsid w:val="0057784A"/>
    <w:rsid w:val="00577D9B"/>
    <w:rsid w:val="0058035B"/>
    <w:rsid w:val="00580378"/>
    <w:rsid w:val="00580537"/>
    <w:rsid w:val="00580863"/>
    <w:rsid w:val="00580A87"/>
    <w:rsid w:val="00580DBA"/>
    <w:rsid w:val="00581423"/>
    <w:rsid w:val="00581D44"/>
    <w:rsid w:val="0058265F"/>
    <w:rsid w:val="0058297A"/>
    <w:rsid w:val="00583074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6B3F"/>
    <w:rsid w:val="00586BDE"/>
    <w:rsid w:val="00587347"/>
    <w:rsid w:val="005873A7"/>
    <w:rsid w:val="00587A33"/>
    <w:rsid w:val="00587E60"/>
    <w:rsid w:val="00590111"/>
    <w:rsid w:val="005902FD"/>
    <w:rsid w:val="005904F4"/>
    <w:rsid w:val="00590649"/>
    <w:rsid w:val="00590CE5"/>
    <w:rsid w:val="00590CE6"/>
    <w:rsid w:val="00590ED8"/>
    <w:rsid w:val="00591032"/>
    <w:rsid w:val="00591213"/>
    <w:rsid w:val="005912C9"/>
    <w:rsid w:val="0059161E"/>
    <w:rsid w:val="00591650"/>
    <w:rsid w:val="00591A26"/>
    <w:rsid w:val="00591B9A"/>
    <w:rsid w:val="0059200D"/>
    <w:rsid w:val="00592097"/>
    <w:rsid w:val="005921F3"/>
    <w:rsid w:val="005928B9"/>
    <w:rsid w:val="00592FED"/>
    <w:rsid w:val="0059324E"/>
    <w:rsid w:val="00593290"/>
    <w:rsid w:val="005934DE"/>
    <w:rsid w:val="005936C0"/>
    <w:rsid w:val="00593F0F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098"/>
    <w:rsid w:val="0059610D"/>
    <w:rsid w:val="00596394"/>
    <w:rsid w:val="005966DA"/>
    <w:rsid w:val="0059698E"/>
    <w:rsid w:val="00596A91"/>
    <w:rsid w:val="00596B94"/>
    <w:rsid w:val="00596FAE"/>
    <w:rsid w:val="0059731E"/>
    <w:rsid w:val="0059740B"/>
    <w:rsid w:val="0059740C"/>
    <w:rsid w:val="005978CF"/>
    <w:rsid w:val="00597BE5"/>
    <w:rsid w:val="005A04D2"/>
    <w:rsid w:val="005A07DC"/>
    <w:rsid w:val="005A0C1C"/>
    <w:rsid w:val="005A0F05"/>
    <w:rsid w:val="005A11FD"/>
    <w:rsid w:val="005A14C2"/>
    <w:rsid w:val="005A158C"/>
    <w:rsid w:val="005A163C"/>
    <w:rsid w:val="005A186A"/>
    <w:rsid w:val="005A1AA7"/>
    <w:rsid w:val="005A1DED"/>
    <w:rsid w:val="005A1ED6"/>
    <w:rsid w:val="005A20EB"/>
    <w:rsid w:val="005A23AB"/>
    <w:rsid w:val="005A2B03"/>
    <w:rsid w:val="005A2CAC"/>
    <w:rsid w:val="005A33D1"/>
    <w:rsid w:val="005A37E9"/>
    <w:rsid w:val="005A392B"/>
    <w:rsid w:val="005A3AC4"/>
    <w:rsid w:val="005A3ECC"/>
    <w:rsid w:val="005A4665"/>
    <w:rsid w:val="005A49D3"/>
    <w:rsid w:val="005A4C8E"/>
    <w:rsid w:val="005A51EA"/>
    <w:rsid w:val="005A5646"/>
    <w:rsid w:val="005A5726"/>
    <w:rsid w:val="005A5964"/>
    <w:rsid w:val="005A5BAE"/>
    <w:rsid w:val="005A5CDC"/>
    <w:rsid w:val="005A5F51"/>
    <w:rsid w:val="005A6034"/>
    <w:rsid w:val="005A63F4"/>
    <w:rsid w:val="005A65BA"/>
    <w:rsid w:val="005A67DA"/>
    <w:rsid w:val="005A6D6A"/>
    <w:rsid w:val="005A7C00"/>
    <w:rsid w:val="005B007E"/>
    <w:rsid w:val="005B0170"/>
    <w:rsid w:val="005B01AE"/>
    <w:rsid w:val="005B01C3"/>
    <w:rsid w:val="005B01E4"/>
    <w:rsid w:val="005B05C6"/>
    <w:rsid w:val="005B05E3"/>
    <w:rsid w:val="005B0D55"/>
    <w:rsid w:val="005B1354"/>
    <w:rsid w:val="005B172A"/>
    <w:rsid w:val="005B199C"/>
    <w:rsid w:val="005B1A7F"/>
    <w:rsid w:val="005B1AA3"/>
    <w:rsid w:val="005B1CB4"/>
    <w:rsid w:val="005B1D5B"/>
    <w:rsid w:val="005B1FEB"/>
    <w:rsid w:val="005B2C18"/>
    <w:rsid w:val="005B2E5B"/>
    <w:rsid w:val="005B2F40"/>
    <w:rsid w:val="005B30E4"/>
    <w:rsid w:val="005B32C8"/>
    <w:rsid w:val="005B3327"/>
    <w:rsid w:val="005B3434"/>
    <w:rsid w:val="005B344C"/>
    <w:rsid w:val="005B35B1"/>
    <w:rsid w:val="005B3D4B"/>
    <w:rsid w:val="005B43ED"/>
    <w:rsid w:val="005B4594"/>
    <w:rsid w:val="005B471C"/>
    <w:rsid w:val="005B484E"/>
    <w:rsid w:val="005B486D"/>
    <w:rsid w:val="005B4C62"/>
    <w:rsid w:val="005B4DFF"/>
    <w:rsid w:val="005B4EDD"/>
    <w:rsid w:val="005B50C3"/>
    <w:rsid w:val="005B5144"/>
    <w:rsid w:val="005B546A"/>
    <w:rsid w:val="005B5892"/>
    <w:rsid w:val="005B6217"/>
    <w:rsid w:val="005B68A7"/>
    <w:rsid w:val="005B697A"/>
    <w:rsid w:val="005B69B4"/>
    <w:rsid w:val="005B6A93"/>
    <w:rsid w:val="005B6F18"/>
    <w:rsid w:val="005B7050"/>
    <w:rsid w:val="005B709A"/>
    <w:rsid w:val="005B7324"/>
    <w:rsid w:val="005B7C08"/>
    <w:rsid w:val="005B7C51"/>
    <w:rsid w:val="005B7C99"/>
    <w:rsid w:val="005C05D1"/>
    <w:rsid w:val="005C07D4"/>
    <w:rsid w:val="005C0BB2"/>
    <w:rsid w:val="005C0BDE"/>
    <w:rsid w:val="005C0E09"/>
    <w:rsid w:val="005C0E0C"/>
    <w:rsid w:val="005C0EBD"/>
    <w:rsid w:val="005C13DB"/>
    <w:rsid w:val="005C1AEB"/>
    <w:rsid w:val="005C1B66"/>
    <w:rsid w:val="005C1EC3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661"/>
    <w:rsid w:val="005C477A"/>
    <w:rsid w:val="005C4C02"/>
    <w:rsid w:val="005C4DD0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844"/>
    <w:rsid w:val="005C7891"/>
    <w:rsid w:val="005C7DD4"/>
    <w:rsid w:val="005D0A46"/>
    <w:rsid w:val="005D0C06"/>
    <w:rsid w:val="005D0CA3"/>
    <w:rsid w:val="005D1071"/>
    <w:rsid w:val="005D1163"/>
    <w:rsid w:val="005D18F0"/>
    <w:rsid w:val="005D1D2A"/>
    <w:rsid w:val="005D1D64"/>
    <w:rsid w:val="005D1E5F"/>
    <w:rsid w:val="005D1FC8"/>
    <w:rsid w:val="005D206A"/>
    <w:rsid w:val="005D223A"/>
    <w:rsid w:val="005D232A"/>
    <w:rsid w:val="005D24D4"/>
    <w:rsid w:val="005D2A07"/>
    <w:rsid w:val="005D2EE1"/>
    <w:rsid w:val="005D307B"/>
    <w:rsid w:val="005D3782"/>
    <w:rsid w:val="005D3F3A"/>
    <w:rsid w:val="005D45CE"/>
    <w:rsid w:val="005D4649"/>
    <w:rsid w:val="005D4A21"/>
    <w:rsid w:val="005D4E1F"/>
    <w:rsid w:val="005D5ABE"/>
    <w:rsid w:val="005D5AC2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F35"/>
    <w:rsid w:val="005D7ADD"/>
    <w:rsid w:val="005D7CF5"/>
    <w:rsid w:val="005D7F68"/>
    <w:rsid w:val="005E03FA"/>
    <w:rsid w:val="005E0CD8"/>
    <w:rsid w:val="005E0EF8"/>
    <w:rsid w:val="005E13C2"/>
    <w:rsid w:val="005E1427"/>
    <w:rsid w:val="005E191B"/>
    <w:rsid w:val="005E198B"/>
    <w:rsid w:val="005E21A5"/>
    <w:rsid w:val="005E22B1"/>
    <w:rsid w:val="005E2525"/>
    <w:rsid w:val="005E2864"/>
    <w:rsid w:val="005E297B"/>
    <w:rsid w:val="005E2B48"/>
    <w:rsid w:val="005E2C46"/>
    <w:rsid w:val="005E2F89"/>
    <w:rsid w:val="005E2FF8"/>
    <w:rsid w:val="005E30E1"/>
    <w:rsid w:val="005E33FA"/>
    <w:rsid w:val="005E3552"/>
    <w:rsid w:val="005E3D3B"/>
    <w:rsid w:val="005E41E1"/>
    <w:rsid w:val="005E4438"/>
    <w:rsid w:val="005E474A"/>
    <w:rsid w:val="005E4843"/>
    <w:rsid w:val="005E4A14"/>
    <w:rsid w:val="005E4B8A"/>
    <w:rsid w:val="005E508A"/>
    <w:rsid w:val="005E50BF"/>
    <w:rsid w:val="005E51B8"/>
    <w:rsid w:val="005E548C"/>
    <w:rsid w:val="005E55C1"/>
    <w:rsid w:val="005E5D8D"/>
    <w:rsid w:val="005E625A"/>
    <w:rsid w:val="005E676E"/>
    <w:rsid w:val="005E6921"/>
    <w:rsid w:val="005E695F"/>
    <w:rsid w:val="005E7240"/>
    <w:rsid w:val="005E72C9"/>
    <w:rsid w:val="005E7565"/>
    <w:rsid w:val="005E777E"/>
    <w:rsid w:val="005E7849"/>
    <w:rsid w:val="005E79D7"/>
    <w:rsid w:val="005E7CF9"/>
    <w:rsid w:val="005E7D75"/>
    <w:rsid w:val="005E7E02"/>
    <w:rsid w:val="005F0028"/>
    <w:rsid w:val="005F03B2"/>
    <w:rsid w:val="005F0796"/>
    <w:rsid w:val="005F0D95"/>
    <w:rsid w:val="005F1041"/>
    <w:rsid w:val="005F115C"/>
    <w:rsid w:val="005F1208"/>
    <w:rsid w:val="005F124F"/>
    <w:rsid w:val="005F130E"/>
    <w:rsid w:val="005F138C"/>
    <w:rsid w:val="005F1D62"/>
    <w:rsid w:val="005F1DD9"/>
    <w:rsid w:val="005F1E32"/>
    <w:rsid w:val="005F21E6"/>
    <w:rsid w:val="005F228D"/>
    <w:rsid w:val="005F22A0"/>
    <w:rsid w:val="005F239B"/>
    <w:rsid w:val="005F24D1"/>
    <w:rsid w:val="005F26D9"/>
    <w:rsid w:val="005F27D1"/>
    <w:rsid w:val="005F27F9"/>
    <w:rsid w:val="005F289B"/>
    <w:rsid w:val="005F2CB3"/>
    <w:rsid w:val="005F3330"/>
    <w:rsid w:val="005F3CE5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5CE0"/>
    <w:rsid w:val="005F62C8"/>
    <w:rsid w:val="005F6A6A"/>
    <w:rsid w:val="005F6C45"/>
    <w:rsid w:val="005F6C96"/>
    <w:rsid w:val="005F6E3E"/>
    <w:rsid w:val="005F6E88"/>
    <w:rsid w:val="005F6F46"/>
    <w:rsid w:val="005F705E"/>
    <w:rsid w:val="005F7273"/>
    <w:rsid w:val="005F7A61"/>
    <w:rsid w:val="00600063"/>
    <w:rsid w:val="006000B3"/>
    <w:rsid w:val="006002E2"/>
    <w:rsid w:val="0060064C"/>
    <w:rsid w:val="006011F5"/>
    <w:rsid w:val="0060138A"/>
    <w:rsid w:val="00601666"/>
    <w:rsid w:val="00601920"/>
    <w:rsid w:val="00601C91"/>
    <w:rsid w:val="00601CF7"/>
    <w:rsid w:val="00601F13"/>
    <w:rsid w:val="00601F81"/>
    <w:rsid w:val="006020C3"/>
    <w:rsid w:val="0060232C"/>
    <w:rsid w:val="006026B5"/>
    <w:rsid w:val="006029C9"/>
    <w:rsid w:val="00603128"/>
    <w:rsid w:val="006034E8"/>
    <w:rsid w:val="0060351B"/>
    <w:rsid w:val="0060364F"/>
    <w:rsid w:val="00603687"/>
    <w:rsid w:val="006037C2"/>
    <w:rsid w:val="006039A7"/>
    <w:rsid w:val="0060401C"/>
    <w:rsid w:val="006040E5"/>
    <w:rsid w:val="0060433D"/>
    <w:rsid w:val="00604622"/>
    <w:rsid w:val="00604A65"/>
    <w:rsid w:val="00604F41"/>
    <w:rsid w:val="0060513A"/>
    <w:rsid w:val="0060514E"/>
    <w:rsid w:val="00605557"/>
    <w:rsid w:val="00605744"/>
    <w:rsid w:val="006059BD"/>
    <w:rsid w:val="00605C19"/>
    <w:rsid w:val="00605E7F"/>
    <w:rsid w:val="00605EC2"/>
    <w:rsid w:val="0060611E"/>
    <w:rsid w:val="00606168"/>
    <w:rsid w:val="006065E8"/>
    <w:rsid w:val="00606BE7"/>
    <w:rsid w:val="00606F92"/>
    <w:rsid w:val="00607002"/>
    <w:rsid w:val="006071FD"/>
    <w:rsid w:val="0060729E"/>
    <w:rsid w:val="00607765"/>
    <w:rsid w:val="00610175"/>
    <w:rsid w:val="00610257"/>
    <w:rsid w:val="0061055D"/>
    <w:rsid w:val="00610576"/>
    <w:rsid w:val="0061089D"/>
    <w:rsid w:val="006110E4"/>
    <w:rsid w:val="006111C9"/>
    <w:rsid w:val="006112BA"/>
    <w:rsid w:val="00611415"/>
    <w:rsid w:val="0061183E"/>
    <w:rsid w:val="00611AD5"/>
    <w:rsid w:val="00611D8B"/>
    <w:rsid w:val="0061260D"/>
    <w:rsid w:val="00612B8B"/>
    <w:rsid w:val="00612CBD"/>
    <w:rsid w:val="00612F5A"/>
    <w:rsid w:val="00613665"/>
    <w:rsid w:val="006136DC"/>
    <w:rsid w:val="006137EA"/>
    <w:rsid w:val="00613C17"/>
    <w:rsid w:val="00613F57"/>
    <w:rsid w:val="006148ED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EB2"/>
    <w:rsid w:val="006171BE"/>
    <w:rsid w:val="0061766B"/>
    <w:rsid w:val="006177DA"/>
    <w:rsid w:val="0061792D"/>
    <w:rsid w:val="00617DCA"/>
    <w:rsid w:val="00620228"/>
    <w:rsid w:val="00620ABB"/>
    <w:rsid w:val="00620BE9"/>
    <w:rsid w:val="00620DFE"/>
    <w:rsid w:val="00621006"/>
    <w:rsid w:val="00621108"/>
    <w:rsid w:val="00621D7B"/>
    <w:rsid w:val="00621FB2"/>
    <w:rsid w:val="006221CA"/>
    <w:rsid w:val="006223F9"/>
    <w:rsid w:val="00622602"/>
    <w:rsid w:val="006226AA"/>
    <w:rsid w:val="00622977"/>
    <w:rsid w:val="00622B4D"/>
    <w:rsid w:val="00622B64"/>
    <w:rsid w:val="00622EFD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53E0"/>
    <w:rsid w:val="006257D9"/>
    <w:rsid w:val="00625855"/>
    <w:rsid w:val="00625950"/>
    <w:rsid w:val="00625D6D"/>
    <w:rsid w:val="00625E2A"/>
    <w:rsid w:val="00626215"/>
    <w:rsid w:val="00626271"/>
    <w:rsid w:val="006263EB"/>
    <w:rsid w:val="006266C6"/>
    <w:rsid w:val="00626726"/>
    <w:rsid w:val="00626C18"/>
    <w:rsid w:val="00626D20"/>
    <w:rsid w:val="00626D21"/>
    <w:rsid w:val="00627027"/>
    <w:rsid w:val="0062704E"/>
    <w:rsid w:val="00627490"/>
    <w:rsid w:val="0062776B"/>
    <w:rsid w:val="00627A57"/>
    <w:rsid w:val="0063004F"/>
    <w:rsid w:val="00630742"/>
    <w:rsid w:val="00630B7E"/>
    <w:rsid w:val="00630CD2"/>
    <w:rsid w:val="00630EC1"/>
    <w:rsid w:val="00631268"/>
    <w:rsid w:val="00631527"/>
    <w:rsid w:val="00631592"/>
    <w:rsid w:val="0063167D"/>
    <w:rsid w:val="00631692"/>
    <w:rsid w:val="00631869"/>
    <w:rsid w:val="00631908"/>
    <w:rsid w:val="00631911"/>
    <w:rsid w:val="00631FA7"/>
    <w:rsid w:val="00632714"/>
    <w:rsid w:val="006329E9"/>
    <w:rsid w:val="00632EA1"/>
    <w:rsid w:val="00633249"/>
    <w:rsid w:val="00633695"/>
    <w:rsid w:val="00633C7C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5200"/>
    <w:rsid w:val="006354B3"/>
    <w:rsid w:val="0063579A"/>
    <w:rsid w:val="00635A90"/>
    <w:rsid w:val="00635BC1"/>
    <w:rsid w:val="00636188"/>
    <w:rsid w:val="00636315"/>
    <w:rsid w:val="0063658E"/>
    <w:rsid w:val="006366B7"/>
    <w:rsid w:val="00636789"/>
    <w:rsid w:val="0063693B"/>
    <w:rsid w:val="00636D74"/>
    <w:rsid w:val="00636F67"/>
    <w:rsid w:val="006374C4"/>
    <w:rsid w:val="006376DD"/>
    <w:rsid w:val="00637837"/>
    <w:rsid w:val="00637C25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6FA"/>
    <w:rsid w:val="00642BB7"/>
    <w:rsid w:val="00643C79"/>
    <w:rsid w:val="00644006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B2"/>
    <w:rsid w:val="00645100"/>
    <w:rsid w:val="00645577"/>
    <w:rsid w:val="0064557D"/>
    <w:rsid w:val="00645618"/>
    <w:rsid w:val="006456C5"/>
    <w:rsid w:val="00645AE8"/>
    <w:rsid w:val="00645B5D"/>
    <w:rsid w:val="006462B9"/>
    <w:rsid w:val="006463D3"/>
    <w:rsid w:val="0064672A"/>
    <w:rsid w:val="00646B6C"/>
    <w:rsid w:val="00646C0A"/>
    <w:rsid w:val="00646EFD"/>
    <w:rsid w:val="0064714C"/>
    <w:rsid w:val="006474AB"/>
    <w:rsid w:val="00647585"/>
    <w:rsid w:val="006479B1"/>
    <w:rsid w:val="00647F7B"/>
    <w:rsid w:val="006503D2"/>
    <w:rsid w:val="00650864"/>
    <w:rsid w:val="0065088D"/>
    <w:rsid w:val="00650C81"/>
    <w:rsid w:val="006510E5"/>
    <w:rsid w:val="006511D2"/>
    <w:rsid w:val="006515E5"/>
    <w:rsid w:val="00651647"/>
    <w:rsid w:val="006517C2"/>
    <w:rsid w:val="006517F6"/>
    <w:rsid w:val="00651B8E"/>
    <w:rsid w:val="00651E39"/>
    <w:rsid w:val="00651E84"/>
    <w:rsid w:val="00651EC6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0E9"/>
    <w:rsid w:val="006548DB"/>
    <w:rsid w:val="00654B22"/>
    <w:rsid w:val="006552D0"/>
    <w:rsid w:val="00655694"/>
    <w:rsid w:val="00655B10"/>
    <w:rsid w:val="00655DA7"/>
    <w:rsid w:val="00655E6C"/>
    <w:rsid w:val="006562A6"/>
    <w:rsid w:val="00656850"/>
    <w:rsid w:val="00656A39"/>
    <w:rsid w:val="00656B72"/>
    <w:rsid w:val="00656B99"/>
    <w:rsid w:val="00656DFF"/>
    <w:rsid w:val="00657130"/>
    <w:rsid w:val="00657143"/>
    <w:rsid w:val="00657558"/>
    <w:rsid w:val="0065797C"/>
    <w:rsid w:val="006579A7"/>
    <w:rsid w:val="00657E4F"/>
    <w:rsid w:val="00660B01"/>
    <w:rsid w:val="00661489"/>
    <w:rsid w:val="00661693"/>
    <w:rsid w:val="00661A19"/>
    <w:rsid w:val="00661C9D"/>
    <w:rsid w:val="00661E03"/>
    <w:rsid w:val="0066233E"/>
    <w:rsid w:val="00662DFB"/>
    <w:rsid w:val="00663008"/>
    <w:rsid w:val="00663070"/>
    <w:rsid w:val="0066330C"/>
    <w:rsid w:val="0066375B"/>
    <w:rsid w:val="00663C0E"/>
    <w:rsid w:val="00663E53"/>
    <w:rsid w:val="006640E7"/>
    <w:rsid w:val="006643C1"/>
    <w:rsid w:val="006644E9"/>
    <w:rsid w:val="00665235"/>
    <w:rsid w:val="00665DD2"/>
    <w:rsid w:val="00665F57"/>
    <w:rsid w:val="006664C2"/>
    <w:rsid w:val="0066658D"/>
    <w:rsid w:val="006666F7"/>
    <w:rsid w:val="00666798"/>
    <w:rsid w:val="00666873"/>
    <w:rsid w:val="00666A7D"/>
    <w:rsid w:val="00666B81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701D5"/>
    <w:rsid w:val="0067042C"/>
    <w:rsid w:val="006707FD"/>
    <w:rsid w:val="00670845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15E"/>
    <w:rsid w:val="0067247D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1C8"/>
    <w:rsid w:val="00674249"/>
    <w:rsid w:val="00674421"/>
    <w:rsid w:val="00675054"/>
    <w:rsid w:val="006750EF"/>
    <w:rsid w:val="006763A3"/>
    <w:rsid w:val="00676B37"/>
    <w:rsid w:val="00676F61"/>
    <w:rsid w:val="0067731D"/>
    <w:rsid w:val="006804E8"/>
    <w:rsid w:val="006805F9"/>
    <w:rsid w:val="0068072C"/>
    <w:rsid w:val="0068087D"/>
    <w:rsid w:val="00680A01"/>
    <w:rsid w:val="00680D2E"/>
    <w:rsid w:val="00680D5D"/>
    <w:rsid w:val="0068131E"/>
    <w:rsid w:val="0068136D"/>
    <w:rsid w:val="00681384"/>
    <w:rsid w:val="006817D4"/>
    <w:rsid w:val="00681AFD"/>
    <w:rsid w:val="00681E0D"/>
    <w:rsid w:val="0068206A"/>
    <w:rsid w:val="006820D3"/>
    <w:rsid w:val="0068232E"/>
    <w:rsid w:val="00682B06"/>
    <w:rsid w:val="00683036"/>
    <w:rsid w:val="006830D6"/>
    <w:rsid w:val="00683219"/>
    <w:rsid w:val="0068355D"/>
    <w:rsid w:val="00683938"/>
    <w:rsid w:val="00684166"/>
    <w:rsid w:val="006843E9"/>
    <w:rsid w:val="0068511F"/>
    <w:rsid w:val="006852D8"/>
    <w:rsid w:val="00685307"/>
    <w:rsid w:val="006855A0"/>
    <w:rsid w:val="006857C1"/>
    <w:rsid w:val="00685875"/>
    <w:rsid w:val="00686235"/>
    <w:rsid w:val="00686317"/>
    <w:rsid w:val="00686545"/>
    <w:rsid w:val="00686788"/>
    <w:rsid w:val="0068693C"/>
    <w:rsid w:val="00686C1C"/>
    <w:rsid w:val="00686C72"/>
    <w:rsid w:val="00686EDD"/>
    <w:rsid w:val="00686F88"/>
    <w:rsid w:val="006870C4"/>
    <w:rsid w:val="00687158"/>
    <w:rsid w:val="00687210"/>
    <w:rsid w:val="006875D6"/>
    <w:rsid w:val="00687791"/>
    <w:rsid w:val="006878B8"/>
    <w:rsid w:val="00687A96"/>
    <w:rsid w:val="00687BAC"/>
    <w:rsid w:val="00690157"/>
    <w:rsid w:val="006901B6"/>
    <w:rsid w:val="00690279"/>
    <w:rsid w:val="006902D5"/>
    <w:rsid w:val="00690DFC"/>
    <w:rsid w:val="0069100D"/>
    <w:rsid w:val="006911B8"/>
    <w:rsid w:val="00691A9D"/>
    <w:rsid w:val="00691FE5"/>
    <w:rsid w:val="0069203F"/>
    <w:rsid w:val="006923E5"/>
    <w:rsid w:val="00692E9B"/>
    <w:rsid w:val="006930A6"/>
    <w:rsid w:val="006931EC"/>
    <w:rsid w:val="006935A2"/>
    <w:rsid w:val="00693D15"/>
    <w:rsid w:val="006940F9"/>
    <w:rsid w:val="00694396"/>
    <w:rsid w:val="0069445F"/>
    <w:rsid w:val="00694A87"/>
    <w:rsid w:val="00694C95"/>
    <w:rsid w:val="0069532C"/>
    <w:rsid w:val="0069551F"/>
    <w:rsid w:val="00695706"/>
    <w:rsid w:val="0069570B"/>
    <w:rsid w:val="006959D6"/>
    <w:rsid w:val="00696114"/>
    <w:rsid w:val="006965AB"/>
    <w:rsid w:val="006966B9"/>
    <w:rsid w:val="00696849"/>
    <w:rsid w:val="00696BC8"/>
    <w:rsid w:val="00696BDE"/>
    <w:rsid w:val="00696D3D"/>
    <w:rsid w:val="00696D63"/>
    <w:rsid w:val="006973C1"/>
    <w:rsid w:val="006977A3"/>
    <w:rsid w:val="006978E0"/>
    <w:rsid w:val="00697A25"/>
    <w:rsid w:val="00697B41"/>
    <w:rsid w:val="00697C47"/>
    <w:rsid w:val="006A0081"/>
    <w:rsid w:val="006A011B"/>
    <w:rsid w:val="006A02A8"/>
    <w:rsid w:val="006A042B"/>
    <w:rsid w:val="006A0634"/>
    <w:rsid w:val="006A0BFC"/>
    <w:rsid w:val="006A0E11"/>
    <w:rsid w:val="006A13AB"/>
    <w:rsid w:val="006A147B"/>
    <w:rsid w:val="006A2087"/>
    <w:rsid w:val="006A22BB"/>
    <w:rsid w:val="006A238B"/>
    <w:rsid w:val="006A2467"/>
    <w:rsid w:val="006A24FD"/>
    <w:rsid w:val="006A264C"/>
    <w:rsid w:val="006A2772"/>
    <w:rsid w:val="006A27BE"/>
    <w:rsid w:val="006A2FD8"/>
    <w:rsid w:val="006A3A62"/>
    <w:rsid w:val="006A3E3B"/>
    <w:rsid w:val="006A40DF"/>
    <w:rsid w:val="006A42EC"/>
    <w:rsid w:val="006A442F"/>
    <w:rsid w:val="006A44A5"/>
    <w:rsid w:val="006A4994"/>
    <w:rsid w:val="006A4B86"/>
    <w:rsid w:val="006A4B8B"/>
    <w:rsid w:val="006A4D3D"/>
    <w:rsid w:val="006A4FB2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85D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731"/>
    <w:rsid w:val="006B0AB9"/>
    <w:rsid w:val="006B0F61"/>
    <w:rsid w:val="006B10BD"/>
    <w:rsid w:val="006B132A"/>
    <w:rsid w:val="006B1448"/>
    <w:rsid w:val="006B17FB"/>
    <w:rsid w:val="006B23C1"/>
    <w:rsid w:val="006B23E0"/>
    <w:rsid w:val="006B2891"/>
    <w:rsid w:val="006B2B59"/>
    <w:rsid w:val="006B2D88"/>
    <w:rsid w:val="006B2D9F"/>
    <w:rsid w:val="006B30CD"/>
    <w:rsid w:val="006B351D"/>
    <w:rsid w:val="006B361C"/>
    <w:rsid w:val="006B3A25"/>
    <w:rsid w:val="006B3B18"/>
    <w:rsid w:val="006B417F"/>
    <w:rsid w:val="006B4636"/>
    <w:rsid w:val="006B4E83"/>
    <w:rsid w:val="006B565B"/>
    <w:rsid w:val="006B5788"/>
    <w:rsid w:val="006B57AD"/>
    <w:rsid w:val="006B5B63"/>
    <w:rsid w:val="006B5DB1"/>
    <w:rsid w:val="006B5E64"/>
    <w:rsid w:val="006B5E9E"/>
    <w:rsid w:val="006B5FD0"/>
    <w:rsid w:val="006B60B8"/>
    <w:rsid w:val="006B63BA"/>
    <w:rsid w:val="006B6857"/>
    <w:rsid w:val="006B69DC"/>
    <w:rsid w:val="006B69FF"/>
    <w:rsid w:val="006B6DA4"/>
    <w:rsid w:val="006B7733"/>
    <w:rsid w:val="006B7D6F"/>
    <w:rsid w:val="006B7E0C"/>
    <w:rsid w:val="006B7E76"/>
    <w:rsid w:val="006B7F02"/>
    <w:rsid w:val="006C0102"/>
    <w:rsid w:val="006C026E"/>
    <w:rsid w:val="006C0659"/>
    <w:rsid w:val="006C0675"/>
    <w:rsid w:val="006C0BA7"/>
    <w:rsid w:val="006C0F02"/>
    <w:rsid w:val="006C1306"/>
    <w:rsid w:val="006C1598"/>
    <w:rsid w:val="006C1681"/>
    <w:rsid w:val="006C1D52"/>
    <w:rsid w:val="006C1D9C"/>
    <w:rsid w:val="006C1F9D"/>
    <w:rsid w:val="006C22A1"/>
    <w:rsid w:val="006C2854"/>
    <w:rsid w:val="006C2913"/>
    <w:rsid w:val="006C2953"/>
    <w:rsid w:val="006C2ED7"/>
    <w:rsid w:val="006C35D2"/>
    <w:rsid w:val="006C3FEF"/>
    <w:rsid w:val="006C4575"/>
    <w:rsid w:val="006C48D3"/>
    <w:rsid w:val="006C4A88"/>
    <w:rsid w:val="006C4CFF"/>
    <w:rsid w:val="006C4F36"/>
    <w:rsid w:val="006C520B"/>
    <w:rsid w:val="006C5488"/>
    <w:rsid w:val="006C5928"/>
    <w:rsid w:val="006C5DE1"/>
    <w:rsid w:val="006C5ED4"/>
    <w:rsid w:val="006C61E7"/>
    <w:rsid w:val="006C61EC"/>
    <w:rsid w:val="006C63F6"/>
    <w:rsid w:val="006C6539"/>
    <w:rsid w:val="006C6860"/>
    <w:rsid w:val="006C6895"/>
    <w:rsid w:val="006C69B7"/>
    <w:rsid w:val="006C723D"/>
    <w:rsid w:val="006C75E5"/>
    <w:rsid w:val="006C7656"/>
    <w:rsid w:val="006C7FB2"/>
    <w:rsid w:val="006D011F"/>
    <w:rsid w:val="006D0258"/>
    <w:rsid w:val="006D1014"/>
    <w:rsid w:val="006D1038"/>
    <w:rsid w:val="006D1467"/>
    <w:rsid w:val="006D222C"/>
    <w:rsid w:val="006D2713"/>
    <w:rsid w:val="006D2879"/>
    <w:rsid w:val="006D2A74"/>
    <w:rsid w:val="006D3C13"/>
    <w:rsid w:val="006D3F5A"/>
    <w:rsid w:val="006D4368"/>
    <w:rsid w:val="006D483E"/>
    <w:rsid w:val="006D4D27"/>
    <w:rsid w:val="006D4FF4"/>
    <w:rsid w:val="006D5247"/>
    <w:rsid w:val="006D5307"/>
    <w:rsid w:val="006D64E5"/>
    <w:rsid w:val="006D687A"/>
    <w:rsid w:val="006D6C6D"/>
    <w:rsid w:val="006D6D40"/>
    <w:rsid w:val="006D6E10"/>
    <w:rsid w:val="006D7105"/>
    <w:rsid w:val="006D7504"/>
    <w:rsid w:val="006D75C7"/>
    <w:rsid w:val="006D7D00"/>
    <w:rsid w:val="006E0678"/>
    <w:rsid w:val="006E07BE"/>
    <w:rsid w:val="006E1466"/>
    <w:rsid w:val="006E1887"/>
    <w:rsid w:val="006E1D11"/>
    <w:rsid w:val="006E1E16"/>
    <w:rsid w:val="006E1E80"/>
    <w:rsid w:val="006E1FB2"/>
    <w:rsid w:val="006E209A"/>
    <w:rsid w:val="006E2357"/>
    <w:rsid w:val="006E2607"/>
    <w:rsid w:val="006E288E"/>
    <w:rsid w:val="006E2BA3"/>
    <w:rsid w:val="006E2CBC"/>
    <w:rsid w:val="006E2CD2"/>
    <w:rsid w:val="006E2D04"/>
    <w:rsid w:val="006E346F"/>
    <w:rsid w:val="006E3CF5"/>
    <w:rsid w:val="006E3DFB"/>
    <w:rsid w:val="006E3F9B"/>
    <w:rsid w:val="006E4193"/>
    <w:rsid w:val="006E41C2"/>
    <w:rsid w:val="006E428D"/>
    <w:rsid w:val="006E4783"/>
    <w:rsid w:val="006E4A31"/>
    <w:rsid w:val="006E50AE"/>
    <w:rsid w:val="006E53F4"/>
    <w:rsid w:val="006E5F80"/>
    <w:rsid w:val="006E60D5"/>
    <w:rsid w:val="006E613A"/>
    <w:rsid w:val="006E6269"/>
    <w:rsid w:val="006E6279"/>
    <w:rsid w:val="006E6BD1"/>
    <w:rsid w:val="006E6E89"/>
    <w:rsid w:val="006E6F91"/>
    <w:rsid w:val="006E73B0"/>
    <w:rsid w:val="006E7675"/>
    <w:rsid w:val="006E7DB7"/>
    <w:rsid w:val="006E7DD4"/>
    <w:rsid w:val="006E7E75"/>
    <w:rsid w:val="006E7F03"/>
    <w:rsid w:val="006F0450"/>
    <w:rsid w:val="006F06F2"/>
    <w:rsid w:val="006F0781"/>
    <w:rsid w:val="006F08B2"/>
    <w:rsid w:val="006F09F8"/>
    <w:rsid w:val="006F0E48"/>
    <w:rsid w:val="006F104D"/>
    <w:rsid w:val="006F116F"/>
    <w:rsid w:val="006F13D1"/>
    <w:rsid w:val="006F1419"/>
    <w:rsid w:val="006F193D"/>
    <w:rsid w:val="006F1DD2"/>
    <w:rsid w:val="006F1E96"/>
    <w:rsid w:val="006F1EFA"/>
    <w:rsid w:val="006F1F4B"/>
    <w:rsid w:val="006F1FB1"/>
    <w:rsid w:val="006F20A8"/>
    <w:rsid w:val="006F21AA"/>
    <w:rsid w:val="006F22CE"/>
    <w:rsid w:val="006F25FF"/>
    <w:rsid w:val="006F26D7"/>
    <w:rsid w:val="006F391C"/>
    <w:rsid w:val="006F3BC7"/>
    <w:rsid w:val="006F3ED6"/>
    <w:rsid w:val="006F3FAC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C0A"/>
    <w:rsid w:val="006F5D8A"/>
    <w:rsid w:val="006F6623"/>
    <w:rsid w:val="006F6C22"/>
    <w:rsid w:val="006F6C3C"/>
    <w:rsid w:val="006F6CA1"/>
    <w:rsid w:val="006F6CBE"/>
    <w:rsid w:val="006F7293"/>
    <w:rsid w:val="006F767E"/>
    <w:rsid w:val="006F79E9"/>
    <w:rsid w:val="006F7AC4"/>
    <w:rsid w:val="006F7B47"/>
    <w:rsid w:val="006F7E42"/>
    <w:rsid w:val="006F7EE1"/>
    <w:rsid w:val="006F7F5D"/>
    <w:rsid w:val="0070059D"/>
    <w:rsid w:val="007007A1"/>
    <w:rsid w:val="007009B2"/>
    <w:rsid w:val="00700A9C"/>
    <w:rsid w:val="00700BE0"/>
    <w:rsid w:val="00700CCF"/>
    <w:rsid w:val="00700D9C"/>
    <w:rsid w:val="00700DB5"/>
    <w:rsid w:val="00700EDC"/>
    <w:rsid w:val="00701237"/>
    <w:rsid w:val="007012B7"/>
    <w:rsid w:val="00701AD1"/>
    <w:rsid w:val="00701C01"/>
    <w:rsid w:val="00701CCF"/>
    <w:rsid w:val="00701E71"/>
    <w:rsid w:val="007024D8"/>
    <w:rsid w:val="00702BF5"/>
    <w:rsid w:val="00702D6D"/>
    <w:rsid w:val="00703383"/>
    <w:rsid w:val="00703C35"/>
    <w:rsid w:val="00703DBD"/>
    <w:rsid w:val="00703EDA"/>
    <w:rsid w:val="007043FB"/>
    <w:rsid w:val="00704BA5"/>
    <w:rsid w:val="00704D4C"/>
    <w:rsid w:val="00704F48"/>
    <w:rsid w:val="00704F72"/>
    <w:rsid w:val="007056D4"/>
    <w:rsid w:val="00705A1A"/>
    <w:rsid w:val="00705D0A"/>
    <w:rsid w:val="00706282"/>
    <w:rsid w:val="00706417"/>
    <w:rsid w:val="00706782"/>
    <w:rsid w:val="007069D6"/>
    <w:rsid w:val="00706AE5"/>
    <w:rsid w:val="00706BB2"/>
    <w:rsid w:val="00706E3A"/>
    <w:rsid w:val="007071EC"/>
    <w:rsid w:val="00707803"/>
    <w:rsid w:val="00707A3D"/>
    <w:rsid w:val="00707F2B"/>
    <w:rsid w:val="00707FEB"/>
    <w:rsid w:val="00710181"/>
    <w:rsid w:val="0071023A"/>
    <w:rsid w:val="007106FA"/>
    <w:rsid w:val="00710B2C"/>
    <w:rsid w:val="00710FA3"/>
    <w:rsid w:val="0071117C"/>
    <w:rsid w:val="007117AD"/>
    <w:rsid w:val="007117E7"/>
    <w:rsid w:val="007118EE"/>
    <w:rsid w:val="00711C9C"/>
    <w:rsid w:val="00711E25"/>
    <w:rsid w:val="00712388"/>
    <w:rsid w:val="007123A0"/>
    <w:rsid w:val="007129EB"/>
    <w:rsid w:val="00713AC9"/>
    <w:rsid w:val="00713DF6"/>
    <w:rsid w:val="00714155"/>
    <w:rsid w:val="00714391"/>
    <w:rsid w:val="007148AE"/>
    <w:rsid w:val="007149EF"/>
    <w:rsid w:val="00714AE0"/>
    <w:rsid w:val="00715062"/>
    <w:rsid w:val="00715400"/>
    <w:rsid w:val="007155E8"/>
    <w:rsid w:val="00715A12"/>
    <w:rsid w:val="007160FC"/>
    <w:rsid w:val="007161EA"/>
    <w:rsid w:val="00716497"/>
    <w:rsid w:val="007168F4"/>
    <w:rsid w:val="00716A50"/>
    <w:rsid w:val="00716C28"/>
    <w:rsid w:val="00716F2B"/>
    <w:rsid w:val="007172BA"/>
    <w:rsid w:val="00717385"/>
    <w:rsid w:val="00717664"/>
    <w:rsid w:val="00717774"/>
    <w:rsid w:val="007178A5"/>
    <w:rsid w:val="00717B5B"/>
    <w:rsid w:val="00717BBF"/>
    <w:rsid w:val="00720131"/>
    <w:rsid w:val="00720691"/>
    <w:rsid w:val="007207FD"/>
    <w:rsid w:val="00720EF8"/>
    <w:rsid w:val="007212F9"/>
    <w:rsid w:val="0072182A"/>
    <w:rsid w:val="00721B03"/>
    <w:rsid w:val="007230EF"/>
    <w:rsid w:val="0072330C"/>
    <w:rsid w:val="0072338E"/>
    <w:rsid w:val="007233FE"/>
    <w:rsid w:val="007234BC"/>
    <w:rsid w:val="00724007"/>
    <w:rsid w:val="007241C0"/>
    <w:rsid w:val="00724347"/>
    <w:rsid w:val="00724B0D"/>
    <w:rsid w:val="00724FC5"/>
    <w:rsid w:val="007254B1"/>
    <w:rsid w:val="00725998"/>
    <w:rsid w:val="00725B9F"/>
    <w:rsid w:val="00725BDE"/>
    <w:rsid w:val="00725CFA"/>
    <w:rsid w:val="007261E1"/>
    <w:rsid w:val="00726A60"/>
    <w:rsid w:val="00727176"/>
    <w:rsid w:val="007276A2"/>
    <w:rsid w:val="00727B79"/>
    <w:rsid w:val="00727CCF"/>
    <w:rsid w:val="00727D5A"/>
    <w:rsid w:val="0073014F"/>
    <w:rsid w:val="00730444"/>
    <w:rsid w:val="0073053C"/>
    <w:rsid w:val="007308CD"/>
    <w:rsid w:val="00730B87"/>
    <w:rsid w:val="007320FF"/>
    <w:rsid w:val="0073243B"/>
    <w:rsid w:val="0073269D"/>
    <w:rsid w:val="00732781"/>
    <w:rsid w:val="007327B2"/>
    <w:rsid w:val="00732C58"/>
    <w:rsid w:val="00732C9C"/>
    <w:rsid w:val="007330CC"/>
    <w:rsid w:val="007331E1"/>
    <w:rsid w:val="00733275"/>
    <w:rsid w:val="007339AF"/>
    <w:rsid w:val="00733A2F"/>
    <w:rsid w:val="00733CA2"/>
    <w:rsid w:val="00733D1D"/>
    <w:rsid w:val="00733F6E"/>
    <w:rsid w:val="0073440C"/>
    <w:rsid w:val="007344B6"/>
    <w:rsid w:val="00734762"/>
    <w:rsid w:val="00734BEB"/>
    <w:rsid w:val="00734D8D"/>
    <w:rsid w:val="0073513C"/>
    <w:rsid w:val="00735194"/>
    <w:rsid w:val="007351CA"/>
    <w:rsid w:val="0073539F"/>
    <w:rsid w:val="00735C74"/>
    <w:rsid w:val="00736116"/>
    <w:rsid w:val="007365A9"/>
    <w:rsid w:val="00736D6C"/>
    <w:rsid w:val="00736DF7"/>
    <w:rsid w:val="007370D3"/>
    <w:rsid w:val="0073777C"/>
    <w:rsid w:val="007377C6"/>
    <w:rsid w:val="007378EF"/>
    <w:rsid w:val="00737967"/>
    <w:rsid w:val="00740732"/>
    <w:rsid w:val="0074095A"/>
    <w:rsid w:val="00740A74"/>
    <w:rsid w:val="00741193"/>
    <w:rsid w:val="0074143D"/>
    <w:rsid w:val="00741461"/>
    <w:rsid w:val="00741463"/>
    <w:rsid w:val="00741A26"/>
    <w:rsid w:val="00741A67"/>
    <w:rsid w:val="00741EE8"/>
    <w:rsid w:val="007420C0"/>
    <w:rsid w:val="0074281C"/>
    <w:rsid w:val="00742A7E"/>
    <w:rsid w:val="00743092"/>
    <w:rsid w:val="00743193"/>
    <w:rsid w:val="007432F2"/>
    <w:rsid w:val="00743439"/>
    <w:rsid w:val="00743AC2"/>
    <w:rsid w:val="007446F7"/>
    <w:rsid w:val="0074470C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B56"/>
    <w:rsid w:val="00746BE7"/>
    <w:rsid w:val="00746FA8"/>
    <w:rsid w:val="0074737E"/>
    <w:rsid w:val="00747398"/>
    <w:rsid w:val="00747AE2"/>
    <w:rsid w:val="00747DA6"/>
    <w:rsid w:val="00747E4F"/>
    <w:rsid w:val="00747FA4"/>
    <w:rsid w:val="00747FC9"/>
    <w:rsid w:val="007502B2"/>
    <w:rsid w:val="00750372"/>
    <w:rsid w:val="00750406"/>
    <w:rsid w:val="00750485"/>
    <w:rsid w:val="007504FC"/>
    <w:rsid w:val="00750814"/>
    <w:rsid w:val="00750943"/>
    <w:rsid w:val="00750CA1"/>
    <w:rsid w:val="007514F0"/>
    <w:rsid w:val="00751701"/>
    <w:rsid w:val="00751A7E"/>
    <w:rsid w:val="00751ADD"/>
    <w:rsid w:val="00751D19"/>
    <w:rsid w:val="00751DA9"/>
    <w:rsid w:val="00751DDE"/>
    <w:rsid w:val="00751EDF"/>
    <w:rsid w:val="00752322"/>
    <w:rsid w:val="00752452"/>
    <w:rsid w:val="0075255D"/>
    <w:rsid w:val="00752AD1"/>
    <w:rsid w:val="00752E5A"/>
    <w:rsid w:val="00752F17"/>
    <w:rsid w:val="00753043"/>
    <w:rsid w:val="00753223"/>
    <w:rsid w:val="00753376"/>
    <w:rsid w:val="007534DE"/>
    <w:rsid w:val="007539CB"/>
    <w:rsid w:val="00753A37"/>
    <w:rsid w:val="00753A4A"/>
    <w:rsid w:val="00753B70"/>
    <w:rsid w:val="00753C50"/>
    <w:rsid w:val="00753FBF"/>
    <w:rsid w:val="007541BC"/>
    <w:rsid w:val="007545A5"/>
    <w:rsid w:val="00754D68"/>
    <w:rsid w:val="0075535C"/>
    <w:rsid w:val="00755E00"/>
    <w:rsid w:val="00756221"/>
    <w:rsid w:val="007563DB"/>
    <w:rsid w:val="00756B43"/>
    <w:rsid w:val="00756DB1"/>
    <w:rsid w:val="00756EB7"/>
    <w:rsid w:val="0075741D"/>
    <w:rsid w:val="007574C8"/>
    <w:rsid w:val="007575E9"/>
    <w:rsid w:val="007576C3"/>
    <w:rsid w:val="00757B61"/>
    <w:rsid w:val="00757CDC"/>
    <w:rsid w:val="007607DC"/>
    <w:rsid w:val="0076086F"/>
    <w:rsid w:val="007608A5"/>
    <w:rsid w:val="00760A6B"/>
    <w:rsid w:val="00760B98"/>
    <w:rsid w:val="00760D5D"/>
    <w:rsid w:val="00760E42"/>
    <w:rsid w:val="00760FC4"/>
    <w:rsid w:val="0076170C"/>
    <w:rsid w:val="007618A7"/>
    <w:rsid w:val="00761B47"/>
    <w:rsid w:val="00761F76"/>
    <w:rsid w:val="00762564"/>
    <w:rsid w:val="007625A5"/>
    <w:rsid w:val="00762862"/>
    <w:rsid w:val="00762DCD"/>
    <w:rsid w:val="007630F1"/>
    <w:rsid w:val="00763212"/>
    <w:rsid w:val="00763313"/>
    <w:rsid w:val="007637A9"/>
    <w:rsid w:val="00763A01"/>
    <w:rsid w:val="00763BBC"/>
    <w:rsid w:val="00763BC0"/>
    <w:rsid w:val="00763CDD"/>
    <w:rsid w:val="00763F8D"/>
    <w:rsid w:val="007642B3"/>
    <w:rsid w:val="0076549A"/>
    <w:rsid w:val="00765523"/>
    <w:rsid w:val="007658D2"/>
    <w:rsid w:val="00765A62"/>
    <w:rsid w:val="00765CD2"/>
    <w:rsid w:val="00765CD8"/>
    <w:rsid w:val="00765DF8"/>
    <w:rsid w:val="00766521"/>
    <w:rsid w:val="00766544"/>
    <w:rsid w:val="007669A5"/>
    <w:rsid w:val="00766BAF"/>
    <w:rsid w:val="00766D91"/>
    <w:rsid w:val="0076747A"/>
    <w:rsid w:val="007678B6"/>
    <w:rsid w:val="00767935"/>
    <w:rsid w:val="00770019"/>
    <w:rsid w:val="0077012F"/>
    <w:rsid w:val="007704F8"/>
    <w:rsid w:val="00770848"/>
    <w:rsid w:val="00770867"/>
    <w:rsid w:val="00770C03"/>
    <w:rsid w:val="00771067"/>
    <w:rsid w:val="007712F7"/>
    <w:rsid w:val="00771A0B"/>
    <w:rsid w:val="00772F91"/>
    <w:rsid w:val="00773B8E"/>
    <w:rsid w:val="007740E5"/>
    <w:rsid w:val="007742B0"/>
    <w:rsid w:val="007744AE"/>
    <w:rsid w:val="00774C79"/>
    <w:rsid w:val="00774FC7"/>
    <w:rsid w:val="0077509E"/>
    <w:rsid w:val="007753A5"/>
    <w:rsid w:val="00775A9C"/>
    <w:rsid w:val="00775CDE"/>
    <w:rsid w:val="00775D25"/>
    <w:rsid w:val="00775E2D"/>
    <w:rsid w:val="00775F42"/>
    <w:rsid w:val="0077668D"/>
    <w:rsid w:val="0077671C"/>
    <w:rsid w:val="00776911"/>
    <w:rsid w:val="00776E03"/>
    <w:rsid w:val="00777079"/>
    <w:rsid w:val="0077719F"/>
    <w:rsid w:val="007805CF"/>
    <w:rsid w:val="0078089C"/>
    <w:rsid w:val="007808E9"/>
    <w:rsid w:val="00780D74"/>
    <w:rsid w:val="00780E54"/>
    <w:rsid w:val="007816A8"/>
    <w:rsid w:val="00781899"/>
    <w:rsid w:val="00782401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287"/>
    <w:rsid w:val="007843BC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5F"/>
    <w:rsid w:val="00785BDF"/>
    <w:rsid w:val="007862D7"/>
    <w:rsid w:val="0078631F"/>
    <w:rsid w:val="00786454"/>
    <w:rsid w:val="00786699"/>
    <w:rsid w:val="00786A4C"/>
    <w:rsid w:val="00786BB9"/>
    <w:rsid w:val="00786FB8"/>
    <w:rsid w:val="007870A4"/>
    <w:rsid w:val="00787777"/>
    <w:rsid w:val="007879EE"/>
    <w:rsid w:val="00787A3A"/>
    <w:rsid w:val="00787C58"/>
    <w:rsid w:val="00787D30"/>
    <w:rsid w:val="00787DAB"/>
    <w:rsid w:val="00787F17"/>
    <w:rsid w:val="0079004C"/>
    <w:rsid w:val="0079045B"/>
    <w:rsid w:val="00790E24"/>
    <w:rsid w:val="007910B5"/>
    <w:rsid w:val="00791170"/>
    <w:rsid w:val="00791274"/>
    <w:rsid w:val="007915B2"/>
    <w:rsid w:val="00791724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3E34"/>
    <w:rsid w:val="007940B5"/>
    <w:rsid w:val="007940E4"/>
    <w:rsid w:val="0079414D"/>
    <w:rsid w:val="007942A4"/>
    <w:rsid w:val="0079441D"/>
    <w:rsid w:val="0079453D"/>
    <w:rsid w:val="00794941"/>
    <w:rsid w:val="00795B72"/>
    <w:rsid w:val="00795D7F"/>
    <w:rsid w:val="00795EBF"/>
    <w:rsid w:val="0079635A"/>
    <w:rsid w:val="007963E8"/>
    <w:rsid w:val="0079732A"/>
    <w:rsid w:val="00797373"/>
    <w:rsid w:val="00797424"/>
    <w:rsid w:val="0079783C"/>
    <w:rsid w:val="007978CC"/>
    <w:rsid w:val="0079798D"/>
    <w:rsid w:val="00797B9D"/>
    <w:rsid w:val="00797BA6"/>
    <w:rsid w:val="00797BCD"/>
    <w:rsid w:val="007A0262"/>
    <w:rsid w:val="007A0AF2"/>
    <w:rsid w:val="007A0C2A"/>
    <w:rsid w:val="007A18A9"/>
    <w:rsid w:val="007A21EB"/>
    <w:rsid w:val="007A237C"/>
    <w:rsid w:val="007A240E"/>
    <w:rsid w:val="007A25D6"/>
    <w:rsid w:val="007A2844"/>
    <w:rsid w:val="007A2C4C"/>
    <w:rsid w:val="007A2E0D"/>
    <w:rsid w:val="007A2EA1"/>
    <w:rsid w:val="007A335F"/>
    <w:rsid w:val="007A382B"/>
    <w:rsid w:val="007A40EB"/>
    <w:rsid w:val="007A411A"/>
    <w:rsid w:val="007A41DD"/>
    <w:rsid w:val="007A42B2"/>
    <w:rsid w:val="007A44FB"/>
    <w:rsid w:val="007A45B8"/>
    <w:rsid w:val="007A481E"/>
    <w:rsid w:val="007A4A7C"/>
    <w:rsid w:val="007A4AB7"/>
    <w:rsid w:val="007A4B5D"/>
    <w:rsid w:val="007A4F84"/>
    <w:rsid w:val="007A5579"/>
    <w:rsid w:val="007A5976"/>
    <w:rsid w:val="007A5C7C"/>
    <w:rsid w:val="007A5D92"/>
    <w:rsid w:val="007A6112"/>
    <w:rsid w:val="007A6294"/>
    <w:rsid w:val="007A64CB"/>
    <w:rsid w:val="007A67C3"/>
    <w:rsid w:val="007A6B59"/>
    <w:rsid w:val="007A7479"/>
    <w:rsid w:val="007A750B"/>
    <w:rsid w:val="007A7921"/>
    <w:rsid w:val="007A7D04"/>
    <w:rsid w:val="007A7F6E"/>
    <w:rsid w:val="007B014A"/>
    <w:rsid w:val="007B0321"/>
    <w:rsid w:val="007B0611"/>
    <w:rsid w:val="007B071B"/>
    <w:rsid w:val="007B0B0A"/>
    <w:rsid w:val="007B0D5E"/>
    <w:rsid w:val="007B141A"/>
    <w:rsid w:val="007B1ABD"/>
    <w:rsid w:val="007B206C"/>
    <w:rsid w:val="007B20E0"/>
    <w:rsid w:val="007B2201"/>
    <w:rsid w:val="007B23FE"/>
    <w:rsid w:val="007B2C4E"/>
    <w:rsid w:val="007B2DBB"/>
    <w:rsid w:val="007B33FC"/>
    <w:rsid w:val="007B3629"/>
    <w:rsid w:val="007B3E00"/>
    <w:rsid w:val="007B40E0"/>
    <w:rsid w:val="007B43A9"/>
    <w:rsid w:val="007B457C"/>
    <w:rsid w:val="007B5128"/>
    <w:rsid w:val="007B5328"/>
    <w:rsid w:val="007B5384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6CA5"/>
    <w:rsid w:val="007B72A5"/>
    <w:rsid w:val="007B789A"/>
    <w:rsid w:val="007B79EB"/>
    <w:rsid w:val="007B7C8B"/>
    <w:rsid w:val="007C0193"/>
    <w:rsid w:val="007C0506"/>
    <w:rsid w:val="007C08D5"/>
    <w:rsid w:val="007C1662"/>
    <w:rsid w:val="007C17AE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38FF"/>
    <w:rsid w:val="007C4109"/>
    <w:rsid w:val="007C4376"/>
    <w:rsid w:val="007C440A"/>
    <w:rsid w:val="007C4CDC"/>
    <w:rsid w:val="007C4CE6"/>
    <w:rsid w:val="007C4D49"/>
    <w:rsid w:val="007C4DD7"/>
    <w:rsid w:val="007C5553"/>
    <w:rsid w:val="007C59B0"/>
    <w:rsid w:val="007C5D1E"/>
    <w:rsid w:val="007C652C"/>
    <w:rsid w:val="007C65C4"/>
    <w:rsid w:val="007C6633"/>
    <w:rsid w:val="007C6A5A"/>
    <w:rsid w:val="007C7214"/>
    <w:rsid w:val="007C7652"/>
    <w:rsid w:val="007C77CB"/>
    <w:rsid w:val="007C7C4A"/>
    <w:rsid w:val="007D070F"/>
    <w:rsid w:val="007D0C15"/>
    <w:rsid w:val="007D0F66"/>
    <w:rsid w:val="007D12F4"/>
    <w:rsid w:val="007D1363"/>
    <w:rsid w:val="007D1630"/>
    <w:rsid w:val="007D167E"/>
    <w:rsid w:val="007D199E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5E0"/>
    <w:rsid w:val="007D37D7"/>
    <w:rsid w:val="007D39AF"/>
    <w:rsid w:val="007D44DD"/>
    <w:rsid w:val="007D44E7"/>
    <w:rsid w:val="007D476F"/>
    <w:rsid w:val="007D4E1A"/>
    <w:rsid w:val="007D4E75"/>
    <w:rsid w:val="007D5033"/>
    <w:rsid w:val="007D5B9C"/>
    <w:rsid w:val="007D5C87"/>
    <w:rsid w:val="007D626B"/>
    <w:rsid w:val="007D64CB"/>
    <w:rsid w:val="007D6E8B"/>
    <w:rsid w:val="007D6ED3"/>
    <w:rsid w:val="007D6F7C"/>
    <w:rsid w:val="007D7638"/>
    <w:rsid w:val="007D7BCB"/>
    <w:rsid w:val="007E0121"/>
    <w:rsid w:val="007E02C8"/>
    <w:rsid w:val="007E034F"/>
    <w:rsid w:val="007E04D3"/>
    <w:rsid w:val="007E0523"/>
    <w:rsid w:val="007E0543"/>
    <w:rsid w:val="007E06DC"/>
    <w:rsid w:val="007E0C9D"/>
    <w:rsid w:val="007E0E68"/>
    <w:rsid w:val="007E1275"/>
    <w:rsid w:val="007E130A"/>
    <w:rsid w:val="007E171B"/>
    <w:rsid w:val="007E174F"/>
    <w:rsid w:val="007E1FA0"/>
    <w:rsid w:val="007E2671"/>
    <w:rsid w:val="007E2D27"/>
    <w:rsid w:val="007E2EA2"/>
    <w:rsid w:val="007E32C3"/>
    <w:rsid w:val="007E3343"/>
    <w:rsid w:val="007E33C7"/>
    <w:rsid w:val="007E3867"/>
    <w:rsid w:val="007E3BBC"/>
    <w:rsid w:val="007E3F20"/>
    <w:rsid w:val="007E4034"/>
    <w:rsid w:val="007E47BA"/>
    <w:rsid w:val="007E4AEB"/>
    <w:rsid w:val="007E4E34"/>
    <w:rsid w:val="007E4FAC"/>
    <w:rsid w:val="007E5056"/>
    <w:rsid w:val="007E54CD"/>
    <w:rsid w:val="007E567D"/>
    <w:rsid w:val="007E5A89"/>
    <w:rsid w:val="007E5E7D"/>
    <w:rsid w:val="007E74E4"/>
    <w:rsid w:val="007E75F0"/>
    <w:rsid w:val="007E7723"/>
    <w:rsid w:val="007E7865"/>
    <w:rsid w:val="007E7B70"/>
    <w:rsid w:val="007F0C6D"/>
    <w:rsid w:val="007F0D12"/>
    <w:rsid w:val="007F0F4F"/>
    <w:rsid w:val="007F1348"/>
    <w:rsid w:val="007F1462"/>
    <w:rsid w:val="007F23B4"/>
    <w:rsid w:val="007F24E7"/>
    <w:rsid w:val="007F2937"/>
    <w:rsid w:val="007F2A37"/>
    <w:rsid w:val="007F2E1B"/>
    <w:rsid w:val="007F317A"/>
    <w:rsid w:val="007F3AEE"/>
    <w:rsid w:val="007F3C17"/>
    <w:rsid w:val="007F3D71"/>
    <w:rsid w:val="007F3D89"/>
    <w:rsid w:val="007F3EA8"/>
    <w:rsid w:val="007F3FFE"/>
    <w:rsid w:val="007F42DA"/>
    <w:rsid w:val="007F433D"/>
    <w:rsid w:val="007F4600"/>
    <w:rsid w:val="007F4748"/>
    <w:rsid w:val="007F4A29"/>
    <w:rsid w:val="007F4A85"/>
    <w:rsid w:val="007F50E3"/>
    <w:rsid w:val="007F5129"/>
    <w:rsid w:val="007F5248"/>
    <w:rsid w:val="007F5294"/>
    <w:rsid w:val="007F5444"/>
    <w:rsid w:val="007F581C"/>
    <w:rsid w:val="007F5A24"/>
    <w:rsid w:val="007F5A53"/>
    <w:rsid w:val="007F5F4C"/>
    <w:rsid w:val="007F62F9"/>
    <w:rsid w:val="007F6CAC"/>
    <w:rsid w:val="007F721A"/>
    <w:rsid w:val="007F7476"/>
    <w:rsid w:val="007F7665"/>
    <w:rsid w:val="007F76A4"/>
    <w:rsid w:val="007F7DD1"/>
    <w:rsid w:val="007F7E3E"/>
    <w:rsid w:val="007F7F3F"/>
    <w:rsid w:val="00800173"/>
    <w:rsid w:val="00800293"/>
    <w:rsid w:val="008004A1"/>
    <w:rsid w:val="00800664"/>
    <w:rsid w:val="00800670"/>
    <w:rsid w:val="008007FD"/>
    <w:rsid w:val="00800CD7"/>
    <w:rsid w:val="00801244"/>
    <w:rsid w:val="00801963"/>
    <w:rsid w:val="00801DA5"/>
    <w:rsid w:val="008021CF"/>
    <w:rsid w:val="00802215"/>
    <w:rsid w:val="008023AE"/>
    <w:rsid w:val="0080246D"/>
    <w:rsid w:val="0080303E"/>
    <w:rsid w:val="008031A0"/>
    <w:rsid w:val="00803379"/>
    <w:rsid w:val="008038C6"/>
    <w:rsid w:val="008038CC"/>
    <w:rsid w:val="00804051"/>
    <w:rsid w:val="0080441E"/>
    <w:rsid w:val="0080464F"/>
    <w:rsid w:val="00804789"/>
    <w:rsid w:val="00804B5B"/>
    <w:rsid w:val="00804BBE"/>
    <w:rsid w:val="00804BC7"/>
    <w:rsid w:val="00805429"/>
    <w:rsid w:val="0080548E"/>
    <w:rsid w:val="008054D7"/>
    <w:rsid w:val="008062C7"/>
    <w:rsid w:val="008067BE"/>
    <w:rsid w:val="00806A5E"/>
    <w:rsid w:val="00806EF2"/>
    <w:rsid w:val="0080703F"/>
    <w:rsid w:val="00807CAA"/>
    <w:rsid w:val="00807D19"/>
    <w:rsid w:val="00807E43"/>
    <w:rsid w:val="0081025B"/>
    <w:rsid w:val="0081033F"/>
    <w:rsid w:val="00810BD4"/>
    <w:rsid w:val="00810FBE"/>
    <w:rsid w:val="0081123B"/>
    <w:rsid w:val="008114C0"/>
    <w:rsid w:val="008119AA"/>
    <w:rsid w:val="00811B5D"/>
    <w:rsid w:val="00811C64"/>
    <w:rsid w:val="00811DC1"/>
    <w:rsid w:val="00811F24"/>
    <w:rsid w:val="008123A3"/>
    <w:rsid w:val="0081247E"/>
    <w:rsid w:val="008129ED"/>
    <w:rsid w:val="008132C2"/>
    <w:rsid w:val="00813A66"/>
    <w:rsid w:val="00813BD5"/>
    <w:rsid w:val="00813ECF"/>
    <w:rsid w:val="00814384"/>
    <w:rsid w:val="0081442F"/>
    <w:rsid w:val="00814825"/>
    <w:rsid w:val="008148D2"/>
    <w:rsid w:val="00814CD4"/>
    <w:rsid w:val="0081502C"/>
    <w:rsid w:val="00815856"/>
    <w:rsid w:val="008158C6"/>
    <w:rsid w:val="008159D6"/>
    <w:rsid w:val="00815E51"/>
    <w:rsid w:val="00816199"/>
    <w:rsid w:val="008166E1"/>
    <w:rsid w:val="00816B4F"/>
    <w:rsid w:val="00816BFB"/>
    <w:rsid w:val="00817181"/>
    <w:rsid w:val="008171E8"/>
    <w:rsid w:val="008172E9"/>
    <w:rsid w:val="00817301"/>
    <w:rsid w:val="008173D8"/>
    <w:rsid w:val="00817825"/>
    <w:rsid w:val="0081792C"/>
    <w:rsid w:val="0081795A"/>
    <w:rsid w:val="008179E6"/>
    <w:rsid w:val="00817FB1"/>
    <w:rsid w:val="00820615"/>
    <w:rsid w:val="0082094A"/>
    <w:rsid w:val="00820B8D"/>
    <w:rsid w:val="00820D1B"/>
    <w:rsid w:val="00820F34"/>
    <w:rsid w:val="00820FCF"/>
    <w:rsid w:val="0082153F"/>
    <w:rsid w:val="00821ADC"/>
    <w:rsid w:val="00821EA9"/>
    <w:rsid w:val="0082260A"/>
    <w:rsid w:val="00822651"/>
    <w:rsid w:val="008228C2"/>
    <w:rsid w:val="00822AB2"/>
    <w:rsid w:val="00822F61"/>
    <w:rsid w:val="00823252"/>
    <w:rsid w:val="008233EA"/>
    <w:rsid w:val="00823BBD"/>
    <w:rsid w:val="0082440D"/>
    <w:rsid w:val="00824437"/>
    <w:rsid w:val="0082444F"/>
    <w:rsid w:val="0082488C"/>
    <w:rsid w:val="00825ACD"/>
    <w:rsid w:val="00825ACF"/>
    <w:rsid w:val="00825EC5"/>
    <w:rsid w:val="008266CB"/>
    <w:rsid w:val="00826D13"/>
    <w:rsid w:val="00826DAF"/>
    <w:rsid w:val="0082788F"/>
    <w:rsid w:val="008278F8"/>
    <w:rsid w:val="00827A6E"/>
    <w:rsid w:val="00827BC3"/>
    <w:rsid w:val="00827C21"/>
    <w:rsid w:val="00827C7F"/>
    <w:rsid w:val="00827C90"/>
    <w:rsid w:val="008300B9"/>
    <w:rsid w:val="0083023F"/>
    <w:rsid w:val="00830BCC"/>
    <w:rsid w:val="00830F2A"/>
    <w:rsid w:val="00831167"/>
    <w:rsid w:val="008312D0"/>
    <w:rsid w:val="0083137C"/>
    <w:rsid w:val="00831433"/>
    <w:rsid w:val="008318F3"/>
    <w:rsid w:val="00831EB2"/>
    <w:rsid w:val="00832139"/>
    <w:rsid w:val="00832A6E"/>
    <w:rsid w:val="00832C07"/>
    <w:rsid w:val="008332A1"/>
    <w:rsid w:val="00833392"/>
    <w:rsid w:val="0083340B"/>
    <w:rsid w:val="00833411"/>
    <w:rsid w:val="008336A0"/>
    <w:rsid w:val="00833B33"/>
    <w:rsid w:val="0083411F"/>
    <w:rsid w:val="00834427"/>
    <w:rsid w:val="008346D7"/>
    <w:rsid w:val="00834D79"/>
    <w:rsid w:val="00834D9E"/>
    <w:rsid w:val="00834FB2"/>
    <w:rsid w:val="0083503F"/>
    <w:rsid w:val="00835376"/>
    <w:rsid w:val="00835389"/>
    <w:rsid w:val="008353D9"/>
    <w:rsid w:val="00835550"/>
    <w:rsid w:val="008357ED"/>
    <w:rsid w:val="00835C6C"/>
    <w:rsid w:val="00835EEB"/>
    <w:rsid w:val="00835F26"/>
    <w:rsid w:val="00835F2C"/>
    <w:rsid w:val="0083628D"/>
    <w:rsid w:val="008363F7"/>
    <w:rsid w:val="0083653B"/>
    <w:rsid w:val="0083675E"/>
    <w:rsid w:val="0083687A"/>
    <w:rsid w:val="00836C34"/>
    <w:rsid w:val="00836FDE"/>
    <w:rsid w:val="0083700F"/>
    <w:rsid w:val="00837014"/>
    <w:rsid w:val="0083721E"/>
    <w:rsid w:val="008373E4"/>
    <w:rsid w:val="00837D84"/>
    <w:rsid w:val="00837E1E"/>
    <w:rsid w:val="00840139"/>
    <w:rsid w:val="00840709"/>
    <w:rsid w:val="0084112B"/>
    <w:rsid w:val="008418F0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8B7"/>
    <w:rsid w:val="008439FF"/>
    <w:rsid w:val="00843A72"/>
    <w:rsid w:val="00843CB7"/>
    <w:rsid w:val="00844087"/>
    <w:rsid w:val="0084464F"/>
    <w:rsid w:val="00844705"/>
    <w:rsid w:val="00844BE8"/>
    <w:rsid w:val="008450AE"/>
    <w:rsid w:val="0084577F"/>
    <w:rsid w:val="00845960"/>
    <w:rsid w:val="00845BE4"/>
    <w:rsid w:val="00845D5B"/>
    <w:rsid w:val="008469E3"/>
    <w:rsid w:val="00846C61"/>
    <w:rsid w:val="00846E02"/>
    <w:rsid w:val="00846EA3"/>
    <w:rsid w:val="00847340"/>
    <w:rsid w:val="00847D66"/>
    <w:rsid w:val="00847E55"/>
    <w:rsid w:val="008500FF"/>
    <w:rsid w:val="00850629"/>
    <w:rsid w:val="0085066D"/>
    <w:rsid w:val="00850B7B"/>
    <w:rsid w:val="008511E2"/>
    <w:rsid w:val="008518B2"/>
    <w:rsid w:val="00852A65"/>
    <w:rsid w:val="008537CC"/>
    <w:rsid w:val="0085394A"/>
    <w:rsid w:val="00853AAE"/>
    <w:rsid w:val="0085401C"/>
    <w:rsid w:val="0085490E"/>
    <w:rsid w:val="00854A45"/>
    <w:rsid w:val="00854CAA"/>
    <w:rsid w:val="00854DDB"/>
    <w:rsid w:val="00855137"/>
    <w:rsid w:val="008552DF"/>
    <w:rsid w:val="00855369"/>
    <w:rsid w:val="00855584"/>
    <w:rsid w:val="0085563F"/>
    <w:rsid w:val="00855C48"/>
    <w:rsid w:val="00855D58"/>
    <w:rsid w:val="00856134"/>
    <w:rsid w:val="0085624F"/>
    <w:rsid w:val="0085646B"/>
    <w:rsid w:val="00856517"/>
    <w:rsid w:val="00856A80"/>
    <w:rsid w:val="00856AFE"/>
    <w:rsid w:val="008572D3"/>
    <w:rsid w:val="0085781F"/>
    <w:rsid w:val="00857EC4"/>
    <w:rsid w:val="00857FD1"/>
    <w:rsid w:val="00860132"/>
    <w:rsid w:val="0086050C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1F9A"/>
    <w:rsid w:val="008620CE"/>
    <w:rsid w:val="0086247D"/>
    <w:rsid w:val="008630D1"/>
    <w:rsid w:val="008631E2"/>
    <w:rsid w:val="008633AC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4F45"/>
    <w:rsid w:val="008653A0"/>
    <w:rsid w:val="008655E4"/>
    <w:rsid w:val="00865650"/>
    <w:rsid w:val="00865863"/>
    <w:rsid w:val="00865A00"/>
    <w:rsid w:val="00866160"/>
    <w:rsid w:val="0086641D"/>
    <w:rsid w:val="00866D42"/>
    <w:rsid w:val="008673F4"/>
    <w:rsid w:val="0086797C"/>
    <w:rsid w:val="008700C4"/>
    <w:rsid w:val="008702BB"/>
    <w:rsid w:val="00870379"/>
    <w:rsid w:val="00870805"/>
    <w:rsid w:val="008709C1"/>
    <w:rsid w:val="00870EE4"/>
    <w:rsid w:val="008713AF"/>
    <w:rsid w:val="00871940"/>
    <w:rsid w:val="00871B34"/>
    <w:rsid w:val="00871D13"/>
    <w:rsid w:val="00871FFA"/>
    <w:rsid w:val="0087240C"/>
    <w:rsid w:val="00872677"/>
    <w:rsid w:val="0087277D"/>
    <w:rsid w:val="00872BAC"/>
    <w:rsid w:val="00872CF4"/>
    <w:rsid w:val="00873403"/>
    <w:rsid w:val="008736DA"/>
    <w:rsid w:val="00873807"/>
    <w:rsid w:val="00873851"/>
    <w:rsid w:val="008738D0"/>
    <w:rsid w:val="00873C87"/>
    <w:rsid w:val="00873D3F"/>
    <w:rsid w:val="00873D9E"/>
    <w:rsid w:val="00873EDD"/>
    <w:rsid w:val="00873F0B"/>
    <w:rsid w:val="00873F54"/>
    <w:rsid w:val="00874496"/>
    <w:rsid w:val="00874E2A"/>
    <w:rsid w:val="00874F3A"/>
    <w:rsid w:val="00874FCA"/>
    <w:rsid w:val="00875346"/>
    <w:rsid w:val="008753D2"/>
    <w:rsid w:val="00875AEA"/>
    <w:rsid w:val="0087670F"/>
    <w:rsid w:val="00876C24"/>
    <w:rsid w:val="00877037"/>
    <w:rsid w:val="0087707B"/>
    <w:rsid w:val="00877370"/>
    <w:rsid w:val="00877547"/>
    <w:rsid w:val="00877A35"/>
    <w:rsid w:val="00877DA5"/>
    <w:rsid w:val="00880222"/>
    <w:rsid w:val="008802DD"/>
    <w:rsid w:val="008802E7"/>
    <w:rsid w:val="0088053D"/>
    <w:rsid w:val="008805F4"/>
    <w:rsid w:val="008805FA"/>
    <w:rsid w:val="00880641"/>
    <w:rsid w:val="00880820"/>
    <w:rsid w:val="00881148"/>
    <w:rsid w:val="00881202"/>
    <w:rsid w:val="008813CA"/>
    <w:rsid w:val="008817AB"/>
    <w:rsid w:val="00881999"/>
    <w:rsid w:val="00882283"/>
    <w:rsid w:val="008822B6"/>
    <w:rsid w:val="00882497"/>
    <w:rsid w:val="008826E4"/>
    <w:rsid w:val="00882914"/>
    <w:rsid w:val="00882986"/>
    <w:rsid w:val="00882EEF"/>
    <w:rsid w:val="0088305E"/>
    <w:rsid w:val="008834FA"/>
    <w:rsid w:val="00883655"/>
    <w:rsid w:val="0088374D"/>
    <w:rsid w:val="00883A4F"/>
    <w:rsid w:val="00883ABF"/>
    <w:rsid w:val="00883C06"/>
    <w:rsid w:val="00883CE4"/>
    <w:rsid w:val="00883D1D"/>
    <w:rsid w:val="00883D1F"/>
    <w:rsid w:val="00883F38"/>
    <w:rsid w:val="00883F40"/>
    <w:rsid w:val="0088415A"/>
    <w:rsid w:val="008841BF"/>
    <w:rsid w:val="008841EF"/>
    <w:rsid w:val="00884367"/>
    <w:rsid w:val="008843C1"/>
    <w:rsid w:val="0088447F"/>
    <w:rsid w:val="00884493"/>
    <w:rsid w:val="0088496E"/>
    <w:rsid w:val="00884DAE"/>
    <w:rsid w:val="00884E4B"/>
    <w:rsid w:val="008853AD"/>
    <w:rsid w:val="0088580E"/>
    <w:rsid w:val="008858A0"/>
    <w:rsid w:val="0088590E"/>
    <w:rsid w:val="00885AA3"/>
    <w:rsid w:val="00885B5D"/>
    <w:rsid w:val="00885D9D"/>
    <w:rsid w:val="00886000"/>
    <w:rsid w:val="0088644B"/>
    <w:rsid w:val="008864F9"/>
    <w:rsid w:val="0088671D"/>
    <w:rsid w:val="00886812"/>
    <w:rsid w:val="008868B8"/>
    <w:rsid w:val="00886B2A"/>
    <w:rsid w:val="0088709E"/>
    <w:rsid w:val="00887312"/>
    <w:rsid w:val="008873D5"/>
    <w:rsid w:val="0088754A"/>
    <w:rsid w:val="008876B1"/>
    <w:rsid w:val="008877B7"/>
    <w:rsid w:val="00887A5D"/>
    <w:rsid w:val="00887ACD"/>
    <w:rsid w:val="00887D1A"/>
    <w:rsid w:val="0089022A"/>
    <w:rsid w:val="008909D4"/>
    <w:rsid w:val="00890F81"/>
    <w:rsid w:val="00891160"/>
    <w:rsid w:val="00891514"/>
    <w:rsid w:val="008916FE"/>
    <w:rsid w:val="0089176F"/>
    <w:rsid w:val="00891942"/>
    <w:rsid w:val="00891B25"/>
    <w:rsid w:val="00891C45"/>
    <w:rsid w:val="00891FB0"/>
    <w:rsid w:val="008920F9"/>
    <w:rsid w:val="00892931"/>
    <w:rsid w:val="00892EAC"/>
    <w:rsid w:val="00893112"/>
    <w:rsid w:val="00893251"/>
    <w:rsid w:val="0089353A"/>
    <w:rsid w:val="00893934"/>
    <w:rsid w:val="00893C86"/>
    <w:rsid w:val="00893D07"/>
    <w:rsid w:val="00894340"/>
    <w:rsid w:val="00894495"/>
    <w:rsid w:val="008944CD"/>
    <w:rsid w:val="0089460C"/>
    <w:rsid w:val="008946CF"/>
    <w:rsid w:val="00894C1A"/>
    <w:rsid w:val="00894CFD"/>
    <w:rsid w:val="008953F5"/>
    <w:rsid w:val="00895A43"/>
    <w:rsid w:val="00895AC4"/>
    <w:rsid w:val="0089600E"/>
    <w:rsid w:val="008960AA"/>
    <w:rsid w:val="0089658C"/>
    <w:rsid w:val="00896D96"/>
    <w:rsid w:val="008970D0"/>
    <w:rsid w:val="00897774"/>
    <w:rsid w:val="00897ABB"/>
    <w:rsid w:val="00897C02"/>
    <w:rsid w:val="008A05DB"/>
    <w:rsid w:val="008A0BE5"/>
    <w:rsid w:val="008A0E68"/>
    <w:rsid w:val="008A0ECF"/>
    <w:rsid w:val="008A14B6"/>
    <w:rsid w:val="008A14FA"/>
    <w:rsid w:val="008A1725"/>
    <w:rsid w:val="008A1814"/>
    <w:rsid w:val="008A1A38"/>
    <w:rsid w:val="008A1BC5"/>
    <w:rsid w:val="008A2209"/>
    <w:rsid w:val="008A2378"/>
    <w:rsid w:val="008A2644"/>
    <w:rsid w:val="008A2A25"/>
    <w:rsid w:val="008A2CC1"/>
    <w:rsid w:val="008A2DF0"/>
    <w:rsid w:val="008A3026"/>
    <w:rsid w:val="008A3047"/>
    <w:rsid w:val="008A33E2"/>
    <w:rsid w:val="008A34BF"/>
    <w:rsid w:val="008A36B2"/>
    <w:rsid w:val="008A3792"/>
    <w:rsid w:val="008A3CD3"/>
    <w:rsid w:val="008A3D4F"/>
    <w:rsid w:val="008A3F36"/>
    <w:rsid w:val="008A4025"/>
    <w:rsid w:val="008A4381"/>
    <w:rsid w:val="008A5187"/>
    <w:rsid w:val="008A53A8"/>
    <w:rsid w:val="008A5450"/>
    <w:rsid w:val="008A5462"/>
    <w:rsid w:val="008A555A"/>
    <w:rsid w:val="008A5570"/>
    <w:rsid w:val="008A5B90"/>
    <w:rsid w:val="008A6137"/>
    <w:rsid w:val="008A6203"/>
    <w:rsid w:val="008A620F"/>
    <w:rsid w:val="008A655D"/>
    <w:rsid w:val="008A6CC5"/>
    <w:rsid w:val="008A7226"/>
    <w:rsid w:val="008B01E8"/>
    <w:rsid w:val="008B0237"/>
    <w:rsid w:val="008B0336"/>
    <w:rsid w:val="008B036A"/>
    <w:rsid w:val="008B06B6"/>
    <w:rsid w:val="008B0711"/>
    <w:rsid w:val="008B071F"/>
    <w:rsid w:val="008B0C2C"/>
    <w:rsid w:val="008B1588"/>
    <w:rsid w:val="008B172E"/>
    <w:rsid w:val="008B2039"/>
    <w:rsid w:val="008B243D"/>
    <w:rsid w:val="008B2504"/>
    <w:rsid w:val="008B2920"/>
    <w:rsid w:val="008B2994"/>
    <w:rsid w:val="008B2BD2"/>
    <w:rsid w:val="008B2C5C"/>
    <w:rsid w:val="008B2C83"/>
    <w:rsid w:val="008B2E5A"/>
    <w:rsid w:val="008B31BA"/>
    <w:rsid w:val="008B3244"/>
    <w:rsid w:val="008B3775"/>
    <w:rsid w:val="008B3ED2"/>
    <w:rsid w:val="008B43FD"/>
    <w:rsid w:val="008B4E10"/>
    <w:rsid w:val="008B4E5E"/>
    <w:rsid w:val="008B5053"/>
    <w:rsid w:val="008B560C"/>
    <w:rsid w:val="008B57CA"/>
    <w:rsid w:val="008B5BDF"/>
    <w:rsid w:val="008B5CCB"/>
    <w:rsid w:val="008B5FF2"/>
    <w:rsid w:val="008B63DA"/>
    <w:rsid w:val="008B64F6"/>
    <w:rsid w:val="008B6EBA"/>
    <w:rsid w:val="008B72B9"/>
    <w:rsid w:val="008B73C7"/>
    <w:rsid w:val="008B743A"/>
    <w:rsid w:val="008B7EA6"/>
    <w:rsid w:val="008B7FCC"/>
    <w:rsid w:val="008C0780"/>
    <w:rsid w:val="008C0A60"/>
    <w:rsid w:val="008C0B7C"/>
    <w:rsid w:val="008C0BF2"/>
    <w:rsid w:val="008C0DEF"/>
    <w:rsid w:val="008C0EA6"/>
    <w:rsid w:val="008C15D3"/>
    <w:rsid w:val="008C1651"/>
    <w:rsid w:val="008C170F"/>
    <w:rsid w:val="008C1A69"/>
    <w:rsid w:val="008C1E38"/>
    <w:rsid w:val="008C223A"/>
    <w:rsid w:val="008C22C2"/>
    <w:rsid w:val="008C25B7"/>
    <w:rsid w:val="008C27D0"/>
    <w:rsid w:val="008C2ADE"/>
    <w:rsid w:val="008C2D18"/>
    <w:rsid w:val="008C2F98"/>
    <w:rsid w:val="008C367E"/>
    <w:rsid w:val="008C36CF"/>
    <w:rsid w:val="008C3B33"/>
    <w:rsid w:val="008C3C46"/>
    <w:rsid w:val="008C3CE0"/>
    <w:rsid w:val="008C3CE9"/>
    <w:rsid w:val="008C3DFE"/>
    <w:rsid w:val="008C4473"/>
    <w:rsid w:val="008C4511"/>
    <w:rsid w:val="008C46E5"/>
    <w:rsid w:val="008C49CE"/>
    <w:rsid w:val="008C49EB"/>
    <w:rsid w:val="008C4A5A"/>
    <w:rsid w:val="008C4AF7"/>
    <w:rsid w:val="008C4D90"/>
    <w:rsid w:val="008C53D2"/>
    <w:rsid w:val="008C572A"/>
    <w:rsid w:val="008C5BF8"/>
    <w:rsid w:val="008C5EDC"/>
    <w:rsid w:val="008C6633"/>
    <w:rsid w:val="008C66B8"/>
    <w:rsid w:val="008C66F7"/>
    <w:rsid w:val="008C67FB"/>
    <w:rsid w:val="008C6AF2"/>
    <w:rsid w:val="008C6DF8"/>
    <w:rsid w:val="008C7033"/>
    <w:rsid w:val="008C7C89"/>
    <w:rsid w:val="008C7D72"/>
    <w:rsid w:val="008C7EAE"/>
    <w:rsid w:val="008D0297"/>
    <w:rsid w:val="008D02D4"/>
    <w:rsid w:val="008D0308"/>
    <w:rsid w:val="008D05A5"/>
    <w:rsid w:val="008D05B5"/>
    <w:rsid w:val="008D0809"/>
    <w:rsid w:val="008D08F3"/>
    <w:rsid w:val="008D0AE4"/>
    <w:rsid w:val="008D0B85"/>
    <w:rsid w:val="008D0B94"/>
    <w:rsid w:val="008D1907"/>
    <w:rsid w:val="008D1BD7"/>
    <w:rsid w:val="008D1C57"/>
    <w:rsid w:val="008D2286"/>
    <w:rsid w:val="008D247A"/>
    <w:rsid w:val="008D253E"/>
    <w:rsid w:val="008D288E"/>
    <w:rsid w:val="008D2B15"/>
    <w:rsid w:val="008D359F"/>
    <w:rsid w:val="008D3B3B"/>
    <w:rsid w:val="008D3B4D"/>
    <w:rsid w:val="008D45CC"/>
    <w:rsid w:val="008D4B43"/>
    <w:rsid w:val="008D4B60"/>
    <w:rsid w:val="008D4BEF"/>
    <w:rsid w:val="008D4C29"/>
    <w:rsid w:val="008D4E31"/>
    <w:rsid w:val="008D4EA4"/>
    <w:rsid w:val="008D5352"/>
    <w:rsid w:val="008D58B3"/>
    <w:rsid w:val="008D5957"/>
    <w:rsid w:val="008D5E69"/>
    <w:rsid w:val="008D68EA"/>
    <w:rsid w:val="008D6A56"/>
    <w:rsid w:val="008D7399"/>
    <w:rsid w:val="008D77C4"/>
    <w:rsid w:val="008D7919"/>
    <w:rsid w:val="008D7B85"/>
    <w:rsid w:val="008E012C"/>
    <w:rsid w:val="008E01FD"/>
    <w:rsid w:val="008E0434"/>
    <w:rsid w:val="008E047D"/>
    <w:rsid w:val="008E0598"/>
    <w:rsid w:val="008E071B"/>
    <w:rsid w:val="008E15E7"/>
    <w:rsid w:val="008E1FA6"/>
    <w:rsid w:val="008E2366"/>
    <w:rsid w:val="008E280C"/>
    <w:rsid w:val="008E2814"/>
    <w:rsid w:val="008E28C0"/>
    <w:rsid w:val="008E2903"/>
    <w:rsid w:val="008E295C"/>
    <w:rsid w:val="008E298F"/>
    <w:rsid w:val="008E2A0D"/>
    <w:rsid w:val="008E2A4C"/>
    <w:rsid w:val="008E2B6A"/>
    <w:rsid w:val="008E2C1D"/>
    <w:rsid w:val="008E2D65"/>
    <w:rsid w:val="008E35DA"/>
    <w:rsid w:val="008E36C7"/>
    <w:rsid w:val="008E37F8"/>
    <w:rsid w:val="008E3F6B"/>
    <w:rsid w:val="008E41A4"/>
    <w:rsid w:val="008E489B"/>
    <w:rsid w:val="008E48CF"/>
    <w:rsid w:val="008E4BBA"/>
    <w:rsid w:val="008E4E9A"/>
    <w:rsid w:val="008E4EF4"/>
    <w:rsid w:val="008E5841"/>
    <w:rsid w:val="008E5CCE"/>
    <w:rsid w:val="008E608A"/>
    <w:rsid w:val="008E60EB"/>
    <w:rsid w:val="008E610E"/>
    <w:rsid w:val="008E6177"/>
    <w:rsid w:val="008E6180"/>
    <w:rsid w:val="008E61BF"/>
    <w:rsid w:val="008E63B3"/>
    <w:rsid w:val="008E6F51"/>
    <w:rsid w:val="008E6F83"/>
    <w:rsid w:val="008E72BB"/>
    <w:rsid w:val="008F0024"/>
    <w:rsid w:val="008F02C7"/>
    <w:rsid w:val="008F05C8"/>
    <w:rsid w:val="008F115E"/>
    <w:rsid w:val="008F163B"/>
    <w:rsid w:val="008F1A35"/>
    <w:rsid w:val="008F1A5E"/>
    <w:rsid w:val="008F1E7E"/>
    <w:rsid w:val="008F1E85"/>
    <w:rsid w:val="008F21EB"/>
    <w:rsid w:val="008F2641"/>
    <w:rsid w:val="008F278D"/>
    <w:rsid w:val="008F2B91"/>
    <w:rsid w:val="008F2E28"/>
    <w:rsid w:val="008F2E35"/>
    <w:rsid w:val="008F2F23"/>
    <w:rsid w:val="008F392A"/>
    <w:rsid w:val="008F3A73"/>
    <w:rsid w:val="008F3AE9"/>
    <w:rsid w:val="008F3CD0"/>
    <w:rsid w:val="008F4209"/>
    <w:rsid w:val="008F431F"/>
    <w:rsid w:val="008F4627"/>
    <w:rsid w:val="008F4A68"/>
    <w:rsid w:val="008F5169"/>
    <w:rsid w:val="008F54C8"/>
    <w:rsid w:val="008F551C"/>
    <w:rsid w:val="008F55A5"/>
    <w:rsid w:val="008F579E"/>
    <w:rsid w:val="008F5CF0"/>
    <w:rsid w:val="008F5F29"/>
    <w:rsid w:val="008F646E"/>
    <w:rsid w:val="008F6686"/>
    <w:rsid w:val="008F66FA"/>
    <w:rsid w:val="008F671F"/>
    <w:rsid w:val="008F6808"/>
    <w:rsid w:val="008F6E73"/>
    <w:rsid w:val="008F6ED7"/>
    <w:rsid w:val="008F6FEB"/>
    <w:rsid w:val="008F7A39"/>
    <w:rsid w:val="008F7B01"/>
    <w:rsid w:val="009000C1"/>
    <w:rsid w:val="00900346"/>
    <w:rsid w:val="009003BA"/>
    <w:rsid w:val="009006F7"/>
    <w:rsid w:val="00900760"/>
    <w:rsid w:val="0090081D"/>
    <w:rsid w:val="0090103B"/>
    <w:rsid w:val="009014A1"/>
    <w:rsid w:val="009019AA"/>
    <w:rsid w:val="00901A98"/>
    <w:rsid w:val="009020F3"/>
    <w:rsid w:val="00902391"/>
    <w:rsid w:val="009029A6"/>
    <w:rsid w:val="00902B09"/>
    <w:rsid w:val="00902D9A"/>
    <w:rsid w:val="00902ECC"/>
    <w:rsid w:val="00903146"/>
    <w:rsid w:val="009038F4"/>
    <w:rsid w:val="00904143"/>
    <w:rsid w:val="009045F7"/>
    <w:rsid w:val="0090476D"/>
    <w:rsid w:val="00904F0E"/>
    <w:rsid w:val="0090523F"/>
    <w:rsid w:val="009054D8"/>
    <w:rsid w:val="00905A6D"/>
    <w:rsid w:val="00905F6D"/>
    <w:rsid w:val="00906837"/>
    <w:rsid w:val="00906A13"/>
    <w:rsid w:val="00906A6F"/>
    <w:rsid w:val="00906DAD"/>
    <w:rsid w:val="0090724F"/>
    <w:rsid w:val="00907616"/>
    <w:rsid w:val="00907AFA"/>
    <w:rsid w:val="0091045B"/>
    <w:rsid w:val="00910676"/>
    <w:rsid w:val="00910692"/>
    <w:rsid w:val="00910730"/>
    <w:rsid w:val="009109F5"/>
    <w:rsid w:val="00910C15"/>
    <w:rsid w:val="00910EEB"/>
    <w:rsid w:val="00910FC9"/>
    <w:rsid w:val="009112C6"/>
    <w:rsid w:val="0091142B"/>
    <w:rsid w:val="009114E5"/>
    <w:rsid w:val="00911A31"/>
    <w:rsid w:val="00911D03"/>
    <w:rsid w:val="009120C4"/>
    <w:rsid w:val="009121E6"/>
    <w:rsid w:val="00912386"/>
    <w:rsid w:val="009123C2"/>
    <w:rsid w:val="0091256D"/>
    <w:rsid w:val="0091275C"/>
    <w:rsid w:val="009127F8"/>
    <w:rsid w:val="009128AB"/>
    <w:rsid w:val="00912E58"/>
    <w:rsid w:val="00913143"/>
    <w:rsid w:val="0091368E"/>
    <w:rsid w:val="009139FA"/>
    <w:rsid w:val="00913C0C"/>
    <w:rsid w:val="00913DA4"/>
    <w:rsid w:val="00913DCD"/>
    <w:rsid w:val="00914028"/>
    <w:rsid w:val="009140AD"/>
    <w:rsid w:val="0091412B"/>
    <w:rsid w:val="0091444B"/>
    <w:rsid w:val="00914695"/>
    <w:rsid w:val="009147C5"/>
    <w:rsid w:val="009149EB"/>
    <w:rsid w:val="00914C22"/>
    <w:rsid w:val="00914C2A"/>
    <w:rsid w:val="00914F58"/>
    <w:rsid w:val="00914FDB"/>
    <w:rsid w:val="0091517C"/>
    <w:rsid w:val="009157A3"/>
    <w:rsid w:val="00915868"/>
    <w:rsid w:val="00915C1E"/>
    <w:rsid w:val="00915F5F"/>
    <w:rsid w:val="00916061"/>
    <w:rsid w:val="00916346"/>
    <w:rsid w:val="00916BB1"/>
    <w:rsid w:val="0091716D"/>
    <w:rsid w:val="00917431"/>
    <w:rsid w:val="00917C23"/>
    <w:rsid w:val="00917C6A"/>
    <w:rsid w:val="00917DA5"/>
    <w:rsid w:val="009207A4"/>
    <w:rsid w:val="009208A3"/>
    <w:rsid w:val="009212C2"/>
    <w:rsid w:val="00921459"/>
    <w:rsid w:val="00921B59"/>
    <w:rsid w:val="00921CCF"/>
    <w:rsid w:val="00921DAE"/>
    <w:rsid w:val="00921F55"/>
    <w:rsid w:val="009221B4"/>
    <w:rsid w:val="009221DE"/>
    <w:rsid w:val="009222B7"/>
    <w:rsid w:val="00922411"/>
    <w:rsid w:val="009227FF"/>
    <w:rsid w:val="009230F2"/>
    <w:rsid w:val="009231A6"/>
    <w:rsid w:val="00923509"/>
    <w:rsid w:val="00923865"/>
    <w:rsid w:val="009243C3"/>
    <w:rsid w:val="00924527"/>
    <w:rsid w:val="00924703"/>
    <w:rsid w:val="00924A85"/>
    <w:rsid w:val="00924C32"/>
    <w:rsid w:val="00924E0A"/>
    <w:rsid w:val="009256CE"/>
    <w:rsid w:val="00925B06"/>
    <w:rsid w:val="00925FC1"/>
    <w:rsid w:val="00926133"/>
    <w:rsid w:val="009263E7"/>
    <w:rsid w:val="009266CB"/>
    <w:rsid w:val="009268ED"/>
    <w:rsid w:val="00926BA9"/>
    <w:rsid w:val="00926D44"/>
    <w:rsid w:val="0092729B"/>
    <w:rsid w:val="009274AE"/>
    <w:rsid w:val="009274D9"/>
    <w:rsid w:val="00927655"/>
    <w:rsid w:val="00927787"/>
    <w:rsid w:val="00927C0F"/>
    <w:rsid w:val="009300B8"/>
    <w:rsid w:val="009301BF"/>
    <w:rsid w:val="0093053F"/>
    <w:rsid w:val="00930549"/>
    <w:rsid w:val="00930C68"/>
    <w:rsid w:val="00930D2E"/>
    <w:rsid w:val="009310E0"/>
    <w:rsid w:val="0093116E"/>
    <w:rsid w:val="009312BD"/>
    <w:rsid w:val="00931776"/>
    <w:rsid w:val="00931A56"/>
    <w:rsid w:val="00931DBC"/>
    <w:rsid w:val="00931E8D"/>
    <w:rsid w:val="00931EE8"/>
    <w:rsid w:val="00932250"/>
    <w:rsid w:val="00932350"/>
    <w:rsid w:val="00932667"/>
    <w:rsid w:val="009328FD"/>
    <w:rsid w:val="00932E8D"/>
    <w:rsid w:val="0093363C"/>
    <w:rsid w:val="009339C9"/>
    <w:rsid w:val="00933D45"/>
    <w:rsid w:val="009340B4"/>
    <w:rsid w:val="0093426F"/>
    <w:rsid w:val="0093465A"/>
    <w:rsid w:val="009347B8"/>
    <w:rsid w:val="00934DA0"/>
    <w:rsid w:val="00934F40"/>
    <w:rsid w:val="0093523D"/>
    <w:rsid w:val="00935439"/>
    <w:rsid w:val="00935475"/>
    <w:rsid w:val="0093573A"/>
    <w:rsid w:val="00935EAE"/>
    <w:rsid w:val="00935F26"/>
    <w:rsid w:val="009366E4"/>
    <w:rsid w:val="0093678B"/>
    <w:rsid w:val="00936847"/>
    <w:rsid w:val="0093692E"/>
    <w:rsid w:val="00936A51"/>
    <w:rsid w:val="00936CDC"/>
    <w:rsid w:val="00936E61"/>
    <w:rsid w:val="00936F25"/>
    <w:rsid w:val="00936F70"/>
    <w:rsid w:val="0093749A"/>
    <w:rsid w:val="0093758C"/>
    <w:rsid w:val="00937CF1"/>
    <w:rsid w:val="00937E91"/>
    <w:rsid w:val="00940192"/>
    <w:rsid w:val="00940E19"/>
    <w:rsid w:val="009410D5"/>
    <w:rsid w:val="009412BD"/>
    <w:rsid w:val="00941679"/>
    <w:rsid w:val="00941708"/>
    <w:rsid w:val="00941718"/>
    <w:rsid w:val="00941847"/>
    <w:rsid w:val="00941957"/>
    <w:rsid w:val="00941E7B"/>
    <w:rsid w:val="00941F50"/>
    <w:rsid w:val="009421A1"/>
    <w:rsid w:val="0094265F"/>
    <w:rsid w:val="00942A8B"/>
    <w:rsid w:val="00942DB7"/>
    <w:rsid w:val="009433FE"/>
    <w:rsid w:val="009435C8"/>
    <w:rsid w:val="00943602"/>
    <w:rsid w:val="009437B2"/>
    <w:rsid w:val="009439DA"/>
    <w:rsid w:val="00943C29"/>
    <w:rsid w:val="00944B1B"/>
    <w:rsid w:val="00944DA4"/>
    <w:rsid w:val="009453B3"/>
    <w:rsid w:val="00945500"/>
    <w:rsid w:val="009455AE"/>
    <w:rsid w:val="00945B36"/>
    <w:rsid w:val="00945B4C"/>
    <w:rsid w:val="009463DE"/>
    <w:rsid w:val="0094657D"/>
    <w:rsid w:val="00946590"/>
    <w:rsid w:val="00946AD4"/>
    <w:rsid w:val="00946ADE"/>
    <w:rsid w:val="00946E87"/>
    <w:rsid w:val="00946EF3"/>
    <w:rsid w:val="00946F4F"/>
    <w:rsid w:val="0094770D"/>
    <w:rsid w:val="009477A6"/>
    <w:rsid w:val="009477E1"/>
    <w:rsid w:val="00947BE1"/>
    <w:rsid w:val="00947CF0"/>
    <w:rsid w:val="00947DD5"/>
    <w:rsid w:val="00947EA9"/>
    <w:rsid w:val="00947F79"/>
    <w:rsid w:val="00947FB1"/>
    <w:rsid w:val="00950000"/>
    <w:rsid w:val="00950329"/>
    <w:rsid w:val="0095053C"/>
    <w:rsid w:val="0095094D"/>
    <w:rsid w:val="0095097F"/>
    <w:rsid w:val="009509E6"/>
    <w:rsid w:val="00950AB0"/>
    <w:rsid w:val="00951013"/>
    <w:rsid w:val="00951163"/>
    <w:rsid w:val="00951452"/>
    <w:rsid w:val="00951514"/>
    <w:rsid w:val="00951D67"/>
    <w:rsid w:val="00951E44"/>
    <w:rsid w:val="00952051"/>
    <w:rsid w:val="00952DC7"/>
    <w:rsid w:val="00952FF4"/>
    <w:rsid w:val="00953331"/>
    <w:rsid w:val="009534E9"/>
    <w:rsid w:val="00953E1F"/>
    <w:rsid w:val="00953FFC"/>
    <w:rsid w:val="009541E8"/>
    <w:rsid w:val="00954560"/>
    <w:rsid w:val="00954B9C"/>
    <w:rsid w:val="00954C59"/>
    <w:rsid w:val="00954E5B"/>
    <w:rsid w:val="00954F71"/>
    <w:rsid w:val="00955113"/>
    <w:rsid w:val="00955154"/>
    <w:rsid w:val="00955326"/>
    <w:rsid w:val="00955354"/>
    <w:rsid w:val="009554BF"/>
    <w:rsid w:val="00955720"/>
    <w:rsid w:val="00955CD6"/>
    <w:rsid w:val="009561AF"/>
    <w:rsid w:val="009562C9"/>
    <w:rsid w:val="009568B6"/>
    <w:rsid w:val="00957862"/>
    <w:rsid w:val="009578D4"/>
    <w:rsid w:val="00957B73"/>
    <w:rsid w:val="00957CF6"/>
    <w:rsid w:val="00957FA7"/>
    <w:rsid w:val="009600CC"/>
    <w:rsid w:val="00960A97"/>
    <w:rsid w:val="00960C59"/>
    <w:rsid w:val="00960E59"/>
    <w:rsid w:val="009611D5"/>
    <w:rsid w:val="0096125C"/>
    <w:rsid w:val="00961373"/>
    <w:rsid w:val="00961C8A"/>
    <w:rsid w:val="00961EF0"/>
    <w:rsid w:val="00961FC4"/>
    <w:rsid w:val="009625C3"/>
    <w:rsid w:val="009629CA"/>
    <w:rsid w:val="0096322A"/>
    <w:rsid w:val="00963589"/>
    <w:rsid w:val="00963AAD"/>
    <w:rsid w:val="00963B6A"/>
    <w:rsid w:val="00963E5C"/>
    <w:rsid w:val="009642EF"/>
    <w:rsid w:val="00964380"/>
    <w:rsid w:val="009646F8"/>
    <w:rsid w:val="0096475E"/>
    <w:rsid w:val="00964C34"/>
    <w:rsid w:val="009652F1"/>
    <w:rsid w:val="00965388"/>
    <w:rsid w:val="00965E92"/>
    <w:rsid w:val="00965EBC"/>
    <w:rsid w:val="009660AF"/>
    <w:rsid w:val="009660FF"/>
    <w:rsid w:val="0096616E"/>
    <w:rsid w:val="009661DC"/>
    <w:rsid w:val="0096636C"/>
    <w:rsid w:val="00966981"/>
    <w:rsid w:val="0096699A"/>
    <w:rsid w:val="009669E8"/>
    <w:rsid w:val="00966B6A"/>
    <w:rsid w:val="00967514"/>
    <w:rsid w:val="0096768E"/>
    <w:rsid w:val="0096777F"/>
    <w:rsid w:val="00967AE4"/>
    <w:rsid w:val="00967C56"/>
    <w:rsid w:val="00970032"/>
    <w:rsid w:val="00970373"/>
    <w:rsid w:val="009704FB"/>
    <w:rsid w:val="009704FC"/>
    <w:rsid w:val="009706A2"/>
    <w:rsid w:val="009710D4"/>
    <w:rsid w:val="0097131E"/>
    <w:rsid w:val="00971BA5"/>
    <w:rsid w:val="00971D40"/>
    <w:rsid w:val="00972120"/>
    <w:rsid w:val="0097270D"/>
    <w:rsid w:val="009728C9"/>
    <w:rsid w:val="00972AFF"/>
    <w:rsid w:val="00972B0A"/>
    <w:rsid w:val="00972D89"/>
    <w:rsid w:val="00972D9C"/>
    <w:rsid w:val="00972F48"/>
    <w:rsid w:val="009733ED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1ED"/>
    <w:rsid w:val="009756E1"/>
    <w:rsid w:val="00975742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03D"/>
    <w:rsid w:val="0097725B"/>
    <w:rsid w:val="00977494"/>
    <w:rsid w:val="0097792F"/>
    <w:rsid w:val="00977D2E"/>
    <w:rsid w:val="00977DDE"/>
    <w:rsid w:val="00977F6A"/>
    <w:rsid w:val="00980271"/>
    <w:rsid w:val="00980526"/>
    <w:rsid w:val="009807D8"/>
    <w:rsid w:val="0098090B"/>
    <w:rsid w:val="00980954"/>
    <w:rsid w:val="00980A32"/>
    <w:rsid w:val="00981DC2"/>
    <w:rsid w:val="00982048"/>
    <w:rsid w:val="009828C4"/>
    <w:rsid w:val="00982A25"/>
    <w:rsid w:val="00982AC2"/>
    <w:rsid w:val="00982BBF"/>
    <w:rsid w:val="00982DBF"/>
    <w:rsid w:val="009831AA"/>
    <w:rsid w:val="00983930"/>
    <w:rsid w:val="009839AD"/>
    <w:rsid w:val="00983B33"/>
    <w:rsid w:val="00984015"/>
    <w:rsid w:val="00984590"/>
    <w:rsid w:val="0098490B"/>
    <w:rsid w:val="00984A88"/>
    <w:rsid w:val="009855F0"/>
    <w:rsid w:val="009857C4"/>
    <w:rsid w:val="00985877"/>
    <w:rsid w:val="00985DA8"/>
    <w:rsid w:val="00985E35"/>
    <w:rsid w:val="00986220"/>
    <w:rsid w:val="009864F8"/>
    <w:rsid w:val="00986730"/>
    <w:rsid w:val="00986949"/>
    <w:rsid w:val="00986C65"/>
    <w:rsid w:val="00986DDA"/>
    <w:rsid w:val="00986E28"/>
    <w:rsid w:val="0098713A"/>
    <w:rsid w:val="0098748B"/>
    <w:rsid w:val="00987864"/>
    <w:rsid w:val="00987E6B"/>
    <w:rsid w:val="00987EE6"/>
    <w:rsid w:val="009900AD"/>
    <w:rsid w:val="009902EB"/>
    <w:rsid w:val="00990976"/>
    <w:rsid w:val="009909F4"/>
    <w:rsid w:val="00991130"/>
    <w:rsid w:val="009911F1"/>
    <w:rsid w:val="009915DA"/>
    <w:rsid w:val="009916B6"/>
    <w:rsid w:val="009917C8"/>
    <w:rsid w:val="0099199B"/>
    <w:rsid w:val="00991B99"/>
    <w:rsid w:val="00992211"/>
    <w:rsid w:val="0099261F"/>
    <w:rsid w:val="00992BC7"/>
    <w:rsid w:val="009930BB"/>
    <w:rsid w:val="0099314E"/>
    <w:rsid w:val="009932A6"/>
    <w:rsid w:val="0099353B"/>
    <w:rsid w:val="0099427C"/>
    <w:rsid w:val="0099442F"/>
    <w:rsid w:val="00995199"/>
    <w:rsid w:val="009951F4"/>
    <w:rsid w:val="009956FF"/>
    <w:rsid w:val="00995869"/>
    <w:rsid w:val="00995EAC"/>
    <w:rsid w:val="0099613D"/>
    <w:rsid w:val="00996246"/>
    <w:rsid w:val="009962DA"/>
    <w:rsid w:val="00996473"/>
    <w:rsid w:val="00996855"/>
    <w:rsid w:val="0099692F"/>
    <w:rsid w:val="00996A9A"/>
    <w:rsid w:val="00996B34"/>
    <w:rsid w:val="00996DB7"/>
    <w:rsid w:val="0099730E"/>
    <w:rsid w:val="00997462"/>
    <w:rsid w:val="0099747E"/>
    <w:rsid w:val="00997727"/>
    <w:rsid w:val="00997BC4"/>
    <w:rsid w:val="009A0112"/>
    <w:rsid w:val="009A03A6"/>
    <w:rsid w:val="009A060C"/>
    <w:rsid w:val="009A1138"/>
    <w:rsid w:val="009A1260"/>
    <w:rsid w:val="009A13BC"/>
    <w:rsid w:val="009A1B79"/>
    <w:rsid w:val="009A1C92"/>
    <w:rsid w:val="009A21FB"/>
    <w:rsid w:val="009A27BB"/>
    <w:rsid w:val="009A29C6"/>
    <w:rsid w:val="009A2B19"/>
    <w:rsid w:val="009A2BD2"/>
    <w:rsid w:val="009A2F56"/>
    <w:rsid w:val="009A33A0"/>
    <w:rsid w:val="009A33AE"/>
    <w:rsid w:val="009A35F5"/>
    <w:rsid w:val="009A4467"/>
    <w:rsid w:val="009A5381"/>
    <w:rsid w:val="009A5394"/>
    <w:rsid w:val="009A5594"/>
    <w:rsid w:val="009A57F6"/>
    <w:rsid w:val="009A59D0"/>
    <w:rsid w:val="009A5F18"/>
    <w:rsid w:val="009A6310"/>
    <w:rsid w:val="009A6463"/>
    <w:rsid w:val="009A681A"/>
    <w:rsid w:val="009A6937"/>
    <w:rsid w:val="009A6A64"/>
    <w:rsid w:val="009A6AB3"/>
    <w:rsid w:val="009A6B7A"/>
    <w:rsid w:val="009A6D5D"/>
    <w:rsid w:val="009A6EB4"/>
    <w:rsid w:val="009A7034"/>
    <w:rsid w:val="009A7074"/>
    <w:rsid w:val="009A74D7"/>
    <w:rsid w:val="009A75FD"/>
    <w:rsid w:val="009A763D"/>
    <w:rsid w:val="009A7863"/>
    <w:rsid w:val="009A78D9"/>
    <w:rsid w:val="009A79B7"/>
    <w:rsid w:val="009B0198"/>
    <w:rsid w:val="009B01EC"/>
    <w:rsid w:val="009B06D3"/>
    <w:rsid w:val="009B07E3"/>
    <w:rsid w:val="009B0945"/>
    <w:rsid w:val="009B0A1F"/>
    <w:rsid w:val="009B0AD3"/>
    <w:rsid w:val="009B0CEE"/>
    <w:rsid w:val="009B12CF"/>
    <w:rsid w:val="009B14B1"/>
    <w:rsid w:val="009B1669"/>
    <w:rsid w:val="009B1751"/>
    <w:rsid w:val="009B1820"/>
    <w:rsid w:val="009B1880"/>
    <w:rsid w:val="009B1886"/>
    <w:rsid w:val="009B1972"/>
    <w:rsid w:val="009B2019"/>
    <w:rsid w:val="009B2897"/>
    <w:rsid w:val="009B2ECE"/>
    <w:rsid w:val="009B3160"/>
    <w:rsid w:val="009B3178"/>
    <w:rsid w:val="009B3358"/>
    <w:rsid w:val="009B33C8"/>
    <w:rsid w:val="009B362E"/>
    <w:rsid w:val="009B37B2"/>
    <w:rsid w:val="009B3C8F"/>
    <w:rsid w:val="009B3F27"/>
    <w:rsid w:val="009B40F8"/>
    <w:rsid w:val="009B4C4A"/>
    <w:rsid w:val="009B52F5"/>
    <w:rsid w:val="009B53D4"/>
    <w:rsid w:val="009B5500"/>
    <w:rsid w:val="009B576B"/>
    <w:rsid w:val="009B58B7"/>
    <w:rsid w:val="009B62CC"/>
    <w:rsid w:val="009B6446"/>
    <w:rsid w:val="009B6B3D"/>
    <w:rsid w:val="009B6EF0"/>
    <w:rsid w:val="009B6FE6"/>
    <w:rsid w:val="009B7092"/>
    <w:rsid w:val="009B7138"/>
    <w:rsid w:val="009B71E2"/>
    <w:rsid w:val="009B71E7"/>
    <w:rsid w:val="009B7623"/>
    <w:rsid w:val="009B762F"/>
    <w:rsid w:val="009B77D7"/>
    <w:rsid w:val="009B7AF5"/>
    <w:rsid w:val="009B7BFB"/>
    <w:rsid w:val="009C00E7"/>
    <w:rsid w:val="009C0270"/>
    <w:rsid w:val="009C042A"/>
    <w:rsid w:val="009C06DE"/>
    <w:rsid w:val="009C0775"/>
    <w:rsid w:val="009C0C6A"/>
    <w:rsid w:val="009C0F2C"/>
    <w:rsid w:val="009C106B"/>
    <w:rsid w:val="009C14F7"/>
    <w:rsid w:val="009C22D7"/>
    <w:rsid w:val="009C2AFA"/>
    <w:rsid w:val="009C2DDA"/>
    <w:rsid w:val="009C2E79"/>
    <w:rsid w:val="009C305C"/>
    <w:rsid w:val="009C31E4"/>
    <w:rsid w:val="009C3A15"/>
    <w:rsid w:val="009C3AE9"/>
    <w:rsid w:val="009C41AF"/>
    <w:rsid w:val="009C44C5"/>
    <w:rsid w:val="009C4613"/>
    <w:rsid w:val="009C4C8A"/>
    <w:rsid w:val="009C4CB9"/>
    <w:rsid w:val="009C4D8E"/>
    <w:rsid w:val="009C4EA7"/>
    <w:rsid w:val="009C542C"/>
    <w:rsid w:val="009C5CDD"/>
    <w:rsid w:val="009C5D34"/>
    <w:rsid w:val="009C6043"/>
    <w:rsid w:val="009C622A"/>
    <w:rsid w:val="009C68BC"/>
    <w:rsid w:val="009C6DED"/>
    <w:rsid w:val="009C6EAB"/>
    <w:rsid w:val="009C7243"/>
    <w:rsid w:val="009C72CC"/>
    <w:rsid w:val="009C74FE"/>
    <w:rsid w:val="009C77F3"/>
    <w:rsid w:val="009C79D8"/>
    <w:rsid w:val="009C7A7C"/>
    <w:rsid w:val="009D00CF"/>
    <w:rsid w:val="009D0248"/>
    <w:rsid w:val="009D03BE"/>
    <w:rsid w:val="009D0432"/>
    <w:rsid w:val="009D04F9"/>
    <w:rsid w:val="009D0741"/>
    <w:rsid w:val="009D0744"/>
    <w:rsid w:val="009D11AE"/>
    <w:rsid w:val="009D1B7E"/>
    <w:rsid w:val="009D1CFD"/>
    <w:rsid w:val="009D1D7F"/>
    <w:rsid w:val="009D2029"/>
    <w:rsid w:val="009D2367"/>
    <w:rsid w:val="009D2423"/>
    <w:rsid w:val="009D2810"/>
    <w:rsid w:val="009D2C6D"/>
    <w:rsid w:val="009D2D7C"/>
    <w:rsid w:val="009D2DE7"/>
    <w:rsid w:val="009D30CB"/>
    <w:rsid w:val="009D3101"/>
    <w:rsid w:val="009D31C2"/>
    <w:rsid w:val="009D3774"/>
    <w:rsid w:val="009D3CEF"/>
    <w:rsid w:val="009D3D2A"/>
    <w:rsid w:val="009D3D91"/>
    <w:rsid w:val="009D417D"/>
    <w:rsid w:val="009D41CB"/>
    <w:rsid w:val="009D428C"/>
    <w:rsid w:val="009D439D"/>
    <w:rsid w:val="009D45A9"/>
    <w:rsid w:val="009D46E2"/>
    <w:rsid w:val="009D4915"/>
    <w:rsid w:val="009D4DF4"/>
    <w:rsid w:val="009D5111"/>
    <w:rsid w:val="009D62E8"/>
    <w:rsid w:val="009D663A"/>
    <w:rsid w:val="009D66EC"/>
    <w:rsid w:val="009D6E1B"/>
    <w:rsid w:val="009D6F4A"/>
    <w:rsid w:val="009D73E2"/>
    <w:rsid w:val="009D7859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DA9"/>
    <w:rsid w:val="009E2E85"/>
    <w:rsid w:val="009E31A8"/>
    <w:rsid w:val="009E33FE"/>
    <w:rsid w:val="009E3A93"/>
    <w:rsid w:val="009E3B10"/>
    <w:rsid w:val="009E3C2E"/>
    <w:rsid w:val="009E3DED"/>
    <w:rsid w:val="009E42F1"/>
    <w:rsid w:val="009E434A"/>
    <w:rsid w:val="009E4AC7"/>
    <w:rsid w:val="009E4B9B"/>
    <w:rsid w:val="009E4F50"/>
    <w:rsid w:val="009E508F"/>
    <w:rsid w:val="009E53F7"/>
    <w:rsid w:val="009E541E"/>
    <w:rsid w:val="009E5A67"/>
    <w:rsid w:val="009E5E41"/>
    <w:rsid w:val="009E6164"/>
    <w:rsid w:val="009E66F3"/>
    <w:rsid w:val="009E681E"/>
    <w:rsid w:val="009E6907"/>
    <w:rsid w:val="009E70BA"/>
    <w:rsid w:val="009E70EC"/>
    <w:rsid w:val="009E796F"/>
    <w:rsid w:val="009F01AB"/>
    <w:rsid w:val="009F0484"/>
    <w:rsid w:val="009F0517"/>
    <w:rsid w:val="009F056F"/>
    <w:rsid w:val="009F0C5B"/>
    <w:rsid w:val="009F0E69"/>
    <w:rsid w:val="009F0F4D"/>
    <w:rsid w:val="009F1114"/>
    <w:rsid w:val="009F15EF"/>
    <w:rsid w:val="009F17AC"/>
    <w:rsid w:val="009F1BDB"/>
    <w:rsid w:val="009F1E03"/>
    <w:rsid w:val="009F2428"/>
    <w:rsid w:val="009F2841"/>
    <w:rsid w:val="009F2CBA"/>
    <w:rsid w:val="009F2DE9"/>
    <w:rsid w:val="009F2EDF"/>
    <w:rsid w:val="009F31BE"/>
    <w:rsid w:val="009F477E"/>
    <w:rsid w:val="009F481A"/>
    <w:rsid w:val="009F4A62"/>
    <w:rsid w:val="009F4CFD"/>
    <w:rsid w:val="009F4F01"/>
    <w:rsid w:val="009F59DF"/>
    <w:rsid w:val="009F5BAE"/>
    <w:rsid w:val="009F5C3B"/>
    <w:rsid w:val="009F5CB3"/>
    <w:rsid w:val="009F5F25"/>
    <w:rsid w:val="009F5FDA"/>
    <w:rsid w:val="009F6166"/>
    <w:rsid w:val="009F6527"/>
    <w:rsid w:val="009F65A8"/>
    <w:rsid w:val="009F66A8"/>
    <w:rsid w:val="009F68DF"/>
    <w:rsid w:val="009F6E0B"/>
    <w:rsid w:val="009F6FFD"/>
    <w:rsid w:val="009F72F9"/>
    <w:rsid w:val="009F73AC"/>
    <w:rsid w:val="009F741A"/>
    <w:rsid w:val="009F7A92"/>
    <w:rsid w:val="009F7C0D"/>
    <w:rsid w:val="009F7FBB"/>
    <w:rsid w:val="00A0030D"/>
    <w:rsid w:val="00A00549"/>
    <w:rsid w:val="00A006FB"/>
    <w:rsid w:val="00A00916"/>
    <w:rsid w:val="00A00DB7"/>
    <w:rsid w:val="00A01097"/>
    <w:rsid w:val="00A015E3"/>
    <w:rsid w:val="00A01691"/>
    <w:rsid w:val="00A01FB8"/>
    <w:rsid w:val="00A02442"/>
    <w:rsid w:val="00A025AB"/>
    <w:rsid w:val="00A02A94"/>
    <w:rsid w:val="00A03488"/>
    <w:rsid w:val="00A034AC"/>
    <w:rsid w:val="00A0351A"/>
    <w:rsid w:val="00A036BB"/>
    <w:rsid w:val="00A03D1E"/>
    <w:rsid w:val="00A03FCD"/>
    <w:rsid w:val="00A042F2"/>
    <w:rsid w:val="00A04876"/>
    <w:rsid w:val="00A04A87"/>
    <w:rsid w:val="00A04EB7"/>
    <w:rsid w:val="00A05474"/>
    <w:rsid w:val="00A05488"/>
    <w:rsid w:val="00A05AAC"/>
    <w:rsid w:val="00A05D50"/>
    <w:rsid w:val="00A05D9F"/>
    <w:rsid w:val="00A05E3A"/>
    <w:rsid w:val="00A060AB"/>
    <w:rsid w:val="00A060E0"/>
    <w:rsid w:val="00A061C5"/>
    <w:rsid w:val="00A06333"/>
    <w:rsid w:val="00A06387"/>
    <w:rsid w:val="00A065BE"/>
    <w:rsid w:val="00A066A6"/>
    <w:rsid w:val="00A06B1C"/>
    <w:rsid w:val="00A06B2A"/>
    <w:rsid w:val="00A06F71"/>
    <w:rsid w:val="00A072AF"/>
    <w:rsid w:val="00A0773E"/>
    <w:rsid w:val="00A07856"/>
    <w:rsid w:val="00A07D15"/>
    <w:rsid w:val="00A10368"/>
    <w:rsid w:val="00A104E3"/>
    <w:rsid w:val="00A1063D"/>
    <w:rsid w:val="00A107CC"/>
    <w:rsid w:val="00A110BA"/>
    <w:rsid w:val="00A11D26"/>
    <w:rsid w:val="00A1212F"/>
    <w:rsid w:val="00A1231F"/>
    <w:rsid w:val="00A1233E"/>
    <w:rsid w:val="00A12574"/>
    <w:rsid w:val="00A12884"/>
    <w:rsid w:val="00A1343E"/>
    <w:rsid w:val="00A136AE"/>
    <w:rsid w:val="00A13B40"/>
    <w:rsid w:val="00A13BC5"/>
    <w:rsid w:val="00A13E48"/>
    <w:rsid w:val="00A14037"/>
    <w:rsid w:val="00A15229"/>
    <w:rsid w:val="00A15431"/>
    <w:rsid w:val="00A15C20"/>
    <w:rsid w:val="00A1601B"/>
    <w:rsid w:val="00A16225"/>
    <w:rsid w:val="00A1645A"/>
    <w:rsid w:val="00A16AD8"/>
    <w:rsid w:val="00A16CCB"/>
    <w:rsid w:val="00A17120"/>
    <w:rsid w:val="00A17821"/>
    <w:rsid w:val="00A17959"/>
    <w:rsid w:val="00A17DFB"/>
    <w:rsid w:val="00A201C9"/>
    <w:rsid w:val="00A2052C"/>
    <w:rsid w:val="00A20799"/>
    <w:rsid w:val="00A2079A"/>
    <w:rsid w:val="00A207AB"/>
    <w:rsid w:val="00A20B8A"/>
    <w:rsid w:val="00A20EAF"/>
    <w:rsid w:val="00A21156"/>
    <w:rsid w:val="00A21346"/>
    <w:rsid w:val="00A2137D"/>
    <w:rsid w:val="00A21A29"/>
    <w:rsid w:val="00A21BE2"/>
    <w:rsid w:val="00A21D5D"/>
    <w:rsid w:val="00A21E10"/>
    <w:rsid w:val="00A2226C"/>
    <w:rsid w:val="00A226EE"/>
    <w:rsid w:val="00A22853"/>
    <w:rsid w:val="00A22932"/>
    <w:rsid w:val="00A22A7B"/>
    <w:rsid w:val="00A22B81"/>
    <w:rsid w:val="00A22CB7"/>
    <w:rsid w:val="00A23741"/>
    <w:rsid w:val="00A23F35"/>
    <w:rsid w:val="00A240C9"/>
    <w:rsid w:val="00A2474A"/>
    <w:rsid w:val="00A24955"/>
    <w:rsid w:val="00A24A38"/>
    <w:rsid w:val="00A24DA5"/>
    <w:rsid w:val="00A255FB"/>
    <w:rsid w:val="00A25720"/>
    <w:rsid w:val="00A25AB4"/>
    <w:rsid w:val="00A25CA4"/>
    <w:rsid w:val="00A25D1B"/>
    <w:rsid w:val="00A25E7E"/>
    <w:rsid w:val="00A25FC0"/>
    <w:rsid w:val="00A26153"/>
    <w:rsid w:val="00A264AC"/>
    <w:rsid w:val="00A26726"/>
    <w:rsid w:val="00A26812"/>
    <w:rsid w:val="00A2696C"/>
    <w:rsid w:val="00A26BE0"/>
    <w:rsid w:val="00A26F41"/>
    <w:rsid w:val="00A27457"/>
    <w:rsid w:val="00A275E9"/>
    <w:rsid w:val="00A27727"/>
    <w:rsid w:val="00A278DA"/>
    <w:rsid w:val="00A27B66"/>
    <w:rsid w:val="00A27D85"/>
    <w:rsid w:val="00A3014D"/>
    <w:rsid w:val="00A30638"/>
    <w:rsid w:val="00A30762"/>
    <w:rsid w:val="00A30940"/>
    <w:rsid w:val="00A30B70"/>
    <w:rsid w:val="00A30EFF"/>
    <w:rsid w:val="00A3148E"/>
    <w:rsid w:val="00A314A8"/>
    <w:rsid w:val="00A314FC"/>
    <w:rsid w:val="00A31C38"/>
    <w:rsid w:val="00A31DC8"/>
    <w:rsid w:val="00A32042"/>
    <w:rsid w:val="00A3215A"/>
    <w:rsid w:val="00A323A7"/>
    <w:rsid w:val="00A326E7"/>
    <w:rsid w:val="00A32B63"/>
    <w:rsid w:val="00A32FAB"/>
    <w:rsid w:val="00A33552"/>
    <w:rsid w:val="00A335C9"/>
    <w:rsid w:val="00A3371F"/>
    <w:rsid w:val="00A33A20"/>
    <w:rsid w:val="00A33AD5"/>
    <w:rsid w:val="00A33CA7"/>
    <w:rsid w:val="00A33D93"/>
    <w:rsid w:val="00A341A7"/>
    <w:rsid w:val="00A343F5"/>
    <w:rsid w:val="00A34C8E"/>
    <w:rsid w:val="00A3515A"/>
    <w:rsid w:val="00A352D1"/>
    <w:rsid w:val="00A35777"/>
    <w:rsid w:val="00A35AC5"/>
    <w:rsid w:val="00A35AF0"/>
    <w:rsid w:val="00A361BE"/>
    <w:rsid w:val="00A367D5"/>
    <w:rsid w:val="00A36FE5"/>
    <w:rsid w:val="00A371A1"/>
    <w:rsid w:val="00A374A6"/>
    <w:rsid w:val="00A37B92"/>
    <w:rsid w:val="00A37BD7"/>
    <w:rsid w:val="00A37C44"/>
    <w:rsid w:val="00A37D06"/>
    <w:rsid w:val="00A37E1A"/>
    <w:rsid w:val="00A4089F"/>
    <w:rsid w:val="00A415B7"/>
    <w:rsid w:val="00A415D4"/>
    <w:rsid w:val="00A4184B"/>
    <w:rsid w:val="00A41BA3"/>
    <w:rsid w:val="00A42145"/>
    <w:rsid w:val="00A425BD"/>
    <w:rsid w:val="00A4298E"/>
    <w:rsid w:val="00A42AB3"/>
    <w:rsid w:val="00A42E64"/>
    <w:rsid w:val="00A4318B"/>
    <w:rsid w:val="00A43253"/>
    <w:rsid w:val="00A4345E"/>
    <w:rsid w:val="00A434F8"/>
    <w:rsid w:val="00A435BD"/>
    <w:rsid w:val="00A435F1"/>
    <w:rsid w:val="00A437A7"/>
    <w:rsid w:val="00A43867"/>
    <w:rsid w:val="00A43AAC"/>
    <w:rsid w:val="00A44795"/>
    <w:rsid w:val="00A4486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760B"/>
    <w:rsid w:val="00A47B63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8C2"/>
    <w:rsid w:val="00A5195B"/>
    <w:rsid w:val="00A51FAA"/>
    <w:rsid w:val="00A52429"/>
    <w:rsid w:val="00A5281D"/>
    <w:rsid w:val="00A528FA"/>
    <w:rsid w:val="00A52D5D"/>
    <w:rsid w:val="00A52DA3"/>
    <w:rsid w:val="00A52EA9"/>
    <w:rsid w:val="00A52F65"/>
    <w:rsid w:val="00A53175"/>
    <w:rsid w:val="00A535DF"/>
    <w:rsid w:val="00A53B36"/>
    <w:rsid w:val="00A53F2C"/>
    <w:rsid w:val="00A5412B"/>
    <w:rsid w:val="00A54145"/>
    <w:rsid w:val="00A543FB"/>
    <w:rsid w:val="00A545BB"/>
    <w:rsid w:val="00A54802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C5C"/>
    <w:rsid w:val="00A57F13"/>
    <w:rsid w:val="00A600E7"/>
    <w:rsid w:val="00A60288"/>
    <w:rsid w:val="00A60489"/>
    <w:rsid w:val="00A606C2"/>
    <w:rsid w:val="00A606F4"/>
    <w:rsid w:val="00A6176D"/>
    <w:rsid w:val="00A61A60"/>
    <w:rsid w:val="00A61B98"/>
    <w:rsid w:val="00A61CC2"/>
    <w:rsid w:val="00A61DBC"/>
    <w:rsid w:val="00A61F30"/>
    <w:rsid w:val="00A62F96"/>
    <w:rsid w:val="00A6311D"/>
    <w:rsid w:val="00A6344E"/>
    <w:rsid w:val="00A6351F"/>
    <w:rsid w:val="00A63DDE"/>
    <w:rsid w:val="00A63F9A"/>
    <w:rsid w:val="00A643DC"/>
    <w:rsid w:val="00A6443D"/>
    <w:rsid w:val="00A64816"/>
    <w:rsid w:val="00A64AD4"/>
    <w:rsid w:val="00A64B53"/>
    <w:rsid w:val="00A64D64"/>
    <w:rsid w:val="00A64ED2"/>
    <w:rsid w:val="00A6578F"/>
    <w:rsid w:val="00A65A57"/>
    <w:rsid w:val="00A65BD2"/>
    <w:rsid w:val="00A65EE3"/>
    <w:rsid w:val="00A65F5C"/>
    <w:rsid w:val="00A66040"/>
    <w:rsid w:val="00A66067"/>
    <w:rsid w:val="00A66108"/>
    <w:rsid w:val="00A6647F"/>
    <w:rsid w:val="00A66778"/>
    <w:rsid w:val="00A66B03"/>
    <w:rsid w:val="00A66BDE"/>
    <w:rsid w:val="00A6734D"/>
    <w:rsid w:val="00A675A8"/>
    <w:rsid w:val="00A67A41"/>
    <w:rsid w:val="00A67C5B"/>
    <w:rsid w:val="00A67CE7"/>
    <w:rsid w:val="00A67EA7"/>
    <w:rsid w:val="00A706A7"/>
    <w:rsid w:val="00A707A2"/>
    <w:rsid w:val="00A70CD5"/>
    <w:rsid w:val="00A71356"/>
    <w:rsid w:val="00A714C3"/>
    <w:rsid w:val="00A71916"/>
    <w:rsid w:val="00A719D1"/>
    <w:rsid w:val="00A7237D"/>
    <w:rsid w:val="00A7320F"/>
    <w:rsid w:val="00A737A3"/>
    <w:rsid w:val="00A73956"/>
    <w:rsid w:val="00A73CCD"/>
    <w:rsid w:val="00A73D40"/>
    <w:rsid w:val="00A73E4C"/>
    <w:rsid w:val="00A743E4"/>
    <w:rsid w:val="00A7480D"/>
    <w:rsid w:val="00A7485F"/>
    <w:rsid w:val="00A748B1"/>
    <w:rsid w:val="00A748C8"/>
    <w:rsid w:val="00A749DF"/>
    <w:rsid w:val="00A74D44"/>
    <w:rsid w:val="00A74E8D"/>
    <w:rsid w:val="00A74EB6"/>
    <w:rsid w:val="00A750F9"/>
    <w:rsid w:val="00A7532B"/>
    <w:rsid w:val="00A75370"/>
    <w:rsid w:val="00A7583A"/>
    <w:rsid w:val="00A7639C"/>
    <w:rsid w:val="00A769F3"/>
    <w:rsid w:val="00A76E5F"/>
    <w:rsid w:val="00A77288"/>
    <w:rsid w:val="00A7742B"/>
    <w:rsid w:val="00A7745A"/>
    <w:rsid w:val="00A77AB3"/>
    <w:rsid w:val="00A77BC8"/>
    <w:rsid w:val="00A77D6A"/>
    <w:rsid w:val="00A8027F"/>
    <w:rsid w:val="00A80AAF"/>
    <w:rsid w:val="00A80BF4"/>
    <w:rsid w:val="00A80D89"/>
    <w:rsid w:val="00A80DDE"/>
    <w:rsid w:val="00A80DFD"/>
    <w:rsid w:val="00A80FDB"/>
    <w:rsid w:val="00A810E0"/>
    <w:rsid w:val="00A81865"/>
    <w:rsid w:val="00A81B50"/>
    <w:rsid w:val="00A81E92"/>
    <w:rsid w:val="00A8223F"/>
    <w:rsid w:val="00A82461"/>
    <w:rsid w:val="00A82624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58E"/>
    <w:rsid w:val="00A8462D"/>
    <w:rsid w:val="00A846C3"/>
    <w:rsid w:val="00A84866"/>
    <w:rsid w:val="00A849A3"/>
    <w:rsid w:val="00A84AAD"/>
    <w:rsid w:val="00A85027"/>
    <w:rsid w:val="00A8542D"/>
    <w:rsid w:val="00A8548F"/>
    <w:rsid w:val="00A8553C"/>
    <w:rsid w:val="00A857B0"/>
    <w:rsid w:val="00A858E0"/>
    <w:rsid w:val="00A85C49"/>
    <w:rsid w:val="00A85C4B"/>
    <w:rsid w:val="00A85D47"/>
    <w:rsid w:val="00A860F9"/>
    <w:rsid w:val="00A86425"/>
    <w:rsid w:val="00A865C5"/>
    <w:rsid w:val="00A86EFF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1A88"/>
    <w:rsid w:val="00A924F6"/>
    <w:rsid w:val="00A9294E"/>
    <w:rsid w:val="00A92BE6"/>
    <w:rsid w:val="00A930D1"/>
    <w:rsid w:val="00A93389"/>
    <w:rsid w:val="00A93929"/>
    <w:rsid w:val="00A93A4E"/>
    <w:rsid w:val="00A93B5D"/>
    <w:rsid w:val="00A943F2"/>
    <w:rsid w:val="00A94AC4"/>
    <w:rsid w:val="00A94ADE"/>
    <w:rsid w:val="00A953A8"/>
    <w:rsid w:val="00A95483"/>
    <w:rsid w:val="00A954F1"/>
    <w:rsid w:val="00A95614"/>
    <w:rsid w:val="00A9582A"/>
    <w:rsid w:val="00A9587F"/>
    <w:rsid w:val="00A958E5"/>
    <w:rsid w:val="00A95BB4"/>
    <w:rsid w:val="00A96156"/>
    <w:rsid w:val="00A965CC"/>
    <w:rsid w:val="00A96836"/>
    <w:rsid w:val="00A96B21"/>
    <w:rsid w:val="00A96F8A"/>
    <w:rsid w:val="00A97870"/>
    <w:rsid w:val="00A97A41"/>
    <w:rsid w:val="00A97B35"/>
    <w:rsid w:val="00A97C7D"/>
    <w:rsid w:val="00A97E60"/>
    <w:rsid w:val="00A97F5C"/>
    <w:rsid w:val="00AA01BD"/>
    <w:rsid w:val="00AA0B59"/>
    <w:rsid w:val="00AA1291"/>
    <w:rsid w:val="00AA13EE"/>
    <w:rsid w:val="00AA1468"/>
    <w:rsid w:val="00AA148A"/>
    <w:rsid w:val="00AA15BC"/>
    <w:rsid w:val="00AA174E"/>
    <w:rsid w:val="00AA1B66"/>
    <w:rsid w:val="00AA1C33"/>
    <w:rsid w:val="00AA1F28"/>
    <w:rsid w:val="00AA1F69"/>
    <w:rsid w:val="00AA28A2"/>
    <w:rsid w:val="00AA2D38"/>
    <w:rsid w:val="00AA2ECF"/>
    <w:rsid w:val="00AA2EF4"/>
    <w:rsid w:val="00AA3392"/>
    <w:rsid w:val="00AA3491"/>
    <w:rsid w:val="00AA3539"/>
    <w:rsid w:val="00AA3731"/>
    <w:rsid w:val="00AA39BD"/>
    <w:rsid w:val="00AA3BF1"/>
    <w:rsid w:val="00AA4131"/>
    <w:rsid w:val="00AA451A"/>
    <w:rsid w:val="00AA45A9"/>
    <w:rsid w:val="00AA5028"/>
    <w:rsid w:val="00AA5739"/>
    <w:rsid w:val="00AA59C0"/>
    <w:rsid w:val="00AA5BEA"/>
    <w:rsid w:val="00AA5C21"/>
    <w:rsid w:val="00AA5DC4"/>
    <w:rsid w:val="00AA5E9A"/>
    <w:rsid w:val="00AA6079"/>
    <w:rsid w:val="00AA65DE"/>
    <w:rsid w:val="00AA6805"/>
    <w:rsid w:val="00AA6C62"/>
    <w:rsid w:val="00AA7EB8"/>
    <w:rsid w:val="00AB0054"/>
    <w:rsid w:val="00AB02E8"/>
    <w:rsid w:val="00AB0317"/>
    <w:rsid w:val="00AB0726"/>
    <w:rsid w:val="00AB080E"/>
    <w:rsid w:val="00AB0905"/>
    <w:rsid w:val="00AB1A4D"/>
    <w:rsid w:val="00AB1B05"/>
    <w:rsid w:val="00AB2215"/>
    <w:rsid w:val="00AB2334"/>
    <w:rsid w:val="00AB23AF"/>
    <w:rsid w:val="00AB2BD1"/>
    <w:rsid w:val="00AB2D40"/>
    <w:rsid w:val="00AB2EB7"/>
    <w:rsid w:val="00AB3585"/>
    <w:rsid w:val="00AB3A52"/>
    <w:rsid w:val="00AB3D6B"/>
    <w:rsid w:val="00AB3F0D"/>
    <w:rsid w:val="00AB469F"/>
    <w:rsid w:val="00AB47BA"/>
    <w:rsid w:val="00AB4B2F"/>
    <w:rsid w:val="00AB4BD2"/>
    <w:rsid w:val="00AB4DDC"/>
    <w:rsid w:val="00AB514C"/>
    <w:rsid w:val="00AB557D"/>
    <w:rsid w:val="00AB55BF"/>
    <w:rsid w:val="00AB5650"/>
    <w:rsid w:val="00AB5BFA"/>
    <w:rsid w:val="00AB64C3"/>
    <w:rsid w:val="00AB66BD"/>
    <w:rsid w:val="00AB6859"/>
    <w:rsid w:val="00AB69A7"/>
    <w:rsid w:val="00AB6E8F"/>
    <w:rsid w:val="00AB6EB2"/>
    <w:rsid w:val="00AB7061"/>
    <w:rsid w:val="00AB713D"/>
    <w:rsid w:val="00AB7240"/>
    <w:rsid w:val="00AB75D3"/>
    <w:rsid w:val="00AB781E"/>
    <w:rsid w:val="00AB79F5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579"/>
    <w:rsid w:val="00AC27CB"/>
    <w:rsid w:val="00AC2BE4"/>
    <w:rsid w:val="00AC2C5C"/>
    <w:rsid w:val="00AC2CBD"/>
    <w:rsid w:val="00AC32F1"/>
    <w:rsid w:val="00AC33F2"/>
    <w:rsid w:val="00AC3B1D"/>
    <w:rsid w:val="00AC3B82"/>
    <w:rsid w:val="00AC3E38"/>
    <w:rsid w:val="00AC3F94"/>
    <w:rsid w:val="00AC40B8"/>
    <w:rsid w:val="00AC40C9"/>
    <w:rsid w:val="00AC411B"/>
    <w:rsid w:val="00AC43FD"/>
    <w:rsid w:val="00AC446B"/>
    <w:rsid w:val="00AC47A8"/>
    <w:rsid w:val="00AC4B5A"/>
    <w:rsid w:val="00AC4C23"/>
    <w:rsid w:val="00AC4E34"/>
    <w:rsid w:val="00AC5D90"/>
    <w:rsid w:val="00AC6449"/>
    <w:rsid w:val="00AC64F7"/>
    <w:rsid w:val="00AC654D"/>
    <w:rsid w:val="00AC66B7"/>
    <w:rsid w:val="00AC72C0"/>
    <w:rsid w:val="00AC777B"/>
    <w:rsid w:val="00AC793E"/>
    <w:rsid w:val="00AC7976"/>
    <w:rsid w:val="00AC7C57"/>
    <w:rsid w:val="00AC7E76"/>
    <w:rsid w:val="00AD01A1"/>
    <w:rsid w:val="00AD041B"/>
    <w:rsid w:val="00AD0517"/>
    <w:rsid w:val="00AD078E"/>
    <w:rsid w:val="00AD0AAC"/>
    <w:rsid w:val="00AD0CD5"/>
    <w:rsid w:val="00AD111C"/>
    <w:rsid w:val="00AD1355"/>
    <w:rsid w:val="00AD15DC"/>
    <w:rsid w:val="00AD1723"/>
    <w:rsid w:val="00AD172C"/>
    <w:rsid w:val="00AD19B5"/>
    <w:rsid w:val="00AD1A42"/>
    <w:rsid w:val="00AD1C38"/>
    <w:rsid w:val="00AD1E42"/>
    <w:rsid w:val="00AD1F9B"/>
    <w:rsid w:val="00AD211B"/>
    <w:rsid w:val="00AD2326"/>
    <w:rsid w:val="00AD2B10"/>
    <w:rsid w:val="00AD2E03"/>
    <w:rsid w:val="00AD2ECF"/>
    <w:rsid w:val="00AD36C3"/>
    <w:rsid w:val="00AD38B3"/>
    <w:rsid w:val="00AD40F9"/>
    <w:rsid w:val="00AD4418"/>
    <w:rsid w:val="00AD46A1"/>
    <w:rsid w:val="00AD5861"/>
    <w:rsid w:val="00AD5A28"/>
    <w:rsid w:val="00AD61B6"/>
    <w:rsid w:val="00AD6718"/>
    <w:rsid w:val="00AD6B1A"/>
    <w:rsid w:val="00AD6BE1"/>
    <w:rsid w:val="00AD744D"/>
    <w:rsid w:val="00AD788D"/>
    <w:rsid w:val="00AD7D1B"/>
    <w:rsid w:val="00AD7D3D"/>
    <w:rsid w:val="00AE0429"/>
    <w:rsid w:val="00AE06A3"/>
    <w:rsid w:val="00AE1451"/>
    <w:rsid w:val="00AE18D0"/>
    <w:rsid w:val="00AE1A13"/>
    <w:rsid w:val="00AE1C14"/>
    <w:rsid w:val="00AE1DB1"/>
    <w:rsid w:val="00AE1DC9"/>
    <w:rsid w:val="00AE21C6"/>
    <w:rsid w:val="00AE2322"/>
    <w:rsid w:val="00AE2941"/>
    <w:rsid w:val="00AE2E2A"/>
    <w:rsid w:val="00AE314A"/>
    <w:rsid w:val="00AE3270"/>
    <w:rsid w:val="00AE348C"/>
    <w:rsid w:val="00AE38EE"/>
    <w:rsid w:val="00AE3A5E"/>
    <w:rsid w:val="00AE3FBA"/>
    <w:rsid w:val="00AE4326"/>
    <w:rsid w:val="00AE464F"/>
    <w:rsid w:val="00AE489A"/>
    <w:rsid w:val="00AE4EA1"/>
    <w:rsid w:val="00AE4F2A"/>
    <w:rsid w:val="00AE523F"/>
    <w:rsid w:val="00AE63D2"/>
    <w:rsid w:val="00AE684B"/>
    <w:rsid w:val="00AE6AA7"/>
    <w:rsid w:val="00AE6ABB"/>
    <w:rsid w:val="00AE6AF4"/>
    <w:rsid w:val="00AE7066"/>
    <w:rsid w:val="00AE761D"/>
    <w:rsid w:val="00AE77B1"/>
    <w:rsid w:val="00AE7964"/>
    <w:rsid w:val="00AE7D9D"/>
    <w:rsid w:val="00AE7DD9"/>
    <w:rsid w:val="00AE7F3C"/>
    <w:rsid w:val="00AF0161"/>
    <w:rsid w:val="00AF03E1"/>
    <w:rsid w:val="00AF04B0"/>
    <w:rsid w:val="00AF04E9"/>
    <w:rsid w:val="00AF0D58"/>
    <w:rsid w:val="00AF2400"/>
    <w:rsid w:val="00AF24BE"/>
    <w:rsid w:val="00AF264C"/>
    <w:rsid w:val="00AF2A65"/>
    <w:rsid w:val="00AF2C2F"/>
    <w:rsid w:val="00AF3401"/>
    <w:rsid w:val="00AF35D9"/>
    <w:rsid w:val="00AF3743"/>
    <w:rsid w:val="00AF3A27"/>
    <w:rsid w:val="00AF4015"/>
    <w:rsid w:val="00AF4096"/>
    <w:rsid w:val="00AF4619"/>
    <w:rsid w:val="00AF60DD"/>
    <w:rsid w:val="00AF623A"/>
    <w:rsid w:val="00AF6F8B"/>
    <w:rsid w:val="00AF70FC"/>
    <w:rsid w:val="00AF720D"/>
    <w:rsid w:val="00AF7B11"/>
    <w:rsid w:val="00AF7C66"/>
    <w:rsid w:val="00AF7FF9"/>
    <w:rsid w:val="00B00095"/>
    <w:rsid w:val="00B00135"/>
    <w:rsid w:val="00B00F28"/>
    <w:rsid w:val="00B0144A"/>
    <w:rsid w:val="00B015BD"/>
    <w:rsid w:val="00B016C8"/>
    <w:rsid w:val="00B0185B"/>
    <w:rsid w:val="00B01C6F"/>
    <w:rsid w:val="00B01D21"/>
    <w:rsid w:val="00B01DF5"/>
    <w:rsid w:val="00B01FDB"/>
    <w:rsid w:val="00B02251"/>
    <w:rsid w:val="00B02556"/>
    <w:rsid w:val="00B02ADA"/>
    <w:rsid w:val="00B03008"/>
    <w:rsid w:val="00B03116"/>
    <w:rsid w:val="00B03332"/>
    <w:rsid w:val="00B03368"/>
    <w:rsid w:val="00B03672"/>
    <w:rsid w:val="00B03A7B"/>
    <w:rsid w:val="00B03A93"/>
    <w:rsid w:val="00B03F87"/>
    <w:rsid w:val="00B040F0"/>
    <w:rsid w:val="00B04158"/>
    <w:rsid w:val="00B046FC"/>
    <w:rsid w:val="00B0512C"/>
    <w:rsid w:val="00B05480"/>
    <w:rsid w:val="00B05534"/>
    <w:rsid w:val="00B0557E"/>
    <w:rsid w:val="00B05CE4"/>
    <w:rsid w:val="00B05EAC"/>
    <w:rsid w:val="00B05F8F"/>
    <w:rsid w:val="00B06180"/>
    <w:rsid w:val="00B07BAD"/>
    <w:rsid w:val="00B07C8C"/>
    <w:rsid w:val="00B107F4"/>
    <w:rsid w:val="00B10A83"/>
    <w:rsid w:val="00B10C8B"/>
    <w:rsid w:val="00B11537"/>
    <w:rsid w:val="00B11A5D"/>
    <w:rsid w:val="00B11BDA"/>
    <w:rsid w:val="00B11D6E"/>
    <w:rsid w:val="00B11D70"/>
    <w:rsid w:val="00B1221E"/>
    <w:rsid w:val="00B123CA"/>
    <w:rsid w:val="00B1287C"/>
    <w:rsid w:val="00B12924"/>
    <w:rsid w:val="00B12C39"/>
    <w:rsid w:val="00B12D7C"/>
    <w:rsid w:val="00B13024"/>
    <w:rsid w:val="00B130A7"/>
    <w:rsid w:val="00B133FB"/>
    <w:rsid w:val="00B1375A"/>
    <w:rsid w:val="00B13A64"/>
    <w:rsid w:val="00B13D59"/>
    <w:rsid w:val="00B141DA"/>
    <w:rsid w:val="00B1494F"/>
    <w:rsid w:val="00B14FE9"/>
    <w:rsid w:val="00B151C2"/>
    <w:rsid w:val="00B15362"/>
    <w:rsid w:val="00B15453"/>
    <w:rsid w:val="00B154CA"/>
    <w:rsid w:val="00B156E5"/>
    <w:rsid w:val="00B15CD7"/>
    <w:rsid w:val="00B15D3F"/>
    <w:rsid w:val="00B1612E"/>
    <w:rsid w:val="00B161A6"/>
    <w:rsid w:val="00B16576"/>
    <w:rsid w:val="00B165C1"/>
    <w:rsid w:val="00B16873"/>
    <w:rsid w:val="00B17C55"/>
    <w:rsid w:val="00B202D6"/>
    <w:rsid w:val="00B20659"/>
    <w:rsid w:val="00B206C2"/>
    <w:rsid w:val="00B20875"/>
    <w:rsid w:val="00B20D19"/>
    <w:rsid w:val="00B21636"/>
    <w:rsid w:val="00B219AC"/>
    <w:rsid w:val="00B21B8B"/>
    <w:rsid w:val="00B21DD3"/>
    <w:rsid w:val="00B21E3A"/>
    <w:rsid w:val="00B21F0A"/>
    <w:rsid w:val="00B22210"/>
    <w:rsid w:val="00B2224E"/>
    <w:rsid w:val="00B224B0"/>
    <w:rsid w:val="00B2263D"/>
    <w:rsid w:val="00B2272D"/>
    <w:rsid w:val="00B23329"/>
    <w:rsid w:val="00B23369"/>
    <w:rsid w:val="00B233E6"/>
    <w:rsid w:val="00B235AE"/>
    <w:rsid w:val="00B236BC"/>
    <w:rsid w:val="00B239CB"/>
    <w:rsid w:val="00B23A8D"/>
    <w:rsid w:val="00B23B9F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0A9"/>
    <w:rsid w:val="00B25208"/>
    <w:rsid w:val="00B25939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597"/>
    <w:rsid w:val="00B30BD7"/>
    <w:rsid w:val="00B30DC7"/>
    <w:rsid w:val="00B312C0"/>
    <w:rsid w:val="00B3159F"/>
    <w:rsid w:val="00B31C95"/>
    <w:rsid w:val="00B31D99"/>
    <w:rsid w:val="00B320E6"/>
    <w:rsid w:val="00B3232E"/>
    <w:rsid w:val="00B32889"/>
    <w:rsid w:val="00B32956"/>
    <w:rsid w:val="00B32D5A"/>
    <w:rsid w:val="00B32FE7"/>
    <w:rsid w:val="00B3308E"/>
    <w:rsid w:val="00B3319F"/>
    <w:rsid w:val="00B33238"/>
    <w:rsid w:val="00B3325A"/>
    <w:rsid w:val="00B339FB"/>
    <w:rsid w:val="00B33A54"/>
    <w:rsid w:val="00B33C6F"/>
    <w:rsid w:val="00B33DFC"/>
    <w:rsid w:val="00B33EEC"/>
    <w:rsid w:val="00B3405E"/>
    <w:rsid w:val="00B3431B"/>
    <w:rsid w:val="00B3496E"/>
    <w:rsid w:val="00B3497C"/>
    <w:rsid w:val="00B34CDB"/>
    <w:rsid w:val="00B35641"/>
    <w:rsid w:val="00B356A2"/>
    <w:rsid w:val="00B359A4"/>
    <w:rsid w:val="00B35A6C"/>
    <w:rsid w:val="00B35AC9"/>
    <w:rsid w:val="00B35B5A"/>
    <w:rsid w:val="00B35B70"/>
    <w:rsid w:val="00B35EC1"/>
    <w:rsid w:val="00B35F56"/>
    <w:rsid w:val="00B36350"/>
    <w:rsid w:val="00B3646C"/>
    <w:rsid w:val="00B36619"/>
    <w:rsid w:val="00B3675B"/>
    <w:rsid w:val="00B3686E"/>
    <w:rsid w:val="00B3692A"/>
    <w:rsid w:val="00B36D15"/>
    <w:rsid w:val="00B36F9F"/>
    <w:rsid w:val="00B37B5C"/>
    <w:rsid w:val="00B37B60"/>
    <w:rsid w:val="00B37D65"/>
    <w:rsid w:val="00B37E2B"/>
    <w:rsid w:val="00B403D6"/>
    <w:rsid w:val="00B406D7"/>
    <w:rsid w:val="00B40DB3"/>
    <w:rsid w:val="00B40E87"/>
    <w:rsid w:val="00B40FE8"/>
    <w:rsid w:val="00B41001"/>
    <w:rsid w:val="00B41589"/>
    <w:rsid w:val="00B419E8"/>
    <w:rsid w:val="00B41FC3"/>
    <w:rsid w:val="00B427E2"/>
    <w:rsid w:val="00B42830"/>
    <w:rsid w:val="00B42864"/>
    <w:rsid w:val="00B428E0"/>
    <w:rsid w:val="00B42BBE"/>
    <w:rsid w:val="00B42F34"/>
    <w:rsid w:val="00B43010"/>
    <w:rsid w:val="00B43349"/>
    <w:rsid w:val="00B438DF"/>
    <w:rsid w:val="00B43ABF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5832"/>
    <w:rsid w:val="00B4584D"/>
    <w:rsid w:val="00B45943"/>
    <w:rsid w:val="00B45D2A"/>
    <w:rsid w:val="00B46403"/>
    <w:rsid w:val="00B465E6"/>
    <w:rsid w:val="00B467DF"/>
    <w:rsid w:val="00B46939"/>
    <w:rsid w:val="00B46B3C"/>
    <w:rsid w:val="00B473D3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105E"/>
    <w:rsid w:val="00B511C6"/>
    <w:rsid w:val="00B51204"/>
    <w:rsid w:val="00B5145C"/>
    <w:rsid w:val="00B5178C"/>
    <w:rsid w:val="00B51DCF"/>
    <w:rsid w:val="00B522D2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91D"/>
    <w:rsid w:val="00B54C2A"/>
    <w:rsid w:val="00B54C30"/>
    <w:rsid w:val="00B55187"/>
    <w:rsid w:val="00B551D3"/>
    <w:rsid w:val="00B5529B"/>
    <w:rsid w:val="00B5554F"/>
    <w:rsid w:val="00B563F0"/>
    <w:rsid w:val="00B566DC"/>
    <w:rsid w:val="00B56AB9"/>
    <w:rsid w:val="00B56C9A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57ECB"/>
    <w:rsid w:val="00B6014C"/>
    <w:rsid w:val="00B601AB"/>
    <w:rsid w:val="00B6026F"/>
    <w:rsid w:val="00B603CF"/>
    <w:rsid w:val="00B606FB"/>
    <w:rsid w:val="00B6111A"/>
    <w:rsid w:val="00B6117E"/>
    <w:rsid w:val="00B6125B"/>
    <w:rsid w:val="00B61959"/>
    <w:rsid w:val="00B61B05"/>
    <w:rsid w:val="00B61B19"/>
    <w:rsid w:val="00B61B69"/>
    <w:rsid w:val="00B620A3"/>
    <w:rsid w:val="00B620B1"/>
    <w:rsid w:val="00B6225D"/>
    <w:rsid w:val="00B62332"/>
    <w:rsid w:val="00B624F3"/>
    <w:rsid w:val="00B6273D"/>
    <w:rsid w:val="00B62835"/>
    <w:rsid w:val="00B62CC3"/>
    <w:rsid w:val="00B62EFD"/>
    <w:rsid w:val="00B6314B"/>
    <w:rsid w:val="00B63464"/>
    <w:rsid w:val="00B63484"/>
    <w:rsid w:val="00B63515"/>
    <w:rsid w:val="00B635E7"/>
    <w:rsid w:val="00B6380C"/>
    <w:rsid w:val="00B63BC3"/>
    <w:rsid w:val="00B63C72"/>
    <w:rsid w:val="00B63CA6"/>
    <w:rsid w:val="00B63F3C"/>
    <w:rsid w:val="00B63F91"/>
    <w:rsid w:val="00B640A8"/>
    <w:rsid w:val="00B6539A"/>
    <w:rsid w:val="00B6554B"/>
    <w:rsid w:val="00B655DA"/>
    <w:rsid w:val="00B65B57"/>
    <w:rsid w:val="00B65EE8"/>
    <w:rsid w:val="00B660EC"/>
    <w:rsid w:val="00B663D0"/>
    <w:rsid w:val="00B664C2"/>
    <w:rsid w:val="00B66518"/>
    <w:rsid w:val="00B666DE"/>
    <w:rsid w:val="00B666FD"/>
    <w:rsid w:val="00B6679F"/>
    <w:rsid w:val="00B669FD"/>
    <w:rsid w:val="00B66ADB"/>
    <w:rsid w:val="00B66AFD"/>
    <w:rsid w:val="00B679F5"/>
    <w:rsid w:val="00B67A60"/>
    <w:rsid w:val="00B67F2B"/>
    <w:rsid w:val="00B7040B"/>
    <w:rsid w:val="00B704A4"/>
    <w:rsid w:val="00B70653"/>
    <w:rsid w:val="00B70737"/>
    <w:rsid w:val="00B70F93"/>
    <w:rsid w:val="00B7107E"/>
    <w:rsid w:val="00B712C3"/>
    <w:rsid w:val="00B715B0"/>
    <w:rsid w:val="00B71B37"/>
    <w:rsid w:val="00B71B46"/>
    <w:rsid w:val="00B7209A"/>
    <w:rsid w:val="00B72843"/>
    <w:rsid w:val="00B728C2"/>
    <w:rsid w:val="00B72C11"/>
    <w:rsid w:val="00B731EB"/>
    <w:rsid w:val="00B733FC"/>
    <w:rsid w:val="00B734B6"/>
    <w:rsid w:val="00B73549"/>
    <w:rsid w:val="00B73690"/>
    <w:rsid w:val="00B73944"/>
    <w:rsid w:val="00B74136"/>
    <w:rsid w:val="00B741DE"/>
    <w:rsid w:val="00B745B8"/>
    <w:rsid w:val="00B74686"/>
    <w:rsid w:val="00B74E93"/>
    <w:rsid w:val="00B74EBD"/>
    <w:rsid w:val="00B75363"/>
    <w:rsid w:val="00B753A9"/>
    <w:rsid w:val="00B75B2D"/>
    <w:rsid w:val="00B75B87"/>
    <w:rsid w:val="00B75BC1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7B2"/>
    <w:rsid w:val="00B808B8"/>
    <w:rsid w:val="00B80A8A"/>
    <w:rsid w:val="00B80B78"/>
    <w:rsid w:val="00B80F1D"/>
    <w:rsid w:val="00B81015"/>
    <w:rsid w:val="00B81283"/>
    <w:rsid w:val="00B812B2"/>
    <w:rsid w:val="00B820C0"/>
    <w:rsid w:val="00B82382"/>
    <w:rsid w:val="00B8290C"/>
    <w:rsid w:val="00B8296A"/>
    <w:rsid w:val="00B82D66"/>
    <w:rsid w:val="00B82E52"/>
    <w:rsid w:val="00B8306C"/>
    <w:rsid w:val="00B836DD"/>
    <w:rsid w:val="00B83DE2"/>
    <w:rsid w:val="00B83E5A"/>
    <w:rsid w:val="00B84133"/>
    <w:rsid w:val="00B84222"/>
    <w:rsid w:val="00B847CE"/>
    <w:rsid w:val="00B84846"/>
    <w:rsid w:val="00B84CC6"/>
    <w:rsid w:val="00B84FDA"/>
    <w:rsid w:val="00B851D1"/>
    <w:rsid w:val="00B85392"/>
    <w:rsid w:val="00B854F9"/>
    <w:rsid w:val="00B85FE0"/>
    <w:rsid w:val="00B86029"/>
    <w:rsid w:val="00B8608D"/>
    <w:rsid w:val="00B863D2"/>
    <w:rsid w:val="00B866F8"/>
    <w:rsid w:val="00B869B1"/>
    <w:rsid w:val="00B869D9"/>
    <w:rsid w:val="00B86C0C"/>
    <w:rsid w:val="00B86C94"/>
    <w:rsid w:val="00B86E32"/>
    <w:rsid w:val="00B8723A"/>
    <w:rsid w:val="00B8733D"/>
    <w:rsid w:val="00B87528"/>
    <w:rsid w:val="00B8794A"/>
    <w:rsid w:val="00B87B20"/>
    <w:rsid w:val="00B9010F"/>
    <w:rsid w:val="00B9038E"/>
    <w:rsid w:val="00B903A0"/>
    <w:rsid w:val="00B9063A"/>
    <w:rsid w:val="00B9091F"/>
    <w:rsid w:val="00B90B2B"/>
    <w:rsid w:val="00B90C01"/>
    <w:rsid w:val="00B90F8D"/>
    <w:rsid w:val="00B91815"/>
    <w:rsid w:val="00B91BD8"/>
    <w:rsid w:val="00B923D7"/>
    <w:rsid w:val="00B924AB"/>
    <w:rsid w:val="00B9265F"/>
    <w:rsid w:val="00B92956"/>
    <w:rsid w:val="00B92B84"/>
    <w:rsid w:val="00B92E68"/>
    <w:rsid w:val="00B932BD"/>
    <w:rsid w:val="00B935F6"/>
    <w:rsid w:val="00B93F1F"/>
    <w:rsid w:val="00B94223"/>
    <w:rsid w:val="00B94612"/>
    <w:rsid w:val="00B94B9D"/>
    <w:rsid w:val="00B94CC0"/>
    <w:rsid w:val="00B952B7"/>
    <w:rsid w:val="00B952D0"/>
    <w:rsid w:val="00B9555F"/>
    <w:rsid w:val="00B95870"/>
    <w:rsid w:val="00B95D94"/>
    <w:rsid w:val="00B960BC"/>
    <w:rsid w:val="00B9657F"/>
    <w:rsid w:val="00B9662A"/>
    <w:rsid w:val="00B9681D"/>
    <w:rsid w:val="00B9697D"/>
    <w:rsid w:val="00B96A45"/>
    <w:rsid w:val="00B96C6D"/>
    <w:rsid w:val="00B96FE7"/>
    <w:rsid w:val="00B971A6"/>
    <w:rsid w:val="00B972F2"/>
    <w:rsid w:val="00B9744A"/>
    <w:rsid w:val="00B9785D"/>
    <w:rsid w:val="00B9786A"/>
    <w:rsid w:val="00B978BA"/>
    <w:rsid w:val="00B97A0A"/>
    <w:rsid w:val="00B97EBF"/>
    <w:rsid w:val="00BA0815"/>
    <w:rsid w:val="00BA08BB"/>
    <w:rsid w:val="00BA08E7"/>
    <w:rsid w:val="00BA0D28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7FA"/>
    <w:rsid w:val="00BA2DFA"/>
    <w:rsid w:val="00BA3241"/>
    <w:rsid w:val="00BA3371"/>
    <w:rsid w:val="00BA36A0"/>
    <w:rsid w:val="00BA3724"/>
    <w:rsid w:val="00BA3798"/>
    <w:rsid w:val="00BA3B05"/>
    <w:rsid w:val="00BA3EDA"/>
    <w:rsid w:val="00BA4005"/>
    <w:rsid w:val="00BA4236"/>
    <w:rsid w:val="00BA469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FBB"/>
    <w:rsid w:val="00BA6053"/>
    <w:rsid w:val="00BA6281"/>
    <w:rsid w:val="00BA659C"/>
    <w:rsid w:val="00BA65FF"/>
    <w:rsid w:val="00BA6826"/>
    <w:rsid w:val="00BA6866"/>
    <w:rsid w:val="00BA6979"/>
    <w:rsid w:val="00BA6C78"/>
    <w:rsid w:val="00BA6DB0"/>
    <w:rsid w:val="00BA70E8"/>
    <w:rsid w:val="00BA7194"/>
    <w:rsid w:val="00BA74A8"/>
    <w:rsid w:val="00BA793E"/>
    <w:rsid w:val="00BA7EBB"/>
    <w:rsid w:val="00BB02D4"/>
    <w:rsid w:val="00BB0881"/>
    <w:rsid w:val="00BB09EB"/>
    <w:rsid w:val="00BB0C31"/>
    <w:rsid w:val="00BB0E97"/>
    <w:rsid w:val="00BB128C"/>
    <w:rsid w:val="00BB1682"/>
    <w:rsid w:val="00BB1AD2"/>
    <w:rsid w:val="00BB1B39"/>
    <w:rsid w:val="00BB1BE1"/>
    <w:rsid w:val="00BB1E08"/>
    <w:rsid w:val="00BB1E21"/>
    <w:rsid w:val="00BB1EAE"/>
    <w:rsid w:val="00BB2150"/>
    <w:rsid w:val="00BB27BA"/>
    <w:rsid w:val="00BB2935"/>
    <w:rsid w:val="00BB29EF"/>
    <w:rsid w:val="00BB32D1"/>
    <w:rsid w:val="00BB35E5"/>
    <w:rsid w:val="00BB37BE"/>
    <w:rsid w:val="00BB3924"/>
    <w:rsid w:val="00BB3AF5"/>
    <w:rsid w:val="00BB3EC5"/>
    <w:rsid w:val="00BB4960"/>
    <w:rsid w:val="00BB4DC6"/>
    <w:rsid w:val="00BB4FD3"/>
    <w:rsid w:val="00BB55EF"/>
    <w:rsid w:val="00BB5D90"/>
    <w:rsid w:val="00BB642E"/>
    <w:rsid w:val="00BB6C38"/>
    <w:rsid w:val="00BB6E1D"/>
    <w:rsid w:val="00BB6EB0"/>
    <w:rsid w:val="00BB70F1"/>
    <w:rsid w:val="00BB729C"/>
    <w:rsid w:val="00BC0009"/>
    <w:rsid w:val="00BC0630"/>
    <w:rsid w:val="00BC0890"/>
    <w:rsid w:val="00BC08F0"/>
    <w:rsid w:val="00BC12B7"/>
    <w:rsid w:val="00BC16B5"/>
    <w:rsid w:val="00BC16FC"/>
    <w:rsid w:val="00BC1828"/>
    <w:rsid w:val="00BC1DA2"/>
    <w:rsid w:val="00BC2391"/>
    <w:rsid w:val="00BC2E8A"/>
    <w:rsid w:val="00BC3096"/>
    <w:rsid w:val="00BC34E2"/>
    <w:rsid w:val="00BC4A94"/>
    <w:rsid w:val="00BC5729"/>
    <w:rsid w:val="00BC5C9E"/>
    <w:rsid w:val="00BC608B"/>
    <w:rsid w:val="00BC634B"/>
    <w:rsid w:val="00BC65A6"/>
    <w:rsid w:val="00BC65F9"/>
    <w:rsid w:val="00BC6655"/>
    <w:rsid w:val="00BC6BA1"/>
    <w:rsid w:val="00BC6BB5"/>
    <w:rsid w:val="00BC6C00"/>
    <w:rsid w:val="00BC6E9E"/>
    <w:rsid w:val="00BC703A"/>
    <w:rsid w:val="00BC715D"/>
    <w:rsid w:val="00BC744D"/>
    <w:rsid w:val="00BC77DD"/>
    <w:rsid w:val="00BC7945"/>
    <w:rsid w:val="00BC7AFA"/>
    <w:rsid w:val="00BC7BA5"/>
    <w:rsid w:val="00BD0128"/>
    <w:rsid w:val="00BD0148"/>
    <w:rsid w:val="00BD0604"/>
    <w:rsid w:val="00BD09C3"/>
    <w:rsid w:val="00BD0AE1"/>
    <w:rsid w:val="00BD0BBC"/>
    <w:rsid w:val="00BD0D81"/>
    <w:rsid w:val="00BD129D"/>
    <w:rsid w:val="00BD1622"/>
    <w:rsid w:val="00BD1A50"/>
    <w:rsid w:val="00BD1B3A"/>
    <w:rsid w:val="00BD1DE2"/>
    <w:rsid w:val="00BD261E"/>
    <w:rsid w:val="00BD276B"/>
    <w:rsid w:val="00BD31C5"/>
    <w:rsid w:val="00BD361C"/>
    <w:rsid w:val="00BD37D6"/>
    <w:rsid w:val="00BD3E24"/>
    <w:rsid w:val="00BD3EEA"/>
    <w:rsid w:val="00BD3F38"/>
    <w:rsid w:val="00BD402B"/>
    <w:rsid w:val="00BD427C"/>
    <w:rsid w:val="00BD441F"/>
    <w:rsid w:val="00BD45E9"/>
    <w:rsid w:val="00BD48F7"/>
    <w:rsid w:val="00BD4CC1"/>
    <w:rsid w:val="00BD542C"/>
    <w:rsid w:val="00BD5500"/>
    <w:rsid w:val="00BD656F"/>
    <w:rsid w:val="00BD659A"/>
    <w:rsid w:val="00BD6BA7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0CBD"/>
    <w:rsid w:val="00BE126E"/>
    <w:rsid w:val="00BE1451"/>
    <w:rsid w:val="00BE1865"/>
    <w:rsid w:val="00BE1897"/>
    <w:rsid w:val="00BE24E2"/>
    <w:rsid w:val="00BE2714"/>
    <w:rsid w:val="00BE2881"/>
    <w:rsid w:val="00BE2DFD"/>
    <w:rsid w:val="00BE2F46"/>
    <w:rsid w:val="00BE2FF0"/>
    <w:rsid w:val="00BE3086"/>
    <w:rsid w:val="00BE325F"/>
    <w:rsid w:val="00BE341F"/>
    <w:rsid w:val="00BE3762"/>
    <w:rsid w:val="00BE39B5"/>
    <w:rsid w:val="00BE3FC8"/>
    <w:rsid w:val="00BE4231"/>
    <w:rsid w:val="00BE42A4"/>
    <w:rsid w:val="00BE43C9"/>
    <w:rsid w:val="00BE454D"/>
    <w:rsid w:val="00BE4A0C"/>
    <w:rsid w:val="00BE4AD6"/>
    <w:rsid w:val="00BE4DFA"/>
    <w:rsid w:val="00BE4E86"/>
    <w:rsid w:val="00BE525D"/>
    <w:rsid w:val="00BE5409"/>
    <w:rsid w:val="00BE555E"/>
    <w:rsid w:val="00BE57CE"/>
    <w:rsid w:val="00BE57FC"/>
    <w:rsid w:val="00BE5DD3"/>
    <w:rsid w:val="00BE68B7"/>
    <w:rsid w:val="00BE6BB7"/>
    <w:rsid w:val="00BE702B"/>
    <w:rsid w:val="00BE7151"/>
    <w:rsid w:val="00BE7267"/>
    <w:rsid w:val="00BE7D83"/>
    <w:rsid w:val="00BF021D"/>
    <w:rsid w:val="00BF0F34"/>
    <w:rsid w:val="00BF128F"/>
    <w:rsid w:val="00BF141F"/>
    <w:rsid w:val="00BF14A7"/>
    <w:rsid w:val="00BF16B3"/>
    <w:rsid w:val="00BF1E41"/>
    <w:rsid w:val="00BF216E"/>
    <w:rsid w:val="00BF233A"/>
    <w:rsid w:val="00BF2DEF"/>
    <w:rsid w:val="00BF2E2F"/>
    <w:rsid w:val="00BF2F8B"/>
    <w:rsid w:val="00BF3373"/>
    <w:rsid w:val="00BF349F"/>
    <w:rsid w:val="00BF36C5"/>
    <w:rsid w:val="00BF3771"/>
    <w:rsid w:val="00BF3D18"/>
    <w:rsid w:val="00BF46CD"/>
    <w:rsid w:val="00BF4704"/>
    <w:rsid w:val="00BF49A2"/>
    <w:rsid w:val="00BF4BFB"/>
    <w:rsid w:val="00BF4E65"/>
    <w:rsid w:val="00BF4F9B"/>
    <w:rsid w:val="00BF4FD2"/>
    <w:rsid w:val="00BF50B5"/>
    <w:rsid w:val="00BF52DE"/>
    <w:rsid w:val="00BF5845"/>
    <w:rsid w:val="00BF5D7A"/>
    <w:rsid w:val="00BF5F43"/>
    <w:rsid w:val="00BF5FCD"/>
    <w:rsid w:val="00BF60C1"/>
    <w:rsid w:val="00BF699C"/>
    <w:rsid w:val="00BF6D33"/>
    <w:rsid w:val="00BF6FF3"/>
    <w:rsid w:val="00BF783E"/>
    <w:rsid w:val="00BF7C50"/>
    <w:rsid w:val="00BF7C7C"/>
    <w:rsid w:val="00BF7F07"/>
    <w:rsid w:val="00C006DE"/>
    <w:rsid w:val="00C00956"/>
    <w:rsid w:val="00C00B76"/>
    <w:rsid w:val="00C010BD"/>
    <w:rsid w:val="00C0128F"/>
    <w:rsid w:val="00C013E0"/>
    <w:rsid w:val="00C01611"/>
    <w:rsid w:val="00C01B0B"/>
    <w:rsid w:val="00C01B15"/>
    <w:rsid w:val="00C01DA9"/>
    <w:rsid w:val="00C01DE3"/>
    <w:rsid w:val="00C01F51"/>
    <w:rsid w:val="00C0203A"/>
    <w:rsid w:val="00C020AE"/>
    <w:rsid w:val="00C0223E"/>
    <w:rsid w:val="00C026F5"/>
    <w:rsid w:val="00C0293B"/>
    <w:rsid w:val="00C02D3D"/>
    <w:rsid w:val="00C02EF5"/>
    <w:rsid w:val="00C03186"/>
    <w:rsid w:val="00C0392E"/>
    <w:rsid w:val="00C03A2D"/>
    <w:rsid w:val="00C03B91"/>
    <w:rsid w:val="00C03C2C"/>
    <w:rsid w:val="00C03C61"/>
    <w:rsid w:val="00C048F5"/>
    <w:rsid w:val="00C04AB3"/>
    <w:rsid w:val="00C04C69"/>
    <w:rsid w:val="00C04D1C"/>
    <w:rsid w:val="00C04F0D"/>
    <w:rsid w:val="00C051C9"/>
    <w:rsid w:val="00C0631A"/>
    <w:rsid w:val="00C06487"/>
    <w:rsid w:val="00C0665B"/>
    <w:rsid w:val="00C068E0"/>
    <w:rsid w:val="00C06E8A"/>
    <w:rsid w:val="00C06F01"/>
    <w:rsid w:val="00C06F3F"/>
    <w:rsid w:val="00C07104"/>
    <w:rsid w:val="00C07406"/>
    <w:rsid w:val="00C075EE"/>
    <w:rsid w:val="00C0760F"/>
    <w:rsid w:val="00C07AA0"/>
    <w:rsid w:val="00C07E31"/>
    <w:rsid w:val="00C07EAA"/>
    <w:rsid w:val="00C102CF"/>
    <w:rsid w:val="00C10471"/>
    <w:rsid w:val="00C1065B"/>
    <w:rsid w:val="00C10676"/>
    <w:rsid w:val="00C107BB"/>
    <w:rsid w:val="00C10FE4"/>
    <w:rsid w:val="00C11398"/>
    <w:rsid w:val="00C114CA"/>
    <w:rsid w:val="00C1179C"/>
    <w:rsid w:val="00C11800"/>
    <w:rsid w:val="00C11945"/>
    <w:rsid w:val="00C11DC5"/>
    <w:rsid w:val="00C11FAD"/>
    <w:rsid w:val="00C12153"/>
    <w:rsid w:val="00C122BD"/>
    <w:rsid w:val="00C12341"/>
    <w:rsid w:val="00C12639"/>
    <w:rsid w:val="00C126C3"/>
    <w:rsid w:val="00C1283A"/>
    <w:rsid w:val="00C12F72"/>
    <w:rsid w:val="00C134B1"/>
    <w:rsid w:val="00C135BD"/>
    <w:rsid w:val="00C136E0"/>
    <w:rsid w:val="00C13B49"/>
    <w:rsid w:val="00C13CB1"/>
    <w:rsid w:val="00C13E1B"/>
    <w:rsid w:val="00C13F5B"/>
    <w:rsid w:val="00C14225"/>
    <w:rsid w:val="00C1453A"/>
    <w:rsid w:val="00C14560"/>
    <w:rsid w:val="00C1518C"/>
    <w:rsid w:val="00C151B7"/>
    <w:rsid w:val="00C157B8"/>
    <w:rsid w:val="00C159B6"/>
    <w:rsid w:val="00C159D0"/>
    <w:rsid w:val="00C15A34"/>
    <w:rsid w:val="00C15B48"/>
    <w:rsid w:val="00C15D54"/>
    <w:rsid w:val="00C15D97"/>
    <w:rsid w:val="00C15F9A"/>
    <w:rsid w:val="00C1687D"/>
    <w:rsid w:val="00C16F03"/>
    <w:rsid w:val="00C17149"/>
    <w:rsid w:val="00C17543"/>
    <w:rsid w:val="00C17748"/>
    <w:rsid w:val="00C17A31"/>
    <w:rsid w:val="00C2011E"/>
    <w:rsid w:val="00C209E5"/>
    <w:rsid w:val="00C20F68"/>
    <w:rsid w:val="00C21009"/>
    <w:rsid w:val="00C21A59"/>
    <w:rsid w:val="00C21B61"/>
    <w:rsid w:val="00C21BDA"/>
    <w:rsid w:val="00C21DEE"/>
    <w:rsid w:val="00C2218F"/>
    <w:rsid w:val="00C2257F"/>
    <w:rsid w:val="00C227A8"/>
    <w:rsid w:val="00C22879"/>
    <w:rsid w:val="00C22DF5"/>
    <w:rsid w:val="00C23086"/>
    <w:rsid w:val="00C2362A"/>
    <w:rsid w:val="00C23864"/>
    <w:rsid w:val="00C23DA6"/>
    <w:rsid w:val="00C23F39"/>
    <w:rsid w:val="00C23F98"/>
    <w:rsid w:val="00C2400B"/>
    <w:rsid w:val="00C24291"/>
    <w:rsid w:val="00C2489A"/>
    <w:rsid w:val="00C24909"/>
    <w:rsid w:val="00C24C2C"/>
    <w:rsid w:val="00C24DBD"/>
    <w:rsid w:val="00C25087"/>
    <w:rsid w:val="00C25193"/>
    <w:rsid w:val="00C253EC"/>
    <w:rsid w:val="00C255DD"/>
    <w:rsid w:val="00C261F2"/>
    <w:rsid w:val="00C264DA"/>
    <w:rsid w:val="00C26CB5"/>
    <w:rsid w:val="00C27145"/>
    <w:rsid w:val="00C275E2"/>
    <w:rsid w:val="00C27A28"/>
    <w:rsid w:val="00C27ECE"/>
    <w:rsid w:val="00C3013F"/>
    <w:rsid w:val="00C30155"/>
    <w:rsid w:val="00C302E7"/>
    <w:rsid w:val="00C304F8"/>
    <w:rsid w:val="00C307A3"/>
    <w:rsid w:val="00C307E2"/>
    <w:rsid w:val="00C30FA1"/>
    <w:rsid w:val="00C30FE1"/>
    <w:rsid w:val="00C3108C"/>
    <w:rsid w:val="00C310D8"/>
    <w:rsid w:val="00C3147F"/>
    <w:rsid w:val="00C3167C"/>
    <w:rsid w:val="00C31ADC"/>
    <w:rsid w:val="00C31D0A"/>
    <w:rsid w:val="00C32146"/>
    <w:rsid w:val="00C32870"/>
    <w:rsid w:val="00C329B1"/>
    <w:rsid w:val="00C32A1A"/>
    <w:rsid w:val="00C32A61"/>
    <w:rsid w:val="00C32BF4"/>
    <w:rsid w:val="00C3301E"/>
    <w:rsid w:val="00C33312"/>
    <w:rsid w:val="00C334FA"/>
    <w:rsid w:val="00C335B1"/>
    <w:rsid w:val="00C337AC"/>
    <w:rsid w:val="00C339AD"/>
    <w:rsid w:val="00C33C10"/>
    <w:rsid w:val="00C33C6E"/>
    <w:rsid w:val="00C33E65"/>
    <w:rsid w:val="00C33FAF"/>
    <w:rsid w:val="00C3402F"/>
    <w:rsid w:val="00C342DD"/>
    <w:rsid w:val="00C34642"/>
    <w:rsid w:val="00C34665"/>
    <w:rsid w:val="00C347FF"/>
    <w:rsid w:val="00C34806"/>
    <w:rsid w:val="00C34925"/>
    <w:rsid w:val="00C34D3D"/>
    <w:rsid w:val="00C351C6"/>
    <w:rsid w:val="00C35659"/>
    <w:rsid w:val="00C3576F"/>
    <w:rsid w:val="00C35A15"/>
    <w:rsid w:val="00C35A8B"/>
    <w:rsid w:val="00C35B7A"/>
    <w:rsid w:val="00C35C5C"/>
    <w:rsid w:val="00C35C7E"/>
    <w:rsid w:val="00C36149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6D"/>
    <w:rsid w:val="00C401D5"/>
    <w:rsid w:val="00C40360"/>
    <w:rsid w:val="00C404A3"/>
    <w:rsid w:val="00C40827"/>
    <w:rsid w:val="00C40AC7"/>
    <w:rsid w:val="00C40F52"/>
    <w:rsid w:val="00C40FFE"/>
    <w:rsid w:val="00C4163F"/>
    <w:rsid w:val="00C4196B"/>
    <w:rsid w:val="00C41B51"/>
    <w:rsid w:val="00C41BAC"/>
    <w:rsid w:val="00C41E1B"/>
    <w:rsid w:val="00C4224F"/>
    <w:rsid w:val="00C4259D"/>
    <w:rsid w:val="00C42C14"/>
    <w:rsid w:val="00C42F90"/>
    <w:rsid w:val="00C4304A"/>
    <w:rsid w:val="00C43514"/>
    <w:rsid w:val="00C436C4"/>
    <w:rsid w:val="00C43C60"/>
    <w:rsid w:val="00C44AB7"/>
    <w:rsid w:val="00C44B6E"/>
    <w:rsid w:val="00C44BB1"/>
    <w:rsid w:val="00C44C5B"/>
    <w:rsid w:val="00C44CA3"/>
    <w:rsid w:val="00C44F2B"/>
    <w:rsid w:val="00C44FD5"/>
    <w:rsid w:val="00C4599E"/>
    <w:rsid w:val="00C4602F"/>
    <w:rsid w:val="00C467AC"/>
    <w:rsid w:val="00C4693D"/>
    <w:rsid w:val="00C46AAD"/>
    <w:rsid w:val="00C46B1B"/>
    <w:rsid w:val="00C46F81"/>
    <w:rsid w:val="00C4758E"/>
    <w:rsid w:val="00C47775"/>
    <w:rsid w:val="00C47FB1"/>
    <w:rsid w:val="00C5018C"/>
    <w:rsid w:val="00C501C9"/>
    <w:rsid w:val="00C50241"/>
    <w:rsid w:val="00C50390"/>
    <w:rsid w:val="00C50682"/>
    <w:rsid w:val="00C50975"/>
    <w:rsid w:val="00C50C83"/>
    <w:rsid w:val="00C50E5C"/>
    <w:rsid w:val="00C50E9F"/>
    <w:rsid w:val="00C518B3"/>
    <w:rsid w:val="00C52091"/>
    <w:rsid w:val="00C520CE"/>
    <w:rsid w:val="00C52125"/>
    <w:rsid w:val="00C52414"/>
    <w:rsid w:val="00C5257F"/>
    <w:rsid w:val="00C5281F"/>
    <w:rsid w:val="00C5287B"/>
    <w:rsid w:val="00C53148"/>
    <w:rsid w:val="00C5332B"/>
    <w:rsid w:val="00C534F0"/>
    <w:rsid w:val="00C53628"/>
    <w:rsid w:val="00C546C3"/>
    <w:rsid w:val="00C55059"/>
    <w:rsid w:val="00C55222"/>
    <w:rsid w:val="00C553E7"/>
    <w:rsid w:val="00C554B7"/>
    <w:rsid w:val="00C5596F"/>
    <w:rsid w:val="00C559EF"/>
    <w:rsid w:val="00C56228"/>
    <w:rsid w:val="00C569FB"/>
    <w:rsid w:val="00C56ADE"/>
    <w:rsid w:val="00C572DB"/>
    <w:rsid w:val="00C5756D"/>
    <w:rsid w:val="00C57D6D"/>
    <w:rsid w:val="00C6016A"/>
    <w:rsid w:val="00C60215"/>
    <w:rsid w:val="00C60380"/>
    <w:rsid w:val="00C6062F"/>
    <w:rsid w:val="00C60BD3"/>
    <w:rsid w:val="00C60C12"/>
    <w:rsid w:val="00C60C27"/>
    <w:rsid w:val="00C614B1"/>
    <w:rsid w:val="00C61FA4"/>
    <w:rsid w:val="00C6201A"/>
    <w:rsid w:val="00C6216B"/>
    <w:rsid w:val="00C622AE"/>
    <w:rsid w:val="00C622C8"/>
    <w:rsid w:val="00C625B0"/>
    <w:rsid w:val="00C6273D"/>
    <w:rsid w:val="00C627FA"/>
    <w:rsid w:val="00C62997"/>
    <w:rsid w:val="00C62C95"/>
    <w:rsid w:val="00C62F9C"/>
    <w:rsid w:val="00C634DE"/>
    <w:rsid w:val="00C63AEB"/>
    <w:rsid w:val="00C63E11"/>
    <w:rsid w:val="00C63F1C"/>
    <w:rsid w:val="00C642B8"/>
    <w:rsid w:val="00C654BC"/>
    <w:rsid w:val="00C656E6"/>
    <w:rsid w:val="00C65AFB"/>
    <w:rsid w:val="00C65C63"/>
    <w:rsid w:val="00C66042"/>
    <w:rsid w:val="00C660C8"/>
    <w:rsid w:val="00C66295"/>
    <w:rsid w:val="00C66970"/>
    <w:rsid w:val="00C67405"/>
    <w:rsid w:val="00C67C56"/>
    <w:rsid w:val="00C67C8B"/>
    <w:rsid w:val="00C67F55"/>
    <w:rsid w:val="00C7013A"/>
    <w:rsid w:val="00C704DD"/>
    <w:rsid w:val="00C706E8"/>
    <w:rsid w:val="00C70928"/>
    <w:rsid w:val="00C712BC"/>
    <w:rsid w:val="00C712D1"/>
    <w:rsid w:val="00C71571"/>
    <w:rsid w:val="00C72EE8"/>
    <w:rsid w:val="00C72F1B"/>
    <w:rsid w:val="00C732BF"/>
    <w:rsid w:val="00C737F7"/>
    <w:rsid w:val="00C738F7"/>
    <w:rsid w:val="00C73E30"/>
    <w:rsid w:val="00C74251"/>
    <w:rsid w:val="00C742B7"/>
    <w:rsid w:val="00C743DC"/>
    <w:rsid w:val="00C74417"/>
    <w:rsid w:val="00C74605"/>
    <w:rsid w:val="00C74819"/>
    <w:rsid w:val="00C7495A"/>
    <w:rsid w:val="00C749FE"/>
    <w:rsid w:val="00C74D69"/>
    <w:rsid w:val="00C74F33"/>
    <w:rsid w:val="00C7521B"/>
    <w:rsid w:val="00C75BAA"/>
    <w:rsid w:val="00C76438"/>
    <w:rsid w:val="00C769D3"/>
    <w:rsid w:val="00C769EA"/>
    <w:rsid w:val="00C76A58"/>
    <w:rsid w:val="00C76EF5"/>
    <w:rsid w:val="00C76FBE"/>
    <w:rsid w:val="00C7719E"/>
    <w:rsid w:val="00C77244"/>
    <w:rsid w:val="00C77B04"/>
    <w:rsid w:val="00C77E61"/>
    <w:rsid w:val="00C803AA"/>
    <w:rsid w:val="00C8049E"/>
    <w:rsid w:val="00C805C8"/>
    <w:rsid w:val="00C80932"/>
    <w:rsid w:val="00C8095A"/>
    <w:rsid w:val="00C80CCF"/>
    <w:rsid w:val="00C80F60"/>
    <w:rsid w:val="00C8106B"/>
    <w:rsid w:val="00C81365"/>
    <w:rsid w:val="00C81A46"/>
    <w:rsid w:val="00C81A6F"/>
    <w:rsid w:val="00C81D51"/>
    <w:rsid w:val="00C81EDC"/>
    <w:rsid w:val="00C82036"/>
    <w:rsid w:val="00C82153"/>
    <w:rsid w:val="00C8259C"/>
    <w:rsid w:val="00C82972"/>
    <w:rsid w:val="00C834D4"/>
    <w:rsid w:val="00C835A3"/>
    <w:rsid w:val="00C83C71"/>
    <w:rsid w:val="00C83CD0"/>
    <w:rsid w:val="00C83F08"/>
    <w:rsid w:val="00C8438F"/>
    <w:rsid w:val="00C84446"/>
    <w:rsid w:val="00C8455B"/>
    <w:rsid w:val="00C84567"/>
    <w:rsid w:val="00C84B4A"/>
    <w:rsid w:val="00C84F33"/>
    <w:rsid w:val="00C851F1"/>
    <w:rsid w:val="00C852F2"/>
    <w:rsid w:val="00C8573C"/>
    <w:rsid w:val="00C858B0"/>
    <w:rsid w:val="00C858BD"/>
    <w:rsid w:val="00C85ACE"/>
    <w:rsid w:val="00C860A6"/>
    <w:rsid w:val="00C86387"/>
    <w:rsid w:val="00C86ADC"/>
    <w:rsid w:val="00C86BD7"/>
    <w:rsid w:val="00C86D38"/>
    <w:rsid w:val="00C86D58"/>
    <w:rsid w:val="00C8728A"/>
    <w:rsid w:val="00C87D0A"/>
    <w:rsid w:val="00C87DF3"/>
    <w:rsid w:val="00C90081"/>
    <w:rsid w:val="00C900EC"/>
    <w:rsid w:val="00C90455"/>
    <w:rsid w:val="00C90490"/>
    <w:rsid w:val="00C90569"/>
    <w:rsid w:val="00C9060F"/>
    <w:rsid w:val="00C90C66"/>
    <w:rsid w:val="00C91240"/>
    <w:rsid w:val="00C9131C"/>
    <w:rsid w:val="00C914AB"/>
    <w:rsid w:val="00C91714"/>
    <w:rsid w:val="00C917D6"/>
    <w:rsid w:val="00C91BFA"/>
    <w:rsid w:val="00C92E96"/>
    <w:rsid w:val="00C93122"/>
    <w:rsid w:val="00C9320D"/>
    <w:rsid w:val="00C93763"/>
    <w:rsid w:val="00C93A23"/>
    <w:rsid w:val="00C93E1A"/>
    <w:rsid w:val="00C93EC8"/>
    <w:rsid w:val="00C94009"/>
    <w:rsid w:val="00C9421C"/>
    <w:rsid w:val="00C943D3"/>
    <w:rsid w:val="00C9450F"/>
    <w:rsid w:val="00C94744"/>
    <w:rsid w:val="00C949B5"/>
    <w:rsid w:val="00C94D49"/>
    <w:rsid w:val="00C94D5D"/>
    <w:rsid w:val="00C94E09"/>
    <w:rsid w:val="00C95178"/>
    <w:rsid w:val="00C95244"/>
    <w:rsid w:val="00C9538E"/>
    <w:rsid w:val="00C9581C"/>
    <w:rsid w:val="00C95874"/>
    <w:rsid w:val="00C95875"/>
    <w:rsid w:val="00C95C7D"/>
    <w:rsid w:val="00C95F32"/>
    <w:rsid w:val="00C95FF7"/>
    <w:rsid w:val="00C9694E"/>
    <w:rsid w:val="00C96FA1"/>
    <w:rsid w:val="00C97893"/>
    <w:rsid w:val="00CA01CB"/>
    <w:rsid w:val="00CA0365"/>
    <w:rsid w:val="00CA0699"/>
    <w:rsid w:val="00CA0935"/>
    <w:rsid w:val="00CA09C3"/>
    <w:rsid w:val="00CA0CB0"/>
    <w:rsid w:val="00CA1161"/>
    <w:rsid w:val="00CA12CF"/>
    <w:rsid w:val="00CA1B6F"/>
    <w:rsid w:val="00CA1EE0"/>
    <w:rsid w:val="00CA267C"/>
    <w:rsid w:val="00CA272A"/>
    <w:rsid w:val="00CA2736"/>
    <w:rsid w:val="00CA27A4"/>
    <w:rsid w:val="00CA2970"/>
    <w:rsid w:val="00CA2B2C"/>
    <w:rsid w:val="00CA2F6E"/>
    <w:rsid w:val="00CA3128"/>
    <w:rsid w:val="00CA3247"/>
    <w:rsid w:val="00CA37CC"/>
    <w:rsid w:val="00CA3FFC"/>
    <w:rsid w:val="00CA4097"/>
    <w:rsid w:val="00CA45EC"/>
    <w:rsid w:val="00CA4802"/>
    <w:rsid w:val="00CA481B"/>
    <w:rsid w:val="00CA4A4B"/>
    <w:rsid w:val="00CA4A8E"/>
    <w:rsid w:val="00CA4C4D"/>
    <w:rsid w:val="00CA4D2A"/>
    <w:rsid w:val="00CA4D64"/>
    <w:rsid w:val="00CA5436"/>
    <w:rsid w:val="00CA57BC"/>
    <w:rsid w:val="00CA5961"/>
    <w:rsid w:val="00CA5B36"/>
    <w:rsid w:val="00CA5D04"/>
    <w:rsid w:val="00CA6156"/>
    <w:rsid w:val="00CA6448"/>
    <w:rsid w:val="00CA6614"/>
    <w:rsid w:val="00CA6873"/>
    <w:rsid w:val="00CA6D04"/>
    <w:rsid w:val="00CA7338"/>
    <w:rsid w:val="00CA747D"/>
    <w:rsid w:val="00CA74C8"/>
    <w:rsid w:val="00CA7983"/>
    <w:rsid w:val="00CB0053"/>
    <w:rsid w:val="00CB01A0"/>
    <w:rsid w:val="00CB02C1"/>
    <w:rsid w:val="00CB02F9"/>
    <w:rsid w:val="00CB0850"/>
    <w:rsid w:val="00CB08B4"/>
    <w:rsid w:val="00CB08C8"/>
    <w:rsid w:val="00CB09FF"/>
    <w:rsid w:val="00CB0EA2"/>
    <w:rsid w:val="00CB1266"/>
    <w:rsid w:val="00CB1735"/>
    <w:rsid w:val="00CB1828"/>
    <w:rsid w:val="00CB1829"/>
    <w:rsid w:val="00CB1990"/>
    <w:rsid w:val="00CB220A"/>
    <w:rsid w:val="00CB2867"/>
    <w:rsid w:val="00CB2A9B"/>
    <w:rsid w:val="00CB2BDF"/>
    <w:rsid w:val="00CB2E36"/>
    <w:rsid w:val="00CB2FF9"/>
    <w:rsid w:val="00CB33C3"/>
    <w:rsid w:val="00CB38EC"/>
    <w:rsid w:val="00CB3991"/>
    <w:rsid w:val="00CB3A62"/>
    <w:rsid w:val="00CB3BDF"/>
    <w:rsid w:val="00CB3C3C"/>
    <w:rsid w:val="00CB3DFD"/>
    <w:rsid w:val="00CB4304"/>
    <w:rsid w:val="00CB46E9"/>
    <w:rsid w:val="00CB4720"/>
    <w:rsid w:val="00CB4960"/>
    <w:rsid w:val="00CB4FA6"/>
    <w:rsid w:val="00CB56D4"/>
    <w:rsid w:val="00CB58D3"/>
    <w:rsid w:val="00CB59BE"/>
    <w:rsid w:val="00CB5ACE"/>
    <w:rsid w:val="00CB6136"/>
    <w:rsid w:val="00CB61D5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6F58"/>
    <w:rsid w:val="00CB748A"/>
    <w:rsid w:val="00CB74AE"/>
    <w:rsid w:val="00CB7602"/>
    <w:rsid w:val="00CB7C8B"/>
    <w:rsid w:val="00CB7D96"/>
    <w:rsid w:val="00CC065D"/>
    <w:rsid w:val="00CC094B"/>
    <w:rsid w:val="00CC0957"/>
    <w:rsid w:val="00CC1908"/>
    <w:rsid w:val="00CC19F1"/>
    <w:rsid w:val="00CC1EF0"/>
    <w:rsid w:val="00CC20AF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9B4"/>
    <w:rsid w:val="00CC4A2E"/>
    <w:rsid w:val="00CC4B01"/>
    <w:rsid w:val="00CC4CF6"/>
    <w:rsid w:val="00CC5015"/>
    <w:rsid w:val="00CC54C6"/>
    <w:rsid w:val="00CC5771"/>
    <w:rsid w:val="00CC5BD4"/>
    <w:rsid w:val="00CC63A8"/>
    <w:rsid w:val="00CC67D1"/>
    <w:rsid w:val="00CC684A"/>
    <w:rsid w:val="00CC6BC8"/>
    <w:rsid w:val="00CC6C2E"/>
    <w:rsid w:val="00CC6CA0"/>
    <w:rsid w:val="00CC75FF"/>
    <w:rsid w:val="00CC78B0"/>
    <w:rsid w:val="00CC7988"/>
    <w:rsid w:val="00CC7BCE"/>
    <w:rsid w:val="00CC7D94"/>
    <w:rsid w:val="00CD011E"/>
    <w:rsid w:val="00CD0E38"/>
    <w:rsid w:val="00CD0F52"/>
    <w:rsid w:val="00CD1161"/>
    <w:rsid w:val="00CD1247"/>
    <w:rsid w:val="00CD155D"/>
    <w:rsid w:val="00CD17FE"/>
    <w:rsid w:val="00CD189D"/>
    <w:rsid w:val="00CD18A7"/>
    <w:rsid w:val="00CD1E02"/>
    <w:rsid w:val="00CD20F6"/>
    <w:rsid w:val="00CD2152"/>
    <w:rsid w:val="00CD22CD"/>
    <w:rsid w:val="00CD262B"/>
    <w:rsid w:val="00CD2D40"/>
    <w:rsid w:val="00CD2DF6"/>
    <w:rsid w:val="00CD35E6"/>
    <w:rsid w:val="00CD3639"/>
    <w:rsid w:val="00CD382E"/>
    <w:rsid w:val="00CD3E65"/>
    <w:rsid w:val="00CD3FF2"/>
    <w:rsid w:val="00CD437F"/>
    <w:rsid w:val="00CD449E"/>
    <w:rsid w:val="00CD452F"/>
    <w:rsid w:val="00CD459A"/>
    <w:rsid w:val="00CD45AD"/>
    <w:rsid w:val="00CD4AC4"/>
    <w:rsid w:val="00CD4BD3"/>
    <w:rsid w:val="00CD4C3B"/>
    <w:rsid w:val="00CD52E4"/>
    <w:rsid w:val="00CD5961"/>
    <w:rsid w:val="00CD5CEC"/>
    <w:rsid w:val="00CD5D32"/>
    <w:rsid w:val="00CD5FD6"/>
    <w:rsid w:val="00CD6687"/>
    <w:rsid w:val="00CD6BE7"/>
    <w:rsid w:val="00CD6F1C"/>
    <w:rsid w:val="00CD6FAB"/>
    <w:rsid w:val="00CD72F9"/>
    <w:rsid w:val="00CD766F"/>
    <w:rsid w:val="00CD7AA9"/>
    <w:rsid w:val="00CD7B66"/>
    <w:rsid w:val="00CD7BEA"/>
    <w:rsid w:val="00CD7CFF"/>
    <w:rsid w:val="00CD7D64"/>
    <w:rsid w:val="00CD7FFC"/>
    <w:rsid w:val="00CE022D"/>
    <w:rsid w:val="00CE0602"/>
    <w:rsid w:val="00CE078F"/>
    <w:rsid w:val="00CE1A28"/>
    <w:rsid w:val="00CE1EB7"/>
    <w:rsid w:val="00CE2386"/>
    <w:rsid w:val="00CE23B5"/>
    <w:rsid w:val="00CE24B4"/>
    <w:rsid w:val="00CE36C0"/>
    <w:rsid w:val="00CE36D6"/>
    <w:rsid w:val="00CE373D"/>
    <w:rsid w:val="00CE38C9"/>
    <w:rsid w:val="00CE3901"/>
    <w:rsid w:val="00CE3927"/>
    <w:rsid w:val="00CE3BA2"/>
    <w:rsid w:val="00CE3CDC"/>
    <w:rsid w:val="00CE3DE5"/>
    <w:rsid w:val="00CE45BE"/>
    <w:rsid w:val="00CE47BC"/>
    <w:rsid w:val="00CE4B69"/>
    <w:rsid w:val="00CE4B9C"/>
    <w:rsid w:val="00CE4C4E"/>
    <w:rsid w:val="00CE4FAE"/>
    <w:rsid w:val="00CE4FE8"/>
    <w:rsid w:val="00CE5000"/>
    <w:rsid w:val="00CE5391"/>
    <w:rsid w:val="00CE55BF"/>
    <w:rsid w:val="00CE5EA8"/>
    <w:rsid w:val="00CE6335"/>
    <w:rsid w:val="00CE6350"/>
    <w:rsid w:val="00CE6406"/>
    <w:rsid w:val="00CE654C"/>
    <w:rsid w:val="00CE65D3"/>
    <w:rsid w:val="00CE6F9E"/>
    <w:rsid w:val="00CE730F"/>
    <w:rsid w:val="00CE7518"/>
    <w:rsid w:val="00CE77AA"/>
    <w:rsid w:val="00CF025E"/>
    <w:rsid w:val="00CF0272"/>
    <w:rsid w:val="00CF0B3C"/>
    <w:rsid w:val="00CF1039"/>
    <w:rsid w:val="00CF1A52"/>
    <w:rsid w:val="00CF237C"/>
    <w:rsid w:val="00CF2437"/>
    <w:rsid w:val="00CF24CA"/>
    <w:rsid w:val="00CF257C"/>
    <w:rsid w:val="00CF27F8"/>
    <w:rsid w:val="00CF28A1"/>
    <w:rsid w:val="00CF3115"/>
    <w:rsid w:val="00CF39A9"/>
    <w:rsid w:val="00CF39DA"/>
    <w:rsid w:val="00CF41C7"/>
    <w:rsid w:val="00CF4358"/>
    <w:rsid w:val="00CF4477"/>
    <w:rsid w:val="00CF4874"/>
    <w:rsid w:val="00CF48DA"/>
    <w:rsid w:val="00CF4BF4"/>
    <w:rsid w:val="00CF4CE5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848"/>
    <w:rsid w:val="00CF7B58"/>
    <w:rsid w:val="00CF7E69"/>
    <w:rsid w:val="00CF7E72"/>
    <w:rsid w:val="00CF7E73"/>
    <w:rsid w:val="00D00267"/>
    <w:rsid w:val="00D004C9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869"/>
    <w:rsid w:val="00D02E15"/>
    <w:rsid w:val="00D02E9D"/>
    <w:rsid w:val="00D02F37"/>
    <w:rsid w:val="00D03250"/>
    <w:rsid w:val="00D0336A"/>
    <w:rsid w:val="00D03B9A"/>
    <w:rsid w:val="00D04158"/>
    <w:rsid w:val="00D04260"/>
    <w:rsid w:val="00D04434"/>
    <w:rsid w:val="00D0463C"/>
    <w:rsid w:val="00D046C9"/>
    <w:rsid w:val="00D04B02"/>
    <w:rsid w:val="00D05356"/>
    <w:rsid w:val="00D05561"/>
    <w:rsid w:val="00D055BC"/>
    <w:rsid w:val="00D057C7"/>
    <w:rsid w:val="00D067D4"/>
    <w:rsid w:val="00D06E42"/>
    <w:rsid w:val="00D0719D"/>
    <w:rsid w:val="00D071EF"/>
    <w:rsid w:val="00D0755A"/>
    <w:rsid w:val="00D078C5"/>
    <w:rsid w:val="00D07B72"/>
    <w:rsid w:val="00D1022A"/>
    <w:rsid w:val="00D10272"/>
    <w:rsid w:val="00D10AC1"/>
    <w:rsid w:val="00D10B0C"/>
    <w:rsid w:val="00D11458"/>
    <w:rsid w:val="00D1157C"/>
    <w:rsid w:val="00D11630"/>
    <w:rsid w:val="00D11836"/>
    <w:rsid w:val="00D1195C"/>
    <w:rsid w:val="00D11C8D"/>
    <w:rsid w:val="00D123C4"/>
    <w:rsid w:val="00D125E0"/>
    <w:rsid w:val="00D12ABB"/>
    <w:rsid w:val="00D12DE2"/>
    <w:rsid w:val="00D12ED2"/>
    <w:rsid w:val="00D13259"/>
    <w:rsid w:val="00D13440"/>
    <w:rsid w:val="00D136FD"/>
    <w:rsid w:val="00D13A92"/>
    <w:rsid w:val="00D1443F"/>
    <w:rsid w:val="00D144D5"/>
    <w:rsid w:val="00D1451D"/>
    <w:rsid w:val="00D14604"/>
    <w:rsid w:val="00D146C6"/>
    <w:rsid w:val="00D14971"/>
    <w:rsid w:val="00D14EC6"/>
    <w:rsid w:val="00D1511A"/>
    <w:rsid w:val="00D1515C"/>
    <w:rsid w:val="00D1575C"/>
    <w:rsid w:val="00D15900"/>
    <w:rsid w:val="00D15B45"/>
    <w:rsid w:val="00D15C0F"/>
    <w:rsid w:val="00D15E92"/>
    <w:rsid w:val="00D16283"/>
    <w:rsid w:val="00D165A9"/>
    <w:rsid w:val="00D1685A"/>
    <w:rsid w:val="00D169E2"/>
    <w:rsid w:val="00D17042"/>
    <w:rsid w:val="00D171D7"/>
    <w:rsid w:val="00D17446"/>
    <w:rsid w:val="00D176CE"/>
    <w:rsid w:val="00D17AEE"/>
    <w:rsid w:val="00D17FC3"/>
    <w:rsid w:val="00D200D2"/>
    <w:rsid w:val="00D204C7"/>
    <w:rsid w:val="00D20BD5"/>
    <w:rsid w:val="00D20D3F"/>
    <w:rsid w:val="00D20F51"/>
    <w:rsid w:val="00D2109A"/>
    <w:rsid w:val="00D21105"/>
    <w:rsid w:val="00D21247"/>
    <w:rsid w:val="00D2165C"/>
    <w:rsid w:val="00D219F1"/>
    <w:rsid w:val="00D21C1D"/>
    <w:rsid w:val="00D21D06"/>
    <w:rsid w:val="00D21DEF"/>
    <w:rsid w:val="00D22290"/>
    <w:rsid w:val="00D2274D"/>
    <w:rsid w:val="00D22B1A"/>
    <w:rsid w:val="00D22B61"/>
    <w:rsid w:val="00D22ED1"/>
    <w:rsid w:val="00D22FAB"/>
    <w:rsid w:val="00D2305C"/>
    <w:rsid w:val="00D232AA"/>
    <w:rsid w:val="00D23317"/>
    <w:rsid w:val="00D2353E"/>
    <w:rsid w:val="00D239CF"/>
    <w:rsid w:val="00D23C60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5F76"/>
    <w:rsid w:val="00D260DB"/>
    <w:rsid w:val="00D26D0F"/>
    <w:rsid w:val="00D26DEE"/>
    <w:rsid w:val="00D271A3"/>
    <w:rsid w:val="00D272DB"/>
    <w:rsid w:val="00D2750B"/>
    <w:rsid w:val="00D276AE"/>
    <w:rsid w:val="00D27908"/>
    <w:rsid w:val="00D27B1E"/>
    <w:rsid w:val="00D27DDF"/>
    <w:rsid w:val="00D30279"/>
    <w:rsid w:val="00D302D9"/>
    <w:rsid w:val="00D30314"/>
    <w:rsid w:val="00D30DEB"/>
    <w:rsid w:val="00D311D3"/>
    <w:rsid w:val="00D31359"/>
    <w:rsid w:val="00D31397"/>
    <w:rsid w:val="00D31680"/>
    <w:rsid w:val="00D31BF0"/>
    <w:rsid w:val="00D3201F"/>
    <w:rsid w:val="00D320EA"/>
    <w:rsid w:val="00D321D2"/>
    <w:rsid w:val="00D32371"/>
    <w:rsid w:val="00D325EB"/>
    <w:rsid w:val="00D326D9"/>
    <w:rsid w:val="00D32AF8"/>
    <w:rsid w:val="00D32C48"/>
    <w:rsid w:val="00D32CBB"/>
    <w:rsid w:val="00D32DD6"/>
    <w:rsid w:val="00D32F44"/>
    <w:rsid w:val="00D33435"/>
    <w:rsid w:val="00D336AE"/>
    <w:rsid w:val="00D338E5"/>
    <w:rsid w:val="00D339B0"/>
    <w:rsid w:val="00D33AA1"/>
    <w:rsid w:val="00D33EA8"/>
    <w:rsid w:val="00D33F09"/>
    <w:rsid w:val="00D345BD"/>
    <w:rsid w:val="00D34CC5"/>
    <w:rsid w:val="00D34DD0"/>
    <w:rsid w:val="00D34E37"/>
    <w:rsid w:val="00D34E57"/>
    <w:rsid w:val="00D34E69"/>
    <w:rsid w:val="00D34EAD"/>
    <w:rsid w:val="00D35428"/>
    <w:rsid w:val="00D355CC"/>
    <w:rsid w:val="00D35636"/>
    <w:rsid w:val="00D35679"/>
    <w:rsid w:val="00D35735"/>
    <w:rsid w:val="00D357FC"/>
    <w:rsid w:val="00D35883"/>
    <w:rsid w:val="00D35AB6"/>
    <w:rsid w:val="00D35C3C"/>
    <w:rsid w:val="00D35C6E"/>
    <w:rsid w:val="00D35CDF"/>
    <w:rsid w:val="00D35F8B"/>
    <w:rsid w:val="00D35FEC"/>
    <w:rsid w:val="00D360C4"/>
    <w:rsid w:val="00D364AB"/>
    <w:rsid w:val="00D36940"/>
    <w:rsid w:val="00D36ED0"/>
    <w:rsid w:val="00D37681"/>
    <w:rsid w:val="00D376DD"/>
    <w:rsid w:val="00D3781F"/>
    <w:rsid w:val="00D37874"/>
    <w:rsid w:val="00D37C39"/>
    <w:rsid w:val="00D37F39"/>
    <w:rsid w:val="00D4000D"/>
    <w:rsid w:val="00D40116"/>
    <w:rsid w:val="00D40AF0"/>
    <w:rsid w:val="00D40B3C"/>
    <w:rsid w:val="00D40C60"/>
    <w:rsid w:val="00D40EE7"/>
    <w:rsid w:val="00D41086"/>
    <w:rsid w:val="00D411FF"/>
    <w:rsid w:val="00D4195D"/>
    <w:rsid w:val="00D41F97"/>
    <w:rsid w:val="00D41FF8"/>
    <w:rsid w:val="00D42185"/>
    <w:rsid w:val="00D4259E"/>
    <w:rsid w:val="00D42684"/>
    <w:rsid w:val="00D42E7A"/>
    <w:rsid w:val="00D432E1"/>
    <w:rsid w:val="00D436A7"/>
    <w:rsid w:val="00D43A1F"/>
    <w:rsid w:val="00D44226"/>
    <w:rsid w:val="00D44730"/>
    <w:rsid w:val="00D4474D"/>
    <w:rsid w:val="00D44A20"/>
    <w:rsid w:val="00D44C87"/>
    <w:rsid w:val="00D44FE4"/>
    <w:rsid w:val="00D4507D"/>
    <w:rsid w:val="00D451F5"/>
    <w:rsid w:val="00D454DB"/>
    <w:rsid w:val="00D45539"/>
    <w:rsid w:val="00D45726"/>
    <w:rsid w:val="00D460AB"/>
    <w:rsid w:val="00D4615D"/>
    <w:rsid w:val="00D46AE1"/>
    <w:rsid w:val="00D46DC6"/>
    <w:rsid w:val="00D46ECF"/>
    <w:rsid w:val="00D4719B"/>
    <w:rsid w:val="00D47487"/>
    <w:rsid w:val="00D478B7"/>
    <w:rsid w:val="00D47E15"/>
    <w:rsid w:val="00D500EF"/>
    <w:rsid w:val="00D505D8"/>
    <w:rsid w:val="00D50633"/>
    <w:rsid w:val="00D5064E"/>
    <w:rsid w:val="00D50673"/>
    <w:rsid w:val="00D506E9"/>
    <w:rsid w:val="00D508A3"/>
    <w:rsid w:val="00D50CE0"/>
    <w:rsid w:val="00D50E9C"/>
    <w:rsid w:val="00D51263"/>
    <w:rsid w:val="00D5154F"/>
    <w:rsid w:val="00D515F1"/>
    <w:rsid w:val="00D51DE3"/>
    <w:rsid w:val="00D52195"/>
    <w:rsid w:val="00D521C3"/>
    <w:rsid w:val="00D52542"/>
    <w:rsid w:val="00D52580"/>
    <w:rsid w:val="00D52A63"/>
    <w:rsid w:val="00D5317C"/>
    <w:rsid w:val="00D5374A"/>
    <w:rsid w:val="00D53D57"/>
    <w:rsid w:val="00D54356"/>
    <w:rsid w:val="00D54B79"/>
    <w:rsid w:val="00D54B98"/>
    <w:rsid w:val="00D54EB4"/>
    <w:rsid w:val="00D54FA9"/>
    <w:rsid w:val="00D5505C"/>
    <w:rsid w:val="00D551B3"/>
    <w:rsid w:val="00D55473"/>
    <w:rsid w:val="00D55D2E"/>
    <w:rsid w:val="00D56254"/>
    <w:rsid w:val="00D569D5"/>
    <w:rsid w:val="00D56A15"/>
    <w:rsid w:val="00D5703F"/>
    <w:rsid w:val="00D573D4"/>
    <w:rsid w:val="00D57F1E"/>
    <w:rsid w:val="00D60011"/>
    <w:rsid w:val="00D60C3C"/>
    <w:rsid w:val="00D60D64"/>
    <w:rsid w:val="00D60E5D"/>
    <w:rsid w:val="00D60EEE"/>
    <w:rsid w:val="00D61D80"/>
    <w:rsid w:val="00D622C7"/>
    <w:rsid w:val="00D622D0"/>
    <w:rsid w:val="00D6278B"/>
    <w:rsid w:val="00D6284E"/>
    <w:rsid w:val="00D629C8"/>
    <w:rsid w:val="00D629F9"/>
    <w:rsid w:val="00D62D3A"/>
    <w:rsid w:val="00D62F54"/>
    <w:rsid w:val="00D63870"/>
    <w:rsid w:val="00D63B0A"/>
    <w:rsid w:val="00D63C2B"/>
    <w:rsid w:val="00D64074"/>
    <w:rsid w:val="00D640C8"/>
    <w:rsid w:val="00D649B0"/>
    <w:rsid w:val="00D64A75"/>
    <w:rsid w:val="00D64AF9"/>
    <w:rsid w:val="00D64FD3"/>
    <w:rsid w:val="00D6542D"/>
    <w:rsid w:val="00D654AF"/>
    <w:rsid w:val="00D656F6"/>
    <w:rsid w:val="00D659F1"/>
    <w:rsid w:val="00D6604C"/>
    <w:rsid w:val="00D662BF"/>
    <w:rsid w:val="00D663A7"/>
    <w:rsid w:val="00D66B76"/>
    <w:rsid w:val="00D66BD8"/>
    <w:rsid w:val="00D66C18"/>
    <w:rsid w:val="00D67106"/>
    <w:rsid w:val="00D674D6"/>
    <w:rsid w:val="00D6775D"/>
    <w:rsid w:val="00D67804"/>
    <w:rsid w:val="00D6796B"/>
    <w:rsid w:val="00D67B2C"/>
    <w:rsid w:val="00D67CAC"/>
    <w:rsid w:val="00D70001"/>
    <w:rsid w:val="00D7021A"/>
    <w:rsid w:val="00D70584"/>
    <w:rsid w:val="00D70725"/>
    <w:rsid w:val="00D70ACD"/>
    <w:rsid w:val="00D70E78"/>
    <w:rsid w:val="00D70F1D"/>
    <w:rsid w:val="00D71011"/>
    <w:rsid w:val="00D714BB"/>
    <w:rsid w:val="00D71F6C"/>
    <w:rsid w:val="00D72215"/>
    <w:rsid w:val="00D72AB5"/>
    <w:rsid w:val="00D72AC1"/>
    <w:rsid w:val="00D72D3F"/>
    <w:rsid w:val="00D72D59"/>
    <w:rsid w:val="00D731B7"/>
    <w:rsid w:val="00D73263"/>
    <w:rsid w:val="00D7333B"/>
    <w:rsid w:val="00D73543"/>
    <w:rsid w:val="00D73903"/>
    <w:rsid w:val="00D73BDB"/>
    <w:rsid w:val="00D7466B"/>
    <w:rsid w:val="00D74D1A"/>
    <w:rsid w:val="00D74E42"/>
    <w:rsid w:val="00D75055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5C"/>
    <w:rsid w:val="00D76E33"/>
    <w:rsid w:val="00D76EA3"/>
    <w:rsid w:val="00D771B1"/>
    <w:rsid w:val="00D773B5"/>
    <w:rsid w:val="00D77546"/>
    <w:rsid w:val="00D7762B"/>
    <w:rsid w:val="00D77BF5"/>
    <w:rsid w:val="00D800D5"/>
    <w:rsid w:val="00D80825"/>
    <w:rsid w:val="00D809DE"/>
    <w:rsid w:val="00D80E64"/>
    <w:rsid w:val="00D81847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30ED"/>
    <w:rsid w:val="00D834C4"/>
    <w:rsid w:val="00D83631"/>
    <w:rsid w:val="00D83B2D"/>
    <w:rsid w:val="00D83CF4"/>
    <w:rsid w:val="00D83EC3"/>
    <w:rsid w:val="00D846BE"/>
    <w:rsid w:val="00D846F6"/>
    <w:rsid w:val="00D849D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5D2"/>
    <w:rsid w:val="00D86C6F"/>
    <w:rsid w:val="00D86C7F"/>
    <w:rsid w:val="00D86FB2"/>
    <w:rsid w:val="00D87304"/>
    <w:rsid w:val="00D875DE"/>
    <w:rsid w:val="00D87761"/>
    <w:rsid w:val="00D87AB3"/>
    <w:rsid w:val="00D901F0"/>
    <w:rsid w:val="00D903F1"/>
    <w:rsid w:val="00D905BA"/>
    <w:rsid w:val="00D908F3"/>
    <w:rsid w:val="00D90922"/>
    <w:rsid w:val="00D90E7E"/>
    <w:rsid w:val="00D912EA"/>
    <w:rsid w:val="00D917DB"/>
    <w:rsid w:val="00D91A07"/>
    <w:rsid w:val="00D91C11"/>
    <w:rsid w:val="00D91CDD"/>
    <w:rsid w:val="00D91DFA"/>
    <w:rsid w:val="00D91F7A"/>
    <w:rsid w:val="00D9216D"/>
    <w:rsid w:val="00D9220B"/>
    <w:rsid w:val="00D9263F"/>
    <w:rsid w:val="00D92758"/>
    <w:rsid w:val="00D928A6"/>
    <w:rsid w:val="00D9297F"/>
    <w:rsid w:val="00D931C0"/>
    <w:rsid w:val="00D93440"/>
    <w:rsid w:val="00D936DF"/>
    <w:rsid w:val="00D93CF2"/>
    <w:rsid w:val="00D94BBA"/>
    <w:rsid w:val="00D94BE4"/>
    <w:rsid w:val="00D94EB5"/>
    <w:rsid w:val="00D9504E"/>
    <w:rsid w:val="00D95602"/>
    <w:rsid w:val="00D957B3"/>
    <w:rsid w:val="00D959C9"/>
    <w:rsid w:val="00D95A51"/>
    <w:rsid w:val="00D95BE3"/>
    <w:rsid w:val="00D95CCD"/>
    <w:rsid w:val="00D95DFC"/>
    <w:rsid w:val="00D95E9D"/>
    <w:rsid w:val="00D96363"/>
    <w:rsid w:val="00D9646F"/>
    <w:rsid w:val="00D96EC7"/>
    <w:rsid w:val="00D97105"/>
    <w:rsid w:val="00D974C8"/>
    <w:rsid w:val="00D9764E"/>
    <w:rsid w:val="00D97AE0"/>
    <w:rsid w:val="00D97BF9"/>
    <w:rsid w:val="00D97F2E"/>
    <w:rsid w:val="00DA0229"/>
    <w:rsid w:val="00DA0609"/>
    <w:rsid w:val="00DA064B"/>
    <w:rsid w:val="00DA0658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8B4"/>
    <w:rsid w:val="00DA2D29"/>
    <w:rsid w:val="00DA3588"/>
    <w:rsid w:val="00DA3C80"/>
    <w:rsid w:val="00DA3DC4"/>
    <w:rsid w:val="00DA40C2"/>
    <w:rsid w:val="00DA4B80"/>
    <w:rsid w:val="00DA4BD9"/>
    <w:rsid w:val="00DA4D97"/>
    <w:rsid w:val="00DA4F84"/>
    <w:rsid w:val="00DA523B"/>
    <w:rsid w:val="00DA5605"/>
    <w:rsid w:val="00DA574C"/>
    <w:rsid w:val="00DA5890"/>
    <w:rsid w:val="00DA5A25"/>
    <w:rsid w:val="00DA61B1"/>
    <w:rsid w:val="00DA64B5"/>
    <w:rsid w:val="00DA65F3"/>
    <w:rsid w:val="00DA6648"/>
    <w:rsid w:val="00DA67F1"/>
    <w:rsid w:val="00DA685E"/>
    <w:rsid w:val="00DA6D27"/>
    <w:rsid w:val="00DA6DF2"/>
    <w:rsid w:val="00DA71AD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3BA"/>
    <w:rsid w:val="00DB04CA"/>
    <w:rsid w:val="00DB0705"/>
    <w:rsid w:val="00DB09DA"/>
    <w:rsid w:val="00DB0E2A"/>
    <w:rsid w:val="00DB1F80"/>
    <w:rsid w:val="00DB2287"/>
    <w:rsid w:val="00DB22D9"/>
    <w:rsid w:val="00DB248A"/>
    <w:rsid w:val="00DB2BAD"/>
    <w:rsid w:val="00DB2E6D"/>
    <w:rsid w:val="00DB3417"/>
    <w:rsid w:val="00DB34DE"/>
    <w:rsid w:val="00DB35A4"/>
    <w:rsid w:val="00DB3873"/>
    <w:rsid w:val="00DB3A40"/>
    <w:rsid w:val="00DB3ACF"/>
    <w:rsid w:val="00DB3C6F"/>
    <w:rsid w:val="00DB3CD8"/>
    <w:rsid w:val="00DB3E6E"/>
    <w:rsid w:val="00DB3EBB"/>
    <w:rsid w:val="00DB3EEA"/>
    <w:rsid w:val="00DB4333"/>
    <w:rsid w:val="00DB48A4"/>
    <w:rsid w:val="00DB490A"/>
    <w:rsid w:val="00DB4CA9"/>
    <w:rsid w:val="00DB5497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D44"/>
    <w:rsid w:val="00DB7F4C"/>
    <w:rsid w:val="00DB7F99"/>
    <w:rsid w:val="00DC04C4"/>
    <w:rsid w:val="00DC07C6"/>
    <w:rsid w:val="00DC0968"/>
    <w:rsid w:val="00DC0AF0"/>
    <w:rsid w:val="00DC0B88"/>
    <w:rsid w:val="00DC0BCC"/>
    <w:rsid w:val="00DC0E74"/>
    <w:rsid w:val="00DC0EE9"/>
    <w:rsid w:val="00DC10EC"/>
    <w:rsid w:val="00DC1684"/>
    <w:rsid w:val="00DC1B23"/>
    <w:rsid w:val="00DC1BF5"/>
    <w:rsid w:val="00DC1E05"/>
    <w:rsid w:val="00DC1E8F"/>
    <w:rsid w:val="00DC1F06"/>
    <w:rsid w:val="00DC1FE8"/>
    <w:rsid w:val="00DC21E1"/>
    <w:rsid w:val="00DC24D4"/>
    <w:rsid w:val="00DC2604"/>
    <w:rsid w:val="00DC295B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438"/>
    <w:rsid w:val="00DC5466"/>
    <w:rsid w:val="00DC60CA"/>
    <w:rsid w:val="00DC6414"/>
    <w:rsid w:val="00DC678E"/>
    <w:rsid w:val="00DC6B0A"/>
    <w:rsid w:val="00DC6DD1"/>
    <w:rsid w:val="00DC7086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33D"/>
    <w:rsid w:val="00DD1BE4"/>
    <w:rsid w:val="00DD1C42"/>
    <w:rsid w:val="00DD1ED1"/>
    <w:rsid w:val="00DD22EA"/>
    <w:rsid w:val="00DD23CE"/>
    <w:rsid w:val="00DD25DF"/>
    <w:rsid w:val="00DD2665"/>
    <w:rsid w:val="00DD267C"/>
    <w:rsid w:val="00DD26CB"/>
    <w:rsid w:val="00DD284C"/>
    <w:rsid w:val="00DD295C"/>
    <w:rsid w:val="00DD2BCA"/>
    <w:rsid w:val="00DD2D60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2F6"/>
    <w:rsid w:val="00DD595A"/>
    <w:rsid w:val="00DD5BDE"/>
    <w:rsid w:val="00DD6985"/>
    <w:rsid w:val="00DD6E14"/>
    <w:rsid w:val="00DD6E77"/>
    <w:rsid w:val="00DD7089"/>
    <w:rsid w:val="00DD7500"/>
    <w:rsid w:val="00DE015C"/>
    <w:rsid w:val="00DE0888"/>
    <w:rsid w:val="00DE08C3"/>
    <w:rsid w:val="00DE0A3D"/>
    <w:rsid w:val="00DE1303"/>
    <w:rsid w:val="00DE134F"/>
    <w:rsid w:val="00DE142E"/>
    <w:rsid w:val="00DE1504"/>
    <w:rsid w:val="00DE1816"/>
    <w:rsid w:val="00DE1A0C"/>
    <w:rsid w:val="00DE1A3B"/>
    <w:rsid w:val="00DE1B47"/>
    <w:rsid w:val="00DE1E50"/>
    <w:rsid w:val="00DE1E6C"/>
    <w:rsid w:val="00DE2ACC"/>
    <w:rsid w:val="00DE2FB0"/>
    <w:rsid w:val="00DE313A"/>
    <w:rsid w:val="00DE313B"/>
    <w:rsid w:val="00DE325A"/>
    <w:rsid w:val="00DE3C28"/>
    <w:rsid w:val="00DE3CE7"/>
    <w:rsid w:val="00DE4692"/>
    <w:rsid w:val="00DE46EE"/>
    <w:rsid w:val="00DE4865"/>
    <w:rsid w:val="00DE4CCB"/>
    <w:rsid w:val="00DE4DEE"/>
    <w:rsid w:val="00DE597F"/>
    <w:rsid w:val="00DE5AAF"/>
    <w:rsid w:val="00DE5F67"/>
    <w:rsid w:val="00DE62B9"/>
    <w:rsid w:val="00DE6344"/>
    <w:rsid w:val="00DE66CB"/>
    <w:rsid w:val="00DE68B6"/>
    <w:rsid w:val="00DE695F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995"/>
    <w:rsid w:val="00DF0B4D"/>
    <w:rsid w:val="00DF0B52"/>
    <w:rsid w:val="00DF0C90"/>
    <w:rsid w:val="00DF0D1C"/>
    <w:rsid w:val="00DF0F4F"/>
    <w:rsid w:val="00DF1251"/>
    <w:rsid w:val="00DF13ED"/>
    <w:rsid w:val="00DF152D"/>
    <w:rsid w:val="00DF1CB3"/>
    <w:rsid w:val="00DF1D88"/>
    <w:rsid w:val="00DF2936"/>
    <w:rsid w:val="00DF2F69"/>
    <w:rsid w:val="00DF325E"/>
    <w:rsid w:val="00DF34A7"/>
    <w:rsid w:val="00DF36CF"/>
    <w:rsid w:val="00DF43D5"/>
    <w:rsid w:val="00DF4AE9"/>
    <w:rsid w:val="00DF4AED"/>
    <w:rsid w:val="00DF4C96"/>
    <w:rsid w:val="00DF4D7B"/>
    <w:rsid w:val="00DF4F8A"/>
    <w:rsid w:val="00DF50C7"/>
    <w:rsid w:val="00DF515E"/>
    <w:rsid w:val="00DF540D"/>
    <w:rsid w:val="00DF54F0"/>
    <w:rsid w:val="00DF58E9"/>
    <w:rsid w:val="00DF5A16"/>
    <w:rsid w:val="00DF5E12"/>
    <w:rsid w:val="00DF5F5E"/>
    <w:rsid w:val="00DF6174"/>
    <w:rsid w:val="00DF6303"/>
    <w:rsid w:val="00DF6EA9"/>
    <w:rsid w:val="00DF6F17"/>
    <w:rsid w:val="00DF6F98"/>
    <w:rsid w:val="00DF700E"/>
    <w:rsid w:val="00DF7058"/>
    <w:rsid w:val="00DF71F5"/>
    <w:rsid w:val="00DF7259"/>
    <w:rsid w:val="00DF7AB8"/>
    <w:rsid w:val="00DF7D98"/>
    <w:rsid w:val="00E0036D"/>
    <w:rsid w:val="00E0095F"/>
    <w:rsid w:val="00E009D4"/>
    <w:rsid w:val="00E00EB3"/>
    <w:rsid w:val="00E0122F"/>
    <w:rsid w:val="00E012BE"/>
    <w:rsid w:val="00E016D4"/>
    <w:rsid w:val="00E016D6"/>
    <w:rsid w:val="00E018CF"/>
    <w:rsid w:val="00E01C86"/>
    <w:rsid w:val="00E021AF"/>
    <w:rsid w:val="00E0223A"/>
    <w:rsid w:val="00E0248B"/>
    <w:rsid w:val="00E02551"/>
    <w:rsid w:val="00E02576"/>
    <w:rsid w:val="00E02B9D"/>
    <w:rsid w:val="00E02C65"/>
    <w:rsid w:val="00E02E1C"/>
    <w:rsid w:val="00E02E2A"/>
    <w:rsid w:val="00E0335F"/>
    <w:rsid w:val="00E0344B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64"/>
    <w:rsid w:val="00E0529B"/>
    <w:rsid w:val="00E05775"/>
    <w:rsid w:val="00E05D1A"/>
    <w:rsid w:val="00E05DB6"/>
    <w:rsid w:val="00E0673E"/>
    <w:rsid w:val="00E06F50"/>
    <w:rsid w:val="00E06FB9"/>
    <w:rsid w:val="00E06FCD"/>
    <w:rsid w:val="00E07017"/>
    <w:rsid w:val="00E07042"/>
    <w:rsid w:val="00E07521"/>
    <w:rsid w:val="00E075EF"/>
    <w:rsid w:val="00E076AF"/>
    <w:rsid w:val="00E07D7B"/>
    <w:rsid w:val="00E1005E"/>
    <w:rsid w:val="00E10588"/>
    <w:rsid w:val="00E1080E"/>
    <w:rsid w:val="00E10C6E"/>
    <w:rsid w:val="00E1141B"/>
    <w:rsid w:val="00E11E50"/>
    <w:rsid w:val="00E120A7"/>
    <w:rsid w:val="00E12D7F"/>
    <w:rsid w:val="00E12F26"/>
    <w:rsid w:val="00E13069"/>
    <w:rsid w:val="00E132BD"/>
    <w:rsid w:val="00E139A0"/>
    <w:rsid w:val="00E13D3B"/>
    <w:rsid w:val="00E140C6"/>
    <w:rsid w:val="00E14416"/>
    <w:rsid w:val="00E145B8"/>
    <w:rsid w:val="00E1496C"/>
    <w:rsid w:val="00E14BAE"/>
    <w:rsid w:val="00E14D1E"/>
    <w:rsid w:val="00E14FBE"/>
    <w:rsid w:val="00E1500C"/>
    <w:rsid w:val="00E1501E"/>
    <w:rsid w:val="00E15144"/>
    <w:rsid w:val="00E1523C"/>
    <w:rsid w:val="00E1523D"/>
    <w:rsid w:val="00E153BE"/>
    <w:rsid w:val="00E15621"/>
    <w:rsid w:val="00E1581A"/>
    <w:rsid w:val="00E15C1C"/>
    <w:rsid w:val="00E15C74"/>
    <w:rsid w:val="00E15CD6"/>
    <w:rsid w:val="00E1603D"/>
    <w:rsid w:val="00E16469"/>
    <w:rsid w:val="00E1668A"/>
    <w:rsid w:val="00E16A76"/>
    <w:rsid w:val="00E17269"/>
    <w:rsid w:val="00E17624"/>
    <w:rsid w:val="00E1798D"/>
    <w:rsid w:val="00E17A30"/>
    <w:rsid w:val="00E20320"/>
    <w:rsid w:val="00E2089B"/>
    <w:rsid w:val="00E208E6"/>
    <w:rsid w:val="00E209C6"/>
    <w:rsid w:val="00E20A63"/>
    <w:rsid w:val="00E20DB3"/>
    <w:rsid w:val="00E210DE"/>
    <w:rsid w:val="00E216C4"/>
    <w:rsid w:val="00E21919"/>
    <w:rsid w:val="00E21A0E"/>
    <w:rsid w:val="00E21B19"/>
    <w:rsid w:val="00E21B59"/>
    <w:rsid w:val="00E21E2C"/>
    <w:rsid w:val="00E21F78"/>
    <w:rsid w:val="00E22091"/>
    <w:rsid w:val="00E22310"/>
    <w:rsid w:val="00E22350"/>
    <w:rsid w:val="00E22C98"/>
    <w:rsid w:val="00E22D5C"/>
    <w:rsid w:val="00E2312C"/>
    <w:rsid w:val="00E233F4"/>
    <w:rsid w:val="00E236F0"/>
    <w:rsid w:val="00E23735"/>
    <w:rsid w:val="00E23789"/>
    <w:rsid w:val="00E23B57"/>
    <w:rsid w:val="00E2475B"/>
    <w:rsid w:val="00E247F2"/>
    <w:rsid w:val="00E24B02"/>
    <w:rsid w:val="00E24BC3"/>
    <w:rsid w:val="00E24BDA"/>
    <w:rsid w:val="00E24BE8"/>
    <w:rsid w:val="00E24F4C"/>
    <w:rsid w:val="00E25121"/>
    <w:rsid w:val="00E25389"/>
    <w:rsid w:val="00E253CA"/>
    <w:rsid w:val="00E257EF"/>
    <w:rsid w:val="00E257F7"/>
    <w:rsid w:val="00E25C1C"/>
    <w:rsid w:val="00E25EBD"/>
    <w:rsid w:val="00E262DA"/>
    <w:rsid w:val="00E26493"/>
    <w:rsid w:val="00E267B4"/>
    <w:rsid w:val="00E268CE"/>
    <w:rsid w:val="00E26EEF"/>
    <w:rsid w:val="00E27312"/>
    <w:rsid w:val="00E275D2"/>
    <w:rsid w:val="00E2793B"/>
    <w:rsid w:val="00E27B34"/>
    <w:rsid w:val="00E27E6B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275"/>
    <w:rsid w:val="00E326F3"/>
    <w:rsid w:val="00E328A7"/>
    <w:rsid w:val="00E32CC0"/>
    <w:rsid w:val="00E333D1"/>
    <w:rsid w:val="00E33CA5"/>
    <w:rsid w:val="00E3410A"/>
    <w:rsid w:val="00E3417C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6D36"/>
    <w:rsid w:val="00E37717"/>
    <w:rsid w:val="00E37751"/>
    <w:rsid w:val="00E377D1"/>
    <w:rsid w:val="00E379B5"/>
    <w:rsid w:val="00E400F2"/>
    <w:rsid w:val="00E40957"/>
    <w:rsid w:val="00E40B03"/>
    <w:rsid w:val="00E40EAE"/>
    <w:rsid w:val="00E41118"/>
    <w:rsid w:val="00E412B8"/>
    <w:rsid w:val="00E416BB"/>
    <w:rsid w:val="00E418C3"/>
    <w:rsid w:val="00E41976"/>
    <w:rsid w:val="00E41D79"/>
    <w:rsid w:val="00E41EB8"/>
    <w:rsid w:val="00E4206A"/>
    <w:rsid w:val="00E423C4"/>
    <w:rsid w:val="00E42452"/>
    <w:rsid w:val="00E427D0"/>
    <w:rsid w:val="00E432E9"/>
    <w:rsid w:val="00E43454"/>
    <w:rsid w:val="00E434F7"/>
    <w:rsid w:val="00E43634"/>
    <w:rsid w:val="00E43B74"/>
    <w:rsid w:val="00E43E79"/>
    <w:rsid w:val="00E44093"/>
    <w:rsid w:val="00E44257"/>
    <w:rsid w:val="00E448EB"/>
    <w:rsid w:val="00E44B50"/>
    <w:rsid w:val="00E44E39"/>
    <w:rsid w:val="00E45037"/>
    <w:rsid w:val="00E4532B"/>
    <w:rsid w:val="00E45426"/>
    <w:rsid w:val="00E45EE9"/>
    <w:rsid w:val="00E46145"/>
    <w:rsid w:val="00E46B13"/>
    <w:rsid w:val="00E46CE6"/>
    <w:rsid w:val="00E47017"/>
    <w:rsid w:val="00E472B7"/>
    <w:rsid w:val="00E4780C"/>
    <w:rsid w:val="00E47839"/>
    <w:rsid w:val="00E479DC"/>
    <w:rsid w:val="00E500D4"/>
    <w:rsid w:val="00E50355"/>
    <w:rsid w:val="00E5048F"/>
    <w:rsid w:val="00E50770"/>
    <w:rsid w:val="00E50BF1"/>
    <w:rsid w:val="00E50C38"/>
    <w:rsid w:val="00E50D77"/>
    <w:rsid w:val="00E50D91"/>
    <w:rsid w:val="00E50F70"/>
    <w:rsid w:val="00E510F4"/>
    <w:rsid w:val="00E511E3"/>
    <w:rsid w:val="00E5123B"/>
    <w:rsid w:val="00E51AB6"/>
    <w:rsid w:val="00E51C89"/>
    <w:rsid w:val="00E5205F"/>
    <w:rsid w:val="00E52097"/>
    <w:rsid w:val="00E527DA"/>
    <w:rsid w:val="00E52B0B"/>
    <w:rsid w:val="00E52C33"/>
    <w:rsid w:val="00E52FDC"/>
    <w:rsid w:val="00E53089"/>
    <w:rsid w:val="00E536C3"/>
    <w:rsid w:val="00E53897"/>
    <w:rsid w:val="00E53BA0"/>
    <w:rsid w:val="00E540A2"/>
    <w:rsid w:val="00E543DA"/>
    <w:rsid w:val="00E5453E"/>
    <w:rsid w:val="00E5494E"/>
    <w:rsid w:val="00E54F23"/>
    <w:rsid w:val="00E54FAD"/>
    <w:rsid w:val="00E5537A"/>
    <w:rsid w:val="00E55483"/>
    <w:rsid w:val="00E55849"/>
    <w:rsid w:val="00E558B4"/>
    <w:rsid w:val="00E55D4E"/>
    <w:rsid w:val="00E5697D"/>
    <w:rsid w:val="00E56A90"/>
    <w:rsid w:val="00E56AF1"/>
    <w:rsid w:val="00E56DEB"/>
    <w:rsid w:val="00E57067"/>
    <w:rsid w:val="00E571F6"/>
    <w:rsid w:val="00E57E92"/>
    <w:rsid w:val="00E57F78"/>
    <w:rsid w:val="00E60321"/>
    <w:rsid w:val="00E60517"/>
    <w:rsid w:val="00E6097B"/>
    <w:rsid w:val="00E60AC7"/>
    <w:rsid w:val="00E61C77"/>
    <w:rsid w:val="00E620BB"/>
    <w:rsid w:val="00E62562"/>
    <w:rsid w:val="00E62CD0"/>
    <w:rsid w:val="00E62FA0"/>
    <w:rsid w:val="00E6334F"/>
    <w:rsid w:val="00E63461"/>
    <w:rsid w:val="00E63685"/>
    <w:rsid w:val="00E639D8"/>
    <w:rsid w:val="00E63A06"/>
    <w:rsid w:val="00E63DB1"/>
    <w:rsid w:val="00E63EBB"/>
    <w:rsid w:val="00E640DD"/>
    <w:rsid w:val="00E64438"/>
    <w:rsid w:val="00E64606"/>
    <w:rsid w:val="00E647B3"/>
    <w:rsid w:val="00E64D61"/>
    <w:rsid w:val="00E64EA8"/>
    <w:rsid w:val="00E65313"/>
    <w:rsid w:val="00E6590D"/>
    <w:rsid w:val="00E65F5D"/>
    <w:rsid w:val="00E66298"/>
    <w:rsid w:val="00E66382"/>
    <w:rsid w:val="00E66506"/>
    <w:rsid w:val="00E66A52"/>
    <w:rsid w:val="00E66A77"/>
    <w:rsid w:val="00E66B8B"/>
    <w:rsid w:val="00E66D25"/>
    <w:rsid w:val="00E670B8"/>
    <w:rsid w:val="00E672B3"/>
    <w:rsid w:val="00E672CA"/>
    <w:rsid w:val="00E67AB4"/>
    <w:rsid w:val="00E67AFA"/>
    <w:rsid w:val="00E67CCA"/>
    <w:rsid w:val="00E700A8"/>
    <w:rsid w:val="00E702E7"/>
    <w:rsid w:val="00E70313"/>
    <w:rsid w:val="00E70362"/>
    <w:rsid w:val="00E7053D"/>
    <w:rsid w:val="00E70623"/>
    <w:rsid w:val="00E7072C"/>
    <w:rsid w:val="00E7085A"/>
    <w:rsid w:val="00E70BA2"/>
    <w:rsid w:val="00E7100C"/>
    <w:rsid w:val="00E718AE"/>
    <w:rsid w:val="00E72262"/>
    <w:rsid w:val="00E723DC"/>
    <w:rsid w:val="00E72433"/>
    <w:rsid w:val="00E728B4"/>
    <w:rsid w:val="00E72FBC"/>
    <w:rsid w:val="00E734EC"/>
    <w:rsid w:val="00E736CF"/>
    <w:rsid w:val="00E73850"/>
    <w:rsid w:val="00E738CC"/>
    <w:rsid w:val="00E73C1A"/>
    <w:rsid w:val="00E73D13"/>
    <w:rsid w:val="00E73D73"/>
    <w:rsid w:val="00E73E48"/>
    <w:rsid w:val="00E743D5"/>
    <w:rsid w:val="00E743F0"/>
    <w:rsid w:val="00E74650"/>
    <w:rsid w:val="00E74665"/>
    <w:rsid w:val="00E748D5"/>
    <w:rsid w:val="00E749B0"/>
    <w:rsid w:val="00E74A8D"/>
    <w:rsid w:val="00E74C33"/>
    <w:rsid w:val="00E75296"/>
    <w:rsid w:val="00E7530A"/>
    <w:rsid w:val="00E75735"/>
    <w:rsid w:val="00E75B31"/>
    <w:rsid w:val="00E760A5"/>
    <w:rsid w:val="00E7611B"/>
    <w:rsid w:val="00E76390"/>
    <w:rsid w:val="00E763A5"/>
    <w:rsid w:val="00E763E5"/>
    <w:rsid w:val="00E76C6D"/>
    <w:rsid w:val="00E7709F"/>
    <w:rsid w:val="00E7721B"/>
    <w:rsid w:val="00E777C2"/>
    <w:rsid w:val="00E77BD1"/>
    <w:rsid w:val="00E77C42"/>
    <w:rsid w:val="00E77C4F"/>
    <w:rsid w:val="00E80040"/>
    <w:rsid w:val="00E80151"/>
    <w:rsid w:val="00E805DF"/>
    <w:rsid w:val="00E80858"/>
    <w:rsid w:val="00E8087F"/>
    <w:rsid w:val="00E809A9"/>
    <w:rsid w:val="00E80D4E"/>
    <w:rsid w:val="00E80D4F"/>
    <w:rsid w:val="00E81315"/>
    <w:rsid w:val="00E813AF"/>
    <w:rsid w:val="00E81802"/>
    <w:rsid w:val="00E818BD"/>
    <w:rsid w:val="00E81B47"/>
    <w:rsid w:val="00E81B9B"/>
    <w:rsid w:val="00E81C1A"/>
    <w:rsid w:val="00E81D60"/>
    <w:rsid w:val="00E8292D"/>
    <w:rsid w:val="00E82C2D"/>
    <w:rsid w:val="00E82F09"/>
    <w:rsid w:val="00E837FE"/>
    <w:rsid w:val="00E838F1"/>
    <w:rsid w:val="00E83A40"/>
    <w:rsid w:val="00E83E63"/>
    <w:rsid w:val="00E842A9"/>
    <w:rsid w:val="00E84519"/>
    <w:rsid w:val="00E847EB"/>
    <w:rsid w:val="00E84DD6"/>
    <w:rsid w:val="00E84E1F"/>
    <w:rsid w:val="00E84E31"/>
    <w:rsid w:val="00E85A4F"/>
    <w:rsid w:val="00E85A92"/>
    <w:rsid w:val="00E85E6F"/>
    <w:rsid w:val="00E85F51"/>
    <w:rsid w:val="00E86039"/>
    <w:rsid w:val="00E860AC"/>
    <w:rsid w:val="00E8670B"/>
    <w:rsid w:val="00E86831"/>
    <w:rsid w:val="00E86D19"/>
    <w:rsid w:val="00E86D50"/>
    <w:rsid w:val="00E86E3E"/>
    <w:rsid w:val="00E87315"/>
    <w:rsid w:val="00E87CB6"/>
    <w:rsid w:val="00E90717"/>
    <w:rsid w:val="00E90814"/>
    <w:rsid w:val="00E90C92"/>
    <w:rsid w:val="00E91096"/>
    <w:rsid w:val="00E910DF"/>
    <w:rsid w:val="00E91424"/>
    <w:rsid w:val="00E91449"/>
    <w:rsid w:val="00E919A9"/>
    <w:rsid w:val="00E919EC"/>
    <w:rsid w:val="00E91B8D"/>
    <w:rsid w:val="00E91BD1"/>
    <w:rsid w:val="00E91D77"/>
    <w:rsid w:val="00E92566"/>
    <w:rsid w:val="00E92688"/>
    <w:rsid w:val="00E92C6B"/>
    <w:rsid w:val="00E93491"/>
    <w:rsid w:val="00E93B36"/>
    <w:rsid w:val="00E93F23"/>
    <w:rsid w:val="00E940B3"/>
    <w:rsid w:val="00E94C28"/>
    <w:rsid w:val="00E94FC2"/>
    <w:rsid w:val="00E95367"/>
    <w:rsid w:val="00E962C0"/>
    <w:rsid w:val="00E96726"/>
    <w:rsid w:val="00E96D00"/>
    <w:rsid w:val="00E96D8C"/>
    <w:rsid w:val="00E96FF6"/>
    <w:rsid w:val="00E973E2"/>
    <w:rsid w:val="00E97488"/>
    <w:rsid w:val="00E974F9"/>
    <w:rsid w:val="00E975A3"/>
    <w:rsid w:val="00E975BF"/>
    <w:rsid w:val="00E976C4"/>
    <w:rsid w:val="00E97CEF"/>
    <w:rsid w:val="00E97D1A"/>
    <w:rsid w:val="00EA02AF"/>
    <w:rsid w:val="00EA05BA"/>
    <w:rsid w:val="00EA05BC"/>
    <w:rsid w:val="00EA0747"/>
    <w:rsid w:val="00EA13A8"/>
    <w:rsid w:val="00EA1496"/>
    <w:rsid w:val="00EA171A"/>
    <w:rsid w:val="00EA1748"/>
    <w:rsid w:val="00EA187C"/>
    <w:rsid w:val="00EA1F8F"/>
    <w:rsid w:val="00EA2219"/>
    <w:rsid w:val="00EA22B9"/>
    <w:rsid w:val="00EA2ACE"/>
    <w:rsid w:val="00EA3313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E"/>
    <w:rsid w:val="00EA44BF"/>
    <w:rsid w:val="00EA45C9"/>
    <w:rsid w:val="00EA46B1"/>
    <w:rsid w:val="00EA4748"/>
    <w:rsid w:val="00EA482A"/>
    <w:rsid w:val="00EA4838"/>
    <w:rsid w:val="00EA4C86"/>
    <w:rsid w:val="00EA4F50"/>
    <w:rsid w:val="00EA5170"/>
    <w:rsid w:val="00EA5214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6CF3"/>
    <w:rsid w:val="00EA7776"/>
    <w:rsid w:val="00EA77F5"/>
    <w:rsid w:val="00EA78D7"/>
    <w:rsid w:val="00EA78DB"/>
    <w:rsid w:val="00EA7CF5"/>
    <w:rsid w:val="00EA7E5A"/>
    <w:rsid w:val="00EB08FC"/>
    <w:rsid w:val="00EB0A8E"/>
    <w:rsid w:val="00EB0C69"/>
    <w:rsid w:val="00EB1AE1"/>
    <w:rsid w:val="00EB1C2E"/>
    <w:rsid w:val="00EB1EC3"/>
    <w:rsid w:val="00EB1FEA"/>
    <w:rsid w:val="00EB1FEB"/>
    <w:rsid w:val="00EB213A"/>
    <w:rsid w:val="00EB255A"/>
    <w:rsid w:val="00EB27F8"/>
    <w:rsid w:val="00EB2E0E"/>
    <w:rsid w:val="00EB34E7"/>
    <w:rsid w:val="00EB34FB"/>
    <w:rsid w:val="00EB395B"/>
    <w:rsid w:val="00EB3A71"/>
    <w:rsid w:val="00EB42C8"/>
    <w:rsid w:val="00EB44A5"/>
    <w:rsid w:val="00EB4629"/>
    <w:rsid w:val="00EB4999"/>
    <w:rsid w:val="00EB4A6B"/>
    <w:rsid w:val="00EB4BF6"/>
    <w:rsid w:val="00EB4DB0"/>
    <w:rsid w:val="00EB5283"/>
    <w:rsid w:val="00EB5434"/>
    <w:rsid w:val="00EB5825"/>
    <w:rsid w:val="00EB5861"/>
    <w:rsid w:val="00EB5D3A"/>
    <w:rsid w:val="00EB66DE"/>
    <w:rsid w:val="00EB68A4"/>
    <w:rsid w:val="00EB709F"/>
    <w:rsid w:val="00EB728C"/>
    <w:rsid w:val="00EB72CD"/>
    <w:rsid w:val="00EB75FB"/>
    <w:rsid w:val="00EB7D6A"/>
    <w:rsid w:val="00EC053B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2F1"/>
    <w:rsid w:val="00EC1440"/>
    <w:rsid w:val="00EC14C1"/>
    <w:rsid w:val="00EC1F1F"/>
    <w:rsid w:val="00EC2030"/>
    <w:rsid w:val="00EC2A8D"/>
    <w:rsid w:val="00EC2BCE"/>
    <w:rsid w:val="00EC2D24"/>
    <w:rsid w:val="00EC2EB0"/>
    <w:rsid w:val="00EC3094"/>
    <w:rsid w:val="00EC3807"/>
    <w:rsid w:val="00EC3B38"/>
    <w:rsid w:val="00EC3CEC"/>
    <w:rsid w:val="00EC427C"/>
    <w:rsid w:val="00EC42C4"/>
    <w:rsid w:val="00EC4669"/>
    <w:rsid w:val="00EC47BC"/>
    <w:rsid w:val="00EC4EAE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5F60"/>
    <w:rsid w:val="00EC633F"/>
    <w:rsid w:val="00EC6596"/>
    <w:rsid w:val="00EC6CB7"/>
    <w:rsid w:val="00EC70A6"/>
    <w:rsid w:val="00EC7231"/>
    <w:rsid w:val="00EC77F9"/>
    <w:rsid w:val="00EC79A7"/>
    <w:rsid w:val="00EC7AC7"/>
    <w:rsid w:val="00EC7E2D"/>
    <w:rsid w:val="00EC7E59"/>
    <w:rsid w:val="00ED017B"/>
    <w:rsid w:val="00ED02C1"/>
    <w:rsid w:val="00ED05F5"/>
    <w:rsid w:val="00ED0777"/>
    <w:rsid w:val="00ED0B97"/>
    <w:rsid w:val="00ED0F27"/>
    <w:rsid w:val="00ED114F"/>
    <w:rsid w:val="00ED12BB"/>
    <w:rsid w:val="00ED167D"/>
    <w:rsid w:val="00ED17F4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2C13"/>
    <w:rsid w:val="00ED2EF5"/>
    <w:rsid w:val="00ED3217"/>
    <w:rsid w:val="00ED37E2"/>
    <w:rsid w:val="00ED38F8"/>
    <w:rsid w:val="00ED394B"/>
    <w:rsid w:val="00ED46F2"/>
    <w:rsid w:val="00ED4884"/>
    <w:rsid w:val="00ED4FF9"/>
    <w:rsid w:val="00ED52FC"/>
    <w:rsid w:val="00ED550B"/>
    <w:rsid w:val="00ED5A3F"/>
    <w:rsid w:val="00ED5DEF"/>
    <w:rsid w:val="00ED6094"/>
    <w:rsid w:val="00ED63E9"/>
    <w:rsid w:val="00ED6449"/>
    <w:rsid w:val="00ED6C0C"/>
    <w:rsid w:val="00ED74BA"/>
    <w:rsid w:val="00ED75EE"/>
    <w:rsid w:val="00ED76D7"/>
    <w:rsid w:val="00ED79BF"/>
    <w:rsid w:val="00ED7A40"/>
    <w:rsid w:val="00ED7AAD"/>
    <w:rsid w:val="00ED7B95"/>
    <w:rsid w:val="00ED7C8D"/>
    <w:rsid w:val="00ED7CD5"/>
    <w:rsid w:val="00ED7DF5"/>
    <w:rsid w:val="00ED7FAD"/>
    <w:rsid w:val="00EE02EC"/>
    <w:rsid w:val="00EE031D"/>
    <w:rsid w:val="00EE0466"/>
    <w:rsid w:val="00EE06D9"/>
    <w:rsid w:val="00EE0E1C"/>
    <w:rsid w:val="00EE0E3D"/>
    <w:rsid w:val="00EE0F2A"/>
    <w:rsid w:val="00EE1135"/>
    <w:rsid w:val="00EE11B1"/>
    <w:rsid w:val="00EE1282"/>
    <w:rsid w:val="00EE132C"/>
    <w:rsid w:val="00EE14DB"/>
    <w:rsid w:val="00EE1645"/>
    <w:rsid w:val="00EE2075"/>
    <w:rsid w:val="00EE24C3"/>
    <w:rsid w:val="00EE271B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34B"/>
    <w:rsid w:val="00EE46EB"/>
    <w:rsid w:val="00EE482F"/>
    <w:rsid w:val="00EE48D3"/>
    <w:rsid w:val="00EE49E3"/>
    <w:rsid w:val="00EE4A22"/>
    <w:rsid w:val="00EE4CC0"/>
    <w:rsid w:val="00EE4F2B"/>
    <w:rsid w:val="00EE5343"/>
    <w:rsid w:val="00EE6053"/>
    <w:rsid w:val="00EE6279"/>
    <w:rsid w:val="00EE63C0"/>
    <w:rsid w:val="00EE6C25"/>
    <w:rsid w:val="00EE6F01"/>
    <w:rsid w:val="00EE758D"/>
    <w:rsid w:val="00EE7592"/>
    <w:rsid w:val="00EE7CA4"/>
    <w:rsid w:val="00EE7FE3"/>
    <w:rsid w:val="00EF08F9"/>
    <w:rsid w:val="00EF0C95"/>
    <w:rsid w:val="00EF106B"/>
    <w:rsid w:val="00EF116E"/>
    <w:rsid w:val="00EF1682"/>
    <w:rsid w:val="00EF180F"/>
    <w:rsid w:val="00EF18B8"/>
    <w:rsid w:val="00EF1C07"/>
    <w:rsid w:val="00EF229A"/>
    <w:rsid w:val="00EF24AC"/>
    <w:rsid w:val="00EF2818"/>
    <w:rsid w:val="00EF361E"/>
    <w:rsid w:val="00EF36F2"/>
    <w:rsid w:val="00EF3D94"/>
    <w:rsid w:val="00EF3F8B"/>
    <w:rsid w:val="00EF4319"/>
    <w:rsid w:val="00EF4559"/>
    <w:rsid w:val="00EF5181"/>
    <w:rsid w:val="00EF53A1"/>
    <w:rsid w:val="00EF5483"/>
    <w:rsid w:val="00EF5D0F"/>
    <w:rsid w:val="00EF5EF5"/>
    <w:rsid w:val="00EF6146"/>
    <w:rsid w:val="00EF6291"/>
    <w:rsid w:val="00EF6422"/>
    <w:rsid w:val="00EF6A8E"/>
    <w:rsid w:val="00EF7339"/>
    <w:rsid w:val="00F0041C"/>
    <w:rsid w:val="00F00586"/>
    <w:rsid w:val="00F005E1"/>
    <w:rsid w:val="00F01106"/>
    <w:rsid w:val="00F011D1"/>
    <w:rsid w:val="00F0182A"/>
    <w:rsid w:val="00F019D1"/>
    <w:rsid w:val="00F01D93"/>
    <w:rsid w:val="00F01F23"/>
    <w:rsid w:val="00F02120"/>
    <w:rsid w:val="00F02130"/>
    <w:rsid w:val="00F023A2"/>
    <w:rsid w:val="00F02B5C"/>
    <w:rsid w:val="00F02C82"/>
    <w:rsid w:val="00F02DE8"/>
    <w:rsid w:val="00F03102"/>
    <w:rsid w:val="00F035D1"/>
    <w:rsid w:val="00F0378D"/>
    <w:rsid w:val="00F03E61"/>
    <w:rsid w:val="00F043FE"/>
    <w:rsid w:val="00F04D2A"/>
    <w:rsid w:val="00F05040"/>
    <w:rsid w:val="00F051EB"/>
    <w:rsid w:val="00F05357"/>
    <w:rsid w:val="00F053C6"/>
    <w:rsid w:val="00F05512"/>
    <w:rsid w:val="00F055AB"/>
    <w:rsid w:val="00F05928"/>
    <w:rsid w:val="00F05F4D"/>
    <w:rsid w:val="00F064E9"/>
    <w:rsid w:val="00F065F9"/>
    <w:rsid w:val="00F06AEB"/>
    <w:rsid w:val="00F06E4B"/>
    <w:rsid w:val="00F0742D"/>
    <w:rsid w:val="00F07823"/>
    <w:rsid w:val="00F07DC6"/>
    <w:rsid w:val="00F103E4"/>
    <w:rsid w:val="00F1042B"/>
    <w:rsid w:val="00F10552"/>
    <w:rsid w:val="00F10885"/>
    <w:rsid w:val="00F108C2"/>
    <w:rsid w:val="00F10B25"/>
    <w:rsid w:val="00F10B7B"/>
    <w:rsid w:val="00F10E8B"/>
    <w:rsid w:val="00F10EC0"/>
    <w:rsid w:val="00F10F18"/>
    <w:rsid w:val="00F1176C"/>
    <w:rsid w:val="00F117F0"/>
    <w:rsid w:val="00F1182F"/>
    <w:rsid w:val="00F11982"/>
    <w:rsid w:val="00F1251E"/>
    <w:rsid w:val="00F12572"/>
    <w:rsid w:val="00F12825"/>
    <w:rsid w:val="00F12EB1"/>
    <w:rsid w:val="00F1306C"/>
    <w:rsid w:val="00F131A8"/>
    <w:rsid w:val="00F1394F"/>
    <w:rsid w:val="00F1404B"/>
    <w:rsid w:val="00F143F4"/>
    <w:rsid w:val="00F14428"/>
    <w:rsid w:val="00F146BF"/>
    <w:rsid w:val="00F14AD5"/>
    <w:rsid w:val="00F14ED4"/>
    <w:rsid w:val="00F14FA0"/>
    <w:rsid w:val="00F150C9"/>
    <w:rsid w:val="00F15772"/>
    <w:rsid w:val="00F15828"/>
    <w:rsid w:val="00F15914"/>
    <w:rsid w:val="00F1637E"/>
    <w:rsid w:val="00F16418"/>
    <w:rsid w:val="00F16A29"/>
    <w:rsid w:val="00F16A87"/>
    <w:rsid w:val="00F16AD9"/>
    <w:rsid w:val="00F16FC1"/>
    <w:rsid w:val="00F170D0"/>
    <w:rsid w:val="00F17122"/>
    <w:rsid w:val="00F17306"/>
    <w:rsid w:val="00F17598"/>
    <w:rsid w:val="00F17657"/>
    <w:rsid w:val="00F1768E"/>
    <w:rsid w:val="00F17717"/>
    <w:rsid w:val="00F17AA9"/>
    <w:rsid w:val="00F17C90"/>
    <w:rsid w:val="00F17F55"/>
    <w:rsid w:val="00F201AD"/>
    <w:rsid w:val="00F20287"/>
    <w:rsid w:val="00F2069A"/>
    <w:rsid w:val="00F20870"/>
    <w:rsid w:val="00F211D0"/>
    <w:rsid w:val="00F22A27"/>
    <w:rsid w:val="00F22C19"/>
    <w:rsid w:val="00F22CE5"/>
    <w:rsid w:val="00F23063"/>
    <w:rsid w:val="00F23412"/>
    <w:rsid w:val="00F238BA"/>
    <w:rsid w:val="00F240FA"/>
    <w:rsid w:val="00F244E8"/>
    <w:rsid w:val="00F2467E"/>
    <w:rsid w:val="00F2472A"/>
    <w:rsid w:val="00F2476C"/>
    <w:rsid w:val="00F24F75"/>
    <w:rsid w:val="00F250CF"/>
    <w:rsid w:val="00F250E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6E21"/>
    <w:rsid w:val="00F270D7"/>
    <w:rsid w:val="00F2744E"/>
    <w:rsid w:val="00F27F80"/>
    <w:rsid w:val="00F27FF0"/>
    <w:rsid w:val="00F3010D"/>
    <w:rsid w:val="00F30282"/>
    <w:rsid w:val="00F31172"/>
    <w:rsid w:val="00F3146E"/>
    <w:rsid w:val="00F315B6"/>
    <w:rsid w:val="00F316BE"/>
    <w:rsid w:val="00F31812"/>
    <w:rsid w:val="00F31D3B"/>
    <w:rsid w:val="00F31D71"/>
    <w:rsid w:val="00F31FF5"/>
    <w:rsid w:val="00F3204C"/>
    <w:rsid w:val="00F322E1"/>
    <w:rsid w:val="00F3233B"/>
    <w:rsid w:val="00F3270F"/>
    <w:rsid w:val="00F32771"/>
    <w:rsid w:val="00F32886"/>
    <w:rsid w:val="00F329D4"/>
    <w:rsid w:val="00F32BB3"/>
    <w:rsid w:val="00F32D3B"/>
    <w:rsid w:val="00F3370C"/>
    <w:rsid w:val="00F3387E"/>
    <w:rsid w:val="00F33ABB"/>
    <w:rsid w:val="00F33C4C"/>
    <w:rsid w:val="00F34061"/>
    <w:rsid w:val="00F343A0"/>
    <w:rsid w:val="00F3468B"/>
    <w:rsid w:val="00F3477F"/>
    <w:rsid w:val="00F34DEB"/>
    <w:rsid w:val="00F3501C"/>
    <w:rsid w:val="00F353F4"/>
    <w:rsid w:val="00F36340"/>
    <w:rsid w:val="00F3679F"/>
    <w:rsid w:val="00F3740F"/>
    <w:rsid w:val="00F375A5"/>
    <w:rsid w:val="00F37766"/>
    <w:rsid w:val="00F377AB"/>
    <w:rsid w:val="00F37926"/>
    <w:rsid w:val="00F37CDF"/>
    <w:rsid w:val="00F402EF"/>
    <w:rsid w:val="00F403E0"/>
    <w:rsid w:val="00F405CB"/>
    <w:rsid w:val="00F40835"/>
    <w:rsid w:val="00F40DD7"/>
    <w:rsid w:val="00F40E41"/>
    <w:rsid w:val="00F40F26"/>
    <w:rsid w:val="00F415D8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596"/>
    <w:rsid w:val="00F43957"/>
    <w:rsid w:val="00F43A88"/>
    <w:rsid w:val="00F43C84"/>
    <w:rsid w:val="00F43D85"/>
    <w:rsid w:val="00F44133"/>
    <w:rsid w:val="00F44428"/>
    <w:rsid w:val="00F44EBD"/>
    <w:rsid w:val="00F44F1E"/>
    <w:rsid w:val="00F44F52"/>
    <w:rsid w:val="00F452C7"/>
    <w:rsid w:val="00F45864"/>
    <w:rsid w:val="00F45A38"/>
    <w:rsid w:val="00F45BCE"/>
    <w:rsid w:val="00F46280"/>
    <w:rsid w:val="00F463D2"/>
    <w:rsid w:val="00F463FB"/>
    <w:rsid w:val="00F468B2"/>
    <w:rsid w:val="00F468FC"/>
    <w:rsid w:val="00F46B82"/>
    <w:rsid w:val="00F46F5F"/>
    <w:rsid w:val="00F471F0"/>
    <w:rsid w:val="00F47380"/>
    <w:rsid w:val="00F504FC"/>
    <w:rsid w:val="00F50BA3"/>
    <w:rsid w:val="00F50D46"/>
    <w:rsid w:val="00F5158C"/>
    <w:rsid w:val="00F515F7"/>
    <w:rsid w:val="00F51BE0"/>
    <w:rsid w:val="00F51E41"/>
    <w:rsid w:val="00F52806"/>
    <w:rsid w:val="00F52B25"/>
    <w:rsid w:val="00F52C55"/>
    <w:rsid w:val="00F52D4C"/>
    <w:rsid w:val="00F53169"/>
    <w:rsid w:val="00F53269"/>
    <w:rsid w:val="00F54595"/>
    <w:rsid w:val="00F5473F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6721"/>
    <w:rsid w:val="00F56CA1"/>
    <w:rsid w:val="00F57176"/>
    <w:rsid w:val="00F57366"/>
    <w:rsid w:val="00F57568"/>
    <w:rsid w:val="00F5759E"/>
    <w:rsid w:val="00F575D6"/>
    <w:rsid w:val="00F57C2F"/>
    <w:rsid w:val="00F57C81"/>
    <w:rsid w:val="00F57EA3"/>
    <w:rsid w:val="00F6037B"/>
    <w:rsid w:val="00F603F6"/>
    <w:rsid w:val="00F605EA"/>
    <w:rsid w:val="00F615ED"/>
    <w:rsid w:val="00F61BA7"/>
    <w:rsid w:val="00F61DF1"/>
    <w:rsid w:val="00F61FC4"/>
    <w:rsid w:val="00F6218D"/>
    <w:rsid w:val="00F628C8"/>
    <w:rsid w:val="00F62A9D"/>
    <w:rsid w:val="00F63195"/>
    <w:rsid w:val="00F6323E"/>
    <w:rsid w:val="00F632D4"/>
    <w:rsid w:val="00F63328"/>
    <w:rsid w:val="00F6374E"/>
    <w:rsid w:val="00F63C7F"/>
    <w:rsid w:val="00F6427E"/>
    <w:rsid w:val="00F644E2"/>
    <w:rsid w:val="00F64604"/>
    <w:rsid w:val="00F64C86"/>
    <w:rsid w:val="00F6501D"/>
    <w:rsid w:val="00F6544F"/>
    <w:rsid w:val="00F65947"/>
    <w:rsid w:val="00F65DAD"/>
    <w:rsid w:val="00F66045"/>
    <w:rsid w:val="00F6661F"/>
    <w:rsid w:val="00F66BC1"/>
    <w:rsid w:val="00F66C00"/>
    <w:rsid w:val="00F66EBF"/>
    <w:rsid w:val="00F6716F"/>
    <w:rsid w:val="00F67532"/>
    <w:rsid w:val="00F67778"/>
    <w:rsid w:val="00F67969"/>
    <w:rsid w:val="00F679A5"/>
    <w:rsid w:val="00F67C50"/>
    <w:rsid w:val="00F67C8C"/>
    <w:rsid w:val="00F67E30"/>
    <w:rsid w:val="00F7022F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50C"/>
    <w:rsid w:val="00F74020"/>
    <w:rsid w:val="00F74251"/>
    <w:rsid w:val="00F743DD"/>
    <w:rsid w:val="00F7445F"/>
    <w:rsid w:val="00F74618"/>
    <w:rsid w:val="00F749E5"/>
    <w:rsid w:val="00F74BF9"/>
    <w:rsid w:val="00F7506A"/>
    <w:rsid w:val="00F75691"/>
    <w:rsid w:val="00F756E9"/>
    <w:rsid w:val="00F75EF4"/>
    <w:rsid w:val="00F7643F"/>
    <w:rsid w:val="00F7687E"/>
    <w:rsid w:val="00F76E33"/>
    <w:rsid w:val="00F76F72"/>
    <w:rsid w:val="00F775CF"/>
    <w:rsid w:val="00F775DF"/>
    <w:rsid w:val="00F7797C"/>
    <w:rsid w:val="00F77CC5"/>
    <w:rsid w:val="00F802F3"/>
    <w:rsid w:val="00F8034A"/>
    <w:rsid w:val="00F80EA5"/>
    <w:rsid w:val="00F8100C"/>
    <w:rsid w:val="00F810C5"/>
    <w:rsid w:val="00F81741"/>
    <w:rsid w:val="00F819B0"/>
    <w:rsid w:val="00F82142"/>
    <w:rsid w:val="00F822B2"/>
    <w:rsid w:val="00F82604"/>
    <w:rsid w:val="00F8296C"/>
    <w:rsid w:val="00F82D25"/>
    <w:rsid w:val="00F83095"/>
    <w:rsid w:val="00F830CA"/>
    <w:rsid w:val="00F83153"/>
    <w:rsid w:val="00F83692"/>
    <w:rsid w:val="00F837BD"/>
    <w:rsid w:val="00F840CD"/>
    <w:rsid w:val="00F8414B"/>
    <w:rsid w:val="00F841F9"/>
    <w:rsid w:val="00F84268"/>
    <w:rsid w:val="00F843DA"/>
    <w:rsid w:val="00F84D75"/>
    <w:rsid w:val="00F84E23"/>
    <w:rsid w:val="00F84FB9"/>
    <w:rsid w:val="00F855D0"/>
    <w:rsid w:val="00F857D3"/>
    <w:rsid w:val="00F859B2"/>
    <w:rsid w:val="00F860A7"/>
    <w:rsid w:val="00F8626E"/>
    <w:rsid w:val="00F86296"/>
    <w:rsid w:val="00F86943"/>
    <w:rsid w:val="00F86BBF"/>
    <w:rsid w:val="00F87593"/>
    <w:rsid w:val="00F875A0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3B3"/>
    <w:rsid w:val="00F9165D"/>
    <w:rsid w:val="00F91699"/>
    <w:rsid w:val="00F91827"/>
    <w:rsid w:val="00F91CFD"/>
    <w:rsid w:val="00F91DD3"/>
    <w:rsid w:val="00F9252D"/>
    <w:rsid w:val="00F92678"/>
    <w:rsid w:val="00F92920"/>
    <w:rsid w:val="00F92A9B"/>
    <w:rsid w:val="00F92C23"/>
    <w:rsid w:val="00F92D50"/>
    <w:rsid w:val="00F92EE5"/>
    <w:rsid w:val="00F92F4E"/>
    <w:rsid w:val="00F931E9"/>
    <w:rsid w:val="00F932D4"/>
    <w:rsid w:val="00F9330F"/>
    <w:rsid w:val="00F9360D"/>
    <w:rsid w:val="00F93768"/>
    <w:rsid w:val="00F93E4B"/>
    <w:rsid w:val="00F93F20"/>
    <w:rsid w:val="00F93F4A"/>
    <w:rsid w:val="00F94288"/>
    <w:rsid w:val="00F9441C"/>
    <w:rsid w:val="00F945FB"/>
    <w:rsid w:val="00F9460A"/>
    <w:rsid w:val="00F9468F"/>
    <w:rsid w:val="00F94ED0"/>
    <w:rsid w:val="00F950A6"/>
    <w:rsid w:val="00F957A2"/>
    <w:rsid w:val="00F95A51"/>
    <w:rsid w:val="00F95AFD"/>
    <w:rsid w:val="00F95BE5"/>
    <w:rsid w:val="00F95CF1"/>
    <w:rsid w:val="00F95EA6"/>
    <w:rsid w:val="00F95EED"/>
    <w:rsid w:val="00F965C2"/>
    <w:rsid w:val="00F968FE"/>
    <w:rsid w:val="00F9705A"/>
    <w:rsid w:val="00F97375"/>
    <w:rsid w:val="00F9747B"/>
    <w:rsid w:val="00F974D2"/>
    <w:rsid w:val="00F97675"/>
    <w:rsid w:val="00FA00BF"/>
    <w:rsid w:val="00FA0509"/>
    <w:rsid w:val="00FA0706"/>
    <w:rsid w:val="00FA11D6"/>
    <w:rsid w:val="00FA122C"/>
    <w:rsid w:val="00FA1281"/>
    <w:rsid w:val="00FA16BA"/>
    <w:rsid w:val="00FA19D8"/>
    <w:rsid w:val="00FA1C80"/>
    <w:rsid w:val="00FA20FE"/>
    <w:rsid w:val="00FA2456"/>
    <w:rsid w:val="00FA2987"/>
    <w:rsid w:val="00FA2F37"/>
    <w:rsid w:val="00FA2F3D"/>
    <w:rsid w:val="00FA36C4"/>
    <w:rsid w:val="00FA3827"/>
    <w:rsid w:val="00FA44C1"/>
    <w:rsid w:val="00FA4653"/>
    <w:rsid w:val="00FA477E"/>
    <w:rsid w:val="00FA47B8"/>
    <w:rsid w:val="00FA4D16"/>
    <w:rsid w:val="00FA514F"/>
    <w:rsid w:val="00FA51A9"/>
    <w:rsid w:val="00FA5204"/>
    <w:rsid w:val="00FA52D6"/>
    <w:rsid w:val="00FA53FB"/>
    <w:rsid w:val="00FA5524"/>
    <w:rsid w:val="00FA554E"/>
    <w:rsid w:val="00FA611C"/>
    <w:rsid w:val="00FA6925"/>
    <w:rsid w:val="00FA69DE"/>
    <w:rsid w:val="00FA7D4E"/>
    <w:rsid w:val="00FB0530"/>
    <w:rsid w:val="00FB0C8E"/>
    <w:rsid w:val="00FB0D52"/>
    <w:rsid w:val="00FB15E2"/>
    <w:rsid w:val="00FB1A3A"/>
    <w:rsid w:val="00FB1A9B"/>
    <w:rsid w:val="00FB1BA6"/>
    <w:rsid w:val="00FB1F72"/>
    <w:rsid w:val="00FB24D6"/>
    <w:rsid w:val="00FB2992"/>
    <w:rsid w:val="00FB2B16"/>
    <w:rsid w:val="00FB2C83"/>
    <w:rsid w:val="00FB2D8A"/>
    <w:rsid w:val="00FB2F80"/>
    <w:rsid w:val="00FB3759"/>
    <w:rsid w:val="00FB3853"/>
    <w:rsid w:val="00FB395D"/>
    <w:rsid w:val="00FB3FAC"/>
    <w:rsid w:val="00FB5848"/>
    <w:rsid w:val="00FB5C23"/>
    <w:rsid w:val="00FB6EB2"/>
    <w:rsid w:val="00FB7438"/>
    <w:rsid w:val="00FB74BE"/>
    <w:rsid w:val="00FB7852"/>
    <w:rsid w:val="00FB7862"/>
    <w:rsid w:val="00FB7FEF"/>
    <w:rsid w:val="00FC0000"/>
    <w:rsid w:val="00FC049A"/>
    <w:rsid w:val="00FC052A"/>
    <w:rsid w:val="00FC0722"/>
    <w:rsid w:val="00FC0EF6"/>
    <w:rsid w:val="00FC119F"/>
    <w:rsid w:val="00FC12BE"/>
    <w:rsid w:val="00FC12D0"/>
    <w:rsid w:val="00FC14AC"/>
    <w:rsid w:val="00FC1E64"/>
    <w:rsid w:val="00FC1F2D"/>
    <w:rsid w:val="00FC22D6"/>
    <w:rsid w:val="00FC2608"/>
    <w:rsid w:val="00FC2721"/>
    <w:rsid w:val="00FC27A2"/>
    <w:rsid w:val="00FC2C9C"/>
    <w:rsid w:val="00FC30F3"/>
    <w:rsid w:val="00FC31D5"/>
    <w:rsid w:val="00FC3218"/>
    <w:rsid w:val="00FC3282"/>
    <w:rsid w:val="00FC38B6"/>
    <w:rsid w:val="00FC418D"/>
    <w:rsid w:val="00FC4806"/>
    <w:rsid w:val="00FC481E"/>
    <w:rsid w:val="00FC4AF1"/>
    <w:rsid w:val="00FC4FAF"/>
    <w:rsid w:val="00FC542D"/>
    <w:rsid w:val="00FC5580"/>
    <w:rsid w:val="00FC55A3"/>
    <w:rsid w:val="00FC55DF"/>
    <w:rsid w:val="00FC5882"/>
    <w:rsid w:val="00FC5AD1"/>
    <w:rsid w:val="00FC5E9B"/>
    <w:rsid w:val="00FC62BC"/>
    <w:rsid w:val="00FC6334"/>
    <w:rsid w:val="00FC6705"/>
    <w:rsid w:val="00FC684D"/>
    <w:rsid w:val="00FC690F"/>
    <w:rsid w:val="00FC6986"/>
    <w:rsid w:val="00FC6E0A"/>
    <w:rsid w:val="00FC6ECF"/>
    <w:rsid w:val="00FC728F"/>
    <w:rsid w:val="00FC7329"/>
    <w:rsid w:val="00FC7602"/>
    <w:rsid w:val="00FC77B5"/>
    <w:rsid w:val="00FC7B9E"/>
    <w:rsid w:val="00FD0082"/>
    <w:rsid w:val="00FD03DC"/>
    <w:rsid w:val="00FD0512"/>
    <w:rsid w:val="00FD0943"/>
    <w:rsid w:val="00FD0F74"/>
    <w:rsid w:val="00FD12FD"/>
    <w:rsid w:val="00FD1FF8"/>
    <w:rsid w:val="00FD2101"/>
    <w:rsid w:val="00FD2298"/>
    <w:rsid w:val="00FD26CC"/>
    <w:rsid w:val="00FD2776"/>
    <w:rsid w:val="00FD2A47"/>
    <w:rsid w:val="00FD2B15"/>
    <w:rsid w:val="00FD2C20"/>
    <w:rsid w:val="00FD303A"/>
    <w:rsid w:val="00FD30F6"/>
    <w:rsid w:val="00FD32E5"/>
    <w:rsid w:val="00FD351C"/>
    <w:rsid w:val="00FD36E7"/>
    <w:rsid w:val="00FD36F3"/>
    <w:rsid w:val="00FD382E"/>
    <w:rsid w:val="00FD3AF9"/>
    <w:rsid w:val="00FD3D9C"/>
    <w:rsid w:val="00FD3FD7"/>
    <w:rsid w:val="00FD40E6"/>
    <w:rsid w:val="00FD424A"/>
    <w:rsid w:val="00FD42FE"/>
    <w:rsid w:val="00FD43A9"/>
    <w:rsid w:val="00FD43E0"/>
    <w:rsid w:val="00FD44BF"/>
    <w:rsid w:val="00FD460F"/>
    <w:rsid w:val="00FD508C"/>
    <w:rsid w:val="00FD5219"/>
    <w:rsid w:val="00FD5547"/>
    <w:rsid w:val="00FD5666"/>
    <w:rsid w:val="00FD5DDB"/>
    <w:rsid w:val="00FD5E33"/>
    <w:rsid w:val="00FD5E6F"/>
    <w:rsid w:val="00FD6174"/>
    <w:rsid w:val="00FD68A1"/>
    <w:rsid w:val="00FD6B73"/>
    <w:rsid w:val="00FD6F21"/>
    <w:rsid w:val="00FD70C7"/>
    <w:rsid w:val="00FD70CF"/>
    <w:rsid w:val="00FD7FA5"/>
    <w:rsid w:val="00FE029A"/>
    <w:rsid w:val="00FE0662"/>
    <w:rsid w:val="00FE090E"/>
    <w:rsid w:val="00FE0917"/>
    <w:rsid w:val="00FE0A11"/>
    <w:rsid w:val="00FE0CFB"/>
    <w:rsid w:val="00FE0D81"/>
    <w:rsid w:val="00FE12D2"/>
    <w:rsid w:val="00FE19DA"/>
    <w:rsid w:val="00FE1D38"/>
    <w:rsid w:val="00FE1FC9"/>
    <w:rsid w:val="00FE23DF"/>
    <w:rsid w:val="00FE253B"/>
    <w:rsid w:val="00FE2968"/>
    <w:rsid w:val="00FE2B87"/>
    <w:rsid w:val="00FE2DAD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2CC"/>
    <w:rsid w:val="00FE5901"/>
    <w:rsid w:val="00FE5EB6"/>
    <w:rsid w:val="00FE63D6"/>
    <w:rsid w:val="00FE65F7"/>
    <w:rsid w:val="00FE66E2"/>
    <w:rsid w:val="00FE6939"/>
    <w:rsid w:val="00FE69BF"/>
    <w:rsid w:val="00FE6C8F"/>
    <w:rsid w:val="00FE6DC4"/>
    <w:rsid w:val="00FE7067"/>
    <w:rsid w:val="00FE7102"/>
    <w:rsid w:val="00FE743D"/>
    <w:rsid w:val="00FF0012"/>
    <w:rsid w:val="00FF02F0"/>
    <w:rsid w:val="00FF06C9"/>
    <w:rsid w:val="00FF0A1A"/>
    <w:rsid w:val="00FF0FDF"/>
    <w:rsid w:val="00FF0FFA"/>
    <w:rsid w:val="00FF13E1"/>
    <w:rsid w:val="00FF148F"/>
    <w:rsid w:val="00FF19A8"/>
    <w:rsid w:val="00FF1DFF"/>
    <w:rsid w:val="00FF1FC2"/>
    <w:rsid w:val="00FF29EE"/>
    <w:rsid w:val="00FF2EB7"/>
    <w:rsid w:val="00FF398D"/>
    <w:rsid w:val="00FF3AD4"/>
    <w:rsid w:val="00FF3AFF"/>
    <w:rsid w:val="00FF3C46"/>
    <w:rsid w:val="00FF3D4B"/>
    <w:rsid w:val="00FF3EEC"/>
    <w:rsid w:val="00FF44EB"/>
    <w:rsid w:val="00FF4520"/>
    <w:rsid w:val="00FF45E4"/>
    <w:rsid w:val="00FF4A37"/>
    <w:rsid w:val="00FF4C37"/>
    <w:rsid w:val="00FF4C38"/>
    <w:rsid w:val="00FF52E2"/>
    <w:rsid w:val="00FF5358"/>
    <w:rsid w:val="00FF55D9"/>
    <w:rsid w:val="00FF5A2C"/>
    <w:rsid w:val="00FF5D11"/>
    <w:rsid w:val="00FF5DEF"/>
    <w:rsid w:val="00FF609A"/>
    <w:rsid w:val="00FF6166"/>
    <w:rsid w:val="00FF64D1"/>
    <w:rsid w:val="00FF6AB4"/>
    <w:rsid w:val="00FF6DA0"/>
    <w:rsid w:val="00FF6F84"/>
    <w:rsid w:val="00FF73CF"/>
    <w:rsid w:val="00FF76D3"/>
    <w:rsid w:val="00FF799B"/>
    <w:rsid w:val="00FF7C78"/>
    <w:rsid w:val="01287448"/>
    <w:rsid w:val="016A39D5"/>
    <w:rsid w:val="01E74023"/>
    <w:rsid w:val="02CCBD65"/>
    <w:rsid w:val="02E143F5"/>
    <w:rsid w:val="0322C568"/>
    <w:rsid w:val="03A74EE5"/>
    <w:rsid w:val="03BCC3AC"/>
    <w:rsid w:val="04102874"/>
    <w:rsid w:val="04360E4B"/>
    <w:rsid w:val="060A5C28"/>
    <w:rsid w:val="062110D9"/>
    <w:rsid w:val="062CF75C"/>
    <w:rsid w:val="067CF14D"/>
    <w:rsid w:val="069BD0DB"/>
    <w:rsid w:val="06A51682"/>
    <w:rsid w:val="06F3AE43"/>
    <w:rsid w:val="07560D95"/>
    <w:rsid w:val="07AF7058"/>
    <w:rsid w:val="082AB56D"/>
    <w:rsid w:val="0853B546"/>
    <w:rsid w:val="099AC0D3"/>
    <w:rsid w:val="09B060C5"/>
    <w:rsid w:val="09C025AD"/>
    <w:rsid w:val="09D7F1E5"/>
    <w:rsid w:val="0B53A5E8"/>
    <w:rsid w:val="0BA3C814"/>
    <w:rsid w:val="0BFF4B22"/>
    <w:rsid w:val="0C696DE4"/>
    <w:rsid w:val="0CB1735D"/>
    <w:rsid w:val="0D17B60E"/>
    <w:rsid w:val="0D24F6C2"/>
    <w:rsid w:val="0D2BDAD4"/>
    <w:rsid w:val="0D7A895C"/>
    <w:rsid w:val="0D8ECFC6"/>
    <w:rsid w:val="0E1AF068"/>
    <w:rsid w:val="0EA86323"/>
    <w:rsid w:val="0EB30E35"/>
    <w:rsid w:val="0F068E0E"/>
    <w:rsid w:val="0F72BA25"/>
    <w:rsid w:val="103E7E9A"/>
    <w:rsid w:val="1124B7A8"/>
    <w:rsid w:val="117EEBF3"/>
    <w:rsid w:val="12712330"/>
    <w:rsid w:val="12EF131B"/>
    <w:rsid w:val="12F37FEB"/>
    <w:rsid w:val="12F3D862"/>
    <w:rsid w:val="131C7830"/>
    <w:rsid w:val="1442D64E"/>
    <w:rsid w:val="1450163F"/>
    <w:rsid w:val="14D81CA3"/>
    <w:rsid w:val="1509D786"/>
    <w:rsid w:val="163A6DBB"/>
    <w:rsid w:val="166A985D"/>
    <w:rsid w:val="167E2109"/>
    <w:rsid w:val="16F7FB71"/>
    <w:rsid w:val="1707FCD9"/>
    <w:rsid w:val="171D86B4"/>
    <w:rsid w:val="1776E445"/>
    <w:rsid w:val="178333CC"/>
    <w:rsid w:val="17926D4C"/>
    <w:rsid w:val="17D7349B"/>
    <w:rsid w:val="183143E8"/>
    <w:rsid w:val="18AF87AB"/>
    <w:rsid w:val="18F680BA"/>
    <w:rsid w:val="19F26293"/>
    <w:rsid w:val="1A516602"/>
    <w:rsid w:val="1A5C8DE8"/>
    <w:rsid w:val="1AF26987"/>
    <w:rsid w:val="1B2FEAE2"/>
    <w:rsid w:val="1B89D6F8"/>
    <w:rsid w:val="1C2EF829"/>
    <w:rsid w:val="1CE8757B"/>
    <w:rsid w:val="1CEB13BE"/>
    <w:rsid w:val="1D470326"/>
    <w:rsid w:val="1D8001FD"/>
    <w:rsid w:val="1EB33470"/>
    <w:rsid w:val="1F9E7368"/>
    <w:rsid w:val="1FD7976E"/>
    <w:rsid w:val="21EDDF8E"/>
    <w:rsid w:val="221FEFEB"/>
    <w:rsid w:val="22939422"/>
    <w:rsid w:val="22A55E46"/>
    <w:rsid w:val="231E938F"/>
    <w:rsid w:val="232BB78C"/>
    <w:rsid w:val="242C9660"/>
    <w:rsid w:val="24F1299B"/>
    <w:rsid w:val="255E5D39"/>
    <w:rsid w:val="25DCFF08"/>
    <w:rsid w:val="25DF6543"/>
    <w:rsid w:val="25E4C2BD"/>
    <w:rsid w:val="25F58BC6"/>
    <w:rsid w:val="26017DCF"/>
    <w:rsid w:val="2673D19F"/>
    <w:rsid w:val="26D5BE03"/>
    <w:rsid w:val="27AE5CA0"/>
    <w:rsid w:val="283E5752"/>
    <w:rsid w:val="28D4D139"/>
    <w:rsid w:val="28DE7C10"/>
    <w:rsid w:val="28E9FEC5"/>
    <w:rsid w:val="290905AE"/>
    <w:rsid w:val="29BC4DBB"/>
    <w:rsid w:val="2B54C3C8"/>
    <w:rsid w:val="2B85B733"/>
    <w:rsid w:val="2C592A1A"/>
    <w:rsid w:val="2C982CBC"/>
    <w:rsid w:val="2D8CAAEC"/>
    <w:rsid w:val="2E1B2328"/>
    <w:rsid w:val="2E2DEAEC"/>
    <w:rsid w:val="2E7CBA7C"/>
    <w:rsid w:val="2EA8FE71"/>
    <w:rsid w:val="2EB26FB5"/>
    <w:rsid w:val="2EEC3DEE"/>
    <w:rsid w:val="2F3D8A9A"/>
    <w:rsid w:val="2F9C2F7C"/>
    <w:rsid w:val="30036175"/>
    <w:rsid w:val="308770FE"/>
    <w:rsid w:val="30C93C48"/>
    <w:rsid w:val="30E196AC"/>
    <w:rsid w:val="30E57CBE"/>
    <w:rsid w:val="3173BD3B"/>
    <w:rsid w:val="33076E40"/>
    <w:rsid w:val="3350F7BB"/>
    <w:rsid w:val="33F7A47A"/>
    <w:rsid w:val="34472EFD"/>
    <w:rsid w:val="349B0BC1"/>
    <w:rsid w:val="34A307F6"/>
    <w:rsid w:val="34B06911"/>
    <w:rsid w:val="358D8140"/>
    <w:rsid w:val="35E1E7FB"/>
    <w:rsid w:val="35FB1058"/>
    <w:rsid w:val="361FAD3E"/>
    <w:rsid w:val="363ED857"/>
    <w:rsid w:val="37514C48"/>
    <w:rsid w:val="37DAA8B8"/>
    <w:rsid w:val="380C4AB5"/>
    <w:rsid w:val="3831FDBE"/>
    <w:rsid w:val="38D0A25E"/>
    <w:rsid w:val="395D50BC"/>
    <w:rsid w:val="398FAF2A"/>
    <w:rsid w:val="3A0781E5"/>
    <w:rsid w:val="3A1429C7"/>
    <w:rsid w:val="3A6D9A95"/>
    <w:rsid w:val="3A95F8D3"/>
    <w:rsid w:val="3AFA7CB1"/>
    <w:rsid w:val="3B072493"/>
    <w:rsid w:val="3B1B5FA9"/>
    <w:rsid w:val="3B663D26"/>
    <w:rsid w:val="3BBCCF44"/>
    <w:rsid w:val="3CCE13FA"/>
    <w:rsid w:val="3CD8987E"/>
    <w:rsid w:val="3D53B0A6"/>
    <w:rsid w:val="3DE1C7DE"/>
    <w:rsid w:val="3E2A16B4"/>
    <w:rsid w:val="3E8D0C93"/>
    <w:rsid w:val="3F0636FA"/>
    <w:rsid w:val="3F395AEB"/>
    <w:rsid w:val="4036E00F"/>
    <w:rsid w:val="4046D15C"/>
    <w:rsid w:val="40D19116"/>
    <w:rsid w:val="4113EF5C"/>
    <w:rsid w:val="411BF33D"/>
    <w:rsid w:val="41921B75"/>
    <w:rsid w:val="41BB6D39"/>
    <w:rsid w:val="42D4F80C"/>
    <w:rsid w:val="42E86910"/>
    <w:rsid w:val="4418AE36"/>
    <w:rsid w:val="44AC3E3F"/>
    <w:rsid w:val="44B92BC0"/>
    <w:rsid w:val="44F3A2F7"/>
    <w:rsid w:val="4519C37A"/>
    <w:rsid w:val="4577D519"/>
    <w:rsid w:val="45B320D9"/>
    <w:rsid w:val="46642D29"/>
    <w:rsid w:val="47344EBA"/>
    <w:rsid w:val="47758F24"/>
    <w:rsid w:val="4782C080"/>
    <w:rsid w:val="47D053B5"/>
    <w:rsid w:val="47F467C4"/>
    <w:rsid w:val="48100378"/>
    <w:rsid w:val="48945118"/>
    <w:rsid w:val="48B79364"/>
    <w:rsid w:val="4937AD35"/>
    <w:rsid w:val="496C67D0"/>
    <w:rsid w:val="49721863"/>
    <w:rsid w:val="49C556CA"/>
    <w:rsid w:val="4A0D8534"/>
    <w:rsid w:val="4ABACC6E"/>
    <w:rsid w:val="4BF9A2F5"/>
    <w:rsid w:val="4BFA8E1F"/>
    <w:rsid w:val="4C2935F6"/>
    <w:rsid w:val="4C655617"/>
    <w:rsid w:val="4C8F438F"/>
    <w:rsid w:val="4CEEB5D7"/>
    <w:rsid w:val="4E1CAAE8"/>
    <w:rsid w:val="4E479B5D"/>
    <w:rsid w:val="4EE67FE4"/>
    <w:rsid w:val="4FC4AABC"/>
    <w:rsid w:val="51298395"/>
    <w:rsid w:val="514C58AA"/>
    <w:rsid w:val="5163B751"/>
    <w:rsid w:val="51727B36"/>
    <w:rsid w:val="52AE5EDE"/>
    <w:rsid w:val="532473EB"/>
    <w:rsid w:val="53C30150"/>
    <w:rsid w:val="54BFFBAA"/>
    <w:rsid w:val="5501E155"/>
    <w:rsid w:val="552062F0"/>
    <w:rsid w:val="5549877F"/>
    <w:rsid w:val="55AB4BF2"/>
    <w:rsid w:val="55FF5E4D"/>
    <w:rsid w:val="56084514"/>
    <w:rsid w:val="565F42F5"/>
    <w:rsid w:val="56843085"/>
    <w:rsid w:val="570C2FFF"/>
    <w:rsid w:val="574F1EED"/>
    <w:rsid w:val="5764AEC3"/>
    <w:rsid w:val="57DBD09C"/>
    <w:rsid w:val="58258122"/>
    <w:rsid w:val="58F0F9F6"/>
    <w:rsid w:val="591E0271"/>
    <w:rsid w:val="5972DB29"/>
    <w:rsid w:val="597D5981"/>
    <w:rsid w:val="59FFE9A3"/>
    <w:rsid w:val="5A202746"/>
    <w:rsid w:val="5A616B4C"/>
    <w:rsid w:val="5AD57742"/>
    <w:rsid w:val="5B5BE85C"/>
    <w:rsid w:val="5BFE2DB8"/>
    <w:rsid w:val="5C70D391"/>
    <w:rsid w:val="5CB8A43F"/>
    <w:rsid w:val="5CFE7FEC"/>
    <w:rsid w:val="5D6955D3"/>
    <w:rsid w:val="5DF8FCDE"/>
    <w:rsid w:val="5E4C8802"/>
    <w:rsid w:val="5EB908DF"/>
    <w:rsid w:val="5F7D9725"/>
    <w:rsid w:val="5F83524E"/>
    <w:rsid w:val="5F9304A8"/>
    <w:rsid w:val="5FC31DD1"/>
    <w:rsid w:val="61C76E08"/>
    <w:rsid w:val="6254DC9A"/>
    <w:rsid w:val="62FA236B"/>
    <w:rsid w:val="6453166C"/>
    <w:rsid w:val="6484F91A"/>
    <w:rsid w:val="64C89126"/>
    <w:rsid w:val="65019FE9"/>
    <w:rsid w:val="651AF9B9"/>
    <w:rsid w:val="652D3A5A"/>
    <w:rsid w:val="6591D57A"/>
    <w:rsid w:val="65D02453"/>
    <w:rsid w:val="66AA7268"/>
    <w:rsid w:val="6756AB7F"/>
    <w:rsid w:val="67A79873"/>
    <w:rsid w:val="68F60740"/>
    <w:rsid w:val="6909465D"/>
    <w:rsid w:val="6A557AFE"/>
    <w:rsid w:val="6A982E2B"/>
    <w:rsid w:val="6ABB129B"/>
    <w:rsid w:val="6B1BFC54"/>
    <w:rsid w:val="6B3AF60F"/>
    <w:rsid w:val="6B829D52"/>
    <w:rsid w:val="6C63E285"/>
    <w:rsid w:val="6CB4942A"/>
    <w:rsid w:val="6D088DE1"/>
    <w:rsid w:val="6D6A785F"/>
    <w:rsid w:val="6E387E30"/>
    <w:rsid w:val="6E47BB85"/>
    <w:rsid w:val="6F9553FD"/>
    <w:rsid w:val="6F9981FB"/>
    <w:rsid w:val="71358464"/>
    <w:rsid w:val="713BEB9A"/>
    <w:rsid w:val="71999328"/>
    <w:rsid w:val="72523002"/>
    <w:rsid w:val="7252F1D2"/>
    <w:rsid w:val="72B4932D"/>
    <w:rsid w:val="73356389"/>
    <w:rsid w:val="7336B3B2"/>
    <w:rsid w:val="73861516"/>
    <w:rsid w:val="746C1731"/>
    <w:rsid w:val="7482D870"/>
    <w:rsid w:val="749A8640"/>
    <w:rsid w:val="74A8EAAA"/>
    <w:rsid w:val="75961C2F"/>
    <w:rsid w:val="75A6C754"/>
    <w:rsid w:val="75B095E4"/>
    <w:rsid w:val="75EBEB35"/>
    <w:rsid w:val="76BAF083"/>
    <w:rsid w:val="76E94172"/>
    <w:rsid w:val="775D88D6"/>
    <w:rsid w:val="77B3D1D6"/>
    <w:rsid w:val="77E4DA0C"/>
    <w:rsid w:val="77E5F27D"/>
    <w:rsid w:val="7840B912"/>
    <w:rsid w:val="78744331"/>
    <w:rsid w:val="79F681C1"/>
    <w:rsid w:val="7A30E600"/>
    <w:rsid w:val="7A7FFDB6"/>
    <w:rsid w:val="7AC192F5"/>
    <w:rsid w:val="7B70082B"/>
    <w:rsid w:val="7BB353B8"/>
    <w:rsid w:val="7C8538F0"/>
    <w:rsid w:val="7CDCBDD6"/>
    <w:rsid w:val="7D631071"/>
    <w:rsid w:val="7D7346C7"/>
    <w:rsid w:val="7DE45A6B"/>
    <w:rsid w:val="7DF3992A"/>
    <w:rsid w:val="7E0AA2E1"/>
    <w:rsid w:val="7EF5C4A5"/>
    <w:rsid w:val="7F69211A"/>
    <w:rsid w:val="7F76B56F"/>
    <w:rsid w:val="7FA3E291"/>
    <w:rsid w:val="7FB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EC3370D5-53C7-485C-A1C8-094155600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B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7230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450D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CA68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2f01e426f40b40ca" Type="http://schemas.microsoft.com/office/2019/09/relationships/intelligence" Target="intelligenc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1F7B-A243-4FEE-803B-0B5E46AF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25</Pages>
  <Words>5622</Words>
  <Characters>23716</Characters>
  <Application>Microsoft Office Word</Application>
  <DocSecurity>0</DocSecurity>
  <Lines>197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29280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Saisamorn, Chimyoo</cp:lastModifiedBy>
  <cp:revision>3</cp:revision>
  <cp:lastPrinted>2021-11-03T19:05:00Z</cp:lastPrinted>
  <dcterms:created xsi:type="dcterms:W3CDTF">2022-05-13T02:38:00Z</dcterms:created>
  <dcterms:modified xsi:type="dcterms:W3CDTF">2022-05-13T02:40:00Z</dcterms:modified>
</cp:coreProperties>
</file>