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FFF527" w14:textId="77777777" w:rsidR="005C7C20" w:rsidRPr="005764E7" w:rsidRDefault="005C7C20" w:rsidP="00312C28">
      <w:pPr>
        <w:pStyle w:val="Heading1"/>
        <w:rPr>
          <w:rFonts w:ascii="Angsana New" w:hAnsi="Angsana New"/>
          <w:sz w:val="28"/>
          <w:szCs w:val="28"/>
          <w:u w:val="none"/>
          <w:lang w:val="en-GB"/>
        </w:rPr>
      </w:pPr>
      <w:r w:rsidRPr="00656B26">
        <w:rPr>
          <w:rFonts w:ascii="Angsana New" w:hAnsi="Angsana New"/>
          <w:sz w:val="28"/>
          <w:szCs w:val="28"/>
          <w:u w:val="none"/>
          <w:cs/>
        </w:rPr>
        <w:t>ข้อมูลทั่วไป</w:t>
      </w:r>
      <w:r w:rsidR="007F796D" w:rsidRPr="00656B26">
        <w:rPr>
          <w:rFonts w:ascii="Angsana New" w:hAnsi="Angsana New"/>
          <w:sz w:val="28"/>
          <w:szCs w:val="28"/>
          <w:u w:val="none"/>
          <w:cs/>
        </w:rPr>
        <w:t xml:space="preserve">  </w:t>
      </w:r>
    </w:p>
    <w:p w14:paraId="6D6CCFC7" w14:textId="060CAD23" w:rsidR="005C7C20" w:rsidRPr="00656B26" w:rsidRDefault="002966A5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656B26">
        <w:rPr>
          <w:rFonts w:ascii="Angsana New" w:hAnsi="Angsana New"/>
          <w:sz w:val="28"/>
          <w:szCs w:val="28"/>
          <w:cs/>
        </w:rPr>
        <w:t>บริษัท นิวซิตี้ (กรุงเทพฯ</w:t>
      </w:r>
      <w:r w:rsidRPr="00656B26">
        <w:rPr>
          <w:rFonts w:ascii="Angsana New" w:hAnsi="Angsana New"/>
          <w:spacing w:val="6"/>
          <w:sz w:val="28"/>
          <w:szCs w:val="28"/>
          <w:cs/>
        </w:rPr>
        <w:t>) จำกัด (มหาชน)</w:t>
      </w:r>
      <w:r w:rsidR="007305F8" w:rsidRPr="00656B26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0F6A55" w:rsidRPr="00656B26">
        <w:rPr>
          <w:rFonts w:ascii="Angsana New" w:hAnsi="Angsana New"/>
          <w:spacing w:val="6"/>
          <w:sz w:val="28"/>
          <w:szCs w:val="28"/>
          <w:cs/>
        </w:rPr>
        <w:t>เป็นนิติบุคคลที่จัดตั้งขึ้นในประเทศไทย</w:t>
      </w:r>
      <w:r w:rsidR="00802E30" w:rsidRPr="00656B26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DC30A2" w:rsidRPr="00656B26">
        <w:rPr>
          <w:rFonts w:ascii="Angsana New" w:hAnsi="Angsana New"/>
          <w:spacing w:val="6"/>
          <w:sz w:val="28"/>
          <w:szCs w:val="28"/>
          <w:cs/>
        </w:rPr>
        <w:t xml:space="preserve">เมื่อวันที่ </w:t>
      </w:r>
      <w:r w:rsidR="00DC30A2">
        <w:rPr>
          <w:rFonts w:ascii="Angsana New" w:hAnsi="Angsana New"/>
          <w:spacing w:val="6"/>
          <w:sz w:val="28"/>
          <w:szCs w:val="28"/>
        </w:rPr>
        <w:t>31</w:t>
      </w:r>
      <w:r w:rsidR="00DC30A2" w:rsidRPr="00656B26">
        <w:rPr>
          <w:rFonts w:ascii="Angsana New" w:hAnsi="Angsana New"/>
          <w:spacing w:val="6"/>
          <w:sz w:val="28"/>
          <w:szCs w:val="28"/>
          <w:cs/>
        </w:rPr>
        <w:t xml:space="preserve"> พฤ</w:t>
      </w:r>
      <w:r w:rsidR="00DC30A2" w:rsidRPr="00656B26">
        <w:rPr>
          <w:rFonts w:ascii="Angsana New" w:hAnsi="Angsana New" w:hint="cs"/>
          <w:spacing w:val="6"/>
          <w:sz w:val="28"/>
          <w:szCs w:val="28"/>
          <w:cs/>
        </w:rPr>
        <w:t>ษภาคม</w:t>
      </w:r>
      <w:r w:rsidR="00DC30A2" w:rsidRPr="00656B26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DC30A2">
        <w:rPr>
          <w:rFonts w:ascii="Angsana New" w:hAnsi="Angsana New"/>
          <w:spacing w:val="6"/>
          <w:sz w:val="28"/>
          <w:szCs w:val="28"/>
        </w:rPr>
        <w:t>2537</w:t>
      </w:r>
      <w:r w:rsidR="00802E30" w:rsidRPr="00656B26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0F6A55" w:rsidRPr="00656B26">
        <w:rPr>
          <w:rFonts w:ascii="Angsana New" w:hAnsi="Angsana New"/>
          <w:spacing w:val="6"/>
          <w:sz w:val="28"/>
          <w:szCs w:val="28"/>
          <w:cs/>
        </w:rPr>
        <w:t>และที่อยู่จดทะเบียน</w:t>
      </w:r>
      <w:r w:rsidR="000F6A55" w:rsidRPr="00656B26">
        <w:rPr>
          <w:rFonts w:ascii="Angsana New" w:hAnsi="Angsana New"/>
          <w:spacing w:val="4"/>
          <w:sz w:val="28"/>
          <w:szCs w:val="28"/>
          <w:cs/>
        </w:rPr>
        <w:t xml:space="preserve">ตั้งอยู่เลขที่ </w:t>
      </w:r>
      <w:r w:rsidR="00613099" w:rsidRPr="005764E7">
        <w:rPr>
          <w:rFonts w:ascii="Angsana New" w:hAnsi="Angsana New"/>
          <w:spacing w:val="4"/>
          <w:sz w:val="28"/>
          <w:szCs w:val="28"/>
        </w:rPr>
        <w:t>666</w:t>
      </w:r>
      <w:r w:rsidR="000F6A55" w:rsidRPr="00656B26">
        <w:rPr>
          <w:rFonts w:ascii="Angsana New" w:hAnsi="Angsana New"/>
          <w:spacing w:val="4"/>
          <w:sz w:val="28"/>
          <w:szCs w:val="28"/>
          <w:cs/>
        </w:rPr>
        <w:t xml:space="preserve"> ถนนพระราม </w:t>
      </w:r>
      <w:r w:rsidR="00613099" w:rsidRPr="005764E7">
        <w:rPr>
          <w:rFonts w:ascii="Angsana New" w:hAnsi="Angsana New"/>
          <w:spacing w:val="4"/>
          <w:sz w:val="28"/>
          <w:szCs w:val="28"/>
        </w:rPr>
        <w:t>3</w:t>
      </w:r>
      <w:r w:rsidR="000F6A55" w:rsidRPr="00656B26">
        <w:rPr>
          <w:rFonts w:ascii="Angsana New" w:hAnsi="Angsana New"/>
          <w:spacing w:val="4"/>
          <w:sz w:val="28"/>
          <w:szCs w:val="28"/>
          <w:cs/>
        </w:rPr>
        <w:t xml:space="preserve"> แขวงบางโพงพาง เขตยานนาวา กรุงเทพมหานคร ประเทศไทย</w:t>
      </w:r>
    </w:p>
    <w:p w14:paraId="026BF3BE" w14:textId="77777777" w:rsidR="000F6A55" w:rsidRPr="005764E7" w:rsidRDefault="000F6A55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656B26">
        <w:rPr>
          <w:rFonts w:ascii="Angsana New" w:hAnsi="Angsana New"/>
          <w:spacing w:val="4"/>
          <w:sz w:val="28"/>
          <w:szCs w:val="28"/>
          <w:cs/>
        </w:rPr>
        <w:t>บริษัทจดทะเบียนกับตลาดหลักทรัพย์แห่งประเทศไทย เมื่อวันที่</w:t>
      </w:r>
      <w:r w:rsidR="003C4A17" w:rsidRPr="005764E7">
        <w:rPr>
          <w:rFonts w:ascii="Angsana New" w:hAnsi="Angsana New"/>
          <w:spacing w:val="4"/>
          <w:sz w:val="28"/>
          <w:szCs w:val="28"/>
        </w:rPr>
        <w:t xml:space="preserve"> </w:t>
      </w:r>
      <w:r w:rsidR="00613099" w:rsidRPr="005764E7">
        <w:rPr>
          <w:rFonts w:ascii="Angsana New" w:hAnsi="Angsana New"/>
          <w:spacing w:val="4"/>
          <w:sz w:val="28"/>
          <w:szCs w:val="28"/>
        </w:rPr>
        <w:t>30</w:t>
      </w:r>
      <w:r w:rsidR="003C4A17" w:rsidRPr="00656B26">
        <w:rPr>
          <w:rFonts w:ascii="Angsana New" w:hAnsi="Angsana New"/>
          <w:spacing w:val="4"/>
          <w:sz w:val="28"/>
          <w:szCs w:val="28"/>
          <w:cs/>
        </w:rPr>
        <w:t xml:space="preserve"> กันยายน </w:t>
      </w:r>
      <w:r w:rsidR="00613099" w:rsidRPr="005764E7">
        <w:rPr>
          <w:rFonts w:ascii="Angsana New" w:hAnsi="Angsana New"/>
          <w:spacing w:val="4"/>
          <w:sz w:val="28"/>
          <w:szCs w:val="28"/>
        </w:rPr>
        <w:t>2520</w:t>
      </w:r>
      <w:r w:rsidRPr="00625007">
        <w:rPr>
          <w:rFonts w:ascii="Angsana New" w:hAnsi="Angsana New"/>
          <w:spacing w:val="4"/>
          <w:sz w:val="28"/>
          <w:szCs w:val="28"/>
        </w:rPr>
        <w:t xml:space="preserve"> </w:t>
      </w:r>
    </w:p>
    <w:p w14:paraId="0272699D" w14:textId="23048C10" w:rsidR="00832175" w:rsidRPr="005764E7" w:rsidRDefault="00071E32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656B26">
        <w:rPr>
          <w:rFonts w:ascii="Angsana New" w:hAnsi="Angsana New"/>
          <w:spacing w:val="4"/>
          <w:sz w:val="28"/>
          <w:szCs w:val="28"/>
          <w:cs/>
        </w:rPr>
        <w:t>บริษัทดำเนินธุรกิจหลักในการจำหน่ายผลิตภัณฑ์ถุงน่อง เครื่องสำอาง ชุดชั้นในสตรี และชุดกายบริหาร</w:t>
      </w:r>
      <w:r w:rsidR="007F796D" w:rsidRPr="00656B26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14:paraId="7A4A583E" w14:textId="70415265" w:rsidR="00832175" w:rsidRPr="00C43A16" w:rsidRDefault="0046354E" w:rsidP="00ED709E">
      <w:pPr>
        <w:pStyle w:val="Caption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40" w:lineRule="auto"/>
        <w:ind w:hanging="1495"/>
        <w:rPr>
          <w:rFonts w:ascii="Angsana New" w:hAnsi="Angsana New"/>
          <w:sz w:val="28"/>
          <w:szCs w:val="28"/>
          <w:lang w:val="en-GB"/>
        </w:rPr>
      </w:pPr>
      <w:r w:rsidRPr="00656B26">
        <w:rPr>
          <w:rFonts w:ascii="Angsana New" w:hAnsi="Angsana New"/>
          <w:sz w:val="28"/>
          <w:szCs w:val="28"/>
          <w:cs/>
        </w:rPr>
        <w:t>เกณฑ์ในการจัดทำ</w:t>
      </w:r>
      <w:r w:rsidR="00D54B61" w:rsidRPr="00656B26">
        <w:rPr>
          <w:rFonts w:ascii="Angsana New" w:hAnsi="Angsana New" w:hint="cs"/>
          <w:sz w:val="28"/>
          <w:szCs w:val="28"/>
          <w:cs/>
        </w:rPr>
        <w:t>งบการเงิน</w:t>
      </w:r>
      <w:r w:rsidR="00F56903">
        <w:rPr>
          <w:rFonts w:ascii="Angsana New" w:hAnsi="Angsana New" w:hint="cs"/>
          <w:sz w:val="28"/>
          <w:szCs w:val="28"/>
          <w:cs/>
        </w:rPr>
        <w:t>ระหว่างกาล</w:t>
      </w:r>
      <w:r w:rsidR="00907C82" w:rsidRPr="00656B26">
        <w:rPr>
          <w:rFonts w:ascii="Angsana New" w:hAnsi="Angsana New" w:hint="cs"/>
          <w:sz w:val="28"/>
          <w:szCs w:val="28"/>
          <w:cs/>
        </w:rPr>
        <w:t>และการนำเสนอ</w:t>
      </w:r>
      <w:r w:rsidR="003B09A9" w:rsidRPr="00656B26">
        <w:rPr>
          <w:rFonts w:ascii="Angsana New" w:hAnsi="Angsana New" w:hint="cs"/>
          <w:sz w:val="28"/>
          <w:szCs w:val="28"/>
          <w:cs/>
        </w:rPr>
        <w:t>งบการเงิน</w:t>
      </w:r>
      <w:r w:rsidR="00F56903">
        <w:rPr>
          <w:rFonts w:ascii="Angsana New" w:hAnsi="Angsana New" w:hint="cs"/>
          <w:sz w:val="28"/>
          <w:szCs w:val="28"/>
          <w:cs/>
          <w:lang w:val="en-GB"/>
        </w:rPr>
        <w:t>ระหว่างกาล</w:t>
      </w:r>
    </w:p>
    <w:p w14:paraId="60C473F5" w14:textId="6ED0298B" w:rsidR="00C9012A" w:rsidRPr="003167D4" w:rsidRDefault="00C9012A" w:rsidP="00C3428D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709" w:hanging="420"/>
        <w:contextualSpacing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167D4">
        <w:rPr>
          <w:rFonts w:asciiTheme="majorBidi" w:hAnsiTheme="majorBidi" w:cstheme="majorBidi"/>
          <w:b/>
          <w:bCs/>
          <w:sz w:val="28"/>
          <w:szCs w:val="28"/>
          <w:cs/>
        </w:rPr>
        <w:t>การแพร่ระบาดของโรคติดเชื้อ</w:t>
      </w:r>
      <w:proofErr w:type="spellStart"/>
      <w:r w:rsidRPr="003167D4">
        <w:rPr>
          <w:rFonts w:asciiTheme="majorBidi" w:hAnsiTheme="majorBidi" w:cstheme="majorBidi"/>
          <w:b/>
          <w:bCs/>
          <w:sz w:val="28"/>
          <w:szCs w:val="28"/>
          <w:cs/>
        </w:rPr>
        <w:t>ไวรัส</w:t>
      </w:r>
      <w:proofErr w:type="spellEnd"/>
      <w:r w:rsidRPr="003167D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โคโรนา </w:t>
      </w:r>
      <w:r w:rsidRPr="003167D4">
        <w:rPr>
          <w:rFonts w:asciiTheme="majorBidi" w:hAnsiTheme="majorBidi" w:cstheme="majorBidi"/>
          <w:b/>
          <w:bCs/>
          <w:sz w:val="28"/>
          <w:szCs w:val="28"/>
        </w:rPr>
        <w:t>2019</w:t>
      </w:r>
    </w:p>
    <w:p w14:paraId="1D35EA56" w14:textId="7F0ABC3B" w:rsidR="00C9012A" w:rsidRPr="00C9012A" w:rsidRDefault="00C9012A" w:rsidP="001778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distribute"/>
        <w:rPr>
          <w:rFonts w:ascii="Angsana New" w:hAnsi="Angsana New"/>
          <w:sz w:val="28"/>
          <w:szCs w:val="28"/>
          <w:lang w:val="en-GB"/>
        </w:rPr>
      </w:pPr>
      <w:r w:rsidRPr="00D33890">
        <w:rPr>
          <w:rFonts w:ascii="Angsana New" w:hAnsi="Angsana New"/>
          <w:sz w:val="28"/>
          <w:szCs w:val="28"/>
          <w:cs/>
          <w:lang w:val="en-GB"/>
        </w:rPr>
        <w:t>สถานการณ์การแพร่ระบาดของโรคติดเชื้อ</w:t>
      </w:r>
      <w:proofErr w:type="spellStart"/>
      <w:r w:rsidRPr="00D33890">
        <w:rPr>
          <w:rFonts w:ascii="Angsana New" w:hAnsi="Angsana New"/>
          <w:sz w:val="28"/>
          <w:szCs w:val="28"/>
          <w:cs/>
          <w:lang w:val="en-GB"/>
        </w:rPr>
        <w:t>ไวรัส</w:t>
      </w:r>
      <w:proofErr w:type="spellEnd"/>
      <w:r w:rsidRPr="00D33890">
        <w:rPr>
          <w:rFonts w:ascii="Angsana New" w:hAnsi="Angsana New"/>
          <w:sz w:val="28"/>
          <w:szCs w:val="28"/>
          <w:cs/>
          <w:lang w:val="en-GB"/>
        </w:rPr>
        <w:t xml:space="preserve">โคโรนา </w:t>
      </w:r>
      <w:r w:rsidRPr="00D33890">
        <w:rPr>
          <w:rFonts w:ascii="Angsana New" w:hAnsi="Angsana New"/>
          <w:sz w:val="28"/>
          <w:szCs w:val="28"/>
          <w:lang w:val="en-GB"/>
        </w:rPr>
        <w:t xml:space="preserve">2019 </w:t>
      </w:r>
      <w:r w:rsidRPr="00D33890">
        <w:rPr>
          <w:rFonts w:ascii="Angsana New" w:hAnsi="Angsana New"/>
          <w:sz w:val="28"/>
          <w:szCs w:val="28"/>
          <w:cs/>
          <w:lang w:val="en-GB"/>
        </w:rPr>
        <w:t>ที่ปัจจุบันได้ขยายวงกว้างขึ้นอย่างต่อเนื่อง ทำให้เกิดการชะลอตัวของเศรษฐกิจ และยังมีผลกระทบต่อธุรกิจและอุตสาหกรรมส่วนใหญ่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</w:t>
      </w:r>
      <w:r w:rsidRPr="00D33890">
        <w:rPr>
          <w:rFonts w:ascii="Angsana New" w:hAnsi="Angsana New" w:hint="cs"/>
          <w:sz w:val="28"/>
          <w:szCs w:val="28"/>
          <w:cs/>
          <w:lang w:val="en-GB"/>
        </w:rPr>
        <w:t>ง</w:t>
      </w:r>
      <w:r w:rsidRPr="00D33890">
        <w:rPr>
          <w:rFonts w:ascii="Angsana New" w:hAnsi="Angsana New"/>
          <w:sz w:val="28"/>
          <w:szCs w:val="28"/>
          <w:cs/>
          <w:lang w:val="en-GB"/>
        </w:rPr>
        <w:t>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ฝ่ายบริหารของบริษัทได้ใช้ประมาณการและดุลยพินิจในประเด็นต่าง ๆ เมื่อสถานการณ์มีการเปลี่ยนแปลง</w:t>
      </w:r>
    </w:p>
    <w:p w14:paraId="290AAE71" w14:textId="5B0646DD" w:rsidR="00905204" w:rsidRDefault="00BD3750" w:rsidP="00C3428D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240" w:line="240" w:lineRule="auto"/>
        <w:ind w:left="709" w:hanging="420"/>
        <w:contextualSpacing/>
        <w:jc w:val="thaiDistribute"/>
        <w:rPr>
          <w:b/>
          <w:bCs/>
          <w:sz w:val="28"/>
          <w:szCs w:val="28"/>
          <w:lang w:val="en-GB"/>
        </w:rPr>
      </w:pPr>
      <w:r w:rsidRPr="00656B26">
        <w:rPr>
          <w:rFonts w:hint="cs"/>
          <w:b/>
          <w:bCs/>
          <w:sz w:val="28"/>
          <w:szCs w:val="28"/>
          <w:cs/>
        </w:rPr>
        <w:t>เกณฑ์</w:t>
      </w:r>
      <w:r w:rsidR="001F5375" w:rsidRPr="00656B26">
        <w:rPr>
          <w:b/>
          <w:bCs/>
          <w:sz w:val="28"/>
          <w:szCs w:val="28"/>
          <w:cs/>
        </w:rPr>
        <w:t>ในการจัดทำ</w:t>
      </w:r>
      <w:r w:rsidR="00D54B61" w:rsidRPr="00656B26">
        <w:rPr>
          <w:rFonts w:hint="cs"/>
          <w:b/>
          <w:bCs/>
          <w:sz w:val="28"/>
          <w:szCs w:val="28"/>
          <w:cs/>
        </w:rPr>
        <w:t>งบการเงิน</w:t>
      </w:r>
      <w:r w:rsidR="00CE6E05">
        <w:rPr>
          <w:rFonts w:hint="cs"/>
          <w:b/>
          <w:bCs/>
          <w:sz w:val="28"/>
          <w:szCs w:val="28"/>
          <w:cs/>
          <w:lang w:val="en-GB"/>
        </w:rPr>
        <w:t>ระหว่างกาล</w:t>
      </w:r>
    </w:p>
    <w:p w14:paraId="409E72F6" w14:textId="77777777" w:rsidR="00905204" w:rsidRPr="00905204" w:rsidRDefault="00905204" w:rsidP="009052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60" w:lineRule="auto"/>
        <w:ind w:left="709"/>
        <w:contextualSpacing/>
        <w:jc w:val="thaiDistribute"/>
        <w:rPr>
          <w:b/>
          <w:bCs/>
          <w:sz w:val="6"/>
          <w:szCs w:val="6"/>
          <w:lang w:val="en-GB"/>
        </w:rPr>
      </w:pPr>
    </w:p>
    <w:p w14:paraId="334318EB" w14:textId="77777777" w:rsidR="00B327C8" w:rsidRPr="005764E7" w:rsidRDefault="00B327C8" w:rsidP="003167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Pr="00656B26">
        <w:rPr>
          <w:rFonts w:ascii="Angsana New" w:hAnsi="Angsana New"/>
          <w:sz w:val="28"/>
          <w:szCs w:val="28"/>
          <w:cs/>
        </w:rPr>
        <w:t xml:space="preserve">นี้จัดทำขึ้นตามมาตรฐานการบัญชีฉบับที่ </w:t>
      </w:r>
      <w:r w:rsidRPr="005764E7">
        <w:rPr>
          <w:rFonts w:ascii="Angsana New" w:hAnsi="Angsana New"/>
          <w:sz w:val="28"/>
          <w:szCs w:val="28"/>
        </w:rPr>
        <w:t>34</w:t>
      </w:r>
      <w:r w:rsidRPr="00656B26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โดยบริษัทเลือกเสนองบการเงินระหว่างกาลแบบย่อ อย่างไรก็ตามได้มีการขยายการแสดงรายการใน</w:t>
      </w:r>
      <w:r w:rsidRPr="00656B26">
        <w:rPr>
          <w:rFonts w:ascii="Angsana New" w:hAnsi="Angsana New" w:hint="cs"/>
          <w:sz w:val="28"/>
          <w:szCs w:val="28"/>
          <w:cs/>
        </w:rPr>
        <w:t>ข้อมูลทาง</w:t>
      </w:r>
      <w:r w:rsidRPr="00656B26">
        <w:rPr>
          <w:rFonts w:ascii="Angsana New" w:hAnsi="Angsana New"/>
          <w:sz w:val="28"/>
          <w:szCs w:val="28"/>
          <w:cs/>
        </w:rPr>
        <w:t xml:space="preserve">การเงินเพิ่มเติมเช่นเดียวกับงบการเงินประจำปี </w:t>
      </w:r>
    </w:p>
    <w:p w14:paraId="301FCDA2" w14:textId="2A631F3D" w:rsidR="00B327C8" w:rsidRPr="005764E7" w:rsidRDefault="00B327C8" w:rsidP="003167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Pr="00656B26">
        <w:rPr>
          <w:rFonts w:ascii="Angsana New" w:hAnsi="Angsana New"/>
          <w:sz w:val="28"/>
          <w:szCs w:val="28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Pr="00656B26">
        <w:rPr>
          <w:rFonts w:ascii="Angsana New" w:hAnsi="Angsana New"/>
          <w:sz w:val="28"/>
          <w:szCs w:val="28"/>
          <w:cs/>
        </w:rPr>
        <w:t xml:space="preserve">นี้ควบคู่ไปกับงบการเงินสำหรับปีสิ้นสุดวันที่ </w:t>
      </w:r>
      <w:r w:rsidRPr="005764E7">
        <w:rPr>
          <w:rFonts w:ascii="Angsana New" w:hAnsi="Angsana New"/>
          <w:sz w:val="28"/>
          <w:szCs w:val="28"/>
        </w:rPr>
        <w:t>31</w:t>
      </w:r>
      <w:r w:rsidRPr="00656B26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</w:t>
      </w:r>
      <w:r w:rsidR="00195200">
        <w:rPr>
          <w:rFonts w:ascii="Angsana New" w:hAnsi="Angsana New"/>
          <w:sz w:val="28"/>
          <w:szCs w:val="28"/>
        </w:rPr>
        <w:t>4</w:t>
      </w:r>
    </w:p>
    <w:p w14:paraId="4F209229" w14:textId="77777777" w:rsidR="00B327C8" w:rsidRPr="005764E7" w:rsidRDefault="00B327C8" w:rsidP="00C342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240" w:line="240" w:lineRule="auto"/>
        <w:ind w:left="709"/>
        <w:jc w:val="thaiDistribute"/>
        <w:rPr>
          <w:rFonts w:ascii="Angsana New" w:hAnsi="Angsana New"/>
          <w:spacing w:val="2"/>
          <w:sz w:val="28"/>
          <w:szCs w:val="28"/>
        </w:rPr>
      </w:pPr>
      <w:r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Pr="00656B26">
        <w:rPr>
          <w:rFonts w:ascii="Angsana New" w:hAnsi="Angsana New"/>
          <w:sz w:val="28"/>
          <w:szCs w:val="28"/>
          <w:cs/>
        </w:rPr>
        <w:t>ฉบับนี้จัดทำขึ้นเป็นภาษาไทย การแปล</w:t>
      </w:r>
      <w:r w:rsidRPr="00656B26">
        <w:rPr>
          <w:rFonts w:ascii="Angsana New" w:hAnsi="Angsana New" w:hint="cs"/>
          <w:sz w:val="28"/>
          <w:szCs w:val="28"/>
          <w:cs/>
        </w:rPr>
        <w:t>ข้อมูลทาง</w:t>
      </w:r>
      <w:r w:rsidRPr="00656B26">
        <w:rPr>
          <w:rFonts w:ascii="Angsana New" w:hAnsi="Angsana New"/>
          <w:sz w:val="28"/>
          <w:szCs w:val="28"/>
          <w:cs/>
        </w:rPr>
        <w:t>การเงินฉบับนี้เป็นภาษาอื่นต้องให้สอดคล้องกับ</w:t>
      </w:r>
      <w:r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Pr="00656B26">
        <w:rPr>
          <w:rFonts w:ascii="Angsana New" w:hAnsi="Angsana New"/>
          <w:sz w:val="28"/>
          <w:szCs w:val="28"/>
          <w:cs/>
        </w:rPr>
        <w:t>ฉบับภาษาไทย</w:t>
      </w:r>
    </w:p>
    <w:p w14:paraId="5DE83A1F" w14:textId="20923B30" w:rsidR="00B327C8" w:rsidRDefault="00B327C8" w:rsidP="00C3428D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after="240" w:line="240" w:lineRule="auto"/>
        <w:ind w:left="851" w:hanging="505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การประมาณการ</w:t>
      </w:r>
    </w:p>
    <w:p w14:paraId="77F63B73" w14:textId="77777777" w:rsidR="00B327C8" w:rsidRPr="00B327C8" w:rsidRDefault="00B327C8" w:rsidP="003167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B327C8">
        <w:rPr>
          <w:rFonts w:ascii="Angsana New" w:hAnsi="Angsana New"/>
          <w:sz w:val="28"/>
          <w:szCs w:val="28"/>
          <w:cs/>
        </w:rPr>
        <w:t>ในการจัดทำ</w:t>
      </w:r>
      <w:r w:rsidRPr="00B327C8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Pr="00B327C8">
        <w:rPr>
          <w:rFonts w:ascii="Angsana New" w:hAnsi="Angsana New"/>
          <w:sz w:val="28"/>
          <w:szCs w:val="28"/>
          <w:cs/>
        </w:rPr>
        <w:t xml:space="preserve"> ฝ่ายบริหารใช้ดุลยพินิจ การประมาณการ และข้อสมมติฐานเกี่ยวกับการรับรู้ และ</w:t>
      </w:r>
      <w:r w:rsidRPr="00B327C8">
        <w:rPr>
          <w:rFonts w:ascii="Angsana New" w:hAnsi="Angsana New"/>
          <w:spacing w:val="-6"/>
          <w:sz w:val="28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Pr="00B327C8">
        <w:rPr>
          <w:rFonts w:ascii="Angsana New" w:hAnsi="Angsana New"/>
          <w:sz w:val="28"/>
          <w:szCs w:val="28"/>
          <w:cs/>
        </w:rPr>
        <w:t xml:space="preserve"> และข้อสมมติฐานที่จัดทำโดยฝ่ายบริหาร </w:t>
      </w:r>
    </w:p>
    <w:p w14:paraId="3C5390D5" w14:textId="169A58A4" w:rsidR="00B327C8" w:rsidRDefault="00B327C8" w:rsidP="00B327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B327C8">
        <w:rPr>
          <w:rFonts w:ascii="Angsana New" w:hAnsi="Angsana New"/>
          <w:spacing w:val="-4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</w:t>
      </w:r>
      <w:r w:rsidRPr="00B327C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B327C8">
        <w:rPr>
          <w:rFonts w:ascii="Angsana New" w:hAnsi="Angsana New"/>
          <w:sz w:val="28"/>
          <w:szCs w:val="28"/>
          <w:cs/>
        </w:rPr>
        <w:t xml:space="preserve">เหมือนกับที่ใช้ในการจัดทำงบการเงินประจำปีสิ้นสุดวันที่ </w:t>
      </w:r>
      <w:r w:rsidRPr="00B327C8">
        <w:rPr>
          <w:rFonts w:ascii="Angsana New" w:hAnsi="Angsana New"/>
          <w:sz w:val="28"/>
          <w:szCs w:val="28"/>
        </w:rPr>
        <w:t xml:space="preserve">31 </w:t>
      </w:r>
      <w:r w:rsidRPr="00B327C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B327C8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</w:p>
    <w:p w14:paraId="68F4344B" w14:textId="12D403E3" w:rsidR="00B327C8" w:rsidRDefault="00B327C8" w:rsidP="00B327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</w:p>
    <w:p w14:paraId="24F55411" w14:textId="77777777" w:rsidR="00B327C8" w:rsidRPr="00C3428D" w:rsidRDefault="00B327C8" w:rsidP="00C3428D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E347B22" w14:textId="6E6EA895" w:rsidR="00BB31E9" w:rsidRPr="00B327C8" w:rsidRDefault="00BB31E9" w:rsidP="00B327C8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851" w:hanging="505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9318019"/>
      <w:r w:rsidRPr="00B327C8">
        <w:rPr>
          <w:rFonts w:ascii="Angsana New" w:hAnsi="Angsana New"/>
          <w:b/>
          <w:bCs/>
          <w:sz w:val="28"/>
          <w:szCs w:val="28"/>
          <w:cs/>
        </w:rPr>
        <w:lastRenderedPageBreak/>
        <w:t>สกุลเงินที่ใช้ในการดำเนินงานและนำเสนองบการเงิน</w:t>
      </w:r>
    </w:p>
    <w:p w14:paraId="703AA9B3" w14:textId="77777777" w:rsidR="00B327C8" w:rsidRPr="00B327C8" w:rsidRDefault="00B327C8" w:rsidP="00B327C8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bookmarkStart w:id="1" w:name="_Hlk39318080"/>
      <w:r w:rsidRPr="00B327C8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Pr="00B327C8">
        <w:rPr>
          <w:rFonts w:ascii="Angsana New" w:hAnsi="Angsana New"/>
          <w:sz w:val="28"/>
          <w:szCs w:val="28"/>
          <w:cs/>
        </w:rPr>
        <w:t>นี้จัดทำและแสดงหน่วยเงินตราเป็นบาท 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</w:t>
      </w:r>
      <w:r w:rsidRPr="00B327C8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Pr="00B327C8">
        <w:rPr>
          <w:rFonts w:ascii="Angsana New" w:hAnsi="Angsana New"/>
          <w:sz w:val="28"/>
          <w:szCs w:val="28"/>
          <w:cs/>
        </w:rPr>
        <w:t xml:space="preserve"> เพื่อให้แสดงเป็นหลักพันบาทและหลักล้านบาท ยกเว้นที่ระบุไว้เป็นอย่างอื่น</w:t>
      </w:r>
    </w:p>
    <w:bookmarkEnd w:id="0"/>
    <w:bookmarkEnd w:id="1"/>
    <w:p w14:paraId="4B69B957" w14:textId="10F1C281" w:rsidR="00975C6D" w:rsidRDefault="002069D0" w:rsidP="00975C6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3F1C261C" w14:textId="3B974801" w:rsidR="00FC5CE2" w:rsidRDefault="00FC5CE2" w:rsidP="00FC5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</w:rPr>
      </w:pPr>
      <w:r w:rsidRPr="00FC5CE2">
        <w:rPr>
          <w:rFonts w:asciiTheme="majorBidi" w:hAnsiTheme="majorBidi" w:cstheme="majorBidi" w:hint="cs"/>
          <w:sz w:val="28"/>
          <w:szCs w:val="28"/>
          <w:cs/>
        </w:rPr>
        <w:t>งบการเงินระหว่างกาล</w:t>
      </w:r>
      <w:r w:rsidRPr="00FC5CE2">
        <w:rPr>
          <w:rFonts w:asciiTheme="majorBidi" w:hAnsiTheme="majorBidi" w:cstheme="majorBidi"/>
          <w:sz w:val="28"/>
          <w:szCs w:val="28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C5CE2">
        <w:rPr>
          <w:rFonts w:asciiTheme="majorBidi" w:hAnsiTheme="majorBidi" w:cstheme="majorBidi"/>
          <w:sz w:val="28"/>
          <w:szCs w:val="28"/>
        </w:rPr>
        <w:t>31</w:t>
      </w:r>
      <w:r w:rsidRPr="00FC5CE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FC5CE2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4</w:t>
      </w:r>
    </w:p>
    <w:p w14:paraId="0F2A5FA7" w14:textId="77777777" w:rsidR="00FC5CE2" w:rsidRPr="0085624D" w:rsidRDefault="00FC5CE2" w:rsidP="00C342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r w:rsidRPr="0085624D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06BAC4E5" w14:textId="490EF0CC" w:rsidR="00B41424" w:rsidRPr="0085624D" w:rsidRDefault="00FC5CE2" w:rsidP="00C3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56903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</w:t>
      </w:r>
      <w:r w:rsidR="0085624D">
        <w:rPr>
          <w:rFonts w:asciiTheme="majorBidi" w:hAnsiTheme="majorBidi" w:cstheme="majorBidi" w:hint="cs"/>
          <w:sz w:val="28"/>
          <w:szCs w:val="28"/>
          <w:cs/>
        </w:rPr>
        <w:t>ที่มีการ</w:t>
      </w:r>
      <w:r w:rsidRPr="00F56903">
        <w:rPr>
          <w:rFonts w:asciiTheme="majorBidi" w:hAnsiTheme="majorBidi" w:cstheme="majorBidi"/>
          <w:sz w:val="28"/>
          <w:szCs w:val="28"/>
          <w:cs/>
        </w:rPr>
        <w:t xml:space="preserve">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56903">
        <w:rPr>
          <w:rFonts w:asciiTheme="majorBidi" w:hAnsiTheme="majorBidi" w:cstheme="majorBidi"/>
          <w:sz w:val="28"/>
          <w:szCs w:val="28"/>
        </w:rPr>
        <w:t>1</w:t>
      </w:r>
      <w:r w:rsidRPr="00F56903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F56903">
        <w:rPr>
          <w:rFonts w:asciiTheme="majorBidi" w:hAnsiTheme="majorBidi" w:cstheme="majorBidi"/>
          <w:sz w:val="28"/>
          <w:szCs w:val="28"/>
        </w:rPr>
        <w:t>256</w:t>
      </w:r>
      <w:r w:rsidR="00F56903" w:rsidRPr="00F56903">
        <w:rPr>
          <w:rFonts w:asciiTheme="majorBidi" w:hAnsiTheme="majorBidi" w:cstheme="majorBidi"/>
          <w:sz w:val="28"/>
          <w:szCs w:val="28"/>
        </w:rPr>
        <w:t>5</w:t>
      </w:r>
      <w:r w:rsidR="0085624D">
        <w:rPr>
          <w:rFonts w:asciiTheme="majorBidi" w:hAnsiTheme="majorBidi" w:cstheme="majorBidi"/>
          <w:sz w:val="28"/>
          <w:szCs w:val="28"/>
        </w:rPr>
        <w:t xml:space="preserve"> </w:t>
      </w:r>
      <w:r w:rsidR="0085624D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85624D">
        <w:rPr>
          <w:rFonts w:asciiTheme="majorBidi" w:hAnsiTheme="majorBidi" w:cstheme="majorBidi"/>
          <w:sz w:val="28"/>
          <w:szCs w:val="28"/>
        </w:rPr>
        <w:t xml:space="preserve">1 </w:t>
      </w:r>
      <w:r w:rsidR="0085624D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85624D">
        <w:rPr>
          <w:rFonts w:asciiTheme="majorBidi" w:hAnsiTheme="majorBidi" w:cstheme="majorBidi"/>
          <w:sz w:val="28"/>
          <w:szCs w:val="28"/>
        </w:rPr>
        <w:t xml:space="preserve">2566 </w:t>
      </w:r>
      <w:r w:rsidR="0085624D">
        <w:rPr>
          <w:rFonts w:asciiTheme="majorBidi" w:hAnsiTheme="majorBidi" w:cstheme="majorBidi" w:hint="cs"/>
          <w:sz w:val="28"/>
          <w:szCs w:val="28"/>
          <w:cs/>
        </w:rPr>
        <w:t>ไม่มีผลกระทบอย่างเป็นสาระสำคัญต่องบการเงินของบริษัท</w:t>
      </w:r>
      <w:r w:rsidRPr="00F5690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7ADA154" w14:textId="09637A4D" w:rsidR="00AF1930" w:rsidRPr="00617E0B" w:rsidRDefault="00F2053F" w:rsidP="00617E0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รายการบัญชีกับบุคคลหรือกิจการที่เกี่ยวข้องกัน</w:t>
      </w:r>
    </w:p>
    <w:p w14:paraId="69518E8F" w14:textId="2855143D" w:rsidR="00D125B8" w:rsidRPr="005E3E12" w:rsidRDefault="00AF1930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656B26">
        <w:rPr>
          <w:rFonts w:ascii="Angsana New" w:hAnsi="Angsana New"/>
          <w:sz w:val="28"/>
          <w:szCs w:val="28"/>
          <w:cs/>
        </w:rPr>
        <w:t>หมายถึง</w:t>
      </w:r>
      <w:r w:rsidR="00D12079">
        <w:rPr>
          <w:rFonts w:ascii="Angsana New" w:hAnsi="Angsana New" w:hint="cs"/>
          <w:color w:val="FFFFFF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656B26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656B26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  <w:r w:rsidR="00212620" w:rsidRPr="00656B26">
        <w:rPr>
          <w:rFonts w:ascii="Angsana New" w:hAnsi="Angsana New" w:hint="cs"/>
          <w:sz w:val="28"/>
          <w:szCs w:val="28"/>
          <w:cs/>
        </w:rPr>
        <w:t>หรือกิจการที่ถูกควบคุม</w:t>
      </w:r>
      <w:r w:rsidR="00632ACA" w:rsidRPr="00656B26">
        <w:rPr>
          <w:rFonts w:ascii="Angsana New" w:hAnsi="Angsana New" w:hint="cs"/>
          <w:sz w:val="28"/>
          <w:szCs w:val="28"/>
          <w:cs/>
        </w:rPr>
        <w:t>หรือ</w:t>
      </w:r>
      <w:r w:rsidR="0049303E" w:rsidRPr="00656B26">
        <w:rPr>
          <w:rFonts w:ascii="Angsana New" w:hAnsi="Angsana New" w:hint="cs"/>
          <w:sz w:val="28"/>
          <w:szCs w:val="28"/>
          <w:cs/>
        </w:rPr>
        <w:t>ถูกควบคุมร่วมโดยบุคคลที่เกี่ยวข้องกัน</w:t>
      </w:r>
    </w:p>
    <w:tbl>
      <w:tblPr>
        <w:tblW w:w="949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245"/>
        <w:gridCol w:w="283"/>
        <w:gridCol w:w="3969"/>
      </w:tblGrid>
      <w:tr w:rsidR="00AB6CAA" w:rsidRPr="005764E7" w14:paraId="49B3ECBE" w14:textId="77777777" w:rsidTr="00ED709E">
        <w:trPr>
          <w:trHeight w:hRule="exact" w:val="432"/>
        </w:trPr>
        <w:tc>
          <w:tcPr>
            <w:tcW w:w="5245" w:type="dxa"/>
            <w:tcBorders>
              <w:bottom w:val="single" w:sz="4" w:space="0" w:color="auto"/>
            </w:tcBorders>
            <w:vAlign w:val="bottom"/>
          </w:tcPr>
          <w:p w14:paraId="7744A055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75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</w:t>
            </w:r>
          </w:p>
        </w:tc>
        <w:tc>
          <w:tcPr>
            <w:tcW w:w="283" w:type="dxa"/>
            <w:vAlign w:val="bottom"/>
          </w:tcPr>
          <w:p w14:paraId="1EC7C794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14:paraId="7140456A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B6CAA" w:rsidRPr="005764E7" w14:paraId="3336E360" w14:textId="77777777" w:rsidTr="00ED709E">
        <w:trPr>
          <w:trHeight w:hRule="exact" w:val="432"/>
        </w:trPr>
        <w:tc>
          <w:tcPr>
            <w:tcW w:w="5245" w:type="dxa"/>
            <w:tcBorders>
              <w:top w:val="single" w:sz="4" w:space="0" w:color="auto"/>
            </w:tcBorders>
            <w:vAlign w:val="bottom"/>
          </w:tcPr>
          <w:p w14:paraId="168E0AF8" w14:textId="77777777" w:rsidR="00AB6CAA" w:rsidRPr="00656B26" w:rsidRDefault="00AB6CAA" w:rsidP="00AB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14" w:hanging="42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  <w:vAlign w:val="bottom"/>
          </w:tcPr>
          <w:p w14:paraId="62478CAE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6DECDF14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6CAA" w:rsidRPr="005764E7" w14:paraId="1E7E7889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5BBD9CEF" w14:textId="63D9300D" w:rsidR="00AB6CAA" w:rsidRPr="00656B26" w:rsidRDefault="00AB6CAA" w:rsidP="0083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56B26">
              <w:rPr>
                <w:rFonts w:ascii="Angsana New" w:hAnsi="Angsana New"/>
                <w:sz w:val="28"/>
                <w:szCs w:val="28"/>
                <w:cs/>
              </w:rPr>
              <w:t>นิวพลัส</w:t>
            </w:r>
            <w:proofErr w:type="spellEnd"/>
            <w:r w:rsidRPr="00656B26">
              <w:rPr>
                <w:rFonts w:ascii="Angsana New" w:hAnsi="Angsana New"/>
                <w:sz w:val="28"/>
                <w:szCs w:val="28"/>
                <w:cs/>
              </w:rPr>
              <w:t>นิ</w:t>
            </w:r>
            <w:proofErr w:type="spellStart"/>
            <w:r w:rsidRPr="00656B26">
              <w:rPr>
                <w:rFonts w:ascii="Angsana New" w:hAnsi="Angsana New"/>
                <w:sz w:val="28"/>
                <w:szCs w:val="28"/>
                <w:cs/>
              </w:rPr>
              <w:t>ตติ้ง</w:t>
            </w:r>
            <w:proofErr w:type="spellEnd"/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3" w:type="dxa"/>
            <w:vAlign w:val="bottom"/>
          </w:tcPr>
          <w:p w14:paraId="143A6C78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206003CC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AB6CAA" w:rsidRPr="005764E7" w14:paraId="72DDCB88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74E2E7EC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3" w:type="dxa"/>
            <w:vAlign w:val="bottom"/>
          </w:tcPr>
          <w:p w14:paraId="3FE845DD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4CCD1650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6CAA" w:rsidRPr="005764E7" w14:paraId="1235510F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41D623C1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</w:t>
            </w:r>
            <w:proofErr w:type="spellStart"/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แวนซ์อโกรเทค</w:t>
            </w:r>
            <w:proofErr w:type="spellEnd"/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vAlign w:val="bottom"/>
          </w:tcPr>
          <w:p w14:paraId="4F268CFD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14FB92A4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6A381D20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227357C3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283" w:type="dxa"/>
            <w:vAlign w:val="bottom"/>
          </w:tcPr>
          <w:p w14:paraId="3DFA86DE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4F14C0DF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3DD48E3B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05C246F8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283" w:type="dxa"/>
            <w:vAlign w:val="bottom"/>
          </w:tcPr>
          <w:p w14:paraId="0929529E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1153258F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6ABA9805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1E613884" w14:textId="0F1B367B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</w:t>
            </w:r>
            <w:proofErr w:type="spellStart"/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ลดิ้ง</w:t>
            </w:r>
            <w:proofErr w:type="spellEnd"/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(มหาชน)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*</w:t>
            </w:r>
          </w:p>
        </w:tc>
        <w:tc>
          <w:tcPr>
            <w:tcW w:w="283" w:type="dxa"/>
            <w:vAlign w:val="bottom"/>
          </w:tcPr>
          <w:p w14:paraId="12C1D395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30DEB460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72D98E4B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1366ED28" w14:textId="2205D225" w:rsidR="00AB6CAA" w:rsidRPr="00656B26" w:rsidRDefault="00832E45" w:rsidP="00797FA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9" w:right="14" w:hanging="142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25007">
              <w:rPr>
                <w:rFonts w:ascii="Angsana New" w:hAnsi="Angsana New"/>
                <w:b/>
                <w:sz w:val="28"/>
                <w:szCs w:val="28"/>
              </w:rPr>
              <w:t xml:space="preserve">-  </w:t>
            </w:r>
            <w:r w:rsidR="00AB6CAA"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r w:rsidR="00AB6CAA"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อเมริกัน </w:t>
            </w:r>
            <w:proofErr w:type="spellStart"/>
            <w:r w:rsidR="00AB6CAA"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ฟู้ด</w:t>
            </w:r>
            <w:proofErr w:type="spellEnd"/>
            <w:r w:rsidR="00AB6CAA"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(บริษัทย่อย</w:t>
            </w:r>
            <w:r w:rsidR="00AB6CAA" w:rsidRPr="005764E7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AB6CAA"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ของ</w:t>
            </w:r>
            <w:r w:rsidR="00AB6CAA" w:rsidRPr="005764E7">
              <w:rPr>
                <w:rFonts w:ascii="Angsana New" w:hAnsi="Angsana New"/>
                <w:b/>
                <w:sz w:val="28"/>
                <w:szCs w:val="28"/>
              </w:rPr>
              <w:t>*</w:t>
            </w:r>
            <w:r w:rsidR="00AB6CAA" w:rsidRPr="005764E7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6EA4DC3D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45A1FFA7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6CAA" w:rsidRPr="005764E7" w14:paraId="5068EC61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11C86F4B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3" w:type="dxa"/>
            <w:vAlign w:val="bottom"/>
          </w:tcPr>
          <w:p w14:paraId="516244EC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41FADFCF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41DAF7C9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64411975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</w:t>
            </w:r>
            <w:proofErr w:type="spellStart"/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อินดัสท</w:t>
            </w:r>
            <w:proofErr w:type="spellEnd"/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รี่ จำกัด</w:t>
            </w:r>
          </w:p>
        </w:tc>
        <w:tc>
          <w:tcPr>
            <w:tcW w:w="283" w:type="dxa"/>
            <w:vAlign w:val="bottom"/>
          </w:tcPr>
          <w:p w14:paraId="307A7DA3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6632B1C6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6C473CF6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0860A15B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ไท</w:t>
            </w:r>
            <w:proofErr w:type="spellStart"/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เกอร์</w:t>
            </w:r>
            <w:proofErr w:type="spellEnd"/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proofErr w:type="spellStart"/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ดิสทริบิวชั่น</w:t>
            </w:r>
            <w:proofErr w:type="spellEnd"/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proofErr w:type="spellStart"/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แอนด์</w:t>
            </w:r>
            <w:proofErr w:type="spellEnd"/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proofErr w:type="spellStart"/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โล</w:t>
            </w:r>
            <w:proofErr w:type="spellEnd"/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จิ</w:t>
            </w:r>
            <w:proofErr w:type="spellStart"/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สติ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ค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ส์</w:t>
            </w:r>
            <w:proofErr w:type="spellEnd"/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vAlign w:val="bottom"/>
          </w:tcPr>
          <w:p w14:paraId="7E1AD089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65BF059D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มีผู้ถือหุ้น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รายใหญ่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ร่วมกัน</w:t>
            </w:r>
          </w:p>
        </w:tc>
      </w:tr>
      <w:tr w:rsidR="00AB6CAA" w:rsidRPr="005764E7" w14:paraId="090E7CF8" w14:textId="77777777" w:rsidTr="00ED709E">
        <w:tc>
          <w:tcPr>
            <w:tcW w:w="5245" w:type="dxa"/>
          </w:tcPr>
          <w:p w14:paraId="03FA9CE9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83" w:type="dxa"/>
            <w:vAlign w:val="bottom"/>
          </w:tcPr>
          <w:p w14:paraId="40624DB8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164C52BB" w14:textId="0C11D87E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</w:p>
        </w:tc>
      </w:tr>
      <w:tr w:rsidR="00B41424" w:rsidRPr="005764E7" w14:paraId="2A554F35" w14:textId="77777777" w:rsidTr="00ED709E">
        <w:tc>
          <w:tcPr>
            <w:tcW w:w="5245" w:type="dxa"/>
          </w:tcPr>
          <w:p w14:paraId="5D78ADE3" w14:textId="77777777" w:rsidR="00B41424" w:rsidRPr="00656B26" w:rsidRDefault="00B41424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79B3B32E" w14:textId="77777777" w:rsidR="00B41424" w:rsidRPr="005764E7" w:rsidRDefault="00B41424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7DEDE41E" w14:textId="2D485BD8" w:rsidR="00B41424" w:rsidRPr="00656B26" w:rsidRDefault="00B41424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สั่งการและควบคุมกิจกรรมต่าง ๆ ของกิจการไม่ว่า</w:t>
            </w:r>
          </w:p>
        </w:tc>
      </w:tr>
      <w:tr w:rsidR="00B41424" w:rsidRPr="005764E7" w14:paraId="79BC4EDD" w14:textId="77777777" w:rsidTr="00ED709E">
        <w:tc>
          <w:tcPr>
            <w:tcW w:w="5245" w:type="dxa"/>
          </w:tcPr>
          <w:p w14:paraId="7C113564" w14:textId="77777777" w:rsidR="00B41424" w:rsidRPr="00656B26" w:rsidRDefault="00B41424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3B3A3AC3" w14:textId="77777777" w:rsidR="00B41424" w:rsidRPr="005764E7" w:rsidRDefault="00B41424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43ED17F1" w14:textId="1EE83C50" w:rsidR="00B41424" w:rsidRPr="00656B26" w:rsidRDefault="00B41424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ทางตรงหรือทางอ้อม ทั้งนี้รวมถึงกรรมการของ</w:t>
            </w:r>
          </w:p>
        </w:tc>
      </w:tr>
      <w:tr w:rsidR="00B41424" w:rsidRPr="005764E7" w14:paraId="78AB2DC4" w14:textId="77777777" w:rsidTr="00ED709E">
        <w:tc>
          <w:tcPr>
            <w:tcW w:w="5245" w:type="dxa"/>
          </w:tcPr>
          <w:p w14:paraId="58AEE2CB" w14:textId="77777777" w:rsidR="00B41424" w:rsidRPr="00656B26" w:rsidRDefault="00B41424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483F5B64" w14:textId="77777777" w:rsidR="00B41424" w:rsidRPr="005764E7" w:rsidRDefault="00B41424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41A1D668" w14:textId="6E0CF736" w:rsidR="00B41424" w:rsidRPr="00656B26" w:rsidRDefault="00B41424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14:paraId="4C671BFC" w14:textId="672409AF" w:rsidR="006E1D17" w:rsidRPr="00656B26" w:rsidRDefault="00EA4DE6" w:rsidP="00C66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656B26">
        <w:rPr>
          <w:rFonts w:ascii="Angsana New" w:hAnsi="Angsana New"/>
          <w:sz w:val="28"/>
          <w:szCs w:val="28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245"/>
        <w:gridCol w:w="283"/>
        <w:gridCol w:w="3969"/>
      </w:tblGrid>
      <w:tr w:rsidR="00EA4DE6" w:rsidRPr="005764E7" w14:paraId="53964EB2" w14:textId="77777777" w:rsidTr="00D125B8">
        <w:trPr>
          <w:trHeight w:hRule="exact" w:val="432"/>
        </w:trPr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A96B57" w14:textId="77777777" w:rsidR="00EA4DE6" w:rsidRPr="005764E7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3" w:right="-2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7A573" w14:textId="77777777" w:rsidR="00EA4DE6" w:rsidRPr="005764E7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E2F323" w14:textId="77777777" w:rsidR="00EA4DE6" w:rsidRPr="00656B26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A4DE6" w:rsidRPr="005764E7" w14:paraId="13ED299B" w14:textId="77777777" w:rsidTr="00D125B8">
        <w:trPr>
          <w:trHeight w:hRule="exact" w:val="432"/>
        </w:trPr>
        <w:tc>
          <w:tcPr>
            <w:tcW w:w="5245" w:type="dxa"/>
            <w:tcBorders>
              <w:left w:val="nil"/>
              <w:bottom w:val="nil"/>
              <w:right w:val="nil"/>
            </w:tcBorders>
            <w:vAlign w:val="bottom"/>
          </w:tcPr>
          <w:p w14:paraId="4855D95B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208057F8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  <w:vAlign w:val="bottom"/>
          </w:tcPr>
          <w:p w14:paraId="76BB8BC0" w14:textId="77777777" w:rsidR="00EA4DE6" w:rsidRPr="00656B26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678D549F" w14:textId="77777777" w:rsidTr="00D125B8">
        <w:trPr>
          <w:trHeight w:hRule="exact" w:val="432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1E5AB" w14:textId="77777777" w:rsidR="00EA4DE6" w:rsidRPr="00656B26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ซื</w:t>
            </w:r>
            <w:r w:rsidR="008F54C8" w:rsidRPr="00656B26">
              <w:rPr>
                <w:rFonts w:ascii="Angsana New" w:hAnsi="Angsana New"/>
                <w:sz w:val="28"/>
                <w:szCs w:val="28"/>
                <w:cs/>
              </w:rPr>
              <w:t>้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อสินค้า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9A1A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8AE24" w14:textId="76553FB5" w:rsidR="00EA4DE6" w:rsidRPr="005764E7" w:rsidRDefault="00EA4DE6" w:rsidP="0024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 w:rsidR="007E0F91" w:rsidRPr="00656B26">
              <w:rPr>
                <w:rFonts w:ascii="Angsana New" w:hAnsi="Angsana New" w:hint="cs"/>
                <w:sz w:val="28"/>
                <w:szCs w:val="28"/>
                <w:cs/>
              </w:rPr>
              <w:t>าที่ตกลงร่วมกั</w:t>
            </w:r>
            <w:r w:rsidR="00243842" w:rsidRPr="00656B26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</w:tr>
      <w:tr w:rsidR="00EA4DE6" w:rsidRPr="005764E7" w14:paraId="06F0B785" w14:textId="77777777" w:rsidTr="00D125B8">
        <w:trPr>
          <w:trHeight w:hRule="exact" w:val="432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444C9" w14:textId="77777777" w:rsidR="00EA4DE6" w:rsidRPr="00656B26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F9183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E14CC" w14:textId="77777777" w:rsidR="00EA4DE6" w:rsidRPr="00656B26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7EF3B15A" w14:textId="77777777" w:rsidTr="00D125B8">
        <w:trPr>
          <w:trHeight w:hRule="exact" w:val="432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D21E3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9E0A1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B27D4" w14:textId="77777777" w:rsidR="00EA4DE6" w:rsidRPr="00656B26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66111FDC" w14:textId="77777777" w:rsidTr="00D125B8">
        <w:trPr>
          <w:trHeight w:hRule="exact" w:val="432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C985" w14:textId="77777777" w:rsidR="00EA4DE6" w:rsidRPr="00656B26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AEF07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08EBF" w14:textId="6B4E19FF" w:rsidR="00EA4DE6" w:rsidRPr="00656B26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ราคาที่ตกลง</w:t>
            </w:r>
            <w:r w:rsidR="003906E0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กัน</w:t>
            </w:r>
          </w:p>
        </w:tc>
      </w:tr>
      <w:tr w:rsidR="009A6D19" w:rsidRPr="005764E7" w14:paraId="0869272C" w14:textId="77777777" w:rsidTr="00D125B8">
        <w:trPr>
          <w:trHeight w:hRule="exact" w:val="432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0191C" w14:textId="77777777" w:rsidR="009A6D19" w:rsidRPr="00656B26" w:rsidRDefault="009A6D19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00703" w14:textId="77777777" w:rsidR="009A6D19" w:rsidRPr="005764E7" w:rsidRDefault="009A6D1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9CEA3" w14:textId="77777777" w:rsidR="009A6D19" w:rsidRPr="00656B26" w:rsidRDefault="009A6D19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40673BF1" w14:textId="77777777" w:rsidTr="00D125B8">
        <w:trPr>
          <w:trHeight w:hRule="exact" w:val="432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824C" w14:textId="77777777" w:rsidR="00EA4DE6" w:rsidRPr="00656B26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ค่าบริการคลังสินค้า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38A1C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6083E" w14:textId="77777777" w:rsidR="00EA4DE6" w:rsidRPr="00656B26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141DA958" w14:textId="77777777" w:rsidTr="00D125B8">
        <w:trPr>
          <w:trHeight w:hRule="exact" w:val="432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36B7C" w14:textId="77777777" w:rsidR="00EA4DE6" w:rsidRPr="00656B26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F5336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7E5F5" w14:textId="667CBC43" w:rsidR="00EA4DE6" w:rsidRPr="00656B26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ราคาที่ตกลง</w:t>
            </w:r>
            <w:r w:rsidR="003906E0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กัน</w:t>
            </w:r>
          </w:p>
        </w:tc>
      </w:tr>
    </w:tbl>
    <w:p w14:paraId="50F6576E" w14:textId="3163D904" w:rsidR="00694EC9" w:rsidRPr="00DC0A25" w:rsidRDefault="004302A6" w:rsidP="00C66CEA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-163"/>
        <w:jc w:val="thaiDistribute"/>
        <w:rPr>
          <w:rFonts w:ascii="Angsana New" w:hAnsi="Angsana New"/>
          <w:spacing w:val="-4"/>
          <w:sz w:val="28"/>
          <w:szCs w:val="28"/>
        </w:rPr>
      </w:pPr>
      <w:r w:rsidRPr="00DC0A25">
        <w:rPr>
          <w:rFonts w:ascii="Angsana New" w:hAnsi="Angsana New"/>
          <w:spacing w:val="-4"/>
          <w:sz w:val="28"/>
          <w:szCs w:val="28"/>
          <w:cs/>
        </w:rPr>
        <w:t>ยอดคงเหลือที่ม</w:t>
      </w:r>
      <w:r w:rsidR="000A5491" w:rsidRPr="00DC0A25">
        <w:rPr>
          <w:rFonts w:ascii="Angsana New" w:hAnsi="Angsana New"/>
          <w:spacing w:val="-4"/>
          <w:sz w:val="28"/>
          <w:szCs w:val="28"/>
          <w:cs/>
        </w:rPr>
        <w:t>ีสาระสำคัญ</w:t>
      </w:r>
      <w:r w:rsidR="00EA4DE6" w:rsidRPr="00DC0A25">
        <w:rPr>
          <w:rFonts w:ascii="Angsana New" w:hAnsi="Angsana New"/>
          <w:spacing w:val="-4"/>
          <w:sz w:val="28"/>
          <w:szCs w:val="28"/>
          <w:cs/>
        </w:rPr>
        <w:t>ของสินทรัพย์และหนี้สิน</w:t>
      </w:r>
      <w:r w:rsidR="00F11969" w:rsidRPr="00DC0A25">
        <w:rPr>
          <w:rFonts w:ascii="Angsana New" w:hAnsi="Angsana New"/>
          <w:spacing w:val="-4"/>
          <w:sz w:val="28"/>
          <w:szCs w:val="28"/>
          <w:cs/>
        </w:rPr>
        <w:t>กับบุคคลหรือกิจการ</w:t>
      </w:r>
      <w:r w:rsidRPr="00DC0A25">
        <w:rPr>
          <w:rFonts w:ascii="Angsana New" w:hAnsi="Angsana New"/>
          <w:spacing w:val="-4"/>
          <w:sz w:val="28"/>
          <w:szCs w:val="28"/>
          <w:cs/>
        </w:rPr>
        <w:t>ที่เกี่ยวข้องกัน ณ วันที่</w:t>
      </w:r>
      <w:r w:rsidRPr="00DC0A25">
        <w:rPr>
          <w:rFonts w:ascii="Angsana New" w:hAnsi="Angsana New"/>
          <w:spacing w:val="-4"/>
          <w:sz w:val="28"/>
          <w:szCs w:val="28"/>
        </w:rPr>
        <w:t xml:space="preserve"> </w:t>
      </w:r>
      <w:r w:rsidR="00A7624E" w:rsidRPr="00DC0A25">
        <w:rPr>
          <w:rFonts w:ascii="Angsana New" w:hAnsi="Angsana New"/>
          <w:spacing w:val="-4"/>
          <w:sz w:val="28"/>
          <w:szCs w:val="28"/>
        </w:rPr>
        <w:t>3</w:t>
      </w:r>
      <w:r w:rsidR="00D12079" w:rsidRPr="00DC0A25">
        <w:rPr>
          <w:rFonts w:ascii="Angsana New" w:hAnsi="Angsana New"/>
          <w:spacing w:val="-4"/>
          <w:sz w:val="28"/>
          <w:szCs w:val="28"/>
        </w:rPr>
        <w:t>1</w:t>
      </w:r>
      <w:r w:rsidR="00A7624E" w:rsidRPr="00DC0A25">
        <w:rPr>
          <w:rFonts w:ascii="Angsana New" w:hAnsi="Angsana New"/>
          <w:spacing w:val="-4"/>
          <w:sz w:val="28"/>
          <w:szCs w:val="28"/>
        </w:rPr>
        <w:t xml:space="preserve"> </w:t>
      </w:r>
      <w:r w:rsidR="007D7C03" w:rsidRPr="00DC0A25">
        <w:rPr>
          <w:rFonts w:ascii="Angsana New" w:hAnsi="Angsana New" w:hint="cs"/>
          <w:spacing w:val="-4"/>
          <w:sz w:val="28"/>
          <w:szCs w:val="28"/>
          <w:cs/>
        </w:rPr>
        <w:t>มีนาคม</w:t>
      </w:r>
      <w:r w:rsidR="00D174F3" w:rsidRPr="00DC0A25">
        <w:rPr>
          <w:rFonts w:ascii="Angsana New" w:hAnsi="Angsana New"/>
          <w:spacing w:val="-4"/>
          <w:sz w:val="28"/>
          <w:szCs w:val="28"/>
        </w:rPr>
        <w:t xml:space="preserve"> </w:t>
      </w:r>
      <w:r w:rsidR="00D264A9" w:rsidRPr="00DC0A25">
        <w:rPr>
          <w:rFonts w:ascii="Angsana New" w:hAnsi="Angsana New"/>
          <w:spacing w:val="-4"/>
          <w:sz w:val="28"/>
          <w:szCs w:val="28"/>
        </w:rPr>
        <w:t>256</w:t>
      </w:r>
      <w:r w:rsidR="007D7C03" w:rsidRPr="00DC0A25">
        <w:rPr>
          <w:rFonts w:ascii="Angsana New" w:hAnsi="Angsana New"/>
          <w:spacing w:val="-4"/>
          <w:sz w:val="28"/>
          <w:szCs w:val="28"/>
        </w:rPr>
        <w:t>5</w:t>
      </w:r>
      <w:r w:rsidR="00DD7817" w:rsidRPr="00DC0A25">
        <w:rPr>
          <w:rFonts w:ascii="Angsana New" w:hAnsi="Angsana New"/>
          <w:spacing w:val="-4"/>
          <w:sz w:val="28"/>
          <w:szCs w:val="28"/>
        </w:rPr>
        <w:t xml:space="preserve"> </w:t>
      </w:r>
      <w:r w:rsidR="00B5724F" w:rsidRPr="00DC0A25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045A69" w:rsidRPr="00DC0A2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A301C">
        <w:rPr>
          <w:rFonts w:ascii="Angsana New" w:hAnsi="Angsana New"/>
          <w:spacing w:val="-4"/>
          <w:sz w:val="28"/>
          <w:szCs w:val="28"/>
          <w:lang w:val="en-ZW"/>
        </w:rPr>
        <w:t xml:space="preserve">31 </w:t>
      </w:r>
      <w:r w:rsidR="00DA301C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DD7817" w:rsidRPr="00DC0A25">
        <w:rPr>
          <w:rFonts w:ascii="Angsana New" w:hAnsi="Angsana New"/>
          <w:spacing w:val="-4"/>
          <w:sz w:val="28"/>
          <w:szCs w:val="28"/>
        </w:rPr>
        <w:t>256</w:t>
      </w:r>
      <w:r w:rsidR="007D7C03" w:rsidRPr="00DC0A25">
        <w:rPr>
          <w:rFonts w:ascii="Angsana New" w:hAnsi="Angsana New"/>
          <w:spacing w:val="-4"/>
          <w:sz w:val="28"/>
          <w:szCs w:val="28"/>
        </w:rPr>
        <w:t>4</w:t>
      </w:r>
      <w:r w:rsidR="009D0E80" w:rsidRPr="00DC0A2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DC0A25">
        <w:rPr>
          <w:rFonts w:ascii="Angsana New" w:hAnsi="Angsana New"/>
          <w:spacing w:val="-4"/>
          <w:sz w:val="28"/>
          <w:szCs w:val="28"/>
          <w:cs/>
        </w:rPr>
        <w:t>มีดังนี้</w:t>
      </w:r>
    </w:p>
    <w:tbl>
      <w:tblPr>
        <w:tblW w:w="10065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3"/>
        <w:gridCol w:w="283"/>
        <w:gridCol w:w="1843"/>
        <w:gridCol w:w="283"/>
        <w:gridCol w:w="1843"/>
      </w:tblGrid>
      <w:tr w:rsidR="005C39A8" w:rsidRPr="005764E7" w14:paraId="75739390" w14:textId="77777777" w:rsidTr="00B41424">
        <w:trPr>
          <w:trHeight w:hRule="exact" w:val="432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14:paraId="1584F539" w14:textId="77777777"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C05284" w14:textId="77777777"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5E61" w14:textId="77777777" w:rsidR="005C39A8" w:rsidRPr="00656B26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97FA6" w:rsidRPr="005764E7" w14:paraId="3DE56DD8" w14:textId="77777777" w:rsidTr="00B41424">
        <w:trPr>
          <w:trHeight w:hRule="exact" w:val="432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14:paraId="1899BE6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2A63B6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02558" w14:textId="2A9DB3B9" w:rsidR="00797FA6" w:rsidRPr="00656B26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="00797FA6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797FA6" w:rsidRPr="00656B26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="00797FA6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797FA6" w:rsidRPr="005764E7" w14:paraId="2BE4D347" w14:textId="77777777" w:rsidTr="00B41424">
        <w:trPr>
          <w:trHeight w:hRule="exact" w:val="432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14:paraId="2BC54FDC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957F53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269E2" w14:textId="743E3614" w:rsidR="00797FA6" w:rsidRPr="00656B26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797FA6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97FA6" w:rsidRPr="005764E7" w14:paraId="4C8C2B4D" w14:textId="77777777" w:rsidTr="00B41424">
        <w:trPr>
          <w:trHeight w:hRule="exact" w:val="432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14:paraId="6DF103E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2FBA37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7AF38" w14:textId="77777777" w:rsidR="00797FA6" w:rsidRPr="00656B26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9A5A7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4B4E2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5764E7" w14:paraId="1C087272" w14:textId="77777777" w:rsidTr="00B41424">
        <w:trPr>
          <w:trHeight w:hRule="exact" w:val="432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14:paraId="386603B6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CA935AF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D48E0" w14:textId="43978535" w:rsidR="00797FA6" w:rsidRPr="00656B26" w:rsidRDefault="00A7624E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 w:rsidR="00D12079"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416E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7C0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797FA6"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D7C0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8C1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862F0" w14:textId="682EDE28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D7C0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97FA6" w:rsidRPr="005764E7" w14:paraId="48393147" w14:textId="77777777" w:rsidTr="00B414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34C8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68C44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E003" w14:textId="77777777" w:rsidR="00797FA6" w:rsidRPr="00E52DC1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B57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A964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3A3A" w:rsidRPr="005764E7" w14:paraId="0846B6C4" w14:textId="77777777" w:rsidTr="00E500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8599" w14:textId="55CBA922" w:rsidR="007C3A3A" w:rsidRPr="00656B26" w:rsidRDefault="007C3A3A" w:rsidP="007C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101248" w14:textId="77777777" w:rsidR="007C3A3A" w:rsidRPr="005764E7" w:rsidRDefault="007C3A3A" w:rsidP="007C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A0383" w14:textId="03ABA168" w:rsidR="007C3A3A" w:rsidRPr="00F87B02" w:rsidRDefault="007C3A3A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B858AA2" w14:textId="77777777" w:rsidR="007C3A3A" w:rsidRPr="005764E7" w:rsidRDefault="007C3A3A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46515" w14:textId="23300139" w:rsidR="007C3A3A" w:rsidRPr="005764E7" w:rsidRDefault="007C3A3A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C3A3A" w:rsidRPr="005764E7" w14:paraId="1B42D0F1" w14:textId="77777777" w:rsidTr="00E500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3268" w14:textId="77777777" w:rsidR="007C3A3A" w:rsidRPr="00656B26" w:rsidRDefault="007C3A3A" w:rsidP="007C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4071E9" w14:textId="77777777" w:rsidR="007C3A3A" w:rsidRPr="005764E7" w:rsidRDefault="007C3A3A" w:rsidP="007C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EBEF9" w14:textId="2804A11B" w:rsidR="007C3A3A" w:rsidRPr="00F87B02" w:rsidRDefault="007C2A65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0AD153AA" w14:textId="77777777" w:rsidR="007C3A3A" w:rsidRPr="005764E7" w:rsidRDefault="007C3A3A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3683E" w14:textId="6168B923" w:rsidR="007C3A3A" w:rsidRPr="005764E7" w:rsidRDefault="007C3A3A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87B0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</w:tr>
      <w:tr w:rsidR="007C3A3A" w:rsidRPr="005764E7" w14:paraId="295A4500" w14:textId="77777777" w:rsidTr="00E500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50B72" w14:textId="77777777" w:rsidR="007C3A3A" w:rsidRDefault="007C3A3A" w:rsidP="007C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EBCE834" w14:textId="77777777" w:rsidR="007C3A3A" w:rsidRDefault="007C3A3A" w:rsidP="007C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38F141F" w14:textId="77777777" w:rsidR="007C3A3A" w:rsidRDefault="007C3A3A" w:rsidP="007C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D566CCA" w14:textId="2024EC6F" w:rsidR="007C3A3A" w:rsidRPr="00656B26" w:rsidRDefault="007C3A3A" w:rsidP="007C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9866EA" w14:textId="77777777" w:rsidR="007C3A3A" w:rsidRPr="005764E7" w:rsidRDefault="007C3A3A" w:rsidP="007C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0D748" w14:textId="642FE54B" w:rsidR="007C3A3A" w:rsidRPr="00F87B02" w:rsidRDefault="007C2A65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73FA871" w14:textId="77777777" w:rsidR="007C3A3A" w:rsidRPr="005764E7" w:rsidRDefault="007C3A3A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D53C" w14:textId="7471C27A" w:rsidR="007C3A3A" w:rsidRPr="005764E7" w:rsidRDefault="007C3A3A" w:rsidP="007C3A3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7B0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</w:tbl>
    <w:p w14:paraId="13B8603E" w14:textId="6303D322" w:rsidR="00CC3048" w:rsidRDefault="00CC3048">
      <w:pPr>
        <w:rPr>
          <w:sz w:val="28"/>
          <w:szCs w:val="28"/>
        </w:rPr>
      </w:pPr>
    </w:p>
    <w:p w14:paraId="24C7B272" w14:textId="450F9A31" w:rsidR="00F56903" w:rsidRDefault="00F56903">
      <w:pPr>
        <w:rPr>
          <w:sz w:val="28"/>
          <w:szCs w:val="28"/>
        </w:rPr>
      </w:pPr>
    </w:p>
    <w:p w14:paraId="029B3447" w14:textId="17313F8B" w:rsidR="005E3E12" w:rsidRDefault="005E3E12">
      <w:pPr>
        <w:rPr>
          <w:sz w:val="28"/>
          <w:szCs w:val="28"/>
        </w:rPr>
      </w:pPr>
    </w:p>
    <w:p w14:paraId="5EA593CC" w14:textId="1123F113" w:rsidR="005E3E12" w:rsidRDefault="005E3E12">
      <w:pPr>
        <w:rPr>
          <w:rFonts w:hint="cs"/>
          <w:sz w:val="28"/>
          <w:szCs w:val="28"/>
        </w:rPr>
      </w:pPr>
    </w:p>
    <w:p w14:paraId="3E6FAF50" w14:textId="77777777" w:rsidR="00302969" w:rsidRDefault="00302969">
      <w:pPr>
        <w:rPr>
          <w:rFonts w:hint="cs"/>
          <w:sz w:val="28"/>
          <w:szCs w:val="28"/>
        </w:rPr>
      </w:pPr>
    </w:p>
    <w:p w14:paraId="5DA55718" w14:textId="77777777" w:rsidR="00302969" w:rsidRDefault="00302969">
      <w:pPr>
        <w:rPr>
          <w:rFonts w:hint="cs"/>
          <w:sz w:val="28"/>
          <w:szCs w:val="28"/>
        </w:rPr>
      </w:pPr>
    </w:p>
    <w:p w14:paraId="2B0B150D" w14:textId="77777777" w:rsidR="00302969" w:rsidRDefault="00302969">
      <w:pPr>
        <w:rPr>
          <w:rFonts w:hint="cs"/>
          <w:sz w:val="28"/>
          <w:szCs w:val="28"/>
        </w:rPr>
      </w:pPr>
    </w:p>
    <w:p w14:paraId="63336BB0" w14:textId="77777777" w:rsidR="00302969" w:rsidRDefault="00302969">
      <w:pPr>
        <w:rPr>
          <w:rFonts w:hint="cs"/>
          <w:sz w:val="28"/>
          <w:szCs w:val="28"/>
        </w:rPr>
      </w:pPr>
    </w:p>
    <w:p w14:paraId="46B72238" w14:textId="77777777" w:rsidR="00302969" w:rsidRDefault="00302969">
      <w:pPr>
        <w:rPr>
          <w:sz w:val="28"/>
          <w:szCs w:val="28"/>
        </w:rPr>
      </w:pPr>
    </w:p>
    <w:p w14:paraId="2AE411F6" w14:textId="77777777" w:rsidR="005E3E12" w:rsidRDefault="005E3E12">
      <w:pPr>
        <w:rPr>
          <w:sz w:val="28"/>
          <w:szCs w:val="28"/>
        </w:rPr>
      </w:pPr>
    </w:p>
    <w:p w14:paraId="06469A22" w14:textId="77777777" w:rsidR="00F56903" w:rsidRPr="005764E7" w:rsidRDefault="00F56903">
      <w:pPr>
        <w:rPr>
          <w:sz w:val="28"/>
          <w:szCs w:val="28"/>
        </w:rPr>
      </w:pPr>
    </w:p>
    <w:tbl>
      <w:tblPr>
        <w:tblW w:w="10057" w:type="dxa"/>
        <w:tblInd w:w="-284" w:type="dxa"/>
        <w:tblLook w:val="0000" w:firstRow="0" w:lastRow="0" w:firstColumn="0" w:lastColumn="0" w:noHBand="0" w:noVBand="0"/>
      </w:tblPr>
      <w:tblGrid>
        <w:gridCol w:w="5813"/>
        <w:gridCol w:w="283"/>
        <w:gridCol w:w="1843"/>
        <w:gridCol w:w="283"/>
        <w:gridCol w:w="1835"/>
      </w:tblGrid>
      <w:tr w:rsidR="002D4FD1" w:rsidRPr="005764E7" w14:paraId="3B6F7083" w14:textId="77777777" w:rsidTr="00D125B8">
        <w:trPr>
          <w:trHeight w:hRule="exact" w:val="432"/>
          <w:tblHeader/>
        </w:trPr>
        <w:tc>
          <w:tcPr>
            <w:tcW w:w="5813" w:type="dxa"/>
            <w:vAlign w:val="bottom"/>
          </w:tcPr>
          <w:p w14:paraId="0A322ECE" w14:textId="77777777" w:rsidR="002D4FD1" w:rsidRPr="00656B26" w:rsidRDefault="002D4FD1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23A40E5" w14:textId="77777777" w:rsidR="002D4FD1" w:rsidRPr="00B94E18" w:rsidRDefault="002D4FD1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1" w:type="dxa"/>
            <w:gridSpan w:val="3"/>
            <w:shd w:val="clear" w:color="auto" w:fill="auto"/>
            <w:vAlign w:val="bottom"/>
          </w:tcPr>
          <w:p w14:paraId="4FD86389" w14:textId="77777777" w:rsidR="002D4FD1" w:rsidRPr="00B94E18" w:rsidRDefault="002D4FD1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97FA6" w:rsidRPr="005764E7" w14:paraId="1FB8F83A" w14:textId="77777777" w:rsidTr="00D125B8">
        <w:trPr>
          <w:trHeight w:hRule="exact" w:val="432"/>
          <w:tblHeader/>
        </w:trPr>
        <w:tc>
          <w:tcPr>
            <w:tcW w:w="5813" w:type="dxa"/>
            <w:vAlign w:val="bottom"/>
          </w:tcPr>
          <w:p w14:paraId="7FB5A8FA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77208E4E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00408B" w14:textId="4C7360CC" w:rsidR="00797FA6" w:rsidRPr="00656B26" w:rsidRDefault="00925DF4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งบ</w:t>
            </w:r>
            <w:r w:rsidR="00797FA6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</w:t>
            </w:r>
            <w:r w:rsidR="00797FA6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เงิน</w:t>
            </w:r>
            <w:r w:rsidR="00797FA6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  <w:r w:rsidR="00797FA6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/</w:t>
            </w:r>
          </w:p>
        </w:tc>
      </w:tr>
      <w:tr w:rsidR="00797FA6" w:rsidRPr="005764E7" w14:paraId="455014F8" w14:textId="77777777" w:rsidTr="00D125B8">
        <w:trPr>
          <w:trHeight w:hRule="exact" w:val="432"/>
          <w:tblHeader/>
        </w:trPr>
        <w:tc>
          <w:tcPr>
            <w:tcW w:w="5813" w:type="dxa"/>
            <w:vAlign w:val="bottom"/>
          </w:tcPr>
          <w:p w14:paraId="22625336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11F0F64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E41D4" w14:textId="16DD9140" w:rsidR="00797FA6" w:rsidRPr="00656B26" w:rsidRDefault="0039081E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บ</w:t>
            </w:r>
            <w:r w:rsidR="00797FA6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797FA6" w:rsidRPr="005764E7" w14:paraId="299EA07F" w14:textId="77777777" w:rsidTr="00D125B8">
        <w:trPr>
          <w:trHeight w:hRule="exact" w:val="432"/>
          <w:tblHeader/>
        </w:trPr>
        <w:tc>
          <w:tcPr>
            <w:tcW w:w="5813" w:type="dxa"/>
            <w:vAlign w:val="bottom"/>
          </w:tcPr>
          <w:p w14:paraId="3D3C2117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6CE3E7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FC754" w14:textId="77777777" w:rsidR="00797FA6" w:rsidRPr="00656B26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6CEC8C5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8ECBB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5764E7" w14:paraId="1ADA6864" w14:textId="77777777" w:rsidTr="00D125B8">
        <w:trPr>
          <w:trHeight w:hRule="exact" w:val="432"/>
          <w:tblHeader/>
        </w:trPr>
        <w:tc>
          <w:tcPr>
            <w:tcW w:w="5813" w:type="dxa"/>
            <w:vAlign w:val="bottom"/>
          </w:tcPr>
          <w:p w14:paraId="457FE474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566C1872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2B33F" w14:textId="5FFC0287" w:rsidR="00797FA6" w:rsidRPr="00B94E18" w:rsidRDefault="00A7624E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 w:rsidR="00D12079">
              <w:rPr>
                <w:rFonts w:ascii="Angsana New" w:hAnsi="Angsana New"/>
                <w:sz w:val="28"/>
                <w:szCs w:val="28"/>
              </w:rPr>
              <w:t>1</w:t>
            </w:r>
            <w:r w:rsidRPr="00416E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900C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797FA6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97FA6">
              <w:rPr>
                <w:rFonts w:ascii="Angsana New" w:hAnsi="Angsana New"/>
                <w:sz w:val="28"/>
                <w:szCs w:val="28"/>
              </w:rPr>
              <w:t>256</w:t>
            </w:r>
            <w:r w:rsidR="001900C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vAlign w:val="bottom"/>
          </w:tcPr>
          <w:p w14:paraId="78D32597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60A6A" w14:textId="1F363E43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B94E18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1900C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97FA6" w:rsidRPr="005764E7" w14:paraId="7174F76A" w14:textId="77777777" w:rsidTr="00D125B8">
        <w:trPr>
          <w:trHeight w:hRule="exact" w:val="432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7CAD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32C319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9683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3061DFF4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left w:val="nil"/>
              <w:bottom w:val="nil"/>
              <w:right w:val="nil"/>
            </w:tcBorders>
            <w:vAlign w:val="bottom"/>
          </w:tcPr>
          <w:p w14:paraId="35D96E9B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10871320" w14:textId="77777777" w:rsidTr="00D125B8">
        <w:trPr>
          <w:trHeight w:hRule="exact" w:val="432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85CF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CE2A0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FCBA6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8F9F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AB51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23F94BD3" w14:textId="77777777" w:rsidTr="00D125B8">
        <w:trPr>
          <w:trHeight w:hRule="exact" w:val="432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7E28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F57B9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3B031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B1B5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ED1D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5624D" w:rsidRPr="005764E7" w14:paraId="63D1255C" w14:textId="77777777" w:rsidTr="00983E5F">
        <w:trPr>
          <w:trHeight w:hRule="exact" w:val="432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45F9" w14:textId="77777777" w:rsidR="0085624D" w:rsidRPr="00656B26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320CC3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09497" w14:textId="52AAF698" w:rsidR="0085624D" w:rsidRPr="00B94E18" w:rsidRDefault="0085624D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5985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4161D" w14:textId="2E205223" w:rsidR="0085624D" w:rsidRPr="00B94E18" w:rsidRDefault="0085624D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</w:tr>
      <w:tr w:rsidR="0085624D" w:rsidRPr="005764E7" w14:paraId="57846AEA" w14:textId="77777777" w:rsidTr="00983E5F">
        <w:trPr>
          <w:trHeight w:hRule="exact" w:val="432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178E" w14:textId="77777777" w:rsidR="0085624D" w:rsidRPr="00656B26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FB9A52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C1FAB" w14:textId="03C2F552" w:rsidR="0085624D" w:rsidRPr="00B94E18" w:rsidRDefault="0085624D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C1D5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3D2A3" w14:textId="6140A97E" w:rsidR="0085624D" w:rsidRPr="00B94E18" w:rsidRDefault="0085624D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85624D" w:rsidRPr="005764E7" w14:paraId="39A483FF" w14:textId="77777777" w:rsidTr="00983E5F">
        <w:trPr>
          <w:trHeight w:hRule="exact" w:val="432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7997" w14:textId="77777777" w:rsidR="0085624D" w:rsidRPr="00656B26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สหพัฒนาอินเตอร์โฮ</w:t>
            </w:r>
            <w:proofErr w:type="spellStart"/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ลดิ้ง</w:t>
            </w:r>
            <w:proofErr w:type="spellEnd"/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(มหาชน)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733C85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589AA" w14:textId="694A04EE" w:rsidR="0085624D" w:rsidRPr="00B94E18" w:rsidRDefault="0085624D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264F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D7F96" w14:textId="5C9C15B9" w:rsidR="0085624D" w:rsidRPr="00B94E18" w:rsidRDefault="0085624D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4,796</w:t>
            </w:r>
          </w:p>
        </w:tc>
      </w:tr>
      <w:tr w:rsidR="0085624D" w:rsidRPr="005764E7" w14:paraId="73C19238" w14:textId="77777777" w:rsidTr="00FE38DB">
        <w:trPr>
          <w:trHeight w:hRule="exact" w:val="432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93B1" w14:textId="77777777" w:rsidR="0085624D" w:rsidRPr="00656B26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F6E723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DEAAD" w14:textId="362E8ADB" w:rsidR="0085624D" w:rsidRPr="00FE38DB" w:rsidRDefault="0085624D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E38D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DB32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5F0BE" w14:textId="1C97376E" w:rsidR="0085624D" w:rsidRPr="00B94E18" w:rsidRDefault="0085624D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</w:tr>
      <w:tr w:rsidR="002B16E2" w:rsidRPr="005764E7" w14:paraId="026CDEA3" w14:textId="77777777" w:rsidTr="00FE38DB">
        <w:trPr>
          <w:trHeight w:hRule="exact" w:val="432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AFCEA" w14:textId="2FCAFC5A" w:rsidR="002B16E2" w:rsidRPr="00656B26" w:rsidRDefault="002B16E2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94E18">
              <w:rPr>
                <w:rFonts w:ascii="Angsana New" w:hAnsi="Angsana New"/>
                <w:sz w:val="28"/>
                <w:szCs w:val="28"/>
              </w:rPr>
              <w:t>: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458335" w14:textId="77777777" w:rsidR="002B16E2" w:rsidRPr="00B94E18" w:rsidRDefault="002B16E2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77F2A" w14:textId="035847F9" w:rsidR="002B16E2" w:rsidRPr="00FE38DB" w:rsidRDefault="002B16E2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189,910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524A" w14:textId="77777777" w:rsidR="002B16E2" w:rsidRPr="00B94E18" w:rsidRDefault="002B16E2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FA72B" w14:textId="690581B5" w:rsidR="002B16E2" w:rsidRPr="00B94E18" w:rsidRDefault="002B16E2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178,938</w:t>
            </w:r>
          </w:p>
        </w:tc>
      </w:tr>
      <w:tr w:rsidR="0085624D" w:rsidRPr="005764E7" w14:paraId="57839A66" w14:textId="77777777" w:rsidTr="00FE38DB">
        <w:trPr>
          <w:trHeight w:hRule="exact" w:val="432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D8AD" w14:textId="77777777" w:rsidR="0085624D" w:rsidRPr="00656B26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764E1F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9FDCF9" w14:textId="088EFC26" w:rsidR="0085624D" w:rsidRPr="00FE38DB" w:rsidRDefault="00FE38DB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E38DB">
              <w:rPr>
                <w:rFonts w:ascii="Angsana New" w:hAnsi="Angsana New"/>
                <w:sz w:val="28"/>
                <w:szCs w:val="28"/>
                <w:lang w:val="en-US"/>
              </w:rPr>
              <w:t>211,054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EA8A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EE7ED0" w14:textId="1B22054F" w:rsidR="0085624D" w:rsidRPr="00656B26" w:rsidRDefault="0085624D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200,082</w:t>
            </w:r>
          </w:p>
        </w:tc>
      </w:tr>
      <w:tr w:rsidR="0085624D" w:rsidRPr="005764E7" w14:paraId="21C20092" w14:textId="77777777" w:rsidTr="00D125B8">
        <w:trPr>
          <w:trHeight w:hRule="exact" w:val="432"/>
        </w:trPr>
        <w:tc>
          <w:tcPr>
            <w:tcW w:w="5813" w:type="dxa"/>
            <w:vAlign w:val="bottom"/>
          </w:tcPr>
          <w:p w14:paraId="6EC714AB" w14:textId="77777777" w:rsidR="0085624D" w:rsidRPr="00656B26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</w:tcPr>
          <w:p w14:paraId="6670C740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F98C815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3407B55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vAlign w:val="bottom"/>
          </w:tcPr>
          <w:p w14:paraId="0BC86471" w14:textId="77777777" w:rsidR="0085624D" w:rsidRPr="00B94E18" w:rsidRDefault="0085624D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5624D" w:rsidRPr="005764E7" w14:paraId="25116021" w14:textId="77777777" w:rsidTr="00D125B8">
        <w:trPr>
          <w:trHeight w:hRule="exact" w:val="432"/>
        </w:trPr>
        <w:tc>
          <w:tcPr>
            <w:tcW w:w="5813" w:type="dxa"/>
            <w:vAlign w:val="bottom"/>
          </w:tcPr>
          <w:p w14:paraId="2A9C9963" w14:textId="77777777" w:rsidR="0085624D" w:rsidRPr="00656B26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-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หลักทรัพย์ที่ไม่อยู่ในความต้องการตลาด</w:t>
            </w:r>
          </w:p>
        </w:tc>
        <w:tc>
          <w:tcPr>
            <w:tcW w:w="283" w:type="dxa"/>
          </w:tcPr>
          <w:p w14:paraId="54B53538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6C77F68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E6F9F5B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vAlign w:val="bottom"/>
          </w:tcPr>
          <w:p w14:paraId="4B415973" w14:textId="77777777" w:rsidR="0085624D" w:rsidRPr="00B94E18" w:rsidRDefault="0085624D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5624D" w:rsidRPr="005764E7" w14:paraId="6DE3BC0C" w14:textId="77777777" w:rsidTr="00D125B8">
        <w:trPr>
          <w:trHeight w:hRule="exact" w:val="432"/>
        </w:trPr>
        <w:tc>
          <w:tcPr>
            <w:tcW w:w="5813" w:type="dxa"/>
            <w:vAlign w:val="bottom"/>
          </w:tcPr>
          <w:p w14:paraId="26A1932E" w14:textId="77777777" w:rsidR="0085624D" w:rsidRPr="00656B26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3" w:type="dxa"/>
          </w:tcPr>
          <w:p w14:paraId="1F98003D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54DE44D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83C2408" w14:textId="77777777" w:rsidR="0085624D" w:rsidRPr="00B94E18" w:rsidRDefault="0085624D" w:rsidP="008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vAlign w:val="bottom"/>
          </w:tcPr>
          <w:p w14:paraId="763F1A60" w14:textId="77777777" w:rsidR="0085624D" w:rsidRPr="00B94E18" w:rsidRDefault="0085624D" w:rsidP="008562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E38DB" w:rsidRPr="005764E7" w14:paraId="618B7DE2" w14:textId="77777777" w:rsidTr="00983E5F">
        <w:trPr>
          <w:trHeight w:hRule="exact" w:val="432"/>
        </w:trPr>
        <w:tc>
          <w:tcPr>
            <w:tcW w:w="5813" w:type="dxa"/>
            <w:vAlign w:val="bottom"/>
          </w:tcPr>
          <w:p w14:paraId="54B21D35" w14:textId="77777777" w:rsidR="00FE38DB" w:rsidRPr="00656B26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</w:t>
            </w:r>
            <w:proofErr w:type="spellStart"/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แวนซ์อโกรเทค</w:t>
            </w:r>
            <w:proofErr w:type="spellEnd"/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5017560A" w14:textId="77777777" w:rsidR="00FE38DB" w:rsidRPr="00B94E18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2A4CAB08" w14:textId="43D9DB27" w:rsidR="00FE38DB" w:rsidRPr="008601ED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83" w:type="dxa"/>
            <w:vAlign w:val="bottom"/>
          </w:tcPr>
          <w:p w14:paraId="5A4A0CE0" w14:textId="77777777" w:rsidR="00FE38DB" w:rsidRPr="00B94E18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vAlign w:val="bottom"/>
          </w:tcPr>
          <w:p w14:paraId="65DCC557" w14:textId="3C2EC369" w:rsidR="00FE38DB" w:rsidRPr="00B94E18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FE38DB" w:rsidRPr="005764E7" w14:paraId="6C7E9AD6" w14:textId="77777777" w:rsidTr="00983E5F">
        <w:trPr>
          <w:trHeight w:hRule="exact" w:val="432"/>
        </w:trPr>
        <w:tc>
          <w:tcPr>
            <w:tcW w:w="5813" w:type="dxa"/>
            <w:vAlign w:val="bottom"/>
          </w:tcPr>
          <w:p w14:paraId="3F693ACB" w14:textId="77777777" w:rsidR="00FE38DB" w:rsidRPr="00656B26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อเมริกันฟู้ด</w:t>
            </w:r>
            <w:proofErr w:type="spellEnd"/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4301429B" w14:textId="77777777" w:rsidR="00FE38DB" w:rsidRPr="00B94E18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2650B61" w14:textId="17B9486D" w:rsidR="00FE38DB" w:rsidRPr="008601ED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283" w:type="dxa"/>
            <w:vAlign w:val="bottom"/>
          </w:tcPr>
          <w:p w14:paraId="19723E44" w14:textId="77777777" w:rsidR="00FE38DB" w:rsidRPr="00B94E18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vAlign w:val="bottom"/>
          </w:tcPr>
          <w:p w14:paraId="4ECB68C1" w14:textId="7752465A" w:rsidR="00FE38DB" w:rsidRPr="00B94E18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</w:tr>
      <w:tr w:rsidR="00FE38DB" w:rsidRPr="005764E7" w14:paraId="067ECE41" w14:textId="77777777" w:rsidTr="00983E5F">
        <w:trPr>
          <w:trHeight w:hRule="exact" w:val="432"/>
        </w:trPr>
        <w:tc>
          <w:tcPr>
            <w:tcW w:w="5813" w:type="dxa"/>
            <w:vAlign w:val="bottom"/>
          </w:tcPr>
          <w:p w14:paraId="50070511" w14:textId="77777777" w:rsidR="00FE38DB" w:rsidRPr="00656B26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85A4ACC" w14:textId="77777777" w:rsidR="00FE38DB" w:rsidRPr="00B94E18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443FB" w14:textId="3A1C4E99" w:rsidR="00FE38DB" w:rsidRPr="008601ED" w:rsidRDefault="00FE38DB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vAlign w:val="bottom"/>
          </w:tcPr>
          <w:p w14:paraId="07E0E627" w14:textId="77777777" w:rsidR="00FE38DB" w:rsidRPr="00B94E18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A2448" w14:textId="09498DA2" w:rsidR="00FE38DB" w:rsidRPr="00B94E18" w:rsidRDefault="00FE38DB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9A182D" w:rsidRPr="005764E7" w14:paraId="5A401E06" w14:textId="77777777" w:rsidTr="00983E5F">
        <w:trPr>
          <w:trHeight w:hRule="exact" w:val="432"/>
        </w:trPr>
        <w:tc>
          <w:tcPr>
            <w:tcW w:w="5813" w:type="dxa"/>
            <w:vAlign w:val="bottom"/>
          </w:tcPr>
          <w:p w14:paraId="49BB3CE6" w14:textId="6DAE7200" w:rsidR="009A182D" w:rsidRPr="00656B26" w:rsidRDefault="009A182D" w:rsidP="009A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283" w:type="dxa"/>
          </w:tcPr>
          <w:p w14:paraId="2F1C209E" w14:textId="77777777" w:rsidR="009A182D" w:rsidRPr="00B94E18" w:rsidRDefault="009A182D" w:rsidP="009A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51C17CD" w14:textId="37368341" w:rsidR="009A182D" w:rsidRPr="008601ED" w:rsidRDefault="009A182D" w:rsidP="009A18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1,689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14:paraId="01C9FB7A" w14:textId="77777777" w:rsidR="009A182D" w:rsidRPr="00B94E18" w:rsidRDefault="009A182D" w:rsidP="009A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auto"/>
            <w:vAlign w:val="bottom"/>
          </w:tcPr>
          <w:p w14:paraId="3CC12F4B" w14:textId="21F62D2D" w:rsidR="009A182D" w:rsidRPr="00B94E18" w:rsidRDefault="009A182D" w:rsidP="009A18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1,689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E38DB" w:rsidRPr="005764E7" w14:paraId="00EAFFFA" w14:textId="77777777" w:rsidTr="00983E5F">
        <w:trPr>
          <w:trHeight w:hRule="exact" w:val="432"/>
        </w:trPr>
        <w:tc>
          <w:tcPr>
            <w:tcW w:w="5813" w:type="dxa"/>
            <w:vAlign w:val="bottom"/>
          </w:tcPr>
          <w:p w14:paraId="04371A03" w14:textId="77777777" w:rsidR="00FE38DB" w:rsidRPr="00656B26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14:paraId="50EDA65A" w14:textId="77777777" w:rsidR="00FE38DB" w:rsidRPr="00B94E18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3AC8D" w14:textId="24C40CE5" w:rsidR="00FE38DB" w:rsidRPr="008601ED" w:rsidRDefault="003560F1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5,511</w:t>
            </w:r>
          </w:p>
        </w:tc>
        <w:tc>
          <w:tcPr>
            <w:tcW w:w="283" w:type="dxa"/>
            <w:vAlign w:val="bottom"/>
          </w:tcPr>
          <w:p w14:paraId="35CF7F9B" w14:textId="77777777" w:rsidR="00FE38DB" w:rsidRPr="00B94E18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F23BD" w14:textId="2DB90E10" w:rsidR="00FE38DB" w:rsidRPr="00B94E18" w:rsidRDefault="003560F1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5,511</w:t>
            </w:r>
          </w:p>
        </w:tc>
      </w:tr>
      <w:tr w:rsidR="00FE38DB" w:rsidRPr="005764E7" w14:paraId="40EAAC5F" w14:textId="77777777" w:rsidTr="00D125B8">
        <w:trPr>
          <w:trHeight w:hRule="exact" w:val="432"/>
        </w:trPr>
        <w:tc>
          <w:tcPr>
            <w:tcW w:w="5813" w:type="dxa"/>
            <w:vAlign w:val="bottom"/>
          </w:tcPr>
          <w:p w14:paraId="526AC61A" w14:textId="77777777" w:rsidR="00FE38DB" w:rsidRPr="00656B26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</w:tcPr>
          <w:p w14:paraId="653EBAB2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28D2F82" w14:textId="77777777" w:rsidR="00FE38DB" w:rsidRPr="008601ED" w:rsidRDefault="00FE38DB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D6456D4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vAlign w:val="bottom"/>
          </w:tcPr>
          <w:p w14:paraId="3D640398" w14:textId="77777777" w:rsidR="00FE38DB" w:rsidRPr="005764E7" w:rsidRDefault="00FE38DB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E38DB" w:rsidRPr="005764E7" w14:paraId="4EE391FD" w14:textId="77777777" w:rsidTr="00D125B8">
        <w:trPr>
          <w:trHeight w:hRule="exact" w:val="432"/>
        </w:trPr>
        <w:tc>
          <w:tcPr>
            <w:tcW w:w="5813" w:type="dxa"/>
            <w:vAlign w:val="bottom"/>
          </w:tcPr>
          <w:p w14:paraId="05E37D4D" w14:textId="77777777" w:rsidR="00FE38DB" w:rsidRPr="00656B26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3" w:type="dxa"/>
          </w:tcPr>
          <w:p w14:paraId="034A9CB6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606AAC43" w14:textId="77777777" w:rsidR="00FE38DB" w:rsidRPr="005764E7" w:rsidRDefault="00FE38DB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75F5E61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vAlign w:val="bottom"/>
          </w:tcPr>
          <w:p w14:paraId="20B4B07E" w14:textId="77777777" w:rsidR="00FE38DB" w:rsidRPr="005764E7" w:rsidRDefault="00FE38DB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E38DB" w:rsidRPr="005764E7" w14:paraId="3256A5C1" w14:textId="77777777" w:rsidTr="00D125B8">
        <w:trPr>
          <w:trHeight w:hRule="exact" w:val="432"/>
        </w:trPr>
        <w:tc>
          <w:tcPr>
            <w:tcW w:w="5813" w:type="dxa"/>
            <w:vAlign w:val="bottom"/>
          </w:tcPr>
          <w:p w14:paraId="0B6463F1" w14:textId="77777777" w:rsidR="00FE38DB" w:rsidRPr="00656B26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3" w:type="dxa"/>
          </w:tcPr>
          <w:p w14:paraId="255ABD8A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5261853" w14:textId="77777777" w:rsidR="00FE38DB" w:rsidRPr="00EF694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17FDCAD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vAlign w:val="bottom"/>
          </w:tcPr>
          <w:p w14:paraId="6141BF59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8DB" w:rsidRPr="005764E7" w14:paraId="2FD14DD9" w14:textId="77777777" w:rsidTr="00E50094">
        <w:trPr>
          <w:trHeight w:hRule="exact" w:val="432"/>
        </w:trPr>
        <w:tc>
          <w:tcPr>
            <w:tcW w:w="5813" w:type="dxa"/>
            <w:vAlign w:val="bottom"/>
          </w:tcPr>
          <w:p w14:paraId="4121B095" w14:textId="58D0F7D3" w:rsidR="00FE38DB" w:rsidRPr="00656B26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56B26">
              <w:rPr>
                <w:rFonts w:ascii="Angsana New" w:hAnsi="Angsana New"/>
                <w:sz w:val="28"/>
                <w:szCs w:val="28"/>
                <w:cs/>
              </w:rPr>
              <w:t>นิวพลัส</w:t>
            </w:r>
            <w:proofErr w:type="spellEnd"/>
            <w:r w:rsidRPr="00656B26">
              <w:rPr>
                <w:rFonts w:ascii="Angsana New" w:hAnsi="Angsana New"/>
                <w:sz w:val="28"/>
                <w:szCs w:val="28"/>
                <w:cs/>
              </w:rPr>
              <w:t>นิ</w:t>
            </w:r>
            <w:proofErr w:type="spellStart"/>
            <w:r w:rsidRPr="00656B26">
              <w:rPr>
                <w:rFonts w:ascii="Angsana New" w:hAnsi="Angsana New"/>
                <w:sz w:val="28"/>
                <w:szCs w:val="28"/>
                <w:cs/>
              </w:rPr>
              <w:t>ตติ้ง</w:t>
            </w:r>
            <w:proofErr w:type="spellEnd"/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</w:t>
            </w:r>
          </w:p>
        </w:tc>
        <w:tc>
          <w:tcPr>
            <w:tcW w:w="283" w:type="dxa"/>
          </w:tcPr>
          <w:p w14:paraId="44802B4E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A2DC0" w14:textId="7A91184B" w:rsidR="00FE38DB" w:rsidRPr="00A32277" w:rsidRDefault="00FE38DB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3227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41,175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89CD22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F5589" w14:textId="1C60ED46" w:rsidR="00FE38DB" w:rsidRPr="005764E7" w:rsidRDefault="00FE38DB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43,917</w:t>
            </w:r>
          </w:p>
        </w:tc>
      </w:tr>
      <w:tr w:rsidR="00FE38DB" w:rsidRPr="005764E7" w14:paraId="6695E0A5" w14:textId="77777777" w:rsidTr="00E50094">
        <w:trPr>
          <w:trHeight w:hRule="exact" w:val="432"/>
        </w:trPr>
        <w:tc>
          <w:tcPr>
            <w:tcW w:w="5813" w:type="dxa"/>
            <w:vAlign w:val="bottom"/>
          </w:tcPr>
          <w:p w14:paraId="0BA458F3" w14:textId="77777777" w:rsidR="00FE38DB" w:rsidRPr="00656B26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14:paraId="3AF510F5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98670F" w14:textId="40AD24FF" w:rsidR="00FE38DB" w:rsidRPr="00A32277" w:rsidRDefault="00FE38DB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32277">
              <w:rPr>
                <w:rFonts w:ascii="Angsana New" w:hAnsi="Angsana New"/>
                <w:sz w:val="28"/>
                <w:szCs w:val="28"/>
                <w:lang w:val="en-US"/>
              </w:rPr>
              <w:t>41,175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B6A567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46365" w14:textId="0F7B67B0" w:rsidR="00FE38DB" w:rsidRPr="005764E7" w:rsidRDefault="00FE38DB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43,917</w:t>
            </w:r>
          </w:p>
        </w:tc>
      </w:tr>
      <w:tr w:rsidR="00FE38DB" w:rsidRPr="005764E7" w14:paraId="01F0E60A" w14:textId="77777777" w:rsidTr="00C3428D">
        <w:trPr>
          <w:trHeight w:hRule="exact" w:val="432"/>
        </w:trPr>
        <w:tc>
          <w:tcPr>
            <w:tcW w:w="5813" w:type="dxa"/>
            <w:vAlign w:val="bottom"/>
          </w:tcPr>
          <w:p w14:paraId="5AD28474" w14:textId="77777777" w:rsidR="00FE38DB" w:rsidRPr="00656B26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59303D77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B2EA94" w14:textId="77777777" w:rsidR="00FE38DB" w:rsidRPr="00EF6947" w:rsidRDefault="00FE38DB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CDDFC45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23A800" w14:textId="77777777" w:rsidR="00FE38DB" w:rsidRDefault="00FE38DB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E38DB" w:rsidRPr="00F91BB1" w14:paraId="0ED4BEBB" w14:textId="77777777" w:rsidTr="001778A2">
        <w:trPr>
          <w:trHeight w:hRule="exact" w:val="432"/>
        </w:trPr>
        <w:tc>
          <w:tcPr>
            <w:tcW w:w="5813" w:type="dxa"/>
            <w:vAlign w:val="bottom"/>
          </w:tcPr>
          <w:p w14:paraId="0707C584" w14:textId="745F3ABB" w:rsidR="00FE38DB" w:rsidRPr="00656B26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bookmarkStart w:id="2" w:name="_Hlk56427906"/>
            <w:r w:rsidRPr="00656B26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ประมาณการหนี้สินผลประโยชน์พนักงาน 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- </w:t>
            </w:r>
            <w:r w:rsidRPr="00656B26">
              <w:rPr>
                <w:rFonts w:ascii="Angsana New" w:hAnsi="Angsana New" w:hint="cs"/>
                <w:bCs/>
                <w:sz w:val="28"/>
                <w:szCs w:val="28"/>
                <w:cs/>
              </w:rPr>
              <w:t>ส่วนผู้บริหาร</w:t>
            </w:r>
          </w:p>
        </w:tc>
        <w:tc>
          <w:tcPr>
            <w:tcW w:w="283" w:type="dxa"/>
          </w:tcPr>
          <w:p w14:paraId="50310E4D" w14:textId="77777777" w:rsidR="00FE38DB" w:rsidRPr="005764E7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FE8667" w14:textId="3E0A1414" w:rsidR="00FE38DB" w:rsidRPr="00C4113D" w:rsidRDefault="00FE38DB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3,</w:t>
            </w:r>
            <w:r w:rsidR="003560F1">
              <w:rPr>
                <w:rFonts w:ascii="Angsana New" w:hAnsi="Angsana New"/>
                <w:sz w:val="28"/>
                <w:szCs w:val="28"/>
                <w:lang w:val="en-ZW"/>
              </w:rPr>
              <w:t>497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76DC82" w14:textId="77777777" w:rsidR="00FE38DB" w:rsidRPr="00DF6445" w:rsidRDefault="00FE38DB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F63ED1" w14:textId="7BD2DD22" w:rsidR="00FE38DB" w:rsidRPr="00DF6445" w:rsidRDefault="003560F1" w:rsidP="00FE38D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2,875</w:t>
            </w:r>
          </w:p>
        </w:tc>
      </w:tr>
    </w:tbl>
    <w:bookmarkEnd w:id="2"/>
    <w:p w14:paraId="1B89F04B" w14:textId="6CA50F0F" w:rsidR="0048682A" w:rsidRPr="00F56903" w:rsidRDefault="000E38F9" w:rsidP="00056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4" w:right="-163"/>
        <w:jc w:val="thaiDistribute"/>
        <w:rPr>
          <w:rFonts w:ascii="Angsana New" w:hAnsi="Angsana New"/>
          <w:spacing w:val="-4"/>
          <w:sz w:val="28"/>
          <w:szCs w:val="28"/>
        </w:rPr>
      </w:pPr>
      <w:r w:rsidRPr="00F56903">
        <w:rPr>
          <w:rFonts w:ascii="Angsana New" w:hAnsi="Angsana New"/>
          <w:spacing w:val="-4"/>
          <w:sz w:val="28"/>
          <w:szCs w:val="28"/>
          <w:cs/>
        </w:rPr>
        <w:lastRenderedPageBreak/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C3690" w:rsidRPr="00F56903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F56903" w:rsidRPr="00F56903">
        <w:rPr>
          <w:rFonts w:ascii="Angsana New" w:hAnsi="Angsana New" w:hint="cs"/>
          <w:spacing w:val="-4"/>
          <w:sz w:val="28"/>
          <w:szCs w:val="28"/>
          <w:cs/>
        </w:rPr>
        <w:t>งวด</w:t>
      </w:r>
      <w:r w:rsidR="00566E68">
        <w:rPr>
          <w:rFonts w:ascii="Angsana New" w:hAnsi="Angsana New" w:hint="cs"/>
          <w:spacing w:val="-4"/>
          <w:sz w:val="28"/>
          <w:szCs w:val="28"/>
          <w:cs/>
        </w:rPr>
        <w:t>สามเดือน</w:t>
      </w:r>
      <w:r w:rsidR="00D51A19" w:rsidRPr="00F56903">
        <w:rPr>
          <w:rFonts w:ascii="Angsana New" w:hAnsi="Angsana New"/>
          <w:spacing w:val="-4"/>
          <w:sz w:val="28"/>
          <w:szCs w:val="28"/>
          <w:cs/>
        </w:rPr>
        <w:t>สิ้นสุดวันที</w:t>
      </w:r>
      <w:r w:rsidR="008C70B8" w:rsidRPr="00F56903">
        <w:rPr>
          <w:rFonts w:ascii="Angsana New" w:hAnsi="Angsana New" w:hint="cs"/>
          <w:spacing w:val="-4"/>
          <w:sz w:val="28"/>
          <w:szCs w:val="28"/>
          <w:cs/>
        </w:rPr>
        <w:t>่</w:t>
      </w:r>
      <w:r w:rsidR="00FC259D" w:rsidRPr="00F56903">
        <w:rPr>
          <w:rFonts w:ascii="Angsana New" w:hAnsi="Angsana New"/>
          <w:spacing w:val="-4"/>
          <w:sz w:val="28"/>
          <w:szCs w:val="28"/>
        </w:rPr>
        <w:t xml:space="preserve"> </w:t>
      </w:r>
      <w:r w:rsidR="00A7624E" w:rsidRPr="00F56903">
        <w:rPr>
          <w:rFonts w:ascii="Angsana New" w:hAnsi="Angsana New"/>
          <w:spacing w:val="-4"/>
          <w:sz w:val="28"/>
          <w:szCs w:val="28"/>
        </w:rPr>
        <w:t>3</w:t>
      </w:r>
      <w:r w:rsidR="003157CD" w:rsidRPr="00F56903">
        <w:rPr>
          <w:rFonts w:ascii="Angsana New" w:hAnsi="Angsana New"/>
          <w:spacing w:val="-4"/>
          <w:sz w:val="28"/>
          <w:szCs w:val="28"/>
          <w:lang w:val="en-ZW"/>
        </w:rPr>
        <w:t>1</w:t>
      </w:r>
      <w:r w:rsidR="00A7624E" w:rsidRPr="00F56903">
        <w:rPr>
          <w:rFonts w:ascii="Angsana New" w:hAnsi="Angsana New"/>
          <w:spacing w:val="-4"/>
          <w:sz w:val="28"/>
          <w:szCs w:val="28"/>
        </w:rPr>
        <w:t xml:space="preserve"> </w:t>
      </w:r>
      <w:r w:rsidR="00EC6DEB" w:rsidRPr="00F56903">
        <w:rPr>
          <w:rFonts w:ascii="Angsana New" w:hAnsi="Angsana New" w:hint="cs"/>
          <w:spacing w:val="-4"/>
          <w:sz w:val="28"/>
          <w:szCs w:val="28"/>
          <w:cs/>
        </w:rPr>
        <w:t>มีนาคม</w:t>
      </w:r>
      <w:r w:rsidR="008302BC" w:rsidRPr="00F56903">
        <w:rPr>
          <w:rFonts w:ascii="Angsana New" w:hAnsi="Angsana New"/>
          <w:spacing w:val="-4"/>
          <w:sz w:val="28"/>
          <w:szCs w:val="28"/>
        </w:rPr>
        <w:t xml:space="preserve"> </w:t>
      </w:r>
      <w:r w:rsidR="000448CF" w:rsidRPr="00F56903">
        <w:rPr>
          <w:rFonts w:ascii="Angsana New" w:hAnsi="Angsana New"/>
          <w:spacing w:val="-4"/>
          <w:sz w:val="28"/>
          <w:szCs w:val="28"/>
        </w:rPr>
        <w:t>256</w:t>
      </w:r>
      <w:r w:rsidR="00EC6DEB" w:rsidRPr="00F56903">
        <w:rPr>
          <w:rFonts w:ascii="Angsana New" w:hAnsi="Angsana New"/>
          <w:spacing w:val="-4"/>
          <w:sz w:val="28"/>
          <w:szCs w:val="28"/>
        </w:rPr>
        <w:t>5</w:t>
      </w:r>
      <w:r w:rsidR="00144971" w:rsidRPr="00F5690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51A19" w:rsidRPr="00F56903">
        <w:rPr>
          <w:rFonts w:ascii="Angsana New" w:hAnsi="Angsana New"/>
          <w:spacing w:val="-4"/>
          <w:sz w:val="28"/>
          <w:szCs w:val="28"/>
          <w:cs/>
        </w:rPr>
        <w:t>และ</w:t>
      </w:r>
      <w:r w:rsidR="00D51A19" w:rsidRPr="00F56903">
        <w:rPr>
          <w:rFonts w:ascii="Angsana New" w:hAnsi="Angsana New"/>
          <w:spacing w:val="-4"/>
          <w:sz w:val="28"/>
          <w:szCs w:val="28"/>
        </w:rPr>
        <w:t xml:space="preserve"> </w:t>
      </w:r>
      <w:r w:rsidR="00613099" w:rsidRPr="00F56903">
        <w:rPr>
          <w:rFonts w:ascii="Angsana New" w:hAnsi="Angsana New"/>
          <w:spacing w:val="-4"/>
          <w:sz w:val="28"/>
          <w:szCs w:val="28"/>
        </w:rPr>
        <w:t>256</w:t>
      </w:r>
      <w:r w:rsidR="00EC6DEB" w:rsidRPr="00F56903">
        <w:rPr>
          <w:rFonts w:ascii="Angsana New" w:hAnsi="Angsana New"/>
          <w:spacing w:val="-4"/>
          <w:sz w:val="28"/>
          <w:szCs w:val="28"/>
        </w:rPr>
        <w:t>4</w:t>
      </w:r>
      <w:r w:rsidR="00E0083B" w:rsidRPr="00F5690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9C3690" w:rsidRPr="00F56903">
        <w:rPr>
          <w:rFonts w:ascii="Angsana New" w:hAnsi="Angsana New"/>
          <w:spacing w:val="-4"/>
          <w:sz w:val="28"/>
          <w:szCs w:val="28"/>
          <w:cs/>
        </w:rPr>
        <w:t>มีดังนี้</w:t>
      </w:r>
    </w:p>
    <w:tbl>
      <w:tblPr>
        <w:tblW w:w="10032" w:type="dxa"/>
        <w:tblInd w:w="-284" w:type="dxa"/>
        <w:tblLook w:val="0000" w:firstRow="0" w:lastRow="0" w:firstColumn="0" w:lastColumn="0" w:noHBand="0" w:noVBand="0"/>
      </w:tblPr>
      <w:tblGrid>
        <w:gridCol w:w="5813"/>
        <w:gridCol w:w="1968"/>
        <w:gridCol w:w="283"/>
        <w:gridCol w:w="1968"/>
      </w:tblGrid>
      <w:tr w:rsidR="00160193" w:rsidRPr="005764E7" w14:paraId="03A8A5C1" w14:textId="177D7931" w:rsidTr="00160193">
        <w:trPr>
          <w:trHeight w:hRule="exact" w:val="432"/>
        </w:trPr>
        <w:tc>
          <w:tcPr>
            <w:tcW w:w="5813" w:type="dxa"/>
            <w:vAlign w:val="bottom"/>
          </w:tcPr>
          <w:p w14:paraId="72EBBAE4" w14:textId="77777777" w:rsidR="00160193" w:rsidRPr="00625007" w:rsidRDefault="00160193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9" w:type="dxa"/>
            <w:gridSpan w:val="3"/>
            <w:tcBorders>
              <w:bottom w:val="single" w:sz="4" w:space="0" w:color="auto"/>
            </w:tcBorders>
          </w:tcPr>
          <w:p w14:paraId="0358E07C" w14:textId="13DE3C67" w:rsidR="00160193" w:rsidRPr="005764E7" w:rsidRDefault="00160193" w:rsidP="001601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2948" w:right="188" w:hanging="29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60193" w:rsidRPr="005764E7" w14:paraId="14A30C17" w14:textId="46D1C158" w:rsidTr="00160193">
        <w:trPr>
          <w:trHeight w:hRule="exact" w:val="432"/>
        </w:trPr>
        <w:tc>
          <w:tcPr>
            <w:tcW w:w="5813" w:type="dxa"/>
            <w:vAlign w:val="bottom"/>
          </w:tcPr>
          <w:p w14:paraId="75DBD984" w14:textId="77777777" w:rsidR="00160193" w:rsidRPr="00625007" w:rsidRDefault="00160193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9" w:type="dxa"/>
            <w:gridSpan w:val="3"/>
          </w:tcPr>
          <w:p w14:paraId="0EA5FF9B" w14:textId="788C28E0" w:rsidR="00160193" w:rsidRPr="00656B26" w:rsidRDefault="00160193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  <w:r w:rsidRPr="00EC5FC2">
              <w:rPr>
                <w:rFonts w:ascii="Angsana New" w:hAnsi="Angsana New"/>
                <w:sz w:val="28"/>
                <w:szCs w:val="28"/>
              </w:rPr>
              <w:t>/</w:t>
            </w:r>
          </w:p>
          <w:p w14:paraId="5E6DF9AA" w14:textId="77777777" w:rsidR="00160193" w:rsidRPr="00EC5FC2" w:rsidRDefault="00160193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  <w:p w14:paraId="05440BD1" w14:textId="7BABF369" w:rsidR="00160193" w:rsidRPr="00EC5FC2" w:rsidRDefault="00160193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3FB2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  <w:p w14:paraId="0E34A4CD" w14:textId="77777777" w:rsidR="00160193" w:rsidRPr="00656B26" w:rsidRDefault="00160193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160193" w:rsidRPr="005764E7" w14:paraId="06BA1976" w14:textId="4918A2DC" w:rsidTr="00160193">
        <w:trPr>
          <w:trHeight w:hRule="exact" w:val="432"/>
        </w:trPr>
        <w:tc>
          <w:tcPr>
            <w:tcW w:w="5813" w:type="dxa"/>
            <w:vAlign w:val="bottom"/>
          </w:tcPr>
          <w:p w14:paraId="182C3F9E" w14:textId="77777777" w:rsidR="00160193" w:rsidRPr="00625007" w:rsidRDefault="00160193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9" w:type="dxa"/>
            <w:gridSpan w:val="3"/>
          </w:tcPr>
          <w:p w14:paraId="749156C1" w14:textId="5D468794" w:rsidR="00160193" w:rsidRPr="00656B26" w:rsidRDefault="00160193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0193" w:rsidRPr="005764E7" w14:paraId="46B1E0DB" w14:textId="77777777" w:rsidTr="00160193">
        <w:trPr>
          <w:trHeight w:hRule="exact" w:val="432"/>
        </w:trPr>
        <w:tc>
          <w:tcPr>
            <w:tcW w:w="5813" w:type="dxa"/>
            <w:vAlign w:val="bottom"/>
          </w:tcPr>
          <w:p w14:paraId="0E712CB1" w14:textId="77777777" w:rsidR="00160193" w:rsidRPr="00625007" w:rsidRDefault="00160193" w:rsidP="0016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68" w:type="dxa"/>
            <w:tcBorders>
              <w:top w:val="single" w:sz="4" w:space="0" w:color="auto"/>
            </w:tcBorders>
            <w:vAlign w:val="center"/>
          </w:tcPr>
          <w:p w14:paraId="26CC2A17" w14:textId="2D22F4D0" w:rsidR="00160193" w:rsidRPr="00160193" w:rsidRDefault="00160193" w:rsidP="0016019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1777925" w14:textId="77777777" w:rsidR="00160193" w:rsidRPr="002D131C" w:rsidRDefault="00160193" w:rsidP="0016019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F2A2D" w14:textId="4BE9978C" w:rsidR="00160193" w:rsidRDefault="00160193" w:rsidP="0016019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60193" w:rsidRPr="005764E7" w14:paraId="16C16CA2" w14:textId="4E03F33D" w:rsidTr="00160193">
        <w:trPr>
          <w:trHeight w:hRule="exact" w:val="432"/>
        </w:trPr>
        <w:tc>
          <w:tcPr>
            <w:tcW w:w="5813" w:type="dxa"/>
            <w:vAlign w:val="bottom"/>
          </w:tcPr>
          <w:p w14:paraId="5CF59044" w14:textId="471D166D" w:rsidR="00160193" w:rsidRPr="00656B26" w:rsidRDefault="00160193" w:rsidP="0016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firstLine="46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ขาย</w:t>
            </w:r>
          </w:p>
        </w:tc>
        <w:tc>
          <w:tcPr>
            <w:tcW w:w="1968" w:type="dxa"/>
            <w:tcBorders>
              <w:top w:val="single" w:sz="4" w:space="0" w:color="auto"/>
            </w:tcBorders>
          </w:tcPr>
          <w:p w14:paraId="67A0AA43" w14:textId="41F22472" w:rsidR="00160193" w:rsidRPr="00E4634D" w:rsidRDefault="00160193" w:rsidP="0016019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9B0BE3C" w14:textId="77777777" w:rsidR="00160193" w:rsidRPr="00656B26" w:rsidRDefault="00160193" w:rsidP="0016019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8" w:type="dxa"/>
          </w:tcPr>
          <w:p w14:paraId="2EABFACE" w14:textId="5239F59A" w:rsidR="00160193" w:rsidRPr="00656B26" w:rsidRDefault="00160193" w:rsidP="0016019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0193" w:rsidRPr="005764E7" w14:paraId="3EAAE12F" w14:textId="2DDD2712" w:rsidTr="00160193">
        <w:trPr>
          <w:trHeight w:hRule="exact" w:val="432"/>
        </w:trPr>
        <w:tc>
          <w:tcPr>
            <w:tcW w:w="5813" w:type="dxa"/>
            <w:vAlign w:val="bottom"/>
          </w:tcPr>
          <w:p w14:paraId="004934A5" w14:textId="4E1446EE" w:rsidR="00160193" w:rsidRPr="00656B26" w:rsidRDefault="00160193" w:rsidP="0016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 w:hanging="13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68" w:type="dxa"/>
          </w:tcPr>
          <w:p w14:paraId="0E29DB49" w14:textId="6C18369C" w:rsidR="00160193" w:rsidRPr="000448CF" w:rsidRDefault="00160193" w:rsidP="0016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283" w:type="dxa"/>
          </w:tcPr>
          <w:p w14:paraId="594A6DFE" w14:textId="77777777" w:rsidR="00160193" w:rsidRDefault="00160193" w:rsidP="0016019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8" w:type="dxa"/>
            <w:shd w:val="clear" w:color="auto" w:fill="auto"/>
            <w:vAlign w:val="bottom"/>
          </w:tcPr>
          <w:p w14:paraId="43CD866D" w14:textId="77F3FF2C" w:rsidR="00160193" w:rsidRPr="005764E7" w:rsidRDefault="00160193" w:rsidP="0016019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0193" w:rsidRPr="005764E7" w14:paraId="1FA3CAF7" w14:textId="1DE6EDB5" w:rsidTr="004116E5">
        <w:trPr>
          <w:trHeight w:hRule="exact" w:val="432"/>
        </w:trPr>
        <w:tc>
          <w:tcPr>
            <w:tcW w:w="5813" w:type="dxa"/>
            <w:vAlign w:val="bottom"/>
          </w:tcPr>
          <w:p w14:paraId="12835C3F" w14:textId="31EE8E52" w:rsidR="00160193" w:rsidRPr="00656B26" w:rsidRDefault="00160193" w:rsidP="0016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</w:t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6F871" w14:textId="20EFD7AE" w:rsidR="00160193" w:rsidRPr="002E177B" w:rsidRDefault="004116E5" w:rsidP="0016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651C7A" w14:textId="77777777" w:rsidR="00160193" w:rsidRPr="00625007" w:rsidRDefault="00160193" w:rsidP="001601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ABFFB" w14:textId="7D3427A6" w:rsidR="00160193" w:rsidRPr="005764E7" w:rsidRDefault="00F56903" w:rsidP="0016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160193" w:rsidRPr="005764E7" w14:paraId="4DCB53C9" w14:textId="307DF330" w:rsidTr="004116E5">
        <w:trPr>
          <w:trHeight w:hRule="exact" w:val="432"/>
        </w:trPr>
        <w:tc>
          <w:tcPr>
            <w:tcW w:w="5813" w:type="dxa"/>
            <w:vAlign w:val="bottom"/>
          </w:tcPr>
          <w:p w14:paraId="69AE23D8" w14:textId="701657D7" w:rsidR="00160193" w:rsidRPr="00656B26" w:rsidRDefault="00160193" w:rsidP="0016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C8C74A" w14:textId="03819C45" w:rsidR="00160193" w:rsidRPr="002E177B" w:rsidRDefault="004116E5" w:rsidP="0016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406CD4" w14:textId="77777777" w:rsidR="00160193" w:rsidRPr="00625007" w:rsidRDefault="00160193" w:rsidP="001601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2AC5D" w14:textId="00531B38" w:rsidR="00160193" w:rsidRPr="00F80652" w:rsidRDefault="00F56903" w:rsidP="001601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F80652">
              <w:rPr>
                <w:rFonts w:ascii="Angsana New" w:hAnsi="Angsana New"/>
                <w:sz w:val="28"/>
                <w:szCs w:val="28"/>
                <w:lang w:val="en-ZW"/>
              </w:rPr>
              <w:t>58</w:t>
            </w:r>
          </w:p>
        </w:tc>
      </w:tr>
      <w:tr w:rsidR="00160193" w:rsidRPr="005764E7" w14:paraId="195B8288" w14:textId="448EDF05" w:rsidTr="00160193">
        <w:trPr>
          <w:trHeight w:hRule="exact" w:val="432"/>
        </w:trPr>
        <w:tc>
          <w:tcPr>
            <w:tcW w:w="5813" w:type="dxa"/>
            <w:vAlign w:val="bottom"/>
          </w:tcPr>
          <w:p w14:paraId="0C5A2FD2" w14:textId="7237A66D" w:rsidR="00160193" w:rsidRPr="00656B26" w:rsidRDefault="00160193" w:rsidP="0016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68" w:type="dxa"/>
            <w:tcBorders>
              <w:top w:val="double" w:sz="4" w:space="0" w:color="auto"/>
            </w:tcBorders>
          </w:tcPr>
          <w:p w14:paraId="0C31E120" w14:textId="160FF00F" w:rsidR="00160193" w:rsidRPr="00204B7F" w:rsidRDefault="00160193" w:rsidP="001601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7DAF462B" w14:textId="77777777" w:rsidR="00160193" w:rsidRPr="005764E7" w:rsidRDefault="00160193" w:rsidP="001601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68" w:type="dxa"/>
          </w:tcPr>
          <w:p w14:paraId="0612C6A6" w14:textId="5BF8A9CB" w:rsidR="00160193" w:rsidRPr="009214FD" w:rsidRDefault="00160193" w:rsidP="001601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60193" w:rsidRPr="005764E7" w14:paraId="1AECB653" w14:textId="24C79D41" w:rsidTr="00160193">
        <w:trPr>
          <w:trHeight w:hRule="exact" w:val="432"/>
        </w:trPr>
        <w:tc>
          <w:tcPr>
            <w:tcW w:w="5813" w:type="dxa"/>
            <w:vAlign w:val="bottom"/>
          </w:tcPr>
          <w:p w14:paraId="66AB6608" w14:textId="6D96B6DF" w:rsidR="00160193" w:rsidRPr="00656B26" w:rsidRDefault="00160193" w:rsidP="0016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 w:hint="cs"/>
                <w:color w:val="0D0D0D" w:themeColor="text1" w:themeTint="F2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1968" w:type="dxa"/>
          </w:tcPr>
          <w:p w14:paraId="51AE7F09" w14:textId="7C79308F" w:rsidR="00160193" w:rsidRPr="00656B26" w:rsidRDefault="00160193" w:rsidP="001601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23A78F78" w14:textId="77777777" w:rsidR="00160193" w:rsidRPr="005764E7" w:rsidRDefault="00160193" w:rsidP="001601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68" w:type="dxa"/>
          </w:tcPr>
          <w:p w14:paraId="5C509839" w14:textId="6F10724D" w:rsidR="00160193" w:rsidRPr="005764E7" w:rsidRDefault="00160193" w:rsidP="001601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60193" w:rsidRPr="005764E7" w14:paraId="54BE470D" w14:textId="2E521FF8" w:rsidTr="00160193">
        <w:trPr>
          <w:trHeight w:hRule="exact" w:val="432"/>
        </w:trPr>
        <w:tc>
          <w:tcPr>
            <w:tcW w:w="5813" w:type="dxa"/>
            <w:vAlign w:val="bottom"/>
          </w:tcPr>
          <w:p w14:paraId="061B4C0C" w14:textId="761710DD" w:rsidR="00160193" w:rsidRPr="00656B26" w:rsidRDefault="00160193" w:rsidP="0016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68" w:type="dxa"/>
          </w:tcPr>
          <w:p w14:paraId="41AD008D" w14:textId="77777777" w:rsidR="00160193" w:rsidRPr="005764E7" w:rsidRDefault="00160193" w:rsidP="0016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6770FCC9" w14:textId="77777777" w:rsidR="00160193" w:rsidRPr="00625007" w:rsidRDefault="00160193" w:rsidP="001601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68" w:type="dxa"/>
            <w:shd w:val="clear" w:color="auto" w:fill="auto"/>
            <w:vAlign w:val="bottom"/>
          </w:tcPr>
          <w:p w14:paraId="49F19A6E" w14:textId="77777777" w:rsidR="00160193" w:rsidRPr="005764E7" w:rsidRDefault="00160193" w:rsidP="0016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0193" w:rsidRPr="005764E7" w14:paraId="677019B8" w14:textId="09A98ACF" w:rsidTr="007F17B0">
        <w:trPr>
          <w:trHeight w:hRule="exact" w:val="432"/>
        </w:trPr>
        <w:tc>
          <w:tcPr>
            <w:tcW w:w="5813" w:type="dxa"/>
            <w:vAlign w:val="bottom"/>
          </w:tcPr>
          <w:p w14:paraId="22B89671" w14:textId="004EB99C" w:rsidR="00160193" w:rsidRPr="00656B26" w:rsidRDefault="00160193" w:rsidP="0016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นิวพลัส</w:t>
            </w:r>
            <w:proofErr w:type="spellEnd"/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นิ</w:t>
            </w:r>
            <w:proofErr w:type="spellStart"/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ตติ้ง</w:t>
            </w:r>
            <w:proofErr w:type="spellEnd"/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จำกัด (มหาชน) </w:t>
            </w: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FEC2D" w14:textId="6AF2FC0C" w:rsidR="00160193" w:rsidRPr="006D4EDA" w:rsidRDefault="007F17B0" w:rsidP="0016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39,477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01C80F" w14:textId="77777777" w:rsidR="00160193" w:rsidRPr="00625007" w:rsidRDefault="00160193" w:rsidP="001601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65CBA" w14:textId="6BE90D80" w:rsidR="00160193" w:rsidRPr="005764E7" w:rsidRDefault="00F56903" w:rsidP="0016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45,984</w:t>
            </w:r>
          </w:p>
        </w:tc>
      </w:tr>
      <w:tr w:rsidR="00160193" w:rsidRPr="005764E7" w14:paraId="7F13E767" w14:textId="2FD91F31" w:rsidTr="007F17B0">
        <w:trPr>
          <w:trHeight w:hRule="exact" w:val="432"/>
        </w:trPr>
        <w:tc>
          <w:tcPr>
            <w:tcW w:w="5813" w:type="dxa"/>
            <w:vAlign w:val="bottom"/>
          </w:tcPr>
          <w:p w14:paraId="529792FE" w14:textId="42A6DB98" w:rsidR="00160193" w:rsidRPr="00656B26" w:rsidRDefault="00160193" w:rsidP="0016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4AD9FE" w14:textId="34CCDB62" w:rsidR="00160193" w:rsidRPr="006D4EDA" w:rsidRDefault="007F17B0" w:rsidP="0016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39,477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CF67D8" w14:textId="77777777" w:rsidR="00160193" w:rsidRPr="00625007" w:rsidRDefault="00160193" w:rsidP="001601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B4EDCE" w14:textId="453DA12A" w:rsidR="00160193" w:rsidRPr="00656B26" w:rsidRDefault="00F56903" w:rsidP="001601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45,984</w:t>
            </w:r>
          </w:p>
        </w:tc>
      </w:tr>
      <w:tr w:rsidR="00160193" w:rsidRPr="005764E7" w14:paraId="3688D936" w14:textId="6CC7A426" w:rsidTr="00C3428D">
        <w:trPr>
          <w:trHeight w:hRule="exact" w:val="432"/>
        </w:trPr>
        <w:tc>
          <w:tcPr>
            <w:tcW w:w="5813" w:type="dxa"/>
            <w:vAlign w:val="bottom"/>
          </w:tcPr>
          <w:p w14:paraId="39A14617" w14:textId="5BD65F1C" w:rsidR="00160193" w:rsidRPr="00656B26" w:rsidRDefault="00160193" w:rsidP="00160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62A2EF" w14:textId="5048D83B" w:rsidR="00160193" w:rsidRPr="000738BB" w:rsidRDefault="00160193" w:rsidP="001601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96B7F1" w14:textId="77777777" w:rsidR="00160193" w:rsidRPr="005764E7" w:rsidRDefault="00160193" w:rsidP="001601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0B109C" w14:textId="4A0B8EDC" w:rsidR="00160193" w:rsidRPr="009214FD" w:rsidRDefault="00160193" w:rsidP="001601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428D" w:rsidRPr="005764E7" w14:paraId="24AA95ED" w14:textId="77777777" w:rsidTr="00983E5F">
        <w:trPr>
          <w:trHeight w:hRule="exact" w:val="432"/>
        </w:trPr>
        <w:tc>
          <w:tcPr>
            <w:tcW w:w="5813" w:type="dxa"/>
            <w:vAlign w:val="bottom"/>
          </w:tcPr>
          <w:p w14:paraId="1F0CE52C" w14:textId="7D51FC59" w:rsidR="00C3428D" w:rsidRPr="00656B26" w:rsidRDefault="00C3428D" w:rsidP="00C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ายได้อื่น (ค่านายหน้า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ค่าเช่า และอื่น ๆ)</w:t>
            </w:r>
          </w:p>
        </w:tc>
        <w:tc>
          <w:tcPr>
            <w:tcW w:w="1968" w:type="dxa"/>
            <w:shd w:val="clear" w:color="auto" w:fill="auto"/>
          </w:tcPr>
          <w:p w14:paraId="4CC092A3" w14:textId="77777777" w:rsidR="00C3428D" w:rsidRPr="000738BB" w:rsidRDefault="00C3428D" w:rsidP="00C3428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12C66643" w14:textId="77777777" w:rsidR="00C3428D" w:rsidRPr="005764E7" w:rsidRDefault="00C3428D" w:rsidP="00C3428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68" w:type="dxa"/>
            <w:shd w:val="clear" w:color="auto" w:fill="auto"/>
            <w:vAlign w:val="bottom"/>
          </w:tcPr>
          <w:p w14:paraId="604DD328" w14:textId="77777777" w:rsidR="00C3428D" w:rsidRPr="009214FD" w:rsidRDefault="00C3428D" w:rsidP="00C3428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428D" w:rsidRPr="005764E7" w14:paraId="5513C4E2" w14:textId="77777777" w:rsidTr="00983E5F">
        <w:trPr>
          <w:trHeight w:hRule="exact" w:val="432"/>
        </w:trPr>
        <w:tc>
          <w:tcPr>
            <w:tcW w:w="5813" w:type="dxa"/>
            <w:vAlign w:val="bottom"/>
          </w:tcPr>
          <w:p w14:paraId="5069AFF5" w14:textId="4D4AEDD9" w:rsidR="00C3428D" w:rsidRPr="00656B26" w:rsidRDefault="00C3428D" w:rsidP="00C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68" w:type="dxa"/>
            <w:shd w:val="clear" w:color="auto" w:fill="auto"/>
          </w:tcPr>
          <w:p w14:paraId="01902DAA" w14:textId="77777777" w:rsidR="00C3428D" w:rsidRPr="000738BB" w:rsidRDefault="00C3428D" w:rsidP="00C3428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13347634" w14:textId="77777777" w:rsidR="00C3428D" w:rsidRPr="005764E7" w:rsidRDefault="00C3428D" w:rsidP="00C3428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68" w:type="dxa"/>
            <w:shd w:val="clear" w:color="auto" w:fill="auto"/>
            <w:vAlign w:val="bottom"/>
          </w:tcPr>
          <w:p w14:paraId="5EA75925" w14:textId="77777777" w:rsidR="00C3428D" w:rsidRPr="009214FD" w:rsidRDefault="00C3428D" w:rsidP="00C3428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428D" w:rsidRPr="005764E7" w14:paraId="2DC3DF2C" w14:textId="77777777" w:rsidTr="00C3428D">
        <w:trPr>
          <w:trHeight w:hRule="exact" w:val="432"/>
        </w:trPr>
        <w:tc>
          <w:tcPr>
            <w:tcW w:w="5813" w:type="dxa"/>
            <w:vAlign w:val="bottom"/>
          </w:tcPr>
          <w:p w14:paraId="13964669" w14:textId="4E938010" w:rsidR="00C3428D" w:rsidRPr="00656B26" w:rsidRDefault="00C3428D" w:rsidP="00C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56B26">
              <w:rPr>
                <w:rFonts w:ascii="Angsana New" w:hAnsi="Angsana New"/>
                <w:sz w:val="28"/>
                <w:szCs w:val="28"/>
                <w:cs/>
              </w:rPr>
              <w:t>นิวพลัส</w:t>
            </w:r>
            <w:proofErr w:type="spellEnd"/>
            <w:r w:rsidRPr="00656B26">
              <w:rPr>
                <w:rFonts w:ascii="Angsana New" w:hAnsi="Angsana New"/>
                <w:sz w:val="28"/>
                <w:szCs w:val="28"/>
                <w:cs/>
              </w:rPr>
              <w:t>นิ</w:t>
            </w:r>
            <w:proofErr w:type="spellStart"/>
            <w:r w:rsidRPr="00656B26">
              <w:rPr>
                <w:rFonts w:ascii="Angsana New" w:hAnsi="Angsana New"/>
                <w:sz w:val="28"/>
                <w:szCs w:val="28"/>
                <w:cs/>
              </w:rPr>
              <w:t>ตติ้ง</w:t>
            </w:r>
            <w:proofErr w:type="spellEnd"/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</w:t>
            </w:r>
          </w:p>
        </w:tc>
        <w:tc>
          <w:tcPr>
            <w:tcW w:w="1968" w:type="dxa"/>
            <w:shd w:val="clear" w:color="auto" w:fill="auto"/>
            <w:vAlign w:val="bottom"/>
          </w:tcPr>
          <w:p w14:paraId="0717D48F" w14:textId="0BA4C4AD" w:rsidR="00C3428D" w:rsidRPr="000738BB" w:rsidRDefault="00C3428D" w:rsidP="00C3428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421E15" w14:textId="77777777" w:rsidR="00C3428D" w:rsidRPr="005764E7" w:rsidRDefault="00C3428D" w:rsidP="00C3428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68" w:type="dxa"/>
            <w:shd w:val="clear" w:color="auto" w:fill="auto"/>
            <w:vAlign w:val="bottom"/>
          </w:tcPr>
          <w:p w14:paraId="5B88E4F1" w14:textId="4B19D2AD" w:rsidR="00C3428D" w:rsidRPr="009214FD" w:rsidRDefault="00C3428D" w:rsidP="00C3428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</w:tr>
      <w:tr w:rsidR="00C3428D" w:rsidRPr="005764E7" w14:paraId="4EC0B87E" w14:textId="77777777" w:rsidTr="00C3428D">
        <w:trPr>
          <w:trHeight w:hRule="exact" w:val="432"/>
        </w:trPr>
        <w:tc>
          <w:tcPr>
            <w:tcW w:w="5813" w:type="dxa"/>
            <w:vAlign w:val="bottom"/>
          </w:tcPr>
          <w:p w14:paraId="172A51E5" w14:textId="38B408AC" w:rsidR="00C3428D" w:rsidRPr="00656B26" w:rsidRDefault="00C3428D" w:rsidP="00C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68" w:type="dxa"/>
            <w:shd w:val="clear" w:color="auto" w:fill="auto"/>
            <w:vAlign w:val="bottom"/>
          </w:tcPr>
          <w:p w14:paraId="4D947065" w14:textId="77777777" w:rsidR="00C3428D" w:rsidRPr="000738BB" w:rsidRDefault="00C3428D" w:rsidP="00C3428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A8A0FE" w14:textId="77777777" w:rsidR="00C3428D" w:rsidRPr="005764E7" w:rsidRDefault="00C3428D" w:rsidP="00C3428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68" w:type="dxa"/>
            <w:shd w:val="clear" w:color="auto" w:fill="auto"/>
            <w:vAlign w:val="bottom"/>
          </w:tcPr>
          <w:p w14:paraId="2A3502FF" w14:textId="77777777" w:rsidR="00C3428D" w:rsidRPr="009214FD" w:rsidRDefault="00C3428D" w:rsidP="00C3428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3428D" w:rsidRPr="005764E7" w14:paraId="250FA95E" w14:textId="77777777" w:rsidTr="00C3428D">
        <w:trPr>
          <w:trHeight w:hRule="exact" w:val="432"/>
        </w:trPr>
        <w:tc>
          <w:tcPr>
            <w:tcW w:w="5813" w:type="dxa"/>
            <w:vAlign w:val="bottom"/>
          </w:tcPr>
          <w:p w14:paraId="568C4ECB" w14:textId="6DBD6F72" w:rsidR="00C3428D" w:rsidRPr="00656B26" w:rsidRDefault="00C3428D" w:rsidP="00C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79716" w14:textId="176954C3" w:rsidR="00C3428D" w:rsidRPr="000738BB" w:rsidRDefault="00C3428D" w:rsidP="00C3428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2C22ED" w14:textId="77777777" w:rsidR="00C3428D" w:rsidRPr="005764E7" w:rsidRDefault="00C3428D" w:rsidP="00C3428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4A235" w14:textId="3EE5897E" w:rsidR="00C3428D" w:rsidRPr="009214FD" w:rsidRDefault="00C3428D" w:rsidP="00C3428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</w:t>
            </w:r>
          </w:p>
        </w:tc>
      </w:tr>
      <w:tr w:rsidR="00C3428D" w:rsidRPr="005764E7" w14:paraId="3D11D25D" w14:textId="77777777" w:rsidTr="00C3428D">
        <w:trPr>
          <w:trHeight w:hRule="exact" w:val="432"/>
        </w:trPr>
        <w:tc>
          <w:tcPr>
            <w:tcW w:w="5813" w:type="dxa"/>
            <w:vAlign w:val="bottom"/>
          </w:tcPr>
          <w:p w14:paraId="04863C90" w14:textId="6FC01725" w:rsidR="00C3428D" w:rsidRPr="00656B26" w:rsidRDefault="00C3428D" w:rsidP="00C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CE1B0F" w14:textId="3744CCB8" w:rsidR="00C3428D" w:rsidRDefault="00C3428D" w:rsidP="00C3428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F0D182" w14:textId="77777777" w:rsidR="00C3428D" w:rsidRPr="005764E7" w:rsidRDefault="00C3428D" w:rsidP="00C3428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257DF" w14:textId="656E866F" w:rsidR="00C3428D" w:rsidRDefault="00C3428D" w:rsidP="00C3428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80652">
              <w:rPr>
                <w:rFonts w:ascii="Angsana New" w:hAnsi="Angsana New"/>
                <w:sz w:val="28"/>
                <w:szCs w:val="28"/>
                <w:lang w:val="en-US"/>
              </w:rPr>
              <w:t>42</w:t>
            </w:r>
          </w:p>
        </w:tc>
      </w:tr>
    </w:tbl>
    <w:p w14:paraId="19C5E17D" w14:textId="3E93BA48" w:rsidR="002D131C" w:rsidRDefault="002D131C"/>
    <w:p w14:paraId="445E2729" w14:textId="6B1122EA" w:rsidR="00DC0A25" w:rsidRDefault="00DC0A25"/>
    <w:p w14:paraId="0B754EBE" w14:textId="77CEC5B9" w:rsidR="00DC0A25" w:rsidRDefault="00DC0A25"/>
    <w:p w14:paraId="52843774" w14:textId="355030B0" w:rsidR="00F03D56" w:rsidRDefault="00F03D56"/>
    <w:p w14:paraId="606897B8" w14:textId="27914822" w:rsidR="00F03D56" w:rsidRDefault="00F03D56"/>
    <w:p w14:paraId="0B891579" w14:textId="2509839F" w:rsidR="00F03D56" w:rsidRDefault="00F03D56"/>
    <w:p w14:paraId="790B3B3B" w14:textId="3EEC49C9" w:rsidR="00F03D56" w:rsidRDefault="00F03D56"/>
    <w:p w14:paraId="09D76789" w14:textId="27AB9922" w:rsidR="00F03D56" w:rsidRDefault="00F03D56"/>
    <w:p w14:paraId="7D1E8730" w14:textId="7274EB90" w:rsidR="00F03D56" w:rsidRDefault="00F03D56"/>
    <w:p w14:paraId="0A7DEEDF" w14:textId="1C41A8B8" w:rsidR="00C3428D" w:rsidRDefault="00C3428D"/>
    <w:p w14:paraId="1DF26E2B" w14:textId="78791A7F" w:rsidR="00C3428D" w:rsidRDefault="00C3428D"/>
    <w:p w14:paraId="58FA60CA" w14:textId="185FF988" w:rsidR="00C3428D" w:rsidRDefault="00C3428D"/>
    <w:p w14:paraId="34F48935" w14:textId="244095F0" w:rsidR="00C3428D" w:rsidRDefault="00C3428D"/>
    <w:p w14:paraId="5CC4F04D" w14:textId="77777777" w:rsidR="00C3428D" w:rsidRDefault="00C3428D"/>
    <w:p w14:paraId="01D238A3" w14:textId="77777777" w:rsidR="00F03D56" w:rsidRDefault="00F03D56"/>
    <w:tbl>
      <w:tblPr>
        <w:tblW w:w="10065" w:type="dxa"/>
        <w:tblInd w:w="-284" w:type="dxa"/>
        <w:tblLook w:val="0000" w:firstRow="0" w:lastRow="0" w:firstColumn="0" w:lastColumn="0" w:noHBand="0" w:noVBand="0"/>
      </w:tblPr>
      <w:tblGrid>
        <w:gridCol w:w="5813"/>
        <w:gridCol w:w="1984"/>
        <w:gridCol w:w="284"/>
        <w:gridCol w:w="1984"/>
      </w:tblGrid>
      <w:tr w:rsidR="004A3BD9" w:rsidRPr="005764E7" w14:paraId="22266A7E" w14:textId="77777777" w:rsidTr="004C0C42">
        <w:trPr>
          <w:trHeight w:hRule="exact" w:val="432"/>
        </w:trPr>
        <w:tc>
          <w:tcPr>
            <w:tcW w:w="5813" w:type="dxa"/>
            <w:vAlign w:val="bottom"/>
          </w:tcPr>
          <w:p w14:paraId="6BA1FFBF" w14:textId="77777777" w:rsidR="004A3BD9" w:rsidRPr="00625007" w:rsidRDefault="004A3BD9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3A45C86A" w14:textId="7C4EBABC" w:rsidR="004A3BD9" w:rsidRPr="00656B26" w:rsidRDefault="004A3BD9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B1A52" w:rsidRPr="005764E7" w14:paraId="2DF697BE" w14:textId="77777777" w:rsidTr="004C0C42">
        <w:trPr>
          <w:trHeight w:hRule="exact" w:val="432"/>
        </w:trPr>
        <w:tc>
          <w:tcPr>
            <w:tcW w:w="5813" w:type="dxa"/>
            <w:vAlign w:val="bottom"/>
          </w:tcPr>
          <w:p w14:paraId="5AA801AC" w14:textId="77777777" w:rsidR="000B1A52" w:rsidRPr="0062500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  <w:vAlign w:val="bottom"/>
          </w:tcPr>
          <w:p w14:paraId="7A551AEB" w14:textId="5BB789E1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0B1A52" w:rsidRPr="005764E7" w14:paraId="1CD8F65B" w14:textId="77777777" w:rsidTr="004C0C42">
        <w:trPr>
          <w:trHeight w:hRule="exact" w:val="432"/>
        </w:trPr>
        <w:tc>
          <w:tcPr>
            <w:tcW w:w="5813" w:type="dxa"/>
            <w:vAlign w:val="bottom"/>
          </w:tcPr>
          <w:p w14:paraId="7D616CC0" w14:textId="77777777" w:rsidR="000B1A52" w:rsidRPr="0062500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70017756" w14:textId="2073C2A4" w:rsidR="000B1A52" w:rsidRDefault="000B1A52" w:rsidP="000B1A5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  <w:p w14:paraId="1D95F4B1" w14:textId="77777777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4634D" w:rsidRPr="005764E7" w14:paraId="06B5F4A0" w14:textId="77777777" w:rsidTr="00C3428D">
        <w:trPr>
          <w:trHeight w:hRule="exact" w:val="432"/>
        </w:trPr>
        <w:tc>
          <w:tcPr>
            <w:tcW w:w="5813" w:type="dxa"/>
            <w:vAlign w:val="bottom"/>
          </w:tcPr>
          <w:p w14:paraId="5005F51D" w14:textId="77777777" w:rsidR="00E4634D" w:rsidRPr="00625007" w:rsidRDefault="00E4634D" w:rsidP="00E4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E410DF5" w14:textId="79D89C60" w:rsidR="00E4634D" w:rsidRPr="00656B26" w:rsidRDefault="004C0C42" w:rsidP="00E4634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E71BE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vAlign w:val="center"/>
          </w:tcPr>
          <w:p w14:paraId="70C119F6" w14:textId="77777777" w:rsidR="00E4634D" w:rsidRPr="00656B26" w:rsidRDefault="00E4634D" w:rsidP="00E4634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F9949EE" w14:textId="7DAE72B3" w:rsidR="00E4634D" w:rsidRPr="00656B26" w:rsidRDefault="004C0C42" w:rsidP="00E4634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E71BE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5201B" w:rsidRPr="005764E7" w14:paraId="3A96A531" w14:textId="77777777" w:rsidTr="00C3428D">
        <w:trPr>
          <w:trHeight w:hRule="exact" w:val="432"/>
        </w:trPr>
        <w:tc>
          <w:tcPr>
            <w:tcW w:w="5813" w:type="dxa"/>
            <w:vAlign w:val="bottom"/>
          </w:tcPr>
          <w:p w14:paraId="6B315959" w14:textId="77777777" w:rsidR="0065201B" w:rsidRDefault="0065201B" w:rsidP="006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5F3D8E03" w14:textId="77777777" w:rsidR="0065201B" w:rsidRDefault="0065201B" w:rsidP="006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577DEB78" w14:textId="77777777" w:rsidR="0065201B" w:rsidRDefault="0065201B" w:rsidP="006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14BF4765" w14:textId="77777777" w:rsidR="0065201B" w:rsidRDefault="0065201B" w:rsidP="006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09229748" w14:textId="77777777" w:rsidR="0065201B" w:rsidRDefault="0065201B" w:rsidP="006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0F12515E" w14:textId="77777777" w:rsidR="0065201B" w:rsidRDefault="0065201B" w:rsidP="006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4CC83D11" w14:textId="77777777" w:rsidR="0065201B" w:rsidRDefault="0065201B" w:rsidP="006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38DB9EAD" w14:textId="77777777" w:rsidR="0065201B" w:rsidRDefault="0065201B" w:rsidP="006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0729366F" w14:textId="7749F462" w:rsidR="0065201B" w:rsidRPr="00656B26" w:rsidRDefault="0065201B" w:rsidP="006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5319FA8B" w14:textId="67545C18" w:rsidR="0065201B" w:rsidRPr="00C565D7" w:rsidRDefault="0065201B" w:rsidP="0065201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26AD8582" w14:textId="77777777" w:rsidR="0065201B" w:rsidRPr="005764E7" w:rsidRDefault="0065201B" w:rsidP="006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A41D50A" w14:textId="5C632318" w:rsidR="0065201B" w:rsidRPr="009214FD" w:rsidRDefault="0065201B" w:rsidP="0065201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5201B" w:rsidRPr="005764E7" w14:paraId="75FE756A" w14:textId="77777777" w:rsidTr="0065201B">
        <w:trPr>
          <w:trHeight w:hRule="exact" w:val="387"/>
        </w:trPr>
        <w:tc>
          <w:tcPr>
            <w:tcW w:w="5813" w:type="dxa"/>
            <w:vAlign w:val="bottom"/>
          </w:tcPr>
          <w:p w14:paraId="362B2024" w14:textId="59C55AE1" w:rsidR="0065201B" w:rsidRPr="00656B26" w:rsidRDefault="0065201B" w:rsidP="006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ค่าใช้จ่ายในการขายและบริหาร (ค่าเช่า</w:t>
            </w:r>
          </w:p>
        </w:tc>
        <w:tc>
          <w:tcPr>
            <w:tcW w:w="1984" w:type="dxa"/>
            <w:shd w:val="clear" w:color="auto" w:fill="auto"/>
          </w:tcPr>
          <w:p w14:paraId="2F7CC9F0" w14:textId="033C44C8" w:rsidR="0065201B" w:rsidRPr="00751587" w:rsidRDefault="0065201B" w:rsidP="0065201B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15BD341" w14:textId="77777777" w:rsidR="0065201B" w:rsidRPr="00751587" w:rsidRDefault="0065201B" w:rsidP="0065201B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AC44101" w14:textId="77777777" w:rsidR="0065201B" w:rsidRPr="00751587" w:rsidRDefault="0065201B" w:rsidP="0065201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4" w:right="32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5201B" w:rsidRPr="005764E7" w14:paraId="6E8C6A56" w14:textId="77777777" w:rsidTr="0065201B">
        <w:trPr>
          <w:trHeight w:hRule="exact" w:val="387"/>
        </w:trPr>
        <w:tc>
          <w:tcPr>
            <w:tcW w:w="5813" w:type="dxa"/>
            <w:vAlign w:val="bottom"/>
          </w:tcPr>
          <w:p w14:paraId="402F0DAD" w14:textId="11DC7E55" w:rsidR="0065201B" w:rsidRPr="00656B26" w:rsidRDefault="0065201B" w:rsidP="006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ค่าบริการดูแลสินค้า</w:t>
            </w:r>
            <w:r w:rsidRPr="0091587B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</w:rPr>
              <w:t xml:space="preserve"> </w:t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และอื่น ๆ)</w:t>
            </w:r>
          </w:p>
        </w:tc>
        <w:tc>
          <w:tcPr>
            <w:tcW w:w="1984" w:type="dxa"/>
            <w:shd w:val="clear" w:color="auto" w:fill="auto"/>
          </w:tcPr>
          <w:p w14:paraId="1610A178" w14:textId="77777777" w:rsidR="0065201B" w:rsidRPr="005764E7" w:rsidRDefault="0065201B" w:rsidP="006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78573967" w14:textId="54492B58" w:rsidR="0065201B" w:rsidRPr="005764E7" w:rsidRDefault="0065201B" w:rsidP="0065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3FE5194" w14:textId="77777777" w:rsidR="0065201B" w:rsidRPr="005764E7" w:rsidRDefault="0065201B" w:rsidP="0065201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27F5D" w:rsidRPr="005764E7" w14:paraId="69A1A720" w14:textId="77777777" w:rsidTr="0065201B">
        <w:trPr>
          <w:trHeight w:hRule="exact" w:val="387"/>
        </w:trPr>
        <w:tc>
          <w:tcPr>
            <w:tcW w:w="5813" w:type="dxa"/>
            <w:vAlign w:val="bottom"/>
          </w:tcPr>
          <w:p w14:paraId="66ABA244" w14:textId="4DBA5AE4" w:rsidR="00727F5D" w:rsidRPr="00656B26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4" w:type="dxa"/>
            <w:shd w:val="clear" w:color="auto" w:fill="auto"/>
          </w:tcPr>
          <w:p w14:paraId="617D0369" w14:textId="77777777" w:rsidR="00727F5D" w:rsidRPr="005764E7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13F8D05A" w14:textId="77777777" w:rsidR="00727F5D" w:rsidRPr="005764E7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B5DD42D" w14:textId="77777777" w:rsidR="00727F5D" w:rsidRPr="005764E7" w:rsidRDefault="00727F5D" w:rsidP="00727F5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27F5D" w:rsidRPr="005764E7" w14:paraId="6D065E99" w14:textId="77777777" w:rsidTr="0065201B">
        <w:trPr>
          <w:trHeight w:hRule="exact" w:val="387"/>
        </w:trPr>
        <w:tc>
          <w:tcPr>
            <w:tcW w:w="5813" w:type="dxa"/>
            <w:vAlign w:val="bottom"/>
          </w:tcPr>
          <w:p w14:paraId="74B5F6CA" w14:textId="013DC97A" w:rsidR="00727F5D" w:rsidRPr="00656B26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56B26">
              <w:rPr>
                <w:rFonts w:ascii="Angsana New" w:hAnsi="Angsana New"/>
                <w:sz w:val="28"/>
                <w:szCs w:val="28"/>
                <w:cs/>
              </w:rPr>
              <w:t>นิวพลัส</w:t>
            </w:r>
            <w:proofErr w:type="spellEnd"/>
            <w:r w:rsidRPr="00656B26">
              <w:rPr>
                <w:rFonts w:ascii="Angsana New" w:hAnsi="Angsana New"/>
                <w:sz w:val="28"/>
                <w:szCs w:val="28"/>
                <w:cs/>
              </w:rPr>
              <w:t>นิ</w:t>
            </w:r>
            <w:proofErr w:type="spellStart"/>
            <w:r w:rsidRPr="00656B26">
              <w:rPr>
                <w:rFonts w:ascii="Angsana New" w:hAnsi="Angsana New"/>
                <w:sz w:val="28"/>
                <w:szCs w:val="28"/>
                <w:cs/>
              </w:rPr>
              <w:t>ตติ้ง</w:t>
            </w:r>
            <w:proofErr w:type="spellEnd"/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</w:t>
            </w:r>
          </w:p>
        </w:tc>
        <w:tc>
          <w:tcPr>
            <w:tcW w:w="1984" w:type="dxa"/>
            <w:shd w:val="clear" w:color="auto" w:fill="auto"/>
          </w:tcPr>
          <w:p w14:paraId="03C98AF0" w14:textId="393F7D20" w:rsidR="00727F5D" w:rsidRPr="00727F5D" w:rsidRDefault="00727F5D" w:rsidP="00727F5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27F5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51</w:t>
            </w:r>
          </w:p>
        </w:tc>
        <w:tc>
          <w:tcPr>
            <w:tcW w:w="284" w:type="dxa"/>
          </w:tcPr>
          <w:p w14:paraId="65E3CDDC" w14:textId="77777777" w:rsidR="00727F5D" w:rsidRPr="005764E7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F5D655C" w14:textId="0E97D9EB" w:rsidR="00727F5D" w:rsidRPr="00727F5D" w:rsidRDefault="00727F5D" w:rsidP="00727F5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27F5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727F5D" w:rsidRPr="005764E7" w14:paraId="0E45A435" w14:textId="77777777" w:rsidTr="0065201B">
        <w:trPr>
          <w:trHeight w:hRule="exact" w:val="432"/>
        </w:trPr>
        <w:tc>
          <w:tcPr>
            <w:tcW w:w="5813" w:type="dxa"/>
            <w:vAlign w:val="bottom"/>
          </w:tcPr>
          <w:p w14:paraId="48102117" w14:textId="0DB7F4BB" w:rsidR="00727F5D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4" w:type="dxa"/>
            <w:shd w:val="clear" w:color="auto" w:fill="auto"/>
          </w:tcPr>
          <w:p w14:paraId="3C06611E" w14:textId="77777777" w:rsidR="00727F5D" w:rsidRPr="005764E7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1633118C" w14:textId="170F2B8C" w:rsidR="00727F5D" w:rsidRPr="005764E7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0231E13" w14:textId="77777777" w:rsidR="00727F5D" w:rsidRPr="005764E7" w:rsidRDefault="00727F5D" w:rsidP="00727F5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27F5D" w:rsidRPr="005764E7" w14:paraId="59D0E511" w14:textId="77777777" w:rsidTr="0065201B">
        <w:trPr>
          <w:trHeight w:hRule="exact" w:val="432"/>
        </w:trPr>
        <w:tc>
          <w:tcPr>
            <w:tcW w:w="5813" w:type="dxa"/>
            <w:vAlign w:val="bottom"/>
          </w:tcPr>
          <w:p w14:paraId="7A845DE1" w14:textId="2552126C" w:rsidR="00727F5D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7A6F688" w14:textId="0BA8C98E" w:rsidR="00727F5D" w:rsidRPr="00C86D72" w:rsidRDefault="00727F5D" w:rsidP="00727F5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461</w:t>
            </w:r>
          </w:p>
        </w:tc>
        <w:tc>
          <w:tcPr>
            <w:tcW w:w="284" w:type="dxa"/>
            <w:vAlign w:val="bottom"/>
          </w:tcPr>
          <w:p w14:paraId="49504713" w14:textId="5BC88BC5" w:rsidR="00727F5D" w:rsidRPr="005764E7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4812764" w14:textId="53854C00" w:rsidR="00727F5D" w:rsidRPr="00F44919" w:rsidRDefault="00727F5D" w:rsidP="00727F5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449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461</w:t>
            </w:r>
          </w:p>
        </w:tc>
      </w:tr>
      <w:tr w:rsidR="00727F5D" w:rsidRPr="005764E7" w14:paraId="50E940FE" w14:textId="77777777" w:rsidTr="0065201B">
        <w:trPr>
          <w:trHeight w:hRule="exact" w:val="432"/>
        </w:trPr>
        <w:tc>
          <w:tcPr>
            <w:tcW w:w="5813" w:type="dxa"/>
            <w:vAlign w:val="bottom"/>
          </w:tcPr>
          <w:p w14:paraId="4BBA8AA2" w14:textId="6CA66AF7" w:rsidR="00727F5D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6352552" w14:textId="65490142" w:rsidR="00727F5D" w:rsidRPr="00C86D72" w:rsidRDefault="00727F5D" w:rsidP="00727F5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122</w:t>
            </w:r>
          </w:p>
        </w:tc>
        <w:tc>
          <w:tcPr>
            <w:tcW w:w="284" w:type="dxa"/>
            <w:vAlign w:val="bottom"/>
          </w:tcPr>
          <w:p w14:paraId="11EC9180" w14:textId="1B4CA3D0" w:rsidR="00727F5D" w:rsidRPr="005764E7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5509ED0" w14:textId="3BC17DDB" w:rsidR="00727F5D" w:rsidRPr="009214FD" w:rsidRDefault="00727F5D" w:rsidP="00727F5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727F5D" w:rsidRPr="005764E7" w14:paraId="0D1BBBE1" w14:textId="77777777" w:rsidTr="0065201B">
        <w:trPr>
          <w:trHeight w:hRule="exact" w:val="432"/>
        </w:trPr>
        <w:tc>
          <w:tcPr>
            <w:tcW w:w="5813" w:type="dxa"/>
            <w:vAlign w:val="bottom"/>
          </w:tcPr>
          <w:p w14:paraId="0615966B" w14:textId="1A5FE7B0" w:rsidR="00727F5D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บริษัท ไท</w:t>
            </w:r>
            <w:proofErr w:type="spellStart"/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เกอร์</w:t>
            </w:r>
            <w:proofErr w:type="spellEnd"/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ดิสทริบิวชั่น</w:t>
            </w:r>
            <w:proofErr w:type="spellEnd"/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แอนด์</w:t>
            </w:r>
            <w:proofErr w:type="spellEnd"/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จิ</w:t>
            </w:r>
            <w:proofErr w:type="spellStart"/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สติคส์</w:t>
            </w:r>
            <w:proofErr w:type="spellEnd"/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BF4F222" w14:textId="3CC2356A" w:rsidR="00727F5D" w:rsidRPr="00C565D7" w:rsidRDefault="00727F5D" w:rsidP="00727F5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947</w:t>
            </w:r>
          </w:p>
        </w:tc>
        <w:tc>
          <w:tcPr>
            <w:tcW w:w="284" w:type="dxa"/>
            <w:vAlign w:val="bottom"/>
          </w:tcPr>
          <w:p w14:paraId="419D5750" w14:textId="117C632A" w:rsidR="00727F5D" w:rsidRPr="005764E7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05161A5" w14:textId="3A1F067F" w:rsidR="00727F5D" w:rsidRPr="00684ED0" w:rsidRDefault="00727F5D" w:rsidP="00727F5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991</w:t>
            </w:r>
          </w:p>
        </w:tc>
      </w:tr>
      <w:tr w:rsidR="00727F5D" w:rsidRPr="005764E7" w14:paraId="3B64F44F" w14:textId="77777777" w:rsidTr="0065201B">
        <w:trPr>
          <w:trHeight w:hRule="exact" w:val="432"/>
        </w:trPr>
        <w:tc>
          <w:tcPr>
            <w:tcW w:w="5813" w:type="dxa"/>
            <w:vAlign w:val="bottom"/>
          </w:tcPr>
          <w:p w14:paraId="103CFE59" w14:textId="4B1019DD" w:rsidR="00727F5D" w:rsidRPr="00656B26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F64FF6" w14:textId="5AD5E5C1" w:rsidR="00727F5D" w:rsidRPr="005F011D" w:rsidRDefault="00727F5D" w:rsidP="00727F5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</w:t>
            </w:r>
            <w:r w:rsidR="009F7479">
              <w:rPr>
                <w:rFonts w:ascii="Angsana New" w:hAnsi="Angsana New"/>
                <w:sz w:val="28"/>
                <w:szCs w:val="28"/>
                <w:lang w:val="en-US"/>
              </w:rPr>
              <w:t>81</w:t>
            </w:r>
          </w:p>
        </w:tc>
        <w:tc>
          <w:tcPr>
            <w:tcW w:w="284" w:type="dxa"/>
            <w:vAlign w:val="bottom"/>
          </w:tcPr>
          <w:p w14:paraId="1A66499D" w14:textId="77777777" w:rsidR="00727F5D" w:rsidRPr="005764E7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6D83C5" w14:textId="6DB65501" w:rsidR="00727F5D" w:rsidRPr="00F80652" w:rsidRDefault="00727F5D" w:rsidP="00727F5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0652">
              <w:rPr>
                <w:rFonts w:ascii="Angsana New" w:hAnsi="Angsana New"/>
                <w:sz w:val="28"/>
                <w:szCs w:val="28"/>
                <w:lang w:val="en-US"/>
              </w:rPr>
              <w:t>1,452</w:t>
            </w:r>
          </w:p>
        </w:tc>
      </w:tr>
      <w:tr w:rsidR="00727F5D" w:rsidRPr="005764E7" w14:paraId="64CE7F31" w14:textId="77777777" w:rsidTr="00C6493F">
        <w:trPr>
          <w:trHeight w:hRule="exact" w:val="431"/>
        </w:trPr>
        <w:tc>
          <w:tcPr>
            <w:tcW w:w="5813" w:type="dxa"/>
            <w:vAlign w:val="bottom"/>
          </w:tcPr>
          <w:p w14:paraId="100B06A1" w14:textId="301A8FCA" w:rsidR="00727F5D" w:rsidRPr="004E5B51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</w:tcPr>
          <w:p w14:paraId="48A56EE2" w14:textId="78CFC474" w:rsidR="00727F5D" w:rsidRPr="008D02AF" w:rsidRDefault="00727F5D" w:rsidP="00727F5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39D19BAF" w14:textId="2EFA052E" w:rsidR="00727F5D" w:rsidRPr="005764E7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FACE70" w14:textId="41CE1B57" w:rsidR="00727F5D" w:rsidRPr="00684ED0" w:rsidRDefault="00727F5D" w:rsidP="00727F5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27F5D" w:rsidRPr="005764E7" w14:paraId="32EB7384" w14:textId="77777777" w:rsidTr="00C6493F">
        <w:trPr>
          <w:trHeight w:hRule="exact" w:val="432"/>
        </w:trPr>
        <w:tc>
          <w:tcPr>
            <w:tcW w:w="5813" w:type="dxa"/>
            <w:vAlign w:val="bottom"/>
          </w:tcPr>
          <w:p w14:paraId="06AB18F8" w14:textId="70858FFB" w:rsidR="00727F5D" w:rsidRPr="00656B26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ค่าตอบแทนผู้บริหารสำคัญ</w:t>
            </w:r>
          </w:p>
        </w:tc>
        <w:tc>
          <w:tcPr>
            <w:tcW w:w="1984" w:type="dxa"/>
            <w:shd w:val="clear" w:color="auto" w:fill="auto"/>
          </w:tcPr>
          <w:p w14:paraId="6CE989A7" w14:textId="77777777" w:rsidR="00727F5D" w:rsidRPr="005764E7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5652C846" w14:textId="77777777" w:rsidR="00727F5D" w:rsidRPr="005764E7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9C0C251" w14:textId="77777777" w:rsidR="00727F5D" w:rsidRPr="005764E7" w:rsidRDefault="00727F5D" w:rsidP="00727F5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27F5D" w:rsidRPr="005764E7" w14:paraId="70205C7E" w14:textId="77777777" w:rsidTr="00C6493F">
        <w:trPr>
          <w:trHeight w:hRule="exact" w:val="432"/>
        </w:trPr>
        <w:tc>
          <w:tcPr>
            <w:tcW w:w="5813" w:type="dxa"/>
            <w:vAlign w:val="bottom"/>
          </w:tcPr>
          <w:p w14:paraId="019615CD" w14:textId="66414D61" w:rsidR="00727F5D" w:rsidRPr="00656B26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C16A43F" w14:textId="598A74BE" w:rsidR="00727F5D" w:rsidRPr="00C6493F" w:rsidRDefault="00727F5D" w:rsidP="00727F5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2,025</w:t>
            </w:r>
          </w:p>
        </w:tc>
        <w:tc>
          <w:tcPr>
            <w:tcW w:w="284" w:type="dxa"/>
            <w:vAlign w:val="bottom"/>
          </w:tcPr>
          <w:p w14:paraId="6725B1CC" w14:textId="6B9EF47F" w:rsidR="00727F5D" w:rsidRPr="005764E7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958D641" w14:textId="3486036F" w:rsidR="00727F5D" w:rsidRPr="00684ED0" w:rsidRDefault="00727F5D" w:rsidP="00727F5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2,625</w:t>
            </w:r>
          </w:p>
        </w:tc>
      </w:tr>
      <w:tr w:rsidR="00727F5D" w:rsidRPr="005764E7" w14:paraId="5A842DCD" w14:textId="77777777" w:rsidTr="00C6493F">
        <w:trPr>
          <w:trHeight w:hRule="exact" w:val="432"/>
        </w:trPr>
        <w:tc>
          <w:tcPr>
            <w:tcW w:w="5813" w:type="dxa"/>
            <w:vAlign w:val="bottom"/>
          </w:tcPr>
          <w:p w14:paraId="30ACAF8E" w14:textId="5F0DC649" w:rsidR="00727F5D" w:rsidRPr="00656B26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54BDD" w14:textId="2CE3CBE4" w:rsidR="00727F5D" w:rsidRPr="00C565D7" w:rsidRDefault="00727F5D" w:rsidP="00727F5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49</w:t>
            </w:r>
          </w:p>
        </w:tc>
        <w:tc>
          <w:tcPr>
            <w:tcW w:w="284" w:type="dxa"/>
            <w:vAlign w:val="bottom"/>
          </w:tcPr>
          <w:p w14:paraId="4C7CC42C" w14:textId="1BA7E552" w:rsidR="00727F5D" w:rsidRPr="005764E7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41E1E" w14:textId="3C114CED" w:rsidR="00727F5D" w:rsidRPr="00684ED0" w:rsidRDefault="00727F5D" w:rsidP="00727F5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43</w:t>
            </w:r>
          </w:p>
        </w:tc>
      </w:tr>
      <w:tr w:rsidR="00727F5D" w:rsidRPr="005764E7" w14:paraId="3DDB05FD" w14:textId="77777777" w:rsidTr="00C6493F">
        <w:trPr>
          <w:trHeight w:hRule="exact" w:val="431"/>
        </w:trPr>
        <w:tc>
          <w:tcPr>
            <w:tcW w:w="5813" w:type="dxa"/>
            <w:vAlign w:val="center"/>
          </w:tcPr>
          <w:p w14:paraId="6D67690E" w14:textId="2E7CC8C5" w:rsidR="00727F5D" w:rsidRPr="00656B26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FF7713" w14:textId="5274364C" w:rsidR="00727F5D" w:rsidRPr="00C565D7" w:rsidRDefault="00727F5D" w:rsidP="00727F5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2,074</w:t>
            </w:r>
          </w:p>
        </w:tc>
        <w:tc>
          <w:tcPr>
            <w:tcW w:w="284" w:type="dxa"/>
            <w:vAlign w:val="bottom"/>
          </w:tcPr>
          <w:p w14:paraId="39FFE916" w14:textId="330C254B" w:rsidR="00727F5D" w:rsidRPr="00C565D7" w:rsidRDefault="00727F5D" w:rsidP="0072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C7963B" w14:textId="6FE80046" w:rsidR="00727F5D" w:rsidRPr="00684ED0" w:rsidRDefault="00727F5D" w:rsidP="00727F5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2,668</w:t>
            </w:r>
          </w:p>
        </w:tc>
      </w:tr>
    </w:tbl>
    <w:p w14:paraId="351E1E8B" w14:textId="3F6BBE3F" w:rsidR="004C0C42" w:rsidRDefault="004C0C42" w:rsidP="004C0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14:paraId="236E3C0C" w14:textId="570264EF" w:rsidR="004C0C42" w:rsidRDefault="004C0C42" w:rsidP="004C0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14:paraId="11E71718" w14:textId="59D36229" w:rsidR="004C0C42" w:rsidRDefault="004C0C42" w:rsidP="004C0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14:paraId="5E295838" w14:textId="37B242F3" w:rsidR="0054094D" w:rsidRDefault="0054094D" w:rsidP="004C0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14:paraId="10C30B4D" w14:textId="5452BCF5" w:rsidR="00F44919" w:rsidRDefault="00F44919" w:rsidP="004C0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14:paraId="0527F7BF" w14:textId="69580DB6" w:rsidR="00C3428D" w:rsidRDefault="00C3428D" w:rsidP="004C0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14:paraId="7212E937" w14:textId="5A89C49C" w:rsidR="00C3428D" w:rsidRDefault="00C3428D" w:rsidP="004C0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14:paraId="72488895" w14:textId="63ACBC41" w:rsidR="00C3428D" w:rsidRDefault="00C3428D" w:rsidP="004C0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14:paraId="74BEFAD4" w14:textId="5DA98276" w:rsidR="00C3428D" w:rsidRDefault="00C3428D" w:rsidP="004C0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14:paraId="4AFED4FD" w14:textId="77777777" w:rsidR="00C3428D" w:rsidRPr="004C0C42" w:rsidRDefault="00C3428D" w:rsidP="004C0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14:paraId="292B5C06" w14:textId="33CC0665" w:rsidR="00A4096F" w:rsidRPr="00617E0B" w:rsidRDefault="0012600E" w:rsidP="00617E0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r w:rsidR="004753AE" w:rsidRPr="00656B26">
        <w:rPr>
          <w:rFonts w:ascii="Angsana New" w:hAnsi="Angsana New"/>
          <w:b/>
          <w:bCs/>
          <w:sz w:val="28"/>
          <w:szCs w:val="28"/>
          <w:cs/>
        </w:rPr>
        <w:t>และลูกหนี้หมุนเวียนอื่น</w:t>
      </w:r>
      <w:r w:rsidR="00EC7F7C" w:rsidRPr="00656B2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9F1290">
        <w:rPr>
          <w:rFonts w:ascii="Angsana New" w:hAnsi="Angsana New"/>
          <w:b/>
          <w:bCs/>
          <w:sz w:val="28"/>
          <w:szCs w:val="28"/>
        </w:rPr>
        <w:t>-</w:t>
      </w:r>
      <w:r w:rsidR="00033513" w:rsidRPr="00656B26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06998D04" w14:textId="77777777" w:rsidR="002D131C" w:rsidRPr="002D131C" w:rsidRDefault="002D131C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656B2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0065" w:type="dxa"/>
        <w:tblInd w:w="-284" w:type="dxa"/>
        <w:tblLook w:val="0000" w:firstRow="0" w:lastRow="0" w:firstColumn="0" w:lastColumn="0" w:noHBand="0" w:noVBand="0"/>
      </w:tblPr>
      <w:tblGrid>
        <w:gridCol w:w="4679"/>
        <w:gridCol w:w="992"/>
        <w:gridCol w:w="283"/>
        <w:gridCol w:w="1843"/>
        <w:gridCol w:w="284"/>
        <w:gridCol w:w="1984"/>
      </w:tblGrid>
      <w:tr w:rsidR="009A4C98" w:rsidRPr="005764E7" w14:paraId="4A58989F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center"/>
          </w:tcPr>
          <w:p w14:paraId="19B5CF2A" w14:textId="77777777" w:rsidR="009A4C98" w:rsidRPr="005764E7" w:rsidRDefault="009A4C98" w:rsidP="00476132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ED9394C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E781DE9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bottom"/>
          </w:tcPr>
          <w:p w14:paraId="01202C85" w14:textId="77777777" w:rsidR="009A4C98" w:rsidRPr="005764E7" w:rsidRDefault="009A4C98" w:rsidP="00476132">
            <w:pPr>
              <w:tabs>
                <w:tab w:val="clear" w:pos="3742"/>
                <w:tab w:val="left" w:pos="3796"/>
              </w:tabs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A4C98" w:rsidRPr="005764E7" w14:paraId="054D046C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center"/>
          </w:tcPr>
          <w:p w14:paraId="43E3EF58" w14:textId="77777777" w:rsidR="009A4C98" w:rsidRPr="005764E7" w:rsidRDefault="009A4C98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A61D145" w14:textId="77777777" w:rsidR="009A4C98" w:rsidRPr="00656B26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5A616CA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bottom"/>
          </w:tcPr>
          <w:p w14:paraId="3FC50B3D" w14:textId="01555BFD" w:rsidR="009A4C98" w:rsidRPr="00EC5FC2" w:rsidRDefault="0039081E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9A4C98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9A4C98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9A4C98" w:rsidRPr="00656B26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="009A4C98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9A4C98" w:rsidRPr="005764E7" w14:paraId="44FA0DBE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center"/>
          </w:tcPr>
          <w:p w14:paraId="76AF4DDE" w14:textId="77777777" w:rsidR="009A4C98" w:rsidRPr="005764E7" w:rsidRDefault="009A4C98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3E4B250D" w14:textId="77777777" w:rsidR="009A4C98" w:rsidRPr="00656B26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3D930AC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vAlign w:val="bottom"/>
          </w:tcPr>
          <w:p w14:paraId="1E2D253B" w14:textId="0F61915E" w:rsidR="009A4C98" w:rsidRPr="00656B26" w:rsidRDefault="0039081E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9A4C98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9A4C98" w:rsidRPr="005764E7" w14:paraId="3541824B" w14:textId="77777777" w:rsidTr="00C160F4">
        <w:trPr>
          <w:trHeight w:hRule="exact" w:val="432"/>
        </w:trPr>
        <w:tc>
          <w:tcPr>
            <w:tcW w:w="4679" w:type="dxa"/>
            <w:shd w:val="clear" w:color="auto" w:fill="auto"/>
            <w:vAlign w:val="center"/>
          </w:tcPr>
          <w:p w14:paraId="47EE0C89" w14:textId="77777777" w:rsidR="009A4C98" w:rsidRPr="005764E7" w:rsidRDefault="009A4C98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263CDCC" w14:textId="77777777" w:rsidR="009A4C98" w:rsidRPr="00656B26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9DABF69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7EDF0BD" w14:textId="77777777" w:rsidR="009A4C98" w:rsidRPr="005764E7" w:rsidRDefault="009A4C98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E397B71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E4196C2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9A4C98" w:rsidRPr="005764E7" w14:paraId="5849CC99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center"/>
          </w:tcPr>
          <w:p w14:paraId="2D304DCA" w14:textId="77777777" w:rsidR="009A4C98" w:rsidRPr="00656B26" w:rsidRDefault="009A4C98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3125105B" w14:textId="2E88ED83" w:rsidR="009A4C98" w:rsidRPr="005764E7" w:rsidRDefault="009A4C98" w:rsidP="00476132">
            <w:pPr>
              <w:tabs>
                <w:tab w:val="clear" w:pos="680"/>
                <w:tab w:val="left" w:pos="742"/>
              </w:tabs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5F141F5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37C381C" w14:textId="4B4B3133" w:rsidR="009A4C98" w:rsidRPr="00656B26" w:rsidRDefault="00A7624E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 w:rsidR="00025564">
              <w:rPr>
                <w:rFonts w:ascii="Angsana New" w:hAnsi="Angsana New"/>
                <w:sz w:val="28"/>
                <w:szCs w:val="28"/>
              </w:rPr>
              <w:t>1</w:t>
            </w:r>
            <w:r w:rsidRPr="00416E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71BE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9A4C98"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E71BE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vAlign w:val="bottom"/>
          </w:tcPr>
          <w:p w14:paraId="0F81576D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003AE7C" w14:textId="54BA3A7A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E71BE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A4C98" w:rsidRPr="005764E7" w14:paraId="7FE5826C" w14:textId="77777777" w:rsidTr="00C160F4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223AE5AC" w14:textId="64F2CFB0" w:rsidR="009A4C98" w:rsidRPr="00656B26" w:rsidRDefault="00784590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9A4C98" w:rsidRPr="00656B26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14:paraId="4889B407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65CC4163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572CA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E41AAF0" w14:textId="77777777" w:rsidR="009A4C98" w:rsidRPr="005764E7" w:rsidRDefault="009A4C98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847A72F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E2" w:rsidRPr="005764E7" w14:paraId="65EA1894" w14:textId="77777777" w:rsidTr="0013090C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339C5D62" w14:textId="0B34E48B" w:rsidR="00E71BE2" w:rsidRPr="00656B26" w:rsidRDefault="00E71BE2" w:rsidP="00E71BE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92" w:type="dxa"/>
          </w:tcPr>
          <w:p w14:paraId="10B745C8" w14:textId="77777777" w:rsidR="00E71BE2" w:rsidRPr="005764E7" w:rsidRDefault="00E71BE2" w:rsidP="00E71BE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1FCC094" w14:textId="77777777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4CD13" w14:textId="31F5E9ED" w:rsidR="00E71BE2" w:rsidRPr="005764E7" w:rsidRDefault="007D34F8" w:rsidP="00E71BE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34F8">
              <w:rPr>
                <w:rFonts w:ascii="Angsana New" w:hAnsi="Angsana New"/>
                <w:sz w:val="28"/>
                <w:szCs w:val="28"/>
              </w:rPr>
              <w:t>88,928</w:t>
            </w:r>
          </w:p>
        </w:tc>
        <w:tc>
          <w:tcPr>
            <w:tcW w:w="284" w:type="dxa"/>
            <w:vAlign w:val="bottom"/>
          </w:tcPr>
          <w:p w14:paraId="73EC2D89" w14:textId="77777777" w:rsidR="00E71BE2" w:rsidRPr="005764E7" w:rsidRDefault="00E71BE2" w:rsidP="00E71BE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69BE697" w14:textId="5C4D3BC1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90,310</w:t>
            </w:r>
          </w:p>
        </w:tc>
      </w:tr>
      <w:tr w:rsidR="00E71BE2" w:rsidRPr="005764E7" w14:paraId="72CD05B4" w14:textId="77777777" w:rsidTr="0013090C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60BDCAEB" w14:textId="635F66FC" w:rsidR="00E71BE2" w:rsidRPr="00656B26" w:rsidRDefault="00E71BE2" w:rsidP="00E71BE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14:paraId="6C1E7B73" w14:textId="77777777" w:rsidR="00E71BE2" w:rsidRPr="005764E7" w:rsidRDefault="00E71BE2" w:rsidP="00E71BE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872E210" w14:textId="77777777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7603F" w14:textId="3692CB8C" w:rsidR="00E71BE2" w:rsidRPr="005764E7" w:rsidRDefault="007D34F8" w:rsidP="00E71BE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34F8">
              <w:rPr>
                <w:rFonts w:ascii="Angsana New" w:hAnsi="Angsana New"/>
                <w:sz w:val="28"/>
                <w:szCs w:val="28"/>
              </w:rPr>
              <w:t>88,928</w:t>
            </w:r>
          </w:p>
        </w:tc>
        <w:tc>
          <w:tcPr>
            <w:tcW w:w="284" w:type="dxa"/>
            <w:vAlign w:val="bottom"/>
          </w:tcPr>
          <w:p w14:paraId="251421F6" w14:textId="77777777" w:rsidR="00E71BE2" w:rsidRPr="005764E7" w:rsidRDefault="00E71BE2" w:rsidP="00E71BE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1067A260" w14:textId="2F70AEF8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90,310</w:t>
            </w:r>
          </w:p>
        </w:tc>
      </w:tr>
      <w:tr w:rsidR="00E71BE2" w:rsidRPr="005764E7" w14:paraId="72C570DA" w14:textId="77777777" w:rsidTr="0013090C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3E60B982" w14:textId="3F57D75C" w:rsidR="00E71BE2" w:rsidRPr="00656B26" w:rsidRDefault="00E71BE2" w:rsidP="00E71BE2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84590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: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992" w:type="dxa"/>
          </w:tcPr>
          <w:p w14:paraId="1FB99874" w14:textId="77777777" w:rsidR="00E71BE2" w:rsidRPr="005764E7" w:rsidRDefault="00E71BE2" w:rsidP="00E71BE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E1A6705" w14:textId="77777777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EEC3B" w14:textId="7BE80FF5" w:rsidR="00E71BE2" w:rsidRPr="00656B26" w:rsidRDefault="007D34F8" w:rsidP="00E71BE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34F8">
              <w:rPr>
                <w:rFonts w:ascii="Angsana New" w:hAnsi="Angsana New"/>
                <w:sz w:val="28"/>
                <w:szCs w:val="28"/>
              </w:rPr>
              <w:t>(4,608)</w:t>
            </w:r>
          </w:p>
        </w:tc>
        <w:tc>
          <w:tcPr>
            <w:tcW w:w="284" w:type="dxa"/>
            <w:vAlign w:val="bottom"/>
          </w:tcPr>
          <w:p w14:paraId="79E95CDC" w14:textId="77777777" w:rsidR="00E71BE2" w:rsidRPr="005764E7" w:rsidRDefault="00E71BE2" w:rsidP="00E71BE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89C646D" w14:textId="29BF62E1" w:rsidR="00E71BE2" w:rsidRPr="00656B26" w:rsidRDefault="00E71BE2" w:rsidP="00E71BE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(4,218)</w:t>
            </w:r>
          </w:p>
        </w:tc>
      </w:tr>
      <w:tr w:rsidR="00E71BE2" w:rsidRPr="005764E7" w14:paraId="3950867A" w14:textId="77777777" w:rsidTr="0013090C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1B87516F" w14:textId="05827156" w:rsidR="00E71BE2" w:rsidRPr="00656B26" w:rsidRDefault="00E71BE2" w:rsidP="00E71BE2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992" w:type="dxa"/>
          </w:tcPr>
          <w:p w14:paraId="314BDB14" w14:textId="77777777" w:rsidR="00E71BE2" w:rsidRPr="005764E7" w:rsidRDefault="00E71BE2" w:rsidP="00E71BE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6205A3E" w14:textId="77777777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2DD67" w14:textId="48FDF295" w:rsidR="00E71BE2" w:rsidRPr="005764E7" w:rsidRDefault="007D34F8" w:rsidP="00E71BE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34F8">
              <w:rPr>
                <w:rFonts w:ascii="Angsana New" w:hAnsi="Angsana New"/>
                <w:sz w:val="28"/>
                <w:szCs w:val="28"/>
              </w:rPr>
              <w:t>84,320</w:t>
            </w:r>
          </w:p>
        </w:tc>
        <w:tc>
          <w:tcPr>
            <w:tcW w:w="284" w:type="dxa"/>
            <w:vAlign w:val="bottom"/>
          </w:tcPr>
          <w:p w14:paraId="5464B34D" w14:textId="77777777" w:rsidR="00E71BE2" w:rsidRPr="005764E7" w:rsidRDefault="00E71BE2" w:rsidP="00E71BE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F669E" w14:textId="11FB836E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86,092</w:t>
            </w:r>
          </w:p>
        </w:tc>
      </w:tr>
      <w:tr w:rsidR="00E71BE2" w:rsidRPr="005764E7" w14:paraId="741F75D4" w14:textId="77777777" w:rsidTr="0013090C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6143D04F" w14:textId="5674644B" w:rsidR="00E71BE2" w:rsidRPr="00656B26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92" w:type="dxa"/>
          </w:tcPr>
          <w:p w14:paraId="019B4650" w14:textId="77777777" w:rsidR="00E71BE2" w:rsidRPr="005764E7" w:rsidRDefault="00E71BE2" w:rsidP="00E71BE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CE515D9" w14:textId="77777777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3F4CF" w14:textId="77777777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5053795F" w14:textId="77777777" w:rsidR="00E71BE2" w:rsidRPr="005764E7" w:rsidRDefault="00E71BE2" w:rsidP="00E71BE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2D6418FD" w14:textId="77777777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E71BE2" w:rsidRPr="005764E7" w14:paraId="5CE65181" w14:textId="77777777" w:rsidTr="0013090C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75F830A3" w14:textId="7C32672D" w:rsidR="00E71BE2" w:rsidRPr="00656B26" w:rsidRDefault="00E71BE2" w:rsidP="00E71BE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992" w:type="dxa"/>
          </w:tcPr>
          <w:p w14:paraId="4D6EC956" w14:textId="77777777" w:rsidR="00E71BE2" w:rsidRPr="005764E7" w:rsidRDefault="00E71BE2" w:rsidP="00E71BE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E2EC647" w14:textId="77777777" w:rsidR="00E71BE2" w:rsidRPr="005764E7" w:rsidRDefault="00E71BE2" w:rsidP="00E71BE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3796A0F" w14:textId="57A272C5" w:rsidR="00E71BE2" w:rsidRPr="005764E7" w:rsidRDefault="0013090C" w:rsidP="00E71BE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90C">
              <w:rPr>
                <w:rFonts w:ascii="Angsana New" w:hAnsi="Angsana New"/>
                <w:color w:val="000000"/>
                <w:sz w:val="28"/>
                <w:szCs w:val="28"/>
              </w:rPr>
              <w:t>1,440</w:t>
            </w:r>
          </w:p>
        </w:tc>
        <w:tc>
          <w:tcPr>
            <w:tcW w:w="284" w:type="dxa"/>
            <w:vAlign w:val="bottom"/>
          </w:tcPr>
          <w:p w14:paraId="73E69A3D" w14:textId="77777777" w:rsidR="00E71BE2" w:rsidRPr="005764E7" w:rsidRDefault="00E71BE2" w:rsidP="00E71BE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70B7F95D" w14:textId="53391B80" w:rsidR="00E71BE2" w:rsidRPr="005764E7" w:rsidRDefault="00E71BE2" w:rsidP="00E71BE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627</w:t>
            </w:r>
          </w:p>
        </w:tc>
      </w:tr>
      <w:tr w:rsidR="0013090C" w:rsidRPr="005764E7" w14:paraId="54A9A975" w14:textId="77777777" w:rsidTr="00983E5F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0AD1B149" w14:textId="34AD310B" w:rsidR="0013090C" w:rsidRPr="00656B26" w:rsidRDefault="0013090C" w:rsidP="0013090C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92" w:type="dxa"/>
          </w:tcPr>
          <w:p w14:paraId="298AF4D1" w14:textId="77777777" w:rsidR="0013090C" w:rsidRPr="005764E7" w:rsidRDefault="0013090C" w:rsidP="0013090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2DED1B6" w14:textId="77777777" w:rsidR="0013090C" w:rsidRPr="005764E7" w:rsidRDefault="0013090C" w:rsidP="0013090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02083" w14:textId="3F54395C" w:rsidR="0013090C" w:rsidRPr="005764E7" w:rsidRDefault="0013090C" w:rsidP="0013090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12,558 </w:t>
            </w:r>
          </w:p>
        </w:tc>
        <w:tc>
          <w:tcPr>
            <w:tcW w:w="284" w:type="dxa"/>
            <w:vAlign w:val="bottom"/>
          </w:tcPr>
          <w:p w14:paraId="708C22EB" w14:textId="77777777" w:rsidR="0013090C" w:rsidRPr="005764E7" w:rsidRDefault="0013090C" w:rsidP="0013090C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B248FB3" w14:textId="5C10FD85" w:rsidR="0013090C" w:rsidRPr="005764E7" w:rsidRDefault="0013090C" w:rsidP="0013090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12,999</w:t>
            </w:r>
          </w:p>
        </w:tc>
      </w:tr>
      <w:tr w:rsidR="0013090C" w:rsidRPr="005764E7" w14:paraId="290642C7" w14:textId="77777777" w:rsidTr="00983E5F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0BD6C8C5" w14:textId="5E2E8284" w:rsidR="0013090C" w:rsidRPr="00656B26" w:rsidRDefault="0013090C" w:rsidP="0013090C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92" w:type="dxa"/>
          </w:tcPr>
          <w:p w14:paraId="49E0EA2F" w14:textId="77777777" w:rsidR="0013090C" w:rsidRPr="005764E7" w:rsidRDefault="0013090C" w:rsidP="0013090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484E4E4" w14:textId="77777777" w:rsidR="0013090C" w:rsidRPr="005764E7" w:rsidRDefault="0013090C" w:rsidP="0013090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DD42D" w14:textId="1D2945D5" w:rsidR="0013090C" w:rsidRPr="005764E7" w:rsidRDefault="0013090C" w:rsidP="0013090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636 </w:t>
            </w:r>
          </w:p>
        </w:tc>
        <w:tc>
          <w:tcPr>
            <w:tcW w:w="284" w:type="dxa"/>
            <w:vAlign w:val="bottom"/>
          </w:tcPr>
          <w:p w14:paraId="09D1718E" w14:textId="77777777" w:rsidR="0013090C" w:rsidRPr="005764E7" w:rsidRDefault="0013090C" w:rsidP="0013090C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2FE18B2" w14:textId="6AD0DCF1" w:rsidR="0013090C" w:rsidRPr="005764E7" w:rsidRDefault="0013090C" w:rsidP="0013090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271</w:t>
            </w:r>
          </w:p>
        </w:tc>
      </w:tr>
      <w:tr w:rsidR="0013090C" w:rsidRPr="005764E7" w14:paraId="51FC4C58" w14:textId="77777777" w:rsidTr="00983E5F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703C8529" w14:textId="17B126A8" w:rsidR="0013090C" w:rsidRPr="00656B26" w:rsidRDefault="0013090C" w:rsidP="0013090C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92" w:type="dxa"/>
          </w:tcPr>
          <w:p w14:paraId="5CCD70ED" w14:textId="77777777" w:rsidR="0013090C" w:rsidRPr="005764E7" w:rsidRDefault="0013090C" w:rsidP="0013090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07217D4" w14:textId="77777777" w:rsidR="0013090C" w:rsidRPr="005764E7" w:rsidRDefault="0013090C" w:rsidP="0013090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8F0CA" w14:textId="5368B3D3" w:rsidR="0013090C" w:rsidRPr="005764E7" w:rsidRDefault="0013090C" w:rsidP="0013090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1,648 </w:t>
            </w:r>
          </w:p>
        </w:tc>
        <w:tc>
          <w:tcPr>
            <w:tcW w:w="284" w:type="dxa"/>
            <w:vAlign w:val="bottom"/>
          </w:tcPr>
          <w:p w14:paraId="260A47E1" w14:textId="77777777" w:rsidR="0013090C" w:rsidRPr="005764E7" w:rsidRDefault="0013090C" w:rsidP="0013090C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3745C0D" w14:textId="796A91DC" w:rsidR="0013090C" w:rsidRPr="005764E7" w:rsidRDefault="0013090C" w:rsidP="0013090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1,367</w:t>
            </w:r>
          </w:p>
        </w:tc>
      </w:tr>
      <w:tr w:rsidR="0013090C" w:rsidRPr="005764E7" w14:paraId="24545513" w14:textId="77777777" w:rsidTr="00983E5F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57099BEB" w14:textId="51ED142D" w:rsidR="0013090C" w:rsidRPr="00656B26" w:rsidRDefault="0013090C" w:rsidP="0013090C">
            <w:pPr>
              <w:tabs>
                <w:tab w:val="clear" w:pos="227"/>
                <w:tab w:val="left" w:pos="601"/>
              </w:tabs>
              <w:spacing w:line="240" w:lineRule="auto"/>
              <w:ind w:left="426" w:right="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992" w:type="dxa"/>
          </w:tcPr>
          <w:p w14:paraId="26AF58F2" w14:textId="77777777" w:rsidR="0013090C" w:rsidRPr="005764E7" w:rsidRDefault="0013090C" w:rsidP="0013090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FF3F5D6" w14:textId="77777777" w:rsidR="0013090C" w:rsidRPr="005764E7" w:rsidRDefault="0013090C" w:rsidP="0013090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AD5E1" w14:textId="4297A85B" w:rsidR="0013090C" w:rsidRPr="005764E7" w:rsidRDefault="0013090C" w:rsidP="0013090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16,282 </w:t>
            </w:r>
          </w:p>
        </w:tc>
        <w:tc>
          <w:tcPr>
            <w:tcW w:w="284" w:type="dxa"/>
            <w:vAlign w:val="bottom"/>
          </w:tcPr>
          <w:p w14:paraId="2F5BE8FD" w14:textId="77777777" w:rsidR="0013090C" w:rsidRPr="005764E7" w:rsidRDefault="0013090C" w:rsidP="0013090C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5F9FD" w14:textId="7C2E46E3" w:rsidR="0013090C" w:rsidRPr="005764E7" w:rsidRDefault="0013090C" w:rsidP="0013090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15,264</w:t>
            </w:r>
          </w:p>
        </w:tc>
      </w:tr>
      <w:tr w:rsidR="0013090C" w:rsidRPr="005764E7" w14:paraId="342BC435" w14:textId="77777777" w:rsidTr="00983E5F">
        <w:trPr>
          <w:trHeight w:hRule="exact" w:val="417"/>
        </w:trPr>
        <w:tc>
          <w:tcPr>
            <w:tcW w:w="4679" w:type="dxa"/>
            <w:shd w:val="clear" w:color="auto" w:fill="auto"/>
            <w:vAlign w:val="bottom"/>
          </w:tcPr>
          <w:p w14:paraId="52507E9C" w14:textId="154D140A" w:rsidR="0013090C" w:rsidRPr="00656B26" w:rsidRDefault="0013090C" w:rsidP="0013090C">
            <w:pPr>
              <w:tabs>
                <w:tab w:val="clear" w:pos="227"/>
                <w:tab w:val="left" w:pos="318"/>
              </w:tabs>
              <w:spacing w:line="240" w:lineRule="auto"/>
              <w:ind w:left="426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992" w:type="dxa"/>
          </w:tcPr>
          <w:p w14:paraId="7516162A" w14:textId="77777777" w:rsidR="0013090C" w:rsidRPr="005764E7" w:rsidRDefault="0013090C" w:rsidP="0013090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B5D2DE2" w14:textId="77777777" w:rsidR="0013090C" w:rsidRPr="005764E7" w:rsidRDefault="0013090C" w:rsidP="0013090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0B63534" w14:textId="4F2278D5" w:rsidR="0013090C" w:rsidRPr="005764E7" w:rsidRDefault="0013090C" w:rsidP="0013090C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100,602 </w:t>
            </w:r>
          </w:p>
        </w:tc>
        <w:tc>
          <w:tcPr>
            <w:tcW w:w="284" w:type="dxa"/>
            <w:vAlign w:val="bottom"/>
          </w:tcPr>
          <w:p w14:paraId="192400B5" w14:textId="77777777" w:rsidR="0013090C" w:rsidRPr="005764E7" w:rsidRDefault="0013090C" w:rsidP="0013090C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BDA20" w14:textId="57D912D5" w:rsidR="0013090C" w:rsidRPr="005764E7" w:rsidRDefault="0013090C" w:rsidP="0013090C">
            <w:pPr>
              <w:tabs>
                <w:tab w:val="clear" w:pos="1871"/>
                <w:tab w:val="left" w:pos="176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101,356</w:t>
            </w:r>
          </w:p>
        </w:tc>
      </w:tr>
    </w:tbl>
    <w:p w14:paraId="7F760979" w14:textId="77777777" w:rsidR="00A4096F" w:rsidRPr="00656B26" w:rsidRDefault="00A4096F" w:rsidP="004C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cs/>
        </w:rPr>
      </w:pPr>
      <w:r w:rsidRPr="00625007">
        <w:rPr>
          <w:rFonts w:ascii="Angsana New" w:hAnsi="Angsana New"/>
          <w:sz w:val="28"/>
          <w:szCs w:val="28"/>
        </w:rPr>
        <w:br w:type="page"/>
      </w:r>
    </w:p>
    <w:p w14:paraId="6E56691B" w14:textId="696DA744" w:rsidR="00D127B9" w:rsidRPr="00656B26" w:rsidRDefault="008C70B8" w:rsidP="008C7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rPr>
          <w:rFonts w:ascii="Angsana New" w:hAnsi="Angsana New"/>
          <w:sz w:val="28"/>
          <w:szCs w:val="28"/>
          <w:cs/>
        </w:rPr>
      </w:pPr>
      <w:r w:rsidRPr="00656B26">
        <w:rPr>
          <w:rFonts w:ascii="Angsana New" w:hAnsi="Angsana New" w:hint="cs"/>
          <w:sz w:val="28"/>
          <w:szCs w:val="28"/>
          <w:cs/>
        </w:rPr>
        <w:lastRenderedPageBreak/>
        <w:t xml:space="preserve">    </w:t>
      </w:r>
      <w:r w:rsidR="00D127B9" w:rsidRPr="00656B26">
        <w:rPr>
          <w:rFonts w:ascii="Angsana New" w:hAnsi="Angsana New"/>
          <w:sz w:val="28"/>
          <w:szCs w:val="28"/>
          <w:cs/>
        </w:rPr>
        <w:t xml:space="preserve">ลูกหนี้การค้าแยกตามอายุหนี้ที่ค้างชำระได้ดังนี้ </w:t>
      </w:r>
    </w:p>
    <w:tbl>
      <w:tblPr>
        <w:tblW w:w="955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935"/>
        <w:gridCol w:w="993"/>
        <w:gridCol w:w="283"/>
        <w:gridCol w:w="1985"/>
        <w:gridCol w:w="283"/>
        <w:gridCol w:w="2074"/>
      </w:tblGrid>
      <w:tr w:rsidR="00417130" w:rsidRPr="005764E7" w14:paraId="62498519" w14:textId="77777777" w:rsidTr="0039081E">
        <w:trPr>
          <w:trHeight w:hRule="exact" w:val="432"/>
        </w:trPr>
        <w:tc>
          <w:tcPr>
            <w:tcW w:w="3935" w:type="dxa"/>
          </w:tcPr>
          <w:p w14:paraId="040B1E48" w14:textId="77777777" w:rsidR="00417130" w:rsidRPr="005764E7" w:rsidRDefault="00417130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3" w:type="dxa"/>
          </w:tcPr>
          <w:p w14:paraId="3995722B" w14:textId="77777777" w:rsidR="00417130" w:rsidRPr="005764E7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549B66F" w14:textId="77777777" w:rsidR="00417130" w:rsidRPr="005764E7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42" w:type="dxa"/>
            <w:gridSpan w:val="3"/>
            <w:tcBorders>
              <w:bottom w:val="single" w:sz="4" w:space="0" w:color="auto"/>
            </w:tcBorders>
            <w:vAlign w:val="bottom"/>
          </w:tcPr>
          <w:p w14:paraId="67E89FDB" w14:textId="77777777" w:rsidR="00417130" w:rsidRPr="00656B26" w:rsidRDefault="00417130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33883" w:rsidRPr="005764E7" w14:paraId="68C74215" w14:textId="77777777" w:rsidTr="0039081E">
        <w:trPr>
          <w:trHeight w:hRule="exact" w:val="432"/>
        </w:trPr>
        <w:tc>
          <w:tcPr>
            <w:tcW w:w="3935" w:type="dxa"/>
            <w:shd w:val="clear" w:color="auto" w:fill="auto"/>
            <w:vAlign w:val="center"/>
          </w:tcPr>
          <w:p w14:paraId="3984098B" w14:textId="77777777" w:rsidR="00433883" w:rsidRPr="005764E7" w:rsidRDefault="00433883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196EDDD5" w14:textId="77777777" w:rsidR="00433883" w:rsidRPr="00656B26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D410108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2" w:type="dxa"/>
            <w:gridSpan w:val="3"/>
            <w:tcBorders>
              <w:top w:val="single" w:sz="4" w:space="0" w:color="auto"/>
            </w:tcBorders>
            <w:vAlign w:val="bottom"/>
          </w:tcPr>
          <w:p w14:paraId="51D162C7" w14:textId="38664969" w:rsidR="00433883" w:rsidRPr="00EC5FC2" w:rsidRDefault="0039081E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433883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313595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433883" w:rsidRPr="00656B26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433883" w:rsidRPr="005764E7" w14:paraId="3CE87D46" w14:textId="77777777" w:rsidTr="00C160F4">
        <w:trPr>
          <w:trHeight w:hRule="exact" w:val="432"/>
        </w:trPr>
        <w:tc>
          <w:tcPr>
            <w:tcW w:w="3935" w:type="dxa"/>
            <w:shd w:val="clear" w:color="auto" w:fill="auto"/>
            <w:vAlign w:val="center"/>
          </w:tcPr>
          <w:p w14:paraId="3F3F1F02" w14:textId="77777777" w:rsidR="00433883" w:rsidRPr="005764E7" w:rsidRDefault="00433883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73956178" w14:textId="77777777" w:rsidR="00433883" w:rsidRPr="00656B26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4C93F51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2" w:type="dxa"/>
            <w:gridSpan w:val="3"/>
            <w:vAlign w:val="bottom"/>
          </w:tcPr>
          <w:p w14:paraId="778ED0AD" w14:textId="73FB7D55" w:rsidR="00433883" w:rsidRPr="00656B26" w:rsidRDefault="0039081E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433883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433883" w:rsidRPr="005764E7" w14:paraId="0A71F98E" w14:textId="77777777" w:rsidTr="009679E9">
        <w:trPr>
          <w:trHeight w:hRule="exact" w:val="432"/>
        </w:trPr>
        <w:tc>
          <w:tcPr>
            <w:tcW w:w="3935" w:type="dxa"/>
            <w:shd w:val="clear" w:color="auto" w:fill="auto"/>
            <w:vAlign w:val="center"/>
          </w:tcPr>
          <w:p w14:paraId="3E1ACD28" w14:textId="77777777" w:rsidR="00433883" w:rsidRPr="005764E7" w:rsidRDefault="00433883" w:rsidP="00433883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253D527F" w14:textId="77777777" w:rsidR="00433883" w:rsidRPr="00656B26" w:rsidRDefault="00433883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C92993F" w14:textId="77777777" w:rsidR="00433883" w:rsidRPr="005764E7" w:rsidRDefault="00433883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F0DC7D2" w14:textId="77777777" w:rsidR="00433883" w:rsidRPr="005764E7" w:rsidRDefault="00433883" w:rsidP="00433883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EB7BD80" w14:textId="77777777" w:rsidR="00433883" w:rsidRPr="005764E7" w:rsidRDefault="00433883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vAlign w:val="bottom"/>
          </w:tcPr>
          <w:p w14:paraId="59ED94CA" w14:textId="77777777" w:rsidR="00433883" w:rsidRPr="005764E7" w:rsidRDefault="00433883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433883" w:rsidRPr="005764E7" w14:paraId="7825B32A" w14:textId="77777777" w:rsidTr="00C160F4">
        <w:trPr>
          <w:trHeight w:hRule="exact" w:val="432"/>
        </w:trPr>
        <w:tc>
          <w:tcPr>
            <w:tcW w:w="3935" w:type="dxa"/>
          </w:tcPr>
          <w:p w14:paraId="517F6CD7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07F4D0C" w14:textId="3DC7B608" w:rsidR="00433883" w:rsidRPr="00656B26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EBB9023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C957332" w14:textId="7EEA4493" w:rsidR="00433883" w:rsidRPr="00656B26" w:rsidRDefault="00A7624E" w:rsidP="0022121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 w:rsidR="00025564"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416E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71BE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22121E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2121E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E71BE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vAlign w:val="bottom"/>
          </w:tcPr>
          <w:p w14:paraId="5C710EE4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bottom w:val="single" w:sz="4" w:space="0" w:color="auto"/>
            </w:tcBorders>
            <w:vAlign w:val="bottom"/>
          </w:tcPr>
          <w:p w14:paraId="785536D6" w14:textId="2CD8E26D" w:rsidR="00433883" w:rsidRPr="005764E7" w:rsidRDefault="00433883" w:rsidP="0022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E71BE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30CD9" w:rsidRPr="005764E7" w14:paraId="31379E80" w14:textId="77777777" w:rsidTr="00C160F4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FF58" w14:textId="77777777" w:rsidR="00F30CD9" w:rsidRPr="00656B26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69618CE3" w14:textId="77777777" w:rsidR="00F30CD9" w:rsidRPr="005764E7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66C9F6" w14:textId="77777777" w:rsidR="00F30CD9" w:rsidRPr="005764E7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5ED8FB" w14:textId="77777777" w:rsidR="00F30CD9" w:rsidRPr="005764E7" w:rsidRDefault="00F30CD9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9B6DD43" w14:textId="77777777" w:rsidR="00F30CD9" w:rsidRPr="005764E7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534980" w14:textId="77777777" w:rsidR="00F30CD9" w:rsidRPr="005764E7" w:rsidRDefault="00F30CD9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E71BE2" w:rsidRPr="005764E7" w14:paraId="47A24DEF" w14:textId="77777777" w:rsidTr="00E5485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56AA" w14:textId="77777777" w:rsidR="00E71BE2" w:rsidRPr="00656B26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9B17A25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A7B4BC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D5B3A" w14:textId="16652F93" w:rsidR="00E71BE2" w:rsidRPr="005764E7" w:rsidRDefault="009C57F1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C57F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74,027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5318C20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D9691C" w14:textId="08C355D1" w:rsidR="00E71BE2" w:rsidRPr="005764E7" w:rsidRDefault="00E71BE2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76,526</w:t>
            </w:r>
          </w:p>
        </w:tc>
      </w:tr>
      <w:tr w:rsidR="00E71BE2" w:rsidRPr="005764E7" w14:paraId="6C959C1F" w14:textId="77777777" w:rsidTr="00E5485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9FEB" w14:textId="77777777" w:rsidR="00E71BE2" w:rsidRPr="00656B26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8C7C8E6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72E0D1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2793C8" w14:textId="77777777" w:rsidR="00E71BE2" w:rsidRPr="005764E7" w:rsidRDefault="00E71BE2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E5D420A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BB4011" w14:textId="77777777" w:rsidR="00E71BE2" w:rsidRPr="005764E7" w:rsidRDefault="00E71BE2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71BE2" w:rsidRPr="005764E7" w14:paraId="732963B2" w14:textId="77777777" w:rsidTr="00E5485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4A32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7924099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C4FEA8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6A3B0A" w14:textId="4334098A" w:rsidR="00E71BE2" w:rsidRPr="005764E7" w:rsidRDefault="00E54856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5485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9,296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667B776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F618FC" w14:textId="05C8A5A7" w:rsidR="00E71BE2" w:rsidRPr="005764E7" w:rsidRDefault="00E71BE2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7,866</w:t>
            </w:r>
          </w:p>
        </w:tc>
      </w:tr>
      <w:tr w:rsidR="00E71BE2" w:rsidRPr="005764E7" w14:paraId="634602BF" w14:textId="77777777" w:rsidTr="00E5485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28FF0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62500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FB8AFCC" w14:textId="77777777" w:rsidR="00E71BE2" w:rsidRPr="00656B26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3CF522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94F2E4" w14:textId="40DF5DD4" w:rsidR="00E71BE2" w:rsidRPr="005764E7" w:rsidRDefault="00E54856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5485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936F0FE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C803C9" w14:textId="5995126A" w:rsidR="00E71BE2" w:rsidRPr="005764E7" w:rsidRDefault="00E71BE2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363</w:t>
            </w:r>
          </w:p>
        </w:tc>
      </w:tr>
      <w:tr w:rsidR="00E71BE2" w:rsidRPr="005764E7" w14:paraId="77DD28E8" w14:textId="77777777" w:rsidTr="00E5485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333B" w14:textId="77777777" w:rsidR="00E71BE2" w:rsidRPr="00656B26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2500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08E09BE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18976A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758BBB" w14:textId="557DDB5D" w:rsidR="00E71BE2" w:rsidRPr="00E52DC1" w:rsidRDefault="00E54856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5485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985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E7E770C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A9F9B3" w14:textId="0A65DA68" w:rsidR="00E71BE2" w:rsidRPr="005764E7" w:rsidRDefault="00E71BE2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1,337</w:t>
            </w:r>
          </w:p>
        </w:tc>
      </w:tr>
      <w:tr w:rsidR="00E71BE2" w:rsidRPr="005764E7" w14:paraId="5C76A08A" w14:textId="77777777" w:rsidTr="00E5485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4729" w14:textId="77777777" w:rsidR="00E71BE2" w:rsidRPr="00656B26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CF1EBE7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F3C811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4F3B7F" w14:textId="0F38E926" w:rsidR="00E71BE2" w:rsidRPr="005764E7" w:rsidRDefault="00E54856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5485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4,608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0AA52C7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65563" w14:textId="270C7C72" w:rsidR="00E71BE2" w:rsidRPr="005764E7" w:rsidRDefault="00E71BE2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4,218</w:t>
            </w:r>
          </w:p>
        </w:tc>
      </w:tr>
      <w:tr w:rsidR="00E71BE2" w:rsidRPr="005764E7" w14:paraId="73148473" w14:textId="77777777" w:rsidTr="00E5485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A559" w14:textId="77777777" w:rsidR="00E71BE2" w:rsidRPr="00656B26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4931A7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02CA34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141485" w14:textId="76DB62BD" w:rsidR="00E71BE2" w:rsidRPr="005764E7" w:rsidRDefault="00E54856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5485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88,928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763EDE3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9E073" w14:textId="495F9A15" w:rsidR="00E71BE2" w:rsidRPr="005764E7" w:rsidRDefault="00E71BE2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90,310</w:t>
            </w:r>
          </w:p>
        </w:tc>
      </w:tr>
      <w:tr w:rsidR="00E71BE2" w:rsidRPr="005764E7" w14:paraId="3E3CE59B" w14:textId="77777777" w:rsidTr="00E5485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2676" w14:textId="650304C6" w:rsidR="00E71BE2" w:rsidRPr="00656B26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: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D127247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B6FFE8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8459B2" w14:textId="74EF54FF" w:rsidR="00E71BE2" w:rsidRPr="005764E7" w:rsidRDefault="00E54856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5485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(4,608)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6A71E996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1B1D39" w14:textId="65FEF093" w:rsidR="00E71BE2" w:rsidRPr="005764E7" w:rsidRDefault="00E71BE2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(4,218)</w:t>
            </w:r>
          </w:p>
        </w:tc>
      </w:tr>
      <w:tr w:rsidR="00E71BE2" w:rsidRPr="005764E7" w14:paraId="6658E472" w14:textId="77777777" w:rsidTr="00E5485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333D" w14:textId="77777777" w:rsidR="00E71BE2" w:rsidRPr="00656B26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579362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BE09D8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8C6508" w14:textId="4AF061DD" w:rsidR="00E71BE2" w:rsidRPr="00656B26" w:rsidRDefault="00E54856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4856">
              <w:rPr>
                <w:rFonts w:ascii="Angsana New" w:hAnsi="Angsana New"/>
                <w:sz w:val="28"/>
                <w:szCs w:val="28"/>
                <w:lang w:val="en-US"/>
              </w:rPr>
              <w:t>84,320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10CBB46" w14:textId="77777777" w:rsidR="00E71BE2" w:rsidRPr="005764E7" w:rsidRDefault="00E71BE2" w:rsidP="00E71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793E54" w14:textId="022BB60F" w:rsidR="00E71BE2" w:rsidRPr="005764E7" w:rsidRDefault="00E71BE2" w:rsidP="00E71B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86,092</w:t>
            </w:r>
          </w:p>
        </w:tc>
      </w:tr>
    </w:tbl>
    <w:p w14:paraId="7B40D1A3" w14:textId="5E6B096F" w:rsidR="00277882" w:rsidRPr="00F44919" w:rsidRDefault="00325114" w:rsidP="003F7431">
      <w:pPr>
        <w:pStyle w:val="a4"/>
        <w:widowControl/>
        <w:spacing w:before="240" w:after="120"/>
        <w:ind w:left="142" w:right="0" w:hanging="142"/>
        <w:jc w:val="thaiDistribute"/>
        <w:rPr>
          <w:rFonts w:ascii="Angsana New" w:hAnsi="Angsana New" w:cs="Angsana New"/>
          <w:spacing w:val="-4"/>
          <w:cs/>
        </w:rPr>
      </w:pPr>
      <w:r>
        <w:rPr>
          <w:rFonts w:ascii="Angsana New" w:hAnsi="Angsana New" w:cs="Angsana New" w:hint="cs"/>
          <w:cs/>
        </w:rPr>
        <w:t xml:space="preserve">    </w:t>
      </w:r>
      <w:r w:rsidR="006C7998" w:rsidRPr="00F44919">
        <w:rPr>
          <w:rFonts w:ascii="Angsana New" w:hAnsi="Angsana New" w:cs="Angsana New"/>
          <w:spacing w:val="-4"/>
          <w:cs/>
        </w:rPr>
        <w:t>รายการเปลี่ยนแปลงของบัญชี</w:t>
      </w:r>
      <w:r w:rsidR="00526EA2" w:rsidRPr="00F44919">
        <w:rPr>
          <w:rFonts w:ascii="Angsana New" w:hAnsi="Angsana New" w:cs="Angsana New"/>
          <w:spacing w:val="-4"/>
          <w:cs/>
        </w:rPr>
        <w:t>ค่าเผื่อ</w:t>
      </w:r>
      <w:r w:rsidR="00526EA2" w:rsidRPr="00F44919">
        <w:rPr>
          <w:rFonts w:ascii="Angsana New" w:hAnsi="Angsana New" w:cs="Angsana New" w:hint="cs"/>
          <w:spacing w:val="-4"/>
          <w:cs/>
        </w:rPr>
        <w:t>ผลขาดทุนด้านเครดิต</w:t>
      </w:r>
      <w:r w:rsidR="006C7998" w:rsidRPr="00F44919">
        <w:rPr>
          <w:rFonts w:ascii="Angsana New" w:hAnsi="Angsana New" w:cs="Angsana New"/>
          <w:spacing w:val="-4"/>
          <w:cs/>
        </w:rPr>
        <w:t>ของลูกหนี้การค้า</w:t>
      </w:r>
      <w:r w:rsidR="004C0C42" w:rsidRPr="00F44919">
        <w:rPr>
          <w:rFonts w:ascii="Angsana New" w:hAnsi="Angsana New" w:cs="Angsana New"/>
          <w:spacing w:val="-4"/>
        </w:rPr>
        <w:t xml:space="preserve"> </w:t>
      </w:r>
      <w:r w:rsidR="004C0C42" w:rsidRPr="00F44919">
        <w:rPr>
          <w:rFonts w:ascii="Angsana New" w:hAnsi="Angsana New" w:cs="Angsana New" w:hint="cs"/>
          <w:spacing w:val="-4"/>
          <w:cs/>
        </w:rPr>
        <w:t>สำหรับ</w:t>
      </w:r>
      <w:r w:rsidR="00F44919" w:rsidRPr="00F44919">
        <w:rPr>
          <w:rFonts w:ascii="Angsana New" w:hAnsi="Angsana New" w:cs="Angsana New" w:hint="cs"/>
          <w:spacing w:val="-4"/>
          <w:cs/>
        </w:rPr>
        <w:t>งวด</w:t>
      </w:r>
      <w:r w:rsidR="003F7431">
        <w:rPr>
          <w:rFonts w:ascii="Angsana New" w:hAnsi="Angsana New" w:cs="Angsana New" w:hint="cs"/>
          <w:spacing w:val="-4"/>
          <w:cs/>
        </w:rPr>
        <w:t>สามเดือน</w:t>
      </w:r>
      <w:r w:rsidR="004C0C42" w:rsidRPr="00F44919">
        <w:rPr>
          <w:rFonts w:ascii="Angsana New" w:hAnsi="Angsana New" w:cs="Angsana New" w:hint="cs"/>
          <w:spacing w:val="-4"/>
          <w:cs/>
        </w:rPr>
        <w:t xml:space="preserve">สิ้นสุด </w:t>
      </w:r>
      <w:r w:rsidR="006C7998" w:rsidRPr="00F44919">
        <w:rPr>
          <w:rFonts w:ascii="Angsana New" w:hAnsi="Angsana New" w:cs="Angsana New"/>
          <w:spacing w:val="-4"/>
          <w:cs/>
        </w:rPr>
        <w:t>วันที่</w:t>
      </w:r>
      <w:r w:rsidR="006C7998" w:rsidRPr="00F44919">
        <w:rPr>
          <w:rFonts w:ascii="Angsana New" w:hAnsi="Angsana New" w:cs="Angsana New"/>
          <w:spacing w:val="-4"/>
        </w:rPr>
        <w:t xml:space="preserve"> </w:t>
      </w:r>
      <w:r w:rsidR="00A7624E" w:rsidRPr="00F44919">
        <w:rPr>
          <w:rFonts w:asciiTheme="majorBidi" w:hAnsiTheme="majorBidi" w:cstheme="majorBidi"/>
          <w:spacing w:val="-4"/>
          <w:lang w:val="en-ZW"/>
        </w:rPr>
        <w:t>3</w:t>
      </w:r>
      <w:r w:rsidR="00025564" w:rsidRPr="00F44919">
        <w:rPr>
          <w:rFonts w:asciiTheme="majorBidi" w:hAnsiTheme="majorBidi" w:cstheme="majorBidi"/>
          <w:spacing w:val="-4"/>
          <w:lang w:val="en-ZW"/>
        </w:rPr>
        <w:t>1</w:t>
      </w:r>
      <w:r w:rsidR="00A7624E" w:rsidRPr="00F44919">
        <w:rPr>
          <w:rFonts w:asciiTheme="majorBidi" w:hAnsiTheme="majorBidi" w:cstheme="majorBidi"/>
          <w:spacing w:val="-4"/>
        </w:rPr>
        <w:t xml:space="preserve"> </w:t>
      </w:r>
      <w:r w:rsidR="00E71BE2" w:rsidRPr="00F44919">
        <w:rPr>
          <w:rFonts w:asciiTheme="majorBidi" w:hAnsiTheme="majorBidi" w:cstheme="majorBidi" w:hint="cs"/>
          <w:spacing w:val="-4"/>
          <w:cs/>
        </w:rPr>
        <w:t xml:space="preserve">มีนาคม </w:t>
      </w:r>
      <w:r w:rsidR="00A7624E" w:rsidRPr="00F44919">
        <w:rPr>
          <w:rFonts w:asciiTheme="majorBidi" w:hAnsiTheme="majorBidi" w:cstheme="majorBidi"/>
          <w:spacing w:val="-4"/>
        </w:rPr>
        <w:t>256</w:t>
      </w:r>
      <w:r w:rsidR="00E71BE2" w:rsidRPr="00F44919">
        <w:rPr>
          <w:rFonts w:asciiTheme="majorBidi" w:hAnsiTheme="majorBidi" w:cstheme="majorBidi"/>
          <w:spacing w:val="-4"/>
        </w:rPr>
        <w:t>5</w:t>
      </w:r>
      <w:r w:rsidR="006C7998" w:rsidRPr="00F44919">
        <w:rPr>
          <w:rFonts w:ascii="Angsana New" w:hAnsi="Angsana New" w:cs="Angsana New"/>
          <w:spacing w:val="-4"/>
          <w:cs/>
        </w:rPr>
        <w:t xml:space="preserve"> สรุปได้ดังนี้ </w:t>
      </w:r>
    </w:p>
    <w:tbl>
      <w:tblPr>
        <w:tblW w:w="9512" w:type="dxa"/>
        <w:tblInd w:w="1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466"/>
        <w:gridCol w:w="709"/>
        <w:gridCol w:w="4337"/>
      </w:tblGrid>
      <w:tr w:rsidR="003D697B" w:rsidRPr="005764E7" w14:paraId="13E67ED0" w14:textId="77777777" w:rsidTr="0039081E">
        <w:trPr>
          <w:cantSplit/>
          <w:trHeight w:hRule="exact" w:val="432"/>
        </w:trPr>
        <w:tc>
          <w:tcPr>
            <w:tcW w:w="4466" w:type="dxa"/>
          </w:tcPr>
          <w:p w14:paraId="00B74D75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13234312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14:paraId="449143E5" w14:textId="77777777" w:rsidR="003D697B" w:rsidRPr="00656B26" w:rsidRDefault="003D697B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D697B" w:rsidRPr="005764E7" w14:paraId="3B26DD62" w14:textId="77777777" w:rsidTr="0039081E">
        <w:trPr>
          <w:cantSplit/>
          <w:trHeight w:hRule="exact" w:val="432"/>
        </w:trPr>
        <w:tc>
          <w:tcPr>
            <w:tcW w:w="4466" w:type="dxa"/>
          </w:tcPr>
          <w:p w14:paraId="5E2ADF18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2DBD7ABB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37" w:type="dxa"/>
          </w:tcPr>
          <w:p w14:paraId="590BF79B" w14:textId="40841000" w:rsidR="003D697B" w:rsidRPr="00656B26" w:rsidRDefault="0039081E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3D697B" w:rsidRPr="00656B26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3D697B" w:rsidRPr="005764E7" w14:paraId="593C4007" w14:textId="77777777" w:rsidTr="0039081E">
        <w:trPr>
          <w:cantSplit/>
          <w:trHeight w:hRule="exact" w:val="432"/>
        </w:trPr>
        <w:tc>
          <w:tcPr>
            <w:tcW w:w="4466" w:type="dxa"/>
          </w:tcPr>
          <w:p w14:paraId="0B705F27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70FF15D6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14:paraId="5C699314" w14:textId="480DB0D9" w:rsidR="003D697B" w:rsidRPr="00656B26" w:rsidRDefault="0039081E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3D697B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D697B" w:rsidRPr="005764E7" w14:paraId="5182F96F" w14:textId="77777777" w:rsidTr="00615144">
        <w:trPr>
          <w:cantSplit/>
          <w:trHeight w:hRule="exact" w:val="432"/>
        </w:trPr>
        <w:tc>
          <w:tcPr>
            <w:tcW w:w="4466" w:type="dxa"/>
            <w:vAlign w:val="bottom"/>
          </w:tcPr>
          <w:p w14:paraId="0C9BA424" w14:textId="7DB7F9E7" w:rsidR="003D697B" w:rsidRPr="005764E7" w:rsidRDefault="003D697B" w:rsidP="008C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E71BE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49F4C3DB" w14:textId="77777777" w:rsidR="003D697B" w:rsidRPr="00656B26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4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1825E" w14:textId="27A5D063" w:rsidR="003D697B" w:rsidRPr="00615144" w:rsidRDefault="00E71BE2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4,218</w:t>
            </w:r>
          </w:p>
        </w:tc>
      </w:tr>
      <w:tr w:rsidR="003D697B" w:rsidRPr="005764E7" w14:paraId="2ABC44DB" w14:textId="77777777" w:rsidTr="00B71BE2">
        <w:trPr>
          <w:cantSplit/>
          <w:trHeight w:hRule="exact" w:val="432"/>
        </w:trPr>
        <w:tc>
          <w:tcPr>
            <w:tcW w:w="4466" w:type="dxa"/>
            <w:vAlign w:val="bottom"/>
          </w:tcPr>
          <w:p w14:paraId="28A7F463" w14:textId="3626E543" w:rsidR="003D697B" w:rsidRPr="005764E7" w:rsidRDefault="003D697B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: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ยอด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เพิ่มขึ้น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  <w:r w:rsidR="00195200">
              <w:rPr>
                <w:rFonts w:ascii="Angsana New" w:hAnsi="Angsana New" w:hint="cs"/>
                <w:b/>
                <w:sz w:val="28"/>
                <w:szCs w:val="28"/>
                <w:cs/>
              </w:rPr>
              <w:t>งวด</w:t>
            </w:r>
          </w:p>
        </w:tc>
        <w:tc>
          <w:tcPr>
            <w:tcW w:w="709" w:type="dxa"/>
          </w:tcPr>
          <w:p w14:paraId="4E57445E" w14:textId="77777777" w:rsidR="003D697B" w:rsidRPr="00656B26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D3A24" w14:textId="20F7D9A2" w:rsidR="003D697B" w:rsidRPr="00656B26" w:rsidRDefault="00B71BE2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71BE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390</w:t>
            </w:r>
          </w:p>
        </w:tc>
      </w:tr>
      <w:tr w:rsidR="003D697B" w:rsidRPr="005764E7" w14:paraId="5B895EC6" w14:textId="77777777" w:rsidTr="00B71BE2">
        <w:trPr>
          <w:cantSplit/>
          <w:trHeight w:hRule="exact" w:val="432"/>
        </w:trPr>
        <w:tc>
          <w:tcPr>
            <w:tcW w:w="4466" w:type="dxa"/>
            <w:vAlign w:val="bottom"/>
          </w:tcPr>
          <w:p w14:paraId="13AA4DDE" w14:textId="492EA42B" w:rsidR="003D697B" w:rsidRPr="005764E7" w:rsidRDefault="003D697B" w:rsidP="008C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ยอดคงเหลือ ณ วันที่</w:t>
            </w: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025564">
              <w:rPr>
                <w:rFonts w:ascii="Angsana New" w:hAnsi="Angsana New"/>
                <w:bCs/>
                <w:sz w:val="28"/>
                <w:szCs w:val="28"/>
                <w:lang w:val="en-ZW"/>
              </w:rPr>
              <w:t>1</w:t>
            </w:r>
            <w:r w:rsidR="00E71BE2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มีนาคม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E71BE2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0779FBFE" w14:textId="77777777" w:rsidR="003D697B" w:rsidRPr="00656B26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597925" w14:textId="3F7EFA15" w:rsidR="003D697B" w:rsidRPr="00656B26" w:rsidRDefault="00B71BE2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cs/>
                <w:lang w:val="en-US"/>
              </w:rPr>
            </w:pPr>
            <w:r w:rsidRPr="00B71BE2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4,608</w:t>
            </w:r>
          </w:p>
        </w:tc>
      </w:tr>
    </w:tbl>
    <w:p w14:paraId="414771C4" w14:textId="6CE4363B" w:rsid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0A0160F6" w14:textId="71F163A7" w:rsid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5488F6E7" w14:textId="2574D1DD" w:rsid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0DA3CBE0" w14:textId="77777777" w:rsidR="00B959B0" w:rsidRP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7EAF1270" w14:textId="64504721" w:rsidR="00190C33" w:rsidRPr="00617E0B" w:rsidRDefault="00190C33" w:rsidP="00617E0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58B248B3" w14:textId="208F2F90" w:rsidR="00603BE1" w:rsidRPr="00656B26" w:rsidRDefault="00603BE1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rPr>
          <w:rFonts w:ascii="Angsana New" w:hAnsi="Angsana New"/>
          <w:sz w:val="28"/>
          <w:szCs w:val="28"/>
          <w:cs/>
        </w:rPr>
      </w:pPr>
      <w:r w:rsidRPr="00603BE1">
        <w:rPr>
          <w:rFonts w:ascii="Angsana New" w:hAnsi="Angsana New"/>
          <w:sz w:val="28"/>
          <w:szCs w:val="28"/>
          <w:lang w:val="en-GB"/>
        </w:rPr>
        <w:tab/>
      </w:r>
      <w:r w:rsidRPr="00656B2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7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786"/>
        <w:gridCol w:w="284"/>
        <w:gridCol w:w="425"/>
        <w:gridCol w:w="1985"/>
        <w:gridCol w:w="283"/>
        <w:gridCol w:w="2018"/>
      </w:tblGrid>
      <w:tr w:rsidR="00190C33" w:rsidRPr="005764E7" w14:paraId="2A4D6C7A" w14:textId="77777777" w:rsidTr="0039081E">
        <w:trPr>
          <w:trHeight w:hRule="exact" w:val="432"/>
        </w:trPr>
        <w:tc>
          <w:tcPr>
            <w:tcW w:w="4786" w:type="dxa"/>
          </w:tcPr>
          <w:p w14:paraId="24CB3AF0" w14:textId="77777777" w:rsidR="00190C33" w:rsidRDefault="00190C33" w:rsidP="00C12547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  <w:p w14:paraId="23A0E0A2" w14:textId="77777777" w:rsidR="00190C33" w:rsidRPr="005764E7" w:rsidRDefault="00190C33" w:rsidP="00C12547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14:paraId="6DD6595A" w14:textId="77777777" w:rsidR="00190C33" w:rsidRPr="005764E7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32EBBDE" w14:textId="77777777" w:rsidR="00190C33" w:rsidRPr="005764E7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86" w:type="dxa"/>
            <w:gridSpan w:val="3"/>
            <w:tcBorders>
              <w:bottom w:val="single" w:sz="4" w:space="0" w:color="auto"/>
            </w:tcBorders>
            <w:vAlign w:val="bottom"/>
          </w:tcPr>
          <w:p w14:paraId="42EA1C53" w14:textId="77777777" w:rsidR="00190C33" w:rsidRPr="00656B26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90C33" w:rsidRPr="005764E7" w14:paraId="0C2E5BD2" w14:textId="77777777" w:rsidTr="0039081E">
        <w:trPr>
          <w:trHeight w:hRule="exact" w:val="432"/>
        </w:trPr>
        <w:tc>
          <w:tcPr>
            <w:tcW w:w="4786" w:type="dxa"/>
            <w:shd w:val="clear" w:color="auto" w:fill="auto"/>
            <w:vAlign w:val="center"/>
          </w:tcPr>
          <w:p w14:paraId="7747535E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6562F31" w14:textId="77777777" w:rsidR="00190C33" w:rsidRPr="00656B26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35D2FF6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6" w:type="dxa"/>
            <w:gridSpan w:val="3"/>
            <w:tcBorders>
              <w:top w:val="single" w:sz="4" w:space="0" w:color="auto"/>
            </w:tcBorders>
            <w:vAlign w:val="bottom"/>
          </w:tcPr>
          <w:p w14:paraId="1905BCF2" w14:textId="3536634B" w:rsidR="00190C33" w:rsidRPr="00EC5FC2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190C33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190C33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190C33" w:rsidRPr="00656B26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190C33" w:rsidRPr="005764E7" w14:paraId="01DEFC16" w14:textId="77777777" w:rsidTr="0039081E">
        <w:trPr>
          <w:trHeight w:hRule="exact" w:val="432"/>
        </w:trPr>
        <w:tc>
          <w:tcPr>
            <w:tcW w:w="4786" w:type="dxa"/>
            <w:shd w:val="clear" w:color="auto" w:fill="auto"/>
            <w:vAlign w:val="center"/>
          </w:tcPr>
          <w:p w14:paraId="69853AD6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72F22BF" w14:textId="77777777" w:rsidR="00190C33" w:rsidRPr="00656B26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654CEA8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6" w:type="dxa"/>
            <w:gridSpan w:val="3"/>
            <w:vAlign w:val="bottom"/>
          </w:tcPr>
          <w:p w14:paraId="1E88D1A2" w14:textId="6BA8681E" w:rsidR="00190C33" w:rsidRPr="00656B26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190C33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190C33" w:rsidRPr="005764E7" w14:paraId="137A3519" w14:textId="77777777" w:rsidTr="0039081E">
        <w:trPr>
          <w:trHeight w:hRule="exact" w:val="432"/>
        </w:trPr>
        <w:tc>
          <w:tcPr>
            <w:tcW w:w="4786" w:type="dxa"/>
            <w:shd w:val="clear" w:color="auto" w:fill="auto"/>
            <w:vAlign w:val="center"/>
          </w:tcPr>
          <w:p w14:paraId="62798F5D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C7DC58A" w14:textId="77777777" w:rsidR="00190C33" w:rsidRPr="00656B26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0103F69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A5D77C8" w14:textId="77777777" w:rsidR="00190C33" w:rsidRPr="005764E7" w:rsidRDefault="00190C33" w:rsidP="00C1254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EC92F49" w14:textId="77777777" w:rsidR="00190C33" w:rsidRPr="005764E7" w:rsidRDefault="00190C33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  <w:vAlign w:val="bottom"/>
          </w:tcPr>
          <w:p w14:paraId="3727F8A2" w14:textId="77777777" w:rsidR="00190C33" w:rsidRPr="005764E7" w:rsidRDefault="00190C33" w:rsidP="00603BE1">
            <w:pPr>
              <w:spacing w:line="240" w:lineRule="auto"/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190C33" w:rsidRPr="005764E7" w14:paraId="490AC65C" w14:textId="77777777" w:rsidTr="0039081E">
        <w:trPr>
          <w:trHeight w:hRule="exact" w:val="432"/>
        </w:trPr>
        <w:tc>
          <w:tcPr>
            <w:tcW w:w="4786" w:type="dxa"/>
          </w:tcPr>
          <w:p w14:paraId="5253B62E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080E218" w14:textId="77777777" w:rsidR="00190C33" w:rsidRPr="00656B26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B6E9554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7C636C7D" w14:textId="2917780A" w:rsidR="00190C33" w:rsidRPr="00656B26" w:rsidRDefault="00A7624E" w:rsidP="00C1254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025564"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="00190C33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A0C9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190C33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90C33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5A0C9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vAlign w:val="bottom"/>
          </w:tcPr>
          <w:p w14:paraId="0D45E15D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vAlign w:val="bottom"/>
          </w:tcPr>
          <w:p w14:paraId="4CE35A44" w14:textId="4CBD01DA" w:rsidR="00190C33" w:rsidRPr="005764E7" w:rsidRDefault="00190C33" w:rsidP="0060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240" w:lineRule="auto"/>
              <w:ind w:left="-202"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5A0C9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90C33" w:rsidRPr="005764E7" w14:paraId="1CD256F1" w14:textId="77777777" w:rsidTr="006F45F1">
        <w:trPr>
          <w:trHeight w:hRule="exact" w:val="499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8813A" w14:textId="77777777" w:rsidR="00190C33" w:rsidRPr="00656B26" w:rsidRDefault="00190C33" w:rsidP="00C36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firstLine="15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3264AF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14D8CE1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7225E97" w14:textId="1CD1B1A8" w:rsidR="00190C33" w:rsidRPr="00A71899" w:rsidRDefault="006F45F1" w:rsidP="00F571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F45F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335,680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C93B24D" w14:textId="77777777" w:rsidR="00190C33" w:rsidRPr="005764E7" w:rsidRDefault="00190C33" w:rsidP="00F5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92C1FF2" w14:textId="3CFD6428" w:rsidR="00190C33" w:rsidRPr="006F0E0C" w:rsidRDefault="005A0C98" w:rsidP="00F571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340,769</w:t>
            </w:r>
          </w:p>
        </w:tc>
      </w:tr>
    </w:tbl>
    <w:p w14:paraId="0B998717" w14:textId="76A3E12D" w:rsidR="00603BE1" w:rsidRPr="00617E0B" w:rsidRDefault="00603BE1" w:rsidP="00617E0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0EF393C4" w14:textId="5665881E" w:rsidR="00603BE1" w:rsidRDefault="00603BE1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ณ วันที่ </w:t>
      </w:r>
      <w:r w:rsidR="006B2B3E">
        <w:rPr>
          <w:rFonts w:ascii="Angsana New" w:hAnsi="Angsana New"/>
          <w:sz w:val="28"/>
          <w:szCs w:val="28"/>
        </w:rPr>
        <w:t>3</w:t>
      </w:r>
      <w:r w:rsidR="00025564">
        <w:rPr>
          <w:rFonts w:ascii="Angsana New" w:hAnsi="Angsana New"/>
          <w:sz w:val="28"/>
          <w:szCs w:val="28"/>
          <w:lang w:val="en-ZW"/>
        </w:rPr>
        <w:t>1</w:t>
      </w:r>
      <w:r w:rsidR="006B2B3E" w:rsidRPr="005764E7">
        <w:rPr>
          <w:rFonts w:ascii="Angsana New" w:hAnsi="Angsana New"/>
          <w:sz w:val="28"/>
          <w:szCs w:val="28"/>
        </w:rPr>
        <w:t xml:space="preserve"> </w:t>
      </w:r>
      <w:r w:rsidR="005A0C98">
        <w:rPr>
          <w:rFonts w:ascii="Angsana New" w:hAnsi="Angsana New" w:hint="cs"/>
          <w:sz w:val="28"/>
          <w:szCs w:val="28"/>
          <w:cs/>
        </w:rPr>
        <w:t>มีนาคม</w:t>
      </w: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 </w:t>
      </w:r>
      <w:r>
        <w:rPr>
          <w:rFonts w:ascii="Angsana New" w:eastAsia="Calibri" w:hAnsi="Angsana New"/>
          <w:sz w:val="28"/>
          <w:szCs w:val="28"/>
        </w:rPr>
        <w:t>256</w:t>
      </w:r>
      <w:r w:rsidR="005A0C98">
        <w:rPr>
          <w:rFonts w:ascii="Angsana New" w:eastAsia="Calibri" w:hAnsi="Angsana New"/>
          <w:sz w:val="28"/>
          <w:szCs w:val="28"/>
        </w:rPr>
        <w:t>5</w:t>
      </w: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 และ</w:t>
      </w:r>
      <w:r w:rsidR="004C0C42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="003F7431">
        <w:rPr>
          <w:rFonts w:ascii="Angsana New" w:eastAsia="Calibri" w:hAnsi="Angsana New"/>
          <w:sz w:val="28"/>
          <w:szCs w:val="28"/>
          <w:lang w:val="en-ZW"/>
        </w:rPr>
        <w:t xml:space="preserve">31 </w:t>
      </w:r>
      <w:r w:rsidR="003F7431">
        <w:rPr>
          <w:rFonts w:ascii="Angsana New" w:eastAsia="Calibri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eastAsia="Calibri" w:hAnsi="Angsana New" w:hint="cs"/>
          <w:sz w:val="28"/>
          <w:szCs w:val="28"/>
        </w:rPr>
        <w:t>256</w:t>
      </w:r>
      <w:r w:rsidR="005A0C98">
        <w:rPr>
          <w:rFonts w:ascii="Angsana New" w:eastAsia="Calibri" w:hAnsi="Angsana New"/>
          <w:sz w:val="28"/>
          <w:szCs w:val="28"/>
        </w:rPr>
        <w:t>4</w:t>
      </w: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 สินทรัพย์ทางการเงินหมุนเวียนอื่นของบริษัท ได้แก่ เงิน</w:t>
      </w:r>
      <w:r w:rsidR="005A171F" w:rsidRPr="00656B26">
        <w:rPr>
          <w:rFonts w:ascii="Angsana New" w:eastAsia="Calibri" w:hAnsi="Angsana New" w:hint="cs"/>
          <w:sz w:val="28"/>
          <w:szCs w:val="28"/>
          <w:cs/>
        </w:rPr>
        <w:t>ลงทุนชั่วคราวในเงินฝากธนาคารประเภทฝากประจำ</w:t>
      </w:r>
    </w:p>
    <w:p w14:paraId="388C68D8" w14:textId="55E649EE" w:rsidR="002D7D4D" w:rsidRDefault="004079A8" w:rsidP="00ED709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สินทรัพย์ทางการเงินไม่หมุนเวียนอื่น</w:t>
      </w:r>
    </w:p>
    <w:p w14:paraId="265D1EE8" w14:textId="2B4B1B3C" w:rsidR="002D131C" w:rsidRPr="002D131C" w:rsidRDefault="002D131C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656B2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923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928"/>
        <w:gridCol w:w="284"/>
        <w:gridCol w:w="425"/>
        <w:gridCol w:w="1985"/>
        <w:gridCol w:w="283"/>
        <w:gridCol w:w="2018"/>
      </w:tblGrid>
      <w:tr w:rsidR="005A7C04" w:rsidRPr="005764E7" w14:paraId="37814A81" w14:textId="77777777" w:rsidTr="0039081E">
        <w:trPr>
          <w:trHeight w:hRule="exact" w:val="432"/>
        </w:trPr>
        <w:tc>
          <w:tcPr>
            <w:tcW w:w="4928" w:type="dxa"/>
          </w:tcPr>
          <w:p w14:paraId="3233E568" w14:textId="7B608E35" w:rsidR="005A7C04" w:rsidRPr="005764E7" w:rsidRDefault="005A7C04" w:rsidP="002D131C">
            <w:pPr>
              <w:pStyle w:val="1"/>
              <w:widowControl/>
              <w:ind w:left="456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14:paraId="0BF4904A" w14:textId="77777777" w:rsidR="005A7C04" w:rsidRPr="005764E7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405021A0" w14:textId="77777777" w:rsidR="005A7C04" w:rsidRPr="005764E7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86" w:type="dxa"/>
            <w:gridSpan w:val="3"/>
            <w:tcBorders>
              <w:bottom w:val="single" w:sz="4" w:space="0" w:color="auto"/>
            </w:tcBorders>
            <w:vAlign w:val="bottom"/>
          </w:tcPr>
          <w:p w14:paraId="5D26E08C" w14:textId="77777777" w:rsidR="005A7C04" w:rsidRPr="00656B26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A7C04" w:rsidRPr="005764E7" w14:paraId="33982071" w14:textId="77777777" w:rsidTr="0039081E">
        <w:trPr>
          <w:trHeight w:hRule="exact" w:val="432"/>
        </w:trPr>
        <w:tc>
          <w:tcPr>
            <w:tcW w:w="4928" w:type="dxa"/>
            <w:shd w:val="clear" w:color="auto" w:fill="auto"/>
            <w:vAlign w:val="center"/>
          </w:tcPr>
          <w:p w14:paraId="76140310" w14:textId="77777777" w:rsidR="005A7C04" w:rsidRPr="005764E7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8C67299" w14:textId="77777777" w:rsidR="005A7C04" w:rsidRPr="00656B26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70274619" w14:textId="77777777" w:rsidR="005A7C04" w:rsidRPr="005764E7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6" w:type="dxa"/>
            <w:gridSpan w:val="3"/>
            <w:tcBorders>
              <w:top w:val="single" w:sz="4" w:space="0" w:color="auto"/>
            </w:tcBorders>
            <w:vAlign w:val="bottom"/>
          </w:tcPr>
          <w:p w14:paraId="2DB92A4A" w14:textId="63944F5C" w:rsidR="005A7C04" w:rsidRPr="00EC5FC2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5A7C04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5A7C04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5A7C04" w:rsidRPr="00656B26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5A7C04" w:rsidRPr="005764E7" w14:paraId="460F6AFE" w14:textId="77777777" w:rsidTr="0039081E">
        <w:trPr>
          <w:trHeight w:hRule="exact" w:val="432"/>
        </w:trPr>
        <w:tc>
          <w:tcPr>
            <w:tcW w:w="4928" w:type="dxa"/>
            <w:shd w:val="clear" w:color="auto" w:fill="auto"/>
            <w:vAlign w:val="center"/>
          </w:tcPr>
          <w:p w14:paraId="6E21546F" w14:textId="77777777" w:rsidR="005A7C04" w:rsidRPr="005764E7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FB107CF" w14:textId="77777777" w:rsidR="005A7C04" w:rsidRPr="00656B26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5854FD1" w14:textId="77777777" w:rsidR="005A7C04" w:rsidRPr="005764E7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6" w:type="dxa"/>
            <w:gridSpan w:val="3"/>
            <w:vAlign w:val="bottom"/>
          </w:tcPr>
          <w:p w14:paraId="3653C092" w14:textId="66631B8B" w:rsidR="005A7C04" w:rsidRPr="00656B26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5A7C04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5A7C04" w:rsidRPr="005764E7" w14:paraId="30AB3CE8" w14:textId="77777777" w:rsidTr="0039081E">
        <w:trPr>
          <w:trHeight w:hRule="exact" w:val="432"/>
        </w:trPr>
        <w:tc>
          <w:tcPr>
            <w:tcW w:w="4928" w:type="dxa"/>
            <w:shd w:val="clear" w:color="auto" w:fill="auto"/>
            <w:vAlign w:val="center"/>
          </w:tcPr>
          <w:p w14:paraId="588876D3" w14:textId="77777777" w:rsidR="005A7C04" w:rsidRPr="005764E7" w:rsidRDefault="005A7C04" w:rsidP="005A7C04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64373B8" w14:textId="77777777" w:rsidR="005A7C04" w:rsidRPr="00656B26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64BAFF02" w14:textId="77777777" w:rsidR="005A7C04" w:rsidRPr="005764E7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4D5CD29" w14:textId="77777777" w:rsidR="005A7C04" w:rsidRPr="005764E7" w:rsidRDefault="005A7C04" w:rsidP="005A7C04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92C8B24" w14:textId="77777777" w:rsidR="005A7C04" w:rsidRPr="005764E7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  <w:vAlign w:val="bottom"/>
          </w:tcPr>
          <w:p w14:paraId="4CE2B79F" w14:textId="49A07C3E" w:rsidR="005A7C04" w:rsidRPr="005764E7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5A7C04" w:rsidRPr="005764E7" w14:paraId="1966667B" w14:textId="77777777" w:rsidTr="0039081E">
        <w:trPr>
          <w:trHeight w:hRule="exact" w:val="432"/>
        </w:trPr>
        <w:tc>
          <w:tcPr>
            <w:tcW w:w="4928" w:type="dxa"/>
          </w:tcPr>
          <w:p w14:paraId="344C6A92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2A13828" w14:textId="77777777" w:rsidR="005A7C04" w:rsidRPr="00656B26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DF43D8F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0DEA6780" w14:textId="520768C4" w:rsidR="005A7C04" w:rsidRPr="005764E7" w:rsidRDefault="006B2B3E" w:rsidP="005A7C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E43EB2">
              <w:rPr>
                <w:rFonts w:ascii="Angsana New" w:hAnsi="Angsana New"/>
                <w:sz w:val="28"/>
                <w:szCs w:val="28"/>
              </w:rPr>
              <w:t>1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A0C9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5A7C04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A7C04">
              <w:rPr>
                <w:rFonts w:ascii="Angsana New" w:hAnsi="Angsana New"/>
                <w:sz w:val="28"/>
                <w:szCs w:val="28"/>
              </w:rPr>
              <w:t>256</w:t>
            </w:r>
            <w:r w:rsidR="005A0C9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vAlign w:val="bottom"/>
          </w:tcPr>
          <w:p w14:paraId="74915717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vAlign w:val="bottom"/>
          </w:tcPr>
          <w:p w14:paraId="06C6F309" w14:textId="166AE744" w:rsidR="005A7C04" w:rsidRPr="005764E7" w:rsidRDefault="005A0C98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A0C98" w:rsidRPr="005764E7" w14:paraId="354245BE" w14:textId="77777777" w:rsidTr="00FE38DB">
        <w:trPr>
          <w:trHeight w:hRule="exact" w:val="432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37BB" w14:textId="7B9BA52E" w:rsidR="005A0C98" w:rsidRPr="00656B26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4"/>
              </w:tabs>
              <w:spacing w:line="240" w:lineRule="auto"/>
              <w:ind w:left="572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ตราสารทุน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หลักทรัพย์จดทะเบียนในตลาดหลักทรัพย์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3A44B981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98D6905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02D8E1" w14:textId="42C8C9FF" w:rsidR="005A0C98" w:rsidRPr="005764E7" w:rsidRDefault="00FE38DB" w:rsidP="005A0C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233,133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25471784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5DEC62" w14:textId="5F97355D" w:rsidR="005A0C98" w:rsidRPr="00656B26" w:rsidRDefault="005A0C98" w:rsidP="005A0C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224,316</w:t>
            </w:r>
          </w:p>
        </w:tc>
      </w:tr>
      <w:tr w:rsidR="005A0C98" w:rsidRPr="005764E7" w14:paraId="43BFA0E6" w14:textId="77777777" w:rsidTr="00FE38DB">
        <w:trPr>
          <w:trHeight w:hRule="exact" w:val="432"/>
        </w:trPr>
        <w:tc>
          <w:tcPr>
            <w:tcW w:w="5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A5134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2" w:hanging="108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8A2729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D1F9E" w14:textId="72A008EF" w:rsidR="005A0C98" w:rsidRPr="005764E7" w:rsidRDefault="00FE38DB" w:rsidP="005A0C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68301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5,472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2D46D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C463E" w14:textId="65AF29DB" w:rsidR="005A0C98" w:rsidRPr="005764E7" w:rsidRDefault="005A0C98" w:rsidP="005A0C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68301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5,472</w:t>
            </w:r>
          </w:p>
        </w:tc>
      </w:tr>
      <w:tr w:rsidR="005A0C98" w:rsidRPr="005764E7" w14:paraId="7C32ED1D" w14:textId="77777777" w:rsidTr="00FE38DB">
        <w:trPr>
          <w:trHeight w:hRule="exact" w:val="432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C725F" w14:textId="7F153614" w:rsidR="005A0C98" w:rsidRPr="00656B26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2" w:hanging="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0C5FAF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 w:hanging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BF86C1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16D36" w14:textId="2AD26A9A" w:rsidR="005A0C98" w:rsidRPr="00656B26" w:rsidRDefault="00FE38DB" w:rsidP="005A0C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268,</w:t>
            </w:r>
            <w:r w:rsidR="009029E9">
              <w:rPr>
                <w:rFonts w:ascii="Angsana New" w:hAnsi="Angsana New"/>
                <w:sz w:val="28"/>
                <w:szCs w:val="28"/>
                <w:lang w:val="en-US"/>
              </w:rPr>
              <w:t>605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AE774F4" w14:textId="77777777" w:rsidR="005A0C98" w:rsidRPr="005764E7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E814A" w14:textId="02BBB564" w:rsidR="005A0C98" w:rsidRPr="00656B26" w:rsidRDefault="005A0C98" w:rsidP="005A0C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683010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9029E9">
              <w:rPr>
                <w:rFonts w:ascii="Angsana New" w:hAnsi="Angsana New"/>
                <w:sz w:val="28"/>
                <w:szCs w:val="28"/>
                <w:lang w:val="en-US"/>
              </w:rPr>
              <w:t>,788</w:t>
            </w:r>
          </w:p>
        </w:tc>
      </w:tr>
    </w:tbl>
    <w:p w14:paraId="2FF274F2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73F7C152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  <w:cs/>
        </w:rPr>
      </w:pPr>
    </w:p>
    <w:p w14:paraId="2A3BF006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6E062F74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78D3AA07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44C255CF" w14:textId="77777777" w:rsidR="007F4DB5" w:rsidRDefault="007F4DB5" w:rsidP="007F4D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rPr>
          <w:rFonts w:ascii="Angsana New" w:hAnsi="Angsana New"/>
          <w:sz w:val="28"/>
          <w:szCs w:val="28"/>
        </w:rPr>
      </w:pPr>
    </w:p>
    <w:p w14:paraId="5D908FC0" w14:textId="77777777" w:rsidR="007F4DB5" w:rsidRDefault="007F4DB5" w:rsidP="007F4D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rPr>
          <w:rFonts w:ascii="Angsana New" w:hAnsi="Angsana New"/>
          <w:sz w:val="28"/>
          <w:szCs w:val="28"/>
        </w:rPr>
      </w:pPr>
    </w:p>
    <w:p w14:paraId="2CA64ED7" w14:textId="3EEC99D0" w:rsidR="007F37E0" w:rsidRPr="006E1537" w:rsidRDefault="007F37E0" w:rsidP="007F4DB5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425"/>
        <w:rPr>
          <w:rFonts w:ascii="Angsana New" w:hAnsi="Angsana New"/>
          <w:sz w:val="28"/>
          <w:szCs w:val="28"/>
          <w:cs/>
        </w:rPr>
      </w:pPr>
      <w:r w:rsidRPr="006E1537">
        <w:rPr>
          <w:rFonts w:ascii="Angsana New" w:hAnsi="Angsana New" w:hint="cs"/>
          <w:sz w:val="28"/>
          <w:szCs w:val="28"/>
          <w:cs/>
        </w:rPr>
        <w:lastRenderedPageBreak/>
        <w:t>ตราสารทุน</w:t>
      </w:r>
      <w:r w:rsidRPr="006E1537">
        <w:rPr>
          <w:rFonts w:ascii="Angsana New" w:hAnsi="Angsana New" w:hint="cs"/>
          <w:sz w:val="28"/>
          <w:szCs w:val="28"/>
        </w:rPr>
        <w:t xml:space="preserve"> </w:t>
      </w:r>
      <w:r w:rsidRPr="006E1537">
        <w:rPr>
          <w:rFonts w:ascii="Angsana New" w:hAnsi="Angsana New"/>
          <w:sz w:val="28"/>
          <w:szCs w:val="28"/>
        </w:rPr>
        <w:t xml:space="preserve">- </w:t>
      </w:r>
      <w:r w:rsidRPr="006E1537">
        <w:rPr>
          <w:rFonts w:ascii="Angsana New" w:hAnsi="Angsana New" w:hint="cs"/>
          <w:sz w:val="28"/>
          <w:szCs w:val="28"/>
          <w:cs/>
        </w:rPr>
        <w:t>หลักทรัพย์จดทะเบียน</w:t>
      </w:r>
      <w:r w:rsidR="0060799F" w:rsidRPr="006E1537">
        <w:rPr>
          <w:rFonts w:ascii="Angsana New" w:hAnsi="Angsana New" w:hint="cs"/>
          <w:sz w:val="28"/>
          <w:szCs w:val="28"/>
          <w:cs/>
        </w:rPr>
        <w:t>ในตลาดหลักทรัพย์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69"/>
        <w:gridCol w:w="1701"/>
        <w:gridCol w:w="283"/>
        <w:gridCol w:w="1559"/>
        <w:gridCol w:w="256"/>
        <w:gridCol w:w="1587"/>
      </w:tblGrid>
      <w:tr w:rsidR="007F37E0" w:rsidRPr="005764E7" w14:paraId="4A4391A3" w14:textId="77777777" w:rsidTr="005A171F">
        <w:trPr>
          <w:trHeight w:hRule="exact" w:val="432"/>
        </w:trPr>
        <w:tc>
          <w:tcPr>
            <w:tcW w:w="3969" w:type="dxa"/>
          </w:tcPr>
          <w:p w14:paraId="032B4F72" w14:textId="77777777" w:rsidR="007F37E0" w:rsidRPr="005764E7" w:rsidRDefault="007F37E0" w:rsidP="00AA52F6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625007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vAlign w:val="bottom"/>
          </w:tcPr>
          <w:p w14:paraId="2F938AE0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F37E0" w:rsidRPr="005764E7" w14:paraId="092E6E13" w14:textId="77777777" w:rsidTr="0039081E">
        <w:trPr>
          <w:trHeight w:hRule="exact" w:val="371"/>
        </w:trPr>
        <w:tc>
          <w:tcPr>
            <w:tcW w:w="3969" w:type="dxa"/>
          </w:tcPr>
          <w:p w14:paraId="1D36F807" w14:textId="77777777" w:rsidR="007F37E0" w:rsidRPr="005764E7" w:rsidRDefault="007F37E0" w:rsidP="00AA52F6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86" w:type="dxa"/>
            <w:gridSpan w:val="5"/>
            <w:vAlign w:val="center"/>
          </w:tcPr>
          <w:p w14:paraId="60D5E7E7" w14:textId="0C1227AF" w:rsidR="007F37E0" w:rsidRPr="00656B26" w:rsidRDefault="0039081E" w:rsidP="00EF38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บ</w:t>
            </w:r>
            <w:r w:rsidR="007F37E0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  <w:r w:rsidR="007F37E0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/</w:t>
            </w:r>
          </w:p>
        </w:tc>
      </w:tr>
      <w:tr w:rsidR="0039081E" w:rsidRPr="005764E7" w14:paraId="5718201F" w14:textId="77777777" w:rsidTr="0039081E">
        <w:trPr>
          <w:trHeight w:hRule="exact" w:val="371"/>
        </w:trPr>
        <w:tc>
          <w:tcPr>
            <w:tcW w:w="3969" w:type="dxa"/>
          </w:tcPr>
          <w:p w14:paraId="3A8624D0" w14:textId="77777777" w:rsidR="0039081E" w:rsidRPr="005764E7" w:rsidRDefault="0039081E" w:rsidP="0039081E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vAlign w:val="bottom"/>
          </w:tcPr>
          <w:p w14:paraId="473F010D" w14:textId="68E44CC6" w:rsidR="0039081E" w:rsidRPr="00656B26" w:rsidRDefault="0039081E" w:rsidP="003908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บ</w:t>
            </w: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7F37E0" w:rsidRPr="005764E7" w14:paraId="247724B6" w14:textId="77777777" w:rsidTr="0039081E">
        <w:trPr>
          <w:trHeight w:hRule="exact" w:val="432"/>
        </w:trPr>
        <w:tc>
          <w:tcPr>
            <w:tcW w:w="3969" w:type="dxa"/>
          </w:tcPr>
          <w:p w14:paraId="55418A9F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E6FC6AF" w14:textId="77777777" w:rsidR="007F37E0" w:rsidRPr="00656B26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1260802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B0E05CD" w14:textId="77777777" w:rsidR="007F37E0" w:rsidRPr="00656B26" w:rsidRDefault="007F37E0" w:rsidP="00AA52F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0401517C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419FA484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7E0" w:rsidRPr="005764E7" w14:paraId="2FDB3998" w14:textId="77777777" w:rsidTr="005A171F">
        <w:trPr>
          <w:trHeight w:hRule="exact" w:val="432"/>
        </w:trPr>
        <w:tc>
          <w:tcPr>
            <w:tcW w:w="3969" w:type="dxa"/>
            <w:vAlign w:val="center"/>
          </w:tcPr>
          <w:p w14:paraId="09C81BE8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CE35930" w14:textId="77777777" w:rsidR="007F37E0" w:rsidRPr="00656B26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18E17256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EC164D" w14:textId="77777777" w:rsidR="007F37E0" w:rsidRPr="00656B26" w:rsidRDefault="007F37E0" w:rsidP="0060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56" w:type="dxa"/>
            <w:vAlign w:val="bottom"/>
          </w:tcPr>
          <w:p w14:paraId="4B203F45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2F2815DB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F37E0" w:rsidRPr="005764E7" w14:paraId="64226012" w14:textId="77777777" w:rsidTr="0024668F">
        <w:trPr>
          <w:trHeight w:hRule="exact" w:val="432"/>
        </w:trPr>
        <w:tc>
          <w:tcPr>
            <w:tcW w:w="3969" w:type="dxa"/>
          </w:tcPr>
          <w:p w14:paraId="083D3731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F7B0468" w14:textId="33F6402C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5007">
              <w:rPr>
                <w:rFonts w:ascii="Angsana New" w:hAnsi="Angsana New"/>
                <w:sz w:val="28"/>
                <w:szCs w:val="28"/>
              </w:rPr>
              <w:t>(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6250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1D64C6B3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278E5B" w14:textId="77777777" w:rsidR="007F37E0" w:rsidRPr="00656B26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0E8CFDEC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51F5F770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7E0" w:rsidRPr="005764E7" w14:paraId="7479E3C1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5CC9152" w14:textId="667182C2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B2B3E" w:rsidRPr="006B2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43EB2"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>1</w:t>
            </w:r>
            <w:r w:rsidR="006B2B3E" w:rsidRPr="006B2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A0C9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A0C9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FB727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22E21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C09576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3291E1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133F8D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F37E0" w:rsidRPr="005764E7" w14:paraId="6CBAAF23" w14:textId="77777777" w:rsidTr="00FE38DB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32353A9" w14:textId="77777777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E5E28C" w14:textId="77777777" w:rsidR="00FE38DB" w:rsidRPr="00FE38DB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8DB">
              <w:rPr>
                <w:rFonts w:ascii="Angsana New" w:hAnsi="Angsana New"/>
                <w:sz w:val="28"/>
                <w:szCs w:val="28"/>
              </w:rPr>
              <w:t xml:space="preserve">21,144 </w:t>
            </w:r>
          </w:p>
          <w:p w14:paraId="7D4D2746" w14:textId="62311104" w:rsidR="007F37E0" w:rsidRPr="00FE38DB" w:rsidRDefault="00FE38DB" w:rsidP="00F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8DB">
              <w:rPr>
                <w:rFonts w:ascii="Angsana New" w:hAnsi="Angsana New"/>
                <w:sz w:val="28"/>
                <w:szCs w:val="28"/>
              </w:rPr>
              <w:t xml:space="preserve"> 189,910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8A112" w14:textId="77777777" w:rsidR="007F37E0" w:rsidRPr="00FE38DB" w:rsidRDefault="007F37E0" w:rsidP="00AA52F6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77E4A9" w14:textId="74E8C705" w:rsidR="007F37E0" w:rsidRPr="00FE38DB" w:rsidRDefault="00FE38DB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E38D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17,182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C1F48" w14:textId="77777777" w:rsidR="007F37E0" w:rsidRPr="00FE38DB" w:rsidRDefault="007F37E0" w:rsidP="00AA52F6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98D89B" w14:textId="15C20E7C" w:rsidR="007F37E0" w:rsidRPr="00FE38DB" w:rsidRDefault="00FE38DB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E38D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38,32</w:t>
            </w:r>
            <w:r w:rsidR="00C3428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6</w:t>
            </w:r>
          </w:p>
        </w:tc>
      </w:tr>
      <w:tr w:rsidR="007F37E0" w:rsidRPr="005764E7" w14:paraId="2BA59CD4" w14:textId="77777777" w:rsidTr="00FE38DB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0DDC33B" w14:textId="77777777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978F77" w14:textId="72D72295" w:rsidR="007F37E0" w:rsidRPr="00FE38DB" w:rsidRDefault="00FE38DB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8DB">
              <w:rPr>
                <w:rFonts w:ascii="Angsana New" w:hAnsi="Angsana New"/>
                <w:sz w:val="28"/>
                <w:szCs w:val="28"/>
              </w:rPr>
              <w:t>189,910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7AAAF" w14:textId="77777777" w:rsidR="007F37E0" w:rsidRPr="00FE38DB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0BEF57" w14:textId="413E9CFA" w:rsidR="007F37E0" w:rsidRPr="00FE38DB" w:rsidRDefault="00FE38DB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8DB">
              <w:rPr>
                <w:rFonts w:ascii="Angsana New" w:hAnsi="Angsana New"/>
                <w:sz w:val="28"/>
                <w:szCs w:val="28"/>
              </w:rPr>
              <w:t>4,89</w:t>
            </w:r>
            <w:r w:rsidR="001778A2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9A870" w14:textId="77777777" w:rsidR="007F37E0" w:rsidRPr="00FE38DB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EF7D46" w14:textId="64EF9737" w:rsidR="007F37E0" w:rsidRPr="00FE38DB" w:rsidRDefault="00FE38DB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8DB">
              <w:rPr>
                <w:rFonts w:ascii="Angsana New" w:hAnsi="Angsana New"/>
                <w:sz w:val="28"/>
                <w:szCs w:val="28"/>
              </w:rPr>
              <w:t>194,80</w:t>
            </w:r>
            <w:r w:rsidR="00C3428D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7F37E0" w:rsidRPr="005764E7" w14:paraId="1467BD71" w14:textId="77777777" w:rsidTr="00FE38DB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B7E45EA" w14:textId="77777777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4CCDC5" w14:textId="04243E51" w:rsidR="007F37E0" w:rsidRPr="00FE38DB" w:rsidRDefault="00FE38DB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8DB">
              <w:rPr>
                <w:rFonts w:ascii="Angsana New" w:hAnsi="Angsana New"/>
                <w:b/>
                <w:bCs/>
                <w:sz w:val="28"/>
                <w:szCs w:val="28"/>
              </w:rPr>
              <w:t>211,054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EB50A" w14:textId="77777777" w:rsidR="007F37E0" w:rsidRPr="00FE38DB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F41C7E" w14:textId="3595742C" w:rsidR="007F37E0" w:rsidRPr="00FE38DB" w:rsidRDefault="00FE38DB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8DB">
              <w:rPr>
                <w:rFonts w:ascii="Angsana New" w:hAnsi="Angsana New"/>
                <w:b/>
                <w:bCs/>
                <w:sz w:val="28"/>
                <w:szCs w:val="28"/>
              </w:rPr>
              <w:t>22,0</w:t>
            </w:r>
            <w:r w:rsidR="008673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60222" w14:textId="77777777" w:rsidR="007F37E0" w:rsidRPr="00FE38DB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1BCD5EE" w14:textId="6C884A45" w:rsidR="007F37E0" w:rsidRPr="00FE38DB" w:rsidRDefault="00FE38DB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8DB">
              <w:rPr>
                <w:rFonts w:ascii="Angsana New" w:hAnsi="Angsana New"/>
                <w:b/>
                <w:bCs/>
                <w:sz w:val="28"/>
                <w:szCs w:val="28"/>
              </w:rPr>
              <w:t>233,133</w:t>
            </w:r>
          </w:p>
        </w:tc>
      </w:tr>
      <w:tr w:rsidR="007F37E0" w:rsidRPr="005764E7" w14:paraId="1F128C48" w14:textId="77777777" w:rsidTr="00FE38DB">
        <w:trPr>
          <w:trHeight w:hRule="exact" w:val="43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ADB5172" w14:textId="77777777" w:rsidR="007F37E0" w:rsidRPr="00656B26" w:rsidRDefault="007F37E0" w:rsidP="00EF3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0617F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9324F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4BCD33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6F0C08D2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BB64B0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F37E0" w:rsidRPr="005764E7" w14:paraId="057CB559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59C5F8E" w14:textId="365F8A10" w:rsidR="007F37E0" w:rsidRPr="005764E7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A0C9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A834E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5C346E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35544BC9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7DEC201A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  <w:vAlign w:val="center"/>
          </w:tcPr>
          <w:p w14:paraId="66988D97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A0C98" w:rsidRPr="005764E7" w14:paraId="16F7B552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C45C27E" w14:textId="77777777" w:rsidR="005A0C98" w:rsidRPr="00656B26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43273A" w14:textId="351DE5B8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4B28A" w14:textId="77777777" w:rsidR="005A0C98" w:rsidRPr="005764E7" w:rsidRDefault="005A0C98" w:rsidP="005A0C98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822323" w14:textId="0749B25A" w:rsidR="005A0C98" w:rsidRPr="005764E7" w:rsidRDefault="005A0C98" w:rsidP="005A0C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17,182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8AC8BD" w14:textId="77777777" w:rsidR="005A0C98" w:rsidRPr="005764E7" w:rsidRDefault="005A0C98" w:rsidP="005A0C98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43B807" w14:textId="6E3DADC2" w:rsidR="005A0C98" w:rsidRPr="005764E7" w:rsidRDefault="005A0C98" w:rsidP="005A0C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38,326</w:t>
            </w:r>
          </w:p>
        </w:tc>
      </w:tr>
      <w:tr w:rsidR="005A0C98" w:rsidRPr="005764E7" w14:paraId="189A4DC1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7F3B6EC" w14:textId="77777777" w:rsidR="005A0C98" w:rsidRPr="00656B26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BD550D" w14:textId="1A373672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178,938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49AFB" w14:textId="77777777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6A5F0F" w14:textId="448ACC57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7,052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D8E0E" w14:textId="77777777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CF6D21" w14:textId="5FE87F0F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185,990</w:t>
            </w:r>
          </w:p>
        </w:tc>
      </w:tr>
      <w:tr w:rsidR="005A0C98" w:rsidRPr="005764E7" w14:paraId="1CEF2226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2A59284" w14:textId="77777777" w:rsidR="005A0C98" w:rsidRPr="00656B26" w:rsidRDefault="005A0C98" w:rsidP="005A0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4F2D500" w14:textId="0796B493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200,082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2555E" w14:textId="77777777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F1ADFF" w14:textId="47EA744D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24,234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CE7FB" w14:textId="77777777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54C5895" w14:textId="66361F66" w:rsidR="005A0C98" w:rsidRPr="005764E7" w:rsidRDefault="005A0C98" w:rsidP="005A0C98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224,316</w:t>
            </w:r>
          </w:p>
        </w:tc>
      </w:tr>
    </w:tbl>
    <w:p w14:paraId="1FFF7D97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  <w:lang w:val="en-GB"/>
        </w:rPr>
      </w:pPr>
    </w:p>
    <w:p w14:paraId="37B0B2E5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776A9D8F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  <w:lang w:val="en-GB"/>
        </w:rPr>
      </w:pPr>
    </w:p>
    <w:p w14:paraId="2AAA1168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64FCAB80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21D2D7AA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47CA5F36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3605CCFA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58BE94DA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0BAB73E2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6D3DACC6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161C489E" w14:textId="77777777" w:rsidR="00325114" w:rsidRDefault="00325114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</w:rPr>
      </w:pPr>
    </w:p>
    <w:p w14:paraId="5124CB0B" w14:textId="7ABEDFB8" w:rsidR="00502FB0" w:rsidRPr="006E1537" w:rsidRDefault="00502FB0" w:rsidP="006E1537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425"/>
        <w:rPr>
          <w:rFonts w:ascii="Angsana New" w:hAnsi="Angsana New"/>
          <w:sz w:val="28"/>
          <w:szCs w:val="28"/>
          <w:cs/>
        </w:rPr>
      </w:pPr>
      <w:r w:rsidRPr="006E1537">
        <w:rPr>
          <w:rFonts w:ascii="Angsana New" w:hAnsi="Angsana New" w:hint="cs"/>
          <w:sz w:val="28"/>
          <w:szCs w:val="28"/>
          <w:cs/>
        </w:rPr>
        <w:lastRenderedPageBreak/>
        <w:t xml:space="preserve">ตราสารทุน </w:t>
      </w:r>
      <w:r w:rsidRPr="006E1537">
        <w:rPr>
          <w:rFonts w:ascii="Angsana New" w:hAnsi="Angsana New"/>
          <w:sz w:val="28"/>
          <w:szCs w:val="28"/>
        </w:rPr>
        <w:t>-</w:t>
      </w:r>
      <w:r w:rsidRPr="006E1537">
        <w:rPr>
          <w:rFonts w:ascii="Angsana New" w:hAnsi="Angsana New" w:hint="cs"/>
          <w:sz w:val="28"/>
          <w:szCs w:val="28"/>
          <w:cs/>
        </w:rPr>
        <w:t xml:space="preserve"> หลักทรัพย์ที่ไม่อยู่ในความต้องการตลาด</w:t>
      </w:r>
    </w:p>
    <w:tbl>
      <w:tblPr>
        <w:tblW w:w="932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35"/>
        <w:gridCol w:w="1706"/>
        <w:gridCol w:w="283"/>
        <w:gridCol w:w="1560"/>
        <w:gridCol w:w="283"/>
        <w:gridCol w:w="1555"/>
      </w:tblGrid>
      <w:tr w:rsidR="00EC42E5" w:rsidRPr="005764E7" w14:paraId="402A711E" w14:textId="77777777" w:rsidTr="00AF6220">
        <w:trPr>
          <w:trHeight w:hRule="exact" w:val="432"/>
        </w:trPr>
        <w:tc>
          <w:tcPr>
            <w:tcW w:w="3935" w:type="dxa"/>
            <w:vAlign w:val="center"/>
          </w:tcPr>
          <w:p w14:paraId="2C78CD10" w14:textId="77777777" w:rsidR="00EC42E5" w:rsidRPr="005764E7" w:rsidRDefault="00EC42E5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625007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  <w:vAlign w:val="bottom"/>
          </w:tcPr>
          <w:p w14:paraId="315FB834" w14:textId="77777777" w:rsidR="00EC42E5" w:rsidRPr="00656B26" w:rsidRDefault="00EC42E5" w:rsidP="00567D68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C42E5" w:rsidRPr="005764E7" w14:paraId="5B6033D3" w14:textId="77777777" w:rsidTr="0039081E">
        <w:trPr>
          <w:trHeight w:hRule="exact" w:val="468"/>
        </w:trPr>
        <w:tc>
          <w:tcPr>
            <w:tcW w:w="3935" w:type="dxa"/>
            <w:vAlign w:val="center"/>
          </w:tcPr>
          <w:p w14:paraId="374257A7" w14:textId="77777777" w:rsidR="00EC42E5" w:rsidRPr="005764E7" w:rsidRDefault="00EC42E5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87" w:type="dxa"/>
            <w:gridSpan w:val="5"/>
            <w:vAlign w:val="center"/>
          </w:tcPr>
          <w:p w14:paraId="07296DA6" w14:textId="6A9E5036" w:rsidR="00EC42E5" w:rsidRPr="00656B26" w:rsidRDefault="0039081E" w:rsidP="00567D68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</w:t>
            </w:r>
            <w:r w:rsidR="00EC42E5"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  <w:r w:rsidR="00EC42E5"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/</w:t>
            </w:r>
          </w:p>
        </w:tc>
      </w:tr>
      <w:tr w:rsidR="0039081E" w:rsidRPr="005764E7" w14:paraId="1FDFCAC6" w14:textId="77777777" w:rsidTr="0039081E">
        <w:trPr>
          <w:trHeight w:hRule="exact" w:val="468"/>
        </w:trPr>
        <w:tc>
          <w:tcPr>
            <w:tcW w:w="3935" w:type="dxa"/>
            <w:vAlign w:val="center"/>
          </w:tcPr>
          <w:p w14:paraId="1F5929BE" w14:textId="77777777" w:rsidR="0039081E" w:rsidRPr="005764E7" w:rsidRDefault="0039081E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  <w:vAlign w:val="center"/>
          </w:tcPr>
          <w:p w14:paraId="3AA3256E" w14:textId="06A2A7A0" w:rsidR="0039081E" w:rsidRPr="00656B26" w:rsidRDefault="0039081E" w:rsidP="00567D68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</w:t>
            </w: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EC42E5" w:rsidRPr="005764E7" w14:paraId="02671096" w14:textId="77777777" w:rsidTr="0039081E">
        <w:trPr>
          <w:trHeight w:hRule="exact" w:val="432"/>
        </w:trPr>
        <w:tc>
          <w:tcPr>
            <w:tcW w:w="3935" w:type="dxa"/>
            <w:vAlign w:val="center"/>
          </w:tcPr>
          <w:p w14:paraId="14B0FA2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vAlign w:val="bottom"/>
          </w:tcPr>
          <w:p w14:paraId="647A3FA0" w14:textId="77777777" w:rsidR="00EC42E5" w:rsidRPr="00656B26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0E7CE91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7EC6AAB" w14:textId="77777777" w:rsidR="00EC42E5" w:rsidRPr="00656B26" w:rsidRDefault="00EC42E5" w:rsidP="00567D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3C4DB5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220764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42E5" w:rsidRPr="005764E7" w14:paraId="715F3F45" w14:textId="77777777" w:rsidTr="007D7B99">
        <w:trPr>
          <w:trHeight w:hRule="exact" w:val="432"/>
        </w:trPr>
        <w:tc>
          <w:tcPr>
            <w:tcW w:w="3935" w:type="dxa"/>
            <w:vAlign w:val="center"/>
          </w:tcPr>
          <w:p w14:paraId="46F40F3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</w:tcPr>
          <w:p w14:paraId="1BF80707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15324673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4C57861" w14:textId="77777777" w:rsidR="00EC42E5" w:rsidRPr="005764E7" w:rsidRDefault="00EC42E5" w:rsidP="007D7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3" w:type="dxa"/>
            <w:vAlign w:val="bottom"/>
          </w:tcPr>
          <w:p w14:paraId="66A7E978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2B47E5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C42E5" w:rsidRPr="005764E7" w14:paraId="7C564AFF" w14:textId="77777777" w:rsidTr="000405B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B2357" w14:textId="77777777" w:rsidR="00EC42E5" w:rsidRPr="00656B26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7A263" w14:textId="1A6A0285" w:rsidR="00EC42E5" w:rsidRPr="0066735E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35E">
              <w:rPr>
                <w:rFonts w:ascii="Angsana New" w:hAnsi="Angsana New"/>
                <w:sz w:val="28"/>
                <w:szCs w:val="28"/>
              </w:rPr>
              <w:t>(</w:t>
            </w:r>
            <w:r w:rsidRPr="0066735E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502FB0" w:rsidRPr="0066735E">
              <w:rPr>
                <w:rFonts w:ascii="Angsana New" w:hAnsi="Angsana New"/>
                <w:sz w:val="28"/>
                <w:szCs w:val="28"/>
              </w:rPr>
              <w:t>4</w:t>
            </w:r>
            <w:r w:rsidRPr="0066735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D8B75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BB2AB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1EF35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2C117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C42E5" w:rsidRPr="005764E7" w14:paraId="71364767" w14:textId="77777777" w:rsidTr="006C2AA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808F5" w14:textId="5E2723EE" w:rsidR="00EC42E5" w:rsidRPr="006B2B3E" w:rsidRDefault="00EC42E5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B2B3E" w:rsidRPr="006B2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43EB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6B2B3E" w:rsidRPr="006B2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A0C9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="00042F82" w:rsidRPr="00042F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42F8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6B2B3E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5A0C9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C5D46" w14:textId="77777777" w:rsidR="00EC42E5" w:rsidRPr="0066735E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2F7B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86AEB4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E90D3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AC4740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029E9" w:rsidRPr="005764E7" w14:paraId="175CC05A" w14:textId="77777777" w:rsidTr="00983E5F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E1C80" w14:textId="77777777" w:rsidR="009029E9" w:rsidRPr="00656B26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82B80" w14:textId="63102793" w:rsidR="009029E9" w:rsidRPr="0066735E" w:rsidRDefault="009029E9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98E89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E1115" w14:textId="7DCB172D" w:rsidR="009029E9" w:rsidRPr="0066735E" w:rsidRDefault="009029E9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24172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5A520" w14:textId="73452550" w:rsidR="009029E9" w:rsidRPr="005764E7" w:rsidRDefault="009029E9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21,524</w:t>
            </w:r>
          </w:p>
        </w:tc>
      </w:tr>
      <w:tr w:rsidR="009029E9" w:rsidRPr="005764E7" w14:paraId="32864FE7" w14:textId="77777777" w:rsidTr="00983E5F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73119" w14:textId="1134E5E9" w:rsidR="009029E9" w:rsidRPr="00656B26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36E51" w14:textId="608B07F5" w:rsidR="009029E9" w:rsidRPr="0066735E" w:rsidRDefault="009A182D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(1,689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BD1EB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122EC" w14:textId="5069C3EC" w:rsidR="009029E9" w:rsidRPr="0066735E" w:rsidRDefault="009A182D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15,637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5AFFF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D9191" w14:textId="14CCC9A4" w:rsidR="009029E9" w:rsidRPr="005764E7" w:rsidRDefault="009A182D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9029E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,948</w:t>
            </w:r>
          </w:p>
        </w:tc>
      </w:tr>
      <w:tr w:rsidR="009029E9" w:rsidRPr="005764E7" w14:paraId="44B3A44B" w14:textId="77777777" w:rsidTr="00983E5F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1F019" w14:textId="77777777" w:rsidR="009029E9" w:rsidRPr="00656B26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CB4C9AB" w14:textId="730BABD5" w:rsidR="009029E9" w:rsidRPr="0066735E" w:rsidRDefault="00025F01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9961E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AF0AD13" w14:textId="49A3A42D" w:rsidR="009029E9" w:rsidRPr="0066735E" w:rsidRDefault="00025F01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29,961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CAA3D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28BB537" w14:textId="6EB29A15" w:rsidR="009029E9" w:rsidRPr="0066735E" w:rsidRDefault="009029E9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35,472</w:t>
            </w:r>
          </w:p>
        </w:tc>
      </w:tr>
      <w:tr w:rsidR="009029E9" w:rsidRPr="005764E7" w14:paraId="56E81E4B" w14:textId="77777777" w:rsidTr="006C2AA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2BC9F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AF567" w14:textId="77777777" w:rsidR="009029E9" w:rsidRPr="00656B26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561DC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80F0F" w14:textId="77777777" w:rsidR="009029E9" w:rsidRPr="005764E7" w:rsidRDefault="009029E9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69FFE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4C28B" w14:textId="77777777" w:rsidR="009029E9" w:rsidRPr="005764E7" w:rsidRDefault="009029E9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029E9" w:rsidRPr="005764E7" w14:paraId="347FECA8" w14:textId="7777777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F0E3F" w14:textId="7203A314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2490D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93A1B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49A71B77" w14:textId="77777777" w:rsidR="009029E9" w:rsidRPr="005764E7" w:rsidRDefault="009029E9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AD56F3C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14:paraId="591923D1" w14:textId="77777777" w:rsidR="009029E9" w:rsidRPr="005764E7" w:rsidRDefault="009029E9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029E9" w:rsidRPr="005764E7" w14:paraId="19832D14" w14:textId="77777777" w:rsidTr="00983E5F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6B9CE" w14:textId="77777777" w:rsidR="009029E9" w:rsidRPr="00656B26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11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2E655" w14:textId="485444A7" w:rsidR="009029E9" w:rsidRPr="005764E7" w:rsidRDefault="009029E9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B2432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8596B" w14:textId="25496636" w:rsidR="009029E9" w:rsidRPr="005764E7" w:rsidRDefault="009029E9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B541C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681ED" w14:textId="40369F2E" w:rsidR="009029E9" w:rsidRPr="005764E7" w:rsidRDefault="009029E9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21,524</w:t>
            </w:r>
          </w:p>
        </w:tc>
      </w:tr>
      <w:tr w:rsidR="009A182D" w:rsidRPr="005764E7" w14:paraId="79B98F7F" w14:textId="77777777" w:rsidTr="00983E5F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6E736" w14:textId="7926F8C5" w:rsidR="009A182D" w:rsidRPr="00656B26" w:rsidRDefault="009A182D" w:rsidP="009A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0B497" w14:textId="42C39B18" w:rsidR="009A182D" w:rsidRPr="005764E7" w:rsidRDefault="009A182D" w:rsidP="009A18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(1,689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D0AFA" w14:textId="77777777" w:rsidR="009A182D" w:rsidRPr="005764E7" w:rsidRDefault="009A182D" w:rsidP="009A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AF80E" w14:textId="3725B826" w:rsidR="009A182D" w:rsidRPr="005764E7" w:rsidRDefault="009A182D" w:rsidP="009A18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15,637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B05C2" w14:textId="77777777" w:rsidR="009A182D" w:rsidRPr="005764E7" w:rsidRDefault="009A182D" w:rsidP="009A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8A0B1" w14:textId="56B37CF6" w:rsidR="009A182D" w:rsidRPr="005764E7" w:rsidRDefault="009A182D" w:rsidP="009A182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13,948</w:t>
            </w:r>
          </w:p>
        </w:tc>
      </w:tr>
      <w:tr w:rsidR="009029E9" w:rsidRPr="005764E7" w14:paraId="7C94C8A5" w14:textId="77777777" w:rsidTr="00FD4B2B">
        <w:trPr>
          <w:trHeight w:hRule="exact" w:val="469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B44C4" w14:textId="77777777" w:rsidR="009029E9" w:rsidRPr="00656B26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0A9D7E9" w14:textId="744A0173" w:rsidR="009029E9" w:rsidRPr="005764E7" w:rsidRDefault="00025F01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CF524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E52458" w14:textId="6B4FCA36" w:rsidR="009029E9" w:rsidRPr="00656B26" w:rsidRDefault="00025F01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29,961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01BA2" w14:textId="77777777" w:rsidR="009029E9" w:rsidRPr="005764E7" w:rsidRDefault="009029E9" w:rsidP="0090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21039F" w14:textId="6FADCA76" w:rsidR="009029E9" w:rsidRPr="005764E7" w:rsidRDefault="009029E9" w:rsidP="009029E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35,472</w:t>
            </w:r>
          </w:p>
        </w:tc>
      </w:tr>
    </w:tbl>
    <w:p w14:paraId="54233472" w14:textId="77777777" w:rsidR="00EC42E5" w:rsidRPr="00625007" w:rsidRDefault="00EC42E5" w:rsidP="00EC4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sz w:val="28"/>
          <w:szCs w:val="28"/>
        </w:rPr>
        <w:sectPr w:rsidR="00EC42E5" w:rsidRPr="00625007" w:rsidSect="00163A0F">
          <w:headerReference w:type="default" r:id="rId9"/>
          <w:footerReference w:type="default" r:id="rId10"/>
          <w:pgSz w:w="11909" w:h="16834" w:code="9"/>
          <w:pgMar w:top="1440" w:right="851" w:bottom="578" w:left="1440" w:header="1276" w:footer="448" w:gutter="0"/>
          <w:pgNumType w:start="9"/>
          <w:cols w:space="720"/>
          <w:docGrid w:linePitch="245"/>
        </w:sectPr>
      </w:pPr>
    </w:p>
    <w:p w14:paraId="6FA9827E" w14:textId="77777777" w:rsidR="00CD4062" w:rsidRDefault="006E3C5E" w:rsidP="00ED709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spacing w:before="240" w:after="120" w:line="120" w:lineRule="auto"/>
        <w:ind w:left="709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เ</w:t>
      </w:r>
      <w:r w:rsidR="000E19AF" w:rsidRPr="00656B26">
        <w:rPr>
          <w:rFonts w:ascii="Angsana New" w:hAnsi="Angsana New"/>
          <w:b/>
          <w:bCs/>
          <w:sz w:val="28"/>
          <w:szCs w:val="28"/>
          <w:cs/>
        </w:rPr>
        <w:t>งินลงทุนในบริษัทร่วม</w:t>
      </w:r>
      <w:r w:rsidR="009A3FC6" w:rsidRPr="00656B2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315EE7" w:rsidRPr="00656B26">
        <w:rPr>
          <w:rFonts w:ascii="Angsana New" w:hAnsi="Angsana New"/>
          <w:b/>
          <w:bCs/>
          <w:sz w:val="28"/>
          <w:szCs w:val="28"/>
          <w:cs/>
        </w:rPr>
        <w:t>-</w:t>
      </w:r>
      <w:r w:rsidR="009A3FC6" w:rsidRPr="00656B26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="00124EAF" w:rsidRPr="00656B26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2F626F70" w14:textId="0813DCEC" w:rsidR="00B74494" w:rsidRPr="00C629C6" w:rsidRDefault="00B74494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spacing w:before="120" w:after="120" w:line="240" w:lineRule="auto"/>
        <w:ind w:left="709"/>
        <w:rPr>
          <w:rFonts w:ascii="Angsana New" w:hAnsi="Angsana New"/>
          <w:sz w:val="28"/>
          <w:szCs w:val="28"/>
          <w:lang w:val="en-ZW"/>
        </w:rPr>
      </w:pPr>
      <w:r w:rsidRPr="00625007">
        <w:rPr>
          <w:rFonts w:ascii="Angsana New" w:hAnsi="Angsana New"/>
          <w:sz w:val="28"/>
          <w:szCs w:val="28"/>
        </w:rPr>
        <w:tab/>
      </w:r>
      <w:r w:rsidRPr="00656B2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1417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551"/>
        <w:gridCol w:w="426"/>
        <w:gridCol w:w="992"/>
        <w:gridCol w:w="283"/>
        <w:gridCol w:w="1276"/>
        <w:gridCol w:w="284"/>
        <w:gridCol w:w="1275"/>
        <w:gridCol w:w="284"/>
        <w:gridCol w:w="992"/>
        <w:gridCol w:w="284"/>
        <w:gridCol w:w="1275"/>
        <w:gridCol w:w="284"/>
        <w:gridCol w:w="1134"/>
        <w:gridCol w:w="250"/>
        <w:gridCol w:w="1167"/>
        <w:gridCol w:w="284"/>
        <w:gridCol w:w="1134"/>
      </w:tblGrid>
      <w:tr w:rsidR="00E45951" w:rsidRPr="005764E7" w14:paraId="05408A25" w14:textId="77777777" w:rsidTr="0091663A">
        <w:trPr>
          <w:trHeight w:hRule="exact" w:val="432"/>
        </w:trPr>
        <w:tc>
          <w:tcPr>
            <w:tcW w:w="2551" w:type="dxa"/>
          </w:tcPr>
          <w:p w14:paraId="55000F3D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556D8D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58A49F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B03EE8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196A0747" w14:textId="067B8F71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3A5DCBA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9"/>
            <w:tcBorders>
              <w:bottom w:val="single" w:sz="4" w:space="0" w:color="auto"/>
            </w:tcBorders>
            <w:vAlign w:val="bottom"/>
          </w:tcPr>
          <w:p w14:paraId="5D118C4F" w14:textId="77777777" w:rsidR="007B231F" w:rsidRPr="00656B26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91663A" w:rsidRPr="005764E7" w14:paraId="16F88179" w14:textId="77777777" w:rsidTr="0091663A">
        <w:trPr>
          <w:trHeight w:hRule="exact" w:val="432"/>
        </w:trPr>
        <w:tc>
          <w:tcPr>
            <w:tcW w:w="2977" w:type="dxa"/>
            <w:gridSpan w:val="2"/>
          </w:tcPr>
          <w:p w14:paraId="1841873B" w14:textId="79BF35EA" w:rsidR="0091663A" w:rsidRPr="00E45951" w:rsidRDefault="0091663A" w:rsidP="0091663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EDB156" w14:textId="77777777" w:rsidR="0091663A" w:rsidRPr="00E45951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B8EDFC" w14:textId="77777777" w:rsidR="0091663A" w:rsidRPr="00E45951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4A8EA9CC" w14:textId="4D3A8844" w:rsidR="0091663A" w:rsidRPr="00E45951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500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4" w:type="dxa"/>
          </w:tcPr>
          <w:p w14:paraId="5E14DB5D" w14:textId="77777777" w:rsidR="0091663A" w:rsidRPr="00E45951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9"/>
            <w:tcBorders>
              <w:bottom w:val="single" w:sz="4" w:space="0" w:color="auto"/>
            </w:tcBorders>
            <w:vAlign w:val="bottom"/>
          </w:tcPr>
          <w:p w14:paraId="613059F9" w14:textId="20B85641" w:rsidR="0091663A" w:rsidRPr="00656B26" w:rsidRDefault="00F15B2E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ง</w:t>
            </w:r>
            <w:r w:rsidR="00925DF4"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บ</w:t>
            </w:r>
            <w:r w:rsidR="0091663A" w:rsidRPr="00656B26">
              <w:rPr>
                <w:rFonts w:ascii="Angsana New" w:hAnsi="Angsana New" w:cs="Angsana New"/>
                <w:sz w:val="24"/>
                <w:szCs w:val="24"/>
                <w:cs/>
              </w:rPr>
              <w:t>การเงินที่แสดงเงินลงทุนตามวิธีส่วนได้เสีย/</w:t>
            </w:r>
            <w:r w:rsidR="005B7074"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งบ</w:t>
            </w:r>
            <w:r w:rsidR="0091663A" w:rsidRPr="00656B26">
              <w:rPr>
                <w:rFonts w:ascii="Angsana New" w:hAnsi="Angsana New" w:cs="Angsana New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E45951" w:rsidRPr="005764E7" w14:paraId="7B08CD3D" w14:textId="77777777" w:rsidTr="0091663A">
        <w:trPr>
          <w:trHeight w:hRule="exact" w:val="432"/>
        </w:trPr>
        <w:tc>
          <w:tcPr>
            <w:tcW w:w="2551" w:type="dxa"/>
          </w:tcPr>
          <w:p w14:paraId="18005FF2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6D8AB9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6FC3CF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4B7A58E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bottom"/>
          </w:tcPr>
          <w:p w14:paraId="24570BC2" w14:textId="77777777" w:rsidR="007B231F" w:rsidRPr="00E45951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84" w:type="dxa"/>
          </w:tcPr>
          <w:p w14:paraId="3A6ADCC8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0A4AD30" w14:textId="77777777" w:rsidR="007B231F" w:rsidRPr="00656B26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894DDAF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54D8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</w:tr>
      <w:tr w:rsidR="00E45951" w:rsidRPr="005764E7" w14:paraId="018BA276" w14:textId="77777777" w:rsidTr="006B2B3E">
        <w:trPr>
          <w:trHeight w:hRule="exact" w:val="432"/>
        </w:trPr>
        <w:tc>
          <w:tcPr>
            <w:tcW w:w="2551" w:type="dxa"/>
          </w:tcPr>
          <w:p w14:paraId="1BB69725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46D13531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F26EF7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97F597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25B55F00" w14:textId="77777777" w:rsidR="007B231F" w:rsidRPr="00E45951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14:paraId="3A0A3EDE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61AA982" w14:textId="77777777" w:rsidR="007B231F" w:rsidRPr="00656B26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7E5B86B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0B2B2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013417A2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B4179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E45951" w:rsidRPr="005764E7" w14:paraId="6304D1AE" w14:textId="77777777" w:rsidTr="00161DAF">
        <w:trPr>
          <w:trHeight w:hRule="exact" w:val="432"/>
        </w:trPr>
        <w:tc>
          <w:tcPr>
            <w:tcW w:w="2551" w:type="dxa"/>
          </w:tcPr>
          <w:p w14:paraId="64E431A0" w14:textId="77777777" w:rsidR="00BD33C1" w:rsidRPr="00656B26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2150C023" w14:textId="77777777"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E7CB11" w14:textId="4BB0B14C" w:rsidR="00BD33C1" w:rsidRPr="00625007" w:rsidRDefault="00161DAF" w:rsidP="00161DAF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ประเภท</w:t>
            </w:r>
          </w:p>
        </w:tc>
        <w:tc>
          <w:tcPr>
            <w:tcW w:w="283" w:type="dxa"/>
          </w:tcPr>
          <w:p w14:paraId="2466288A" w14:textId="77777777"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E2DF60B" w14:textId="5A1E8F04" w:rsidR="00BD33C1" w:rsidRPr="00E43EB2" w:rsidRDefault="00BD33C1" w:rsidP="00BD33C1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ZW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43EB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84" w:type="dxa"/>
            <w:vAlign w:val="bottom"/>
          </w:tcPr>
          <w:p w14:paraId="444501E0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665CE36" w14:textId="4415D2A0" w:rsidR="00BD33C1" w:rsidRPr="00E45951" w:rsidRDefault="00BD33C1" w:rsidP="00BD33C1">
            <w:pPr>
              <w:pStyle w:val="a4"/>
              <w:widowControl/>
              <w:ind w:left="-96" w:right="-7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2AA4AD4F" w14:textId="77777777" w:rsidR="00BD33C1" w:rsidRPr="00E45951" w:rsidRDefault="00BD33C1" w:rsidP="00BD33C1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0A997250" w14:textId="77777777" w:rsidR="00BD33C1" w:rsidRPr="00656B26" w:rsidRDefault="00BD33C1" w:rsidP="00C439F6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14:paraId="3BC32CE5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99E321F" w14:textId="581C0AED" w:rsidR="00BD33C1" w:rsidRPr="006B2B3E" w:rsidRDefault="00BD33C1" w:rsidP="00BD33C1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lang w:val="en-ZW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43EB2">
              <w:rPr>
                <w:rFonts w:ascii="Angsana New" w:hAnsi="Angsana New" w:cs="Angsana New"/>
                <w:sz w:val="24"/>
                <w:szCs w:val="24"/>
                <w:lang w:val="en-ZW"/>
              </w:rPr>
              <w:t>1</w:t>
            </w:r>
          </w:p>
        </w:tc>
        <w:tc>
          <w:tcPr>
            <w:tcW w:w="284" w:type="dxa"/>
            <w:vAlign w:val="bottom"/>
          </w:tcPr>
          <w:p w14:paraId="54F59C70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D7F51F9" w14:textId="6B640BFC" w:rsidR="00BD33C1" w:rsidRPr="00656B26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50" w:type="dxa"/>
            <w:vAlign w:val="bottom"/>
          </w:tcPr>
          <w:p w14:paraId="48789CC4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5622E6D7" w14:textId="1DE42E70" w:rsidR="00BD33C1" w:rsidRPr="00E43EB2" w:rsidRDefault="00BD33C1" w:rsidP="00BD33C1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43EB2">
              <w:rPr>
                <w:rFonts w:ascii="Angsana New" w:hAnsi="Angsana New" w:cs="Angsana New"/>
                <w:sz w:val="24"/>
                <w:szCs w:val="24"/>
                <w:lang w:val="en-ZW"/>
              </w:rPr>
              <w:t>1</w:t>
            </w:r>
          </w:p>
        </w:tc>
        <w:tc>
          <w:tcPr>
            <w:tcW w:w="284" w:type="dxa"/>
            <w:vAlign w:val="bottom"/>
          </w:tcPr>
          <w:p w14:paraId="13FEA591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226EE3" w14:textId="2794B39D" w:rsidR="00BD33C1" w:rsidRPr="00656B26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E45951" w:rsidRPr="005764E7" w14:paraId="293DF417" w14:textId="77777777" w:rsidTr="006B2B3E">
        <w:trPr>
          <w:trHeight w:hRule="exact" w:val="432"/>
        </w:trPr>
        <w:tc>
          <w:tcPr>
            <w:tcW w:w="2551" w:type="dxa"/>
          </w:tcPr>
          <w:p w14:paraId="4AECEA89" w14:textId="77777777" w:rsidR="00BD33C1" w:rsidRPr="00656B26" w:rsidRDefault="00BD33C1" w:rsidP="00BD33C1">
            <w:pPr>
              <w:pStyle w:val="a4"/>
              <w:widowControl/>
              <w:tabs>
                <w:tab w:val="left" w:pos="34"/>
              </w:tabs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7DEE59F0" w14:textId="77777777"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BFD5A07" w14:textId="55FA2EE0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283" w:type="dxa"/>
          </w:tcPr>
          <w:p w14:paraId="0173928B" w14:textId="77777777"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9C9835C" w14:textId="48FB32D7" w:rsidR="00BD33C1" w:rsidRPr="00E45951" w:rsidRDefault="002929DF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="00BD33C1" w:rsidRPr="00E45951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84" w:type="dxa"/>
            <w:vAlign w:val="bottom"/>
          </w:tcPr>
          <w:p w14:paraId="52C14859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C016129" w14:textId="24D066A6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929D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3BF95223" w14:textId="77777777" w:rsidR="00BD33C1" w:rsidRPr="00E45951" w:rsidRDefault="00BD33C1" w:rsidP="00BD33C1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6D0E64C" w14:textId="1B4520A0" w:rsidR="00BD33C1" w:rsidRPr="00E45951" w:rsidRDefault="00BD33C1" w:rsidP="00C439F6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14:paraId="771FECCA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ECBF2E7" w14:textId="5D10F769" w:rsidR="00BD33C1" w:rsidRPr="00E45951" w:rsidRDefault="002929DF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84" w:type="dxa"/>
            <w:vAlign w:val="bottom"/>
          </w:tcPr>
          <w:p w14:paraId="11324297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3156F3" w14:textId="66795E23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929D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50" w:type="dxa"/>
            <w:vAlign w:val="bottom"/>
          </w:tcPr>
          <w:p w14:paraId="0FE175AE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76C600A" w14:textId="5AEF0731" w:rsidR="00BD33C1" w:rsidRPr="00E45951" w:rsidRDefault="002929DF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="00BD33C1" w:rsidRPr="00E45951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84" w:type="dxa"/>
            <w:vAlign w:val="bottom"/>
          </w:tcPr>
          <w:p w14:paraId="7EE94ED4" w14:textId="77777777" w:rsidR="00BD33C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3AD3293" w14:textId="50DB0F5D" w:rsidR="006B2B3E" w:rsidRPr="00E45951" w:rsidRDefault="006B2B3E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67A3487" w14:textId="54684310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929D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E45951" w:rsidRPr="005764E7" w14:paraId="15EF418C" w14:textId="77777777" w:rsidTr="006B2B3E">
        <w:trPr>
          <w:trHeight w:hRule="exact" w:val="432"/>
        </w:trPr>
        <w:tc>
          <w:tcPr>
            <w:tcW w:w="2551" w:type="dxa"/>
          </w:tcPr>
          <w:p w14:paraId="48C9D00D" w14:textId="77777777" w:rsidR="00B70FF9" w:rsidRPr="00656B26" w:rsidRDefault="00B70FF9" w:rsidP="00222EC1">
            <w:pPr>
              <w:pStyle w:val="a4"/>
              <w:widowControl/>
              <w:ind w:left="67" w:right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426" w:type="dxa"/>
          </w:tcPr>
          <w:p w14:paraId="013F5752" w14:textId="77777777"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059B09" w14:textId="77777777"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199597" w14:textId="77777777"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08CA7D6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F0F7863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F8A37EB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490226C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8858EFB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6CB15DE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812A198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DCE03AF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7024A4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303AA024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541E4298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7ED9FEE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1D37B7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1663A" w:rsidRPr="005764E7" w14:paraId="64D6F6F8" w14:textId="77777777" w:rsidTr="009029E9">
        <w:trPr>
          <w:trHeight w:hRule="exact" w:val="432"/>
        </w:trPr>
        <w:tc>
          <w:tcPr>
            <w:tcW w:w="2977" w:type="dxa"/>
            <w:gridSpan w:val="2"/>
            <w:vAlign w:val="bottom"/>
          </w:tcPr>
          <w:p w14:paraId="7511C70C" w14:textId="61905502" w:rsidR="0091663A" w:rsidRPr="00E45951" w:rsidRDefault="0091663A" w:rsidP="0091663A">
            <w:pPr>
              <w:pStyle w:val="a4"/>
              <w:widowControl/>
              <w:ind w:left="316" w:right="0" w:hanging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นิวพลัส</w:t>
            </w:r>
            <w:proofErr w:type="spellEnd"/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นิ</w:t>
            </w:r>
            <w:proofErr w:type="spellStart"/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ตติ้ง</w:t>
            </w:r>
            <w:proofErr w:type="spellEnd"/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5007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มหาชน)</w:t>
            </w:r>
          </w:p>
        </w:tc>
        <w:tc>
          <w:tcPr>
            <w:tcW w:w="992" w:type="dxa"/>
            <w:vAlign w:val="bottom"/>
          </w:tcPr>
          <w:p w14:paraId="460E1B02" w14:textId="69CA99FB" w:rsidR="0091663A" w:rsidRPr="00656B26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ผลิตสิ่งทอ</w:t>
            </w:r>
          </w:p>
        </w:tc>
        <w:tc>
          <w:tcPr>
            <w:tcW w:w="283" w:type="dxa"/>
            <w:vAlign w:val="bottom"/>
          </w:tcPr>
          <w:p w14:paraId="262EFB1D" w14:textId="77777777" w:rsidR="0091663A" w:rsidRPr="00E45951" w:rsidRDefault="0091663A" w:rsidP="00F661E7">
            <w:pPr>
              <w:pStyle w:val="a4"/>
              <w:widowControl/>
              <w:ind w:left="363"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6443C6" w14:textId="3F8F08A9" w:rsidR="0091663A" w:rsidRPr="009029E9" w:rsidRDefault="009029E9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29E9"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8904A1" w14:textId="77777777" w:rsidR="0091663A" w:rsidRPr="009029E9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837E82" w14:textId="4570B7E4" w:rsidR="0091663A" w:rsidRPr="009029E9" w:rsidRDefault="005A0C98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29E9"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994241" w14:textId="77777777" w:rsidR="0091663A" w:rsidRPr="009029E9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8F895C" w14:textId="0E12BE2C" w:rsidR="0091663A" w:rsidRPr="009029E9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29E9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956EC8" w14:textId="77777777" w:rsidR="0091663A" w:rsidRPr="009029E9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C7B8C3" w14:textId="28CBBE93" w:rsidR="0091663A" w:rsidRPr="009029E9" w:rsidRDefault="009029E9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029E9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07DCF7" w14:textId="77777777" w:rsidR="0091663A" w:rsidRPr="009029E9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B4DE8D" w14:textId="217699C6" w:rsidR="0091663A" w:rsidRPr="009029E9" w:rsidRDefault="002929DF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029E9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ECA9380" w14:textId="77777777" w:rsidR="0091663A" w:rsidRPr="009029E9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C896BE4" w14:textId="786F0CA7" w:rsidR="0091663A" w:rsidRPr="00F03D56" w:rsidRDefault="009029E9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lang w:val="en-ZW"/>
              </w:rPr>
            </w:pPr>
            <w:r w:rsidRPr="009029E9">
              <w:rPr>
                <w:rFonts w:ascii="Angsana New" w:hAnsi="Angsana New"/>
                <w:sz w:val="24"/>
                <w:szCs w:val="24"/>
              </w:rPr>
              <w:t>4</w:t>
            </w:r>
            <w:r w:rsidR="00F03D56">
              <w:rPr>
                <w:rFonts w:ascii="Angsana New" w:hAnsi="Angsana New"/>
                <w:sz w:val="24"/>
                <w:szCs w:val="24"/>
              </w:rPr>
              <w:t>7,870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FCF43A" w14:textId="77777777" w:rsidR="0091663A" w:rsidRPr="009029E9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322C37" w14:textId="1E9304DA" w:rsidR="0091663A" w:rsidRPr="009029E9" w:rsidRDefault="002929DF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029E9">
              <w:rPr>
                <w:rFonts w:ascii="Angsana New" w:hAnsi="Angsana New"/>
                <w:sz w:val="24"/>
                <w:szCs w:val="24"/>
              </w:rPr>
              <w:t>49,29</w:t>
            </w:r>
            <w:r w:rsidR="00025F01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F661E7" w:rsidRPr="005764E7" w14:paraId="2F275DCE" w14:textId="77777777" w:rsidTr="009029E9">
        <w:trPr>
          <w:trHeight w:hRule="exact" w:val="432"/>
        </w:trPr>
        <w:tc>
          <w:tcPr>
            <w:tcW w:w="3969" w:type="dxa"/>
            <w:gridSpan w:val="3"/>
            <w:vAlign w:val="bottom"/>
          </w:tcPr>
          <w:p w14:paraId="4FFA1B87" w14:textId="5479C9F1" w:rsidR="00F661E7" w:rsidRPr="00E45951" w:rsidRDefault="00F661E7" w:rsidP="0091663A">
            <w:pPr>
              <w:pStyle w:val="a4"/>
              <w:widowControl/>
              <w:ind w:left="316" w:right="0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 xml:space="preserve"> : </w:t>
            </w: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83" w:type="dxa"/>
          </w:tcPr>
          <w:p w14:paraId="48FEF976" w14:textId="77777777" w:rsidR="00F661E7" w:rsidRPr="00E45951" w:rsidRDefault="00F661E7" w:rsidP="00F661E7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B50186" w14:textId="77777777" w:rsidR="00F661E7" w:rsidRPr="009029E9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30873D4" w14:textId="77777777" w:rsidR="00F661E7" w:rsidRPr="009029E9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650797D" w14:textId="77777777" w:rsidR="00F661E7" w:rsidRPr="009029E9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8517259" w14:textId="77777777" w:rsidR="00F661E7" w:rsidRPr="009029E9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79C942D" w14:textId="77777777" w:rsidR="00F661E7" w:rsidRPr="009029E9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ED6600" w14:textId="77777777" w:rsidR="00F661E7" w:rsidRPr="009029E9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FE2C" w14:textId="0427B51C" w:rsidR="00F661E7" w:rsidRPr="009029E9" w:rsidRDefault="009029E9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029E9">
              <w:rPr>
                <w:rFonts w:ascii="Angsana New" w:hAnsi="Angsana New"/>
                <w:sz w:val="24"/>
                <w:szCs w:val="24"/>
              </w:rPr>
              <w:t>(8,847)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198E3D" w14:textId="77777777" w:rsidR="00F661E7" w:rsidRPr="009029E9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2931B" w14:textId="1C003A6D" w:rsidR="00F661E7" w:rsidRPr="009029E9" w:rsidRDefault="002929DF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029E9">
              <w:rPr>
                <w:rFonts w:ascii="Angsana New" w:hAnsi="Angsana New"/>
                <w:sz w:val="24"/>
                <w:szCs w:val="24"/>
              </w:rPr>
              <w:t>(8,433)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082173A" w14:textId="77777777" w:rsidR="00F661E7" w:rsidRPr="009029E9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1CA31" w14:textId="4C3B6ED8" w:rsidR="00F661E7" w:rsidRPr="009029E9" w:rsidRDefault="009029E9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29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76742A" w14:textId="77777777" w:rsidR="00F661E7" w:rsidRPr="009029E9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34913" w14:textId="4C2B3C03" w:rsidR="00F661E7" w:rsidRPr="009029E9" w:rsidRDefault="002929DF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29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661E7" w:rsidRPr="005764E7" w14:paraId="724200BF" w14:textId="77777777" w:rsidTr="009029E9">
        <w:trPr>
          <w:trHeight w:hRule="exact" w:val="432"/>
        </w:trPr>
        <w:tc>
          <w:tcPr>
            <w:tcW w:w="2551" w:type="dxa"/>
          </w:tcPr>
          <w:p w14:paraId="14468413" w14:textId="77777777" w:rsidR="00F661E7" w:rsidRPr="00E45951" w:rsidRDefault="00F661E7" w:rsidP="00F661E7">
            <w:pPr>
              <w:pStyle w:val="a4"/>
              <w:widowControl/>
              <w:ind w:left="67" w:right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26" w:type="dxa"/>
          </w:tcPr>
          <w:p w14:paraId="70459761" w14:textId="77777777" w:rsidR="00F661E7" w:rsidRPr="00E45951" w:rsidRDefault="00F661E7" w:rsidP="00F661E7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CD5335" w14:textId="77777777" w:rsidR="00F661E7" w:rsidRPr="00E45951" w:rsidRDefault="00F661E7" w:rsidP="00F661E7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FDF28B" w14:textId="77777777" w:rsidR="00F661E7" w:rsidRPr="00E45951" w:rsidRDefault="00F661E7" w:rsidP="00F661E7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4E939E" w14:textId="77777777" w:rsidR="00F661E7" w:rsidRPr="009029E9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581D50F" w14:textId="77777777" w:rsidR="00F661E7" w:rsidRPr="009029E9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0D7974A" w14:textId="77777777" w:rsidR="00F661E7" w:rsidRPr="009029E9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9D3A8A8" w14:textId="77777777" w:rsidR="00F661E7" w:rsidRPr="009029E9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7FA0668" w14:textId="77777777" w:rsidR="00F661E7" w:rsidRPr="009029E9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DD4814D" w14:textId="77777777" w:rsidR="00F661E7" w:rsidRPr="009029E9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711F51" w14:textId="26E3DD1E" w:rsidR="00F661E7" w:rsidRPr="009029E9" w:rsidRDefault="009029E9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029E9">
              <w:rPr>
                <w:rFonts w:ascii="Angsana New" w:hAnsi="Angsana New"/>
                <w:b/>
                <w:bCs/>
                <w:sz w:val="24"/>
                <w:szCs w:val="24"/>
              </w:rPr>
              <w:t>61,085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ACB570C" w14:textId="77777777" w:rsidR="00F661E7" w:rsidRPr="009029E9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71B24" w14:textId="6FFE981E" w:rsidR="00F661E7" w:rsidRPr="009029E9" w:rsidRDefault="002929DF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029E9">
              <w:rPr>
                <w:rFonts w:ascii="Angsana New" w:hAnsi="Angsana New"/>
                <w:b/>
                <w:bCs/>
                <w:sz w:val="24"/>
                <w:szCs w:val="24"/>
              </w:rPr>
              <w:t>61,499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2838D4E6" w14:textId="77777777" w:rsidR="00F661E7" w:rsidRPr="009029E9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4C4476" w14:textId="1F9B19B8" w:rsidR="00F661E7" w:rsidRPr="009029E9" w:rsidRDefault="009029E9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29E9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F03D56">
              <w:rPr>
                <w:rFonts w:ascii="Angsana New" w:hAnsi="Angsana New"/>
                <w:b/>
                <w:bCs/>
                <w:sz w:val="24"/>
                <w:szCs w:val="24"/>
              </w:rPr>
              <w:t>7,870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EB3298" w14:textId="77777777" w:rsidR="00F661E7" w:rsidRPr="009029E9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00AEE2" w14:textId="42BAAB52" w:rsidR="00F661E7" w:rsidRPr="008A3201" w:rsidRDefault="002929DF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A3201">
              <w:rPr>
                <w:rFonts w:ascii="Angsana New" w:hAnsi="Angsana New"/>
                <w:b/>
                <w:bCs/>
                <w:sz w:val="24"/>
                <w:szCs w:val="24"/>
              </w:rPr>
              <w:t>49,29</w:t>
            </w:r>
            <w:r w:rsidR="00025F01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</w:tr>
    </w:tbl>
    <w:p w14:paraId="692387C2" w14:textId="77777777" w:rsidR="00B76E70" w:rsidRPr="005764E7" w:rsidRDefault="00B76E70" w:rsidP="000A1E35">
      <w:pPr>
        <w:rPr>
          <w:sz w:val="28"/>
          <w:szCs w:val="28"/>
        </w:rPr>
      </w:pPr>
    </w:p>
    <w:p w14:paraId="131C1EBB" w14:textId="1F553711" w:rsidR="00B76E70" w:rsidRPr="005764E7" w:rsidRDefault="00B76E70" w:rsidP="00A44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</w:tabs>
        <w:ind w:left="1134" w:right="414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 w:hint="cs"/>
          <w:sz w:val="28"/>
          <w:szCs w:val="28"/>
          <w:cs/>
        </w:rPr>
        <w:t>เงินลงทุนในบริษัทร่วมตาม</w:t>
      </w:r>
      <w:r w:rsidR="00714E7B" w:rsidRPr="00656B26">
        <w:rPr>
          <w:rFonts w:ascii="Angsana New" w:hAnsi="Angsana New" w:hint="cs"/>
          <w:sz w:val="28"/>
          <w:szCs w:val="28"/>
          <w:cs/>
        </w:rPr>
        <w:t>งบ</w:t>
      </w:r>
      <w:r w:rsidR="00A31F9B" w:rsidRPr="00656B26">
        <w:rPr>
          <w:rFonts w:ascii="Angsana New" w:hAnsi="Angsana New" w:hint="cs"/>
          <w:sz w:val="28"/>
          <w:szCs w:val="28"/>
          <w:cs/>
        </w:rPr>
        <w:t>การเงิน</w:t>
      </w:r>
      <w:r w:rsidRPr="00656B26">
        <w:rPr>
          <w:rFonts w:ascii="Angsana New" w:hAnsi="Angsana New" w:hint="cs"/>
          <w:sz w:val="28"/>
          <w:szCs w:val="28"/>
          <w:cs/>
        </w:rPr>
        <w:t>เฉพาะกิจการแสดงตามราคาทุนหักค่าเผื่อการด้อยค่าของเงินลงทุน</w:t>
      </w:r>
      <w:r w:rsidR="007244B9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>บริษัทพิจารณามูลค่าที่คาดว่าจะได้รับคืน</w:t>
      </w:r>
      <w:r w:rsidR="00AB165F" w:rsidRPr="00656B26">
        <w:rPr>
          <w:rFonts w:ascii="Angsana New" w:hAnsi="Angsana New" w:hint="cs"/>
          <w:sz w:val="28"/>
          <w:szCs w:val="28"/>
          <w:cs/>
        </w:rPr>
        <w:t>โดยใช้</w:t>
      </w:r>
      <w:r w:rsidR="00A02CDF">
        <w:rPr>
          <w:rFonts w:ascii="Angsana New" w:hAnsi="Angsana New" w:hint="cs"/>
          <w:sz w:val="28"/>
          <w:szCs w:val="28"/>
          <w:cs/>
        </w:rPr>
        <w:t>มูลค่า</w:t>
      </w:r>
      <w:r w:rsidR="007C09DC">
        <w:rPr>
          <w:rFonts w:ascii="Angsana New" w:hAnsi="Angsana New" w:hint="cs"/>
          <w:sz w:val="28"/>
          <w:szCs w:val="28"/>
          <w:cs/>
        </w:rPr>
        <w:t>ตาม</w:t>
      </w:r>
      <w:r w:rsidR="00A02CDF">
        <w:rPr>
          <w:rFonts w:ascii="Angsana New" w:hAnsi="Angsana New" w:hint="cs"/>
          <w:sz w:val="28"/>
          <w:szCs w:val="28"/>
          <w:cs/>
        </w:rPr>
        <w:t>ส่วนของผู้ถือหุ้นของ</w:t>
      </w:r>
      <w:r w:rsidR="00AB165F" w:rsidRPr="00656B26">
        <w:rPr>
          <w:rFonts w:ascii="Angsana New" w:hAnsi="Angsana New" w:hint="cs"/>
          <w:sz w:val="28"/>
          <w:szCs w:val="28"/>
          <w:cs/>
        </w:rPr>
        <w:t>บริษัทร่วม</w:t>
      </w:r>
      <w:r w:rsidR="00AB165F" w:rsidRPr="005764E7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67CF5">
        <w:rPr>
          <w:rFonts w:ascii="Angsana New" w:hAnsi="Angsana New"/>
          <w:sz w:val="28"/>
          <w:szCs w:val="28"/>
        </w:rPr>
        <w:t>3</w:t>
      </w:r>
      <w:r w:rsidR="00E43EB2">
        <w:rPr>
          <w:rFonts w:ascii="Angsana New" w:hAnsi="Angsana New"/>
          <w:sz w:val="28"/>
          <w:szCs w:val="28"/>
          <w:lang w:val="en-ZW"/>
        </w:rPr>
        <w:t>1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="005A0C98">
        <w:rPr>
          <w:rFonts w:ascii="Angsana New" w:hAnsi="Angsana New" w:hint="cs"/>
          <w:sz w:val="28"/>
          <w:szCs w:val="28"/>
          <w:cs/>
        </w:rPr>
        <w:t>มีนาคม</w:t>
      </w:r>
      <w:r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="00967CF5">
        <w:rPr>
          <w:rFonts w:ascii="Angsana New" w:hAnsi="Angsana New"/>
          <w:sz w:val="28"/>
          <w:szCs w:val="28"/>
        </w:rPr>
        <w:t>256</w:t>
      </w:r>
      <w:r w:rsidR="005A0C98">
        <w:rPr>
          <w:rFonts w:ascii="Angsana New" w:hAnsi="Angsana New"/>
          <w:sz w:val="28"/>
          <w:szCs w:val="28"/>
        </w:rPr>
        <w:t>5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>และ</w:t>
      </w:r>
      <w:r w:rsidR="00C3428D">
        <w:rPr>
          <w:rFonts w:ascii="Angsana New" w:hAnsi="Angsana New" w:hint="cs"/>
          <w:sz w:val="28"/>
          <w:szCs w:val="28"/>
          <w:cs/>
        </w:rPr>
        <w:t>วันที่</w:t>
      </w:r>
      <w:r w:rsidR="005A0C98">
        <w:rPr>
          <w:rFonts w:ascii="Angsana New" w:hAnsi="Angsana New" w:hint="cs"/>
          <w:sz w:val="28"/>
          <w:szCs w:val="28"/>
          <w:cs/>
        </w:rPr>
        <w:t xml:space="preserve"> </w:t>
      </w:r>
      <w:r w:rsidR="005A0C98">
        <w:rPr>
          <w:rFonts w:ascii="Angsana New" w:hAnsi="Angsana New"/>
          <w:sz w:val="28"/>
          <w:szCs w:val="28"/>
        </w:rPr>
        <w:t>31</w:t>
      </w:r>
      <w:r w:rsidR="005A0C98" w:rsidRPr="005764E7">
        <w:rPr>
          <w:rFonts w:ascii="Angsana New" w:hAnsi="Angsana New"/>
          <w:sz w:val="28"/>
          <w:szCs w:val="28"/>
        </w:rPr>
        <w:t xml:space="preserve"> </w:t>
      </w:r>
      <w:r w:rsidR="005A0C98" w:rsidRPr="00656B26">
        <w:rPr>
          <w:rFonts w:ascii="Angsana New" w:hAnsi="Angsana New" w:hint="cs"/>
          <w:sz w:val="28"/>
          <w:szCs w:val="28"/>
          <w:cs/>
        </w:rPr>
        <w:t>ธันวาคม</w:t>
      </w:r>
      <w:r w:rsidR="004A5848">
        <w:rPr>
          <w:rFonts w:ascii="Angsana New" w:hAnsi="Angsana New" w:hint="cs"/>
          <w:sz w:val="28"/>
          <w:szCs w:val="28"/>
          <w:cs/>
        </w:rPr>
        <w:t xml:space="preserve"> </w:t>
      </w:r>
      <w:r w:rsidR="00967CF5">
        <w:rPr>
          <w:rFonts w:ascii="Angsana New" w:hAnsi="Angsana New"/>
          <w:sz w:val="28"/>
          <w:szCs w:val="28"/>
        </w:rPr>
        <w:t>256</w:t>
      </w:r>
      <w:r w:rsidR="005A0C98">
        <w:rPr>
          <w:rFonts w:ascii="Angsana New" w:hAnsi="Angsana New"/>
          <w:sz w:val="28"/>
          <w:szCs w:val="28"/>
        </w:rPr>
        <w:t>4</w:t>
      </w:r>
      <w:r w:rsidR="003D6030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 xml:space="preserve">บริษัทบันทึกค่าเผื่อการด้อยค่าของเงินลงทุนในบริษัทร่วม </w:t>
      </w:r>
      <w:r w:rsidRPr="00E30B70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029E9">
        <w:rPr>
          <w:rFonts w:ascii="Angsana New" w:hAnsi="Angsana New"/>
          <w:sz w:val="28"/>
          <w:szCs w:val="28"/>
        </w:rPr>
        <w:t>8.85</w:t>
      </w:r>
      <w:r w:rsidRPr="00E30B70">
        <w:rPr>
          <w:rFonts w:ascii="Angsana New" w:hAnsi="Angsana New"/>
          <w:sz w:val="28"/>
          <w:szCs w:val="28"/>
        </w:rPr>
        <w:t xml:space="preserve"> </w:t>
      </w:r>
      <w:r w:rsidRPr="00E30B70">
        <w:rPr>
          <w:rFonts w:ascii="Angsana New" w:hAnsi="Angsana New" w:hint="cs"/>
          <w:sz w:val="28"/>
          <w:szCs w:val="28"/>
          <w:cs/>
        </w:rPr>
        <w:t>ล้านบาท</w:t>
      </w:r>
      <w:r w:rsidRPr="00656B26">
        <w:rPr>
          <w:rFonts w:ascii="Angsana New" w:hAnsi="Angsana New" w:hint="cs"/>
          <w:sz w:val="28"/>
          <w:szCs w:val="28"/>
          <w:cs/>
        </w:rPr>
        <w:t xml:space="preserve"> และ </w:t>
      </w:r>
      <w:r w:rsidR="00F44919">
        <w:rPr>
          <w:rFonts w:ascii="Angsana New" w:hAnsi="Angsana New"/>
          <w:sz w:val="28"/>
          <w:szCs w:val="28"/>
          <w:lang w:val="en-ZW"/>
        </w:rPr>
        <w:t>8.43</w:t>
      </w:r>
      <w:r w:rsidR="00F44919" w:rsidRPr="00E30B70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="00AB165F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="003D6034" w:rsidRPr="00656B26">
        <w:rPr>
          <w:rFonts w:ascii="Angsana New" w:hAnsi="Angsana New" w:hint="cs"/>
          <w:sz w:val="28"/>
          <w:szCs w:val="28"/>
          <w:cs/>
        </w:rPr>
        <w:t>ในระหว่าง</w:t>
      </w:r>
      <w:r w:rsidR="00F44919">
        <w:rPr>
          <w:rFonts w:ascii="Angsana New" w:hAnsi="Angsana New" w:hint="cs"/>
          <w:sz w:val="28"/>
          <w:szCs w:val="28"/>
          <w:cs/>
        </w:rPr>
        <w:t>งวด</w:t>
      </w:r>
      <w:r w:rsidRPr="00656B26">
        <w:rPr>
          <w:rFonts w:ascii="Angsana New" w:hAnsi="Angsana New" w:hint="cs"/>
          <w:sz w:val="28"/>
          <w:szCs w:val="28"/>
          <w:cs/>
        </w:rPr>
        <w:t>บริษัทบันทึก</w:t>
      </w:r>
      <w:r w:rsidR="00FC259D">
        <w:rPr>
          <w:rFonts w:ascii="Angsana New" w:hAnsi="Angsana New" w:hint="cs"/>
          <w:sz w:val="28"/>
          <w:szCs w:val="28"/>
          <w:cs/>
        </w:rPr>
        <w:t>ผลขาดทุนจาก</w:t>
      </w:r>
      <w:r w:rsidRPr="00656B26">
        <w:rPr>
          <w:rFonts w:ascii="Angsana New" w:hAnsi="Angsana New" w:hint="cs"/>
          <w:sz w:val="28"/>
          <w:szCs w:val="28"/>
          <w:cs/>
        </w:rPr>
        <w:t>การด้อยค่</w:t>
      </w:r>
      <w:r w:rsidR="007412A1" w:rsidRPr="00656B26">
        <w:rPr>
          <w:rFonts w:ascii="Angsana New" w:hAnsi="Angsana New" w:hint="cs"/>
          <w:sz w:val="28"/>
          <w:szCs w:val="28"/>
          <w:cs/>
        </w:rPr>
        <w:t xml:space="preserve">าของเงินลงทุนในบริษัทร่วม </w:t>
      </w:r>
      <w:r w:rsidR="007412A1" w:rsidRPr="00E30B70">
        <w:rPr>
          <w:rFonts w:ascii="Angsana New" w:hAnsi="Angsana New" w:hint="cs"/>
          <w:sz w:val="28"/>
          <w:szCs w:val="28"/>
          <w:cs/>
        </w:rPr>
        <w:t>จำนวน</w:t>
      </w:r>
      <w:r w:rsidR="009029E9">
        <w:rPr>
          <w:rFonts w:ascii="Angsana New" w:hAnsi="Angsana New" w:hint="cs"/>
          <w:sz w:val="28"/>
          <w:szCs w:val="28"/>
          <w:cs/>
        </w:rPr>
        <w:t xml:space="preserve"> </w:t>
      </w:r>
      <w:r w:rsidR="009029E9">
        <w:rPr>
          <w:rFonts w:ascii="Angsana New" w:hAnsi="Angsana New"/>
          <w:sz w:val="28"/>
          <w:szCs w:val="28"/>
        </w:rPr>
        <w:t>0.41</w:t>
      </w:r>
      <w:r w:rsidRPr="00E30B70">
        <w:rPr>
          <w:rFonts w:ascii="Angsana New" w:hAnsi="Angsana New"/>
          <w:sz w:val="28"/>
          <w:szCs w:val="28"/>
        </w:rPr>
        <w:t xml:space="preserve"> </w:t>
      </w:r>
      <w:r w:rsidRPr="00E30B70">
        <w:rPr>
          <w:rFonts w:ascii="Angsana New" w:hAnsi="Angsana New" w:hint="cs"/>
          <w:sz w:val="28"/>
          <w:szCs w:val="28"/>
          <w:cs/>
        </w:rPr>
        <w:t>ล้านบาท</w:t>
      </w:r>
      <w:r w:rsidRPr="00656B2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8D3AC13" w14:textId="77777777" w:rsidR="00240D0A" w:rsidRPr="00625007" w:rsidRDefault="00240D0A" w:rsidP="008D3AA6">
      <w:pPr>
        <w:spacing w:before="240"/>
        <w:jc w:val="thaiDistribute"/>
        <w:rPr>
          <w:rFonts w:ascii="Angsana New" w:hAnsi="Angsana New"/>
          <w:sz w:val="28"/>
          <w:szCs w:val="28"/>
        </w:rPr>
        <w:sectPr w:rsidR="00240D0A" w:rsidRPr="00625007" w:rsidSect="00DC0A25">
          <w:headerReference w:type="default" r:id="rId11"/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1440" w:right="816" w:bottom="851" w:left="578" w:header="1281" w:footer="448" w:gutter="0"/>
          <w:cols w:space="720"/>
          <w:docGrid w:linePitch="245"/>
        </w:sectPr>
      </w:pPr>
    </w:p>
    <w:p w14:paraId="2B7D1AF6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98022D6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3C552EB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40ADFDC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03AB046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6892D7E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7A32039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F6CA57F" w14:textId="40D63578" w:rsidR="00967CF5" w:rsidRPr="00967CF5" w:rsidRDefault="00967CF5" w:rsidP="00AB0B28">
      <w:pPr>
        <w:pStyle w:val="a"/>
        <w:tabs>
          <w:tab w:val="left" w:pos="9356"/>
        </w:tabs>
        <w:spacing w:after="120"/>
        <w:ind w:left="284" w:right="-23"/>
        <w:jc w:val="thaiDistribute"/>
        <w:rPr>
          <w:rFonts w:ascii="Angsana New" w:hAnsi="Angsana New" w:cs="Angsana New"/>
          <w:sz w:val="28"/>
          <w:szCs w:val="28"/>
          <w:cs/>
        </w:rPr>
      </w:pP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บริษัทบันทึกเงินลงทุนในบริษัทร่วมตามวิธีส่วนได้เสียใน</w:t>
      </w:r>
      <w:r w:rsidR="005B7074"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งบ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การเงินที่แสดงเงินลงทุนตามวิธีส่วนได้เสีย</w:t>
      </w:r>
      <w:r w:rsidR="00FC259D"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เงินลงทุน ณ วันที่ </w:t>
      </w:r>
      <w:r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5E2018" w:rsidRPr="000C470C">
        <w:rPr>
          <w:rFonts w:ascii="Angsana New" w:hAnsi="Angsana New" w:cs="Angsana New"/>
          <w:spacing w:val="-2"/>
          <w:sz w:val="28"/>
          <w:szCs w:val="28"/>
          <w:lang w:val="en-ZW"/>
        </w:rPr>
        <w:t>1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E474A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มีนาคม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E474AA">
        <w:rPr>
          <w:rFonts w:ascii="Angsana New" w:hAnsi="Angsana New" w:cs="Angsana New"/>
          <w:spacing w:val="-2"/>
          <w:sz w:val="28"/>
          <w:szCs w:val="28"/>
          <w:lang w:val="en-US"/>
        </w:rPr>
        <w:t>5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และส่วนแบ่งกำไรจากบริษัทร่วมสำหรับ</w:t>
      </w:r>
      <w:r w:rsidR="00B56B7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งวดสามเดือน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สิ้นสุดวันที่ </w:t>
      </w:r>
      <w:r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5E2018" w:rsidRPr="000C470C">
        <w:rPr>
          <w:rFonts w:ascii="Angsana New" w:hAnsi="Angsana New" w:cs="Angsana New"/>
          <w:spacing w:val="-2"/>
          <w:sz w:val="28"/>
          <w:szCs w:val="28"/>
          <w:lang w:val="en-ZW"/>
        </w:rPr>
        <w:t>1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E474A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มีนาคม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D4519E"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E474AA">
        <w:rPr>
          <w:rFonts w:ascii="Angsana New" w:hAnsi="Angsana New" w:cs="Angsana New"/>
          <w:spacing w:val="-2"/>
          <w:sz w:val="28"/>
          <w:szCs w:val="28"/>
          <w:lang w:val="en-US"/>
        </w:rPr>
        <w:t>5</w:t>
      </w:r>
      <w:r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ถือตาม</w:t>
      </w:r>
      <w:r w:rsidR="005B7074"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งบ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การเงินรวมสำหรับ</w:t>
      </w:r>
      <w:r w:rsidR="00E474A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งวดสามเดือน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สิ้นสุดวันที่ </w:t>
      </w:r>
      <w:r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5E2018" w:rsidRPr="000C470C">
        <w:rPr>
          <w:rFonts w:ascii="Angsana New" w:hAnsi="Angsana New" w:cs="Angsana New"/>
          <w:spacing w:val="-2"/>
          <w:sz w:val="28"/>
          <w:szCs w:val="28"/>
          <w:lang w:val="en-ZW"/>
        </w:rPr>
        <w:t>1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E474A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มีนาคม </w:t>
      </w:r>
      <w:r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E474AA">
        <w:rPr>
          <w:rFonts w:ascii="Angsana New" w:hAnsi="Angsana New" w:cs="Angsana New"/>
          <w:spacing w:val="-2"/>
          <w:sz w:val="28"/>
          <w:szCs w:val="28"/>
          <w:lang w:val="en-US"/>
        </w:rPr>
        <w:t>5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ของบริษัท </w:t>
      </w:r>
      <w:proofErr w:type="spellStart"/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นิวพลัส</w:t>
      </w:r>
      <w:proofErr w:type="spellEnd"/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นิ</w:t>
      </w:r>
      <w:proofErr w:type="spellStart"/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ตติ้ง</w:t>
      </w:r>
      <w:proofErr w:type="spellEnd"/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จำกัด (มหาชน) และบริษัทย่อย ซึ่งตรวจสอบโดยผู้สอบบัญชีอื่น</w:t>
      </w:r>
      <w:r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มูลค่าของเงินลงทุน</w:t>
      </w:r>
      <w:r w:rsidR="006C146D"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ตามวิธีส่วนได้เสีย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นี้  ณ วันที่</w:t>
      </w:r>
      <w:r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</w:t>
      </w:r>
      <w:r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5E2018" w:rsidRPr="000C470C">
        <w:rPr>
          <w:rFonts w:ascii="Angsana New" w:hAnsi="Angsana New" w:cs="Angsana New"/>
          <w:spacing w:val="-2"/>
          <w:sz w:val="28"/>
          <w:szCs w:val="28"/>
          <w:lang w:val="en-ZW"/>
        </w:rPr>
        <w:t>1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E474A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มีนาคม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E474AA">
        <w:rPr>
          <w:rFonts w:ascii="Angsana New" w:hAnsi="Angsana New" w:cs="Angsana New"/>
          <w:spacing w:val="-2"/>
          <w:sz w:val="28"/>
          <w:szCs w:val="28"/>
          <w:lang w:val="en-US"/>
        </w:rPr>
        <w:t>5</w:t>
      </w:r>
      <w:r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และ</w:t>
      </w:r>
      <w:r w:rsidR="00744458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ณ </w:t>
      </w:r>
      <w:r w:rsidR="00595102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วันที่</w:t>
      </w:r>
      <w:r w:rsidR="00595102" w:rsidRPr="0059510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FB3B55">
        <w:rPr>
          <w:rFonts w:ascii="Angsana New" w:hAnsi="Angsana New" w:cs="Angsana New"/>
          <w:spacing w:val="-2"/>
          <w:sz w:val="28"/>
          <w:szCs w:val="28"/>
          <w:lang w:val="en-US"/>
        </w:rPr>
        <w:t>31</w:t>
      </w:r>
      <w:r w:rsidR="00595102" w:rsidRPr="0059510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ธันวาคม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E474AA">
        <w:rPr>
          <w:rFonts w:ascii="Angsana New" w:hAnsi="Angsana New" w:cs="Angsana New"/>
          <w:spacing w:val="-2"/>
          <w:sz w:val="28"/>
          <w:szCs w:val="28"/>
          <w:lang w:val="en-US"/>
        </w:rPr>
        <w:t>4</w:t>
      </w:r>
      <w:r w:rsidR="005602E2"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มีจำนวน </w:t>
      </w:r>
      <w:r w:rsidR="00950883">
        <w:rPr>
          <w:rFonts w:ascii="Angsana New" w:hAnsi="Angsana New" w:cs="Angsana New"/>
          <w:spacing w:val="-2"/>
          <w:sz w:val="28"/>
          <w:szCs w:val="28"/>
          <w:lang w:val="en-US"/>
        </w:rPr>
        <w:t>4</w:t>
      </w:r>
      <w:r w:rsidR="009A604E">
        <w:rPr>
          <w:rFonts w:ascii="Angsana New" w:hAnsi="Angsana New" w:cs="Angsana New"/>
          <w:spacing w:val="-2"/>
          <w:sz w:val="28"/>
          <w:szCs w:val="28"/>
          <w:lang w:val="en-US"/>
        </w:rPr>
        <w:t>7.87</w:t>
      </w:r>
      <w:r w:rsidR="005602E2"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และ </w:t>
      </w:r>
      <w:r w:rsidR="005602E2"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49.</w:t>
      </w:r>
      <w:r w:rsidR="00B56B7F">
        <w:rPr>
          <w:rFonts w:ascii="Angsana New" w:hAnsi="Angsana New" w:cs="Angsana New"/>
          <w:spacing w:val="-2"/>
          <w:sz w:val="28"/>
          <w:szCs w:val="28"/>
          <w:lang w:val="en-US"/>
        </w:rPr>
        <w:t>30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ตามลำดับ ส่วนแบ่งจากบริษัทร่วมนี้สำหรับ</w:t>
      </w:r>
      <w:r w:rsidR="00E474A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งวดสามเดือน</w:t>
      </w:r>
      <w:r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สิ้นสุดวันที่</w:t>
      </w:r>
      <w:r w:rsidR="005602E2"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E474AA"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E474AA" w:rsidRPr="000C470C">
        <w:rPr>
          <w:rFonts w:ascii="Angsana New" w:hAnsi="Angsana New" w:cs="Angsana New"/>
          <w:spacing w:val="-2"/>
          <w:sz w:val="28"/>
          <w:szCs w:val="28"/>
          <w:lang w:val="en-ZW"/>
        </w:rPr>
        <w:t>1</w:t>
      </w:r>
      <w:r w:rsidR="00E474AA"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E474AA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มีนาคม</w:t>
      </w:r>
      <w:r w:rsidR="00E474AA"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E474AA"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E474AA">
        <w:rPr>
          <w:rFonts w:ascii="Angsana New" w:hAnsi="Angsana New" w:cs="Angsana New"/>
          <w:spacing w:val="-2"/>
          <w:sz w:val="28"/>
          <w:szCs w:val="28"/>
          <w:lang w:val="en-US"/>
        </w:rPr>
        <w:t>5</w:t>
      </w:r>
      <w:r w:rsidR="00E474AA"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="00B56B7F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และ </w:t>
      </w:r>
      <w:r w:rsidR="00E474AA"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E474AA">
        <w:rPr>
          <w:rFonts w:ascii="Angsana New" w:hAnsi="Angsana New" w:cs="Angsana New"/>
          <w:spacing w:val="-2"/>
          <w:sz w:val="28"/>
          <w:szCs w:val="28"/>
          <w:lang w:val="en-US"/>
        </w:rPr>
        <w:t>4</w:t>
      </w:r>
      <w:r w:rsidR="00E474AA"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มีจำนวน</w:t>
      </w:r>
      <w:r w:rsidR="006C146D"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ผล</w:t>
      </w:r>
      <w:r w:rsidR="007C0B41"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ขาดทุน </w:t>
      </w:r>
      <w:r w:rsidR="00950883">
        <w:rPr>
          <w:rFonts w:ascii="Angsana New" w:hAnsi="Angsana New" w:cs="Angsana New"/>
          <w:spacing w:val="-2"/>
          <w:sz w:val="28"/>
          <w:szCs w:val="28"/>
          <w:lang w:val="en-US"/>
        </w:rPr>
        <w:t>1.4</w:t>
      </w:r>
      <w:r w:rsidR="00802B4D">
        <w:rPr>
          <w:rFonts w:ascii="Angsana New" w:hAnsi="Angsana New" w:cs="Angsana New"/>
          <w:spacing w:val="-2"/>
          <w:sz w:val="28"/>
          <w:szCs w:val="28"/>
          <w:lang w:val="en-US"/>
        </w:rPr>
        <w:t>4</w:t>
      </w:r>
      <w:r w:rsidR="007C0B41" w:rsidRPr="000C470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</w:t>
      </w:r>
      <w:r w:rsidR="005602E2" w:rsidRPr="000C470C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</w:t>
      </w:r>
      <w:r w:rsidR="005602E2" w:rsidRPr="000C47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และ </w:t>
      </w:r>
      <w:r w:rsidR="00615144" w:rsidRPr="000C470C">
        <w:rPr>
          <w:rFonts w:ascii="Angsana New" w:hAnsi="Angsana New" w:cs="Angsana New"/>
          <w:spacing w:val="-2"/>
          <w:sz w:val="28"/>
          <w:szCs w:val="28"/>
          <w:lang w:val="en-US"/>
        </w:rPr>
        <w:t>0.</w:t>
      </w:r>
      <w:r w:rsidR="00B56B7F">
        <w:rPr>
          <w:rFonts w:ascii="Angsana New" w:hAnsi="Angsana New" w:cs="Angsana New"/>
          <w:spacing w:val="-2"/>
          <w:sz w:val="28"/>
          <w:szCs w:val="28"/>
          <w:lang w:val="en-US"/>
        </w:rPr>
        <w:t>34</w:t>
      </w:r>
      <w:r w:rsidRPr="000C470C">
        <w:rPr>
          <w:rFonts w:ascii="Angsana New" w:hAnsi="Angsana New" w:cs="Angsana New"/>
          <w:spacing w:val="-2"/>
          <w:sz w:val="28"/>
          <w:szCs w:val="28"/>
          <w:cs/>
        </w:rPr>
        <w:t xml:space="preserve"> ล้านบาท</w:t>
      </w:r>
      <w:r w:rsidRPr="00615144">
        <w:rPr>
          <w:rFonts w:ascii="Angsana New" w:hAnsi="Angsana New" w:cs="Angsana New"/>
          <w:sz w:val="28"/>
          <w:szCs w:val="28"/>
          <w:cs/>
        </w:rPr>
        <w:t xml:space="preserve"> ตามลำดับ</w:t>
      </w:r>
      <w:r w:rsidRPr="00967CF5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51DCC232" w14:textId="0615EDE2" w:rsidR="008D3AA6" w:rsidRPr="005764E7" w:rsidRDefault="00967CF5" w:rsidP="00967CF5">
      <w:pPr>
        <w:pStyle w:val="a"/>
        <w:tabs>
          <w:tab w:val="clear" w:pos="1080"/>
        </w:tabs>
        <w:spacing w:before="120" w:after="120"/>
        <w:ind w:left="284" w:right="11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EC5FC2">
        <w:rPr>
          <w:rFonts w:ascii="Angsana New" w:hAnsi="Angsana New" w:cs="Angsana New"/>
          <w:sz w:val="28"/>
          <w:szCs w:val="28"/>
          <w:cs/>
        </w:rPr>
        <w:t>ข้อมูลทางการเงินที่สำคัญ</w:t>
      </w:r>
      <w:r w:rsidRPr="00967CF5">
        <w:rPr>
          <w:rFonts w:ascii="Angsana New" w:hAnsi="Angsana New" w:cs="Angsana New"/>
          <w:sz w:val="28"/>
          <w:szCs w:val="28"/>
          <w:cs/>
        </w:rPr>
        <w:t>ของบริษัทร่วม มีดังนี้</w:t>
      </w:r>
    </w:p>
    <w:tbl>
      <w:tblPr>
        <w:tblW w:w="93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743"/>
        <w:gridCol w:w="2234"/>
        <w:gridCol w:w="34"/>
        <w:gridCol w:w="250"/>
        <w:gridCol w:w="34"/>
        <w:gridCol w:w="2126"/>
      </w:tblGrid>
      <w:tr w:rsidR="00FD002A" w:rsidRPr="005764E7" w14:paraId="22A0F398" w14:textId="77777777" w:rsidTr="00AE7470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DA19" w14:textId="77777777" w:rsidR="00FD002A" w:rsidRPr="00656B26" w:rsidRDefault="00FD002A" w:rsidP="006A1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7745B411" w14:textId="77777777" w:rsidR="00FD002A" w:rsidRPr="005764E7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6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9D8DA" w14:textId="77777777" w:rsidR="00FD002A" w:rsidRPr="00656B26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74494" w:rsidRPr="005764E7" w14:paraId="5A16BE38" w14:textId="77777777" w:rsidTr="00AE7470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4262" w14:textId="77777777" w:rsidR="00B74494" w:rsidRPr="00656B26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3B5168B1" w14:textId="77777777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C3C6C" w14:textId="238CC40C" w:rsidR="00B74494" w:rsidRPr="00B74494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นิวพลัส</w:t>
            </w:r>
            <w:proofErr w:type="spellEnd"/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นิ</w:t>
            </w:r>
            <w:proofErr w:type="spellStart"/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ตติ้ง</w:t>
            </w:r>
            <w:proofErr w:type="spellEnd"/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จำกัด (มหาชน) และบริษัทย่อย</w:t>
            </w:r>
          </w:p>
        </w:tc>
      </w:tr>
      <w:tr w:rsidR="00B74494" w:rsidRPr="005764E7" w14:paraId="112CDFA4" w14:textId="77777777" w:rsidTr="00AE7470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6D4D" w14:textId="77777777" w:rsidR="00B74494" w:rsidRPr="00656B26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4E8D1430" w14:textId="77777777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C60E3" w14:textId="228CA189" w:rsidR="00B74494" w:rsidRPr="001847AB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ZW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5E20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DAA13" w14:textId="77777777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26AED" w14:textId="609BF558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</w:tr>
      <w:tr w:rsidR="00C74A72" w:rsidRPr="005764E7" w14:paraId="68997AA9" w14:textId="77777777" w:rsidTr="00AE7470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E43D" w14:textId="77777777" w:rsidR="00C74A72" w:rsidRPr="00656B26" w:rsidRDefault="00C74A72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1119BFB8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CBB3B" w14:textId="64F44DF2" w:rsidR="00C74A72" w:rsidRPr="005764E7" w:rsidRDefault="00E474AA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มีนาคม</w:t>
            </w:r>
            <w:r w:rsidR="00B74494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5602E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B56B7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818D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1E420" w14:textId="2458188C" w:rsidR="00C74A72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E474A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</w:tr>
      <w:tr w:rsidR="00C74A72" w:rsidRPr="005764E7" w14:paraId="359F9757" w14:textId="77777777" w:rsidTr="00AE7470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99D5" w14:textId="5EC1F95F" w:rsidR="00C74A72" w:rsidRPr="00656B26" w:rsidRDefault="00B74494" w:rsidP="003D6030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งบแสดงฐานะการเงินแบบย่อ</w:t>
            </w:r>
            <w:r w:rsidR="00C74A72"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1C31648F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EB962C" w14:textId="77777777" w:rsidR="00C74A72" w:rsidRPr="00656B26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CCFC1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AFAAD" w14:textId="77777777" w:rsidR="00C74A72" w:rsidRPr="00656B26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E474AA" w:rsidRPr="005764E7" w14:paraId="00754E87" w14:textId="77777777" w:rsidTr="00950883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ABF0" w14:textId="77777777" w:rsidR="00E474AA" w:rsidRPr="00656B26" w:rsidRDefault="00E474AA" w:rsidP="00E474AA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5E39ED07" w14:textId="77777777" w:rsidR="00E474AA" w:rsidRPr="005764E7" w:rsidRDefault="00E474AA" w:rsidP="00E474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71363" w14:textId="184765C8" w:rsidR="00E474AA" w:rsidRPr="00625007" w:rsidRDefault="00950883" w:rsidP="00E474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5088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187,881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A1BF" w14:textId="77777777" w:rsidR="00E474AA" w:rsidRPr="005764E7" w:rsidRDefault="00E474AA" w:rsidP="00E474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ACDBB4" w14:textId="0FCEA8BE" w:rsidR="00E474AA" w:rsidRPr="00B74494" w:rsidRDefault="00E474AA" w:rsidP="00E474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180,450</w:t>
            </w:r>
          </w:p>
        </w:tc>
      </w:tr>
      <w:tr w:rsidR="00E474AA" w:rsidRPr="005764E7" w14:paraId="6F2246DE" w14:textId="77777777" w:rsidTr="00950883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451F" w14:textId="77777777" w:rsidR="00E474AA" w:rsidRPr="00656B26" w:rsidRDefault="00E474AA" w:rsidP="00E474AA">
            <w:pPr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023272F5" w14:textId="77777777" w:rsidR="00E474AA" w:rsidRPr="005764E7" w:rsidRDefault="00E474AA" w:rsidP="00E474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0E4ED" w14:textId="0692BF4A" w:rsidR="00E474AA" w:rsidRPr="005764E7" w:rsidRDefault="00950883" w:rsidP="00E474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5088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290,936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B37F8" w14:textId="77777777" w:rsidR="00E474AA" w:rsidRPr="005764E7" w:rsidRDefault="00E474AA" w:rsidP="00E474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F1269" w14:textId="23A3D39B" w:rsidR="00E474AA" w:rsidRPr="00B74494" w:rsidRDefault="00E474AA" w:rsidP="00E474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283,</w:t>
            </w:r>
            <w:r w:rsidR="003560F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73</w:t>
            </w:r>
          </w:p>
        </w:tc>
      </w:tr>
      <w:tr w:rsidR="00E474AA" w:rsidRPr="005764E7" w14:paraId="4C8FD533" w14:textId="77777777" w:rsidTr="00950883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B540" w14:textId="77777777" w:rsidR="00E474AA" w:rsidRPr="00656B26" w:rsidRDefault="00E474AA" w:rsidP="00E474AA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230722CE" w14:textId="77777777" w:rsidR="00E474AA" w:rsidRPr="005764E7" w:rsidRDefault="00E474AA" w:rsidP="00E474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F0868" w14:textId="73E226DD" w:rsidR="00E474AA" w:rsidRPr="00656B26" w:rsidRDefault="00950883" w:rsidP="00E474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5088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23,717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27A3D" w14:textId="77777777" w:rsidR="00E474AA" w:rsidRPr="005764E7" w:rsidRDefault="00E474AA" w:rsidP="00E474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9844AF" w14:textId="0945D5AE" w:rsidR="00E474AA" w:rsidRPr="00656B26" w:rsidRDefault="00E474AA" w:rsidP="00E474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13,922</w:t>
            </w:r>
          </w:p>
        </w:tc>
      </w:tr>
      <w:tr w:rsidR="00E474AA" w:rsidRPr="005764E7" w14:paraId="00DFBE05" w14:textId="77777777" w:rsidTr="00950883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E762" w14:textId="77777777" w:rsidR="00E474AA" w:rsidRPr="00656B26" w:rsidRDefault="00E474AA" w:rsidP="00E474AA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35A37CFC" w14:textId="77777777" w:rsidR="00E474AA" w:rsidRPr="005764E7" w:rsidRDefault="00E474AA" w:rsidP="00E474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FE95FA" w14:textId="616629D7" w:rsidR="00E474AA" w:rsidRPr="00656B26" w:rsidRDefault="00950883" w:rsidP="00E474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5088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42,140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C8E22" w14:textId="77777777" w:rsidR="00E474AA" w:rsidRPr="005764E7" w:rsidRDefault="00E474AA" w:rsidP="00E474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7580EC" w14:textId="7D935BA1" w:rsidR="00E474AA" w:rsidRPr="00656B26" w:rsidRDefault="00E474AA" w:rsidP="00E474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34,030</w:t>
            </w:r>
          </w:p>
        </w:tc>
      </w:tr>
      <w:tr w:rsidR="00480693" w:rsidRPr="005764E7" w14:paraId="1D7159D1" w14:textId="77777777" w:rsidTr="00AE7470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8F4" w14:textId="77777777" w:rsidR="00480693" w:rsidRPr="00656B26" w:rsidRDefault="00480693" w:rsidP="00C74A72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1157C8E5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A668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E898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5D462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D1CDE" w:rsidRPr="005764E7" w14:paraId="6D49522F" w14:textId="77777777" w:rsidTr="00AE7470">
        <w:trPr>
          <w:trHeight w:val="369"/>
        </w:trPr>
        <w:tc>
          <w:tcPr>
            <w:tcW w:w="47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ED176" w14:textId="77777777" w:rsidR="00ED1CDE" w:rsidRPr="00625007" w:rsidRDefault="00ED1CDE" w:rsidP="002E3E8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69A45" w14:textId="28A5897D" w:rsidR="00ED1CDE" w:rsidRPr="00656B26" w:rsidRDefault="00ED1CDE" w:rsidP="002575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right="-27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D1CDE" w:rsidRPr="005764E7" w14:paraId="2F24D027" w14:textId="77777777" w:rsidTr="00AE7470">
        <w:trPr>
          <w:trHeight w:val="369"/>
        </w:trPr>
        <w:tc>
          <w:tcPr>
            <w:tcW w:w="47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3B68" w14:textId="77777777" w:rsidR="00ED1CDE" w:rsidRPr="00625007" w:rsidRDefault="00ED1CDE" w:rsidP="002E3E8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09C31" w14:textId="71984BEF" w:rsidR="00ED1CDE" w:rsidRPr="00656B26" w:rsidRDefault="00ED1CDE" w:rsidP="002E3E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นิวพลัส</w:t>
            </w:r>
            <w:proofErr w:type="spellEnd"/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นิ</w:t>
            </w:r>
            <w:proofErr w:type="spellStart"/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ตติ้ง</w:t>
            </w:r>
            <w:proofErr w:type="spellEnd"/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จำกัด (มหาชน) และบริษัทย่อย</w:t>
            </w:r>
          </w:p>
        </w:tc>
      </w:tr>
      <w:tr w:rsidR="006D5627" w:rsidRPr="005764E7" w14:paraId="55DF5A8C" w14:textId="77777777" w:rsidTr="00AE7470">
        <w:trPr>
          <w:trHeight w:val="369"/>
        </w:trPr>
        <w:tc>
          <w:tcPr>
            <w:tcW w:w="47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F00BE" w14:textId="77777777" w:rsidR="006D5627" w:rsidRPr="00625007" w:rsidRDefault="006D5627" w:rsidP="006D5627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57E888" w14:textId="4CE9D4B6" w:rsidR="006D5627" w:rsidRPr="005E2018" w:rsidRDefault="006D5627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7083" w14:textId="77777777" w:rsidR="006D5627" w:rsidRPr="005E2018" w:rsidRDefault="006D5627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6C3FFA" w14:textId="2194AA14" w:rsidR="006D5627" w:rsidRPr="005E2018" w:rsidRDefault="006D5627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2564</w:t>
            </w:r>
          </w:p>
        </w:tc>
      </w:tr>
      <w:tr w:rsidR="006D5627" w:rsidRPr="005764E7" w14:paraId="0F8BBC22" w14:textId="77777777" w:rsidTr="00B56B7F">
        <w:trPr>
          <w:trHeight w:val="369"/>
        </w:trPr>
        <w:tc>
          <w:tcPr>
            <w:tcW w:w="47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BECB" w14:textId="4582A622" w:rsidR="006D5627" w:rsidRPr="00656B26" w:rsidRDefault="006D5627" w:rsidP="006D5627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EA91E" w14:textId="402C363A" w:rsidR="006D5627" w:rsidRPr="005764E7" w:rsidRDefault="006D5627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5D7E4" w14:textId="02734FF2" w:rsidR="006D5627" w:rsidRPr="005764E7" w:rsidRDefault="006D5627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D19D49" w14:textId="7B291AAB" w:rsidR="006D5627" w:rsidRPr="00656B26" w:rsidRDefault="006D5627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B56B7F" w:rsidRPr="005764E7" w14:paraId="770CAD5B" w14:textId="77777777" w:rsidTr="00595102">
        <w:trPr>
          <w:trHeight w:val="369"/>
        </w:trPr>
        <w:tc>
          <w:tcPr>
            <w:tcW w:w="47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091E" w14:textId="20320394" w:rsidR="00B56B7F" w:rsidRPr="00F80652" w:rsidRDefault="00B56B7F" w:rsidP="006D5627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06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8065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806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1BA97" w14:textId="77777777" w:rsidR="00B56B7F" w:rsidRPr="00B56B7F" w:rsidRDefault="00B56B7F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color w:val="FFFF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FDB8A" w14:textId="77777777" w:rsidR="00B56B7F" w:rsidRPr="005764E7" w:rsidRDefault="00B56B7F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62F2D" w14:textId="21AD4E0A" w:rsidR="00B56B7F" w:rsidRPr="00656B26" w:rsidRDefault="00B56B7F" w:rsidP="00B56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D5627" w:rsidRPr="005764E7" w14:paraId="667D9290" w14:textId="77777777" w:rsidTr="00950883">
        <w:trPr>
          <w:trHeight w:val="369"/>
        </w:trPr>
        <w:tc>
          <w:tcPr>
            <w:tcW w:w="47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C255D" w14:textId="26EE1997" w:rsidR="006D5627" w:rsidRPr="00656B26" w:rsidRDefault="006D5627" w:rsidP="006D5627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D33840" w14:textId="13C8BC32" w:rsidR="006D5627" w:rsidRPr="005764E7" w:rsidRDefault="00950883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5088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43,582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77D3" w14:textId="3F3AB234" w:rsidR="006D5627" w:rsidRPr="005764E7" w:rsidRDefault="006D5627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1A42B3" w14:textId="109794CD" w:rsidR="006D5627" w:rsidRPr="00656B26" w:rsidRDefault="00B56B7F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50,644</w:t>
            </w:r>
          </w:p>
        </w:tc>
      </w:tr>
      <w:tr w:rsidR="006D5627" w:rsidRPr="005764E7" w14:paraId="5B99C6DD" w14:textId="77777777" w:rsidTr="00950883">
        <w:trPr>
          <w:trHeight w:val="369"/>
        </w:trPr>
        <w:tc>
          <w:tcPr>
            <w:tcW w:w="47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7B02" w14:textId="3AA77BAF" w:rsidR="006D5627" w:rsidRPr="00656B26" w:rsidRDefault="006D5627" w:rsidP="006D5627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86FAA" w14:textId="644989B5" w:rsidR="006D5627" w:rsidRPr="00415492" w:rsidRDefault="006D5627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5E14D" w14:textId="2782E06D" w:rsidR="006D5627" w:rsidRPr="005764E7" w:rsidRDefault="006D5627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E5D2F" w14:textId="4640B261" w:rsidR="006D5627" w:rsidRPr="00656B26" w:rsidRDefault="006D5627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6D5627" w:rsidRPr="005764E7" w14:paraId="55F9816C" w14:textId="77777777" w:rsidTr="00950883">
        <w:trPr>
          <w:trHeight w:val="369"/>
        </w:trPr>
        <w:tc>
          <w:tcPr>
            <w:tcW w:w="47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F09D" w14:textId="3B0809DB" w:rsidR="006D5627" w:rsidRPr="00656B26" w:rsidRDefault="006D5627" w:rsidP="006D5627">
            <w:pPr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37A2C" w14:textId="48240CA1" w:rsidR="006D5627" w:rsidRPr="00415492" w:rsidRDefault="00950883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5088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(2,927)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CE07" w14:textId="0A10C432" w:rsidR="006D5627" w:rsidRPr="005764E7" w:rsidRDefault="006D5627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DB65A" w14:textId="6DAF3954" w:rsidR="006D5627" w:rsidRPr="005764E7" w:rsidRDefault="00B56B7F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2,279</w:t>
            </w:r>
          </w:p>
        </w:tc>
      </w:tr>
      <w:tr w:rsidR="006D5627" w:rsidRPr="005764E7" w14:paraId="28FCD431" w14:textId="77777777" w:rsidTr="00950883">
        <w:trPr>
          <w:trHeight w:val="369"/>
        </w:trPr>
        <w:tc>
          <w:tcPr>
            <w:tcW w:w="47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E732" w14:textId="7137A445" w:rsidR="006D5627" w:rsidRPr="00656B26" w:rsidRDefault="006D5627" w:rsidP="006D5627">
            <w:pPr>
              <w:tabs>
                <w:tab w:val="clear" w:pos="227"/>
                <w:tab w:val="clear" w:pos="454"/>
              </w:tabs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2C4AF" w14:textId="3FB23224" w:rsidR="006D5627" w:rsidRPr="00415492" w:rsidRDefault="00950883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5088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3B9AC" w14:textId="77B2B2D0" w:rsidR="006D5627" w:rsidRPr="005764E7" w:rsidRDefault="006D5627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467BF" w14:textId="58C8FB2D" w:rsidR="006D5627" w:rsidRPr="005764E7" w:rsidRDefault="00B56B7F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(1,227)</w:t>
            </w:r>
          </w:p>
        </w:tc>
      </w:tr>
      <w:tr w:rsidR="006D5627" w:rsidRPr="005764E7" w14:paraId="694AA4A3" w14:textId="77777777" w:rsidTr="00950883">
        <w:trPr>
          <w:trHeight w:val="369"/>
        </w:trPr>
        <w:tc>
          <w:tcPr>
            <w:tcW w:w="47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326C" w14:textId="50034039" w:rsidR="006D5627" w:rsidRPr="00656B26" w:rsidRDefault="006D5627" w:rsidP="006D5627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E8A891" w14:textId="0CF79116" w:rsidR="006D5627" w:rsidRPr="00415492" w:rsidRDefault="00950883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bookmarkStart w:id="4" w:name="_GoBack"/>
            <w:bookmarkEnd w:id="4"/>
            <w:r w:rsidRPr="0095088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(2,810)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D7A6B" w14:textId="3CC02F70" w:rsidR="006D5627" w:rsidRPr="005764E7" w:rsidRDefault="006D5627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0BA876" w14:textId="7DEE426D" w:rsidR="006D5627" w:rsidRPr="005764E7" w:rsidRDefault="00B56B7F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1,05</w:t>
            </w:r>
            <w:r w:rsidR="0059510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</w:tr>
      <w:tr w:rsidR="006D5627" w:rsidRPr="005764E7" w14:paraId="5A933335" w14:textId="77777777" w:rsidTr="00AE7470">
        <w:trPr>
          <w:trHeight w:val="369"/>
        </w:trPr>
        <w:tc>
          <w:tcPr>
            <w:tcW w:w="47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DF06" w14:textId="383B8825" w:rsidR="006D5627" w:rsidRPr="00656B26" w:rsidRDefault="006D5627" w:rsidP="006D5627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B32FC8" w14:textId="3D09FE10" w:rsidR="006D5627" w:rsidRPr="00E23485" w:rsidRDefault="006D5627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19B66" w14:textId="7F978416" w:rsidR="006D5627" w:rsidRPr="005764E7" w:rsidRDefault="006D5627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36C794" w14:textId="5EE2CD81" w:rsidR="006D5627" w:rsidRPr="005764E7" w:rsidRDefault="006D5627" w:rsidP="006D56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14:paraId="045BC258" w14:textId="77777777" w:rsidR="008D3AA6" w:rsidRPr="005764E7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3DEBCD2" w14:textId="227E303C" w:rsidR="00246AAC" w:rsidRDefault="00246AAC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E0D235E" w14:textId="7E741A6F" w:rsidR="00FF5BE8" w:rsidRDefault="00FF5BE8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7271221" w14:textId="77777777" w:rsidR="005E39AA" w:rsidRDefault="005E39AA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4443077" w14:textId="77777777" w:rsidR="004F4FF0" w:rsidRPr="00656B26" w:rsidRDefault="004F4FF0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254F1723" w14:textId="234C107B" w:rsidR="008E21A3" w:rsidRPr="008E21A3" w:rsidRDefault="00240D0A" w:rsidP="008E21A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1A74ED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ที่ดิน</w:t>
      </w: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อาคารและอุปกรณ์ </w:t>
      </w:r>
      <w:r w:rsidR="00816C76">
        <w:rPr>
          <w:rFonts w:ascii="Angsana New" w:hAnsi="Angsana New"/>
          <w:b/>
          <w:bCs/>
          <w:sz w:val="28"/>
          <w:szCs w:val="28"/>
        </w:rPr>
        <w:t xml:space="preserve">- </w:t>
      </w: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สุทธิ</w:t>
      </w:r>
    </w:p>
    <w:tbl>
      <w:tblPr>
        <w:tblW w:w="9427" w:type="dxa"/>
        <w:tblInd w:w="28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095"/>
        <w:gridCol w:w="3332"/>
      </w:tblGrid>
      <w:tr w:rsidR="008E21A3" w:rsidRPr="00656B26" w14:paraId="7324C178" w14:textId="77777777" w:rsidTr="00983E5F">
        <w:trPr>
          <w:cantSplit/>
          <w:trHeight w:hRule="exact" w:val="432"/>
        </w:trPr>
        <w:tc>
          <w:tcPr>
            <w:tcW w:w="6095" w:type="dxa"/>
          </w:tcPr>
          <w:p w14:paraId="663769E3" w14:textId="77777777" w:rsidR="008E21A3" w:rsidRPr="005764E7" w:rsidRDefault="008E21A3" w:rsidP="00983E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  <w:vAlign w:val="bottom"/>
          </w:tcPr>
          <w:p w14:paraId="76E610F0" w14:textId="77777777" w:rsidR="008E21A3" w:rsidRPr="00656B26" w:rsidRDefault="008E21A3" w:rsidP="0098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E21A3" w:rsidRPr="00656B26" w14:paraId="548D6068" w14:textId="77777777" w:rsidTr="00983E5F">
        <w:trPr>
          <w:cantSplit/>
          <w:trHeight w:hRule="exact" w:val="432"/>
        </w:trPr>
        <w:tc>
          <w:tcPr>
            <w:tcW w:w="6095" w:type="dxa"/>
          </w:tcPr>
          <w:p w14:paraId="641F0337" w14:textId="77777777" w:rsidR="008E21A3" w:rsidRPr="005764E7" w:rsidRDefault="008E21A3" w:rsidP="00983E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2" w:type="dxa"/>
            <w:tcBorders>
              <w:top w:val="single" w:sz="4" w:space="0" w:color="auto"/>
            </w:tcBorders>
          </w:tcPr>
          <w:p w14:paraId="14CB411B" w14:textId="77777777" w:rsidR="008E21A3" w:rsidRPr="00656B26" w:rsidRDefault="008E21A3" w:rsidP="0098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งบการเงินที่แสดงเงินลงทุนตามวิธี</w:t>
            </w:r>
          </w:p>
        </w:tc>
      </w:tr>
      <w:tr w:rsidR="008E21A3" w:rsidRPr="00656B26" w14:paraId="7A0C4A96" w14:textId="77777777" w:rsidTr="00983E5F">
        <w:trPr>
          <w:cantSplit/>
          <w:trHeight w:hRule="exact" w:val="432"/>
        </w:trPr>
        <w:tc>
          <w:tcPr>
            <w:tcW w:w="6095" w:type="dxa"/>
          </w:tcPr>
          <w:p w14:paraId="4EB84714" w14:textId="77777777" w:rsidR="008E21A3" w:rsidRPr="005764E7" w:rsidRDefault="008E21A3" w:rsidP="00983E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0E8BA72E" w14:textId="77777777" w:rsidR="008E21A3" w:rsidRPr="00EC5FC2" w:rsidRDefault="008E21A3" w:rsidP="00983E5F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ส่วนได้เสีย</w:t>
            </w: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  <w:p w14:paraId="1E994C2E" w14:textId="77777777" w:rsidR="008E21A3" w:rsidRPr="00656B26" w:rsidRDefault="008E21A3" w:rsidP="0098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E21A3" w:rsidRPr="005764E7" w14:paraId="5EE44D09" w14:textId="77777777" w:rsidTr="00983E5F">
        <w:trPr>
          <w:cantSplit/>
          <w:trHeight w:hRule="exact" w:val="432"/>
        </w:trPr>
        <w:tc>
          <w:tcPr>
            <w:tcW w:w="6095" w:type="dxa"/>
          </w:tcPr>
          <w:p w14:paraId="44966071" w14:textId="3EC63A67" w:rsidR="008E21A3" w:rsidRPr="00656B26" w:rsidRDefault="008E21A3" w:rsidP="0098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3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FEA3F2" w14:textId="37380726" w:rsidR="008E21A3" w:rsidRPr="008E21A3" w:rsidRDefault="008E21A3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E21A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22,922</w:t>
            </w:r>
          </w:p>
        </w:tc>
      </w:tr>
      <w:tr w:rsidR="008E21A3" w:rsidRPr="00625007" w14:paraId="263866A3" w14:textId="77777777" w:rsidTr="00983E5F">
        <w:trPr>
          <w:cantSplit/>
          <w:trHeight w:hRule="exact" w:val="432"/>
        </w:trPr>
        <w:tc>
          <w:tcPr>
            <w:tcW w:w="6095" w:type="dxa"/>
          </w:tcPr>
          <w:p w14:paraId="776C2F1A" w14:textId="77777777" w:rsidR="008E21A3" w:rsidRPr="005764E7" w:rsidRDefault="008E21A3" w:rsidP="0098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9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3332" w:type="dxa"/>
            <w:shd w:val="clear" w:color="auto" w:fill="auto"/>
            <w:vAlign w:val="center"/>
          </w:tcPr>
          <w:p w14:paraId="0C57FAAD" w14:textId="5A9D5822" w:rsidR="008E21A3" w:rsidRPr="00625007" w:rsidRDefault="00DC1EE1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876</w:t>
            </w:r>
          </w:p>
        </w:tc>
      </w:tr>
      <w:tr w:rsidR="008E21A3" w:rsidRPr="00455117" w14:paraId="4A806F97" w14:textId="77777777" w:rsidTr="00983E5F">
        <w:trPr>
          <w:cantSplit/>
          <w:trHeight w:hRule="exact" w:val="432"/>
        </w:trPr>
        <w:tc>
          <w:tcPr>
            <w:tcW w:w="6095" w:type="dxa"/>
            <w:shd w:val="clear" w:color="auto" w:fill="auto"/>
          </w:tcPr>
          <w:p w14:paraId="5CC63FFF" w14:textId="77777777" w:rsidR="008E21A3" w:rsidRPr="00455117" w:rsidRDefault="008E21A3" w:rsidP="0098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1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5117">
              <w:rPr>
                <w:rFonts w:ascii="Angsana New" w:hAnsi="Angsana New"/>
                <w:sz w:val="28"/>
                <w:szCs w:val="28"/>
              </w:rPr>
              <w:t>: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จำหน่ายระหว่าง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วด</w:t>
            </w:r>
          </w:p>
        </w:tc>
        <w:tc>
          <w:tcPr>
            <w:tcW w:w="3332" w:type="dxa"/>
            <w:shd w:val="clear" w:color="auto" w:fill="auto"/>
            <w:vAlign w:val="center"/>
          </w:tcPr>
          <w:p w14:paraId="3C921019" w14:textId="614AEBC3" w:rsidR="008E21A3" w:rsidRPr="00455117" w:rsidRDefault="00DC1EE1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8E21A3" w:rsidRPr="00455117" w14:paraId="246FD50B" w14:textId="77777777" w:rsidTr="00983E5F">
        <w:trPr>
          <w:cantSplit/>
          <w:trHeight w:hRule="exact" w:val="432"/>
        </w:trPr>
        <w:tc>
          <w:tcPr>
            <w:tcW w:w="6095" w:type="dxa"/>
            <w:shd w:val="clear" w:color="auto" w:fill="auto"/>
          </w:tcPr>
          <w:p w14:paraId="1ECBCB36" w14:textId="77777777" w:rsidR="008E21A3" w:rsidRPr="00656B26" w:rsidRDefault="008E21A3" w:rsidP="0098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1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5117">
              <w:rPr>
                <w:rFonts w:ascii="Angsana New" w:hAnsi="Angsana New"/>
                <w:sz w:val="28"/>
                <w:szCs w:val="28"/>
              </w:rPr>
              <w:t>: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3332" w:type="dxa"/>
            <w:shd w:val="clear" w:color="auto" w:fill="auto"/>
            <w:vAlign w:val="center"/>
          </w:tcPr>
          <w:p w14:paraId="0B3FAA2A" w14:textId="00C4F7DF" w:rsidR="008E21A3" w:rsidRPr="00455117" w:rsidRDefault="00DC1EE1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</w:t>
            </w:r>
            <w:r w:rsidR="00727F5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56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8E21A3" w:rsidRPr="003E3B5D" w14:paraId="03ABC63A" w14:textId="77777777" w:rsidTr="00983E5F">
        <w:trPr>
          <w:cantSplit/>
          <w:trHeight w:hRule="exact" w:val="432"/>
        </w:trPr>
        <w:tc>
          <w:tcPr>
            <w:tcW w:w="6095" w:type="dxa"/>
          </w:tcPr>
          <w:p w14:paraId="714CBAEB" w14:textId="07A9ACED" w:rsidR="008E21A3" w:rsidRPr="003E3B5D" w:rsidRDefault="008E21A3" w:rsidP="0098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52239D"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>1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ABC4DB" w14:textId="7A00677F" w:rsidR="008E21A3" w:rsidRPr="003E3B5D" w:rsidRDefault="00DC1EE1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22,842</w:t>
            </w:r>
          </w:p>
        </w:tc>
      </w:tr>
    </w:tbl>
    <w:p w14:paraId="0E924766" w14:textId="5FF7FC0E" w:rsidR="00A95E1C" w:rsidRPr="00F457BA" w:rsidRDefault="006F1E0D" w:rsidP="00AA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F457BA">
        <w:rPr>
          <w:rFonts w:ascii="Angsana New" w:hAnsi="Angsana New" w:hint="cs"/>
          <w:spacing w:val="-2"/>
          <w:sz w:val="28"/>
          <w:szCs w:val="28"/>
          <w:cs/>
        </w:rPr>
        <w:t xml:space="preserve">ราคาทุนของอาคารและอุปกรณ์ที่ตัดค่าเสื่อมราคาทั้งจำนวนแล้วแต่ยังคงใช้งานอยู่ ณ วันที่ </w:t>
      </w:r>
      <w:r w:rsidRPr="00F457BA">
        <w:rPr>
          <w:rFonts w:ascii="Angsana New" w:hAnsi="Angsana New"/>
          <w:spacing w:val="-2"/>
          <w:sz w:val="28"/>
          <w:szCs w:val="28"/>
        </w:rPr>
        <w:t xml:space="preserve">31 </w:t>
      </w:r>
      <w:r w:rsidR="008E21A3" w:rsidRPr="00F457BA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Pr="00F457BA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F457BA">
        <w:rPr>
          <w:rFonts w:ascii="Angsana New" w:hAnsi="Angsana New"/>
          <w:spacing w:val="-2"/>
          <w:sz w:val="28"/>
          <w:szCs w:val="28"/>
        </w:rPr>
        <w:t>256</w:t>
      </w:r>
      <w:r w:rsidR="008E21A3" w:rsidRPr="00F457BA">
        <w:rPr>
          <w:rFonts w:ascii="Angsana New" w:hAnsi="Angsana New"/>
          <w:spacing w:val="-2"/>
          <w:sz w:val="28"/>
          <w:szCs w:val="28"/>
        </w:rPr>
        <w:t>5</w:t>
      </w:r>
      <w:r w:rsidRPr="00F457BA">
        <w:rPr>
          <w:rFonts w:ascii="Angsana New" w:hAnsi="Angsana New"/>
          <w:spacing w:val="-2"/>
          <w:sz w:val="28"/>
          <w:szCs w:val="28"/>
        </w:rPr>
        <w:t xml:space="preserve"> </w:t>
      </w:r>
      <w:r w:rsidRPr="00F457BA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F457BA" w:rsidRPr="00F457BA">
        <w:rPr>
          <w:rFonts w:ascii="Angsana New" w:hAnsi="Angsana New"/>
          <w:spacing w:val="-2"/>
          <w:sz w:val="28"/>
          <w:szCs w:val="28"/>
        </w:rPr>
        <w:t xml:space="preserve">31 </w:t>
      </w:r>
      <w:r w:rsidR="00F457BA" w:rsidRPr="00F457BA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F457BA">
        <w:rPr>
          <w:rFonts w:ascii="Angsana New" w:hAnsi="Angsana New"/>
          <w:spacing w:val="-2"/>
          <w:sz w:val="28"/>
          <w:szCs w:val="28"/>
        </w:rPr>
        <w:t>256</w:t>
      </w:r>
      <w:r w:rsidR="008E21A3" w:rsidRPr="00F457BA">
        <w:rPr>
          <w:rFonts w:ascii="Angsana New" w:hAnsi="Angsana New"/>
          <w:spacing w:val="-2"/>
          <w:sz w:val="28"/>
          <w:szCs w:val="28"/>
        </w:rPr>
        <w:t>4</w:t>
      </w:r>
      <w:r w:rsidRPr="00F457BA">
        <w:rPr>
          <w:rFonts w:ascii="Angsana New" w:hAnsi="Angsana New"/>
          <w:sz w:val="28"/>
          <w:szCs w:val="28"/>
        </w:rPr>
        <w:t xml:space="preserve"> </w:t>
      </w:r>
      <w:r w:rsidRPr="00F457BA">
        <w:rPr>
          <w:rFonts w:ascii="Angsana New" w:hAnsi="Angsana New" w:hint="cs"/>
          <w:sz w:val="28"/>
          <w:szCs w:val="28"/>
          <w:cs/>
        </w:rPr>
        <w:t xml:space="preserve">มีจำนวนเงิน </w:t>
      </w:r>
      <w:r w:rsidR="00DC1EE1" w:rsidRPr="00F457BA">
        <w:rPr>
          <w:rFonts w:ascii="Angsana New" w:hAnsi="Angsana New"/>
          <w:sz w:val="28"/>
          <w:szCs w:val="28"/>
        </w:rPr>
        <w:t>106.27</w:t>
      </w:r>
      <w:r w:rsidRPr="00F457BA">
        <w:rPr>
          <w:rFonts w:ascii="Angsana New" w:hAnsi="Angsana New"/>
          <w:sz w:val="28"/>
          <w:szCs w:val="28"/>
        </w:rPr>
        <w:t xml:space="preserve"> </w:t>
      </w:r>
      <w:r w:rsidRPr="00F457BA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52239D" w:rsidRPr="00F457BA">
        <w:rPr>
          <w:rFonts w:ascii="Angsana New" w:hAnsi="Angsana New"/>
          <w:sz w:val="28"/>
          <w:szCs w:val="28"/>
        </w:rPr>
        <w:t xml:space="preserve">107.08 </w:t>
      </w:r>
      <w:r w:rsidRPr="00F457BA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76850DA2" w14:textId="120407B3" w:rsidR="009A2297" w:rsidRPr="00DD7AB1" w:rsidRDefault="00A94DE6" w:rsidP="00350B2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 w:firstLine="0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59E84E7A" w14:textId="66C55918" w:rsidR="00DD7AB1" w:rsidRPr="00DD7AB1" w:rsidRDefault="00DD7AB1" w:rsidP="00DD7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b/>
          <w:bCs/>
          <w:sz w:val="28"/>
          <w:szCs w:val="28"/>
        </w:rPr>
        <w:tab/>
      </w:r>
      <w:r w:rsidRPr="00656B2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563"/>
        <w:gridCol w:w="1984"/>
        <w:gridCol w:w="284"/>
        <w:gridCol w:w="1950"/>
      </w:tblGrid>
      <w:tr w:rsidR="00F7083C" w:rsidRPr="005764E7" w14:paraId="720F06F4" w14:textId="77777777" w:rsidTr="00C55ECA">
        <w:trPr>
          <w:trHeight w:hRule="exact" w:val="403"/>
        </w:trPr>
        <w:tc>
          <w:tcPr>
            <w:tcW w:w="5563" w:type="dxa"/>
          </w:tcPr>
          <w:p w14:paraId="437B5881" w14:textId="77777777" w:rsidR="00F7083C" w:rsidRPr="005764E7" w:rsidRDefault="00F7083C" w:rsidP="005F6D36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  <w:vAlign w:val="bottom"/>
          </w:tcPr>
          <w:p w14:paraId="6DFF3131" w14:textId="77777777" w:rsidR="00F7083C" w:rsidRPr="00656B26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7083C" w:rsidRPr="005764E7" w14:paraId="22229AFF" w14:textId="77777777" w:rsidTr="00C55ECA">
        <w:trPr>
          <w:trHeight w:hRule="exact" w:val="428"/>
        </w:trPr>
        <w:tc>
          <w:tcPr>
            <w:tcW w:w="5563" w:type="dxa"/>
          </w:tcPr>
          <w:p w14:paraId="458ABD0B" w14:textId="77777777" w:rsidR="00F7083C" w:rsidRPr="005764E7" w:rsidRDefault="00F7083C" w:rsidP="005F6D36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single" w:sz="4" w:space="0" w:color="auto"/>
            </w:tcBorders>
            <w:vAlign w:val="center"/>
          </w:tcPr>
          <w:p w14:paraId="76833951" w14:textId="47F5A327" w:rsidR="00F7083C" w:rsidRPr="00EC5FC2" w:rsidRDefault="00714E7B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</w:t>
            </w:r>
            <w:r w:rsidR="00F7083C" w:rsidRPr="00656B26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นตามวิธีส่วน</w:t>
            </w:r>
            <w:r w:rsidR="00F7083C" w:rsidRPr="00656B26"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เสีย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  <w:p w14:paraId="233ACEF7" w14:textId="77777777" w:rsidR="00F7083C" w:rsidRPr="00656B26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7083C" w:rsidRPr="005764E7" w14:paraId="3CB40AF2" w14:textId="77777777" w:rsidTr="00C55ECA">
        <w:trPr>
          <w:trHeight w:hRule="exact" w:val="409"/>
        </w:trPr>
        <w:tc>
          <w:tcPr>
            <w:tcW w:w="5563" w:type="dxa"/>
          </w:tcPr>
          <w:p w14:paraId="24A0E422" w14:textId="77777777" w:rsidR="00F7083C" w:rsidRPr="005764E7" w:rsidRDefault="00F7083C" w:rsidP="005F6D36">
            <w:pPr>
              <w:pStyle w:val="Heading5"/>
              <w:tabs>
                <w:tab w:val="left" w:pos="557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  <w:vAlign w:val="bottom"/>
          </w:tcPr>
          <w:p w14:paraId="4B5CA85E" w14:textId="4F029A09" w:rsidR="00F7083C" w:rsidRPr="00656B26" w:rsidRDefault="00714E7B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F7083C" w:rsidRPr="005764E7" w14:paraId="121C758F" w14:textId="77777777" w:rsidTr="00C55ECA">
        <w:trPr>
          <w:trHeight w:hRule="exact" w:val="403"/>
        </w:trPr>
        <w:tc>
          <w:tcPr>
            <w:tcW w:w="5563" w:type="dxa"/>
          </w:tcPr>
          <w:p w14:paraId="6214B5DC" w14:textId="77777777" w:rsidR="00F7083C" w:rsidRPr="005764E7" w:rsidRDefault="00F7083C" w:rsidP="005F6D3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F91B1DB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bottom"/>
          </w:tcPr>
          <w:p w14:paraId="2360FED8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5B1D679A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F7083C" w:rsidRPr="005764E7" w14:paraId="6DD01F28" w14:textId="77777777" w:rsidTr="00C55ECA">
        <w:trPr>
          <w:trHeight w:hRule="exact" w:val="403"/>
        </w:trPr>
        <w:tc>
          <w:tcPr>
            <w:tcW w:w="5563" w:type="dxa"/>
          </w:tcPr>
          <w:p w14:paraId="68D6B707" w14:textId="77777777" w:rsidR="00F7083C" w:rsidRPr="005764E7" w:rsidRDefault="00F7083C" w:rsidP="005F6D3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0387DB5" w14:textId="3F658C16" w:rsidR="00F7083C" w:rsidRPr="00D623DB" w:rsidRDefault="001847AB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3DB">
              <w:rPr>
                <w:rFonts w:ascii="Angsana New" w:hAnsi="Angsana New"/>
                <w:sz w:val="28"/>
                <w:szCs w:val="28"/>
              </w:rPr>
              <w:t>3</w:t>
            </w:r>
            <w:r w:rsidR="00A519C4"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D62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46EA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D623D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66031" w:rsidRPr="00D623DB">
              <w:rPr>
                <w:rFonts w:ascii="Angsana New" w:hAnsi="Angsana New"/>
                <w:sz w:val="28"/>
                <w:szCs w:val="28"/>
              </w:rPr>
              <w:t>256</w:t>
            </w:r>
            <w:r w:rsidR="00346EA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vAlign w:val="bottom"/>
          </w:tcPr>
          <w:p w14:paraId="623B4D63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vAlign w:val="bottom"/>
          </w:tcPr>
          <w:p w14:paraId="1814B77E" w14:textId="65A1A999" w:rsidR="00F7083C" w:rsidRPr="00656B26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346EA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7083C" w:rsidRPr="005764E7" w14:paraId="693452E9" w14:textId="77777777" w:rsidTr="00C55ECA">
        <w:trPr>
          <w:trHeight w:hRule="exact" w:val="403"/>
        </w:trPr>
        <w:tc>
          <w:tcPr>
            <w:tcW w:w="5563" w:type="dxa"/>
          </w:tcPr>
          <w:p w14:paraId="64483F2F" w14:textId="6B6DC28E" w:rsidR="00F7083C" w:rsidRPr="005764E7" w:rsidRDefault="00F7083C" w:rsidP="00B9064F">
            <w:pPr>
              <w:pStyle w:val="Heading5"/>
              <w:spacing w:line="240" w:lineRule="auto"/>
              <w:ind w:left="138" w:firstLine="21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984" w:type="dxa"/>
          </w:tcPr>
          <w:p w14:paraId="42ACDF71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D04C511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</w:tcPr>
          <w:p w14:paraId="3B092745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83C" w:rsidRPr="005764E7" w14:paraId="2AA8BAD4" w14:textId="77777777" w:rsidTr="005C061B">
        <w:trPr>
          <w:trHeight w:hRule="exact" w:val="403"/>
        </w:trPr>
        <w:tc>
          <w:tcPr>
            <w:tcW w:w="7547" w:type="dxa"/>
            <w:gridSpan w:val="2"/>
            <w:shd w:val="clear" w:color="auto" w:fill="auto"/>
          </w:tcPr>
          <w:p w14:paraId="175DB47A" w14:textId="6C429308" w:rsidR="00F7083C" w:rsidRPr="005C061B" w:rsidRDefault="00EF29F1" w:rsidP="00EF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rPr>
                <w:rFonts w:ascii="Angsana New" w:hAnsi="Angsana New"/>
                <w:sz w:val="28"/>
                <w:szCs w:val="28"/>
              </w:rPr>
            </w:pPr>
            <w:r w:rsidRPr="005C061B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0C392F" w:rsidRPr="005C061B">
              <w:rPr>
                <w:rFonts w:ascii="Angsana New" w:hAnsi="Angsana New"/>
                <w:sz w:val="28"/>
                <w:szCs w:val="28"/>
              </w:rPr>
              <w:t>(</w:t>
            </w:r>
            <w:r w:rsidR="00DD7AB1" w:rsidRPr="005C061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847AB" w:rsidRPr="005C061B">
              <w:rPr>
                <w:rFonts w:ascii="Angsana New" w:hAnsi="Angsana New"/>
                <w:sz w:val="28"/>
                <w:szCs w:val="28"/>
              </w:rPr>
              <w:t>3</w:t>
            </w:r>
            <w:r w:rsidR="00A519C4" w:rsidRPr="005C061B"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="001847AB" w:rsidRPr="005C06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46EA1" w:rsidRPr="005C061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1847AB" w:rsidRPr="005C06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D7AB1" w:rsidRPr="005C061B">
              <w:rPr>
                <w:rFonts w:ascii="Angsana New" w:hAnsi="Angsana New"/>
                <w:sz w:val="28"/>
                <w:szCs w:val="28"/>
              </w:rPr>
              <w:t>256</w:t>
            </w:r>
            <w:r w:rsidR="00346EA1" w:rsidRPr="005C061B">
              <w:rPr>
                <w:rFonts w:ascii="Angsana New" w:hAnsi="Angsana New"/>
                <w:sz w:val="28"/>
                <w:szCs w:val="28"/>
              </w:rPr>
              <w:t>5</w:t>
            </w:r>
            <w:r w:rsidR="00DD7AB1" w:rsidRPr="005C06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83C" w:rsidRPr="00307E22">
              <w:rPr>
                <w:rFonts w:ascii="Angsana New" w:hAnsi="Angsana New"/>
                <w:sz w:val="28"/>
                <w:szCs w:val="28"/>
                <w:cs/>
              </w:rPr>
              <w:t>อัตราดอกเบี้ยร้อยละ</w:t>
            </w:r>
            <w:r w:rsidR="00307E22" w:rsidRPr="00307E2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07E22" w:rsidRPr="00307E22">
              <w:rPr>
                <w:rFonts w:ascii="Angsana New" w:hAnsi="Angsana New"/>
                <w:sz w:val="28"/>
                <w:szCs w:val="28"/>
              </w:rPr>
              <w:t>5.82</w:t>
            </w:r>
            <w:r w:rsidR="0052239D" w:rsidRPr="00307E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83C" w:rsidRPr="00307E22">
              <w:rPr>
                <w:rFonts w:ascii="Angsana New" w:hAnsi="Angsana New"/>
                <w:sz w:val="28"/>
                <w:szCs w:val="28"/>
                <w:cs/>
              </w:rPr>
              <w:t>ถึง</w:t>
            </w:r>
            <w:r w:rsidR="00F66031" w:rsidRPr="00307E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07E22">
              <w:rPr>
                <w:rFonts w:ascii="Angsana New" w:hAnsi="Angsana New"/>
                <w:sz w:val="28"/>
                <w:szCs w:val="28"/>
              </w:rPr>
              <w:t>9.35</w:t>
            </w:r>
            <w:r w:rsidR="00F7083C" w:rsidRPr="005C06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83C" w:rsidRPr="005C061B">
              <w:rPr>
                <w:rFonts w:ascii="Angsana New" w:hAnsi="Angsana New"/>
                <w:sz w:val="28"/>
                <w:szCs w:val="28"/>
                <w:cs/>
              </w:rPr>
              <w:t xml:space="preserve">ต่อปี </w:t>
            </w:r>
          </w:p>
        </w:tc>
        <w:tc>
          <w:tcPr>
            <w:tcW w:w="284" w:type="dxa"/>
            <w:shd w:val="clear" w:color="auto" w:fill="auto"/>
          </w:tcPr>
          <w:p w14:paraId="00E15B28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</w:tcPr>
          <w:p w14:paraId="6072AECC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83C" w:rsidRPr="005764E7" w14:paraId="5354B34F" w14:textId="77777777" w:rsidTr="005C061B">
        <w:trPr>
          <w:trHeight w:hRule="exact" w:val="403"/>
        </w:trPr>
        <w:tc>
          <w:tcPr>
            <w:tcW w:w="5563" w:type="dxa"/>
            <w:shd w:val="clear" w:color="auto" w:fill="auto"/>
          </w:tcPr>
          <w:p w14:paraId="2614197B" w14:textId="2FF1746E" w:rsidR="00F7083C" w:rsidRPr="005764E7" w:rsidRDefault="00EF29F1" w:rsidP="00EF29F1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</w:t>
            </w:r>
            <w:r w:rsidR="00F7083C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และ</w:t>
            </w:r>
            <w:r w:rsidR="00DD7AB1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DD7AB1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DD7AB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</w:t>
            </w:r>
            <w:r w:rsidR="00DD7AB1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="00DD7AB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346EA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</w:t>
            </w:r>
            <w:r w:rsidR="000C392F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F7083C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ร้อยละ </w:t>
            </w:r>
            <w:r w:rsidR="0052239D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="00F6603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.8</w:t>
            </w:r>
            <w:r w:rsidR="00346EA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="00F7083C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F7083C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="00F7083C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="00F7083C" w:rsidRPr="0062500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 w:rsidR="00F7083C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75 </w:t>
            </w:r>
            <w:r w:rsidR="00F7083C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ต่อปี)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C223B94" w14:textId="5B6D33B0" w:rsidR="00F7083C" w:rsidRPr="005C061B" w:rsidRDefault="005C061B" w:rsidP="007F2E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C061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6,405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85489EF" w14:textId="77777777" w:rsidR="00F7083C" w:rsidRPr="005764E7" w:rsidRDefault="00F7083C" w:rsidP="007F2E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5E3C88B0" w14:textId="701049F2" w:rsidR="00F7083C" w:rsidRPr="005764E7" w:rsidRDefault="00346EA1" w:rsidP="007F2E3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5,966</w:t>
            </w:r>
          </w:p>
        </w:tc>
      </w:tr>
      <w:tr w:rsidR="00F7083C" w:rsidRPr="005764E7" w14:paraId="4185703C" w14:textId="77777777" w:rsidTr="00C55ECA">
        <w:trPr>
          <w:trHeight w:hRule="exact" w:val="403"/>
        </w:trPr>
        <w:tc>
          <w:tcPr>
            <w:tcW w:w="5563" w:type="dxa"/>
            <w:shd w:val="clear" w:color="auto" w:fill="auto"/>
          </w:tcPr>
          <w:p w14:paraId="736FC2B3" w14:textId="05B7E238" w:rsidR="00F7083C" w:rsidRPr="005764E7" w:rsidRDefault="00F7083C" w:rsidP="005F6D36">
            <w:pPr>
              <w:pStyle w:val="Heading5"/>
              <w:spacing w:line="240" w:lineRule="auto"/>
              <w:ind w:left="460" w:firstLine="17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18D478A" w14:textId="77777777" w:rsidR="00F7083C" w:rsidRPr="005C061B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3FE2C02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14:paraId="08EB2F62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7083C" w:rsidRPr="005764E7" w14:paraId="4F1092D1" w14:textId="77777777" w:rsidTr="00C55ECA">
        <w:trPr>
          <w:trHeight w:hRule="exact" w:val="403"/>
        </w:trPr>
        <w:tc>
          <w:tcPr>
            <w:tcW w:w="5563" w:type="dxa"/>
            <w:shd w:val="clear" w:color="auto" w:fill="auto"/>
          </w:tcPr>
          <w:p w14:paraId="372F7907" w14:textId="53BCD18E" w:rsidR="00F7083C" w:rsidRPr="00656B26" w:rsidRDefault="00F7083C" w:rsidP="00B9064F">
            <w:pPr>
              <w:pStyle w:val="Heading5"/>
              <w:spacing w:line="240" w:lineRule="auto"/>
              <w:ind w:left="212" w:firstLine="14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</w:t>
            </w:r>
            <w:r w:rsidR="00DD7AB1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42C31B" w14:textId="77777777" w:rsidR="00F7083C" w:rsidRPr="005C061B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343BA2D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14:paraId="784A223E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7083C" w:rsidRPr="005764E7" w14:paraId="13488F5D" w14:textId="77777777" w:rsidTr="00C55ECA">
        <w:trPr>
          <w:trHeight w:hRule="exact" w:val="403"/>
        </w:trPr>
        <w:tc>
          <w:tcPr>
            <w:tcW w:w="7547" w:type="dxa"/>
            <w:gridSpan w:val="2"/>
            <w:shd w:val="clear" w:color="auto" w:fill="auto"/>
          </w:tcPr>
          <w:p w14:paraId="49DD4427" w14:textId="3F12D4F2" w:rsidR="00F7083C" w:rsidRPr="005C061B" w:rsidRDefault="000C392F" w:rsidP="00B9064F">
            <w:pPr>
              <w:pStyle w:val="Heading5"/>
              <w:spacing w:line="240" w:lineRule="auto"/>
              <w:ind w:left="138" w:firstLine="21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C061B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5C061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1847AB" w:rsidRPr="005C061B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A519C4" w:rsidRPr="005C061B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="001847AB" w:rsidRPr="005C061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346EA1" w:rsidRPr="005C061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มีนาคม</w:t>
            </w:r>
            <w:r w:rsidR="001847AB" w:rsidRPr="005C061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5C061B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346EA1" w:rsidRPr="005C061B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Pr="005C061B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F7083C" w:rsidRPr="005C061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อัตราดอกเบี้ย </w:t>
            </w:r>
            <w:r w:rsidR="00BD771F" w:rsidRPr="005C061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ร้อยละ </w:t>
            </w:r>
            <w:r w:rsidR="005C061B" w:rsidRPr="005C061B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1.25 </w:t>
            </w:r>
            <w:r w:rsidR="00BD771F" w:rsidRPr="005C061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="005C061B" w:rsidRPr="005C061B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2.30</w:t>
            </w:r>
            <w:r w:rsidR="00BD771F" w:rsidRPr="005C061B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BD771F" w:rsidRPr="005C061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ต่อปี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88C590B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14:paraId="4B40E2C5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46EA1" w:rsidRPr="005764E7" w14:paraId="3A574DE0" w14:textId="77777777" w:rsidTr="005C061B">
        <w:trPr>
          <w:trHeight w:hRule="exact" w:val="403"/>
        </w:trPr>
        <w:tc>
          <w:tcPr>
            <w:tcW w:w="5563" w:type="dxa"/>
            <w:shd w:val="clear" w:color="auto" w:fill="auto"/>
          </w:tcPr>
          <w:p w14:paraId="61B0968F" w14:textId="5A73864D" w:rsidR="00346EA1" w:rsidRPr="005764E7" w:rsidRDefault="00346EA1" w:rsidP="00346EA1">
            <w:pPr>
              <w:pStyle w:val="Heading5"/>
              <w:spacing w:line="240" w:lineRule="auto"/>
              <w:ind w:left="138" w:firstLine="21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และ ณ วันที่ </w:t>
            </w:r>
            <w:r w:rsidRPr="0062500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62500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4</w:t>
            </w:r>
            <w:r w:rsidRPr="00625007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ร้อยละ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1.20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62500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23</w:t>
            </w: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ต่อปี)</w:t>
            </w: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E8CD97E" w14:textId="1546CAE9" w:rsidR="00346EA1" w:rsidRPr="005C061B" w:rsidRDefault="005C061B" w:rsidP="00346E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C061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80A60C" w14:textId="77777777" w:rsidR="00346EA1" w:rsidRPr="005764E7" w:rsidRDefault="00346EA1" w:rsidP="00346E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3E6EC3B8" w14:textId="57EDF2AE" w:rsidR="00346EA1" w:rsidRPr="005764E7" w:rsidRDefault="00346EA1" w:rsidP="00346E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235,000</w:t>
            </w:r>
          </w:p>
        </w:tc>
      </w:tr>
      <w:tr w:rsidR="00346EA1" w:rsidRPr="005764E7" w14:paraId="5C1FAD4A" w14:textId="77777777" w:rsidTr="005C061B">
        <w:trPr>
          <w:trHeight w:hRule="exact" w:val="403"/>
        </w:trPr>
        <w:tc>
          <w:tcPr>
            <w:tcW w:w="5563" w:type="dxa"/>
            <w:shd w:val="clear" w:color="auto" w:fill="auto"/>
          </w:tcPr>
          <w:p w14:paraId="425350A8" w14:textId="5DCA78CB" w:rsidR="00346EA1" w:rsidRPr="00B9064F" w:rsidRDefault="00346EA1" w:rsidP="00346EA1">
            <w:pPr>
              <w:pStyle w:val="Heading5"/>
              <w:spacing w:line="240" w:lineRule="auto"/>
              <w:ind w:left="138" w:firstLine="216"/>
              <w:rPr>
                <w:rFonts w:ascii="Angsana New" w:hAnsi="Angsana New"/>
                <w:sz w:val="28"/>
                <w:szCs w:val="28"/>
              </w:rPr>
            </w:pPr>
            <w:r w:rsidRPr="00B9064F">
              <w:rPr>
                <w:rFonts w:ascii="Angsana New" w:hAnsi="Angsana New"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4A2569" w14:textId="6BB1277F" w:rsidR="00346EA1" w:rsidRPr="005C061B" w:rsidRDefault="005C061B" w:rsidP="00346E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061B">
              <w:rPr>
                <w:rFonts w:ascii="Angsana New" w:hAnsi="Angsana New"/>
                <w:sz w:val="28"/>
                <w:szCs w:val="28"/>
                <w:lang w:val="en-US"/>
              </w:rPr>
              <w:t>241,405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89E198" w14:textId="77777777" w:rsidR="00346EA1" w:rsidRPr="005764E7" w:rsidRDefault="00346EA1" w:rsidP="00346E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A063C1" w14:textId="0567822C" w:rsidR="00346EA1" w:rsidRPr="005764E7" w:rsidRDefault="00346EA1" w:rsidP="00346E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240,966</w:t>
            </w:r>
          </w:p>
        </w:tc>
      </w:tr>
    </w:tbl>
    <w:p w14:paraId="62514423" w14:textId="1BC45A90" w:rsidR="005226FC" w:rsidRDefault="00A94DE6" w:rsidP="00B90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  <w:r w:rsidRPr="00B9064F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="001847AB" w:rsidRPr="00B9064F">
        <w:rPr>
          <w:rFonts w:ascii="Angsana New" w:hAnsi="Angsana New"/>
          <w:spacing w:val="4"/>
          <w:sz w:val="28"/>
          <w:szCs w:val="28"/>
        </w:rPr>
        <w:t>3</w:t>
      </w:r>
      <w:r w:rsidR="00A519C4" w:rsidRPr="00B9064F">
        <w:rPr>
          <w:rFonts w:ascii="Angsana New" w:hAnsi="Angsana New"/>
          <w:spacing w:val="4"/>
          <w:sz w:val="28"/>
          <w:szCs w:val="28"/>
        </w:rPr>
        <w:t>1</w:t>
      </w:r>
      <w:r w:rsidR="001847AB" w:rsidRPr="00B9064F">
        <w:rPr>
          <w:rFonts w:ascii="Angsana New" w:hAnsi="Angsana New"/>
          <w:spacing w:val="4"/>
          <w:sz w:val="28"/>
          <w:szCs w:val="28"/>
        </w:rPr>
        <w:t xml:space="preserve"> </w:t>
      </w:r>
      <w:r w:rsidR="00346EA1">
        <w:rPr>
          <w:rFonts w:ascii="Angsana New" w:hAnsi="Angsana New" w:hint="cs"/>
          <w:spacing w:val="4"/>
          <w:sz w:val="28"/>
          <w:szCs w:val="28"/>
          <w:cs/>
        </w:rPr>
        <w:t>มีนาคม</w:t>
      </w:r>
      <w:r w:rsidR="001847AB" w:rsidRPr="00B9064F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807CBA" w:rsidRPr="00B9064F">
        <w:rPr>
          <w:rFonts w:ascii="Angsana New" w:hAnsi="Angsana New"/>
          <w:spacing w:val="4"/>
          <w:sz w:val="28"/>
          <w:szCs w:val="28"/>
        </w:rPr>
        <w:t>256</w:t>
      </w:r>
      <w:r w:rsidR="00346EA1">
        <w:rPr>
          <w:rFonts w:ascii="Angsana New" w:hAnsi="Angsana New"/>
          <w:spacing w:val="4"/>
          <w:sz w:val="28"/>
          <w:szCs w:val="28"/>
        </w:rPr>
        <w:t>5</w:t>
      </w:r>
      <w:r w:rsidRPr="00B9064F">
        <w:rPr>
          <w:rFonts w:ascii="Angsana New" w:hAnsi="Angsana New"/>
          <w:spacing w:val="4"/>
          <w:sz w:val="28"/>
          <w:szCs w:val="28"/>
          <w:cs/>
        </w:rPr>
        <w:t xml:space="preserve"> และ</w:t>
      </w:r>
      <w:r w:rsidR="001C6DAB">
        <w:rPr>
          <w:rFonts w:ascii="Angsana New" w:hAnsi="Angsana New"/>
          <w:spacing w:val="4"/>
          <w:sz w:val="28"/>
          <w:szCs w:val="28"/>
        </w:rPr>
        <w:t xml:space="preserve"> </w:t>
      </w:r>
      <w:r w:rsidR="00802B4D">
        <w:rPr>
          <w:rFonts w:ascii="Angsana New" w:hAnsi="Angsana New"/>
          <w:spacing w:val="4"/>
          <w:sz w:val="28"/>
          <w:szCs w:val="28"/>
        </w:rPr>
        <w:t xml:space="preserve">31 </w:t>
      </w:r>
      <w:r w:rsidR="00802B4D">
        <w:rPr>
          <w:rFonts w:ascii="Angsana New" w:hAnsi="Angsana New" w:hint="cs"/>
          <w:spacing w:val="4"/>
          <w:sz w:val="28"/>
          <w:szCs w:val="28"/>
          <w:cs/>
        </w:rPr>
        <w:t xml:space="preserve">ธันวาคม </w:t>
      </w:r>
      <w:r w:rsidR="00807CBA" w:rsidRPr="00B9064F">
        <w:rPr>
          <w:rFonts w:ascii="Angsana New" w:hAnsi="Angsana New"/>
          <w:spacing w:val="4"/>
          <w:sz w:val="28"/>
          <w:szCs w:val="28"/>
        </w:rPr>
        <w:t>256</w:t>
      </w:r>
      <w:r w:rsidR="00346EA1">
        <w:rPr>
          <w:rFonts w:ascii="Angsana New" w:hAnsi="Angsana New"/>
          <w:spacing w:val="4"/>
          <w:sz w:val="28"/>
          <w:szCs w:val="28"/>
        </w:rPr>
        <w:t>4</w:t>
      </w:r>
      <w:r w:rsidRPr="00B9064F">
        <w:rPr>
          <w:rFonts w:ascii="Angsana New" w:hAnsi="Angsana New"/>
          <w:spacing w:val="4"/>
          <w:sz w:val="28"/>
          <w:szCs w:val="28"/>
          <w:cs/>
        </w:rPr>
        <w:t xml:space="preserve"> บริษัทมีวงเงินเบิกเกินบัญชีและเงินกู้ยืมระยะสั้นจากสถาบันการเงินคงเหลือ</w:t>
      </w:r>
      <w:r w:rsidR="00BE1247" w:rsidRPr="00B9064F">
        <w:rPr>
          <w:rFonts w:ascii="Angsana New" w:hAnsi="Angsana New"/>
          <w:spacing w:val="4"/>
          <w:sz w:val="28"/>
          <w:szCs w:val="28"/>
          <w:cs/>
        </w:rPr>
        <w:t>จำนวน</w:t>
      </w:r>
      <w:r w:rsidR="009D70E8">
        <w:rPr>
          <w:rFonts w:ascii="Angsana New" w:hAnsi="Angsana New"/>
          <w:spacing w:val="4"/>
          <w:sz w:val="28"/>
          <w:szCs w:val="28"/>
        </w:rPr>
        <w:t xml:space="preserve"> </w:t>
      </w:r>
      <w:r w:rsidR="009A604E">
        <w:rPr>
          <w:rFonts w:ascii="Angsana New" w:hAnsi="Angsana New"/>
          <w:spacing w:val="4"/>
          <w:sz w:val="28"/>
          <w:szCs w:val="28"/>
        </w:rPr>
        <w:t>358</w:t>
      </w:r>
      <w:r w:rsidRPr="00B9064F">
        <w:rPr>
          <w:rFonts w:ascii="Angsana New" w:hAnsi="Angsana New"/>
          <w:spacing w:val="4"/>
          <w:sz w:val="28"/>
          <w:szCs w:val="28"/>
          <w:cs/>
        </w:rPr>
        <w:t xml:space="preserve"> ล้านบาท และ </w:t>
      </w:r>
      <w:r w:rsidR="00F12E6C">
        <w:rPr>
          <w:rFonts w:ascii="Angsana New" w:hAnsi="Angsana New"/>
          <w:spacing w:val="4"/>
          <w:sz w:val="28"/>
          <w:szCs w:val="28"/>
        </w:rPr>
        <w:t>3</w:t>
      </w:r>
      <w:r w:rsidR="00D80A66">
        <w:rPr>
          <w:rFonts w:ascii="Angsana New" w:hAnsi="Angsana New"/>
          <w:spacing w:val="4"/>
          <w:sz w:val="28"/>
          <w:szCs w:val="28"/>
        </w:rPr>
        <w:t>07</w:t>
      </w:r>
      <w:r w:rsidRPr="00B9064F">
        <w:rPr>
          <w:rFonts w:ascii="Angsana New" w:hAnsi="Angsana New"/>
          <w:spacing w:val="4"/>
          <w:sz w:val="28"/>
          <w:szCs w:val="28"/>
          <w:cs/>
        </w:rPr>
        <w:t xml:space="preserve"> ล้านบาท ตามลำดับ</w:t>
      </w:r>
    </w:p>
    <w:p w14:paraId="05D590D8" w14:textId="6D226444" w:rsidR="00C3428D" w:rsidRDefault="00C3428D" w:rsidP="00B90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5B6D6E93" w14:textId="77777777" w:rsidR="00C3428D" w:rsidRPr="00B9064F" w:rsidRDefault="00C3428D" w:rsidP="00B90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14A3E591" w14:textId="07388D3E" w:rsidR="004B4A44" w:rsidRPr="005764E7" w:rsidRDefault="004B4A44" w:rsidP="00B90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spacing w:val="-2"/>
          <w:sz w:val="28"/>
          <w:szCs w:val="28"/>
          <w:cs/>
        </w:rPr>
        <w:lastRenderedPageBreak/>
        <w:t>รายการเคลื่อนไหวของเงินกู้ยืมระยะสั้นจากสถาบันการเงิน</w:t>
      </w:r>
      <w:r w:rsidRPr="00625007">
        <w:rPr>
          <w:rFonts w:ascii="Angsana New" w:hAnsi="Angsana New"/>
          <w:sz w:val="28"/>
          <w:szCs w:val="28"/>
          <w:cs/>
        </w:rPr>
        <w:t>สำหรับ</w:t>
      </w:r>
      <w:r w:rsidR="00802B4D">
        <w:rPr>
          <w:rFonts w:ascii="Angsana New" w:hAnsi="Angsana New" w:hint="cs"/>
          <w:sz w:val="28"/>
          <w:szCs w:val="28"/>
          <w:cs/>
        </w:rPr>
        <w:t>งวด</w:t>
      </w:r>
      <w:r w:rsidR="00346EA1">
        <w:rPr>
          <w:rFonts w:ascii="Angsana New" w:hAnsi="Angsana New" w:hint="cs"/>
          <w:sz w:val="28"/>
          <w:szCs w:val="28"/>
          <w:cs/>
        </w:rPr>
        <w:t>สามเดือน</w:t>
      </w:r>
      <w:r w:rsidRPr="00625007">
        <w:rPr>
          <w:rFonts w:ascii="Angsana New" w:hAnsi="Angsana New"/>
          <w:sz w:val="28"/>
          <w:szCs w:val="28"/>
          <w:cs/>
        </w:rPr>
        <w:t>สิ้นสุดวันที่</w:t>
      </w:r>
      <w:r w:rsidRPr="00625007">
        <w:rPr>
          <w:rFonts w:ascii="Angsana New" w:hAnsi="Angsana New"/>
          <w:sz w:val="28"/>
          <w:szCs w:val="28"/>
        </w:rPr>
        <w:t xml:space="preserve"> </w:t>
      </w:r>
      <w:r w:rsidR="001847AB" w:rsidRPr="005764E7">
        <w:rPr>
          <w:rFonts w:ascii="Angsana New" w:hAnsi="Angsana New"/>
          <w:sz w:val="28"/>
          <w:szCs w:val="28"/>
        </w:rPr>
        <w:t>3</w:t>
      </w:r>
      <w:r w:rsidR="00A519C4">
        <w:rPr>
          <w:rFonts w:ascii="Angsana New" w:hAnsi="Angsana New"/>
          <w:sz w:val="28"/>
          <w:szCs w:val="28"/>
          <w:lang w:val="en-ZW"/>
        </w:rPr>
        <w:t>1</w:t>
      </w:r>
      <w:r w:rsidR="001847AB" w:rsidRPr="005764E7">
        <w:rPr>
          <w:rFonts w:ascii="Angsana New" w:hAnsi="Angsana New"/>
          <w:sz w:val="28"/>
          <w:szCs w:val="28"/>
        </w:rPr>
        <w:t xml:space="preserve"> </w:t>
      </w:r>
      <w:r w:rsidR="00346EA1">
        <w:rPr>
          <w:rFonts w:ascii="Angsana New" w:hAnsi="Angsana New" w:hint="cs"/>
          <w:sz w:val="28"/>
          <w:szCs w:val="28"/>
          <w:cs/>
        </w:rPr>
        <w:t>มีนาคม</w:t>
      </w:r>
      <w:r w:rsidR="001847AB" w:rsidRPr="00B93FB2">
        <w:rPr>
          <w:rFonts w:ascii="Angsana New" w:hAnsi="Angsana New" w:hint="cs"/>
          <w:sz w:val="28"/>
          <w:szCs w:val="28"/>
        </w:rPr>
        <w:t xml:space="preserve"> </w:t>
      </w:r>
      <w:r w:rsidR="00C8778E" w:rsidRPr="005764E7">
        <w:rPr>
          <w:rFonts w:ascii="Angsana New" w:hAnsi="Angsana New"/>
          <w:sz w:val="28"/>
          <w:szCs w:val="28"/>
        </w:rPr>
        <w:t>256</w:t>
      </w:r>
      <w:r w:rsidR="00346EA1">
        <w:rPr>
          <w:rFonts w:ascii="Angsana New" w:hAnsi="Angsana New"/>
          <w:sz w:val="28"/>
          <w:szCs w:val="28"/>
        </w:rPr>
        <w:t>5</w:t>
      </w:r>
      <w:r w:rsidRPr="00656B26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756" w:type="pct"/>
        <w:tblInd w:w="392" w:type="dxa"/>
        <w:tblLook w:val="0000" w:firstRow="0" w:lastRow="0" w:firstColumn="0" w:lastColumn="0" w:noHBand="0" w:noVBand="0"/>
      </w:tblPr>
      <w:tblGrid>
        <w:gridCol w:w="5102"/>
        <w:gridCol w:w="4252"/>
      </w:tblGrid>
      <w:tr w:rsidR="00C01784" w:rsidRPr="005764E7" w14:paraId="6B7DF535" w14:textId="77777777" w:rsidTr="00983E5F">
        <w:trPr>
          <w:trHeight w:hRule="exact" w:val="431"/>
        </w:trPr>
        <w:tc>
          <w:tcPr>
            <w:tcW w:w="2727" w:type="pct"/>
          </w:tcPr>
          <w:p w14:paraId="6EAA9F73" w14:textId="77777777" w:rsidR="00C01784" w:rsidRPr="005764E7" w:rsidRDefault="00C01784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3" w:type="pct"/>
            <w:tcBorders>
              <w:bottom w:val="single" w:sz="4" w:space="0" w:color="auto"/>
            </w:tcBorders>
          </w:tcPr>
          <w:p w14:paraId="22B3EC53" w14:textId="77777777" w:rsidR="00C01784" w:rsidRPr="005764E7" w:rsidRDefault="00C01784" w:rsidP="00AC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C1A98" w:rsidRPr="005764E7" w14:paraId="3530C631" w14:textId="77777777" w:rsidTr="00983E5F">
        <w:trPr>
          <w:trHeight w:hRule="exact" w:val="431"/>
        </w:trPr>
        <w:tc>
          <w:tcPr>
            <w:tcW w:w="2727" w:type="pct"/>
          </w:tcPr>
          <w:p w14:paraId="5A34CFEA" w14:textId="77777777" w:rsidR="00EC1A98" w:rsidRPr="005764E7" w:rsidRDefault="00EC1A98" w:rsidP="00C339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54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3" w:type="pct"/>
            <w:tcBorders>
              <w:top w:val="single" w:sz="4" w:space="0" w:color="auto"/>
            </w:tcBorders>
            <w:vAlign w:val="bottom"/>
          </w:tcPr>
          <w:p w14:paraId="37191FF2" w14:textId="116629CA" w:rsidR="00EC1A98" w:rsidRPr="00EC5FC2" w:rsidRDefault="00714E7B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EC1A98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</w:t>
            </w:r>
            <w:r w:rsidR="00EC1A98" w:rsidRPr="00656B26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="00C339A4" w:rsidRPr="00656B26">
              <w:rPr>
                <w:rFonts w:ascii="Angsana New" w:hAnsi="Angsana New"/>
                <w:sz w:val="28"/>
                <w:szCs w:val="28"/>
                <w:cs/>
              </w:rPr>
              <w:t>นตามวิธีส่วนได้เสีย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  <w:p w14:paraId="59EB5BE2" w14:textId="77777777" w:rsidR="00EC1A98" w:rsidRPr="00656B26" w:rsidRDefault="00EC1A98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1A98" w:rsidRPr="005764E7" w14:paraId="1F354448" w14:textId="77777777" w:rsidTr="00983E5F">
        <w:trPr>
          <w:trHeight w:hRule="exact" w:val="431"/>
        </w:trPr>
        <w:tc>
          <w:tcPr>
            <w:tcW w:w="2727" w:type="pct"/>
          </w:tcPr>
          <w:p w14:paraId="2B301E84" w14:textId="77777777" w:rsidR="00EC1A98" w:rsidRPr="005764E7" w:rsidRDefault="00EC1A98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3" w:type="pct"/>
            <w:tcBorders>
              <w:bottom w:val="single" w:sz="4" w:space="0" w:color="auto"/>
            </w:tcBorders>
            <w:vAlign w:val="bottom"/>
          </w:tcPr>
          <w:p w14:paraId="700F8A30" w14:textId="192B4B2D" w:rsidR="00EC1A98" w:rsidRPr="00656B26" w:rsidRDefault="00714E7B" w:rsidP="00C33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EC1A98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C01784" w:rsidRPr="005764E7" w14:paraId="742C9804" w14:textId="77777777" w:rsidTr="00983E5F">
        <w:trPr>
          <w:trHeight w:hRule="exact" w:val="431"/>
        </w:trPr>
        <w:tc>
          <w:tcPr>
            <w:tcW w:w="2727" w:type="pct"/>
            <w:vAlign w:val="bottom"/>
          </w:tcPr>
          <w:p w14:paraId="598946E9" w14:textId="74F47654" w:rsidR="00C01784" w:rsidRPr="005764E7" w:rsidRDefault="00C01784" w:rsidP="0098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ยอด</w:t>
            </w:r>
            <w:r w:rsidR="00D57938">
              <w:rPr>
                <w:rFonts w:ascii="Angsana New" w:hAnsi="Angsana New" w:hint="cs"/>
                <w:sz w:val="28"/>
                <w:szCs w:val="28"/>
                <w:cs/>
              </w:rPr>
              <w:t>คงเหลือ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936F2E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346EA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273" w:type="pct"/>
            <w:tcBorders>
              <w:top w:val="single" w:sz="4" w:space="0" w:color="auto"/>
            </w:tcBorders>
            <w:vAlign w:val="bottom"/>
          </w:tcPr>
          <w:p w14:paraId="027240CD" w14:textId="52155A07" w:rsidR="00C01784" w:rsidRPr="005764E7" w:rsidRDefault="00346EA1" w:rsidP="00524A52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288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</w:t>
            </w:r>
            <w:r w:rsidR="006E7A6D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C01784" w:rsidRPr="005764E7" w14:paraId="34D571A7" w14:textId="77777777" w:rsidTr="00983E5F">
        <w:trPr>
          <w:trHeight w:hRule="exact" w:val="431"/>
        </w:trPr>
        <w:tc>
          <w:tcPr>
            <w:tcW w:w="2727" w:type="pct"/>
            <w:shd w:val="clear" w:color="auto" w:fill="auto"/>
            <w:vAlign w:val="bottom"/>
          </w:tcPr>
          <w:p w14:paraId="6DD0BD5A" w14:textId="5D892384" w:rsidR="00C01784" w:rsidRPr="00656B26" w:rsidRDefault="00C01784" w:rsidP="0098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778E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กู้เพิ่ม</w:t>
            </w:r>
            <w:r w:rsidR="0086297B" w:rsidRPr="00656B26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F12E6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273" w:type="pct"/>
            <w:shd w:val="clear" w:color="auto" w:fill="auto"/>
            <w:vAlign w:val="bottom"/>
          </w:tcPr>
          <w:p w14:paraId="7BFD05D3" w14:textId="5DA1B1DB" w:rsidR="00C01784" w:rsidRPr="005764E7" w:rsidRDefault="00501B34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220,000</w:t>
            </w:r>
          </w:p>
        </w:tc>
      </w:tr>
      <w:tr w:rsidR="00C01784" w:rsidRPr="005764E7" w14:paraId="50AA71C9" w14:textId="77777777" w:rsidTr="00983E5F">
        <w:trPr>
          <w:trHeight w:hRule="exact" w:val="431"/>
        </w:trPr>
        <w:tc>
          <w:tcPr>
            <w:tcW w:w="2727" w:type="pct"/>
            <w:shd w:val="clear" w:color="auto" w:fill="auto"/>
            <w:vAlign w:val="bottom"/>
          </w:tcPr>
          <w:p w14:paraId="7B75F333" w14:textId="7905A699" w:rsidR="00C01784" w:rsidRPr="00656B26" w:rsidRDefault="00C01784" w:rsidP="0098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A16F9A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778E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  <w:r w:rsidR="004C4448">
              <w:rPr>
                <w:rFonts w:ascii="Angsana New" w:hAnsi="Angsana New" w:hint="cs"/>
                <w:sz w:val="28"/>
                <w:szCs w:val="28"/>
                <w:cs/>
              </w:rPr>
              <w:t>ระ</w:t>
            </w:r>
            <w:r w:rsidR="000C2D7D" w:rsidRPr="00656B26">
              <w:rPr>
                <w:rFonts w:ascii="Angsana New" w:hAnsi="Angsana New" w:hint="cs"/>
                <w:sz w:val="28"/>
                <w:szCs w:val="28"/>
                <w:cs/>
              </w:rPr>
              <w:t>หว่าง</w:t>
            </w:r>
            <w:r w:rsidR="00F12E6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2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FDC11" w14:textId="7B01796C" w:rsidR="00C01784" w:rsidRPr="005764E7" w:rsidRDefault="00391700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(</w:t>
            </w:r>
            <w:r w:rsidR="00501B34">
              <w:rPr>
                <w:rFonts w:ascii="Angsana New" w:hAnsi="Angsana New"/>
                <w:sz w:val="28"/>
                <w:szCs w:val="28"/>
              </w:rPr>
              <w:t>220,000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1784" w:rsidRPr="005764E7" w14:paraId="278B358B" w14:textId="77777777" w:rsidTr="00983E5F">
        <w:trPr>
          <w:trHeight w:hRule="exact" w:val="431"/>
        </w:trPr>
        <w:tc>
          <w:tcPr>
            <w:tcW w:w="2727" w:type="pct"/>
            <w:shd w:val="clear" w:color="auto" w:fill="auto"/>
            <w:vAlign w:val="bottom"/>
          </w:tcPr>
          <w:p w14:paraId="35DBFE5E" w14:textId="2D123FBE" w:rsidR="00C01784" w:rsidRPr="00FD6FF5" w:rsidRDefault="00936F2E" w:rsidP="0098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</w:t>
            </w:r>
            <w:r w:rsidR="00D57938" w:rsidRPr="00D579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คงเหลือ</w:t>
            </w:r>
            <w:r w:rsidR="00D5793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วันที่ </w:t>
            </w:r>
            <w:r w:rsidR="00C01784" w:rsidRPr="00FD6FF5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A519C4"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>1</w:t>
            </w:r>
            <w:r w:rsidR="00C01784" w:rsidRPr="00FD6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46E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="00C8778E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C8778E" w:rsidRPr="00FD6FF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46EA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A2787" w14:textId="5251DB1F" w:rsidR="00C01784" w:rsidRPr="00FD6FF5" w:rsidRDefault="005C061B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235,000</w:t>
            </w:r>
          </w:p>
        </w:tc>
      </w:tr>
    </w:tbl>
    <w:p w14:paraId="3924D25C" w14:textId="77777777" w:rsidR="00BF4040" w:rsidRPr="00BF4040" w:rsidRDefault="00BF4040" w:rsidP="009A5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8"/>
          <w:szCs w:val="8"/>
        </w:rPr>
      </w:pPr>
    </w:p>
    <w:p w14:paraId="1B8E5001" w14:textId="6ADB186C" w:rsidR="00A10FC0" w:rsidRPr="00C3428D" w:rsidRDefault="0019469C" w:rsidP="00C3428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กำไร</w:t>
      </w:r>
      <w:r w:rsidR="00FD62F4" w:rsidRPr="00656B2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279FD" w:rsidRPr="00692C18">
        <w:rPr>
          <w:rFonts w:ascii="Angsana New" w:hAnsi="Angsana New"/>
          <w:b/>
          <w:bCs/>
          <w:sz w:val="28"/>
          <w:szCs w:val="28"/>
        </w:rPr>
        <w:t>(</w:t>
      </w:r>
      <w:r w:rsidR="00E279FD" w:rsidRPr="00656B26">
        <w:rPr>
          <w:rFonts w:ascii="Angsana New" w:hAnsi="Angsana New" w:hint="cs"/>
          <w:b/>
          <w:bCs/>
          <w:sz w:val="28"/>
          <w:szCs w:val="28"/>
          <w:cs/>
        </w:rPr>
        <w:t>ขาดทุน)</w:t>
      </w:r>
      <w:r w:rsidR="00FD62F4" w:rsidRPr="00656B2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b/>
          <w:bCs/>
          <w:sz w:val="28"/>
          <w:szCs w:val="28"/>
          <w:cs/>
        </w:rPr>
        <w:t>ต่อหุ้นขั้นพื้นฐาน</w:t>
      </w:r>
    </w:p>
    <w:p w14:paraId="3D9FF18F" w14:textId="3B9BF76A" w:rsidR="0019469C" w:rsidRDefault="00166C93" w:rsidP="003E3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120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>กำไร</w:t>
      </w:r>
      <w:r w:rsidR="00FD62F4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(ขาดทุน)</w:t>
      </w:r>
      <w:r w:rsidR="00FD62F4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ต่อหุ้นขั้นพื้นฐานคำนวณจากกำไร</w:t>
      </w:r>
      <w:r w:rsidR="00FB5C56">
        <w:rPr>
          <w:rFonts w:ascii="Angsana New" w:hAnsi="Angsana New" w:hint="cs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(ขาดทุน)</w:t>
      </w:r>
      <w:r w:rsidR="00FB5C56">
        <w:rPr>
          <w:rFonts w:ascii="Angsana New" w:hAnsi="Angsana New" w:hint="cs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สำหรับ</w:t>
      </w:r>
      <w:r w:rsidR="00F80652">
        <w:rPr>
          <w:rFonts w:ascii="Angsana New" w:hAnsi="Angsana New" w:hint="cs"/>
          <w:sz w:val="28"/>
          <w:szCs w:val="28"/>
          <w:cs/>
        </w:rPr>
        <w:t>งวด</w:t>
      </w:r>
      <w:r w:rsidRPr="00656B26">
        <w:rPr>
          <w:rFonts w:ascii="Angsana New" w:hAnsi="Angsana New"/>
          <w:sz w:val="28"/>
          <w:szCs w:val="28"/>
          <w:cs/>
        </w:rPr>
        <w:t>ที่เป็นส่วนของผู้ถือหุ้นสามัญของบริษัท</w:t>
      </w:r>
      <w:r w:rsidR="006F1555">
        <w:rPr>
          <w:rFonts w:ascii="Angsana New" w:hAnsi="Angsana New" w:hint="cs"/>
          <w:sz w:val="28"/>
          <w:szCs w:val="28"/>
          <w:cs/>
        </w:rPr>
        <w:t>หารด้วย</w:t>
      </w:r>
      <w:r w:rsidRPr="00656B26">
        <w:rPr>
          <w:rFonts w:ascii="Angsana New" w:hAnsi="Angsana New"/>
          <w:sz w:val="28"/>
          <w:szCs w:val="28"/>
          <w:cs/>
        </w:rPr>
        <w:t>จำนวนหุ้นสามัญที่อ</w:t>
      </w:r>
      <w:r w:rsidR="00730E3E" w:rsidRPr="00656B26">
        <w:rPr>
          <w:rFonts w:ascii="Angsana New" w:hAnsi="Angsana New"/>
          <w:sz w:val="28"/>
          <w:szCs w:val="28"/>
          <w:cs/>
        </w:rPr>
        <w:t>อกจำหน่ายแล้วระหว่าง</w:t>
      </w:r>
      <w:r w:rsidR="00816C76">
        <w:rPr>
          <w:rFonts w:ascii="Angsana New" w:hAnsi="Angsana New" w:hint="cs"/>
          <w:sz w:val="28"/>
          <w:szCs w:val="28"/>
          <w:cs/>
        </w:rPr>
        <w:t>งวด</w:t>
      </w:r>
      <w:r w:rsidR="00730E3E" w:rsidRPr="00656B26">
        <w:rPr>
          <w:rFonts w:ascii="Angsana New" w:hAnsi="Angsana New"/>
          <w:sz w:val="28"/>
          <w:szCs w:val="28"/>
          <w:cs/>
        </w:rPr>
        <w:t>ในแต่ละ</w:t>
      </w:r>
      <w:r w:rsidR="00F12E6C">
        <w:rPr>
          <w:rFonts w:ascii="Angsana New" w:hAnsi="Angsana New" w:hint="cs"/>
          <w:sz w:val="28"/>
          <w:szCs w:val="28"/>
          <w:cs/>
        </w:rPr>
        <w:t>งวด</w:t>
      </w:r>
      <w:r w:rsidRPr="00656B26">
        <w:rPr>
          <w:rFonts w:ascii="Angsana New" w:hAnsi="Angsana New"/>
          <w:sz w:val="28"/>
          <w:szCs w:val="28"/>
          <w:cs/>
        </w:rPr>
        <w:t xml:space="preserve"> </w:t>
      </w:r>
      <w:r w:rsidR="008807BA" w:rsidRPr="00656B26">
        <w:rPr>
          <w:rFonts w:ascii="Angsana New" w:hAnsi="Angsana New" w:hint="cs"/>
          <w:sz w:val="28"/>
          <w:szCs w:val="28"/>
          <w:cs/>
        </w:rPr>
        <w:t>โดยวิธีถัวเฉลี่ยถ่วงน้ำหนัก</w:t>
      </w:r>
      <w:r w:rsidRPr="00656B26">
        <w:rPr>
          <w:rFonts w:ascii="Angsana New" w:hAnsi="Angsana New"/>
          <w:sz w:val="28"/>
          <w:szCs w:val="28"/>
          <w:cs/>
        </w:rPr>
        <w:t>แสดงการคำนวณดังนี้</w:t>
      </w:r>
    </w:p>
    <w:p w14:paraId="5BDCD1BE" w14:textId="77777777" w:rsidR="00FD6FF5" w:rsidRDefault="00FD6FF5" w:rsidP="00FD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 w:right="119"/>
        <w:jc w:val="thaiDistribute"/>
        <w:rPr>
          <w:rFonts w:ascii="Angsana New" w:hAnsi="Angsana New"/>
          <w:sz w:val="28"/>
          <w:szCs w:val="28"/>
        </w:rPr>
      </w:pPr>
    </w:p>
    <w:tbl>
      <w:tblPr>
        <w:tblW w:w="932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069"/>
        <w:gridCol w:w="1984"/>
        <w:gridCol w:w="284"/>
        <w:gridCol w:w="1984"/>
      </w:tblGrid>
      <w:tr w:rsidR="00BA02F1" w:rsidRPr="005764E7" w14:paraId="2AEBC53F" w14:textId="77777777" w:rsidTr="00983E5F">
        <w:trPr>
          <w:trHeight w:val="386"/>
        </w:trPr>
        <w:tc>
          <w:tcPr>
            <w:tcW w:w="5069" w:type="dxa"/>
          </w:tcPr>
          <w:p w14:paraId="39FA4B2F" w14:textId="77777777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52232FC0" w14:textId="7C5F1363" w:rsidR="00BA02F1" w:rsidRPr="00656B26" w:rsidRDefault="00BA02F1" w:rsidP="00BD771F">
            <w:pP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BA02F1" w:rsidRPr="005764E7" w14:paraId="4BFCB30A" w14:textId="77777777" w:rsidTr="00983E5F">
        <w:trPr>
          <w:trHeight w:val="289"/>
        </w:trPr>
        <w:tc>
          <w:tcPr>
            <w:tcW w:w="5069" w:type="dxa"/>
          </w:tcPr>
          <w:p w14:paraId="31FADC54" w14:textId="77777777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E33F34" w14:textId="762E6C83" w:rsidR="00BA02F1" w:rsidRPr="00656B26" w:rsidRDefault="00714E7B" w:rsidP="00BD77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BA02F1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</w:p>
        </w:tc>
      </w:tr>
      <w:tr w:rsidR="00B85771" w:rsidRPr="005764E7" w14:paraId="268BD1B2" w14:textId="77777777" w:rsidTr="00983E5F">
        <w:trPr>
          <w:trHeight w:val="289"/>
        </w:trPr>
        <w:tc>
          <w:tcPr>
            <w:tcW w:w="5069" w:type="dxa"/>
          </w:tcPr>
          <w:p w14:paraId="428FFE64" w14:textId="77777777" w:rsidR="00B85771" w:rsidRPr="005764E7" w:rsidRDefault="00B85771" w:rsidP="00BA10C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F083D" w14:textId="644496C6" w:rsidR="00B85771" w:rsidRPr="00656B26" w:rsidRDefault="00B85771" w:rsidP="006D731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F832AC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C25EED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832A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BA10CF" w:rsidRPr="005764E7" w14:paraId="73CAADD7" w14:textId="77777777" w:rsidTr="00983E5F">
        <w:trPr>
          <w:trHeight w:val="289"/>
        </w:trPr>
        <w:tc>
          <w:tcPr>
            <w:tcW w:w="5069" w:type="dxa"/>
          </w:tcPr>
          <w:p w14:paraId="6131800B" w14:textId="77777777" w:rsidR="00BA10CF" w:rsidRPr="005764E7" w:rsidRDefault="00BA10CF" w:rsidP="00BA10C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3AFD5" w14:textId="7C436FDB" w:rsidR="00BA10CF" w:rsidRPr="00656B26" w:rsidRDefault="00BA10CF" w:rsidP="00BA10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3DB">
              <w:rPr>
                <w:rFonts w:ascii="Angsana New" w:hAnsi="Angsana New"/>
                <w:sz w:val="28"/>
                <w:szCs w:val="28"/>
              </w:rPr>
              <w:t>256</w:t>
            </w:r>
            <w:r w:rsidR="00F832A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D9D3D05" w14:textId="77777777" w:rsidR="00BA10CF" w:rsidRPr="00656B26" w:rsidRDefault="00BA10CF" w:rsidP="00BA10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A0E12" w14:textId="73B71334" w:rsidR="00BA10CF" w:rsidRPr="00656B26" w:rsidRDefault="00BA10CF" w:rsidP="00BA10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F832A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A10CF" w:rsidRPr="005764E7" w14:paraId="6C336D2C" w14:textId="77777777" w:rsidTr="00983E5F">
        <w:trPr>
          <w:trHeight w:val="386"/>
        </w:trPr>
        <w:tc>
          <w:tcPr>
            <w:tcW w:w="5069" w:type="dxa"/>
          </w:tcPr>
          <w:p w14:paraId="1B6DEEDA" w14:textId="0F725D90" w:rsidR="00BA10CF" w:rsidRPr="005764E7" w:rsidRDefault="00BA10CF" w:rsidP="00BA10C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C3F7FC5" w14:textId="317C18F5" w:rsidR="00BA10CF" w:rsidRPr="005764E7" w:rsidRDefault="00BA10CF" w:rsidP="00BA10C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B845DC7" w14:textId="57D75E0A" w:rsidR="00BA10CF" w:rsidRPr="005764E7" w:rsidRDefault="00BA10CF" w:rsidP="00BA10C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8833274" w14:textId="00D638F6" w:rsidR="00BA10CF" w:rsidRPr="005764E7" w:rsidRDefault="00BA10CF" w:rsidP="00BA10C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CF" w:rsidRPr="005764E7" w14:paraId="006169CE" w14:textId="77777777" w:rsidTr="00983E5F">
        <w:trPr>
          <w:trHeight w:val="374"/>
        </w:trPr>
        <w:tc>
          <w:tcPr>
            <w:tcW w:w="5069" w:type="dxa"/>
          </w:tcPr>
          <w:p w14:paraId="0BF01372" w14:textId="29ACA72C" w:rsidR="00BA10CF" w:rsidRPr="005764E7" w:rsidRDefault="00501B34" w:rsidP="00983E5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กำไร</w:t>
            </w:r>
            <w:r w:rsidR="004D7A0A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(ขาดทุน) </w:t>
            </w:r>
            <w:r w:rsidR="00BA10CF"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สำหรับ</w:t>
            </w:r>
            <w:r w:rsidR="00F12E6C">
              <w:rPr>
                <w:rFonts w:ascii="Angsana New" w:eastAsia="Calibri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</w:tcPr>
          <w:p w14:paraId="762C9F96" w14:textId="0BC73FE8" w:rsidR="00BA10CF" w:rsidRPr="00741C70" w:rsidRDefault="004D7A0A" w:rsidP="00741C7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501B3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711</w:t>
            </w:r>
          </w:p>
        </w:tc>
        <w:tc>
          <w:tcPr>
            <w:tcW w:w="284" w:type="dxa"/>
            <w:shd w:val="clear" w:color="auto" w:fill="auto"/>
          </w:tcPr>
          <w:p w14:paraId="128A1F4D" w14:textId="2B15961D" w:rsidR="00BA10CF" w:rsidRPr="005764E7" w:rsidRDefault="00BA10CF" w:rsidP="00BA10C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1024D2" w14:textId="201542CB" w:rsidR="00BA10CF" w:rsidRPr="00F12E6C" w:rsidRDefault="00F12E6C" w:rsidP="00295E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(7,429)</w:t>
            </w:r>
          </w:p>
        </w:tc>
      </w:tr>
      <w:tr w:rsidR="00BA10CF" w:rsidRPr="0055585A" w14:paraId="1A5AD6DA" w14:textId="77777777" w:rsidTr="00983E5F">
        <w:trPr>
          <w:trHeight w:val="374"/>
        </w:trPr>
        <w:tc>
          <w:tcPr>
            <w:tcW w:w="5069" w:type="dxa"/>
          </w:tcPr>
          <w:p w14:paraId="3424AB53" w14:textId="70B385A5" w:rsidR="00BA10CF" w:rsidRPr="00656B26" w:rsidRDefault="00BA10CF" w:rsidP="00983E5F">
            <w:pPr>
              <w:tabs>
                <w:tab w:val="clear" w:pos="227"/>
                <w:tab w:val="clear" w:pos="45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</w:tcPr>
          <w:p w14:paraId="172540E5" w14:textId="68CD95E6" w:rsidR="00BA10CF" w:rsidRPr="00625007" w:rsidRDefault="00BA10CF" w:rsidP="00BA10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7E03464" w14:textId="28F34185" w:rsidR="00BA10CF" w:rsidRPr="00656B26" w:rsidRDefault="00BA10CF" w:rsidP="00BA10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8116F7" w14:textId="2102FA06" w:rsidR="00BA10CF" w:rsidRPr="0055585A" w:rsidRDefault="00BA10CF" w:rsidP="00BA10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BA10CF" w:rsidRPr="0055585A" w14:paraId="7AC9FC0F" w14:textId="77777777" w:rsidTr="00983E5F">
        <w:trPr>
          <w:trHeight w:val="386"/>
        </w:trPr>
        <w:tc>
          <w:tcPr>
            <w:tcW w:w="5069" w:type="dxa"/>
          </w:tcPr>
          <w:p w14:paraId="29F129DC" w14:textId="321B0856" w:rsidR="00BA10CF" w:rsidRPr="00656B26" w:rsidRDefault="00BA10CF" w:rsidP="00983E5F">
            <w:pPr>
              <w:tabs>
                <w:tab w:val="clear" w:pos="227"/>
                <w:tab w:val="clear" w:pos="45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eastAsia="Calibri" w:hAnsi="Angsana New"/>
                <w:sz w:val="28"/>
                <w:szCs w:val="28"/>
                <w:cs/>
              </w:rPr>
              <w:t>จำนวนหุ้นถัวเฉลี่ยถ่วงน้ำหนัก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1974E33" w14:textId="77D66C35" w:rsidR="00BA10CF" w:rsidRPr="0055585A" w:rsidRDefault="004D7A0A" w:rsidP="00BA10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  <w:tc>
          <w:tcPr>
            <w:tcW w:w="284" w:type="dxa"/>
            <w:shd w:val="clear" w:color="auto" w:fill="auto"/>
          </w:tcPr>
          <w:p w14:paraId="43D19E4A" w14:textId="0B373FCD" w:rsidR="00BA10CF" w:rsidRPr="0055585A" w:rsidRDefault="00BA10CF" w:rsidP="00BA10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44EA5" w14:textId="2403353C" w:rsidR="00BA10CF" w:rsidRPr="0055585A" w:rsidRDefault="00F12E6C" w:rsidP="00BA10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</w:tr>
      <w:tr w:rsidR="00BA10CF" w:rsidRPr="0055585A" w14:paraId="0B4D2FE8" w14:textId="77777777" w:rsidTr="00983E5F">
        <w:trPr>
          <w:trHeight w:val="374"/>
        </w:trPr>
        <w:tc>
          <w:tcPr>
            <w:tcW w:w="5069" w:type="dxa"/>
            <w:vAlign w:val="center"/>
          </w:tcPr>
          <w:p w14:paraId="31D7CFD9" w14:textId="7D9472DC" w:rsidR="00BA10CF" w:rsidRPr="005764E7" w:rsidRDefault="00C3428D" w:rsidP="00983E5F">
            <w:pPr>
              <w:tabs>
                <w:tab w:val="clear" w:pos="227"/>
                <w:tab w:val="clear" w:pos="45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กำไร (</w:t>
            </w:r>
            <w:r w:rsidR="00BA10CF"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)</w:t>
            </w:r>
            <w:r w:rsidR="00867379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BA10CF" w:rsidRPr="00656B26">
              <w:rPr>
                <w:rFonts w:ascii="Angsana New" w:eastAsia="Calibri" w:hAnsi="Angsana New"/>
                <w:sz w:val="28"/>
                <w:szCs w:val="28"/>
                <w:cs/>
              </w:rPr>
              <w:t>ต่อหุ้น</w:t>
            </w:r>
            <w:r w:rsidR="00BA10CF"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ขั้นพื้นฐาน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77CDC4" w14:textId="21383ECE" w:rsidR="00BA10CF" w:rsidRPr="0055585A" w:rsidRDefault="004D7A0A" w:rsidP="00BA10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0.18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3F22629" w14:textId="049FD33F" w:rsidR="00BA10CF" w:rsidRPr="0055585A" w:rsidRDefault="00BA10CF" w:rsidP="00BA10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1BA31C" w14:textId="5FF143B2" w:rsidR="00BA10CF" w:rsidRPr="0055585A" w:rsidRDefault="00F12E6C" w:rsidP="00BA10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(0.</w:t>
            </w:r>
            <w:r w:rsidR="008B788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0)</w:t>
            </w:r>
          </w:p>
        </w:tc>
      </w:tr>
    </w:tbl>
    <w:p w14:paraId="188084BD" w14:textId="1571108B" w:rsidR="00816C76" w:rsidRPr="00D5348C" w:rsidRDefault="00816C76">
      <w:pPr>
        <w:rPr>
          <w:sz w:val="28"/>
          <w:szCs w:val="28"/>
        </w:rPr>
      </w:pPr>
    </w:p>
    <w:p w14:paraId="2D945BB8" w14:textId="77777777" w:rsidR="00816C76" w:rsidRDefault="00816C76"/>
    <w:tbl>
      <w:tblPr>
        <w:tblW w:w="932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069"/>
        <w:gridCol w:w="1984"/>
        <w:gridCol w:w="284"/>
        <w:gridCol w:w="1984"/>
      </w:tblGrid>
      <w:tr w:rsidR="00B85771" w:rsidRPr="005764E7" w14:paraId="64031B51" w14:textId="77777777" w:rsidTr="00983E5F">
        <w:trPr>
          <w:trHeight w:val="386"/>
        </w:trPr>
        <w:tc>
          <w:tcPr>
            <w:tcW w:w="5069" w:type="dxa"/>
          </w:tcPr>
          <w:p w14:paraId="7174CAC9" w14:textId="2885F429" w:rsidR="00B85771" w:rsidRPr="005764E7" w:rsidRDefault="00954156" w:rsidP="00983E5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2894801A" w14:textId="77777777" w:rsidR="00B85771" w:rsidRPr="00656B26" w:rsidRDefault="00B85771" w:rsidP="00983E5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B85771" w:rsidRPr="005764E7" w14:paraId="39C31EB3" w14:textId="77777777" w:rsidTr="00983E5F">
        <w:trPr>
          <w:trHeight w:val="289"/>
        </w:trPr>
        <w:tc>
          <w:tcPr>
            <w:tcW w:w="5069" w:type="dxa"/>
          </w:tcPr>
          <w:p w14:paraId="663BE344" w14:textId="77777777" w:rsidR="00B85771" w:rsidRPr="005764E7" w:rsidRDefault="00B85771" w:rsidP="00983E5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8A96AD" w14:textId="77777777" w:rsidR="00B85771" w:rsidRPr="00656B26" w:rsidRDefault="00B85771" w:rsidP="00983E5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C25EED" w:rsidRPr="005764E7" w14:paraId="3AAD4A61" w14:textId="77777777" w:rsidTr="00983E5F">
        <w:trPr>
          <w:trHeight w:val="289"/>
        </w:trPr>
        <w:tc>
          <w:tcPr>
            <w:tcW w:w="5069" w:type="dxa"/>
          </w:tcPr>
          <w:p w14:paraId="0D7D872E" w14:textId="77777777" w:rsidR="00C25EED" w:rsidRPr="005764E7" w:rsidRDefault="00C25EED" w:rsidP="00C25EE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7AA4E" w14:textId="117201BE" w:rsidR="00C25EED" w:rsidRPr="00656B26" w:rsidRDefault="00F832AC" w:rsidP="00C25E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C25EED" w:rsidRPr="005764E7" w14:paraId="5DBC40FC" w14:textId="77777777" w:rsidTr="00983E5F">
        <w:trPr>
          <w:trHeight w:val="289"/>
        </w:trPr>
        <w:tc>
          <w:tcPr>
            <w:tcW w:w="5069" w:type="dxa"/>
          </w:tcPr>
          <w:p w14:paraId="250B2F20" w14:textId="77777777" w:rsidR="00C25EED" w:rsidRPr="005764E7" w:rsidRDefault="00C25EED" w:rsidP="00C25EE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BA7D5" w14:textId="36E4474B" w:rsidR="00C25EED" w:rsidRPr="00656B26" w:rsidRDefault="00C25EED" w:rsidP="00C25E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3DB">
              <w:rPr>
                <w:rFonts w:ascii="Angsana New" w:hAnsi="Angsana New"/>
                <w:sz w:val="28"/>
                <w:szCs w:val="28"/>
              </w:rPr>
              <w:t>256</w:t>
            </w:r>
            <w:r w:rsidR="00F832A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5025B9C" w14:textId="77777777" w:rsidR="00C25EED" w:rsidRPr="00656B26" w:rsidRDefault="00C25EED" w:rsidP="00C25E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16994" w14:textId="2076DC74" w:rsidR="00C25EED" w:rsidRPr="00656B26" w:rsidRDefault="00C25EED" w:rsidP="00C25E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F832A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25EED" w:rsidRPr="005764E7" w14:paraId="757CFFB8" w14:textId="77777777" w:rsidTr="00983E5F">
        <w:trPr>
          <w:trHeight w:val="374"/>
        </w:trPr>
        <w:tc>
          <w:tcPr>
            <w:tcW w:w="5069" w:type="dxa"/>
          </w:tcPr>
          <w:p w14:paraId="766AC04C" w14:textId="4DE1F006" w:rsidR="00C25EED" w:rsidRPr="005764E7" w:rsidRDefault="004D7A0A" w:rsidP="00C25EED">
            <w:pPr>
              <w:ind w:hanging="1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กำไร (</w:t>
            </w:r>
            <w:r w:rsidR="00C25EED"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) </w:t>
            </w:r>
            <w:r w:rsidR="00C25EED"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สำหรับ</w:t>
            </w:r>
            <w:r w:rsidR="00F12E6C">
              <w:rPr>
                <w:rFonts w:ascii="Angsana New" w:eastAsia="Calibri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</w:tcPr>
          <w:p w14:paraId="78602682" w14:textId="23669DCF" w:rsidR="00C25EED" w:rsidRPr="005764E7" w:rsidRDefault="004D7A0A" w:rsidP="00741C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3,821</w:t>
            </w:r>
          </w:p>
        </w:tc>
        <w:tc>
          <w:tcPr>
            <w:tcW w:w="284" w:type="dxa"/>
            <w:shd w:val="clear" w:color="auto" w:fill="auto"/>
          </w:tcPr>
          <w:p w14:paraId="1BB22FA8" w14:textId="77777777" w:rsidR="00C25EED" w:rsidRPr="005764E7" w:rsidRDefault="00C25EED" w:rsidP="00C25EE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DAFF33" w14:textId="3304D795" w:rsidR="00C25EED" w:rsidRPr="005764E7" w:rsidRDefault="00F12E6C" w:rsidP="00C25E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(6,95</w:t>
            </w:r>
            <w:r w:rsidR="001202A3">
              <w:rPr>
                <w:rFonts w:ascii="Angsana New" w:hAnsi="Angsana New"/>
                <w:sz w:val="28"/>
                <w:szCs w:val="28"/>
              </w:rPr>
              <w:t>7)</w:t>
            </w:r>
          </w:p>
        </w:tc>
      </w:tr>
      <w:tr w:rsidR="00C25EED" w:rsidRPr="008A7232" w14:paraId="1A89D83E" w14:textId="77777777" w:rsidTr="00983E5F">
        <w:trPr>
          <w:trHeight w:val="374"/>
        </w:trPr>
        <w:tc>
          <w:tcPr>
            <w:tcW w:w="5069" w:type="dxa"/>
          </w:tcPr>
          <w:p w14:paraId="576B3EE3" w14:textId="77777777" w:rsidR="00C25EED" w:rsidRPr="008A7232" w:rsidRDefault="00C25EED" w:rsidP="00C25EED">
            <w:pPr>
              <w:tabs>
                <w:tab w:val="clear" w:pos="227"/>
                <w:tab w:val="clear" w:pos="454"/>
              </w:tabs>
              <w:ind w:left="-74" w:hanging="11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</w:tcPr>
          <w:p w14:paraId="48586CD8" w14:textId="77777777" w:rsidR="00C25EED" w:rsidRPr="008A7232" w:rsidRDefault="00C25EED" w:rsidP="00741C70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3548745" w14:textId="77777777" w:rsidR="00C25EED" w:rsidRPr="008A7232" w:rsidRDefault="00C25EED" w:rsidP="00C25E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D60BA6" w14:textId="77777777" w:rsidR="00C25EED" w:rsidRPr="008A7232" w:rsidRDefault="00C25EED" w:rsidP="00C25E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C25EED" w:rsidRPr="0055585A" w14:paraId="1FA80475" w14:textId="77777777" w:rsidTr="00983E5F">
        <w:trPr>
          <w:trHeight w:val="386"/>
        </w:trPr>
        <w:tc>
          <w:tcPr>
            <w:tcW w:w="5069" w:type="dxa"/>
          </w:tcPr>
          <w:p w14:paraId="35399372" w14:textId="77777777" w:rsidR="00C25EED" w:rsidRPr="00656B26" w:rsidRDefault="00C25EED" w:rsidP="00C25EED">
            <w:pPr>
              <w:tabs>
                <w:tab w:val="clear" w:pos="227"/>
                <w:tab w:val="clear" w:pos="454"/>
              </w:tabs>
              <w:ind w:left="-74" w:hanging="4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eastAsia="Calibri" w:hAnsi="Angsana New"/>
                <w:sz w:val="28"/>
                <w:szCs w:val="28"/>
                <w:cs/>
              </w:rPr>
              <w:t>จำนวนหุ้นถัวเฉลี่ยถ่วงน้ำหนัก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CDA5CD8" w14:textId="13D52B4B" w:rsidR="00C25EED" w:rsidRPr="0055585A" w:rsidRDefault="004D7A0A" w:rsidP="00741C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14,951</w:t>
            </w:r>
          </w:p>
        </w:tc>
        <w:tc>
          <w:tcPr>
            <w:tcW w:w="284" w:type="dxa"/>
            <w:shd w:val="clear" w:color="auto" w:fill="auto"/>
          </w:tcPr>
          <w:p w14:paraId="6028C1E7" w14:textId="77777777" w:rsidR="00C25EED" w:rsidRPr="0055585A" w:rsidRDefault="00C25EED" w:rsidP="00C25E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3A971" w14:textId="68DED743" w:rsidR="00C25EED" w:rsidRPr="0055585A" w:rsidRDefault="001202A3" w:rsidP="00C25E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</w:tr>
      <w:tr w:rsidR="00C25EED" w:rsidRPr="0055585A" w14:paraId="5DD359D2" w14:textId="77777777" w:rsidTr="00983E5F">
        <w:trPr>
          <w:trHeight w:val="374"/>
        </w:trPr>
        <w:tc>
          <w:tcPr>
            <w:tcW w:w="5069" w:type="dxa"/>
            <w:vAlign w:val="center"/>
          </w:tcPr>
          <w:p w14:paraId="0BBFBD05" w14:textId="77777777" w:rsidR="00C25EED" w:rsidRPr="005764E7" w:rsidRDefault="00C25EED" w:rsidP="00C25EED">
            <w:pPr>
              <w:tabs>
                <w:tab w:val="clear" w:pos="227"/>
                <w:tab w:val="clear" w:pos="454"/>
              </w:tabs>
              <w:ind w:left="-74" w:hanging="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</w:t>
            </w:r>
            <w:r w:rsidRPr="00656B26">
              <w:rPr>
                <w:rFonts w:ascii="Angsana New" w:eastAsia="Calibri" w:hAnsi="Angsana New"/>
                <w:sz w:val="28"/>
                <w:szCs w:val="28"/>
                <w:cs/>
              </w:rPr>
              <w:t>ต่อหุ้น</w:t>
            </w:r>
            <w:r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ขั้นพื้นฐาน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C32B5A" w14:textId="0E608F82" w:rsidR="00C25EED" w:rsidRPr="0055585A" w:rsidRDefault="004D7A0A" w:rsidP="00741C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B6300ED" w14:textId="77777777" w:rsidR="00C25EED" w:rsidRPr="0055585A" w:rsidRDefault="00C25EED" w:rsidP="00C25E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2746C8" w14:textId="64109106" w:rsidR="00C25EED" w:rsidRPr="0055585A" w:rsidRDefault="001202A3" w:rsidP="00C25E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(0.47)</w:t>
            </w:r>
          </w:p>
        </w:tc>
      </w:tr>
    </w:tbl>
    <w:p w14:paraId="7BA67266" w14:textId="5074F1C1" w:rsidR="006D7312" w:rsidRPr="00F832AC" w:rsidRDefault="00B85771" w:rsidP="00F83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  <w:r w:rsidRPr="00625007">
        <w:rPr>
          <w:rFonts w:ascii="Angsana New" w:hAnsi="Angsana New"/>
          <w:sz w:val="28"/>
          <w:szCs w:val="28"/>
        </w:rPr>
        <w:t xml:space="preserve"> </w:t>
      </w:r>
    </w:p>
    <w:p w14:paraId="4D02A267" w14:textId="1E93EF24" w:rsidR="00B1256F" w:rsidRPr="002C5DFE" w:rsidRDefault="00C8551D" w:rsidP="00D5348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กำไร</w:t>
      </w:r>
      <w:r w:rsidR="00FD62F4" w:rsidRPr="00625007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="00725C7D" w:rsidRPr="005764E7">
        <w:rPr>
          <w:rFonts w:ascii="Angsana New" w:hAnsi="Angsana New"/>
          <w:b/>
          <w:bCs/>
          <w:sz w:val="28"/>
          <w:szCs w:val="28"/>
        </w:rPr>
        <w:t>(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>ขาดทุน</w:t>
      </w:r>
      <w:r w:rsidR="00725C7D" w:rsidRPr="00CD40AE">
        <w:rPr>
          <w:rFonts w:ascii="Angsana New" w:hAnsi="Angsana New"/>
          <w:b/>
          <w:bCs/>
          <w:sz w:val="28"/>
          <w:szCs w:val="28"/>
        </w:rPr>
        <w:t>)</w:t>
      </w:r>
      <w:r w:rsidR="00FD62F4" w:rsidRPr="00656B2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>เบ็ดเสร็จอื่น</w:t>
      </w:r>
    </w:p>
    <w:tbl>
      <w:tblPr>
        <w:tblW w:w="5029" w:type="pct"/>
        <w:tblInd w:w="-34" w:type="dxa"/>
        <w:tblLook w:val="04A0" w:firstRow="1" w:lastRow="0" w:firstColumn="1" w:lastColumn="0" w:noHBand="0" w:noVBand="1"/>
      </w:tblPr>
      <w:tblGrid>
        <w:gridCol w:w="5809"/>
        <w:gridCol w:w="1132"/>
        <w:gridCol w:w="283"/>
        <w:gridCol w:w="1134"/>
        <w:gridCol w:w="281"/>
        <w:gridCol w:w="1252"/>
      </w:tblGrid>
      <w:tr w:rsidR="00B1256F" w:rsidRPr="000103E1" w14:paraId="74A9E744" w14:textId="77777777" w:rsidTr="00F80652">
        <w:trPr>
          <w:trHeight w:val="263"/>
        </w:trPr>
        <w:tc>
          <w:tcPr>
            <w:tcW w:w="2937" w:type="pct"/>
          </w:tcPr>
          <w:p w14:paraId="238B85DE" w14:textId="77777777" w:rsidR="00B1256F" w:rsidRPr="005764E7" w:rsidRDefault="00B1256F" w:rsidP="00983E5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63" w:type="pct"/>
            <w:gridSpan w:val="5"/>
          </w:tcPr>
          <w:p w14:paraId="3A9B58C9" w14:textId="77777777" w:rsidR="00B1256F" w:rsidRPr="0029443F" w:rsidRDefault="00B1256F" w:rsidP="00983E5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9443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1256F" w:rsidRPr="000103E1" w14:paraId="10DC75B0" w14:textId="77777777" w:rsidTr="00F80652">
        <w:trPr>
          <w:trHeight w:val="369"/>
        </w:trPr>
        <w:tc>
          <w:tcPr>
            <w:tcW w:w="2937" w:type="pct"/>
          </w:tcPr>
          <w:p w14:paraId="351A0A26" w14:textId="77777777" w:rsidR="00B1256F" w:rsidRPr="000103E1" w:rsidRDefault="00B1256F" w:rsidP="00983E5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6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30423C1" w14:textId="77177F61" w:rsidR="00B1256F" w:rsidRPr="0029443F" w:rsidRDefault="00B1256F" w:rsidP="0098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9443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9443F">
              <w:rPr>
                <w:rFonts w:ascii="Angsana New" w:hAnsi="Angsana New"/>
                <w:sz w:val="28"/>
                <w:szCs w:val="28"/>
              </w:rPr>
              <w:t>3</w:t>
            </w:r>
            <w:r w:rsidR="001202A3" w:rsidRPr="0029443F">
              <w:rPr>
                <w:rFonts w:ascii="Angsana New" w:hAnsi="Angsana New"/>
                <w:sz w:val="28"/>
                <w:szCs w:val="28"/>
              </w:rPr>
              <w:t>1</w:t>
            </w:r>
            <w:r w:rsidRPr="0029443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202A3" w:rsidRPr="0029443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2944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944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1202A3" w:rsidRPr="002944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B1256F" w:rsidRPr="000103E1" w14:paraId="63A533E1" w14:textId="77777777" w:rsidTr="00F80652">
        <w:trPr>
          <w:trHeight w:val="369"/>
        </w:trPr>
        <w:tc>
          <w:tcPr>
            <w:tcW w:w="2937" w:type="pct"/>
          </w:tcPr>
          <w:p w14:paraId="749B9ADB" w14:textId="77777777" w:rsidR="00B1256F" w:rsidRPr="000103E1" w:rsidRDefault="00B1256F" w:rsidP="00983E5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090AD10" w14:textId="77777777" w:rsidR="00B1256F" w:rsidRPr="0029443F" w:rsidRDefault="00B1256F" w:rsidP="00983E5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194BE8B3" w14:textId="77777777" w:rsidR="00B1256F" w:rsidRPr="0029443F" w:rsidRDefault="00B1256F" w:rsidP="00983E5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102AE31D" w14:textId="33A45105" w:rsidR="00B1256F" w:rsidRPr="0029443F" w:rsidRDefault="00D5348C" w:rsidP="00983E5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585778F8" w14:textId="77777777" w:rsidR="00B1256F" w:rsidRPr="0029443F" w:rsidRDefault="00B1256F" w:rsidP="00983E5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2EC8AD18" w14:textId="77777777" w:rsidR="00B1256F" w:rsidRPr="0029443F" w:rsidRDefault="00B1256F" w:rsidP="00983E5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1256F" w:rsidRPr="000103E1" w14:paraId="0FFCCD2E" w14:textId="77777777" w:rsidTr="00F80652">
        <w:trPr>
          <w:trHeight w:val="369"/>
        </w:trPr>
        <w:tc>
          <w:tcPr>
            <w:tcW w:w="2937" w:type="pct"/>
            <w:vAlign w:val="bottom"/>
          </w:tcPr>
          <w:p w14:paraId="53C4277D" w14:textId="77777777" w:rsidR="00B1256F" w:rsidRPr="000103E1" w:rsidRDefault="00B1256F" w:rsidP="00983E5F">
            <w:pPr>
              <w:ind w:right="-36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72" w:type="pct"/>
          </w:tcPr>
          <w:p w14:paraId="272BBDB4" w14:textId="77777777" w:rsidR="00B1256F" w:rsidRPr="0029443F" w:rsidRDefault="00B1256F" w:rsidP="00983E5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9443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3" w:type="pct"/>
          </w:tcPr>
          <w:p w14:paraId="54196D51" w14:textId="77777777" w:rsidR="00B1256F" w:rsidRPr="0029443F" w:rsidRDefault="00B1256F" w:rsidP="00983E5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3" w:type="pct"/>
          </w:tcPr>
          <w:p w14:paraId="6E83AED7" w14:textId="77777777" w:rsidR="00B1256F" w:rsidRPr="0029443F" w:rsidRDefault="00B1256F" w:rsidP="00983E5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9443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2" w:type="pct"/>
          </w:tcPr>
          <w:p w14:paraId="4CD755F5" w14:textId="77777777" w:rsidR="00B1256F" w:rsidRPr="0029443F" w:rsidRDefault="00B1256F" w:rsidP="00983E5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3" w:type="pct"/>
          </w:tcPr>
          <w:p w14:paraId="7C09688C" w14:textId="77777777" w:rsidR="00B1256F" w:rsidRPr="0029443F" w:rsidRDefault="00B1256F" w:rsidP="00983E5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9443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B1256F" w:rsidRPr="000103E1" w14:paraId="5DD9CD96" w14:textId="77777777" w:rsidTr="00F80652">
        <w:trPr>
          <w:trHeight w:val="369"/>
        </w:trPr>
        <w:tc>
          <w:tcPr>
            <w:tcW w:w="2937" w:type="pct"/>
            <w:vAlign w:val="bottom"/>
          </w:tcPr>
          <w:p w14:paraId="70581D2C" w14:textId="77777777" w:rsidR="00B1256F" w:rsidRPr="00595102" w:rsidRDefault="00B1256F" w:rsidP="00983E5F">
            <w:pPr>
              <w:tabs>
                <w:tab w:val="clear" w:pos="454"/>
                <w:tab w:val="clear" w:pos="680"/>
              </w:tabs>
              <w:ind w:left="426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95102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งบ</w:t>
            </w:r>
            <w:r w:rsidRPr="005951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F641B6A" w14:textId="77777777" w:rsidR="00B1256F" w:rsidRPr="000103E1" w:rsidRDefault="00B1256F" w:rsidP="00983E5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3" w:type="pct"/>
          </w:tcPr>
          <w:p w14:paraId="3E7CAA38" w14:textId="77777777" w:rsidR="00B1256F" w:rsidRPr="000103E1" w:rsidRDefault="00B1256F" w:rsidP="00983E5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4F9AF1CC" w14:textId="77777777" w:rsidR="00B1256F" w:rsidRPr="000103E1" w:rsidRDefault="00B1256F" w:rsidP="00983E5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2" w:type="pct"/>
          </w:tcPr>
          <w:p w14:paraId="063AF595" w14:textId="77777777" w:rsidR="00B1256F" w:rsidRPr="000103E1" w:rsidRDefault="00B1256F" w:rsidP="00983E5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1EEBF9C5" w14:textId="77777777" w:rsidR="00B1256F" w:rsidRPr="000103E1" w:rsidRDefault="00B1256F" w:rsidP="00983E5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B1256F" w:rsidRPr="000103E1" w14:paraId="72C839EF" w14:textId="77777777" w:rsidTr="00F80652">
        <w:trPr>
          <w:trHeight w:val="369"/>
        </w:trPr>
        <w:tc>
          <w:tcPr>
            <w:tcW w:w="2937" w:type="pct"/>
          </w:tcPr>
          <w:p w14:paraId="07B0D73A" w14:textId="77777777" w:rsidR="00B1256F" w:rsidRPr="00595102" w:rsidRDefault="00B1256F" w:rsidP="00983E5F">
            <w:pPr>
              <w:tabs>
                <w:tab w:val="clear" w:pos="454"/>
                <w:tab w:val="clear" w:pos="680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9510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5951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572" w:type="pct"/>
          </w:tcPr>
          <w:p w14:paraId="263D767B" w14:textId="77777777" w:rsidR="00B1256F" w:rsidRPr="000103E1" w:rsidRDefault="00B1256F" w:rsidP="00983E5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3" w:type="pct"/>
          </w:tcPr>
          <w:p w14:paraId="1EF71F2F" w14:textId="77777777" w:rsidR="00B1256F" w:rsidRPr="000103E1" w:rsidRDefault="00B1256F" w:rsidP="00983E5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573" w:type="pct"/>
          </w:tcPr>
          <w:p w14:paraId="09740107" w14:textId="77777777" w:rsidR="00B1256F" w:rsidRPr="000103E1" w:rsidRDefault="00B1256F" w:rsidP="00983E5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2" w:type="pct"/>
          </w:tcPr>
          <w:p w14:paraId="425830CD" w14:textId="77777777" w:rsidR="00B1256F" w:rsidRPr="000103E1" w:rsidRDefault="00B1256F" w:rsidP="00983E5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</w:tcPr>
          <w:p w14:paraId="4C54F859" w14:textId="77777777" w:rsidR="00B1256F" w:rsidRPr="000103E1" w:rsidRDefault="00B1256F" w:rsidP="00983E5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B1256F" w:rsidRPr="000103E1" w14:paraId="7F01559F" w14:textId="77777777" w:rsidTr="00F80652">
        <w:trPr>
          <w:trHeight w:val="369"/>
        </w:trPr>
        <w:tc>
          <w:tcPr>
            <w:tcW w:w="2937" w:type="pct"/>
          </w:tcPr>
          <w:p w14:paraId="06636A3B" w14:textId="77777777" w:rsidR="00B1256F" w:rsidRPr="00595102" w:rsidRDefault="00B1256F" w:rsidP="00983E5F">
            <w:pPr>
              <w:tabs>
                <w:tab w:val="clear" w:pos="454"/>
                <w:tab w:val="left" w:pos="567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9510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5951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72" w:type="pct"/>
            <w:shd w:val="clear" w:color="auto" w:fill="auto"/>
          </w:tcPr>
          <w:p w14:paraId="2EEF1C32" w14:textId="77777777" w:rsidR="00B1256F" w:rsidRPr="000103E1" w:rsidRDefault="00B1256F" w:rsidP="00983E5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3" w:type="pct"/>
            <w:shd w:val="clear" w:color="auto" w:fill="auto"/>
          </w:tcPr>
          <w:p w14:paraId="26197DF0" w14:textId="77777777" w:rsidR="00B1256F" w:rsidRPr="000103E1" w:rsidRDefault="00B1256F" w:rsidP="00983E5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573" w:type="pct"/>
            <w:shd w:val="clear" w:color="auto" w:fill="auto"/>
          </w:tcPr>
          <w:p w14:paraId="3B011683" w14:textId="77777777" w:rsidR="00B1256F" w:rsidRPr="000103E1" w:rsidRDefault="00B1256F" w:rsidP="00983E5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2" w:type="pct"/>
            <w:shd w:val="clear" w:color="auto" w:fill="auto"/>
          </w:tcPr>
          <w:p w14:paraId="33C96D84" w14:textId="77777777" w:rsidR="00B1256F" w:rsidRPr="000103E1" w:rsidRDefault="00B1256F" w:rsidP="00983E5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  <w:shd w:val="clear" w:color="auto" w:fill="auto"/>
          </w:tcPr>
          <w:p w14:paraId="517B3732" w14:textId="77777777" w:rsidR="00B1256F" w:rsidRPr="000103E1" w:rsidRDefault="00B1256F" w:rsidP="00983E5F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B1256F" w:rsidRPr="000103E1" w14:paraId="69550A38" w14:textId="77777777" w:rsidTr="007F466F">
        <w:trPr>
          <w:trHeight w:val="369"/>
        </w:trPr>
        <w:tc>
          <w:tcPr>
            <w:tcW w:w="2937" w:type="pct"/>
          </w:tcPr>
          <w:p w14:paraId="713EBA82" w14:textId="016CCA1D" w:rsidR="00B1256F" w:rsidRPr="00D5348C" w:rsidRDefault="00B1256F" w:rsidP="00D5348C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29" w:hanging="20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34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</w:t>
            </w:r>
            <w:r w:rsidR="00D5348C" w:rsidRPr="00D5348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D534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0E85EFE9" w14:textId="023520AF" w:rsidR="00B1256F" w:rsidRPr="00816C76" w:rsidRDefault="007F466F" w:rsidP="00983E5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35179AA" w14:textId="77777777" w:rsidR="00B1256F" w:rsidRPr="00816C76" w:rsidRDefault="00B1256F" w:rsidP="00983E5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27B53531" w14:textId="3820A2F2" w:rsidR="00B1256F" w:rsidRPr="00816C76" w:rsidRDefault="007F466F" w:rsidP="00983E5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DC668BF" w14:textId="77777777" w:rsidR="00B1256F" w:rsidRPr="00816C76" w:rsidRDefault="00B1256F" w:rsidP="00983E5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6FAD6052" w14:textId="4A861B72" w:rsidR="00B1256F" w:rsidRPr="00816C76" w:rsidRDefault="007F466F" w:rsidP="00983E5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</w:p>
        </w:tc>
      </w:tr>
      <w:tr w:rsidR="00B1256F" w:rsidRPr="000103E1" w14:paraId="2944E8B0" w14:textId="77777777" w:rsidTr="00F80652">
        <w:trPr>
          <w:trHeight w:val="369"/>
        </w:trPr>
        <w:tc>
          <w:tcPr>
            <w:tcW w:w="2937" w:type="pct"/>
          </w:tcPr>
          <w:p w14:paraId="7E75FDDA" w14:textId="77777777" w:rsidR="00B1256F" w:rsidRPr="00595102" w:rsidRDefault="00B1256F" w:rsidP="00983E5F">
            <w:pPr>
              <w:ind w:firstLine="4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9510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Pr="00595102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Pr="0059510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0F988989" w14:textId="77777777" w:rsidR="00B1256F" w:rsidRPr="00816C76" w:rsidRDefault="00B1256F" w:rsidP="00983E5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69E111A0" w14:textId="77777777" w:rsidR="00B1256F" w:rsidRPr="00816C76" w:rsidRDefault="00B1256F" w:rsidP="00983E5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7A6E248D" w14:textId="77777777" w:rsidR="00B1256F" w:rsidRPr="00816C76" w:rsidRDefault="00B1256F" w:rsidP="00983E5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6E7D37F8" w14:textId="77777777" w:rsidR="00B1256F" w:rsidRPr="00816C76" w:rsidRDefault="00B1256F" w:rsidP="00983E5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54D923F2" w14:textId="77777777" w:rsidR="00B1256F" w:rsidRPr="00816C76" w:rsidRDefault="00B1256F" w:rsidP="00983E5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1256F" w:rsidRPr="000103E1" w14:paraId="4206DDDC" w14:textId="77777777" w:rsidTr="00F80652">
        <w:trPr>
          <w:trHeight w:val="369"/>
        </w:trPr>
        <w:tc>
          <w:tcPr>
            <w:tcW w:w="2937" w:type="pct"/>
          </w:tcPr>
          <w:p w14:paraId="539F5F62" w14:textId="77777777" w:rsidR="00B1256F" w:rsidRPr="00595102" w:rsidRDefault="00B1256F" w:rsidP="0098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95102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59510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41B1C54" w14:textId="77777777" w:rsidR="00B1256F" w:rsidRPr="00816C76" w:rsidRDefault="00B1256F" w:rsidP="00983E5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3F1A814E" w14:textId="77777777" w:rsidR="00B1256F" w:rsidRPr="00816C76" w:rsidRDefault="00B1256F" w:rsidP="00983E5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76DF6F6A" w14:textId="77777777" w:rsidR="00B1256F" w:rsidRPr="00816C76" w:rsidRDefault="00B1256F" w:rsidP="00983E5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74C22CCA" w14:textId="77777777" w:rsidR="00B1256F" w:rsidRPr="00816C76" w:rsidRDefault="00B1256F" w:rsidP="00983E5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583D482D" w14:textId="77777777" w:rsidR="00B1256F" w:rsidRPr="00816C76" w:rsidRDefault="00B1256F" w:rsidP="00983E5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1256F" w:rsidRPr="000103E1" w14:paraId="3E0C3EE5" w14:textId="77777777" w:rsidTr="007F466F">
        <w:trPr>
          <w:trHeight w:val="369"/>
        </w:trPr>
        <w:tc>
          <w:tcPr>
            <w:tcW w:w="2937" w:type="pct"/>
          </w:tcPr>
          <w:p w14:paraId="7929547F" w14:textId="7C2B839B" w:rsidR="009A604E" w:rsidRPr="00D5348C" w:rsidRDefault="00B1256F" w:rsidP="00D5348C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29" w:hanging="203"/>
              <w:jc w:val="thaiDistribute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D5348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 w:rsidRPr="00D5348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D5348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</w:t>
            </w:r>
            <w:r w:rsidR="009A604E" w:rsidRPr="00D5348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ยุติธรรม </w:t>
            </w:r>
            <w:r w:rsidR="009A604E" w:rsidRPr="00D5348C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  <w:r w:rsidR="009A604E" w:rsidRPr="00D5348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หลักทรัพย์จดทะเบียน</w:t>
            </w:r>
          </w:p>
          <w:p w14:paraId="1C7A0FE6" w14:textId="419B8AFE" w:rsidR="00B1256F" w:rsidRPr="009A604E" w:rsidRDefault="009A604E" w:rsidP="009A604E">
            <w:pPr>
              <w:tabs>
                <w:tab w:val="clear" w:pos="454"/>
                <w:tab w:val="left" w:pos="567"/>
                <w:tab w:val="left" w:pos="601"/>
              </w:tabs>
              <w:ind w:left="567" w:firstLine="34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9A604E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11C0AF44" w14:textId="57E89FF4" w:rsidR="00B1256F" w:rsidRPr="00816C76" w:rsidRDefault="003A2E81" w:rsidP="00983E5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8,818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8108CD6" w14:textId="77777777" w:rsidR="00B1256F" w:rsidRPr="00816C76" w:rsidRDefault="00B1256F" w:rsidP="00983E5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1DF7AC03" w14:textId="727EB955" w:rsidR="00B1256F" w:rsidRPr="00816C76" w:rsidRDefault="003A2E81" w:rsidP="00983E5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645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</w:t>
            </w:r>
            <w:r w:rsidR="002645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18EA065" w14:textId="77777777" w:rsidR="00B1256F" w:rsidRPr="00816C76" w:rsidRDefault="00B1256F" w:rsidP="00983E5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17AC0A1A" w14:textId="7E84A33E" w:rsidR="00B1256F" w:rsidRPr="00816C76" w:rsidRDefault="0026451F" w:rsidP="00983E5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7,054</w:t>
            </w:r>
          </w:p>
        </w:tc>
      </w:tr>
      <w:tr w:rsidR="00B1256F" w:rsidRPr="000103E1" w14:paraId="13ECA2A2" w14:textId="77777777" w:rsidTr="007F466F">
        <w:trPr>
          <w:trHeight w:val="413"/>
        </w:trPr>
        <w:tc>
          <w:tcPr>
            <w:tcW w:w="2937" w:type="pct"/>
          </w:tcPr>
          <w:p w14:paraId="76D59A8D" w14:textId="77777777" w:rsidR="00B1256F" w:rsidRPr="00595102" w:rsidRDefault="00B1256F" w:rsidP="00983E5F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9510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กำไร</w:t>
            </w:r>
            <w:r w:rsidRPr="005951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 w:rsidRPr="0059510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96F85F" w14:textId="5002E0B3" w:rsidR="00B1256F" w:rsidRPr="00816C76" w:rsidRDefault="007F466F" w:rsidP="00983E5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8,839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69C35D1B" w14:textId="77777777" w:rsidR="00B1256F" w:rsidRPr="00816C76" w:rsidRDefault="00B1256F" w:rsidP="00983E5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D7B3BF" w14:textId="7305F3F9" w:rsidR="00B1256F" w:rsidRPr="00816C76" w:rsidRDefault="007F466F" w:rsidP="00983E5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1,768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1C175F2F" w14:textId="77777777" w:rsidR="00B1256F" w:rsidRPr="00816C76" w:rsidRDefault="00B1256F" w:rsidP="00983E5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AB5BC6" w14:textId="74208064" w:rsidR="00B1256F" w:rsidRPr="00816C76" w:rsidRDefault="007F466F" w:rsidP="00983E5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7,071</w:t>
            </w:r>
          </w:p>
        </w:tc>
      </w:tr>
      <w:tr w:rsidR="00595102" w:rsidRPr="00E46A5A" w14:paraId="26F96296" w14:textId="77777777" w:rsidTr="00F80652">
        <w:trPr>
          <w:trHeight w:val="413"/>
        </w:trPr>
        <w:tc>
          <w:tcPr>
            <w:tcW w:w="2937" w:type="pct"/>
          </w:tcPr>
          <w:p w14:paraId="11CA7F40" w14:textId="77777777" w:rsidR="00595102" w:rsidRPr="00E46A5A" w:rsidRDefault="00595102" w:rsidP="00983E5F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08083C2" w14:textId="77777777" w:rsidR="00595102" w:rsidRPr="00E46A5A" w:rsidRDefault="00595102" w:rsidP="00983E5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7D4B6438" w14:textId="77777777" w:rsidR="00595102" w:rsidRPr="00E46A5A" w:rsidRDefault="00595102" w:rsidP="00983E5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050A1C4" w14:textId="77777777" w:rsidR="00595102" w:rsidRPr="00E46A5A" w:rsidRDefault="00595102" w:rsidP="00983E5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405ACBEC" w14:textId="77777777" w:rsidR="00595102" w:rsidRPr="00E46A5A" w:rsidRDefault="00595102" w:rsidP="00983E5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64DEFE7" w14:textId="77777777" w:rsidR="00595102" w:rsidRPr="00E46A5A" w:rsidRDefault="00595102" w:rsidP="00983E5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595102" w:rsidRPr="000103E1" w14:paraId="08BE11DE" w14:textId="77777777" w:rsidTr="00F80652">
        <w:trPr>
          <w:trHeight w:val="413"/>
        </w:trPr>
        <w:tc>
          <w:tcPr>
            <w:tcW w:w="2937" w:type="pct"/>
          </w:tcPr>
          <w:p w14:paraId="4E7C42A0" w14:textId="1B84B271" w:rsidR="00595102" w:rsidRPr="000103E1" w:rsidRDefault="00595102" w:rsidP="00595102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  <w:r w:rsidRPr="00E45C8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งบการเงิน</w:t>
            </w:r>
            <w:r w:rsidRPr="00E45C8B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เฉพาะกิจการ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014D336" w14:textId="77777777" w:rsidR="00595102" w:rsidRPr="00816C76" w:rsidRDefault="00595102" w:rsidP="005951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09F7855A" w14:textId="77777777" w:rsidR="00595102" w:rsidRPr="00816C76" w:rsidRDefault="00595102" w:rsidP="005951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77C39327" w14:textId="77777777" w:rsidR="00595102" w:rsidRPr="00816C76" w:rsidRDefault="00595102" w:rsidP="005951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24F1279F" w14:textId="77777777" w:rsidR="00595102" w:rsidRPr="00816C76" w:rsidRDefault="00595102" w:rsidP="005951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5289BA54" w14:textId="77777777" w:rsidR="00595102" w:rsidRPr="00816C76" w:rsidRDefault="00595102" w:rsidP="005951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595102" w:rsidRPr="000103E1" w14:paraId="10CC6BDE" w14:textId="77777777" w:rsidTr="00F80652">
        <w:trPr>
          <w:trHeight w:val="413"/>
        </w:trPr>
        <w:tc>
          <w:tcPr>
            <w:tcW w:w="2937" w:type="pct"/>
          </w:tcPr>
          <w:p w14:paraId="5B5CEBD0" w14:textId="0D52E344" w:rsidR="00595102" w:rsidRPr="00E45C8B" w:rsidRDefault="00595102" w:rsidP="00595102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45C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</w:t>
            </w:r>
            <w:r w:rsidRPr="00E45C8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ไม่</w:t>
            </w:r>
            <w:r w:rsidRPr="00E45C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6CF726A" w14:textId="77777777" w:rsidR="00595102" w:rsidRPr="00816C76" w:rsidRDefault="00595102" w:rsidP="005951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2F651CE8" w14:textId="77777777" w:rsidR="00595102" w:rsidRPr="00816C76" w:rsidRDefault="00595102" w:rsidP="005951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5512C64C" w14:textId="77777777" w:rsidR="00595102" w:rsidRPr="00816C76" w:rsidRDefault="00595102" w:rsidP="005951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4C4E3F87" w14:textId="77777777" w:rsidR="00595102" w:rsidRPr="00816C76" w:rsidRDefault="00595102" w:rsidP="005951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70E809CA" w14:textId="77777777" w:rsidR="00595102" w:rsidRPr="00816C76" w:rsidRDefault="00595102" w:rsidP="005951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595102" w:rsidRPr="000103E1" w14:paraId="6BA32F42" w14:textId="77777777" w:rsidTr="005E3E12">
        <w:trPr>
          <w:trHeight w:val="413"/>
        </w:trPr>
        <w:tc>
          <w:tcPr>
            <w:tcW w:w="2937" w:type="pct"/>
          </w:tcPr>
          <w:p w14:paraId="320A2093" w14:textId="6E58FA53" w:rsidR="00595102" w:rsidRPr="00E45C8B" w:rsidRDefault="00595102" w:rsidP="00595102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45C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</w:t>
            </w:r>
            <w:r w:rsidRPr="00E45C8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ไว้</w:t>
            </w:r>
            <w:r w:rsidRPr="00E45C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ในกำไรหรือขาดทุนในภายหลัง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9907AF2" w14:textId="77777777" w:rsidR="00595102" w:rsidRPr="00816C76" w:rsidRDefault="00595102" w:rsidP="005951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46C9840F" w14:textId="77777777" w:rsidR="00595102" w:rsidRPr="00816C76" w:rsidRDefault="00595102" w:rsidP="005951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3BDC0DBD" w14:textId="77777777" w:rsidR="00595102" w:rsidRPr="00816C76" w:rsidRDefault="00595102" w:rsidP="005951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0407E0C8" w14:textId="77777777" w:rsidR="00595102" w:rsidRPr="00816C76" w:rsidRDefault="00595102" w:rsidP="005951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3D471952" w14:textId="77777777" w:rsidR="00595102" w:rsidRPr="00816C76" w:rsidRDefault="00595102" w:rsidP="005951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26451F" w:rsidRPr="000103E1" w14:paraId="78D581DE" w14:textId="77777777" w:rsidTr="005E3E12">
        <w:trPr>
          <w:trHeight w:val="413"/>
        </w:trPr>
        <w:tc>
          <w:tcPr>
            <w:tcW w:w="2937" w:type="pct"/>
          </w:tcPr>
          <w:p w14:paraId="726B7012" w14:textId="7A6E3567" w:rsidR="0026451F" w:rsidRDefault="0026451F" w:rsidP="00D5348C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29" w:hanging="20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D5348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การวัดมูลค่า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ยุติธรรม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หลักทรัพย์จดทะเบียน</w:t>
            </w:r>
          </w:p>
          <w:p w14:paraId="5613AB48" w14:textId="7C44B1F1" w:rsidR="0026451F" w:rsidRPr="00E45C8B" w:rsidRDefault="0026451F" w:rsidP="00264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EC65E" w14:textId="3744405F" w:rsidR="0026451F" w:rsidRPr="00816C76" w:rsidRDefault="0026451F" w:rsidP="0026451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8,818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52CDC7E" w14:textId="77777777" w:rsidR="0026451F" w:rsidRPr="00816C76" w:rsidRDefault="0026451F" w:rsidP="0026451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3872B" w14:textId="50665141" w:rsidR="0026451F" w:rsidRPr="00816C76" w:rsidRDefault="0026451F" w:rsidP="0026451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1,764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9355BB5" w14:textId="77777777" w:rsidR="0026451F" w:rsidRPr="00816C76" w:rsidRDefault="0026451F" w:rsidP="0026451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BF57D" w14:textId="0048152A" w:rsidR="0026451F" w:rsidRPr="00816C76" w:rsidRDefault="0026451F" w:rsidP="0026451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7,054</w:t>
            </w:r>
          </w:p>
        </w:tc>
      </w:tr>
      <w:tr w:rsidR="0026451F" w:rsidRPr="00F80652" w14:paraId="4A28F1B4" w14:textId="77777777" w:rsidTr="00AA7A2D">
        <w:trPr>
          <w:trHeight w:val="497"/>
        </w:trPr>
        <w:tc>
          <w:tcPr>
            <w:tcW w:w="2937" w:type="pct"/>
            <w:vAlign w:val="bottom"/>
          </w:tcPr>
          <w:p w14:paraId="29F22085" w14:textId="1DFCAD0E" w:rsidR="0026451F" w:rsidRDefault="0026451F" w:rsidP="00AA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492" w:firstLine="3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E45C8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E45C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D64863" w14:textId="4DA6CE7C" w:rsidR="0026451F" w:rsidRPr="005E3E12" w:rsidRDefault="0026451F" w:rsidP="0026451F">
            <w:pPr>
              <w:spacing w:line="1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3E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8,818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FA3CF09" w14:textId="77777777" w:rsidR="0026451F" w:rsidRPr="00816C76" w:rsidRDefault="0026451F" w:rsidP="0026451F">
            <w:pPr>
              <w:spacing w:line="1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4A7AA4" w14:textId="134C58F8" w:rsidR="0026451F" w:rsidRPr="005E3E12" w:rsidRDefault="0026451F" w:rsidP="0026451F">
            <w:pPr>
              <w:spacing w:line="1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E3E1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5E3E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1,764</w:t>
            </w:r>
            <w:r w:rsidRPr="005E3E1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64FAE6A" w14:textId="77777777" w:rsidR="0026451F" w:rsidRPr="00816C76" w:rsidRDefault="0026451F" w:rsidP="0026451F">
            <w:pPr>
              <w:spacing w:line="1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E2BAE7" w14:textId="72FDE779" w:rsidR="0026451F" w:rsidRPr="005E3E12" w:rsidRDefault="0026451F" w:rsidP="0026451F">
            <w:pPr>
              <w:spacing w:line="1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E3E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7,054</w:t>
            </w:r>
          </w:p>
        </w:tc>
      </w:tr>
    </w:tbl>
    <w:p w14:paraId="1535D65C" w14:textId="64428E80" w:rsidR="00F80652" w:rsidRDefault="00F80652">
      <w:pPr>
        <w:rPr>
          <w:rFonts w:ascii="Angsana New" w:hAnsi="Angsana New"/>
          <w:sz w:val="28"/>
          <w:szCs w:val="28"/>
        </w:rPr>
      </w:pPr>
    </w:p>
    <w:p w14:paraId="6861A574" w14:textId="051554FF" w:rsidR="00D5348C" w:rsidRDefault="00D5348C">
      <w:pPr>
        <w:rPr>
          <w:rFonts w:ascii="Angsana New" w:hAnsi="Angsana New"/>
          <w:sz w:val="28"/>
          <w:szCs w:val="28"/>
        </w:rPr>
      </w:pPr>
    </w:p>
    <w:p w14:paraId="1E6A65CC" w14:textId="72D00E8F" w:rsidR="00D5348C" w:rsidRDefault="00D5348C">
      <w:pPr>
        <w:rPr>
          <w:rFonts w:ascii="Angsana New" w:hAnsi="Angsana New"/>
          <w:sz w:val="28"/>
          <w:szCs w:val="28"/>
        </w:rPr>
      </w:pPr>
    </w:p>
    <w:p w14:paraId="32CB80C8" w14:textId="441843CF" w:rsidR="00D5348C" w:rsidRDefault="00D5348C">
      <w:pPr>
        <w:rPr>
          <w:rFonts w:ascii="Angsana New" w:hAnsi="Angsana New"/>
          <w:sz w:val="28"/>
          <w:szCs w:val="28"/>
        </w:rPr>
      </w:pPr>
    </w:p>
    <w:p w14:paraId="71EE3D27" w14:textId="5BAD0304" w:rsidR="00D5348C" w:rsidRDefault="00D5348C">
      <w:pPr>
        <w:rPr>
          <w:rFonts w:ascii="Angsana New" w:hAnsi="Angsana New"/>
          <w:sz w:val="28"/>
          <w:szCs w:val="28"/>
        </w:rPr>
      </w:pPr>
    </w:p>
    <w:p w14:paraId="1759A86B" w14:textId="659EBCED" w:rsidR="00D5348C" w:rsidRDefault="00D5348C">
      <w:pPr>
        <w:rPr>
          <w:rFonts w:ascii="Angsana New" w:hAnsi="Angsana New"/>
          <w:sz w:val="28"/>
          <w:szCs w:val="28"/>
        </w:rPr>
      </w:pPr>
    </w:p>
    <w:p w14:paraId="15C2C8CF" w14:textId="6C9E7893" w:rsidR="00D5348C" w:rsidRDefault="00D5348C">
      <w:pPr>
        <w:rPr>
          <w:rFonts w:ascii="Angsana New" w:hAnsi="Angsana New"/>
          <w:sz w:val="28"/>
          <w:szCs w:val="28"/>
        </w:rPr>
      </w:pPr>
    </w:p>
    <w:p w14:paraId="16849544" w14:textId="775F20E6" w:rsidR="00D5348C" w:rsidRDefault="00D5348C">
      <w:pPr>
        <w:rPr>
          <w:rFonts w:ascii="Angsana New" w:hAnsi="Angsana New"/>
          <w:sz w:val="28"/>
          <w:szCs w:val="28"/>
        </w:rPr>
      </w:pPr>
    </w:p>
    <w:p w14:paraId="177E1789" w14:textId="5B599F89" w:rsidR="00D5348C" w:rsidRDefault="00D5348C">
      <w:pPr>
        <w:rPr>
          <w:rFonts w:ascii="Angsana New" w:hAnsi="Angsana New"/>
          <w:sz w:val="28"/>
          <w:szCs w:val="28"/>
        </w:rPr>
      </w:pPr>
    </w:p>
    <w:p w14:paraId="184A3086" w14:textId="713451C7" w:rsidR="00D5348C" w:rsidRDefault="00D5348C">
      <w:pPr>
        <w:rPr>
          <w:rFonts w:ascii="Angsana New" w:hAnsi="Angsana New"/>
          <w:sz w:val="28"/>
          <w:szCs w:val="28"/>
        </w:rPr>
      </w:pPr>
    </w:p>
    <w:p w14:paraId="7F323BF8" w14:textId="4533A2E3" w:rsidR="00D5348C" w:rsidRDefault="00D5348C">
      <w:pPr>
        <w:rPr>
          <w:rFonts w:ascii="Angsana New" w:hAnsi="Angsana New"/>
          <w:sz w:val="28"/>
          <w:szCs w:val="28"/>
        </w:rPr>
      </w:pPr>
    </w:p>
    <w:p w14:paraId="68FCB9CD" w14:textId="77777777" w:rsidR="00D5348C" w:rsidRPr="00D5348C" w:rsidRDefault="00D5348C">
      <w:pPr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horzAnchor="margin" w:tblpXSpec="center" w:tblpY="114"/>
        <w:tblW w:w="5062" w:type="pct"/>
        <w:tblLook w:val="04A0" w:firstRow="1" w:lastRow="0" w:firstColumn="1" w:lastColumn="0" w:noHBand="0" w:noVBand="1"/>
      </w:tblPr>
      <w:tblGrid>
        <w:gridCol w:w="5873"/>
        <w:gridCol w:w="1179"/>
        <w:gridCol w:w="283"/>
        <w:gridCol w:w="1157"/>
        <w:gridCol w:w="291"/>
        <w:gridCol w:w="1173"/>
      </w:tblGrid>
      <w:tr w:rsidR="00DC1EE1" w:rsidRPr="000103E1" w14:paraId="042B3D26" w14:textId="77777777" w:rsidTr="00DC1EE1">
        <w:trPr>
          <w:trHeight w:val="263"/>
        </w:trPr>
        <w:tc>
          <w:tcPr>
            <w:tcW w:w="2950" w:type="pct"/>
          </w:tcPr>
          <w:p w14:paraId="11D07422" w14:textId="77777777" w:rsidR="00DC1EE1" w:rsidRPr="000103E1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50" w:type="pct"/>
            <w:gridSpan w:val="5"/>
          </w:tcPr>
          <w:p w14:paraId="0503F719" w14:textId="77777777" w:rsidR="00DC1EE1" w:rsidRPr="0051101B" w:rsidRDefault="00DC1EE1" w:rsidP="00DC1EE1">
            <w:pPr>
              <w:tabs>
                <w:tab w:val="clear" w:pos="4451"/>
                <w:tab w:val="left" w:pos="442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29443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DC1EE1" w:rsidRPr="000103E1" w14:paraId="157B0192" w14:textId="77777777" w:rsidTr="00DC1EE1">
        <w:trPr>
          <w:trHeight w:val="369"/>
        </w:trPr>
        <w:tc>
          <w:tcPr>
            <w:tcW w:w="2950" w:type="pct"/>
          </w:tcPr>
          <w:p w14:paraId="09D57DBA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5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44EE68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1101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101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</w:tr>
      <w:tr w:rsidR="00DC1EE1" w:rsidRPr="000103E1" w14:paraId="2E3808EB" w14:textId="77777777" w:rsidTr="00DC1EE1">
        <w:trPr>
          <w:trHeight w:val="369"/>
        </w:trPr>
        <w:tc>
          <w:tcPr>
            <w:tcW w:w="2950" w:type="pct"/>
          </w:tcPr>
          <w:p w14:paraId="2AF80632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081282EF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4935CB56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2FC68B25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6ED4C94E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743B9E62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1EE1" w:rsidRPr="000103E1" w14:paraId="64D3FA8E" w14:textId="77777777" w:rsidTr="00DC1EE1">
        <w:trPr>
          <w:trHeight w:val="369"/>
        </w:trPr>
        <w:tc>
          <w:tcPr>
            <w:tcW w:w="2950" w:type="pct"/>
            <w:vAlign w:val="bottom"/>
          </w:tcPr>
          <w:p w14:paraId="36BAE7D4" w14:textId="77777777" w:rsidR="00DC1EE1" w:rsidRPr="0051101B" w:rsidRDefault="00DC1EE1" w:rsidP="00DC1EE1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92" w:type="pct"/>
          </w:tcPr>
          <w:p w14:paraId="3B5C7C4B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2" w:type="pct"/>
          </w:tcPr>
          <w:p w14:paraId="66191FA3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6CDF9A9C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6" w:type="pct"/>
          </w:tcPr>
          <w:p w14:paraId="593B502D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9" w:type="pct"/>
          </w:tcPr>
          <w:p w14:paraId="537FB1C7" w14:textId="77777777" w:rsidR="00DC1EE1" w:rsidRPr="0051101B" w:rsidRDefault="00DC1EE1" w:rsidP="00DC1EE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DC1EE1" w:rsidRPr="000103E1" w14:paraId="1E5EF0BC" w14:textId="77777777" w:rsidTr="00DC1EE1">
        <w:trPr>
          <w:trHeight w:val="369"/>
        </w:trPr>
        <w:tc>
          <w:tcPr>
            <w:tcW w:w="2950" w:type="pct"/>
            <w:vAlign w:val="bottom"/>
          </w:tcPr>
          <w:p w14:paraId="333FFC91" w14:textId="77777777" w:rsidR="00DC1EE1" w:rsidRPr="0051101B" w:rsidRDefault="00DC1EE1" w:rsidP="00DC1EE1">
            <w:pPr>
              <w:tabs>
                <w:tab w:val="clear" w:pos="227"/>
                <w:tab w:val="clear" w:pos="454"/>
                <w:tab w:val="clear" w:pos="680"/>
                <w:tab w:val="left" w:pos="460"/>
              </w:tabs>
              <w:ind w:left="426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110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51101B">
              <w:rPr>
                <w:rFonts w:ascii="Angsana New" w:hAnsi="Angsana New" w:cstheme="majorBidi" w:hint="cs"/>
                <w:sz w:val="28"/>
                <w:szCs w:val="28"/>
                <w:u w:val="single"/>
                <w:cs/>
              </w:rPr>
              <w:t>งบ</w:t>
            </w:r>
            <w:r w:rsidRPr="0051101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38C91E7E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16A39D1F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1DCF5D78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374188B4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68263F80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1EE1" w:rsidRPr="000103E1" w14:paraId="5941F701" w14:textId="77777777" w:rsidTr="00DC1EE1">
        <w:trPr>
          <w:trHeight w:val="369"/>
        </w:trPr>
        <w:tc>
          <w:tcPr>
            <w:tcW w:w="2950" w:type="pct"/>
          </w:tcPr>
          <w:p w14:paraId="3B4630F7" w14:textId="77777777" w:rsidR="00DC1EE1" w:rsidRPr="0051101B" w:rsidRDefault="00DC1EE1" w:rsidP="00DC1EE1">
            <w:pPr>
              <w:tabs>
                <w:tab w:val="clear" w:pos="454"/>
                <w:tab w:val="clear" w:pos="680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592" w:type="pct"/>
          </w:tcPr>
          <w:p w14:paraId="0ED15750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100F5AE7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381F044B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18F489D0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9" w:type="pct"/>
          </w:tcPr>
          <w:p w14:paraId="7857BEDC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1EE1" w:rsidRPr="000103E1" w14:paraId="62410A9D" w14:textId="77777777" w:rsidTr="00DC1EE1">
        <w:trPr>
          <w:trHeight w:val="369"/>
        </w:trPr>
        <w:tc>
          <w:tcPr>
            <w:tcW w:w="2950" w:type="pct"/>
          </w:tcPr>
          <w:p w14:paraId="52ADCF95" w14:textId="77777777" w:rsidR="00DC1EE1" w:rsidRPr="0051101B" w:rsidRDefault="00DC1EE1" w:rsidP="00DC1EE1">
            <w:pPr>
              <w:tabs>
                <w:tab w:val="clear" w:pos="454"/>
                <w:tab w:val="left" w:pos="567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101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92" w:type="pct"/>
          </w:tcPr>
          <w:p w14:paraId="71016862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5E0E6EF6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6AC3BAD7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71E3C463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9" w:type="pct"/>
          </w:tcPr>
          <w:p w14:paraId="49F1F496" w14:textId="77777777" w:rsidR="00DC1EE1" w:rsidRPr="0051101B" w:rsidRDefault="00DC1EE1" w:rsidP="00DC1EE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1EE1" w:rsidRPr="000103E1" w14:paraId="5244C030" w14:textId="77777777" w:rsidTr="00DC1EE1">
        <w:trPr>
          <w:trHeight w:val="369"/>
        </w:trPr>
        <w:tc>
          <w:tcPr>
            <w:tcW w:w="2950" w:type="pct"/>
          </w:tcPr>
          <w:p w14:paraId="744106FE" w14:textId="77777777" w:rsidR="00DC1EE1" w:rsidRPr="0051101B" w:rsidRDefault="00DC1EE1" w:rsidP="00DC1EE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firstLine="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ส่วนแบ่งขาดทุนเบ็ดเสร็จอื่นจากบริษัทร่วม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7DB635EE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226</w:t>
            </w: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523FEECF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9B96512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86756A1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0F733855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(181)</w:t>
            </w:r>
          </w:p>
        </w:tc>
      </w:tr>
      <w:tr w:rsidR="00DC1EE1" w:rsidRPr="000103E1" w14:paraId="1E3C1141" w14:textId="77777777" w:rsidTr="00DC1EE1">
        <w:trPr>
          <w:trHeight w:val="369"/>
        </w:trPr>
        <w:tc>
          <w:tcPr>
            <w:tcW w:w="2950" w:type="pct"/>
          </w:tcPr>
          <w:p w14:paraId="328DCAD4" w14:textId="77777777" w:rsidR="00DC1EE1" w:rsidRPr="0051101B" w:rsidRDefault="00DC1EE1" w:rsidP="00DC1EE1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101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Pr="0051101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Pr="0051101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Pr="0051101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4AAF53F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2D8F1747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57CCAC5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F7BC872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4AC5B84C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1EE1" w:rsidRPr="000103E1" w14:paraId="09F3E54B" w14:textId="77777777" w:rsidTr="00DC1EE1">
        <w:trPr>
          <w:trHeight w:val="369"/>
        </w:trPr>
        <w:tc>
          <w:tcPr>
            <w:tcW w:w="2950" w:type="pct"/>
          </w:tcPr>
          <w:p w14:paraId="016EB5B2" w14:textId="77777777" w:rsidR="00DC1EE1" w:rsidRPr="0051101B" w:rsidRDefault="00DC1EE1" w:rsidP="00DC1EE1">
            <w:pPr>
              <w:tabs>
                <w:tab w:val="clear" w:pos="454"/>
                <w:tab w:val="left" w:pos="567"/>
                <w:tab w:val="left" w:pos="601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1101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Pr="0051101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0F3D214B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3732F37E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38B4056C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D40DDE4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C8D75FA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1EE1" w:rsidRPr="000103E1" w14:paraId="1B434147" w14:textId="77777777" w:rsidTr="00DC1EE1">
        <w:trPr>
          <w:trHeight w:val="369"/>
        </w:trPr>
        <w:tc>
          <w:tcPr>
            <w:tcW w:w="2950" w:type="pct"/>
          </w:tcPr>
          <w:p w14:paraId="424C54CA" w14:textId="434F22BE" w:rsidR="009A604E" w:rsidRDefault="00DC1EE1" w:rsidP="009A6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7" w:hanging="3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</w:t>
            </w:r>
            <w:r w:rsidR="009A604E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</w:t>
            </w:r>
            <w:r w:rsidR="009A604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ลขาดทุน</w:t>
            </w:r>
            <w:r w:rsidR="009A604E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จากการวัดมูลค่า</w:t>
            </w:r>
            <w:r w:rsidR="009A604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ยุติธรรม </w:t>
            </w:r>
            <w:r w:rsidR="009A60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9A604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หลักทรัพย์จดทะเบียน</w:t>
            </w:r>
          </w:p>
          <w:p w14:paraId="6CB03041" w14:textId="055DA912" w:rsidR="00DC1EE1" w:rsidRPr="0051101B" w:rsidRDefault="009A604E" w:rsidP="009A604E">
            <w:pPr>
              <w:tabs>
                <w:tab w:val="clear" w:pos="454"/>
                <w:tab w:val="left" w:pos="567"/>
                <w:tab w:val="left" w:pos="601"/>
              </w:tabs>
              <w:ind w:left="426" w:firstLine="175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82ECA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(2,714)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C67DAEB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6338E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B347B52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BBD20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5110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1)</w:t>
            </w:r>
          </w:p>
        </w:tc>
      </w:tr>
      <w:tr w:rsidR="00DC1EE1" w:rsidRPr="000103E1" w14:paraId="0399052B" w14:textId="77777777" w:rsidTr="00DC1EE1">
        <w:trPr>
          <w:trHeight w:val="369"/>
        </w:trPr>
        <w:tc>
          <w:tcPr>
            <w:tcW w:w="2950" w:type="pct"/>
          </w:tcPr>
          <w:p w14:paraId="7E2C13A9" w14:textId="77777777" w:rsidR="00DC1EE1" w:rsidRPr="0051101B" w:rsidRDefault="00DC1EE1" w:rsidP="00DC1EE1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</w:t>
            </w:r>
            <w:r w:rsidRPr="005110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ขาดทุนเบ็ดเสร็จอื่นสำหรับ</w:t>
            </w:r>
            <w:r w:rsidRPr="0051101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FB368C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110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940</w:t>
            </w:r>
            <w:r w:rsidRPr="005110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6F68984F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A80DDB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110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88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C28477A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4AE0A5" w14:textId="77777777" w:rsidR="00DC1EE1" w:rsidRPr="0051101B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110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(2,3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Pr="005110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2)</w:t>
            </w:r>
          </w:p>
        </w:tc>
      </w:tr>
      <w:tr w:rsidR="00DC1EE1" w:rsidRPr="000103E1" w14:paraId="46005B20" w14:textId="77777777" w:rsidTr="00DC1EE1">
        <w:trPr>
          <w:trHeight w:val="369"/>
        </w:trPr>
        <w:tc>
          <w:tcPr>
            <w:tcW w:w="2950" w:type="pct"/>
          </w:tcPr>
          <w:p w14:paraId="2067F367" w14:textId="77777777" w:rsidR="00DC1EE1" w:rsidRPr="000103E1" w:rsidRDefault="00DC1EE1" w:rsidP="00DC1EE1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EF17369" w14:textId="77777777" w:rsidR="00DC1EE1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1FE55771" w14:textId="77777777" w:rsidR="00DC1EE1" w:rsidRPr="000103E1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C584ACA" w14:textId="77777777" w:rsidR="00DC1EE1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239FED4" w14:textId="77777777" w:rsidR="00DC1EE1" w:rsidRPr="000103E1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5F1BD85" w14:textId="77777777" w:rsidR="00DC1EE1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</w:tr>
      <w:tr w:rsidR="00DC1EE1" w:rsidRPr="000103E1" w14:paraId="02E4364C" w14:textId="77777777" w:rsidTr="00DC1EE1">
        <w:trPr>
          <w:trHeight w:val="369"/>
        </w:trPr>
        <w:tc>
          <w:tcPr>
            <w:tcW w:w="2950" w:type="pct"/>
          </w:tcPr>
          <w:p w14:paraId="16B4C33A" w14:textId="77777777" w:rsidR="00DC1EE1" w:rsidRPr="000103E1" w:rsidRDefault="00DC1EE1" w:rsidP="00DC1EE1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  <w:r w:rsidRPr="00E45C8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งบการเงิน</w:t>
            </w:r>
            <w:r w:rsidRPr="00E45C8B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เฉพาะกิจการ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2FB2516D" w14:textId="77777777" w:rsidR="00DC1EE1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66EA95C4" w14:textId="77777777" w:rsidR="00DC1EE1" w:rsidRPr="000103E1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08071DE" w14:textId="77777777" w:rsidR="00DC1EE1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A9D408A" w14:textId="77777777" w:rsidR="00DC1EE1" w:rsidRPr="000103E1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2DC1E7BE" w14:textId="77777777" w:rsidR="00DC1EE1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</w:tr>
      <w:tr w:rsidR="00DC1EE1" w:rsidRPr="000103E1" w14:paraId="6765BAD1" w14:textId="77777777" w:rsidTr="00DC1EE1">
        <w:trPr>
          <w:trHeight w:val="369"/>
        </w:trPr>
        <w:tc>
          <w:tcPr>
            <w:tcW w:w="2950" w:type="pct"/>
          </w:tcPr>
          <w:p w14:paraId="0803C606" w14:textId="77777777" w:rsidR="00DC1EE1" w:rsidRPr="000103E1" w:rsidRDefault="00DC1EE1" w:rsidP="00DC1EE1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  <w:r w:rsidRPr="00E45C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</w:t>
            </w:r>
            <w:r w:rsidRPr="00E45C8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ไม่</w:t>
            </w:r>
            <w:r w:rsidRPr="00E45C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3D08171" w14:textId="77777777" w:rsidR="00DC1EE1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41028B6E" w14:textId="77777777" w:rsidR="00DC1EE1" w:rsidRPr="000103E1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9ABDF2E" w14:textId="77777777" w:rsidR="00DC1EE1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19DAC31" w14:textId="77777777" w:rsidR="00DC1EE1" w:rsidRPr="000103E1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48E3D4C1" w14:textId="77777777" w:rsidR="00DC1EE1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</w:tr>
      <w:tr w:rsidR="00DC1EE1" w:rsidRPr="000103E1" w14:paraId="123D9808" w14:textId="77777777" w:rsidTr="00DC1EE1">
        <w:trPr>
          <w:trHeight w:val="369"/>
        </w:trPr>
        <w:tc>
          <w:tcPr>
            <w:tcW w:w="2950" w:type="pct"/>
          </w:tcPr>
          <w:p w14:paraId="44BCC170" w14:textId="77777777" w:rsidR="00DC1EE1" w:rsidRPr="000103E1" w:rsidRDefault="00DC1EE1" w:rsidP="00DC1EE1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  <w:r w:rsidRPr="00E45C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</w:t>
            </w:r>
            <w:r w:rsidRPr="00E45C8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ไว้</w:t>
            </w:r>
            <w:r w:rsidRPr="00E45C8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ในกำไรหรือขาดทุนในภายหลัง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855B38A" w14:textId="77777777" w:rsidR="00DC1EE1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2AD58469" w14:textId="77777777" w:rsidR="00DC1EE1" w:rsidRPr="000103E1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C456A5D" w14:textId="77777777" w:rsidR="00DC1EE1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E0E50CB" w14:textId="77777777" w:rsidR="00DC1EE1" w:rsidRPr="000103E1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363E61E0" w14:textId="77777777" w:rsidR="00DC1EE1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</w:tr>
      <w:tr w:rsidR="00DC1EE1" w:rsidRPr="000103E1" w14:paraId="027D12B0" w14:textId="77777777" w:rsidTr="00DC1EE1">
        <w:trPr>
          <w:trHeight w:val="369"/>
        </w:trPr>
        <w:tc>
          <w:tcPr>
            <w:tcW w:w="2950" w:type="pct"/>
          </w:tcPr>
          <w:p w14:paraId="5FFE3396" w14:textId="0F92C0D3" w:rsidR="00DC1EE1" w:rsidRDefault="00DC1EE1" w:rsidP="00DC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 w:hanging="31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</w:t>
            </w:r>
            <w:r w:rsidR="00D5348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ขาดทุน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จากการวัดมูลค่า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ยุติธรรม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หลักทรัพย์จดทะเบียน</w:t>
            </w:r>
          </w:p>
          <w:p w14:paraId="360DE2AD" w14:textId="77777777" w:rsidR="00DC1EE1" w:rsidRPr="000103E1" w:rsidRDefault="00DC1EE1" w:rsidP="00DC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4DBDD0E0" w14:textId="77777777" w:rsidR="00DC1EE1" w:rsidRPr="003B2003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20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(2,714)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6030CE7" w14:textId="77777777" w:rsidR="00DC1EE1" w:rsidRPr="003B2003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3E12A022" w14:textId="77777777" w:rsidR="00DC1EE1" w:rsidRPr="003B2003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20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B960440" w14:textId="77777777" w:rsidR="00DC1EE1" w:rsidRPr="003B2003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52E0B86" w14:textId="77777777" w:rsidR="00DC1EE1" w:rsidRPr="003B2003" w:rsidRDefault="00DC1EE1" w:rsidP="00DC1EE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200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(2,171)</w:t>
            </w:r>
          </w:p>
        </w:tc>
      </w:tr>
      <w:tr w:rsidR="00DC1EE1" w:rsidRPr="000103E1" w14:paraId="0751C49D" w14:textId="77777777" w:rsidTr="00DC1EE1">
        <w:trPr>
          <w:trHeight w:val="369"/>
        </w:trPr>
        <w:tc>
          <w:tcPr>
            <w:tcW w:w="2950" w:type="pct"/>
          </w:tcPr>
          <w:p w14:paraId="134298EC" w14:textId="02D85A6C" w:rsidR="00DC1EE1" w:rsidRPr="000103E1" w:rsidRDefault="00DC1EE1" w:rsidP="00DC1EE1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Pr="00E45C8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F144F0" w14:textId="77777777" w:rsidR="00DC1EE1" w:rsidRPr="003B2003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B20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(2,714)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EEEACAA" w14:textId="77777777" w:rsidR="00DC1EE1" w:rsidRPr="003B2003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62CACD" w14:textId="77777777" w:rsidR="00DC1EE1" w:rsidRPr="003B2003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B20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543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A0AFA88" w14:textId="77777777" w:rsidR="00DC1EE1" w:rsidRPr="003B2003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3A0801" w14:textId="77777777" w:rsidR="00DC1EE1" w:rsidRPr="003B2003" w:rsidRDefault="00DC1EE1" w:rsidP="00DC1EE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B20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(2,171)</w:t>
            </w:r>
          </w:p>
        </w:tc>
      </w:tr>
    </w:tbl>
    <w:p w14:paraId="2A07E503" w14:textId="0BE97D42" w:rsidR="007D5450" w:rsidRPr="00DC1EE1" w:rsidRDefault="007D5450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12"/>
          <w:szCs w:val="12"/>
        </w:rPr>
      </w:pPr>
    </w:p>
    <w:p w14:paraId="1777064D" w14:textId="4C3969BA" w:rsidR="007D5450" w:rsidRDefault="007D5450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5199CF6C" w14:textId="4B3CF591" w:rsidR="007D5450" w:rsidRDefault="007D5450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7CA598BC" w14:textId="77E15510" w:rsidR="00DC1EE1" w:rsidRDefault="00DC1EE1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1A892EE4" w14:textId="1BD89FD8" w:rsidR="00DC1EE1" w:rsidRDefault="00DC1EE1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6078F217" w14:textId="1AEC4748" w:rsidR="00DC1EE1" w:rsidRDefault="00DC1EE1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75775059" w14:textId="7D525333" w:rsidR="00DC1EE1" w:rsidRDefault="00DC1EE1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5A4EC8E2" w14:textId="1B7D5B99" w:rsidR="00DC1EE1" w:rsidRDefault="00DC1EE1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332FB9BA" w14:textId="48F4D070" w:rsidR="00DC1EE1" w:rsidRDefault="00DC1EE1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72ED378B" w14:textId="77777777" w:rsidR="00DC1EE1" w:rsidRDefault="00DC1EE1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572BF82E" w14:textId="77777777" w:rsidR="007D5450" w:rsidRDefault="007D5450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343F1DB2" w14:textId="09173DD2" w:rsidR="00D344D5" w:rsidRPr="00CD40AE" w:rsidRDefault="00B6235B" w:rsidP="00D5348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746312A6" w14:textId="2F7F80D0" w:rsidR="00F36552" w:rsidRPr="00656B26" w:rsidRDefault="00D344D5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firstLine="1"/>
        <w:jc w:val="thaiDistribute"/>
        <w:rPr>
          <w:rFonts w:ascii="Angsana New" w:hAnsi="Angsana New"/>
          <w:sz w:val="28"/>
          <w:szCs w:val="28"/>
          <w:cs/>
        </w:rPr>
      </w:pPr>
      <w:r w:rsidRPr="00EC5FC2">
        <w:rPr>
          <w:rFonts w:ascii="Angsana New" w:hAnsi="Angsana New"/>
          <w:sz w:val="28"/>
          <w:szCs w:val="28"/>
          <w:cs/>
        </w:rPr>
        <w:t>ข้อมูลทางการเงินจำแนก</w:t>
      </w:r>
      <w:r w:rsidRPr="00625007">
        <w:rPr>
          <w:rFonts w:ascii="Angsana New" w:hAnsi="Angsana New"/>
          <w:sz w:val="28"/>
          <w:szCs w:val="28"/>
          <w:cs/>
        </w:rPr>
        <w:t>ตามส่วนงานธุรกิจของบริษัทสำหรับ</w:t>
      </w:r>
      <w:r w:rsidR="00A452E2">
        <w:rPr>
          <w:rFonts w:ascii="Angsana New" w:hAnsi="Angsana New" w:hint="cs"/>
          <w:sz w:val="28"/>
          <w:szCs w:val="28"/>
          <w:cs/>
        </w:rPr>
        <w:t>งวด</w:t>
      </w:r>
      <w:r w:rsidR="00910F6D">
        <w:rPr>
          <w:rFonts w:ascii="Angsana New" w:hAnsi="Angsana New" w:hint="cs"/>
          <w:sz w:val="28"/>
          <w:szCs w:val="28"/>
          <w:cs/>
        </w:rPr>
        <w:t>สามเดือน</w:t>
      </w:r>
      <w:r w:rsidRPr="00625007">
        <w:rPr>
          <w:rFonts w:ascii="Angsana New" w:hAnsi="Angsana New"/>
          <w:sz w:val="28"/>
          <w:szCs w:val="28"/>
          <w:cs/>
        </w:rPr>
        <w:t>สิ้นสุดวันที่</w:t>
      </w:r>
      <w:r w:rsidRPr="00625007">
        <w:rPr>
          <w:rFonts w:ascii="Angsana New" w:hAnsi="Angsana New"/>
          <w:sz w:val="28"/>
          <w:szCs w:val="28"/>
        </w:rPr>
        <w:t xml:space="preserve"> </w:t>
      </w:r>
      <w:r w:rsidR="001847AB" w:rsidRPr="005764E7">
        <w:rPr>
          <w:rFonts w:ascii="Angsana New" w:hAnsi="Angsana New"/>
          <w:sz w:val="28"/>
          <w:szCs w:val="28"/>
        </w:rPr>
        <w:t>3</w:t>
      </w:r>
      <w:r w:rsidR="00426B60">
        <w:rPr>
          <w:rFonts w:ascii="Angsana New" w:hAnsi="Angsana New"/>
          <w:sz w:val="28"/>
          <w:szCs w:val="28"/>
        </w:rPr>
        <w:t>1</w:t>
      </w:r>
      <w:r w:rsidR="001847AB" w:rsidRPr="005764E7">
        <w:rPr>
          <w:rFonts w:ascii="Angsana New" w:hAnsi="Angsana New"/>
          <w:sz w:val="28"/>
          <w:szCs w:val="28"/>
        </w:rPr>
        <w:t xml:space="preserve"> </w:t>
      </w:r>
      <w:r w:rsidR="000103E1">
        <w:rPr>
          <w:rFonts w:ascii="Angsana New" w:hAnsi="Angsana New" w:hint="cs"/>
          <w:sz w:val="28"/>
          <w:szCs w:val="28"/>
          <w:cs/>
        </w:rPr>
        <w:t>มีนาคม</w:t>
      </w:r>
      <w:r w:rsidR="001847AB" w:rsidRPr="00B93FB2">
        <w:rPr>
          <w:rFonts w:ascii="Angsana New" w:hAnsi="Angsana New" w:hint="cs"/>
          <w:sz w:val="28"/>
          <w:szCs w:val="28"/>
        </w:rPr>
        <w:t xml:space="preserve"> </w:t>
      </w:r>
      <w:r w:rsidR="00EC433C">
        <w:rPr>
          <w:rFonts w:ascii="Angsana New" w:hAnsi="Angsana New"/>
          <w:sz w:val="28"/>
          <w:szCs w:val="28"/>
        </w:rPr>
        <w:t>256</w:t>
      </w:r>
      <w:r w:rsidR="000103E1">
        <w:rPr>
          <w:rFonts w:ascii="Angsana New" w:hAnsi="Angsana New"/>
          <w:sz w:val="28"/>
          <w:szCs w:val="28"/>
        </w:rPr>
        <w:t>5</w:t>
      </w:r>
      <w:r w:rsidR="00CF2D39" w:rsidRPr="005764E7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 xml:space="preserve">และ </w:t>
      </w:r>
      <w:r w:rsidR="00EC433C">
        <w:rPr>
          <w:rFonts w:ascii="Angsana New" w:hAnsi="Angsana New"/>
          <w:sz w:val="28"/>
          <w:szCs w:val="28"/>
        </w:rPr>
        <w:t>256</w:t>
      </w:r>
      <w:r w:rsidR="000103E1">
        <w:rPr>
          <w:rFonts w:ascii="Angsana New" w:hAnsi="Angsana New"/>
          <w:sz w:val="28"/>
          <w:szCs w:val="28"/>
        </w:rPr>
        <w:t>4</w:t>
      </w:r>
      <w:r w:rsidR="00EC433C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เป็นดังนี้</w:t>
      </w:r>
    </w:p>
    <w:tbl>
      <w:tblPr>
        <w:tblW w:w="928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44"/>
        <w:gridCol w:w="1007"/>
        <w:gridCol w:w="264"/>
        <w:gridCol w:w="1154"/>
        <w:gridCol w:w="236"/>
        <w:gridCol w:w="1166"/>
        <w:gridCol w:w="283"/>
        <w:gridCol w:w="1026"/>
      </w:tblGrid>
      <w:tr w:rsidR="00D344D5" w:rsidRPr="005764E7" w14:paraId="5E1179A2" w14:textId="77777777" w:rsidTr="00524A52">
        <w:tc>
          <w:tcPr>
            <w:tcW w:w="4144" w:type="dxa"/>
          </w:tcPr>
          <w:p w14:paraId="17CF541B" w14:textId="77777777" w:rsidR="00D344D5" w:rsidRPr="005764E7" w:rsidRDefault="00D344D5" w:rsidP="000B1F6D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  <w:bookmarkStart w:id="5" w:name="_Hlk70942262"/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</w:tcPr>
          <w:p w14:paraId="07DA5592" w14:textId="31424CE8" w:rsidR="00D344D5" w:rsidRPr="00656B26" w:rsidRDefault="00714E7B" w:rsidP="000B1F6D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="00D344D5" w:rsidRPr="00656B26">
              <w:rPr>
                <w:rFonts w:ascii="Angsana New" w:hAnsi="Angsana New" w:cs="Angsana New"/>
                <w:cs/>
              </w:rPr>
              <w:t>การเงินที่แสดงเงินลงทุนตามวิธีส่วนได้เสีย</w:t>
            </w:r>
            <w:r w:rsidR="00D344D5" w:rsidRPr="005764E7">
              <w:rPr>
                <w:rFonts w:ascii="Angsana New" w:hAnsi="Angsana New" w:cs="Angsana New"/>
              </w:rPr>
              <w:t xml:space="preserve"> </w:t>
            </w:r>
            <w:r w:rsidR="00D344D5" w:rsidRPr="00625007">
              <w:rPr>
                <w:rFonts w:ascii="Angsana New" w:hAnsi="Angsana New" w:cs="Angsana New"/>
              </w:rPr>
              <w:t>(</w:t>
            </w:r>
            <w:r w:rsidR="00D344D5" w:rsidRPr="00656B26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D344D5" w:rsidRPr="005764E7" w14:paraId="4250046D" w14:textId="77777777" w:rsidTr="00524A52">
        <w:tc>
          <w:tcPr>
            <w:tcW w:w="4144" w:type="dxa"/>
          </w:tcPr>
          <w:p w14:paraId="5F743383" w14:textId="77777777" w:rsidR="00D344D5" w:rsidRPr="005764E7" w:rsidRDefault="00D344D5" w:rsidP="000B1F6D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7E90581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1184E255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1EBA0C2" w14:textId="77777777" w:rsidR="00D344D5" w:rsidRPr="00656B26" w:rsidRDefault="00D344D5" w:rsidP="000B1F6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37831010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A0C0AA2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7B00B400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5066B52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344D5" w:rsidRPr="005764E7" w14:paraId="4A4BCA97" w14:textId="77777777" w:rsidTr="00524A52">
        <w:tc>
          <w:tcPr>
            <w:tcW w:w="4144" w:type="dxa"/>
          </w:tcPr>
          <w:p w14:paraId="12C6A90F" w14:textId="74BB9930" w:rsidR="00D344D5" w:rsidRPr="00656B26" w:rsidRDefault="00111A45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>สำหรับ</w:t>
            </w:r>
            <w:r w:rsidR="00694D49">
              <w:rPr>
                <w:rFonts w:ascii="Angsana New" w:hAnsi="Angsana New" w:cs="Angsana New" w:hint="cs"/>
                <w:u w:val="single"/>
                <w:cs/>
              </w:rPr>
              <w:t>งวดสามเดือน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สิ้นสุดวันที่ </w:t>
            </w:r>
            <w:r w:rsidRPr="00B93FB2">
              <w:rPr>
                <w:rFonts w:ascii="Angsana New" w:hAnsi="Angsana New" w:cs="Angsana New" w:hint="cs"/>
                <w:u w:val="single"/>
              </w:rPr>
              <w:t>3</w:t>
            </w:r>
            <w:r w:rsidR="00426B60">
              <w:rPr>
                <w:rFonts w:ascii="Angsana New" w:hAnsi="Angsana New" w:cs="Angsana New"/>
                <w:u w:val="single"/>
                <w:lang w:val="en-ZW"/>
              </w:rPr>
              <w:t>1</w:t>
            </w:r>
            <w:r w:rsidRPr="00B93FB2">
              <w:rPr>
                <w:rFonts w:ascii="Angsana New" w:hAnsi="Angsana New" w:cs="Angsana New" w:hint="cs"/>
                <w:u w:val="single"/>
              </w:rPr>
              <w:t xml:space="preserve"> </w:t>
            </w:r>
            <w:r w:rsidR="000103E1">
              <w:rPr>
                <w:rFonts w:ascii="Angsana New" w:hAnsi="Angsana New" w:cs="Angsana New" w:hint="cs"/>
                <w:u w:val="single"/>
                <w:cs/>
              </w:rPr>
              <w:t>มีนาคม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D344D5" w:rsidRPr="005764E7">
              <w:rPr>
                <w:rFonts w:ascii="Angsana New" w:hAnsi="Angsana New" w:cs="Angsana New"/>
                <w:u w:val="single"/>
              </w:rPr>
              <w:t>256</w:t>
            </w:r>
            <w:r w:rsidR="00A452E2">
              <w:rPr>
                <w:rFonts w:ascii="Angsana New" w:hAnsi="Angsana New" w:cs="Angsana New"/>
                <w:u w:val="single"/>
              </w:rPr>
              <w:t>5</w:t>
            </w:r>
          </w:p>
        </w:tc>
        <w:tc>
          <w:tcPr>
            <w:tcW w:w="1007" w:type="dxa"/>
          </w:tcPr>
          <w:p w14:paraId="6A5067A8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29A5959D" w14:textId="77777777" w:rsidR="00D344D5" w:rsidRPr="005764E7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0696BFF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60E5CF" w14:textId="77777777" w:rsidR="00D344D5" w:rsidRPr="005764E7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B5D1DAD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E4849D8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645AEB2" w14:textId="77777777" w:rsidR="00D344D5" w:rsidRPr="005764E7" w:rsidRDefault="00D344D5" w:rsidP="000B1F6D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44D5" w:rsidRPr="008D18A0" w14:paraId="75BB210A" w14:textId="77777777" w:rsidTr="00524A52">
        <w:tc>
          <w:tcPr>
            <w:tcW w:w="4144" w:type="dxa"/>
          </w:tcPr>
          <w:p w14:paraId="58A7DA38" w14:textId="77777777" w:rsidR="00D344D5" w:rsidRPr="00656B26" w:rsidRDefault="00D344D5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6B8E9B" w14:textId="589D723A" w:rsidR="00D344D5" w:rsidRPr="00A452E2" w:rsidRDefault="008C37B0" w:rsidP="008C37B0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76,511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B4A983D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BF4464" w14:textId="5231DBDD" w:rsidR="00D344D5" w:rsidRPr="00A452E2" w:rsidRDefault="008C37B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25,234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AF56D7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A35DE2" w14:textId="4C17A373" w:rsidR="00D344D5" w:rsidRPr="00A452E2" w:rsidRDefault="008C37B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557088" w14:textId="77777777" w:rsidR="00D344D5" w:rsidRPr="00A452E2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CAEB8C" w14:textId="3544FDA0" w:rsidR="00D344D5" w:rsidRPr="00A452E2" w:rsidRDefault="008C37B0" w:rsidP="000B1F6D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119,373</w:t>
            </w:r>
          </w:p>
        </w:tc>
      </w:tr>
      <w:tr w:rsidR="00D344D5" w:rsidRPr="008D18A0" w14:paraId="156FA5A1" w14:textId="77777777" w:rsidTr="00524A52">
        <w:tc>
          <w:tcPr>
            <w:tcW w:w="4144" w:type="dxa"/>
            <w:vAlign w:val="bottom"/>
          </w:tcPr>
          <w:p w14:paraId="26EF6BE7" w14:textId="7949C45F" w:rsidR="00D344D5" w:rsidRPr="008D18A0" w:rsidRDefault="00D344D5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0B4CB7" w14:textId="69FCCC3E" w:rsidR="00D344D5" w:rsidRPr="00A452E2" w:rsidRDefault="008C37B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29,904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E8AF37B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AB77D9" w14:textId="23D36B2E" w:rsidR="00D344D5" w:rsidRPr="00A452E2" w:rsidRDefault="008C37B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218239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8D75A3" w14:textId="4B16E798" w:rsidR="00D344D5" w:rsidRPr="00A452E2" w:rsidRDefault="008C37B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8,173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E6B925" w14:textId="77777777" w:rsidR="00D344D5" w:rsidRPr="00A452E2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B598C7E" w14:textId="771DEC55" w:rsidR="00D344D5" w:rsidRPr="00A452E2" w:rsidRDefault="008C37B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41,929</w:t>
            </w:r>
          </w:p>
        </w:tc>
      </w:tr>
      <w:tr w:rsidR="00D344D5" w:rsidRPr="008D18A0" w14:paraId="47ADF13D" w14:textId="77777777" w:rsidTr="00524A52">
        <w:tc>
          <w:tcPr>
            <w:tcW w:w="4144" w:type="dxa"/>
            <w:vAlign w:val="bottom"/>
          </w:tcPr>
          <w:p w14:paraId="7731BB85" w14:textId="77777777" w:rsidR="00D344D5" w:rsidRPr="00656B26" w:rsidRDefault="00D344D5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F3D9B2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AF36F96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0C92E0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6B7CDB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A1C376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D460E7" w14:textId="77777777" w:rsidR="00D344D5" w:rsidRPr="00A452E2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596725C" w14:textId="3F898941" w:rsidR="00D344D5" w:rsidRPr="00A452E2" w:rsidRDefault="008C37B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</w:t>
            </w:r>
          </w:p>
        </w:tc>
      </w:tr>
      <w:tr w:rsidR="00D344D5" w:rsidRPr="008D18A0" w14:paraId="1A554B7B" w14:textId="77777777" w:rsidTr="00524A52">
        <w:tc>
          <w:tcPr>
            <w:tcW w:w="4144" w:type="dxa"/>
            <w:vAlign w:val="bottom"/>
          </w:tcPr>
          <w:p w14:paraId="770C8560" w14:textId="77777777" w:rsidR="00D344D5" w:rsidRPr="00656B26" w:rsidRDefault="00D344D5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665BA5F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7ABAA25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FAB5344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A61B10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16919F8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15FAD1" w14:textId="77777777" w:rsidR="00D344D5" w:rsidRPr="00A452E2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E43CE7C" w14:textId="37B771EA" w:rsidR="00D344D5" w:rsidRPr="00A452E2" w:rsidRDefault="008C37B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35,802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344D5" w:rsidRPr="008D18A0" w14:paraId="2937205B" w14:textId="77777777" w:rsidTr="00524A52">
        <w:tc>
          <w:tcPr>
            <w:tcW w:w="4144" w:type="dxa"/>
            <w:vAlign w:val="bottom"/>
          </w:tcPr>
          <w:p w14:paraId="553D7EC1" w14:textId="77777777" w:rsidR="00D344D5" w:rsidRPr="00656B26" w:rsidRDefault="00D344D5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334A07C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4FD7DE2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BD2E97F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546EED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3304003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145242" w14:textId="77777777" w:rsidR="00D344D5" w:rsidRPr="00A452E2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FA49D66" w14:textId="05751605" w:rsidR="00D344D5" w:rsidRPr="00A452E2" w:rsidRDefault="008C37B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895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344D5" w:rsidRPr="008D18A0" w14:paraId="37C3242C" w14:textId="77777777" w:rsidTr="00524A52">
        <w:tc>
          <w:tcPr>
            <w:tcW w:w="4144" w:type="dxa"/>
            <w:vAlign w:val="bottom"/>
          </w:tcPr>
          <w:p w14:paraId="42E115C8" w14:textId="21E07A17" w:rsidR="00D344D5" w:rsidRPr="00656B26" w:rsidRDefault="00D344D5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ส่วนแบ่ง</w:t>
            </w:r>
            <w:r w:rsidR="008D18A0"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จากบริษัทร่วม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00D6183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C62BFD9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366B8D4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CD846A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55DC9D3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146C1C" w14:textId="77777777" w:rsidR="00D344D5" w:rsidRPr="00A452E2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C843A73" w14:textId="247DAB7B" w:rsidR="00D344D5" w:rsidRPr="00A452E2" w:rsidRDefault="008C37B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1,441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344D5" w:rsidRPr="008D18A0" w14:paraId="6EB9BEF4" w14:textId="77777777" w:rsidTr="00524A52">
        <w:tc>
          <w:tcPr>
            <w:tcW w:w="4144" w:type="dxa"/>
            <w:vAlign w:val="bottom"/>
          </w:tcPr>
          <w:p w14:paraId="544F7005" w14:textId="4A9B25C8" w:rsidR="00D344D5" w:rsidRPr="00656B26" w:rsidRDefault="00DC1EE1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ค่าใช้จ่าย</w:t>
            </w:r>
            <w:r w:rsidR="00C617C3" w:rsidRPr="00656B26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68946F6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B74085C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D7185B8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23A495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D6DBF93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5B1CE7" w14:textId="77777777" w:rsidR="00D344D5" w:rsidRPr="00A452E2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0B418" w14:textId="08C83B12" w:rsidR="00D344D5" w:rsidRPr="00A452E2" w:rsidRDefault="008C37B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1,328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344D5" w:rsidRPr="008D18A0" w14:paraId="3C46D369" w14:textId="77777777" w:rsidTr="00524A52">
        <w:tc>
          <w:tcPr>
            <w:tcW w:w="4144" w:type="dxa"/>
            <w:vAlign w:val="bottom"/>
          </w:tcPr>
          <w:p w14:paraId="66DF865B" w14:textId="4FE998ED" w:rsidR="00D344D5" w:rsidRPr="00656B26" w:rsidRDefault="00A0025E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กำไร</w:t>
            </w:r>
            <w:r w:rsidR="00D344D5" w:rsidRPr="00656B26">
              <w:rPr>
                <w:rFonts w:ascii="Angsana New" w:hAnsi="Angsana New" w:cs="Angsana New"/>
                <w:cs/>
              </w:rPr>
              <w:t>สำหรั</w:t>
            </w:r>
            <w:r w:rsidR="000B1870" w:rsidRPr="00656B26">
              <w:rPr>
                <w:rFonts w:ascii="Angsana New" w:hAnsi="Angsana New" w:cs="Angsana New" w:hint="cs"/>
                <w:cs/>
              </w:rPr>
              <w:t>บ</w:t>
            </w:r>
            <w:r w:rsidR="00694D49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8324AAB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C675465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31D6B1B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A29810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AB092EC" w14:textId="77777777" w:rsidR="00D344D5" w:rsidRPr="00A452E2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016443" w14:textId="77777777" w:rsidR="00D344D5" w:rsidRPr="00A452E2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05A59" w14:textId="0DF08E3A" w:rsidR="00D344D5" w:rsidRPr="00A452E2" w:rsidRDefault="008C37B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2,710</w:t>
            </w:r>
          </w:p>
        </w:tc>
      </w:tr>
      <w:tr w:rsidR="00BA27C1" w:rsidRPr="008D18A0" w14:paraId="3BA18BF0" w14:textId="77777777" w:rsidTr="00524A52">
        <w:trPr>
          <w:trHeight w:hRule="exact" w:val="340"/>
        </w:trPr>
        <w:tc>
          <w:tcPr>
            <w:tcW w:w="4144" w:type="dxa"/>
          </w:tcPr>
          <w:p w14:paraId="00C4F3AD" w14:textId="77777777" w:rsidR="00BA27C1" w:rsidRPr="00656B26" w:rsidRDefault="00BA27C1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EC4DB30" w14:textId="77777777" w:rsidR="00BA27C1" w:rsidRPr="00A452E2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11981C8" w14:textId="77777777" w:rsidR="00BA27C1" w:rsidRPr="00A452E2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A947D41" w14:textId="77777777" w:rsidR="00BA27C1" w:rsidRPr="00A452E2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961386" w14:textId="77777777" w:rsidR="00BA27C1" w:rsidRPr="00A452E2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177CE67" w14:textId="77777777" w:rsidR="00BA27C1" w:rsidRPr="00A452E2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C360D47" w14:textId="77777777" w:rsidR="00BA27C1" w:rsidRPr="00A452E2" w:rsidRDefault="00BA27C1" w:rsidP="00BA27C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A817B0" w14:textId="77777777" w:rsidR="00BA27C1" w:rsidRPr="00A452E2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27C1" w:rsidRPr="008D18A0" w14:paraId="0BE18FAE" w14:textId="77777777" w:rsidTr="00524A52">
        <w:tc>
          <w:tcPr>
            <w:tcW w:w="4144" w:type="dxa"/>
            <w:vAlign w:val="bottom"/>
          </w:tcPr>
          <w:p w14:paraId="7D4F3935" w14:textId="41DA4175" w:rsidR="00BA27C1" w:rsidRPr="00656B26" w:rsidRDefault="00BA27C1" w:rsidP="0061658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352B00C" w14:textId="77777777" w:rsidR="00BA27C1" w:rsidRPr="00A452E2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638AE9F" w14:textId="77777777" w:rsidR="00BA27C1" w:rsidRPr="00A452E2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7900A09" w14:textId="77777777" w:rsidR="00BA27C1" w:rsidRPr="00A452E2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DDFA45" w14:textId="77777777" w:rsidR="00BA27C1" w:rsidRPr="00A452E2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DD724C6" w14:textId="77777777" w:rsidR="00BA27C1" w:rsidRPr="00A452E2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AA9594" w14:textId="77777777" w:rsidR="00BA27C1" w:rsidRPr="00A452E2" w:rsidRDefault="00BA27C1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838F37C" w14:textId="77777777" w:rsidR="00BA27C1" w:rsidRPr="00A452E2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27C1" w:rsidRPr="00666F78" w14:paraId="5A8A5E10" w14:textId="77777777" w:rsidTr="00524A52">
        <w:trPr>
          <w:trHeight w:val="409"/>
        </w:trPr>
        <w:tc>
          <w:tcPr>
            <w:tcW w:w="4144" w:type="dxa"/>
            <w:vAlign w:val="bottom"/>
          </w:tcPr>
          <w:p w14:paraId="39145515" w14:textId="3C1E94A3" w:rsidR="00BA27C1" w:rsidRPr="00656B26" w:rsidRDefault="00BA27C1" w:rsidP="00616589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56B26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="001847AB" w:rsidRPr="001847AB">
              <w:rPr>
                <w:rFonts w:asciiTheme="majorBidi" w:hAnsiTheme="majorBidi" w:cstheme="majorBidi"/>
              </w:rPr>
              <w:t>3</w:t>
            </w:r>
            <w:r w:rsidR="00426B60">
              <w:rPr>
                <w:rFonts w:asciiTheme="majorBidi" w:hAnsiTheme="majorBidi" w:cstheme="majorBidi"/>
                <w:lang w:val="en-ZW"/>
              </w:rPr>
              <w:t>1</w:t>
            </w:r>
            <w:r w:rsidR="001847AB" w:rsidRPr="001847AB">
              <w:rPr>
                <w:rFonts w:asciiTheme="majorBidi" w:hAnsiTheme="majorBidi" w:cstheme="majorBidi"/>
              </w:rPr>
              <w:t xml:space="preserve"> </w:t>
            </w:r>
            <w:r w:rsidR="000103E1">
              <w:rPr>
                <w:rFonts w:asciiTheme="majorBidi" w:hAnsiTheme="majorBidi" w:cstheme="majorBidi" w:hint="cs"/>
                <w:cs/>
              </w:rPr>
              <w:t>มีนาคม</w:t>
            </w:r>
            <w:r w:rsidR="001847AB" w:rsidRPr="00656B26">
              <w:rPr>
                <w:rFonts w:asciiTheme="majorBidi" w:hAnsiTheme="majorBidi" w:cstheme="majorBidi"/>
                <w:cs/>
              </w:rPr>
              <w:t xml:space="preserve"> </w:t>
            </w:r>
            <w:r w:rsidRPr="001847AB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A452E2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C10DD9F" w14:textId="77777777" w:rsidR="00BA27C1" w:rsidRPr="00A452E2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E12F22F" w14:textId="77777777" w:rsidR="00BA27C1" w:rsidRPr="00A452E2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7E1AB40" w14:textId="77777777" w:rsidR="00BA27C1" w:rsidRPr="00A452E2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73763C" w14:textId="77777777" w:rsidR="00BA27C1" w:rsidRPr="00A452E2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38BE0A6" w14:textId="77777777" w:rsidR="00BA27C1" w:rsidRPr="00A452E2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835F5BA" w14:textId="77777777" w:rsidR="00BA27C1" w:rsidRPr="00A452E2" w:rsidRDefault="00BA27C1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20CDF7" w14:textId="18300A21" w:rsidR="00BA27C1" w:rsidRPr="00DC1EE1" w:rsidRDefault="008C37B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ZW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DC1EE1">
              <w:rPr>
                <w:rFonts w:ascii="Angsana New" w:hAnsi="Angsana New"/>
                <w:color w:val="000000" w:themeColor="text1"/>
                <w:sz w:val="28"/>
                <w:szCs w:val="28"/>
              </w:rPr>
              <w:t>66,351</w:t>
            </w:r>
          </w:p>
        </w:tc>
      </w:tr>
      <w:tr w:rsidR="006F1555" w:rsidRPr="00666F78" w14:paraId="1A143862" w14:textId="77777777" w:rsidTr="00524A52">
        <w:trPr>
          <w:trHeight w:val="409"/>
        </w:trPr>
        <w:tc>
          <w:tcPr>
            <w:tcW w:w="4144" w:type="dxa"/>
            <w:vAlign w:val="bottom"/>
          </w:tcPr>
          <w:p w14:paraId="56094D0D" w14:textId="7D0B56A2" w:rsidR="006F1555" w:rsidRPr="006F1555" w:rsidRDefault="006F1555" w:rsidP="00616589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DDDDCCA" w14:textId="77777777" w:rsidR="006F1555" w:rsidRPr="00A452E2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36C0EE6" w14:textId="77777777" w:rsidR="006F1555" w:rsidRPr="00A452E2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384350A" w14:textId="77777777" w:rsidR="006F1555" w:rsidRPr="00A452E2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F3B645" w14:textId="77777777" w:rsidR="006F1555" w:rsidRPr="00A452E2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DA455A6" w14:textId="77777777" w:rsidR="006F1555" w:rsidRPr="00A452E2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76A051" w14:textId="77777777" w:rsidR="006F1555" w:rsidRPr="00A452E2" w:rsidRDefault="006F155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F10330" w14:textId="77777777" w:rsidR="006F1555" w:rsidRPr="00A452E2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B0BE3" w:rsidRPr="00666F78" w14:paraId="7016C1D7" w14:textId="77777777" w:rsidTr="00524A52">
        <w:trPr>
          <w:trHeight w:val="409"/>
        </w:trPr>
        <w:tc>
          <w:tcPr>
            <w:tcW w:w="4144" w:type="dxa"/>
            <w:vAlign w:val="bottom"/>
          </w:tcPr>
          <w:p w14:paraId="4D8AE91B" w14:textId="370789ED" w:rsidR="004B0BE3" w:rsidRPr="006F1555" w:rsidRDefault="004B0BE3" w:rsidP="004B0BE3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1D8F71" w14:textId="3493F0A1" w:rsidR="004B0BE3" w:rsidRPr="00A452E2" w:rsidRDefault="008C37B0" w:rsidP="004B0BE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76,511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A14CBB3" w14:textId="77777777" w:rsidR="004B0BE3" w:rsidRPr="00A452E2" w:rsidRDefault="004B0BE3" w:rsidP="004B0BE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D77036" w14:textId="1739AD1E" w:rsidR="004B0BE3" w:rsidRPr="00A452E2" w:rsidRDefault="008C37B0" w:rsidP="004B0BE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25,234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F8ADD2" w14:textId="77777777" w:rsidR="004B0BE3" w:rsidRPr="00A452E2" w:rsidRDefault="004B0BE3" w:rsidP="004B0BE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3121D6" w14:textId="0C3948E4" w:rsidR="004B0BE3" w:rsidRPr="00A452E2" w:rsidRDefault="008C37B0" w:rsidP="004B0BE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EBF2B3" w14:textId="77777777" w:rsidR="004B0BE3" w:rsidRPr="00A452E2" w:rsidRDefault="004B0BE3" w:rsidP="004B0BE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CA7C7E" w14:textId="5CE2FE52" w:rsidR="004B0BE3" w:rsidRPr="00A452E2" w:rsidRDefault="008C37B0" w:rsidP="004B0BE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119,373</w:t>
            </w:r>
          </w:p>
        </w:tc>
      </w:tr>
      <w:bookmarkEnd w:id="5"/>
    </w:tbl>
    <w:p w14:paraId="79E873DB" w14:textId="1ED9C9D2" w:rsidR="00D419B3" w:rsidRDefault="00D419B3"/>
    <w:p w14:paraId="2420387C" w14:textId="0323B38F" w:rsidR="006A6748" w:rsidRDefault="006A6748"/>
    <w:p w14:paraId="0BAC2582" w14:textId="66279450" w:rsidR="006A6748" w:rsidRDefault="006A6748"/>
    <w:p w14:paraId="1771B8B7" w14:textId="00C8121C" w:rsidR="006A6748" w:rsidRDefault="006A6748"/>
    <w:p w14:paraId="166B768B" w14:textId="33AF7915" w:rsidR="006A6748" w:rsidRDefault="006A6748"/>
    <w:p w14:paraId="6DC4DDA6" w14:textId="347828A5" w:rsidR="006A6748" w:rsidRDefault="006A6748"/>
    <w:p w14:paraId="00BC236D" w14:textId="4CA7CC23" w:rsidR="006A6748" w:rsidRDefault="006A6748"/>
    <w:p w14:paraId="5C4F35C1" w14:textId="65CE06A7" w:rsidR="006A6748" w:rsidRDefault="006A6748"/>
    <w:p w14:paraId="2BE210D5" w14:textId="1AAC7EE4" w:rsidR="006A6748" w:rsidRDefault="006A6748"/>
    <w:p w14:paraId="668CBD8D" w14:textId="4050CA6D" w:rsidR="006A6748" w:rsidRDefault="006A6748"/>
    <w:p w14:paraId="76728944" w14:textId="2308F575" w:rsidR="006A6748" w:rsidRDefault="006A6748"/>
    <w:p w14:paraId="29BD57CE" w14:textId="5FDE4C8E" w:rsidR="006A6748" w:rsidRDefault="006A6748"/>
    <w:p w14:paraId="6E2BD1CE" w14:textId="221CAD18" w:rsidR="006A6748" w:rsidRDefault="006A6748"/>
    <w:p w14:paraId="412942DE" w14:textId="66F70D9F" w:rsidR="006A6748" w:rsidRDefault="006A6748"/>
    <w:p w14:paraId="2ED277D6" w14:textId="5B4C15DF" w:rsidR="006A6748" w:rsidRDefault="006A6748"/>
    <w:p w14:paraId="10EFF0A5" w14:textId="5FEF9B3E" w:rsidR="006A6748" w:rsidRDefault="006A6748"/>
    <w:p w14:paraId="0623874C" w14:textId="1C0A260F" w:rsidR="006A6748" w:rsidRDefault="006A6748"/>
    <w:p w14:paraId="4C62D0CF" w14:textId="05F17A5B" w:rsidR="006A6748" w:rsidRDefault="006A6748"/>
    <w:p w14:paraId="1BEFB0C7" w14:textId="555D9337" w:rsidR="006A6748" w:rsidRDefault="006A6748"/>
    <w:p w14:paraId="01E5856B" w14:textId="5D3C0494" w:rsidR="006A6748" w:rsidRDefault="006A6748"/>
    <w:p w14:paraId="62889023" w14:textId="2C0E6E8D" w:rsidR="006A6748" w:rsidRDefault="006A6748"/>
    <w:p w14:paraId="40B3D6E9" w14:textId="4E48919E" w:rsidR="006A6748" w:rsidRDefault="006A6748"/>
    <w:p w14:paraId="51074698" w14:textId="1F2C1A26" w:rsidR="006A6748" w:rsidRDefault="006A6748"/>
    <w:p w14:paraId="79F3F0FA" w14:textId="77777777" w:rsidR="006A6748" w:rsidRDefault="006A6748"/>
    <w:tbl>
      <w:tblPr>
        <w:tblW w:w="938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68"/>
      </w:tblGrid>
      <w:tr w:rsidR="00111A45" w:rsidRPr="005764E7" w14:paraId="5B7B15EE" w14:textId="77777777" w:rsidTr="00D419B3">
        <w:tc>
          <w:tcPr>
            <w:tcW w:w="4111" w:type="dxa"/>
          </w:tcPr>
          <w:p w14:paraId="7CC2C939" w14:textId="77777777" w:rsidR="00111A45" w:rsidRPr="005764E7" w:rsidRDefault="00111A45" w:rsidP="00CC3D07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78" w:type="dxa"/>
            <w:gridSpan w:val="7"/>
            <w:tcBorders>
              <w:bottom w:val="single" w:sz="4" w:space="0" w:color="auto"/>
            </w:tcBorders>
          </w:tcPr>
          <w:p w14:paraId="57AE7994" w14:textId="2D291CA7" w:rsidR="00111A45" w:rsidRPr="00656B26" w:rsidRDefault="00714E7B" w:rsidP="00CC3D07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="00D5348C">
              <w:rPr>
                <w:rFonts w:ascii="Angsana New" w:hAnsi="Angsana New" w:cs="Angsana New" w:hint="cs"/>
                <w:cs/>
              </w:rPr>
              <w:t>การเงิน</w:t>
            </w:r>
            <w:r w:rsidR="00A452E2">
              <w:rPr>
                <w:rFonts w:ascii="Angsana New" w:hAnsi="Angsana New" w:cs="Angsana New" w:hint="cs"/>
                <w:cs/>
              </w:rPr>
              <w:t>เฉพาะกิจการ</w:t>
            </w:r>
            <w:r w:rsidR="00111A45" w:rsidRPr="005764E7">
              <w:rPr>
                <w:rFonts w:ascii="Angsana New" w:hAnsi="Angsana New" w:cs="Angsana New"/>
              </w:rPr>
              <w:t xml:space="preserve"> </w:t>
            </w:r>
            <w:r w:rsidR="00111A45" w:rsidRPr="00625007">
              <w:rPr>
                <w:rFonts w:ascii="Angsana New" w:hAnsi="Angsana New" w:cs="Angsana New"/>
              </w:rPr>
              <w:t>(</w:t>
            </w:r>
            <w:r w:rsidR="00111A45" w:rsidRPr="00656B26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111A45" w:rsidRPr="005764E7" w14:paraId="0CB72559" w14:textId="77777777" w:rsidTr="00D419B3">
        <w:tc>
          <w:tcPr>
            <w:tcW w:w="4111" w:type="dxa"/>
          </w:tcPr>
          <w:p w14:paraId="1C052C45" w14:textId="77777777" w:rsidR="00111A45" w:rsidRPr="005764E7" w:rsidRDefault="00111A45" w:rsidP="00CC3D07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D80209F" w14:textId="77777777" w:rsidR="00111A45" w:rsidRPr="005764E7" w:rsidRDefault="00111A45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0770272B" w14:textId="77777777" w:rsidR="00111A45" w:rsidRPr="005764E7" w:rsidRDefault="00111A45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49B40F5" w14:textId="77777777" w:rsidR="00111A45" w:rsidRPr="00656B26" w:rsidRDefault="00111A45" w:rsidP="00CC3D07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0317FAE2" w14:textId="77777777" w:rsidR="00111A45" w:rsidRPr="005764E7" w:rsidRDefault="00111A45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A005797" w14:textId="77777777" w:rsidR="00111A45" w:rsidRPr="005764E7" w:rsidRDefault="00111A45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0A2D0B23" w14:textId="77777777" w:rsidR="00111A45" w:rsidRPr="005764E7" w:rsidRDefault="00111A45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D10E892" w14:textId="77777777" w:rsidR="00111A45" w:rsidRPr="005764E7" w:rsidRDefault="00111A45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111A45" w:rsidRPr="005764E7" w14:paraId="7937F53A" w14:textId="77777777" w:rsidTr="00D419B3">
        <w:tc>
          <w:tcPr>
            <w:tcW w:w="4111" w:type="dxa"/>
          </w:tcPr>
          <w:p w14:paraId="692087FE" w14:textId="35C56601" w:rsidR="00111A45" w:rsidRPr="00656B26" w:rsidRDefault="00111A45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>สำหรับ</w:t>
            </w:r>
            <w:r w:rsidR="000103E1">
              <w:rPr>
                <w:rFonts w:ascii="Angsana New" w:hAnsi="Angsana New" w:cs="Angsana New" w:hint="cs"/>
                <w:u w:val="single"/>
                <w:cs/>
              </w:rPr>
              <w:t>สามเดือน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สิ้นสุดวันที่ </w:t>
            </w:r>
            <w:r w:rsidRPr="00B93FB2">
              <w:rPr>
                <w:rFonts w:ascii="Angsana New" w:hAnsi="Angsana New" w:cs="Angsana New" w:hint="cs"/>
                <w:u w:val="single"/>
              </w:rPr>
              <w:t>3</w:t>
            </w:r>
            <w:r w:rsidR="00426B60">
              <w:rPr>
                <w:rFonts w:ascii="Angsana New" w:hAnsi="Angsana New" w:cs="Angsana New"/>
                <w:u w:val="single"/>
              </w:rPr>
              <w:t>1</w:t>
            </w:r>
            <w:r w:rsidRPr="00B93FB2">
              <w:rPr>
                <w:rFonts w:ascii="Angsana New" w:hAnsi="Angsana New" w:cs="Angsana New" w:hint="cs"/>
                <w:u w:val="single"/>
              </w:rPr>
              <w:t xml:space="preserve"> </w:t>
            </w:r>
            <w:r w:rsidR="000103E1">
              <w:rPr>
                <w:rFonts w:ascii="Angsana New" w:hAnsi="Angsana New" w:cs="Angsana New" w:hint="cs"/>
                <w:u w:val="single"/>
                <w:cs/>
              </w:rPr>
              <w:t>มีนาคม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 w:rsidR="000103E1">
              <w:rPr>
                <w:rFonts w:ascii="Angsana New" w:hAnsi="Angsana New" w:cs="Angsana New"/>
                <w:u w:val="single"/>
              </w:rPr>
              <w:t>5</w:t>
            </w:r>
          </w:p>
        </w:tc>
        <w:tc>
          <w:tcPr>
            <w:tcW w:w="1007" w:type="dxa"/>
          </w:tcPr>
          <w:p w14:paraId="200E121D" w14:textId="77777777" w:rsidR="00111A45" w:rsidRPr="005764E7" w:rsidRDefault="00111A45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56D99928" w14:textId="77777777" w:rsidR="00111A45" w:rsidRPr="005764E7" w:rsidRDefault="00111A45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4D57D54" w14:textId="77777777" w:rsidR="00111A45" w:rsidRPr="005764E7" w:rsidRDefault="00111A45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35EBA3" w14:textId="77777777" w:rsidR="00111A45" w:rsidRPr="005764E7" w:rsidRDefault="00111A45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89DAA40" w14:textId="77777777" w:rsidR="00111A45" w:rsidRPr="005764E7" w:rsidRDefault="00111A45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3993184" w14:textId="77777777" w:rsidR="00111A45" w:rsidRPr="005764E7" w:rsidRDefault="00111A45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70D6DBF" w14:textId="77777777" w:rsidR="00111A45" w:rsidRPr="005764E7" w:rsidRDefault="00111A45" w:rsidP="00CC3D07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6C14" w:rsidRPr="008D18A0" w14:paraId="60943EFF" w14:textId="77777777" w:rsidTr="003E027C">
        <w:tc>
          <w:tcPr>
            <w:tcW w:w="4111" w:type="dxa"/>
          </w:tcPr>
          <w:p w14:paraId="72C79ECA" w14:textId="77777777" w:rsidR="00CB6C14" w:rsidRPr="00656B26" w:rsidRDefault="00CB6C14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239ACC" w14:textId="2CB316FD" w:rsidR="00CB6C14" w:rsidRPr="0070627B" w:rsidRDefault="008C37B0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76,511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3F68835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D43C15" w14:textId="3A33E28B" w:rsidR="00CB6C14" w:rsidRPr="008D18A0" w:rsidRDefault="00917ACC" w:rsidP="00917AC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25,234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11E1DF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130599" w14:textId="7DF94B93" w:rsidR="00CB6C14" w:rsidRPr="008D18A0" w:rsidRDefault="00917ACC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CA9366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85A192" w14:textId="236CAEC8" w:rsidR="00CB6C14" w:rsidRPr="008D18A0" w:rsidRDefault="00917ACC" w:rsidP="00CB6C14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119,373</w:t>
            </w:r>
          </w:p>
        </w:tc>
      </w:tr>
      <w:tr w:rsidR="00CB6C14" w:rsidRPr="008D18A0" w14:paraId="0EA716B5" w14:textId="77777777" w:rsidTr="003E027C">
        <w:tc>
          <w:tcPr>
            <w:tcW w:w="4111" w:type="dxa"/>
          </w:tcPr>
          <w:p w14:paraId="32419820" w14:textId="77777777" w:rsidR="00CB6C14" w:rsidRPr="008D18A0" w:rsidRDefault="00CB6C14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75D526" w14:textId="360014DD" w:rsidR="00CB6C14" w:rsidRPr="008D18A0" w:rsidRDefault="008C37B0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29,904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87EDE42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216072" w14:textId="08818ECD" w:rsidR="00CB6C14" w:rsidRPr="008D18A0" w:rsidRDefault="00917ACC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7DC06C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4B9BE5" w14:textId="27DAF095" w:rsidR="00CB6C14" w:rsidRPr="008D18A0" w:rsidRDefault="00917ACC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8,173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A85D8E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11A07B8" w14:textId="21D2E2D9" w:rsidR="00CB6C14" w:rsidRPr="008D18A0" w:rsidRDefault="00917ACC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41,929</w:t>
            </w:r>
          </w:p>
        </w:tc>
      </w:tr>
      <w:tr w:rsidR="00CB6C14" w:rsidRPr="008D18A0" w14:paraId="6D4BBFBE" w14:textId="77777777" w:rsidTr="003E027C">
        <w:tc>
          <w:tcPr>
            <w:tcW w:w="4111" w:type="dxa"/>
          </w:tcPr>
          <w:p w14:paraId="3B1ED0C8" w14:textId="77777777" w:rsidR="00CB6C14" w:rsidRPr="00656B26" w:rsidRDefault="00CB6C14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3C56E2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DDDE7DB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148889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C6D0A6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3F6B30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0FFE614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42A7EB6" w14:textId="5BBEA069" w:rsidR="00CB6C14" w:rsidRPr="00CB6C14" w:rsidRDefault="00917ACC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</w:t>
            </w:r>
          </w:p>
        </w:tc>
      </w:tr>
      <w:tr w:rsidR="00CB6C14" w:rsidRPr="008D18A0" w14:paraId="131CBAEC" w14:textId="77777777" w:rsidTr="003E027C">
        <w:tc>
          <w:tcPr>
            <w:tcW w:w="4111" w:type="dxa"/>
          </w:tcPr>
          <w:p w14:paraId="0E07BBA3" w14:textId="77777777" w:rsidR="00CB6C14" w:rsidRPr="00656B26" w:rsidRDefault="00CB6C14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9B606FF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73759FA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1839087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4C7A8A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405BE67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B6626B8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8E84E9D" w14:textId="235C6947" w:rsidR="00CB6C14" w:rsidRPr="00656B26" w:rsidRDefault="00782A1F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36,2</w:t>
            </w:r>
            <w:r w:rsidR="00DC1EE1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B6C14" w:rsidRPr="008D18A0" w14:paraId="03B5C1CD" w14:textId="77777777" w:rsidTr="003E027C">
        <w:tc>
          <w:tcPr>
            <w:tcW w:w="4111" w:type="dxa"/>
          </w:tcPr>
          <w:p w14:paraId="503BBA10" w14:textId="77777777" w:rsidR="00CB6C14" w:rsidRPr="00656B26" w:rsidRDefault="00CB6C14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E5DD8D9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154B8ED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A47297F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0FDF55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6F76C76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08C7A0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4DF4063" w14:textId="2B8EA75C" w:rsidR="00CB6C14" w:rsidRPr="00656B26" w:rsidRDefault="00782A1F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895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B6C14" w:rsidRPr="008D18A0" w14:paraId="1AA34D08" w14:textId="77777777" w:rsidTr="003E027C">
        <w:tc>
          <w:tcPr>
            <w:tcW w:w="4111" w:type="dxa"/>
          </w:tcPr>
          <w:p w14:paraId="168089C7" w14:textId="77F04A2F" w:rsidR="00CB6C14" w:rsidRPr="00656B26" w:rsidRDefault="003A2E81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ค่าใช้จ่าย</w:t>
            </w:r>
            <w:r w:rsidR="00CB6C14" w:rsidRPr="00656B26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C32521C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184EC91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3743BD6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284D53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E2B0EB1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4DF7637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6F49E" w14:textId="6571ACA6" w:rsidR="00CB6C14" w:rsidRPr="008D18A0" w:rsidRDefault="00DC1EE1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82A1F">
              <w:rPr>
                <w:rFonts w:ascii="Angsana New" w:hAnsi="Angsana New"/>
                <w:sz w:val="28"/>
                <w:szCs w:val="28"/>
              </w:rPr>
              <w:t>1,2</w:t>
            </w:r>
            <w:r w:rsidR="003A2E81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6C14" w:rsidRPr="008D18A0" w14:paraId="0E6B1962" w14:textId="77777777" w:rsidTr="003E027C">
        <w:tc>
          <w:tcPr>
            <w:tcW w:w="4111" w:type="dxa"/>
          </w:tcPr>
          <w:p w14:paraId="05CEFAA9" w14:textId="24555078" w:rsidR="00CB6C14" w:rsidRPr="00656B26" w:rsidRDefault="00DC1EE1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กำไร</w:t>
            </w:r>
            <w:r w:rsidR="00CB6C14" w:rsidRPr="00656B26">
              <w:rPr>
                <w:rFonts w:ascii="Angsana New" w:hAnsi="Angsana New" w:cs="Angsana New"/>
                <w:cs/>
              </w:rPr>
              <w:t>สำหรั</w:t>
            </w:r>
            <w:r w:rsidR="00CB6C14" w:rsidRPr="00656B26">
              <w:rPr>
                <w:rFonts w:ascii="Angsana New" w:hAnsi="Angsana New" w:cs="Angsana New" w:hint="cs"/>
                <w:cs/>
              </w:rPr>
              <w:t>บ</w:t>
            </w:r>
            <w:r w:rsidR="000103E1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072D532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069DB06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8043265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0E35E4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03654F4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F65E868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91E0D6" w14:textId="27B1FF8C" w:rsidR="00CB6C14" w:rsidRPr="008D18A0" w:rsidRDefault="00782A1F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3A2E81">
              <w:rPr>
                <w:rFonts w:ascii="Angsana New" w:hAnsi="Angsana New"/>
                <w:sz w:val="28"/>
                <w:szCs w:val="28"/>
              </w:rPr>
              <w:t>821</w:t>
            </w:r>
          </w:p>
        </w:tc>
      </w:tr>
      <w:tr w:rsidR="00CB6C14" w:rsidRPr="008D18A0" w14:paraId="30488DE8" w14:textId="77777777" w:rsidTr="003E027C">
        <w:trPr>
          <w:trHeight w:hRule="exact" w:val="340"/>
        </w:trPr>
        <w:tc>
          <w:tcPr>
            <w:tcW w:w="4111" w:type="dxa"/>
          </w:tcPr>
          <w:p w14:paraId="3DB97B73" w14:textId="77777777" w:rsidR="00CB6C14" w:rsidRPr="00656B26" w:rsidRDefault="00CB6C14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FC1C31F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76735A9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D824D1D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D53EA2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1D09250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89C926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F69897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6C14" w:rsidRPr="008D18A0" w14:paraId="7D98685D" w14:textId="77777777" w:rsidTr="003E027C">
        <w:trPr>
          <w:trHeight w:val="386"/>
        </w:trPr>
        <w:tc>
          <w:tcPr>
            <w:tcW w:w="4111" w:type="dxa"/>
          </w:tcPr>
          <w:p w14:paraId="6A78C7D5" w14:textId="77777777" w:rsidR="00CB6C14" w:rsidRPr="00656B26" w:rsidRDefault="00CB6C14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6972C51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08BF584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456BDD7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BDC8BB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1CA8FDE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2FDFAA3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4850188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6C14" w:rsidRPr="00666F78" w14:paraId="6B0979A0" w14:textId="77777777" w:rsidTr="003E027C">
        <w:trPr>
          <w:trHeight w:val="386"/>
        </w:trPr>
        <w:tc>
          <w:tcPr>
            <w:tcW w:w="4111" w:type="dxa"/>
          </w:tcPr>
          <w:p w14:paraId="5AE8AD32" w14:textId="74641235" w:rsidR="00CB6C14" w:rsidRPr="00DC23F5" w:rsidRDefault="00CB6C14" w:rsidP="00616589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C23F5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="00DC23F5" w:rsidRPr="003679AD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426B60">
              <w:rPr>
                <w:rFonts w:asciiTheme="majorBidi" w:hAnsiTheme="majorBidi" w:cstheme="majorBidi"/>
                <w:color w:val="000000" w:themeColor="text1"/>
                <w:lang w:val="en-ZW"/>
              </w:rPr>
              <w:t>1</w:t>
            </w:r>
            <w:r w:rsidRPr="003679AD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0103E1">
              <w:rPr>
                <w:rFonts w:asciiTheme="majorBidi" w:hAnsiTheme="majorBidi" w:cstheme="majorBidi" w:hint="cs"/>
                <w:color w:val="000000" w:themeColor="text1"/>
                <w:cs/>
              </w:rPr>
              <w:t>มีนาคม</w:t>
            </w:r>
            <w:r w:rsidRPr="003679AD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="00DC23F5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0103E1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B494948" w14:textId="77777777" w:rsidR="00CB6C14" w:rsidRPr="003679AD" w:rsidRDefault="00CB6C14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58D1B22" w14:textId="77777777" w:rsidR="00CB6C14" w:rsidRPr="003679AD" w:rsidRDefault="00CB6C14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156C83D" w14:textId="77777777" w:rsidR="00CB6C14" w:rsidRPr="003679AD" w:rsidRDefault="00CB6C14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4C7A50" w14:textId="77777777" w:rsidR="00CB6C14" w:rsidRPr="003679AD" w:rsidRDefault="00CB6C14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5FD4B13" w14:textId="77777777" w:rsidR="00CB6C14" w:rsidRPr="003679AD" w:rsidRDefault="00CB6C14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135C83B" w14:textId="77777777" w:rsidR="00CB6C14" w:rsidRPr="003679AD" w:rsidRDefault="00CB6C14" w:rsidP="003679AD">
            <w:pPr>
              <w:pStyle w:val="BodyText"/>
              <w:spacing w:after="0" w:line="240" w:lineRule="auto"/>
              <w:ind w:right="12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4F5F57" w14:textId="392C4447" w:rsidR="00CB6C14" w:rsidRPr="003679AD" w:rsidRDefault="00782A1F" w:rsidP="003679AD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881,3</w:t>
            </w:r>
            <w:r w:rsidR="00DC1EE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</w:t>
            </w:r>
          </w:p>
        </w:tc>
      </w:tr>
      <w:tr w:rsidR="003679AD" w:rsidRPr="00666F78" w14:paraId="536E7D16" w14:textId="77777777" w:rsidTr="003E027C">
        <w:trPr>
          <w:trHeight w:val="386"/>
        </w:trPr>
        <w:tc>
          <w:tcPr>
            <w:tcW w:w="4111" w:type="dxa"/>
            <w:vAlign w:val="bottom"/>
          </w:tcPr>
          <w:p w14:paraId="4902385B" w14:textId="00A18863" w:rsidR="003679AD" w:rsidRPr="00DC23F5" w:rsidRDefault="003679AD" w:rsidP="00616589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679AD">
              <w:rPr>
                <w:rFonts w:asciiTheme="majorBidi" w:hAnsiTheme="majorBidi" w:cstheme="majorBidi" w:hint="cs"/>
                <w:color w:val="000000" w:themeColor="text1"/>
                <w:cs/>
              </w:rPr>
              <w:t>จัง</w:t>
            </w:r>
            <w:r w:rsidRPr="003679AD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538D5F2" w14:textId="77777777" w:rsidR="003679AD" w:rsidRPr="003679AD" w:rsidRDefault="003679AD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0748B6B" w14:textId="77777777" w:rsidR="003679AD" w:rsidRPr="003679AD" w:rsidRDefault="003679AD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2154DEE" w14:textId="77777777" w:rsidR="003679AD" w:rsidRPr="003679AD" w:rsidRDefault="003679AD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5B76EE" w14:textId="77777777" w:rsidR="003679AD" w:rsidRPr="003679AD" w:rsidRDefault="003679AD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DEE6FA3" w14:textId="77777777" w:rsidR="003679AD" w:rsidRPr="003679AD" w:rsidRDefault="003679AD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F3D9EB3" w14:textId="77777777" w:rsidR="003679AD" w:rsidRPr="003679AD" w:rsidRDefault="003679AD" w:rsidP="003679AD">
            <w:pPr>
              <w:pStyle w:val="BodyText"/>
              <w:spacing w:after="0" w:line="240" w:lineRule="auto"/>
              <w:ind w:right="12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FE14BD" w14:textId="77777777" w:rsidR="003679AD" w:rsidRPr="003679AD" w:rsidRDefault="003679AD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679AD" w:rsidRPr="00666F78" w14:paraId="32C78146" w14:textId="77777777" w:rsidTr="003E027C">
        <w:trPr>
          <w:trHeight w:val="386"/>
        </w:trPr>
        <w:tc>
          <w:tcPr>
            <w:tcW w:w="4111" w:type="dxa"/>
            <w:vAlign w:val="bottom"/>
          </w:tcPr>
          <w:p w14:paraId="0B781717" w14:textId="4FF9FC88" w:rsidR="003679AD" w:rsidRPr="00DC23F5" w:rsidRDefault="003679AD" w:rsidP="00616589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1A94EA" w14:textId="639A6911" w:rsidR="003679AD" w:rsidRPr="00307624" w:rsidRDefault="003E027C" w:rsidP="003679AD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W"/>
              </w:rPr>
              <w:t>76,511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BCF9A65" w14:textId="77777777" w:rsidR="003679AD" w:rsidRPr="003679AD" w:rsidRDefault="003679AD" w:rsidP="003679AD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62CFCF" w14:textId="21E638E1" w:rsidR="003679AD" w:rsidRPr="003679AD" w:rsidRDefault="00782A1F" w:rsidP="003679AD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="003E02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,234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CB1E1A" w14:textId="77777777" w:rsidR="003679AD" w:rsidRPr="003679AD" w:rsidRDefault="003679AD" w:rsidP="003679AD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4EA67C" w14:textId="5B5316AC" w:rsidR="003679AD" w:rsidRPr="003679AD" w:rsidRDefault="00782A1F" w:rsidP="003679AD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17,628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55B120" w14:textId="77777777" w:rsidR="003679AD" w:rsidRPr="003679AD" w:rsidRDefault="003679AD" w:rsidP="003679AD">
            <w:pPr>
              <w:pStyle w:val="BodyText"/>
              <w:spacing w:after="0" w:line="240" w:lineRule="auto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78D671" w14:textId="41F2990A" w:rsidR="003679AD" w:rsidRPr="003679AD" w:rsidRDefault="00782A1F" w:rsidP="003679AD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119,373</w:t>
            </w:r>
          </w:p>
        </w:tc>
      </w:tr>
    </w:tbl>
    <w:p w14:paraId="1A5861F5" w14:textId="4592DCD8" w:rsidR="0088398F" w:rsidRDefault="00883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E2F1181" w14:textId="77777777" w:rsidR="00D16B31" w:rsidRPr="003679AD" w:rsidRDefault="00D16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2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003"/>
        <w:gridCol w:w="1007"/>
        <w:gridCol w:w="264"/>
        <w:gridCol w:w="1154"/>
        <w:gridCol w:w="236"/>
        <w:gridCol w:w="1166"/>
        <w:gridCol w:w="283"/>
        <w:gridCol w:w="1168"/>
      </w:tblGrid>
      <w:tr w:rsidR="004135FF" w:rsidRPr="008D18A0" w14:paraId="52BFDEA4" w14:textId="77777777" w:rsidTr="00B86BCC">
        <w:tc>
          <w:tcPr>
            <w:tcW w:w="4003" w:type="dxa"/>
          </w:tcPr>
          <w:p w14:paraId="1456DFF6" w14:textId="77777777" w:rsidR="004135FF" w:rsidRPr="008D18A0" w:rsidRDefault="004135FF" w:rsidP="004135FF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78" w:type="dxa"/>
            <w:gridSpan w:val="7"/>
            <w:tcBorders>
              <w:bottom w:val="single" w:sz="4" w:space="0" w:color="auto"/>
            </w:tcBorders>
          </w:tcPr>
          <w:p w14:paraId="63DA8F7F" w14:textId="6AB508FB" w:rsidR="004135FF" w:rsidRPr="00656B26" w:rsidRDefault="00A452E2" w:rsidP="004135FF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Pr="00656B26">
              <w:rPr>
                <w:rFonts w:ascii="Angsana New" w:hAnsi="Angsana New" w:cs="Angsana New"/>
                <w:cs/>
              </w:rPr>
              <w:t>การเงินที่แสดงเงินลงทุนตามวิธีส่วนได้เสีย</w:t>
            </w:r>
            <w:r w:rsidRPr="005764E7">
              <w:rPr>
                <w:rFonts w:ascii="Angsana New" w:hAnsi="Angsana New" w:cs="Angsana New"/>
              </w:rPr>
              <w:t xml:space="preserve"> </w:t>
            </w:r>
            <w:r w:rsidRPr="00625007">
              <w:rPr>
                <w:rFonts w:ascii="Angsana New" w:hAnsi="Angsana New" w:cs="Angsana New"/>
              </w:rPr>
              <w:t>(</w:t>
            </w:r>
            <w:r w:rsidRPr="00656B26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5B0145" w:rsidRPr="008D18A0" w14:paraId="1A3DD794" w14:textId="77777777" w:rsidTr="00B86BCC">
        <w:tc>
          <w:tcPr>
            <w:tcW w:w="4003" w:type="dxa"/>
          </w:tcPr>
          <w:p w14:paraId="25CD1BD0" w14:textId="77777777" w:rsidR="005B0145" w:rsidRPr="008D18A0" w:rsidRDefault="005B0145" w:rsidP="000B1F6D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8B0B30F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3DD21EA4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0EE4B66" w14:textId="77777777" w:rsidR="005B0145" w:rsidRPr="00656B26" w:rsidRDefault="005B0145" w:rsidP="000B1F6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10CF6F62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0F0C897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304BEEFF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C1C7192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B6C14" w:rsidRPr="008D18A0" w14:paraId="7B88DAC3" w14:textId="77777777" w:rsidTr="00B86BCC">
        <w:tc>
          <w:tcPr>
            <w:tcW w:w="4003" w:type="dxa"/>
          </w:tcPr>
          <w:p w14:paraId="5184096E" w14:textId="0A33AF7C" w:rsidR="00CB6C14" w:rsidRPr="00CB6C14" w:rsidRDefault="00CB6C14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  <w:lang w:val="en-ZW"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>สำหรับ</w:t>
            </w:r>
            <w:r w:rsidR="000103E1">
              <w:rPr>
                <w:rFonts w:ascii="Angsana New" w:hAnsi="Angsana New" w:cs="Angsana New" w:hint="cs"/>
                <w:u w:val="single"/>
                <w:cs/>
              </w:rPr>
              <w:t>สามเดือน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สิ้นสุดวันที่ </w:t>
            </w:r>
            <w:r w:rsidR="00DF4294">
              <w:rPr>
                <w:rFonts w:ascii="Angsana New" w:hAnsi="Angsana New" w:cs="Angsana New"/>
                <w:u w:val="single"/>
              </w:rPr>
              <w:t>3</w:t>
            </w:r>
            <w:r w:rsidR="00426B60">
              <w:rPr>
                <w:rFonts w:ascii="Angsana New" w:hAnsi="Angsana New" w:cs="Angsana New"/>
                <w:u w:val="single"/>
                <w:lang w:val="en-ZW"/>
              </w:rPr>
              <w:t>1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0103E1">
              <w:rPr>
                <w:rFonts w:ascii="Angsana New" w:hAnsi="Angsana New" w:cs="Angsana New" w:hint="cs"/>
                <w:u w:val="single"/>
                <w:cs/>
              </w:rPr>
              <w:t>มีนาคม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  <w:lang w:val="en-ZW"/>
              </w:rPr>
              <w:t>4</w:t>
            </w:r>
          </w:p>
        </w:tc>
        <w:tc>
          <w:tcPr>
            <w:tcW w:w="1007" w:type="dxa"/>
          </w:tcPr>
          <w:p w14:paraId="516A916F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005A2C50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E62BC80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E64042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383C1053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34B0CA7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1314DF8" w14:textId="77777777" w:rsidR="00CB6C14" w:rsidRPr="008D18A0" w:rsidRDefault="00CB6C14" w:rsidP="00CB6C14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5EDE" w:rsidRPr="005764E7" w14:paraId="5462CE23" w14:textId="77777777" w:rsidTr="00B86BCC">
        <w:tc>
          <w:tcPr>
            <w:tcW w:w="4003" w:type="dxa"/>
          </w:tcPr>
          <w:p w14:paraId="4C3D6978" w14:textId="77777777"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03F988" w14:textId="0D0168DC" w:rsidR="00F95EDE" w:rsidRPr="00E75634" w:rsidRDefault="00E75634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63,585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288C78D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5C2A7D" w14:textId="2D778A22" w:rsidR="00F95EDE" w:rsidRPr="00E75634" w:rsidRDefault="00E75634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D6D513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B927AD" w14:textId="23C06818" w:rsidR="00F95EDE" w:rsidRPr="00E75634" w:rsidRDefault="00E75634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14,931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33CF5E" w14:textId="77777777" w:rsidR="00F95EDE" w:rsidRPr="00E75634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A739D7" w14:textId="5314FE73" w:rsidR="00F95EDE" w:rsidRPr="00E75634" w:rsidRDefault="00E75634" w:rsidP="00F95EDE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104,832</w:t>
            </w:r>
          </w:p>
        </w:tc>
      </w:tr>
      <w:tr w:rsidR="00F95EDE" w:rsidRPr="005764E7" w14:paraId="19E096A3" w14:textId="77777777" w:rsidTr="00B86BCC">
        <w:tc>
          <w:tcPr>
            <w:tcW w:w="4003" w:type="dxa"/>
          </w:tcPr>
          <w:p w14:paraId="6D8AF72B" w14:textId="300AD098" w:rsidR="00F95EDE" w:rsidRPr="005764E7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392064" w14:textId="0A8A834F" w:rsidR="00F95EDE" w:rsidRPr="00E75634" w:rsidRDefault="00E75634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20,754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9C41DE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97BB90" w14:textId="117EAE53" w:rsidR="00F95EDE" w:rsidRPr="00E75634" w:rsidRDefault="00E75634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35BF4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EB74EA" w14:textId="7168E305" w:rsidR="00F95EDE" w:rsidRPr="00E75634" w:rsidRDefault="00E75634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5,069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F0DD3F" w14:textId="77777777" w:rsidR="00F95EDE" w:rsidRPr="00E75634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B64821E" w14:textId="025DD7AD" w:rsidR="00F95EDE" w:rsidRPr="00E75634" w:rsidRDefault="00E75634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30,271</w:t>
            </w:r>
          </w:p>
        </w:tc>
      </w:tr>
      <w:tr w:rsidR="00F95EDE" w:rsidRPr="005764E7" w14:paraId="616AD2AF" w14:textId="77777777" w:rsidTr="00B86BCC">
        <w:tc>
          <w:tcPr>
            <w:tcW w:w="4003" w:type="dxa"/>
          </w:tcPr>
          <w:p w14:paraId="57FFA79B" w14:textId="0BD0A539"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CDCE96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37B0BD6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81E52F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42311D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62F4BD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953A9EA" w14:textId="77777777" w:rsidR="00F95EDE" w:rsidRPr="00E75634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9AA32C8" w14:textId="1E7AF239" w:rsidR="00F95EDE" w:rsidRPr="00E75634" w:rsidRDefault="00E75634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676</w:t>
            </w:r>
          </w:p>
        </w:tc>
      </w:tr>
      <w:tr w:rsidR="00F95EDE" w:rsidRPr="005764E7" w14:paraId="1BE45569" w14:textId="77777777" w:rsidTr="00B86BCC">
        <w:tc>
          <w:tcPr>
            <w:tcW w:w="4003" w:type="dxa"/>
          </w:tcPr>
          <w:p w14:paraId="5A216DF9" w14:textId="03D8C44E"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F84C099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2DD90F0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90E1B7B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4124C9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72D0A76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5F729BB" w14:textId="77777777" w:rsidR="00F95EDE" w:rsidRPr="00E75634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608D51C" w14:textId="47B02B54" w:rsidR="00F95EDE" w:rsidRPr="00E75634" w:rsidRDefault="00E75634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(36,945)</w:t>
            </w:r>
          </w:p>
        </w:tc>
      </w:tr>
      <w:tr w:rsidR="00F95EDE" w:rsidRPr="005764E7" w14:paraId="6A4DBD62" w14:textId="77777777" w:rsidTr="00B86BCC">
        <w:tc>
          <w:tcPr>
            <w:tcW w:w="4003" w:type="dxa"/>
          </w:tcPr>
          <w:p w14:paraId="21AD6680" w14:textId="5AFBFF9B"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4420FAC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56004CA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FA481EB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18C141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1BAACE3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8744E0" w14:textId="77777777" w:rsidR="00F95EDE" w:rsidRPr="00E75634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D6A18FE" w14:textId="0A7D68B1" w:rsidR="00F95EDE" w:rsidRPr="00E75634" w:rsidRDefault="00E75634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(1,031)</w:t>
            </w:r>
          </w:p>
        </w:tc>
      </w:tr>
      <w:tr w:rsidR="00A452E2" w:rsidRPr="005764E7" w14:paraId="4369F766" w14:textId="77777777" w:rsidTr="00B86BCC">
        <w:tc>
          <w:tcPr>
            <w:tcW w:w="4003" w:type="dxa"/>
            <w:shd w:val="clear" w:color="auto" w:fill="auto"/>
          </w:tcPr>
          <w:p w14:paraId="42AEC6E1" w14:textId="21AB0081" w:rsidR="00A452E2" w:rsidRPr="00656B26" w:rsidRDefault="00A452E2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B07A77">
              <w:rPr>
                <w:rFonts w:ascii="Angsana New" w:hAnsi="Angsana New" w:cs="Angsana New" w:hint="cs"/>
                <w:cs/>
              </w:rPr>
              <w:t>ส่วนแบ่งขาดทุนจากบริษัทร่วม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6106FEB" w14:textId="77777777" w:rsidR="00A452E2" w:rsidRPr="00E75634" w:rsidRDefault="00A452E2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FA25D77" w14:textId="77777777" w:rsidR="00A452E2" w:rsidRPr="00E75634" w:rsidRDefault="00A452E2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2E888EE" w14:textId="77777777" w:rsidR="00A452E2" w:rsidRPr="00E75634" w:rsidRDefault="00A452E2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D9DF1C" w14:textId="77777777" w:rsidR="00A452E2" w:rsidRPr="00E75634" w:rsidRDefault="00A452E2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A512E68" w14:textId="77777777" w:rsidR="00A452E2" w:rsidRPr="00E75634" w:rsidRDefault="00A452E2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6E21BA" w14:textId="77777777" w:rsidR="00A452E2" w:rsidRPr="00E75634" w:rsidRDefault="00A452E2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7109D29" w14:textId="272B58C7" w:rsidR="00A452E2" w:rsidRPr="00E75634" w:rsidRDefault="00E75634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(342)</w:t>
            </w:r>
          </w:p>
        </w:tc>
      </w:tr>
      <w:tr w:rsidR="00F95EDE" w:rsidRPr="005764E7" w14:paraId="019FB4CF" w14:textId="77777777" w:rsidTr="00B86BCC">
        <w:tc>
          <w:tcPr>
            <w:tcW w:w="4003" w:type="dxa"/>
          </w:tcPr>
          <w:p w14:paraId="7F8A4A77" w14:textId="2751151F"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757A7D8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8CF09F8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9BE5CB7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F7A86E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6055687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5D57FB0" w14:textId="77777777" w:rsidR="00F95EDE" w:rsidRPr="00E75634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06C83" w14:textId="21FE6172" w:rsidR="00F95EDE" w:rsidRPr="00E75634" w:rsidRDefault="00E75634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(58)</w:t>
            </w:r>
          </w:p>
        </w:tc>
      </w:tr>
      <w:tr w:rsidR="00F95EDE" w:rsidRPr="005764E7" w14:paraId="79649E30" w14:textId="77777777" w:rsidTr="00B86BCC">
        <w:tc>
          <w:tcPr>
            <w:tcW w:w="4003" w:type="dxa"/>
          </w:tcPr>
          <w:p w14:paraId="66E82D28" w14:textId="454F5ABF"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สำหรั</w:t>
            </w:r>
            <w:r w:rsidRPr="00656B26">
              <w:rPr>
                <w:rFonts w:ascii="Angsana New" w:hAnsi="Angsana New" w:cs="Angsana New" w:hint="cs"/>
                <w:cs/>
              </w:rPr>
              <w:t>บ</w:t>
            </w:r>
            <w:r w:rsidR="000103E1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4194E11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9D4D51F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500ABF3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D17121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EEDCF64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39DEFB" w14:textId="77777777" w:rsidR="00F95EDE" w:rsidRPr="00E75634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C311A" w14:textId="1989E9B9" w:rsidR="00F95EDE" w:rsidRPr="00E75634" w:rsidRDefault="00E75634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(7,429)</w:t>
            </w:r>
          </w:p>
        </w:tc>
      </w:tr>
      <w:tr w:rsidR="00F95EDE" w:rsidRPr="00666F78" w14:paraId="201E3277" w14:textId="77777777" w:rsidTr="00B86BCC">
        <w:trPr>
          <w:trHeight w:hRule="exact" w:val="340"/>
        </w:trPr>
        <w:tc>
          <w:tcPr>
            <w:tcW w:w="4003" w:type="dxa"/>
          </w:tcPr>
          <w:p w14:paraId="010BBF54" w14:textId="77777777"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AB7A2BA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1EA8FAA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E9646C0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24ECFF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1A4C3C9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8F7C4FE" w14:textId="77777777" w:rsidR="00F95EDE" w:rsidRPr="00E75634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4D2F5A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5EDE" w:rsidRPr="00666F78" w14:paraId="5741F24A" w14:textId="77777777" w:rsidTr="00B86BCC">
        <w:tc>
          <w:tcPr>
            <w:tcW w:w="4003" w:type="dxa"/>
          </w:tcPr>
          <w:p w14:paraId="28342325" w14:textId="46BF78F3"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3351383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63A76F5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BF28446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C94127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0D55932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CBBFCF" w14:textId="77777777" w:rsidR="00F95EDE" w:rsidRPr="00E75634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A8A5092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5EDE" w:rsidRPr="00666F78" w14:paraId="623EB5CD" w14:textId="77777777" w:rsidTr="00B86BCC">
        <w:tc>
          <w:tcPr>
            <w:tcW w:w="4003" w:type="dxa"/>
          </w:tcPr>
          <w:p w14:paraId="075DF621" w14:textId="62CECA96"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56B2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  <w:lang w:val="en-ZW"/>
              </w:rPr>
              <w:t>1</w:t>
            </w:r>
            <w:r w:rsidRPr="001847AB">
              <w:rPr>
                <w:rFonts w:ascii="Angsana New" w:hAnsi="Angsana New" w:cs="Angsana New"/>
              </w:rPr>
              <w:t xml:space="preserve"> </w:t>
            </w:r>
            <w:r w:rsidR="000103E1">
              <w:rPr>
                <w:rFonts w:ascii="Angsana New" w:hAnsi="Angsana New" w:cs="Angsana New" w:hint="cs"/>
                <w:cs/>
              </w:rPr>
              <w:t>มีนาคม</w:t>
            </w:r>
            <w:r w:rsidRPr="00656B26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 w:themeColor="text1"/>
              </w:rPr>
              <w:t>25</w:t>
            </w:r>
            <w:r w:rsidRPr="001847AB">
              <w:rPr>
                <w:rFonts w:ascii="Angsana New" w:hAnsi="Angsana New" w:cs="Angsana New"/>
                <w:color w:val="000000" w:themeColor="text1"/>
              </w:rPr>
              <w:t>64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AB7F800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EB1F1B1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B91D709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F355E7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6334C64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906917D" w14:textId="77777777" w:rsidR="00F95EDE" w:rsidRPr="00E75634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08374E" w14:textId="52C81093" w:rsidR="00F95EDE" w:rsidRPr="00E75634" w:rsidRDefault="00E75634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D21665">
              <w:rPr>
                <w:rFonts w:ascii="Angsana New" w:hAnsi="Angsana New"/>
                <w:color w:val="000000" w:themeColor="text1"/>
                <w:sz w:val="28"/>
                <w:szCs w:val="28"/>
              </w:rPr>
              <w:t>71,928</w:t>
            </w:r>
          </w:p>
        </w:tc>
      </w:tr>
      <w:tr w:rsidR="00F95EDE" w:rsidRPr="00666F78" w14:paraId="5CD7FB66" w14:textId="77777777" w:rsidTr="00B86BCC">
        <w:tc>
          <w:tcPr>
            <w:tcW w:w="4003" w:type="dxa"/>
            <w:vAlign w:val="bottom"/>
          </w:tcPr>
          <w:p w14:paraId="62713E48" w14:textId="64799F17" w:rsidR="00F95EDE" w:rsidRPr="00656B26" w:rsidRDefault="00F95EDE" w:rsidP="00F95ED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D6F2CD8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D182866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2D280EF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A92D4A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53B28E8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99D0887" w14:textId="77777777" w:rsidR="00F95EDE" w:rsidRPr="00E75634" w:rsidRDefault="00F95EDE" w:rsidP="00F95ED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5CD805" w14:textId="77777777" w:rsidR="00F95EDE" w:rsidRPr="00E75634" w:rsidRDefault="00F95EDE" w:rsidP="00F95ED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C306DF" w:rsidRPr="00666F78" w14:paraId="6AB0B7A9" w14:textId="77777777" w:rsidTr="00B86BCC">
        <w:trPr>
          <w:trHeight w:val="386"/>
        </w:trPr>
        <w:tc>
          <w:tcPr>
            <w:tcW w:w="4003" w:type="dxa"/>
            <w:vAlign w:val="bottom"/>
          </w:tcPr>
          <w:p w14:paraId="1F9ECAB7" w14:textId="28D92347" w:rsidR="00C306DF" w:rsidRPr="00656B26" w:rsidRDefault="00C306DF" w:rsidP="00C306DF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D3954A" w14:textId="1F42BF4C" w:rsidR="00C306DF" w:rsidRPr="00E75634" w:rsidRDefault="00E75634" w:rsidP="00C306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63,585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130450" w14:textId="77777777" w:rsidR="00C306DF" w:rsidRPr="00E75634" w:rsidRDefault="00C306DF" w:rsidP="00C306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992F07" w14:textId="522905B9" w:rsidR="00C306DF" w:rsidRPr="00E75634" w:rsidRDefault="00E75634" w:rsidP="00C306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AE01B3" w14:textId="77777777" w:rsidR="00C306DF" w:rsidRPr="00E75634" w:rsidRDefault="00C306DF" w:rsidP="00C306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8407EB" w14:textId="2CA6CF0F" w:rsidR="00C306DF" w:rsidRPr="00E75634" w:rsidRDefault="00E75634" w:rsidP="00C306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14,931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309EAE" w14:textId="77777777" w:rsidR="00C306DF" w:rsidRPr="00E75634" w:rsidRDefault="00C306DF" w:rsidP="00C306D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447105" w14:textId="39C98FD8" w:rsidR="00C306DF" w:rsidRPr="00E75634" w:rsidRDefault="00E75634" w:rsidP="00C306D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104,832</w:t>
            </w:r>
          </w:p>
        </w:tc>
      </w:tr>
    </w:tbl>
    <w:p w14:paraId="6A64F770" w14:textId="6293DD2A" w:rsidR="005B0145" w:rsidRDefault="005B0145"/>
    <w:p w14:paraId="7B6C7254" w14:textId="660A9D58" w:rsidR="00F81168" w:rsidRDefault="00F81168"/>
    <w:p w14:paraId="6A2F7A71" w14:textId="77777777" w:rsidR="00A452E2" w:rsidRDefault="00A452E2"/>
    <w:tbl>
      <w:tblPr>
        <w:tblW w:w="938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279"/>
        <w:gridCol w:w="1134"/>
        <w:gridCol w:w="284"/>
        <w:gridCol w:w="1138"/>
        <w:gridCol w:w="283"/>
        <w:gridCol w:w="1168"/>
      </w:tblGrid>
      <w:tr w:rsidR="00933A9F" w:rsidRPr="005764E7" w14:paraId="533D8B05" w14:textId="77777777" w:rsidTr="00D419B3">
        <w:tc>
          <w:tcPr>
            <w:tcW w:w="4111" w:type="dxa"/>
          </w:tcPr>
          <w:p w14:paraId="773B575F" w14:textId="77777777" w:rsidR="00933A9F" w:rsidRPr="005764E7" w:rsidRDefault="00933A9F" w:rsidP="00933A9F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7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A93CD73" w14:textId="57F4CBD4" w:rsidR="00933A9F" w:rsidRPr="00656B26" w:rsidRDefault="00714E7B" w:rsidP="00933A9F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FB52CD">
              <w:rPr>
                <w:rFonts w:ascii="Angsana New" w:hAnsi="Angsana New" w:cs="Angsana New" w:hint="cs"/>
                <w:cs/>
              </w:rPr>
              <w:t>งบ</w:t>
            </w:r>
            <w:r w:rsidR="00933A9F" w:rsidRPr="00FB52CD">
              <w:rPr>
                <w:rFonts w:asciiTheme="majorBidi" w:hAnsiTheme="majorBidi" w:cs="Angsana New"/>
                <w:cs/>
              </w:rPr>
              <w:t>การเงินเฉพาะกิจการ</w:t>
            </w:r>
            <w:r w:rsidR="00933A9F" w:rsidRPr="00FB52CD">
              <w:rPr>
                <w:rFonts w:asciiTheme="majorBidi" w:hAnsiTheme="majorBidi" w:cs="Angsana New" w:hint="cs"/>
                <w:cs/>
              </w:rPr>
              <w:t xml:space="preserve"> (พันบาท)</w:t>
            </w:r>
          </w:p>
        </w:tc>
      </w:tr>
      <w:tr w:rsidR="00514533" w:rsidRPr="005764E7" w14:paraId="2F697411" w14:textId="77777777" w:rsidTr="00D419B3">
        <w:tc>
          <w:tcPr>
            <w:tcW w:w="4111" w:type="dxa"/>
          </w:tcPr>
          <w:p w14:paraId="7B0B1B46" w14:textId="77777777" w:rsidR="00514533" w:rsidRPr="005764E7" w:rsidRDefault="00514533" w:rsidP="000B1F6D">
            <w:pPr>
              <w:pStyle w:val="a4"/>
              <w:widowControl/>
              <w:ind w:left="38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422522D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79" w:type="dxa"/>
          </w:tcPr>
          <w:p w14:paraId="63B76B07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91CDED" w14:textId="77777777" w:rsidR="00514533" w:rsidRPr="00656B26" w:rsidRDefault="00514533" w:rsidP="000B1F6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84" w:type="dxa"/>
          </w:tcPr>
          <w:p w14:paraId="0A95C389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2E7B085B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40FC5DA1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CA0C9C6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B6C14" w:rsidRPr="005764E7" w14:paraId="788A19BB" w14:textId="77777777" w:rsidTr="00D419B3">
        <w:tc>
          <w:tcPr>
            <w:tcW w:w="4111" w:type="dxa"/>
          </w:tcPr>
          <w:p w14:paraId="7B96806C" w14:textId="50471065" w:rsidR="00CB6C14" w:rsidRPr="005764E7" w:rsidRDefault="00CB6C14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>สำหรับ</w:t>
            </w:r>
            <w:r w:rsidR="000103E1">
              <w:rPr>
                <w:rFonts w:ascii="Angsana New" w:hAnsi="Angsana New" w:cs="Angsana New" w:hint="cs"/>
                <w:u w:val="single"/>
                <w:cs/>
              </w:rPr>
              <w:t>สามเดือน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สิ้นสุดวันที่ </w:t>
            </w:r>
            <w:r w:rsidR="00DF4294">
              <w:rPr>
                <w:rFonts w:ascii="Angsana New" w:hAnsi="Angsana New" w:cs="Angsana New"/>
                <w:u w:val="single"/>
              </w:rPr>
              <w:t>3</w:t>
            </w:r>
            <w:r w:rsidR="00426B60">
              <w:rPr>
                <w:rFonts w:ascii="Angsana New" w:hAnsi="Angsana New" w:cs="Angsana New"/>
                <w:u w:val="single"/>
                <w:lang w:val="en-ZW"/>
              </w:rPr>
              <w:t>1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0103E1">
              <w:rPr>
                <w:rFonts w:ascii="Angsana New" w:hAnsi="Angsana New" w:cs="Angsana New" w:hint="cs"/>
                <w:u w:val="single"/>
                <w:cs/>
              </w:rPr>
              <w:t>มีนาคม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 w:rsidR="00E75634">
              <w:rPr>
                <w:rFonts w:ascii="Angsana New" w:hAnsi="Angsana New" w:cs="Angsana New"/>
                <w:u w:val="single"/>
                <w:lang w:val="en-ZW"/>
              </w:rPr>
              <w:t>4</w:t>
            </w:r>
          </w:p>
        </w:tc>
        <w:tc>
          <w:tcPr>
            <w:tcW w:w="992" w:type="dxa"/>
          </w:tcPr>
          <w:p w14:paraId="57C99DAD" w14:textId="77777777" w:rsidR="00CB6C14" w:rsidRPr="005764E7" w:rsidRDefault="00CB6C14" w:rsidP="00CB6C14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6CB2EC28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71AB378" w14:textId="77777777" w:rsidR="00CB6C14" w:rsidRPr="005764E7" w:rsidRDefault="00CB6C14" w:rsidP="00CB6C14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663BCAA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B4996D4" w14:textId="77777777" w:rsidR="00CB6C14" w:rsidRPr="005764E7" w:rsidRDefault="00CB6C14" w:rsidP="00CB6C14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12C3162" w14:textId="77777777" w:rsidR="00CB6C14" w:rsidRPr="005764E7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76F6BDF" w14:textId="77777777" w:rsidR="00CB6C14" w:rsidRPr="005764E7" w:rsidRDefault="00CB6C14" w:rsidP="00CB6C14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5634" w:rsidRPr="005764E7" w14:paraId="572688C1" w14:textId="77777777" w:rsidTr="006A6748">
        <w:tc>
          <w:tcPr>
            <w:tcW w:w="4111" w:type="dxa"/>
          </w:tcPr>
          <w:p w14:paraId="650A2553" w14:textId="77777777" w:rsidR="00E75634" w:rsidRPr="00656B26" w:rsidRDefault="00E75634" w:rsidP="00E75634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46CDDF" w14:textId="0AABB7F9" w:rsidR="00E75634" w:rsidRPr="00204DC3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</w:rPr>
              <w:t>63,585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454D35B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3D20C0" w14:textId="78BD8214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26,316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1E45A8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632B0E" w14:textId="19342311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14,931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7776A6" w14:textId="77777777" w:rsidR="00E75634" w:rsidRPr="005764E7" w:rsidRDefault="00E75634" w:rsidP="00E7563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0FB1D8" w14:textId="4308C332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104,832</w:t>
            </w:r>
          </w:p>
        </w:tc>
      </w:tr>
      <w:tr w:rsidR="00E75634" w:rsidRPr="005764E7" w14:paraId="544CD246" w14:textId="77777777" w:rsidTr="006A6748">
        <w:tc>
          <w:tcPr>
            <w:tcW w:w="4111" w:type="dxa"/>
          </w:tcPr>
          <w:p w14:paraId="7C59336B" w14:textId="77777777" w:rsidR="00E75634" w:rsidRPr="005764E7" w:rsidRDefault="00E75634" w:rsidP="00E75634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1691E0" w14:textId="003208F0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20,754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DE6F78B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3800A" w14:textId="1A8D96C9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43D2BA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F81444" w14:textId="44DE6E51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5,069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2E67B8" w14:textId="77777777" w:rsidR="00E75634" w:rsidRPr="005764E7" w:rsidRDefault="00E75634" w:rsidP="00E7563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4DD0B7" w14:textId="42352078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30,271</w:t>
            </w:r>
          </w:p>
        </w:tc>
      </w:tr>
      <w:tr w:rsidR="00E75634" w:rsidRPr="005764E7" w14:paraId="2C590EEF" w14:textId="77777777" w:rsidTr="006A6748">
        <w:tc>
          <w:tcPr>
            <w:tcW w:w="4111" w:type="dxa"/>
          </w:tcPr>
          <w:p w14:paraId="222BA072" w14:textId="77777777" w:rsidR="00E75634" w:rsidRPr="00656B26" w:rsidRDefault="00E75634" w:rsidP="00E75634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B70728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E9A9040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9CD7DF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E1239B7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3CE1B1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6AB36B0" w14:textId="77777777" w:rsidR="00E75634" w:rsidRPr="005764E7" w:rsidRDefault="00E75634" w:rsidP="00E7563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15DF3A7" w14:textId="5DEAF285" w:rsidR="00E75634" w:rsidRPr="00212ECD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</w:rPr>
              <w:t>839</w:t>
            </w:r>
          </w:p>
        </w:tc>
      </w:tr>
      <w:tr w:rsidR="00E75634" w:rsidRPr="005764E7" w14:paraId="7135674D" w14:textId="77777777" w:rsidTr="006A6748">
        <w:trPr>
          <w:trHeight w:val="425"/>
        </w:trPr>
        <w:tc>
          <w:tcPr>
            <w:tcW w:w="4111" w:type="dxa"/>
          </w:tcPr>
          <w:p w14:paraId="6F9EA251" w14:textId="77777777" w:rsidR="00E75634" w:rsidRPr="00656B26" w:rsidRDefault="00E75634" w:rsidP="00E75634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C5DFCF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927CEB5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31CCAC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C85B0EF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FE1A17B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FCD1CF" w14:textId="77777777" w:rsidR="00E75634" w:rsidRPr="005764E7" w:rsidRDefault="00E75634" w:rsidP="00E7563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709E225" w14:textId="1AACF2DF" w:rsidR="00E75634" w:rsidRPr="00656B26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(36,945)</w:t>
            </w:r>
          </w:p>
        </w:tc>
      </w:tr>
      <w:tr w:rsidR="00E75634" w:rsidRPr="005764E7" w14:paraId="6E303BC5" w14:textId="77777777" w:rsidTr="006A6748">
        <w:tc>
          <w:tcPr>
            <w:tcW w:w="4111" w:type="dxa"/>
          </w:tcPr>
          <w:p w14:paraId="28C8E837" w14:textId="77777777" w:rsidR="00E75634" w:rsidRPr="00656B26" w:rsidRDefault="00E75634" w:rsidP="00E75634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81478B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00A276DE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B6CE2E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710A902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65307F20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89E0D2" w14:textId="77777777" w:rsidR="00E75634" w:rsidRPr="005764E7" w:rsidRDefault="00E75634" w:rsidP="00E7563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48284E0" w14:textId="77EE2748" w:rsidR="00E75634" w:rsidRPr="00656B26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(1,031)</w:t>
            </w:r>
          </w:p>
        </w:tc>
      </w:tr>
      <w:tr w:rsidR="00E75634" w:rsidRPr="005764E7" w14:paraId="5AD50224" w14:textId="77777777" w:rsidTr="006A6748">
        <w:tc>
          <w:tcPr>
            <w:tcW w:w="4111" w:type="dxa"/>
          </w:tcPr>
          <w:p w14:paraId="7D00FF49" w14:textId="62AC0C10" w:rsidR="00E75634" w:rsidRPr="00656B26" w:rsidRDefault="00E75634" w:rsidP="00E75634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รายได้</w:t>
            </w:r>
            <w:r w:rsidRPr="00656B26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4E88C9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21E244D6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7799F7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75A5281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F1BD411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A34DCE" w14:textId="77777777" w:rsidR="00E75634" w:rsidRPr="005764E7" w:rsidRDefault="00E75634" w:rsidP="00E7563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CADD0" w14:textId="0F921F04" w:rsidR="00E75634" w:rsidRPr="00656B26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734E8">
              <w:rPr>
                <w:rFonts w:ascii="Angsana New" w:hAnsi="Angsana New"/>
                <w:sz w:val="28"/>
                <w:szCs w:val="28"/>
              </w:rPr>
              <w:t>91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75634" w:rsidRPr="005764E7" w14:paraId="78EAADB3" w14:textId="77777777" w:rsidTr="006A6748">
        <w:tc>
          <w:tcPr>
            <w:tcW w:w="4111" w:type="dxa"/>
          </w:tcPr>
          <w:p w14:paraId="38C00967" w14:textId="49498257" w:rsidR="00E75634" w:rsidRPr="00656B26" w:rsidRDefault="00E75634" w:rsidP="00E75634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สำหรั</w:t>
            </w:r>
            <w:r w:rsidRPr="00656B26">
              <w:rPr>
                <w:rFonts w:ascii="Angsana New" w:hAnsi="Angsana New" w:cs="Angsana New" w:hint="cs"/>
                <w:cs/>
              </w:rPr>
              <w:t>บ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358498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22C7C55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AA9CCC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F4E28BB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47D7A0D" w14:textId="77777777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CC04920" w14:textId="77777777" w:rsidR="00E75634" w:rsidRPr="005764E7" w:rsidRDefault="00E75634" w:rsidP="00E7563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2029A" w14:textId="5104BCA8" w:rsidR="00E75634" w:rsidRPr="005764E7" w:rsidRDefault="00E75634" w:rsidP="00E7563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734E8">
              <w:rPr>
                <w:rFonts w:ascii="Angsana New" w:hAnsi="Angsana New"/>
                <w:sz w:val="28"/>
                <w:szCs w:val="28"/>
              </w:rPr>
              <w:t>6,957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4533" w:rsidRPr="005764E7" w14:paraId="3C36C073" w14:textId="77777777" w:rsidTr="006A6748">
        <w:trPr>
          <w:trHeight w:hRule="exact" w:val="340"/>
        </w:trPr>
        <w:tc>
          <w:tcPr>
            <w:tcW w:w="4111" w:type="dxa"/>
          </w:tcPr>
          <w:p w14:paraId="5E16B179" w14:textId="77777777" w:rsidR="00514533" w:rsidRPr="00656B26" w:rsidRDefault="00514533" w:rsidP="00616589">
            <w:pPr>
              <w:pStyle w:val="a4"/>
              <w:widowControl/>
              <w:ind w:left="38" w:right="0" w:hanging="11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A35C21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1122A6A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F208D6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049DBE7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C85DE98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6B95778" w14:textId="77777777" w:rsidR="00514533" w:rsidRPr="005764E7" w:rsidRDefault="00514533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F5D5FF2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4533" w:rsidRPr="005764E7" w14:paraId="6731139B" w14:textId="77777777" w:rsidTr="006A6748">
        <w:tc>
          <w:tcPr>
            <w:tcW w:w="4111" w:type="dxa"/>
          </w:tcPr>
          <w:p w14:paraId="1B81C73C" w14:textId="77777777" w:rsidR="00514533" w:rsidRPr="00656B26" w:rsidRDefault="00514533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C4F8E6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0B8D80ED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97B0C1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C64BFD8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020923E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972704" w14:textId="77777777" w:rsidR="00514533" w:rsidRPr="005764E7" w:rsidRDefault="00514533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DC0C421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35FF" w:rsidRPr="00666F78" w14:paraId="4D14E27F" w14:textId="77777777" w:rsidTr="006A6748">
        <w:tc>
          <w:tcPr>
            <w:tcW w:w="4111" w:type="dxa"/>
          </w:tcPr>
          <w:p w14:paraId="60CA179E" w14:textId="0CA25450" w:rsidR="004135FF" w:rsidRPr="00DC23F5" w:rsidRDefault="004135FF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lang w:val="en-ZW"/>
              </w:rPr>
            </w:pPr>
            <w:r w:rsidRPr="00656B2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DC23F5">
              <w:rPr>
                <w:rFonts w:ascii="Angsana New" w:hAnsi="Angsana New" w:cs="Angsana New"/>
                <w:color w:val="000000" w:themeColor="text1"/>
              </w:rPr>
              <w:t>3</w:t>
            </w:r>
            <w:r w:rsidR="00426B60">
              <w:rPr>
                <w:rFonts w:ascii="Angsana New" w:hAnsi="Angsana New" w:cs="Angsana New"/>
                <w:color w:val="000000" w:themeColor="text1"/>
                <w:lang w:val="en-ZW"/>
              </w:rPr>
              <w:t>1</w:t>
            </w:r>
            <w:r w:rsidRPr="00DC23F5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0103E1">
              <w:rPr>
                <w:rFonts w:ascii="Angsana New" w:hAnsi="Angsana New" w:cs="Angsana New" w:hint="cs"/>
                <w:cs/>
              </w:rPr>
              <w:t>มีนาคม</w:t>
            </w:r>
            <w:r w:rsidRPr="00DC23F5">
              <w:rPr>
                <w:rFonts w:ascii="Angsana New" w:hAnsi="Angsana New" w:cs="Angsana New"/>
                <w:color w:val="000000" w:themeColor="text1"/>
                <w:cs/>
              </w:rPr>
              <w:t xml:space="preserve"> </w:t>
            </w:r>
            <w:r w:rsidR="00DC23F5">
              <w:rPr>
                <w:rFonts w:ascii="Angsana New" w:hAnsi="Angsana New" w:cs="Angsana New"/>
                <w:color w:val="000000" w:themeColor="text1"/>
              </w:rPr>
              <w:t>256</w:t>
            </w:r>
            <w:r w:rsidR="00E75634">
              <w:rPr>
                <w:rFonts w:ascii="Angsana New" w:hAnsi="Angsana New" w:cs="Angsana New"/>
                <w:color w:val="000000" w:themeColor="text1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F90155" w14:textId="77777777" w:rsidR="004135FF" w:rsidRPr="00666F78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2B4FA29" w14:textId="77777777" w:rsidR="004135FF" w:rsidRPr="00666F78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EDE065" w14:textId="77777777" w:rsidR="004135FF" w:rsidRPr="00666F78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7C652F1" w14:textId="77777777" w:rsidR="004135FF" w:rsidRPr="00666F78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E68AFA2" w14:textId="77777777" w:rsidR="004135FF" w:rsidRPr="00666F78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26A9A7" w14:textId="77777777" w:rsidR="004135FF" w:rsidRPr="00666F78" w:rsidRDefault="004135FF" w:rsidP="004135F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47304E" w14:textId="2A37B8E3" w:rsidR="004135FF" w:rsidRPr="00666F78" w:rsidRDefault="00B734E8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888,6</w:t>
            </w:r>
            <w:r w:rsidR="003560F1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3679AD" w:rsidRPr="00666F78" w14:paraId="2FAFB772" w14:textId="77777777" w:rsidTr="006A6748">
        <w:tc>
          <w:tcPr>
            <w:tcW w:w="4111" w:type="dxa"/>
            <w:vAlign w:val="bottom"/>
          </w:tcPr>
          <w:p w14:paraId="129A4565" w14:textId="08E0BA2C" w:rsidR="003679AD" w:rsidRPr="00656B26" w:rsidRDefault="003679AD" w:rsidP="006165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64E093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100839AD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996642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5F4C598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A4D4D54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29C8C0D" w14:textId="77777777" w:rsidR="003679AD" w:rsidRPr="00666F78" w:rsidRDefault="003679AD" w:rsidP="003679A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B57E01" w14:textId="77777777" w:rsidR="003679AD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B734E8" w:rsidRPr="00666F78" w14:paraId="6067ACE2" w14:textId="77777777" w:rsidTr="006A6748">
        <w:tc>
          <w:tcPr>
            <w:tcW w:w="4111" w:type="dxa"/>
            <w:vAlign w:val="bottom"/>
          </w:tcPr>
          <w:p w14:paraId="6E7ED4D7" w14:textId="3052D0E0" w:rsidR="00B734E8" w:rsidRPr="00656B26" w:rsidRDefault="00B734E8" w:rsidP="00B734E8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B833D8" w14:textId="0A3ADCD6" w:rsidR="00B734E8" w:rsidRPr="00666F78" w:rsidRDefault="00B734E8" w:rsidP="00B734E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63,585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FA9A323" w14:textId="77777777" w:rsidR="00B734E8" w:rsidRPr="00666F78" w:rsidRDefault="00B734E8" w:rsidP="00B734E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E43BFF" w14:textId="0F36AB74" w:rsidR="00B734E8" w:rsidRPr="00666F78" w:rsidRDefault="00B734E8" w:rsidP="00B734E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26,316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DE8E02" w14:textId="77777777" w:rsidR="00B734E8" w:rsidRPr="00666F78" w:rsidRDefault="00B734E8" w:rsidP="00B734E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FAE3E7" w14:textId="3F5C3B5A" w:rsidR="00B734E8" w:rsidRPr="00666F78" w:rsidRDefault="00B734E8" w:rsidP="00B734E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14,931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05F474" w14:textId="77777777" w:rsidR="00B734E8" w:rsidRPr="00666F78" w:rsidRDefault="00B734E8" w:rsidP="00B734E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7FD052" w14:textId="505DBB75" w:rsidR="00B734E8" w:rsidRDefault="00B734E8" w:rsidP="00B734E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104,832</w:t>
            </w:r>
          </w:p>
        </w:tc>
      </w:tr>
    </w:tbl>
    <w:p w14:paraId="7A730D1A" w14:textId="77777777" w:rsidR="00204DC3" w:rsidRDefault="0020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555BE4B" w14:textId="5B1156A8" w:rsidR="00B734E8" w:rsidRDefault="00D5348C" w:rsidP="00694D49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763EDA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763EDA">
        <w:rPr>
          <w:rFonts w:ascii="Angsana New" w:hAnsi="Angsana New"/>
          <w:sz w:val="28"/>
          <w:szCs w:val="28"/>
        </w:rPr>
        <w:t>2565</w:t>
      </w:r>
      <w:r>
        <w:rPr>
          <w:rFonts w:ascii="Angsana New" w:hAnsi="Angsana New" w:hint="cs"/>
          <w:sz w:val="28"/>
          <w:szCs w:val="28"/>
          <w:cs/>
        </w:rPr>
        <w:t xml:space="preserve"> บริษัทมีรายได้จากลูกค้าราย</w:t>
      </w:r>
      <w:r w:rsidRPr="00286F4F">
        <w:rPr>
          <w:rFonts w:ascii="Angsana New" w:hAnsi="Angsana New" w:hint="cs"/>
          <w:sz w:val="28"/>
          <w:szCs w:val="28"/>
          <w:cs/>
        </w:rPr>
        <w:t>ใหญ่ จำนวน</w:t>
      </w:r>
      <w:r w:rsidR="00763EDA">
        <w:rPr>
          <w:rFonts w:ascii="Angsana New" w:hAnsi="Angsana New" w:hint="cs"/>
          <w:sz w:val="28"/>
          <w:szCs w:val="28"/>
          <w:cs/>
        </w:rPr>
        <w:t xml:space="preserve"> </w:t>
      </w:r>
      <w:r w:rsidR="00763EDA">
        <w:rPr>
          <w:rFonts w:ascii="Angsana New" w:hAnsi="Angsana New"/>
          <w:sz w:val="28"/>
          <w:szCs w:val="28"/>
        </w:rPr>
        <w:t>5</w:t>
      </w:r>
      <w:r w:rsidRPr="00286F4F">
        <w:rPr>
          <w:rFonts w:ascii="Angsana New" w:hAnsi="Angsana New" w:hint="cs"/>
          <w:sz w:val="28"/>
          <w:szCs w:val="28"/>
          <w:cs/>
        </w:rPr>
        <w:t xml:space="preserve"> ราย ซึ่งมีร</w:t>
      </w:r>
      <w:r>
        <w:rPr>
          <w:rFonts w:ascii="Angsana New" w:hAnsi="Angsana New" w:hint="cs"/>
          <w:sz w:val="28"/>
          <w:szCs w:val="28"/>
          <w:cs/>
        </w:rPr>
        <w:t xml:space="preserve">ายการกับบริษัทคิดเป็นประมาณร้อยละ </w:t>
      </w:r>
      <w:r w:rsidR="00763EDA">
        <w:rPr>
          <w:rFonts w:ascii="Angsana New" w:hAnsi="Angsana New"/>
          <w:sz w:val="28"/>
          <w:szCs w:val="28"/>
        </w:rPr>
        <w:t>28</w:t>
      </w:r>
      <w:r w:rsidR="00C85C40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ของรายได้ทั้งหมด หรือคิดเป็นจำนวน</w:t>
      </w:r>
      <w:r w:rsidR="00C85C40">
        <w:rPr>
          <w:rFonts w:ascii="Angsana New" w:hAnsi="Angsana New" w:hint="cs"/>
          <w:sz w:val="28"/>
          <w:szCs w:val="28"/>
          <w:cs/>
        </w:rPr>
        <w:t xml:space="preserve"> </w:t>
      </w:r>
      <w:r w:rsidR="00C85C40">
        <w:rPr>
          <w:rFonts w:ascii="Angsana New" w:hAnsi="Angsana New"/>
          <w:sz w:val="28"/>
          <w:szCs w:val="28"/>
        </w:rPr>
        <w:t xml:space="preserve">34.40 </w:t>
      </w:r>
      <w:r>
        <w:rPr>
          <w:rFonts w:ascii="Angsana New" w:hAnsi="Angsana New" w:hint="cs"/>
          <w:sz w:val="28"/>
          <w:szCs w:val="28"/>
          <w:cs/>
        </w:rPr>
        <w:t>ล้านบาท (</w:t>
      </w:r>
      <w:r w:rsidR="00C85C40">
        <w:rPr>
          <w:rFonts w:ascii="Angsana New" w:hAnsi="Angsana New"/>
          <w:sz w:val="28"/>
          <w:szCs w:val="28"/>
        </w:rPr>
        <w:t>2564</w:t>
      </w:r>
      <w:r>
        <w:rPr>
          <w:rFonts w:ascii="Angsana New" w:hAnsi="Angsana New" w:hint="cs"/>
          <w:sz w:val="28"/>
          <w:szCs w:val="28"/>
          <w:cs/>
        </w:rPr>
        <w:t xml:space="preserve"> จำนวน </w:t>
      </w:r>
      <w:r w:rsidR="00C85C40"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 w:hint="cs"/>
          <w:sz w:val="28"/>
          <w:szCs w:val="28"/>
          <w:cs/>
        </w:rPr>
        <w:t xml:space="preserve"> ราย</w:t>
      </w:r>
      <w:r w:rsidR="00286F4F">
        <w:rPr>
          <w:rFonts w:ascii="Angsana New" w:hAnsi="Angsana New" w:hint="cs"/>
          <w:sz w:val="28"/>
          <w:szCs w:val="28"/>
          <w:cs/>
        </w:rPr>
        <w:t xml:space="preserve"> </w:t>
      </w:r>
      <w:r w:rsidR="00C85C40">
        <w:rPr>
          <w:rFonts w:ascii="Angsana New" w:hAnsi="Angsana New" w:hint="cs"/>
          <w:sz w:val="28"/>
          <w:szCs w:val="28"/>
          <w:cs/>
        </w:rPr>
        <w:t xml:space="preserve">คิดเป็นประมาณร้อยละ </w:t>
      </w:r>
      <w:r w:rsidR="00C85C40">
        <w:rPr>
          <w:rFonts w:ascii="Angsana New" w:hAnsi="Angsana New"/>
          <w:sz w:val="28"/>
          <w:szCs w:val="28"/>
        </w:rPr>
        <w:t xml:space="preserve"> 31 </w:t>
      </w:r>
      <w:r w:rsidR="00C85C40">
        <w:rPr>
          <w:rFonts w:ascii="Angsana New" w:hAnsi="Angsana New" w:hint="cs"/>
          <w:sz w:val="28"/>
          <w:szCs w:val="28"/>
          <w:cs/>
        </w:rPr>
        <w:t>ของรายได้ทั้งหมด</w:t>
      </w:r>
      <w:r w:rsidR="007C28F1">
        <w:rPr>
          <w:rFonts w:ascii="Angsana New" w:hAnsi="Angsana New" w:hint="cs"/>
          <w:sz w:val="28"/>
          <w:szCs w:val="28"/>
          <w:cs/>
        </w:rPr>
        <w:t xml:space="preserve"> </w:t>
      </w:r>
      <w:r w:rsidR="00286F4F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C85C40">
        <w:rPr>
          <w:rFonts w:ascii="Angsana New" w:hAnsi="Angsana New"/>
          <w:sz w:val="28"/>
          <w:szCs w:val="28"/>
        </w:rPr>
        <w:t>32.16</w:t>
      </w:r>
      <w:r w:rsidR="00286F4F">
        <w:rPr>
          <w:rFonts w:ascii="Angsana New" w:hAnsi="Angsana New" w:hint="cs"/>
          <w:sz w:val="28"/>
          <w:szCs w:val="28"/>
          <w:cs/>
        </w:rPr>
        <w:t xml:space="preserve"> ล้านบาท</w:t>
      </w:r>
      <w:r>
        <w:rPr>
          <w:rFonts w:ascii="Angsana New" w:hAnsi="Angsana New" w:hint="cs"/>
          <w:sz w:val="28"/>
          <w:szCs w:val="28"/>
          <w:cs/>
        </w:rPr>
        <w:t>)</w:t>
      </w:r>
    </w:p>
    <w:p w14:paraId="65CDA50B" w14:textId="780A7C76" w:rsidR="00933A9F" w:rsidRPr="005764E7" w:rsidRDefault="00B6235B" w:rsidP="00694D49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sz w:val="28"/>
          <w:szCs w:val="28"/>
          <w:cs/>
        </w:rPr>
        <w:t>ยอดขายทางภูมิศาสตร์สำหรับ</w:t>
      </w:r>
      <w:r w:rsidR="00694D49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0679E6" w:rsidRPr="00625007">
        <w:rPr>
          <w:rFonts w:ascii="Angsana New" w:hAnsi="Angsana New" w:hint="cs"/>
          <w:sz w:val="28"/>
          <w:szCs w:val="28"/>
          <w:cs/>
        </w:rPr>
        <w:t>สิ้น</w:t>
      </w:r>
      <w:r w:rsidRPr="00625007">
        <w:rPr>
          <w:rFonts w:ascii="Angsana New" w:hAnsi="Angsana New"/>
          <w:sz w:val="28"/>
          <w:szCs w:val="28"/>
          <w:cs/>
        </w:rPr>
        <w:t>สุดวันที่</w:t>
      </w:r>
      <w:r w:rsidRPr="00625007">
        <w:rPr>
          <w:rFonts w:ascii="Angsana New" w:hAnsi="Angsana New"/>
          <w:sz w:val="28"/>
          <w:szCs w:val="28"/>
        </w:rPr>
        <w:t xml:space="preserve"> </w:t>
      </w:r>
      <w:r w:rsidR="00235833">
        <w:rPr>
          <w:rFonts w:ascii="Angsana New" w:hAnsi="Angsana New"/>
          <w:sz w:val="28"/>
          <w:szCs w:val="28"/>
        </w:rPr>
        <w:t>3</w:t>
      </w:r>
      <w:r w:rsidR="00684181">
        <w:rPr>
          <w:rFonts w:ascii="Angsana New" w:hAnsi="Angsana New"/>
          <w:sz w:val="28"/>
          <w:szCs w:val="28"/>
        </w:rPr>
        <w:t>1</w:t>
      </w:r>
      <w:r w:rsidR="0007338D" w:rsidRPr="00656B26">
        <w:rPr>
          <w:rFonts w:ascii="Angsana New" w:hAnsi="Angsana New"/>
          <w:sz w:val="28"/>
          <w:szCs w:val="28"/>
          <w:cs/>
        </w:rPr>
        <w:t xml:space="preserve"> </w:t>
      </w:r>
      <w:r w:rsidR="00694D49">
        <w:rPr>
          <w:rFonts w:ascii="Angsana New" w:hAnsi="Angsana New" w:hint="cs"/>
          <w:sz w:val="28"/>
          <w:szCs w:val="28"/>
          <w:cs/>
        </w:rPr>
        <w:t>มีนาคม</w:t>
      </w:r>
      <w:r w:rsidR="005B388A" w:rsidRPr="00625007">
        <w:rPr>
          <w:rFonts w:ascii="Angsana New" w:hAnsi="Angsana New"/>
          <w:sz w:val="28"/>
          <w:szCs w:val="28"/>
        </w:rPr>
        <w:t xml:space="preserve"> </w:t>
      </w:r>
      <w:r w:rsidR="00235833">
        <w:rPr>
          <w:rFonts w:ascii="Angsana New" w:hAnsi="Angsana New"/>
          <w:sz w:val="28"/>
          <w:szCs w:val="28"/>
        </w:rPr>
        <w:t>256</w:t>
      </w:r>
      <w:r w:rsidR="00694D49">
        <w:rPr>
          <w:rFonts w:ascii="Angsana New" w:hAnsi="Angsana New"/>
          <w:sz w:val="28"/>
          <w:szCs w:val="28"/>
        </w:rPr>
        <w:t>5</w:t>
      </w:r>
      <w:r w:rsidR="00B81610" w:rsidRPr="005764E7">
        <w:rPr>
          <w:rFonts w:ascii="Angsana New" w:hAnsi="Angsana New"/>
          <w:color w:val="FFFFFF"/>
          <w:sz w:val="28"/>
          <w:szCs w:val="28"/>
        </w:rPr>
        <w:t>_</w:t>
      </w:r>
      <w:r w:rsidR="00B81610" w:rsidRPr="00656B26">
        <w:rPr>
          <w:rFonts w:ascii="Angsana New" w:hAnsi="Angsana New"/>
          <w:sz w:val="28"/>
          <w:szCs w:val="28"/>
          <w:cs/>
        </w:rPr>
        <w:t>และ</w:t>
      </w:r>
      <w:r w:rsidR="005B388A" w:rsidRPr="005764E7">
        <w:rPr>
          <w:rFonts w:ascii="Angsana New" w:hAnsi="Angsana New"/>
          <w:sz w:val="28"/>
          <w:szCs w:val="28"/>
        </w:rPr>
        <w:t xml:space="preserve"> </w:t>
      </w:r>
      <w:r w:rsidR="00235833">
        <w:rPr>
          <w:rFonts w:ascii="Angsana New" w:hAnsi="Angsana New"/>
          <w:sz w:val="28"/>
          <w:szCs w:val="28"/>
        </w:rPr>
        <w:t>256</w:t>
      </w:r>
      <w:r w:rsidR="00694D49">
        <w:rPr>
          <w:rFonts w:ascii="Angsana New" w:hAnsi="Angsana New"/>
          <w:sz w:val="28"/>
          <w:szCs w:val="28"/>
        </w:rPr>
        <w:t>4</w:t>
      </w:r>
      <w:r w:rsidR="00B81610" w:rsidRPr="005764E7">
        <w:rPr>
          <w:rFonts w:ascii="Angsana New" w:hAnsi="Angsana New"/>
          <w:sz w:val="28"/>
          <w:szCs w:val="28"/>
          <w:cs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3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7"/>
        <w:gridCol w:w="1984"/>
        <w:gridCol w:w="284"/>
        <w:gridCol w:w="1984"/>
      </w:tblGrid>
      <w:tr w:rsidR="00AB38D2" w:rsidRPr="005764E7" w14:paraId="5D1DD375" w14:textId="77777777" w:rsidTr="00B02C5E"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7299E" w14:textId="77777777" w:rsidR="00AB38D2" w:rsidRPr="005764E7" w:rsidRDefault="00AB38D2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458C2" w14:textId="19E558A8" w:rsidR="00AB38D2" w:rsidRPr="005764E7" w:rsidRDefault="00AB38D2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B38D2" w:rsidRPr="005764E7" w14:paraId="7F1E90FA" w14:textId="77777777" w:rsidTr="00B02C5E"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AB5CC" w14:textId="77777777" w:rsidR="00AB38D2" w:rsidRPr="005764E7" w:rsidRDefault="00AB38D2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515AC" w14:textId="08AA61B3" w:rsidR="00A90287" w:rsidRPr="00EC5FC2" w:rsidRDefault="00714E7B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AB38D2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  <w:p w14:paraId="14DD0BE8" w14:textId="2C2E7FA3" w:rsidR="00AB38D2" w:rsidRPr="00656B26" w:rsidRDefault="00714E7B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กา</w:t>
            </w:r>
            <w:r w:rsidR="00AB38D2" w:rsidRPr="00656B26">
              <w:rPr>
                <w:rFonts w:ascii="Angsana New" w:hAnsi="Angsana New"/>
                <w:sz w:val="28"/>
                <w:szCs w:val="28"/>
                <w:cs/>
              </w:rPr>
              <w:t>รเงินเฉพาะกิจการ</w:t>
            </w:r>
          </w:p>
        </w:tc>
      </w:tr>
      <w:tr w:rsidR="00694D49" w:rsidRPr="005764E7" w14:paraId="14649BA8" w14:textId="77777777" w:rsidTr="00B02C5E"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28E90" w14:textId="77777777" w:rsidR="00694D49" w:rsidRPr="00656B26" w:rsidRDefault="00694D49" w:rsidP="00694D49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541F47" w14:textId="27F69531" w:rsidR="00694D49" w:rsidRPr="00D623DB" w:rsidRDefault="00694D49" w:rsidP="00694D49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0AF19" w14:textId="77777777" w:rsidR="00694D49" w:rsidRPr="00656B26" w:rsidRDefault="00694D49" w:rsidP="00694D49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8A36CA" w14:textId="47A8DB88" w:rsidR="00694D49" w:rsidRPr="005764E7" w:rsidRDefault="00694D49" w:rsidP="00694D49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94D49" w:rsidRPr="005764E7" w14:paraId="709598C0" w14:textId="77777777" w:rsidTr="001F6A08"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84168" w14:textId="6D81AA73" w:rsidR="00694D49" w:rsidRPr="00656B26" w:rsidRDefault="00694D49" w:rsidP="00694D49">
            <w:pPr>
              <w:spacing w:line="240" w:lineRule="auto"/>
              <w:ind w:right="-36" w:hanging="7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8AF97" w14:textId="09FD24B1" w:rsidR="00694D49" w:rsidRPr="001F6A08" w:rsidRDefault="001F6A08" w:rsidP="00694D49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A08">
              <w:rPr>
                <w:rFonts w:ascii="Angsana New" w:hAnsi="Angsana New"/>
                <w:sz w:val="28"/>
                <w:szCs w:val="28"/>
              </w:rPr>
              <w:t>117,554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FB3F1" w14:textId="4E508F5D" w:rsidR="00694D49" w:rsidRPr="005764E7" w:rsidRDefault="00694D49" w:rsidP="00694D49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33142" w14:textId="560FD10B" w:rsidR="00694D49" w:rsidRPr="00603DA3" w:rsidRDefault="00B734E8" w:rsidP="00694D49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104,181</w:t>
            </w:r>
          </w:p>
        </w:tc>
      </w:tr>
      <w:tr w:rsidR="00694D49" w:rsidRPr="005764E7" w14:paraId="7906B8A9" w14:textId="77777777" w:rsidTr="001F6A08"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1ED9E" w14:textId="7DECD02B" w:rsidR="00694D49" w:rsidRPr="005764E7" w:rsidRDefault="00694D49" w:rsidP="00694D49">
            <w:pPr>
              <w:pStyle w:val="Heading5"/>
              <w:spacing w:line="240" w:lineRule="auto"/>
              <w:ind w:left="34" w:hanging="11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6CD86" w14:textId="5411E486" w:rsidR="00694D49" w:rsidRPr="001F6A08" w:rsidRDefault="0045772F" w:rsidP="0045772F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6A08">
              <w:rPr>
                <w:rFonts w:ascii="Angsana New" w:hAnsi="Angsana New"/>
                <w:sz w:val="28"/>
                <w:szCs w:val="28"/>
              </w:rPr>
              <w:t>1,819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BA418" w14:textId="1394EE4D" w:rsidR="00694D49" w:rsidRPr="005764E7" w:rsidRDefault="00694D49" w:rsidP="00694D49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3EF0D" w14:textId="296E8DFC" w:rsidR="00694D49" w:rsidRPr="005764E7" w:rsidRDefault="00B734E8" w:rsidP="00694D49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</w:t>
            </w:r>
          </w:p>
        </w:tc>
      </w:tr>
      <w:tr w:rsidR="00694D49" w:rsidRPr="005764E7" w14:paraId="0AA94B42" w14:textId="77777777" w:rsidTr="001F6A08"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71DAA" w14:textId="36EC7FB6" w:rsidR="00694D49" w:rsidRPr="005764E7" w:rsidRDefault="00694D49" w:rsidP="00694D49">
            <w:pPr>
              <w:pStyle w:val="Heading5"/>
              <w:spacing w:line="240" w:lineRule="auto"/>
              <w:ind w:left="34" w:hanging="11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984B1E" w14:textId="75C24ED2" w:rsidR="00694D49" w:rsidRPr="001F6A08" w:rsidRDefault="001F6A08" w:rsidP="00694D49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6A08">
              <w:rPr>
                <w:rFonts w:ascii="Angsana New" w:hAnsi="Angsana New"/>
                <w:b/>
                <w:bCs/>
                <w:sz w:val="28"/>
                <w:szCs w:val="28"/>
              </w:rPr>
              <w:t>119,373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4DC7E" w14:textId="75876771" w:rsidR="00694D49" w:rsidRPr="005764E7" w:rsidRDefault="00694D49" w:rsidP="00694D49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AFC1C3" w14:textId="2834B76A" w:rsidR="00694D49" w:rsidRPr="00B257E9" w:rsidRDefault="00B734E8" w:rsidP="00694D49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104,832</w:t>
            </w:r>
          </w:p>
        </w:tc>
      </w:tr>
      <w:tr w:rsidR="00694D49" w:rsidRPr="005764E7" w14:paraId="2AE5E608" w14:textId="77777777" w:rsidTr="00B02C5E"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8C85E" w14:textId="64B13E58" w:rsidR="00694D49" w:rsidRPr="005764E7" w:rsidRDefault="00694D49" w:rsidP="00694D49">
            <w:pPr>
              <w:pStyle w:val="Heading5"/>
              <w:spacing w:line="240" w:lineRule="auto"/>
              <w:ind w:left="34"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07B8DD" w14:textId="3F430F88" w:rsidR="00694D49" w:rsidRPr="005764E7" w:rsidRDefault="00694D49" w:rsidP="00694D49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10D14" w14:textId="7B869B7B" w:rsidR="00694D49" w:rsidRPr="005764E7" w:rsidRDefault="00694D49" w:rsidP="00694D49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E525C0" w14:textId="21FC7A01" w:rsidR="00694D49" w:rsidRPr="005764E7" w:rsidRDefault="00694D49" w:rsidP="00694D49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2DEEEC1A" w14:textId="739DCBCC" w:rsidR="00471ED5" w:rsidRDefault="00471ED5" w:rsidP="0068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26F535A8" w14:textId="1A10B002" w:rsidR="00061EAA" w:rsidRDefault="00061EAA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0D3CF2E7" w14:textId="71D5D827" w:rsidR="00C25EED" w:rsidRDefault="00C25EED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2BAB2C8F" w14:textId="77777777" w:rsidR="006D7312" w:rsidRDefault="006D7312" w:rsidP="00D4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4BA9FCEB" w14:textId="67607415" w:rsidR="00BA390A" w:rsidRPr="00842BC4" w:rsidRDefault="00B061BA" w:rsidP="00D5348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842BC4">
        <w:rPr>
          <w:rFonts w:ascii="Angsana New" w:hAnsi="Angsana New" w:hint="cs"/>
          <w:b/>
          <w:bCs/>
          <w:sz w:val="28"/>
          <w:szCs w:val="28"/>
          <w:cs/>
        </w:rPr>
        <w:lastRenderedPageBreak/>
        <w:t>ก</w:t>
      </w:r>
      <w:r w:rsidRPr="00842BC4">
        <w:rPr>
          <w:rFonts w:ascii="Angsana New" w:hAnsi="Angsana New"/>
          <w:b/>
          <w:bCs/>
          <w:sz w:val="28"/>
          <w:szCs w:val="28"/>
          <w:cs/>
        </w:rPr>
        <w:t>ารเปิดเผยข้อมูลสำหรับเครื่องมือทางการเงิน</w:t>
      </w:r>
    </w:p>
    <w:p w14:paraId="59E482D7" w14:textId="77777777" w:rsidR="00E57499" w:rsidRPr="00DC568E" w:rsidRDefault="00E57499" w:rsidP="00983E5F">
      <w:pPr>
        <w:pStyle w:val="ListParagraph"/>
        <w:tabs>
          <w:tab w:val="clear" w:pos="680"/>
          <w:tab w:val="left" w:pos="851"/>
        </w:tabs>
        <w:spacing w:before="120"/>
        <w:ind w:left="851" w:hanging="401"/>
        <w:jc w:val="thaiDistribute"/>
        <w:rPr>
          <w:rFonts w:ascii="Angsana New" w:hAnsi="Angsana New"/>
          <w:sz w:val="28"/>
          <w:szCs w:val="28"/>
          <w:u w:val="single"/>
        </w:rPr>
      </w:pPr>
      <w:r w:rsidRPr="00656B26">
        <w:rPr>
          <w:rFonts w:ascii="Angsana New" w:hAnsi="Angsana New"/>
          <w:sz w:val="28"/>
          <w:szCs w:val="28"/>
          <w:u w:val="single"/>
          <w:cs/>
        </w:rPr>
        <w:t>มูลค่าตามบัญชีและมูลค่ายุติธรรม</w:t>
      </w:r>
    </w:p>
    <w:p w14:paraId="2E7C6892" w14:textId="77777777" w:rsidR="00E57499" w:rsidRPr="00B3691D" w:rsidRDefault="00E57499" w:rsidP="00983E5F">
      <w:pPr>
        <w:tabs>
          <w:tab w:val="clear" w:pos="680"/>
          <w:tab w:val="left" w:pos="851"/>
        </w:tabs>
        <w:spacing w:before="120" w:after="120" w:line="260" w:lineRule="atLeast"/>
        <w:ind w:left="993" w:right="49" w:hanging="543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</w:t>
      </w:r>
      <w:r w:rsidRPr="00656B26">
        <w:rPr>
          <w:rFonts w:ascii="Angsana New" w:hAnsi="Angsana New" w:hint="cs"/>
          <w:sz w:val="28"/>
          <w:szCs w:val="28"/>
          <w:cs/>
        </w:rPr>
        <w:t>ใกล้เคียงกับมูลค่าตามบัญชี</w:t>
      </w:r>
      <w:r w:rsidRPr="00656B26">
        <w:rPr>
          <w:rFonts w:ascii="Angsana New" w:hAnsi="Angsana New"/>
          <w:sz w:val="28"/>
          <w:szCs w:val="28"/>
          <w:cs/>
        </w:rPr>
        <w:t xml:space="preserve"> </w:t>
      </w:r>
    </w:p>
    <w:p w14:paraId="75C4632E" w14:textId="77777777" w:rsidR="00E57499" w:rsidRPr="00656B26" w:rsidRDefault="00E57499" w:rsidP="00983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60" w:lineRule="atLeast"/>
        <w:ind w:left="720" w:right="49" w:hanging="270"/>
        <w:jc w:val="thaiDistribute"/>
        <w:rPr>
          <w:rFonts w:ascii="Angsana New" w:hAnsi="Angsana New"/>
          <w:color w:val="FF0000"/>
          <w:sz w:val="28"/>
          <w:szCs w:val="28"/>
          <w:cs/>
        </w:rPr>
      </w:pPr>
      <w:r w:rsidRPr="00656B26">
        <w:rPr>
          <w:rFonts w:ascii="Angsana New" w:hAnsi="Angsana New"/>
          <w:sz w:val="28"/>
          <w:szCs w:val="28"/>
          <w:cs/>
        </w:rPr>
        <w:t>ก)</w:t>
      </w:r>
      <w:r w:rsidRPr="00656B26">
        <w:rPr>
          <w:rFonts w:ascii="Angsana New" w:hAnsi="Angsana New"/>
          <w:sz w:val="28"/>
          <w:szCs w:val="28"/>
          <w:cs/>
        </w:rPr>
        <w:tab/>
        <w:t>สินทรัพย์</w:t>
      </w:r>
      <w:r w:rsidRPr="00656B26">
        <w:rPr>
          <w:rFonts w:ascii="Angsana New" w:hAnsi="Angsana New" w:hint="cs"/>
          <w:sz w:val="28"/>
          <w:szCs w:val="28"/>
          <w:cs/>
        </w:rPr>
        <w:t>ทางการเงิน</w:t>
      </w:r>
      <w:r w:rsidRPr="00656B26">
        <w:rPr>
          <w:rFonts w:ascii="Angsana New" w:hAnsi="Angsana New"/>
          <w:sz w:val="28"/>
          <w:szCs w:val="28"/>
          <w:cs/>
        </w:rPr>
        <w:t xml:space="preserve">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Pr="00656B26">
        <w:rPr>
          <w:rFonts w:ascii="Angsana New" w:hAnsi="Angsana New" w:hint="cs"/>
          <w:sz w:val="28"/>
          <w:szCs w:val="28"/>
          <w:cs/>
        </w:rPr>
        <w:t>ลูกหนี้การค้าและลูกหนี้หมุนเวียนอื่น</w:t>
      </w:r>
      <w:r>
        <w:rPr>
          <w:rFonts w:ascii="Angsana New" w:hAnsi="Angsana New" w:hint="cs"/>
          <w:sz w:val="28"/>
          <w:szCs w:val="28"/>
          <w:cs/>
        </w:rPr>
        <w:t xml:space="preserve"> เงินลงทุนชั่วคราว</w:t>
      </w:r>
      <w:r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 xml:space="preserve">เงินเบิกเกินบัญชีและเงินกู้ยืมระยะสั้น เจ้าหนี้การค้าและเจ้าหนี้หมุนเวียนอื่น </w:t>
      </w:r>
      <w:r w:rsidRPr="00656B26">
        <w:rPr>
          <w:rFonts w:ascii="Angsana New"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แสดงมูลค่ายุติธรรมโดยประมาณตามมูลค่าตามบัญชีที่แสดงในงบแสดงฐานะ</w:t>
      </w:r>
      <w:r w:rsidRPr="00656B26">
        <w:rPr>
          <w:rFonts w:ascii="Angsana New" w:hAnsi="Angsana New" w:hint="cs"/>
          <w:sz w:val="28"/>
          <w:szCs w:val="28"/>
          <w:cs/>
        </w:rPr>
        <w:t>การเงิน</w:t>
      </w:r>
    </w:p>
    <w:p w14:paraId="0A1DDA1E" w14:textId="77777777" w:rsidR="00E57499" w:rsidRPr="00B3691D" w:rsidRDefault="00E57499" w:rsidP="00983E5F">
      <w:pPr>
        <w:spacing w:before="120" w:after="120" w:line="260" w:lineRule="atLeast"/>
        <w:ind w:left="720" w:right="49" w:hanging="270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>ข)</w:t>
      </w:r>
      <w:r w:rsidRPr="00656B26">
        <w:rPr>
          <w:rFonts w:ascii="Angsana New" w:hAnsi="Angsana New"/>
          <w:sz w:val="28"/>
          <w:szCs w:val="28"/>
          <w:cs/>
        </w:rPr>
        <w:tab/>
      </w:r>
      <w:r w:rsidRPr="00656B26">
        <w:rPr>
          <w:rFonts w:ascii="Angsana New" w:hAnsi="Angsana New" w:hint="cs"/>
          <w:sz w:val="28"/>
          <w:szCs w:val="28"/>
          <w:cs/>
        </w:rPr>
        <w:t>หนี้สินตามสัญญาเช่า</w:t>
      </w:r>
      <w:r w:rsidRPr="00656B26">
        <w:rPr>
          <w:rFonts w:ascii="Angsana New" w:hAnsi="Angsana New"/>
          <w:sz w:val="28"/>
          <w:szCs w:val="28"/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  <w:r w:rsidRPr="00656B2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64574DC" w14:textId="77777777" w:rsidR="00E57499" w:rsidRPr="00BA390A" w:rsidRDefault="00E57499" w:rsidP="00983E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 w:hint="cs"/>
          <w:sz w:val="28"/>
          <w:szCs w:val="28"/>
          <w:cs/>
        </w:rPr>
        <w:t xml:space="preserve">ทั้งนี้ </w:t>
      </w:r>
      <w:r w:rsidRPr="00656B26">
        <w:rPr>
          <w:rFonts w:ascii="Angsana New" w:hAnsi="Angsana New"/>
          <w:sz w:val="28"/>
          <w:szCs w:val="28"/>
          <w:cs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r w:rsidRPr="00656B26">
        <w:rPr>
          <w:rFonts w:ascii="Angsana New" w:hAnsi="Angsana New" w:hint="cs"/>
          <w:sz w:val="28"/>
          <w:szCs w:val="28"/>
          <w:cs/>
        </w:rPr>
        <w:t xml:space="preserve"> ยกเว้นสินทรัพย์ทางการเงินต่อไปนี้</w:t>
      </w:r>
      <w:r>
        <w:rPr>
          <w:rFonts w:ascii="Angsana New" w:hAnsi="Angsana New"/>
          <w:sz w:val="28"/>
          <w:szCs w:val="28"/>
        </w:rPr>
        <w:t xml:space="preserve"> </w:t>
      </w:r>
    </w:p>
    <w:p w14:paraId="21A0EC19" w14:textId="79F9588D" w:rsidR="00E57499" w:rsidRDefault="00E57499" w:rsidP="00E5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292149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1</w:t>
      </w:r>
      <w:r w:rsidRPr="00656B26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มีนาคม</w:t>
      </w:r>
      <w:r w:rsidRPr="00292149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>5</w:t>
      </w:r>
      <w:r w:rsidRPr="00656B26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292149">
        <w:rPr>
          <w:rFonts w:ascii="Angsana New" w:hAnsi="Angsana New"/>
          <w:sz w:val="28"/>
          <w:szCs w:val="28"/>
        </w:rPr>
        <w:t>31</w:t>
      </w:r>
      <w:r w:rsidRPr="00656B26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292149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656B26">
        <w:rPr>
          <w:rFonts w:ascii="Angsana New" w:hAnsi="Angsana New"/>
          <w:sz w:val="28"/>
          <w:szCs w:val="28"/>
          <w:cs/>
        </w:rPr>
        <w:t xml:space="preserve"> บริษัทมีสินทรัพย์ทางการเงินที่วัดมูลค่าด้วยมูลค่ายุติธรรม แยกแสดง</w:t>
      </w:r>
      <w:r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2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727"/>
        <w:gridCol w:w="1276"/>
        <w:gridCol w:w="283"/>
        <w:gridCol w:w="993"/>
        <w:gridCol w:w="256"/>
        <w:gridCol w:w="1019"/>
        <w:gridCol w:w="283"/>
        <w:gridCol w:w="993"/>
        <w:gridCol w:w="276"/>
        <w:gridCol w:w="7"/>
        <w:gridCol w:w="1134"/>
      </w:tblGrid>
      <w:tr w:rsidR="00E57499" w:rsidRPr="00B94003" w14:paraId="5A3876F0" w14:textId="77777777" w:rsidTr="00E57499">
        <w:trPr>
          <w:trHeight w:hRule="exact" w:val="432"/>
        </w:trPr>
        <w:tc>
          <w:tcPr>
            <w:tcW w:w="2727" w:type="dxa"/>
          </w:tcPr>
          <w:p w14:paraId="4A027D7D" w14:textId="77777777" w:rsidR="00E57499" w:rsidRPr="00B94003" w:rsidRDefault="00E57499" w:rsidP="00983E5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0" w:type="dxa"/>
            <w:gridSpan w:val="10"/>
            <w:tcBorders>
              <w:bottom w:val="single" w:sz="4" w:space="0" w:color="auto"/>
            </w:tcBorders>
            <w:vAlign w:val="bottom"/>
          </w:tcPr>
          <w:p w14:paraId="5C94F99A" w14:textId="77777777" w:rsidR="00E57499" w:rsidRPr="00656B26" w:rsidRDefault="00E57499" w:rsidP="00E57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57499" w:rsidRPr="00B94003" w14:paraId="754F7811" w14:textId="77777777" w:rsidTr="00E57499">
        <w:trPr>
          <w:trHeight w:hRule="exact" w:val="432"/>
        </w:trPr>
        <w:tc>
          <w:tcPr>
            <w:tcW w:w="2727" w:type="dxa"/>
          </w:tcPr>
          <w:p w14:paraId="4337C7E7" w14:textId="77777777" w:rsidR="00E57499" w:rsidRPr="00B94003" w:rsidRDefault="00E57499" w:rsidP="00983E5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CC647" w14:textId="77777777" w:rsidR="00E57499" w:rsidRPr="00B94003" w:rsidRDefault="00E57499" w:rsidP="00983E5F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E57499" w:rsidRPr="00B94003" w14:paraId="1ED2E76D" w14:textId="77777777" w:rsidTr="00E57499">
        <w:trPr>
          <w:trHeight w:hRule="exact" w:val="432"/>
        </w:trPr>
        <w:tc>
          <w:tcPr>
            <w:tcW w:w="2727" w:type="dxa"/>
          </w:tcPr>
          <w:p w14:paraId="04BE220F" w14:textId="77777777" w:rsidR="00E57499" w:rsidRPr="00B94003" w:rsidRDefault="00E57499" w:rsidP="00983E5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0" w:type="dxa"/>
            <w:gridSpan w:val="10"/>
            <w:tcBorders>
              <w:top w:val="single" w:sz="4" w:space="0" w:color="auto"/>
            </w:tcBorders>
            <w:vAlign w:val="bottom"/>
          </w:tcPr>
          <w:p w14:paraId="0D2D52EC" w14:textId="074FDDBD" w:rsidR="00E57499" w:rsidRPr="00B94003" w:rsidRDefault="00E57499" w:rsidP="00983E5F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C36FF4">
              <w:rPr>
                <w:rFonts w:ascii="Angsana New" w:hAnsi="Angsana New"/>
                <w:sz w:val="28"/>
                <w:szCs w:val="28"/>
              </w:rPr>
              <w:t>1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36FF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6250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E138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57499" w:rsidRPr="00B94003" w14:paraId="0D5D27E6" w14:textId="77777777" w:rsidTr="00E57499">
        <w:trPr>
          <w:trHeight w:hRule="exact" w:val="432"/>
        </w:trPr>
        <w:tc>
          <w:tcPr>
            <w:tcW w:w="2727" w:type="dxa"/>
          </w:tcPr>
          <w:p w14:paraId="1C050336" w14:textId="77777777" w:rsidR="00E57499" w:rsidRPr="00B94003" w:rsidRDefault="00E57499" w:rsidP="00983E5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758F474" w14:textId="77777777" w:rsidR="00E57499" w:rsidRPr="00656B26" w:rsidRDefault="00E57499" w:rsidP="00983E5F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AA6C4B4" w14:textId="77777777" w:rsidR="00E57499" w:rsidRPr="00B94003" w:rsidRDefault="00E57499" w:rsidP="00983E5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520EE" w14:textId="77777777" w:rsidR="00E57499" w:rsidRPr="00B94003" w:rsidRDefault="00E57499" w:rsidP="00983E5F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57499" w:rsidRPr="00B94003" w14:paraId="0EE84075" w14:textId="77777777" w:rsidTr="00E57499">
        <w:trPr>
          <w:trHeight w:hRule="exact" w:val="432"/>
        </w:trPr>
        <w:tc>
          <w:tcPr>
            <w:tcW w:w="2727" w:type="dxa"/>
            <w:vAlign w:val="center"/>
          </w:tcPr>
          <w:p w14:paraId="49D06983" w14:textId="77777777" w:rsidR="00E57499" w:rsidRPr="00B94003" w:rsidRDefault="00E57499" w:rsidP="00983E5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B6CA0F4" w14:textId="77777777" w:rsidR="00E57499" w:rsidRPr="00656B26" w:rsidRDefault="00E57499" w:rsidP="00983E5F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71678CBA" w14:textId="77777777" w:rsidR="00E57499" w:rsidRPr="00B94003" w:rsidRDefault="00E57499" w:rsidP="00983E5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C8E9E7A" w14:textId="77777777" w:rsidR="00E57499" w:rsidRPr="00656B26" w:rsidRDefault="00E57499" w:rsidP="00983E5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76627F2A" w14:textId="77777777" w:rsidR="00E57499" w:rsidRPr="00B94003" w:rsidRDefault="00E57499" w:rsidP="00983E5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3BB56E16" w14:textId="77777777" w:rsidR="00E57499" w:rsidRPr="00B94003" w:rsidRDefault="00E57499" w:rsidP="00983E5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3A4D1756" w14:textId="77777777" w:rsidR="00E57499" w:rsidRPr="00B94003" w:rsidRDefault="00E57499" w:rsidP="00983E5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A8513D0" w14:textId="77777777" w:rsidR="00E57499" w:rsidRPr="00B94003" w:rsidRDefault="00E57499" w:rsidP="00983E5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83" w:type="dxa"/>
            <w:gridSpan w:val="2"/>
            <w:vAlign w:val="bottom"/>
          </w:tcPr>
          <w:p w14:paraId="1E55D6AD" w14:textId="77777777" w:rsidR="00E57499" w:rsidRPr="00B94003" w:rsidRDefault="00E57499" w:rsidP="00E57499">
            <w:pPr>
              <w:tabs>
                <w:tab w:val="clear" w:pos="454"/>
                <w:tab w:val="clear" w:pos="680"/>
                <w:tab w:val="clear" w:pos="907"/>
                <w:tab w:val="left" w:pos="-110"/>
                <w:tab w:val="left" w:pos="180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E196298" w14:textId="77777777" w:rsidR="00E57499" w:rsidRPr="00656B26" w:rsidRDefault="00E57499" w:rsidP="00983E5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>ร</w:t>
            </w:r>
            <w:r w:rsidRPr="00656B26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วม</w:t>
            </w:r>
          </w:p>
        </w:tc>
      </w:tr>
      <w:tr w:rsidR="00E57499" w:rsidRPr="00B94003" w14:paraId="2E19FCE6" w14:textId="77777777" w:rsidTr="00E57499">
        <w:trPr>
          <w:trHeight w:hRule="exact" w:val="432"/>
        </w:trPr>
        <w:tc>
          <w:tcPr>
            <w:tcW w:w="2727" w:type="dxa"/>
          </w:tcPr>
          <w:p w14:paraId="7EFD76CE" w14:textId="77777777" w:rsidR="00E57499" w:rsidRPr="00B94003" w:rsidRDefault="00E57499" w:rsidP="00983E5F">
            <w:pPr>
              <w:spacing w:line="240" w:lineRule="auto"/>
              <w:ind w:right="-110" w:firstLine="30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CC3C6C7" w14:textId="77777777" w:rsidR="00E57499" w:rsidRPr="00B94003" w:rsidRDefault="00E57499" w:rsidP="00983E5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DADA991" w14:textId="77777777" w:rsidR="00E57499" w:rsidRPr="00B94003" w:rsidRDefault="00E57499" w:rsidP="00983E5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A4F0161" w14:textId="77777777" w:rsidR="00E57499" w:rsidRPr="00656B26" w:rsidRDefault="00E57499" w:rsidP="00983E5F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73F4E10B" w14:textId="77777777" w:rsidR="00E57499" w:rsidRPr="00B94003" w:rsidRDefault="00E57499" w:rsidP="00983E5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146A5809" w14:textId="77777777" w:rsidR="00E57499" w:rsidRPr="00B94003" w:rsidRDefault="00E57499" w:rsidP="00983E5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EC0209E" w14:textId="77777777" w:rsidR="00E57499" w:rsidRPr="00B94003" w:rsidRDefault="00E57499" w:rsidP="00983E5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BB034F3" w14:textId="77777777" w:rsidR="00E57499" w:rsidRPr="00B94003" w:rsidRDefault="00E57499" w:rsidP="00983E5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71EC292A" w14:textId="77777777" w:rsidR="00E57499" w:rsidRPr="00B94003" w:rsidRDefault="00E57499" w:rsidP="00983E5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BF416C3" w14:textId="77777777" w:rsidR="00E57499" w:rsidRPr="00B94003" w:rsidRDefault="00E57499" w:rsidP="00983E5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7499" w:rsidRPr="00B94003" w14:paraId="0A8C2ECB" w14:textId="77777777" w:rsidTr="00E57499">
        <w:trPr>
          <w:trHeight w:hRule="exact" w:val="810"/>
        </w:trPr>
        <w:tc>
          <w:tcPr>
            <w:tcW w:w="78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607D707" w14:textId="77777777" w:rsidR="00E57499" w:rsidRPr="00B94003" w:rsidRDefault="00E57499" w:rsidP="00983E5F">
            <w:pPr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  <w:p w14:paraId="65D0E85B" w14:textId="77777777" w:rsidR="00E57499" w:rsidRPr="00B94003" w:rsidRDefault="00E57499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ด้วยมูลค่ายุติธรรมผ่านกำไรขาดทุนเบ็ดเสร็จอื่น</w:t>
            </w:r>
          </w:p>
        </w:tc>
        <w:tc>
          <w:tcPr>
            <w:tcW w:w="276" w:type="dxa"/>
            <w:tcBorders>
              <w:top w:val="nil"/>
              <w:left w:val="nil"/>
              <w:right w:val="nil"/>
            </w:tcBorders>
            <w:vAlign w:val="center"/>
          </w:tcPr>
          <w:p w14:paraId="1A6EC979" w14:textId="77777777" w:rsidR="00E57499" w:rsidRPr="00B94003" w:rsidRDefault="00E57499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right w:val="nil"/>
            </w:tcBorders>
          </w:tcPr>
          <w:p w14:paraId="2733D557" w14:textId="77777777" w:rsidR="00E57499" w:rsidRPr="00B94003" w:rsidRDefault="00E57499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57499" w:rsidRPr="00B94003" w14:paraId="54E25AFA" w14:textId="77777777" w:rsidTr="00A5776E">
        <w:trPr>
          <w:trHeight w:hRule="exact" w:val="743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3EEBE076" w14:textId="77777777" w:rsidR="00E57499" w:rsidRPr="00B94003" w:rsidRDefault="00E57499" w:rsidP="00983E5F">
            <w:pPr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</w:rPr>
            </w:pPr>
            <w:r w:rsidRPr="0062500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  <w:p w14:paraId="7A0EE9FA" w14:textId="77777777" w:rsidR="00E57499" w:rsidRPr="00656B26" w:rsidRDefault="00E57499" w:rsidP="00983E5F">
            <w:pPr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    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33173B" w14:textId="41A68B40" w:rsidR="00E57499" w:rsidRPr="00A5776E" w:rsidRDefault="00A5776E" w:rsidP="00983E5F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776E">
              <w:rPr>
                <w:rFonts w:ascii="Angsana New" w:hAnsi="Angsana New"/>
                <w:sz w:val="28"/>
                <w:szCs w:val="28"/>
              </w:rPr>
              <w:t>268,605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EEC35" w14:textId="77777777" w:rsidR="00E57499" w:rsidRPr="00A5776E" w:rsidRDefault="00E57499" w:rsidP="00983E5F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886274" w14:textId="47EFE692" w:rsidR="00E57499" w:rsidRPr="00A5776E" w:rsidRDefault="00D5348C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1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233,133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35D4A2" w14:textId="77777777" w:rsidR="00E57499" w:rsidRPr="00A5776E" w:rsidRDefault="00E57499" w:rsidP="00983E5F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2B122F" w14:textId="028F6E3A" w:rsidR="00E57499" w:rsidRPr="00A5776E" w:rsidRDefault="00D5348C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86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35,472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656BEB" w14:textId="77777777" w:rsidR="00E57499" w:rsidRPr="00A5776E" w:rsidRDefault="00E57499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E9DDDB" w14:textId="54724DC8" w:rsidR="00E57499" w:rsidRPr="00A5776E" w:rsidRDefault="00A5776E" w:rsidP="00983E5F">
            <w:pPr>
              <w:spacing w:line="240" w:lineRule="auto"/>
              <w:ind w:left="-1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77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F0D8FA" w14:textId="77777777" w:rsidR="00E57499" w:rsidRPr="00A5776E" w:rsidRDefault="00E57499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C0AE10" w14:textId="74ADC733" w:rsidR="00E57499" w:rsidRPr="00A5776E" w:rsidRDefault="00A5776E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5776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268,605</w:t>
            </w:r>
          </w:p>
        </w:tc>
      </w:tr>
      <w:tr w:rsidR="00E57499" w:rsidRPr="00B94003" w14:paraId="7A8E442A" w14:textId="77777777" w:rsidTr="00A5776E">
        <w:trPr>
          <w:trHeight w:hRule="exact" w:val="432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0AC90762" w14:textId="77777777" w:rsidR="00E57499" w:rsidRPr="00656B26" w:rsidRDefault="00E57499" w:rsidP="00983E5F">
            <w:pPr>
              <w:spacing w:line="240" w:lineRule="auto"/>
              <w:ind w:firstLine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D2CF6EB" w14:textId="2061F681" w:rsidR="00E57499" w:rsidRPr="00A5776E" w:rsidRDefault="00A5776E" w:rsidP="00983E5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776E">
              <w:rPr>
                <w:rFonts w:ascii="Angsana New" w:hAnsi="Angsana New"/>
                <w:b/>
                <w:bCs/>
                <w:sz w:val="28"/>
                <w:szCs w:val="28"/>
              </w:rPr>
              <w:t>268,605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977AE" w14:textId="77777777" w:rsidR="00E57499" w:rsidRPr="00A5776E" w:rsidRDefault="00E57499" w:rsidP="00983E5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3410DAE" w14:textId="4901ADD6" w:rsidR="00E57499" w:rsidRPr="00A5776E" w:rsidRDefault="00D5348C" w:rsidP="00983E5F">
            <w:pPr>
              <w:spacing w:line="240" w:lineRule="auto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233,133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679EA" w14:textId="77777777" w:rsidR="00E57499" w:rsidRPr="00A5776E" w:rsidRDefault="00E57499" w:rsidP="00983E5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06FFE93" w14:textId="231DDFC6" w:rsidR="00E57499" w:rsidRPr="00A5776E" w:rsidRDefault="00D5348C" w:rsidP="00983E5F">
            <w:pPr>
              <w:spacing w:line="240" w:lineRule="auto"/>
              <w:ind w:left="-8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35,472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85FB7B" w14:textId="77777777" w:rsidR="00E57499" w:rsidRPr="00A5776E" w:rsidRDefault="00E57499" w:rsidP="00983E5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0D92BA" w14:textId="401EE6C5" w:rsidR="00E57499" w:rsidRPr="00A5776E" w:rsidRDefault="00A5776E" w:rsidP="00983E5F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776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C29DDE" w14:textId="77777777" w:rsidR="00E57499" w:rsidRPr="00A5776E" w:rsidRDefault="00E57499" w:rsidP="00983E5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2F459C" w14:textId="35CD12E9" w:rsidR="00E57499" w:rsidRPr="00A5776E" w:rsidRDefault="00A5776E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776E">
              <w:rPr>
                <w:rFonts w:ascii="Angsana New" w:hAnsi="Angsana New"/>
                <w:sz w:val="28"/>
                <w:szCs w:val="28"/>
                <w:lang w:val="en-US"/>
              </w:rPr>
              <w:t>268,605</w:t>
            </w:r>
          </w:p>
        </w:tc>
      </w:tr>
    </w:tbl>
    <w:p w14:paraId="3ED9FEF0" w14:textId="77777777" w:rsidR="00E57499" w:rsidRDefault="00E57499" w:rsidP="00E57499"/>
    <w:p w14:paraId="4C160472" w14:textId="77777777" w:rsidR="00E57499" w:rsidRDefault="00E57499" w:rsidP="00E57499"/>
    <w:p w14:paraId="03B5594B" w14:textId="77777777" w:rsidR="00E57499" w:rsidRDefault="00E57499" w:rsidP="00E57499"/>
    <w:p w14:paraId="5F2F377C" w14:textId="77777777" w:rsidR="00E57499" w:rsidRDefault="00E57499" w:rsidP="00E57499"/>
    <w:p w14:paraId="31707474" w14:textId="77777777" w:rsidR="00E57499" w:rsidRDefault="00E57499" w:rsidP="00E57499"/>
    <w:p w14:paraId="423048E7" w14:textId="77777777" w:rsidR="00E57499" w:rsidRDefault="00E57499" w:rsidP="00E57499"/>
    <w:p w14:paraId="516999B0" w14:textId="77777777" w:rsidR="00E57499" w:rsidRDefault="00E57499" w:rsidP="00E57499"/>
    <w:p w14:paraId="5B39D19F" w14:textId="77777777" w:rsidR="00E57499" w:rsidRDefault="00E57499" w:rsidP="00E57499"/>
    <w:p w14:paraId="542BB50D" w14:textId="77777777" w:rsidR="00E57499" w:rsidRDefault="00E57499" w:rsidP="00E57499"/>
    <w:p w14:paraId="2BCD89F7" w14:textId="77777777" w:rsidR="00E57499" w:rsidRDefault="00E57499" w:rsidP="00E57499"/>
    <w:p w14:paraId="0732A532" w14:textId="77777777" w:rsidR="00E57499" w:rsidRDefault="00E57499" w:rsidP="00E57499"/>
    <w:p w14:paraId="3CF8282F" w14:textId="77777777" w:rsidR="00E57499" w:rsidRDefault="00E57499" w:rsidP="00E57499"/>
    <w:p w14:paraId="172A75AF" w14:textId="77777777" w:rsidR="00E57499" w:rsidRPr="00133CDD" w:rsidRDefault="00E57499" w:rsidP="00E57499">
      <w:pPr>
        <w:rPr>
          <w:lang w:val="en-ZW"/>
        </w:rPr>
      </w:pP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E57499" w:rsidRPr="00625E49" w14:paraId="2DD6D3E5" w14:textId="77777777" w:rsidTr="00302969">
        <w:trPr>
          <w:trHeight w:hRule="exact" w:val="432"/>
        </w:trPr>
        <w:tc>
          <w:tcPr>
            <w:tcW w:w="2835" w:type="dxa"/>
          </w:tcPr>
          <w:p w14:paraId="52F16F8C" w14:textId="77777777" w:rsidR="00E57499" w:rsidRPr="00B94003" w:rsidRDefault="00E57499" w:rsidP="00983E5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vAlign w:val="bottom"/>
          </w:tcPr>
          <w:p w14:paraId="135137D0" w14:textId="77777777" w:rsidR="00E57499" w:rsidRPr="00656B26" w:rsidRDefault="00E57499" w:rsidP="00983E5F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57499" w:rsidRPr="00625E49" w14:paraId="35839D2B" w14:textId="77777777" w:rsidTr="00302969">
        <w:trPr>
          <w:trHeight w:hRule="exact" w:val="432"/>
        </w:trPr>
        <w:tc>
          <w:tcPr>
            <w:tcW w:w="2835" w:type="dxa"/>
          </w:tcPr>
          <w:p w14:paraId="258BCDE9" w14:textId="77777777" w:rsidR="00E57499" w:rsidRPr="00B94003" w:rsidRDefault="00E57499" w:rsidP="00983E5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7F6735B0" w14:textId="77777777" w:rsidR="00E57499" w:rsidRPr="00EC5FC2" w:rsidRDefault="00E57499" w:rsidP="00983E5F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E57499" w:rsidRPr="00625E49" w14:paraId="660FBA56" w14:textId="77777777" w:rsidTr="00302969">
        <w:trPr>
          <w:trHeight w:hRule="exact" w:val="432"/>
        </w:trPr>
        <w:tc>
          <w:tcPr>
            <w:tcW w:w="2835" w:type="dxa"/>
          </w:tcPr>
          <w:p w14:paraId="15315AC2" w14:textId="77777777" w:rsidR="00E57499" w:rsidRPr="00B94003" w:rsidRDefault="00E57499" w:rsidP="00983E5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217379AE" w14:textId="772CA127" w:rsidR="00E57499" w:rsidRPr="00B94003" w:rsidRDefault="00E57499" w:rsidP="00983E5F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56B26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E138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57499" w:rsidRPr="00625E49" w14:paraId="123142A1" w14:textId="77777777" w:rsidTr="00302969">
        <w:trPr>
          <w:trHeight w:hRule="exact" w:val="432"/>
        </w:trPr>
        <w:tc>
          <w:tcPr>
            <w:tcW w:w="2835" w:type="dxa"/>
          </w:tcPr>
          <w:p w14:paraId="046C62F1" w14:textId="77777777" w:rsidR="00E57499" w:rsidRPr="00B94003" w:rsidRDefault="00E57499" w:rsidP="00983E5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D1C6807" w14:textId="77777777" w:rsidR="00E57499" w:rsidRPr="00656B26" w:rsidRDefault="00E57499" w:rsidP="00983E5F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5CFC263" w14:textId="77777777" w:rsidR="00E57499" w:rsidRPr="00B94003" w:rsidRDefault="00E57499" w:rsidP="00983E5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134BF" w14:textId="77777777" w:rsidR="00E57499" w:rsidRPr="00B94003" w:rsidRDefault="00E57499" w:rsidP="00983E5F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57499" w:rsidRPr="00625E49" w14:paraId="5BC87740" w14:textId="77777777" w:rsidTr="00302969">
        <w:trPr>
          <w:trHeight w:hRule="exact" w:val="432"/>
        </w:trPr>
        <w:tc>
          <w:tcPr>
            <w:tcW w:w="2835" w:type="dxa"/>
            <w:vAlign w:val="center"/>
          </w:tcPr>
          <w:p w14:paraId="06D5D9A8" w14:textId="77777777" w:rsidR="00E57499" w:rsidRPr="00B94003" w:rsidRDefault="00E57499" w:rsidP="00983E5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50BBA3A" w14:textId="77777777" w:rsidR="00E57499" w:rsidRPr="00656B26" w:rsidRDefault="00E57499" w:rsidP="00983E5F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3DF425C0" w14:textId="77777777" w:rsidR="00E57499" w:rsidRPr="00B94003" w:rsidRDefault="00E57499" w:rsidP="00983E5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A59190E" w14:textId="77777777" w:rsidR="00E57499" w:rsidRPr="00656B26" w:rsidRDefault="00E57499" w:rsidP="00983E5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272313EA" w14:textId="77777777" w:rsidR="00E57499" w:rsidRPr="00B94003" w:rsidRDefault="00E57499" w:rsidP="00983E5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07BFCC15" w14:textId="77777777" w:rsidR="00E57499" w:rsidRPr="00B94003" w:rsidRDefault="00E57499" w:rsidP="00983E5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6404ED76" w14:textId="77777777" w:rsidR="00E57499" w:rsidRPr="00B94003" w:rsidRDefault="00E57499" w:rsidP="00983E5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C16ABAC" w14:textId="77777777" w:rsidR="00E57499" w:rsidRPr="00B94003" w:rsidRDefault="00E57499" w:rsidP="00983E5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7CC4BD39" w14:textId="77777777" w:rsidR="00E57499" w:rsidRPr="00B94003" w:rsidRDefault="00E57499" w:rsidP="00983E5F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229C2873" w14:textId="77777777" w:rsidR="00E57499" w:rsidRPr="00656B26" w:rsidRDefault="00E57499" w:rsidP="00983E5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>ร</w:t>
            </w:r>
            <w:r w:rsidRPr="00656B26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วม</w:t>
            </w:r>
          </w:p>
        </w:tc>
      </w:tr>
      <w:tr w:rsidR="00E57499" w:rsidRPr="00625E49" w14:paraId="6E0BD2BE" w14:textId="77777777" w:rsidTr="00302969">
        <w:trPr>
          <w:trHeight w:hRule="exact" w:val="432"/>
        </w:trPr>
        <w:tc>
          <w:tcPr>
            <w:tcW w:w="2835" w:type="dxa"/>
          </w:tcPr>
          <w:p w14:paraId="3493CA49" w14:textId="77777777" w:rsidR="00E57499" w:rsidRPr="00B94003" w:rsidRDefault="00E57499" w:rsidP="00983E5F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4C42BE9" w14:textId="77777777" w:rsidR="00E57499" w:rsidRPr="00B94003" w:rsidRDefault="00E57499" w:rsidP="00983E5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4D557DF" w14:textId="77777777" w:rsidR="00E57499" w:rsidRPr="00B94003" w:rsidRDefault="00E57499" w:rsidP="00983E5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798D1C3" w14:textId="77777777" w:rsidR="00E57499" w:rsidRPr="00656B26" w:rsidRDefault="00E57499" w:rsidP="00983E5F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1CB4182F" w14:textId="77777777" w:rsidR="00E57499" w:rsidRPr="00B94003" w:rsidRDefault="00E57499" w:rsidP="00983E5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44107D98" w14:textId="77777777" w:rsidR="00E57499" w:rsidRPr="00B94003" w:rsidRDefault="00E57499" w:rsidP="00983E5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7AF04BD" w14:textId="77777777" w:rsidR="00E57499" w:rsidRPr="00B94003" w:rsidRDefault="00E57499" w:rsidP="00983E5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0559C4E" w14:textId="77777777" w:rsidR="00E57499" w:rsidRPr="00B94003" w:rsidRDefault="00E57499" w:rsidP="00983E5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0F5A276B" w14:textId="77777777" w:rsidR="00E57499" w:rsidRPr="00B94003" w:rsidRDefault="00E57499" w:rsidP="00983E5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0A6E780" w14:textId="77777777" w:rsidR="00E57499" w:rsidRPr="00B94003" w:rsidRDefault="00E57499" w:rsidP="00983E5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7499" w:rsidRPr="00625E49" w14:paraId="7ED08030" w14:textId="77777777" w:rsidTr="00302969">
        <w:trPr>
          <w:trHeight w:hRule="exact" w:val="810"/>
        </w:trPr>
        <w:tc>
          <w:tcPr>
            <w:tcW w:w="79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6A0BA88" w14:textId="77777777" w:rsidR="00E57499" w:rsidRPr="00B94003" w:rsidRDefault="00E57499" w:rsidP="00983E5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  <w:p w14:paraId="6F20E8D1" w14:textId="77777777" w:rsidR="00E57499" w:rsidRPr="00B94003" w:rsidRDefault="00E57499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ด้วยมูลค่ายุติธรรมผ่านกำไรขาดทุนเบ็ดเสร็จอื่น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vAlign w:val="center"/>
          </w:tcPr>
          <w:p w14:paraId="5C908BF7" w14:textId="77777777" w:rsidR="00E57499" w:rsidRPr="00B94003" w:rsidRDefault="00E57499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30566E41" w14:textId="77777777" w:rsidR="00E57499" w:rsidRPr="00B94003" w:rsidRDefault="00E57499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57499" w:rsidRPr="005764E7" w14:paraId="771F62C8" w14:textId="77777777" w:rsidTr="00302969">
        <w:trPr>
          <w:trHeight w:hRule="exact" w:val="74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FD2A3B5" w14:textId="77777777" w:rsidR="00E57499" w:rsidRPr="00B94003" w:rsidRDefault="00E57499" w:rsidP="00983E5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2500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  <w:p w14:paraId="6EDF0A61" w14:textId="77777777" w:rsidR="00E57499" w:rsidRPr="00656B26" w:rsidRDefault="00E57499" w:rsidP="00983E5F">
            <w:pPr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    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9E0AD8" w14:textId="2E089AE7" w:rsidR="00E57499" w:rsidRPr="00B94003" w:rsidRDefault="00A5776E" w:rsidP="00983E5F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259,788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2F7FB" w14:textId="77777777" w:rsidR="00E57499" w:rsidRPr="00B94003" w:rsidRDefault="00E57499" w:rsidP="00983E5F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C0273B" w14:textId="17C7D755" w:rsidR="00E57499" w:rsidRPr="00B94003" w:rsidRDefault="00D5348C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10" w:right="35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224,316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ADF479" w14:textId="77777777" w:rsidR="00E57499" w:rsidRPr="00B94003" w:rsidRDefault="00E57499" w:rsidP="00983E5F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88B17B" w14:textId="39CCB466" w:rsidR="00E57499" w:rsidRPr="00B94003" w:rsidRDefault="00D5348C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86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35,472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0D8844" w14:textId="77777777" w:rsidR="00E57499" w:rsidRPr="00B94003" w:rsidRDefault="00E57499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313E3E" w14:textId="3E511072" w:rsidR="00E57499" w:rsidRPr="00B94003" w:rsidRDefault="00A5776E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2DAA71" w14:textId="77777777" w:rsidR="00E57499" w:rsidRPr="00B94003" w:rsidRDefault="00E57499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F06354" w14:textId="22617BF9" w:rsidR="00E57499" w:rsidRPr="00B94003" w:rsidRDefault="00E57499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00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="00A5776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59</w:t>
            </w:r>
            <w:r w:rsidRPr="00B9400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A5776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788</w:t>
            </w:r>
          </w:p>
        </w:tc>
      </w:tr>
      <w:tr w:rsidR="00E57499" w:rsidRPr="005764E7" w14:paraId="36A3F054" w14:textId="77777777" w:rsidTr="00302969">
        <w:trPr>
          <w:trHeight w:hRule="exact" w:val="43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A1D879F" w14:textId="77777777" w:rsidR="00E57499" w:rsidRPr="00656B26" w:rsidRDefault="00E57499" w:rsidP="00983E5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9E8A712" w14:textId="0B42998C" w:rsidR="00E57499" w:rsidRPr="00B94003" w:rsidRDefault="00E57499" w:rsidP="00983E5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400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5776E"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  <w:r w:rsidRPr="00B9400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A5776E">
              <w:rPr>
                <w:rFonts w:ascii="Angsana New" w:hAnsi="Angsana New"/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5E1BE1" w14:textId="77777777" w:rsidR="00E57499" w:rsidRPr="00B94003" w:rsidRDefault="00E57499" w:rsidP="00983E5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E60655F" w14:textId="60E602D5" w:rsidR="00E57499" w:rsidRPr="00656B26" w:rsidRDefault="00D5348C" w:rsidP="00D5348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224,316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DD729" w14:textId="77777777" w:rsidR="00E57499" w:rsidRPr="00B94003" w:rsidRDefault="00E57499" w:rsidP="00983E5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AD41E3B" w14:textId="733F9786" w:rsidR="00E57499" w:rsidRPr="00B94003" w:rsidRDefault="00D5348C" w:rsidP="00A5776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35,472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988B35" w14:textId="77777777" w:rsidR="00E57499" w:rsidRPr="00B94003" w:rsidRDefault="00E57499" w:rsidP="00983E5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5215EEC" w14:textId="4638776A" w:rsidR="00E57499" w:rsidRPr="00656B26" w:rsidRDefault="00A5776E" w:rsidP="00983E5F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436882" w14:textId="77777777" w:rsidR="00E57499" w:rsidRPr="00B94003" w:rsidRDefault="00E57499" w:rsidP="00983E5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0D4F31" w14:textId="3E01394B" w:rsidR="00E57499" w:rsidRPr="00B94003" w:rsidRDefault="00E57499" w:rsidP="00983E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400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A5776E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  <w:r w:rsidRPr="00B9400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5776E">
              <w:rPr>
                <w:rFonts w:ascii="Angsana New" w:hAnsi="Angsana New"/>
                <w:sz w:val="28"/>
                <w:szCs w:val="28"/>
                <w:lang w:val="en-US"/>
              </w:rPr>
              <w:t>788</w:t>
            </w:r>
          </w:p>
        </w:tc>
      </w:tr>
    </w:tbl>
    <w:p w14:paraId="4A47A513" w14:textId="77777777" w:rsidR="00E57499" w:rsidRDefault="00E57499" w:rsidP="00E57499">
      <w:pPr>
        <w:spacing w:before="240" w:after="120"/>
        <w:ind w:left="426" w:right="51" w:hanging="284"/>
        <w:rPr>
          <w:rFonts w:ascii="Angsana New" w:hAnsi="Angsana New"/>
          <w:sz w:val="28"/>
          <w:szCs w:val="28"/>
        </w:rPr>
      </w:pPr>
      <w:r w:rsidRPr="00B93FB2">
        <w:rPr>
          <w:rFonts w:ascii="Angsana New" w:hAnsi="Angsana New"/>
          <w:sz w:val="28"/>
          <w:szCs w:val="28"/>
        </w:rPr>
        <w:tab/>
      </w:r>
      <w:r w:rsidRPr="00B93FB2">
        <w:rPr>
          <w:rFonts w:ascii="Angsana New" w:hAnsi="Angsana New"/>
          <w:sz w:val="28"/>
          <w:szCs w:val="28"/>
        </w:rPr>
        <w:tab/>
      </w:r>
      <w:r w:rsidRPr="00656B26">
        <w:rPr>
          <w:rFonts w:ascii="Angsana New" w:hAnsi="Angsana New"/>
          <w:sz w:val="28"/>
          <w:szCs w:val="28"/>
          <w:cs/>
        </w:rPr>
        <w:t xml:space="preserve">บริษัทไม่มีรายการโอนระหว่างระดับ </w:t>
      </w:r>
      <w:r w:rsidRPr="00CB2959">
        <w:rPr>
          <w:rFonts w:ascii="Angsana New" w:hAnsi="Angsana New"/>
          <w:sz w:val="28"/>
          <w:szCs w:val="28"/>
        </w:rPr>
        <w:t xml:space="preserve">1 </w:t>
      </w:r>
      <w:r w:rsidRPr="00656B26">
        <w:rPr>
          <w:rFonts w:ascii="Angsana New" w:hAnsi="Angsana New"/>
          <w:sz w:val="28"/>
          <w:szCs w:val="28"/>
          <w:cs/>
        </w:rPr>
        <w:t xml:space="preserve">ระดับ </w:t>
      </w:r>
      <w:r w:rsidRPr="00CB2959">
        <w:rPr>
          <w:rFonts w:ascii="Angsana New" w:hAnsi="Angsana New"/>
          <w:sz w:val="28"/>
          <w:szCs w:val="28"/>
        </w:rPr>
        <w:t xml:space="preserve">2 </w:t>
      </w:r>
      <w:r w:rsidRPr="00656B26">
        <w:rPr>
          <w:rFonts w:ascii="Angsana New" w:hAnsi="Angsana New"/>
          <w:sz w:val="28"/>
          <w:szCs w:val="28"/>
          <w:cs/>
        </w:rPr>
        <w:t xml:space="preserve">และระดับ </w:t>
      </w:r>
      <w:r w:rsidRPr="00CB2959">
        <w:rPr>
          <w:rFonts w:ascii="Angsana New" w:hAnsi="Angsana New"/>
          <w:sz w:val="28"/>
          <w:szCs w:val="28"/>
        </w:rPr>
        <w:t xml:space="preserve">3 </w:t>
      </w:r>
      <w:r w:rsidRPr="00656B26">
        <w:rPr>
          <w:rFonts w:ascii="Angsana New" w:hAnsi="Angsana New"/>
          <w:sz w:val="28"/>
          <w:szCs w:val="28"/>
          <w:cs/>
        </w:rPr>
        <w:t>ของลำดับชั้นมูลค่ายุติธรรมในระหว่างงวด</w:t>
      </w:r>
    </w:p>
    <w:p w14:paraId="3994AC95" w14:textId="77777777" w:rsidR="00E57499" w:rsidRPr="004135FF" w:rsidRDefault="00E57499" w:rsidP="00E57499">
      <w:pPr>
        <w:spacing w:before="120"/>
        <w:ind w:left="426" w:right="45" w:hanging="284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     </w:t>
      </w:r>
      <w:r w:rsidRPr="00656B26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p w14:paraId="17ADB270" w14:textId="77777777" w:rsidR="00E57499" w:rsidRPr="002361B3" w:rsidRDefault="00E57499" w:rsidP="00E57499">
      <w:pPr>
        <w:ind w:left="788" w:right="45" w:firstLine="295"/>
        <w:rPr>
          <w:rFonts w:ascii="Angsana New" w:hAnsi="Angsana New"/>
          <w:b/>
          <w:bCs/>
          <w:sz w:val="16"/>
          <w:szCs w:val="16"/>
        </w:rPr>
      </w:pP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94"/>
        <w:gridCol w:w="284"/>
        <w:gridCol w:w="4677"/>
      </w:tblGrid>
      <w:tr w:rsidR="00842BC4" w:rsidRPr="002361B3" w14:paraId="2572B482" w14:textId="77777777" w:rsidTr="00302969">
        <w:trPr>
          <w:trHeight w:val="431"/>
        </w:trPr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7DA33226" w14:textId="77777777" w:rsidR="00842BC4" w:rsidRPr="002361B3" w:rsidDel="00A37FCF" w:rsidRDefault="00842BC4" w:rsidP="00842BC4">
            <w:pPr>
              <w:suppressAutoHyphens/>
              <w:spacing w:line="240" w:lineRule="auto"/>
              <w:ind w:right="-108"/>
              <w:jc w:val="center"/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lang w:eastAsia="zh-CN"/>
              </w:rPr>
            </w:pPr>
            <w:r w:rsidRPr="00656B26">
              <w:rPr>
                <w:rFonts w:ascii="Angsana New" w:eastAsia="Angsana New" w:hAnsi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eastAsia="zh-CN"/>
              </w:rPr>
              <w:t>ประเภท</w:t>
            </w:r>
          </w:p>
        </w:tc>
        <w:tc>
          <w:tcPr>
            <w:tcW w:w="284" w:type="dxa"/>
          </w:tcPr>
          <w:p w14:paraId="0144F7A1" w14:textId="77777777" w:rsidR="00842BC4" w:rsidRPr="00656B26" w:rsidRDefault="00842BC4" w:rsidP="0084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14:paraId="78C7D63C" w14:textId="20B2AA88" w:rsidR="00842BC4" w:rsidRPr="00656B26" w:rsidRDefault="00842BC4" w:rsidP="00842BC4">
            <w:pPr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656B2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เทคนิคการประเมินมูลค่า</w:t>
            </w:r>
          </w:p>
        </w:tc>
      </w:tr>
      <w:tr w:rsidR="00842BC4" w:rsidRPr="002361B3" w14:paraId="4CC1FD37" w14:textId="77777777" w:rsidTr="00302969">
        <w:trPr>
          <w:trHeight w:val="460"/>
        </w:trPr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</w:tcPr>
          <w:p w14:paraId="3C83AAAE" w14:textId="77777777" w:rsidR="00842BC4" w:rsidRDefault="00842BC4" w:rsidP="00983E5F">
            <w:pPr>
              <w:suppressAutoHyphens/>
              <w:spacing w:line="240" w:lineRule="auto"/>
              <w:ind w:right="-108" w:firstLine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- หลักทรัพย์จดทะเบียน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284" w:type="dxa"/>
          </w:tcPr>
          <w:p w14:paraId="2256E08B" w14:textId="77777777" w:rsidR="00842BC4" w:rsidRPr="00656B26" w:rsidRDefault="00842BC4" w:rsidP="0084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</w:tcPr>
          <w:p w14:paraId="2237ABAE" w14:textId="4DDC9542" w:rsidR="00842BC4" w:rsidRPr="00656B26" w:rsidRDefault="00842BC4" w:rsidP="00983E5F">
            <w:pPr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656B2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ราคาเสนอซื้อครั้งสุดท้ายในตลาดหลักทรัพย์แห่งประเทศไทย</w:t>
            </w:r>
          </w:p>
        </w:tc>
      </w:tr>
      <w:tr w:rsidR="00842BC4" w:rsidRPr="002361B3" w14:paraId="6D1297B4" w14:textId="77777777" w:rsidTr="00302969">
        <w:trPr>
          <w:trHeight w:val="704"/>
        </w:trPr>
        <w:tc>
          <w:tcPr>
            <w:tcW w:w="4394" w:type="dxa"/>
            <w:shd w:val="clear" w:color="auto" w:fill="auto"/>
          </w:tcPr>
          <w:p w14:paraId="491BFA00" w14:textId="77777777" w:rsidR="00842BC4" w:rsidRDefault="00842BC4" w:rsidP="00983E5F">
            <w:pPr>
              <w:suppressAutoHyphens/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หลักทรัพย์ที่ไม่อยู่ในความ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br/>
              <w:t>ต้องการตลาด</w:t>
            </w:r>
          </w:p>
        </w:tc>
        <w:tc>
          <w:tcPr>
            <w:tcW w:w="284" w:type="dxa"/>
          </w:tcPr>
          <w:p w14:paraId="2B841BAC" w14:textId="77777777" w:rsidR="00842BC4" w:rsidRPr="00656B26" w:rsidRDefault="00842BC4" w:rsidP="0084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5152B5BB" w14:textId="79F0F215" w:rsidR="00842BC4" w:rsidRPr="00625E49" w:rsidRDefault="00842BC4" w:rsidP="00983E5F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lang w:eastAsia="zh-CN"/>
              </w:rPr>
            </w:pPr>
            <w:r w:rsidRPr="00656B2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ประเมินมูลค่าโดยใช้แผนธุรกิจร่วมกับการประเมินสภาพปัจจุบันของตลาด</w:t>
            </w:r>
            <w:r w:rsidRPr="00656B2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eastAsia="zh-CN"/>
              </w:rPr>
              <w:t>โดยใช้วิธีคิดลดมูลค่าปัจจุบันสุทธิของกระแสเงินสด</w:t>
            </w:r>
          </w:p>
        </w:tc>
      </w:tr>
    </w:tbl>
    <w:p w14:paraId="5375BB7C" w14:textId="77777777" w:rsidR="00842BC4" w:rsidRDefault="00842BC4" w:rsidP="00077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19F3620A" w14:textId="77777777" w:rsidR="00842BC4" w:rsidRDefault="00842BC4" w:rsidP="00077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3CF1E6A8" w14:textId="77777777" w:rsidR="00842BC4" w:rsidRDefault="00842BC4" w:rsidP="00077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277E621C" w14:textId="77777777" w:rsidR="00842BC4" w:rsidRDefault="00842BC4" w:rsidP="00077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61D5E9B9" w14:textId="77777777" w:rsidR="00842BC4" w:rsidRDefault="00842BC4" w:rsidP="00077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1748AB7C" w14:textId="77777777" w:rsidR="00842BC4" w:rsidRDefault="00842BC4" w:rsidP="00077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2132C68C" w14:textId="77777777" w:rsidR="00842BC4" w:rsidRDefault="00842BC4" w:rsidP="00077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49135A89" w14:textId="41AC0528" w:rsidR="0009145E" w:rsidRPr="00B94003" w:rsidRDefault="0009145E" w:rsidP="00D5348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ลำดับชั้นมูลค่ายุติธรรม</w:t>
      </w:r>
    </w:p>
    <w:p w14:paraId="02442061" w14:textId="6E8FF59F" w:rsidR="00C91D1F" w:rsidRDefault="00C91D1F" w:rsidP="00B94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 w:right="49"/>
        <w:jc w:val="thaiDistribute"/>
        <w:rPr>
          <w:rFonts w:ascii="Angsana New" w:hAnsi="Angsana New"/>
          <w:sz w:val="28"/>
          <w:szCs w:val="28"/>
        </w:rPr>
      </w:pPr>
      <w:r w:rsidRPr="00C91D1F">
        <w:rPr>
          <w:rFonts w:ascii="Angsana New" w:hAnsi="Angsana New"/>
          <w:sz w:val="28"/>
          <w:szCs w:val="28"/>
          <w:cs/>
        </w:rPr>
        <w:t>บริษัทใช้วิธีราคาตลาดในการวัดมูลค่า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</w:t>
      </w:r>
      <w:r w:rsidR="001F34DE">
        <w:rPr>
          <w:rFonts w:ascii="Angsana New" w:hAnsi="Angsana New" w:hint="cs"/>
          <w:sz w:val="28"/>
          <w:szCs w:val="28"/>
          <w:cs/>
        </w:rPr>
        <w:t>ไม่</w:t>
      </w:r>
      <w:r w:rsidRPr="00C91D1F">
        <w:rPr>
          <w:rFonts w:ascii="Angsana New" w:hAnsi="Angsana New"/>
          <w:sz w:val="28"/>
          <w:szCs w:val="28"/>
          <w:cs/>
        </w:rPr>
        <w:t>มีตลาดที่มีสภาพคล่องหรือไม่สามารถหาราคาเสนอซื้อขายในตลาดที่มีสภาพคล่องได้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A13E2C7" w14:textId="5156994E" w:rsidR="0009145E" w:rsidRPr="00134FDD" w:rsidRDefault="0009145E" w:rsidP="00B94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 w:right="4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134FDD">
        <w:rPr>
          <w:rFonts w:ascii="Angsana New" w:hAnsi="Angsana New"/>
          <w:sz w:val="28"/>
          <w:szCs w:val="28"/>
        </w:rPr>
        <w:t>13</w:t>
      </w:r>
      <w:r w:rsidRPr="00656B26">
        <w:rPr>
          <w:rFonts w:ascii="Angsana New" w:hAnsi="Angsana New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57EFA756" w14:textId="77777777" w:rsidR="0009145E" w:rsidRPr="00134FDD" w:rsidRDefault="0009145E" w:rsidP="00B94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 w:right="4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ข้อมูลระดับ </w:t>
      </w:r>
      <w:r w:rsidRPr="00134FDD">
        <w:rPr>
          <w:rFonts w:ascii="Angsana New" w:hAnsi="Angsana New"/>
          <w:sz w:val="28"/>
          <w:szCs w:val="28"/>
        </w:rPr>
        <w:t>1</w:t>
      </w:r>
      <w:r w:rsidRPr="00656B26">
        <w:rPr>
          <w:rFonts w:ascii="Angsana New" w:hAnsi="Angsana New"/>
          <w:sz w:val="28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5706E8B4" w14:textId="7E1130E4" w:rsidR="00714E7B" w:rsidRPr="00134FDD" w:rsidRDefault="0009145E" w:rsidP="00714E7B">
      <w:pPr>
        <w:tabs>
          <w:tab w:val="clear" w:pos="680"/>
          <w:tab w:val="clear" w:pos="907"/>
          <w:tab w:val="left" w:pos="567"/>
        </w:tabs>
        <w:spacing w:before="120" w:after="120"/>
        <w:ind w:left="426" w:right="4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ข้อมูลระดับ </w:t>
      </w:r>
      <w:r w:rsidRPr="00134FDD">
        <w:rPr>
          <w:rFonts w:ascii="Angsana New" w:hAnsi="Angsana New"/>
          <w:sz w:val="28"/>
          <w:szCs w:val="28"/>
        </w:rPr>
        <w:t>2</w:t>
      </w:r>
      <w:r w:rsidRPr="00656B26">
        <w:rPr>
          <w:rFonts w:ascii="Angsana New" w:hAnsi="Angsana New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134FDD">
        <w:rPr>
          <w:rFonts w:ascii="Angsana New" w:hAnsi="Angsana New"/>
          <w:sz w:val="28"/>
          <w:szCs w:val="28"/>
        </w:rPr>
        <w:t>1</w:t>
      </w:r>
      <w:r w:rsidRPr="00656B26">
        <w:rPr>
          <w:rFonts w:ascii="Angsana New" w:hAnsi="Angsana New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58B03681" w14:textId="096D36AD" w:rsidR="0009145E" w:rsidRDefault="0009145E" w:rsidP="00B94003">
      <w:pPr>
        <w:tabs>
          <w:tab w:val="clear" w:pos="680"/>
          <w:tab w:val="clear" w:pos="907"/>
          <w:tab w:val="left" w:pos="567"/>
        </w:tabs>
        <w:spacing w:before="120" w:after="120"/>
        <w:ind w:left="851" w:right="49" w:hanging="425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ข้อมูลระดับ </w:t>
      </w:r>
      <w:r w:rsidRPr="00134FDD">
        <w:rPr>
          <w:rFonts w:ascii="Angsana New" w:hAnsi="Angsana New"/>
          <w:sz w:val="28"/>
          <w:szCs w:val="28"/>
        </w:rPr>
        <w:t xml:space="preserve">3 </w:t>
      </w:r>
      <w:r w:rsidRPr="00656B26">
        <w:rPr>
          <w:rFonts w:ascii="Angsana New" w:hAnsi="Angsana New"/>
          <w:sz w:val="28"/>
          <w:szCs w:val="28"/>
          <w:cs/>
        </w:rPr>
        <w:t>ได้แก่ ข้อมูลที่ไม่สามารถสังเกตได้ซึ่งนำมาใช้กับสินทรัพย์นั้นหรือหนี้สินนั้น</w:t>
      </w:r>
    </w:p>
    <w:p w14:paraId="09F33B9E" w14:textId="1321329D" w:rsidR="006D7312" w:rsidRPr="00162687" w:rsidRDefault="00B734E8" w:rsidP="0084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 w:right="49"/>
        <w:jc w:val="thaiDistribute"/>
        <w:rPr>
          <w:rFonts w:ascii="Angsana New" w:hAnsi="Angsana New"/>
          <w:sz w:val="28"/>
          <w:szCs w:val="28"/>
          <w:lang w:val="en-ZW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/>
          <w:sz w:val="28"/>
          <w:szCs w:val="28"/>
        </w:rPr>
        <w:t xml:space="preserve">2565 </w:t>
      </w:r>
      <w:r>
        <w:rPr>
          <w:rFonts w:ascii="Angsana New" w:hAnsi="Angsana New" w:hint="cs"/>
          <w:sz w:val="28"/>
          <w:szCs w:val="28"/>
          <w:cs/>
        </w:rPr>
        <w:t xml:space="preserve">บริษัทไม่มีสินทรัพย์และหนี้สินที่มีการวัดมูลค่ายุติธรรมในงบแสดงฐานะการเงิน นอกจากสินทรัพย์ทางการเงินไม่หมุนเวียนอื่น ตามที่ได้กล่าวไว้ในหมายเหตุ </w:t>
      </w:r>
      <w:r w:rsidR="00910F6D">
        <w:rPr>
          <w:rFonts w:ascii="Angsana New" w:hAnsi="Angsana New"/>
          <w:sz w:val="28"/>
          <w:szCs w:val="28"/>
          <w:lang w:val="en-ZW"/>
        </w:rPr>
        <w:t>15</w:t>
      </w:r>
    </w:p>
    <w:p w14:paraId="4DA67679" w14:textId="007924C8" w:rsidR="000F0239" w:rsidRPr="00625007" w:rsidRDefault="00B6235B" w:rsidP="00D5348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cs/>
        </w:rPr>
      </w:pPr>
      <w:r w:rsidRPr="00625007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7548AD" w:rsidRPr="00625007">
        <w:rPr>
          <w:rFonts w:ascii="Angsana New" w:hAnsi="Angsana New"/>
          <w:b/>
          <w:bCs/>
          <w:sz w:val="28"/>
          <w:szCs w:val="28"/>
          <w:cs/>
        </w:rPr>
        <w:t>และหนี้สินที่อาจเกิดขึ้น</w:t>
      </w:r>
    </w:p>
    <w:p w14:paraId="061BD53B" w14:textId="20AED191" w:rsidR="00B6235B" w:rsidRPr="005764E7" w:rsidRDefault="00B6235B" w:rsidP="00F73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sz w:val="28"/>
          <w:szCs w:val="28"/>
          <w:cs/>
        </w:rPr>
        <w:t>ณ วันที่</w:t>
      </w:r>
      <w:r w:rsidRPr="00625007">
        <w:rPr>
          <w:rFonts w:ascii="Angsana New" w:hAnsi="Angsana New"/>
          <w:sz w:val="28"/>
          <w:szCs w:val="28"/>
        </w:rPr>
        <w:t xml:space="preserve"> </w:t>
      </w:r>
      <w:r w:rsidR="001847AB">
        <w:rPr>
          <w:rFonts w:ascii="Angsana New" w:hAnsi="Angsana New"/>
          <w:sz w:val="28"/>
          <w:szCs w:val="28"/>
        </w:rPr>
        <w:t>3</w:t>
      </w:r>
      <w:r w:rsidR="00684181">
        <w:rPr>
          <w:rFonts w:ascii="Angsana New" w:hAnsi="Angsana New"/>
          <w:sz w:val="28"/>
          <w:szCs w:val="28"/>
          <w:lang w:val="en-ZW"/>
        </w:rPr>
        <w:t>1</w:t>
      </w:r>
      <w:r w:rsidR="00694D49"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="001847AB" w:rsidRPr="00625007">
        <w:rPr>
          <w:rFonts w:ascii="Angsana New" w:hAnsi="Angsana New"/>
          <w:sz w:val="28"/>
          <w:szCs w:val="28"/>
        </w:rPr>
        <w:t xml:space="preserve"> </w:t>
      </w:r>
      <w:r w:rsidR="00F734EC">
        <w:rPr>
          <w:rFonts w:ascii="Angsana New" w:hAnsi="Angsana New"/>
          <w:sz w:val="28"/>
          <w:szCs w:val="28"/>
        </w:rPr>
        <w:t>256</w:t>
      </w:r>
      <w:r w:rsidR="00694D49">
        <w:rPr>
          <w:rFonts w:ascii="Angsana New" w:hAnsi="Angsana New"/>
          <w:sz w:val="28"/>
          <w:szCs w:val="28"/>
        </w:rPr>
        <w:t>5</w:t>
      </w:r>
      <w:r w:rsidRPr="005764E7">
        <w:rPr>
          <w:rFonts w:ascii="Angsana New" w:hAnsi="Angsana New"/>
          <w:sz w:val="28"/>
          <w:szCs w:val="28"/>
          <w:cs/>
        </w:rPr>
        <w:t xml:space="preserve"> </w:t>
      </w:r>
      <w:r w:rsidRPr="007D499B">
        <w:rPr>
          <w:rFonts w:ascii="Angsana New" w:hAnsi="Angsana New"/>
          <w:sz w:val="28"/>
          <w:szCs w:val="28"/>
          <w:cs/>
        </w:rPr>
        <w:t>บริษัทมีภาระผูกพัน</w:t>
      </w:r>
      <w:r w:rsidR="00D4480B" w:rsidRPr="007D499B">
        <w:rPr>
          <w:rFonts w:ascii="Angsana New" w:hAnsi="Angsana New" w:hint="cs"/>
          <w:sz w:val="28"/>
          <w:szCs w:val="28"/>
          <w:cs/>
        </w:rPr>
        <w:t>จากสัญญาเช่าและสัญญาบริการ</w:t>
      </w:r>
      <w:r w:rsidRPr="007D499B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9531" w:type="dxa"/>
        <w:tblInd w:w="250" w:type="dxa"/>
        <w:tblLook w:val="04A0" w:firstRow="1" w:lastRow="0" w:firstColumn="1" w:lastColumn="0" w:noHBand="0" w:noVBand="1"/>
      </w:tblPr>
      <w:tblGrid>
        <w:gridCol w:w="7517"/>
        <w:gridCol w:w="284"/>
        <w:gridCol w:w="1730"/>
      </w:tblGrid>
      <w:tr w:rsidR="00B6235B" w:rsidRPr="005764E7" w14:paraId="7CDEE0BC" w14:textId="77777777" w:rsidTr="00B02C5E">
        <w:trPr>
          <w:trHeight w:hRule="exact" w:val="432"/>
        </w:trPr>
        <w:tc>
          <w:tcPr>
            <w:tcW w:w="7517" w:type="dxa"/>
          </w:tcPr>
          <w:p w14:paraId="74CFE0AB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65EAEEB7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00D4C038" w14:textId="77777777" w:rsidR="00B6235B" w:rsidRPr="005764E7" w:rsidRDefault="00B6235B" w:rsidP="004E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A535D" w:rsidRPr="005764E7" w14:paraId="27BE391C" w14:textId="77777777" w:rsidTr="008076BD">
        <w:trPr>
          <w:trHeight w:hRule="exact" w:val="432"/>
        </w:trPr>
        <w:tc>
          <w:tcPr>
            <w:tcW w:w="7517" w:type="dxa"/>
            <w:vAlign w:val="bottom"/>
          </w:tcPr>
          <w:p w14:paraId="0D607593" w14:textId="77777777" w:rsidR="00BA535D" w:rsidRPr="005764E7" w:rsidRDefault="00BA535D" w:rsidP="003E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hanging="7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14:paraId="488B4F5C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237056CA" w14:textId="3A4D6F4B" w:rsidR="00853F65" w:rsidRPr="008076BD" w:rsidRDefault="008076BD" w:rsidP="0085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6BD">
              <w:rPr>
                <w:rFonts w:ascii="Angsana New" w:hAnsi="Angsana New"/>
                <w:sz w:val="28"/>
                <w:szCs w:val="28"/>
              </w:rPr>
              <w:t>2,576</w:t>
            </w:r>
          </w:p>
        </w:tc>
      </w:tr>
      <w:tr w:rsidR="00BA535D" w:rsidRPr="005764E7" w14:paraId="4B0AD960" w14:textId="77777777" w:rsidTr="008076BD">
        <w:trPr>
          <w:trHeight w:hRule="exact" w:val="432"/>
        </w:trPr>
        <w:tc>
          <w:tcPr>
            <w:tcW w:w="7517" w:type="dxa"/>
            <w:vAlign w:val="bottom"/>
          </w:tcPr>
          <w:p w14:paraId="47A1A3B7" w14:textId="77777777" w:rsidR="00BA535D" w:rsidRPr="005764E7" w:rsidRDefault="00BA535D" w:rsidP="003E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hanging="7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14:paraId="1F127455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593FB" w14:textId="3D47C95D" w:rsidR="00BA535D" w:rsidRPr="008076BD" w:rsidRDefault="008076BD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6BD">
              <w:rPr>
                <w:rFonts w:ascii="Angsana New" w:hAnsi="Angsana New"/>
                <w:sz w:val="28"/>
                <w:szCs w:val="28"/>
              </w:rPr>
              <w:t>826</w:t>
            </w:r>
          </w:p>
        </w:tc>
      </w:tr>
      <w:tr w:rsidR="00BA535D" w:rsidRPr="005764E7" w14:paraId="05787B89" w14:textId="77777777" w:rsidTr="008076BD">
        <w:trPr>
          <w:trHeight w:hRule="exact" w:val="432"/>
        </w:trPr>
        <w:tc>
          <w:tcPr>
            <w:tcW w:w="7517" w:type="dxa"/>
            <w:vAlign w:val="bottom"/>
          </w:tcPr>
          <w:p w14:paraId="250E1E41" w14:textId="77777777" w:rsidR="00BA535D" w:rsidRPr="00656B26" w:rsidRDefault="00BA535D" w:rsidP="003E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36" w:hanging="7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29AB5D89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013E8" w14:textId="505A2D47" w:rsidR="00853F65" w:rsidRPr="008076BD" w:rsidRDefault="008076BD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76BD">
              <w:rPr>
                <w:rFonts w:ascii="Angsana New" w:hAnsi="Angsana New"/>
                <w:b/>
                <w:bCs/>
                <w:sz w:val="28"/>
                <w:szCs w:val="28"/>
              </w:rPr>
              <w:t>3,402</w:t>
            </w:r>
          </w:p>
        </w:tc>
      </w:tr>
    </w:tbl>
    <w:p w14:paraId="7A27D87C" w14:textId="77777777" w:rsidR="00FB1394" w:rsidRPr="005764E7" w:rsidRDefault="00FB1394" w:rsidP="00D419B3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603FA6A5" w14:textId="70D8EA78" w:rsidR="00B6235B" w:rsidRPr="007A3502" w:rsidRDefault="000F47BB" w:rsidP="00D5348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BE1E07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0BAA7E41" w14:textId="28DC16D9" w:rsidR="00AE2E91" w:rsidRDefault="00BE1E07" w:rsidP="00BE1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lang w:val="en-ZW"/>
        </w:rPr>
      </w:pPr>
      <w:r>
        <w:rPr>
          <w:rFonts w:ascii="Angsana New" w:hAnsi="Angsana New" w:hint="cs"/>
          <w:sz w:val="28"/>
          <w:szCs w:val="28"/>
          <w:cs/>
        </w:rPr>
        <w:t>ข้อมูลทาง</w:t>
      </w:r>
      <w:r w:rsidR="00D54B61" w:rsidRPr="00656B26">
        <w:rPr>
          <w:rFonts w:ascii="Angsana New" w:hAnsi="Angsana New"/>
          <w:sz w:val="28"/>
          <w:szCs w:val="28"/>
          <w:cs/>
        </w:rPr>
        <w:t>การเงิน</w:t>
      </w:r>
      <w:r w:rsidR="00AC65B9" w:rsidRPr="005D7BF9">
        <w:rPr>
          <w:rFonts w:asciiTheme="majorBidi" w:hAnsiTheme="majorBidi" w:hint="cs"/>
          <w:sz w:val="28"/>
          <w:szCs w:val="28"/>
          <w:cs/>
        </w:rPr>
        <w:t>ที่แสดงเงินลงทุน</w:t>
      </w:r>
      <w:r w:rsidR="002518EF" w:rsidRPr="002518EF">
        <w:rPr>
          <w:rFonts w:asciiTheme="majorBidi" w:hAnsiTheme="majorBidi" w:cstheme="majorBidi"/>
          <w:sz w:val="28"/>
          <w:szCs w:val="28"/>
          <w:cs/>
        </w:rPr>
        <w:t>ตามวิธีส่วนได้เสีย</w:t>
      </w:r>
      <w:r w:rsidR="007C0774">
        <w:rPr>
          <w:rFonts w:ascii="Angsana New" w:hAnsi="Angsana New" w:hint="cs"/>
          <w:sz w:val="28"/>
          <w:szCs w:val="28"/>
          <w:cs/>
        </w:rPr>
        <w:t>และ</w:t>
      </w:r>
      <w:r w:rsidR="00D5348C">
        <w:rPr>
          <w:rFonts w:ascii="Angsana New" w:hAnsi="Angsana New" w:hint="cs"/>
          <w:sz w:val="28"/>
          <w:szCs w:val="28"/>
          <w:cs/>
        </w:rPr>
        <w:t>ข้อมูลทาง</w:t>
      </w:r>
      <w:r w:rsidR="007C0774">
        <w:rPr>
          <w:rFonts w:ascii="Angsana New" w:hAnsi="Angsana New" w:hint="cs"/>
          <w:sz w:val="28"/>
          <w:szCs w:val="28"/>
          <w:cs/>
        </w:rPr>
        <w:t>การเงินเฉพาะกิจการ</w:t>
      </w:r>
      <w:r>
        <w:rPr>
          <w:rFonts w:ascii="Angsana New" w:hAnsi="Angsana New" w:hint="cs"/>
          <w:sz w:val="28"/>
          <w:szCs w:val="28"/>
          <w:cs/>
        </w:rPr>
        <w:t>ระหว่างกาล</w:t>
      </w:r>
      <w:r w:rsidR="006419FD" w:rsidRPr="00656B26">
        <w:rPr>
          <w:rFonts w:ascii="Angsana New" w:hAnsi="Angsana New"/>
          <w:sz w:val="28"/>
          <w:szCs w:val="28"/>
          <w:cs/>
        </w:rPr>
        <w:t>ได้รับการอนุมัติ</w:t>
      </w:r>
      <w:r w:rsidR="007C0774">
        <w:rPr>
          <w:rFonts w:ascii="Angsana New" w:hAnsi="Angsana New" w:hint="cs"/>
          <w:sz w:val="28"/>
          <w:szCs w:val="28"/>
          <w:cs/>
        </w:rPr>
        <w:t>จากคณะกรรมการ</w:t>
      </w:r>
      <w:r w:rsidR="006419FD" w:rsidRPr="00656B26">
        <w:rPr>
          <w:rFonts w:ascii="Angsana New" w:hAnsi="Angsana New"/>
          <w:sz w:val="28"/>
          <w:szCs w:val="28"/>
          <w:cs/>
        </w:rPr>
        <w:t>บริษัท</w:t>
      </w:r>
      <w:r w:rsidR="006419FD" w:rsidRPr="005836D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A0025E">
        <w:rPr>
          <w:rFonts w:ascii="Angsana New" w:hAnsi="Angsana New"/>
          <w:sz w:val="28"/>
          <w:szCs w:val="28"/>
        </w:rPr>
        <w:t>13</w:t>
      </w:r>
      <w:r w:rsidR="006419FD" w:rsidRPr="005836D5">
        <w:rPr>
          <w:rFonts w:ascii="Angsana New" w:hAnsi="Angsana New"/>
          <w:sz w:val="28"/>
          <w:szCs w:val="28"/>
          <w:cs/>
        </w:rPr>
        <w:t xml:space="preserve"> </w:t>
      </w:r>
      <w:r w:rsidR="00694D49">
        <w:rPr>
          <w:rFonts w:ascii="Angsana New" w:hAnsi="Angsana New" w:hint="cs"/>
          <w:sz w:val="28"/>
          <w:szCs w:val="28"/>
          <w:cs/>
        </w:rPr>
        <w:t>พฤษภาคม</w:t>
      </w:r>
      <w:r w:rsidR="006419FD" w:rsidRPr="005836D5">
        <w:rPr>
          <w:rFonts w:ascii="Angsana New" w:hAnsi="Angsana New"/>
          <w:sz w:val="28"/>
          <w:szCs w:val="28"/>
          <w:cs/>
        </w:rPr>
        <w:t xml:space="preserve"> </w:t>
      </w:r>
      <w:r w:rsidR="00F734EC" w:rsidRPr="005836D5">
        <w:rPr>
          <w:rFonts w:ascii="Angsana New" w:hAnsi="Angsana New"/>
          <w:sz w:val="28"/>
          <w:szCs w:val="28"/>
        </w:rPr>
        <w:t>256</w:t>
      </w:r>
      <w:r w:rsidR="000D2F3B">
        <w:rPr>
          <w:rFonts w:ascii="Angsana New" w:hAnsi="Angsana New"/>
          <w:sz w:val="28"/>
          <w:szCs w:val="28"/>
          <w:lang w:val="en-ZW"/>
        </w:rPr>
        <w:t>5</w:t>
      </w:r>
    </w:p>
    <w:p w14:paraId="1E6549F1" w14:textId="77777777" w:rsidR="001905A8" w:rsidRDefault="001905A8" w:rsidP="00BE1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lang w:val="en-ZW"/>
        </w:rPr>
      </w:pPr>
    </w:p>
    <w:p w14:paraId="2D40C58C" w14:textId="77777777" w:rsidR="009842D1" w:rsidRDefault="009842D1" w:rsidP="00BE1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lang w:val="en-ZW"/>
        </w:rPr>
      </w:pPr>
    </w:p>
    <w:p w14:paraId="79A6AED2" w14:textId="77777777" w:rsidR="00463EE8" w:rsidRDefault="00463EE8" w:rsidP="00BE1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lang w:val="en-ZW"/>
        </w:rPr>
      </w:pPr>
    </w:p>
    <w:p w14:paraId="0DC74AB2" w14:textId="77777777" w:rsidR="007E5346" w:rsidRPr="00AE2E91" w:rsidRDefault="007E5346" w:rsidP="00AE2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  <w:lang w:val="en-ZW"/>
        </w:rPr>
      </w:pPr>
    </w:p>
    <w:sectPr w:rsidR="007E5346" w:rsidRPr="00AE2E91" w:rsidSect="00B06A3A">
      <w:headerReference w:type="default" r:id="rId15"/>
      <w:pgSz w:w="11909" w:h="16834" w:code="9"/>
      <w:pgMar w:top="1440" w:right="851" w:bottom="578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156773" w14:textId="77777777" w:rsidR="00983E5F" w:rsidRDefault="00983E5F">
      <w:r>
        <w:separator/>
      </w:r>
    </w:p>
  </w:endnote>
  <w:endnote w:type="continuationSeparator" w:id="0">
    <w:p w14:paraId="05702366" w14:textId="77777777" w:rsidR="00983E5F" w:rsidRDefault="00983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6902DE" w14:textId="6AF5443B" w:rsidR="00983E5F" w:rsidRPr="00180047" w:rsidRDefault="00983E5F" w:rsidP="00180047">
    <w:pPr>
      <w:pStyle w:val="Footer"/>
      <w:jc w:val="right"/>
      <w:rPr>
        <w:rFonts w:asciiTheme="majorBidi" w:hAnsiTheme="majorBidi" w:cstheme="majorBidi"/>
        <w:sz w:val="28"/>
        <w:szCs w:val="28"/>
      </w:rPr>
    </w:pPr>
    <w:r w:rsidRPr="00625007">
      <w:rPr>
        <w:rFonts w:ascii="Angsana New" w:hAnsi="Angsana New" w:hint="cs"/>
        <w:sz w:val="28"/>
        <w:szCs w:val="28"/>
      </w:rPr>
      <w:t xml:space="preserve"> </w:t>
    </w:r>
    <w:r w:rsidRPr="00B43B76">
      <w:rPr>
        <w:rFonts w:asciiTheme="majorBidi" w:hAnsiTheme="majorBidi" w:cstheme="majorBidi"/>
        <w:sz w:val="28"/>
        <w:szCs w:val="28"/>
      </w:rPr>
      <w:t xml:space="preserve"> </w:t>
    </w:r>
    <w:r w:rsidRPr="00B43B76">
      <w:rPr>
        <w:rFonts w:asciiTheme="majorBidi" w:hAnsiTheme="majorBidi" w:cstheme="majorBidi"/>
        <w:sz w:val="28"/>
        <w:szCs w:val="28"/>
      </w:rPr>
      <w:fldChar w:fldCharType="begin"/>
    </w:r>
    <w:r w:rsidRPr="00B43B76">
      <w:rPr>
        <w:rFonts w:asciiTheme="majorBidi" w:hAnsiTheme="majorBidi" w:cstheme="majorBidi"/>
        <w:sz w:val="28"/>
        <w:szCs w:val="28"/>
      </w:rPr>
      <w:instrText xml:space="preserve"> PAGE   \</w:instrText>
    </w:r>
    <w:r w:rsidRPr="00B43B76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B43B76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B43B76">
      <w:rPr>
        <w:rFonts w:asciiTheme="majorBidi" w:hAnsiTheme="majorBidi" w:cstheme="majorBidi"/>
        <w:sz w:val="28"/>
        <w:szCs w:val="28"/>
      </w:rPr>
      <w:fldChar w:fldCharType="separate"/>
    </w:r>
    <w:r w:rsidR="00DD507A">
      <w:rPr>
        <w:rFonts w:asciiTheme="majorBidi" w:hAnsiTheme="majorBidi" w:cstheme="majorBidi"/>
        <w:noProof/>
        <w:sz w:val="28"/>
        <w:szCs w:val="28"/>
      </w:rPr>
      <w:t>19</w:t>
    </w:r>
    <w:r w:rsidRPr="00B43B76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0DCB49" w14:textId="77777777" w:rsidR="00983E5F" w:rsidRPr="00C91024" w:rsidRDefault="00983E5F" w:rsidP="004D65C2">
    <w:pPr>
      <w:pStyle w:val="Footer"/>
      <w:ind w:right="-22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DD507A">
      <w:rPr>
        <w:rFonts w:ascii="Angsana New" w:hAnsi="Angsana New"/>
        <w:noProof/>
        <w:sz w:val="28"/>
        <w:szCs w:val="28"/>
      </w:rPr>
      <w:t>23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A26A3F" w14:textId="77777777" w:rsidR="00983E5F" w:rsidRPr="00A20434" w:rsidRDefault="00983E5F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14:paraId="10D2B99F" w14:textId="77777777" w:rsidR="00983E5F" w:rsidRPr="0017742A" w:rsidRDefault="00983E5F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F1050F" w14:textId="77777777" w:rsidR="00983E5F" w:rsidRDefault="00983E5F">
      <w:r>
        <w:separator/>
      </w:r>
    </w:p>
  </w:footnote>
  <w:footnote w:type="continuationSeparator" w:id="0">
    <w:p w14:paraId="4193BAE8" w14:textId="77777777" w:rsidR="00983E5F" w:rsidRDefault="00983E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D120F9" w14:textId="77777777" w:rsidR="00983E5F" w:rsidRPr="00656B26" w:rsidRDefault="00983E5F" w:rsidP="00CE6E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bookmarkStart w:id="3" w:name="_Hlk99893454"/>
    <w:r w:rsidRPr="00656B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656B26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656B26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656B26"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12EABCE3" w14:textId="77777777" w:rsidR="00983E5F" w:rsidRPr="00656B26" w:rsidRDefault="00983E5F" w:rsidP="00CE6E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</w:t>
    </w:r>
    <w:r w:rsidRPr="00656B26">
      <w:rPr>
        <w:rFonts w:ascii="Angsana New" w:hAnsi="Angsana New"/>
        <w:b/>
        <w:bCs/>
        <w:sz w:val="28"/>
        <w:szCs w:val="28"/>
        <w:cs/>
      </w:rPr>
      <w:t>การเงิน</w:t>
    </w:r>
    <w:r w:rsidRPr="00656B26"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656B26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</w:t>
    </w:r>
    <w:r w:rsidRPr="008C70B8">
      <w:rPr>
        <w:rFonts w:ascii="Angsana New" w:hAnsi="Angsana New"/>
        <w:b/>
        <w:bCs/>
        <w:sz w:val="28"/>
        <w:szCs w:val="28"/>
      </w:rPr>
      <w:t xml:space="preserve">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 xml:space="preserve"> </w:t>
    </w:r>
    <w:r w:rsidRPr="00B93FB2">
      <w:rPr>
        <w:rFonts w:ascii="Angsana New" w:hAnsi="Angsana New"/>
        <w:b/>
        <w:bCs/>
        <w:sz w:val="28"/>
        <w:szCs w:val="28"/>
      </w:rPr>
      <w:tab/>
    </w:r>
    <w:r w:rsidRPr="00B93FB2">
      <w:rPr>
        <w:rFonts w:ascii="Angsana New" w:hAnsi="Angsana New" w:hint="cs"/>
        <w:b/>
        <w:bCs/>
        <w:sz w:val="28"/>
        <w:szCs w:val="28"/>
      </w:rPr>
      <w:t xml:space="preserve">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สอบทานแล้ว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525D0E6E" w14:textId="3EA576C1" w:rsidR="00983E5F" w:rsidRPr="00656B26" w:rsidRDefault="00983E5F" w:rsidP="00CE6E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8C70B8">
      <w:rPr>
        <w:rFonts w:ascii="Angsana New" w:hAnsi="Angsana New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</w:rPr>
      <w:t>1</w:t>
    </w:r>
    <w:r>
      <w:rPr>
        <w:rFonts w:ascii="Angsana New" w:hAnsi="Angsana New" w:hint="cs"/>
        <w:b/>
        <w:bCs/>
        <w:sz w:val="28"/>
        <w:szCs w:val="28"/>
        <w:cs/>
      </w:rPr>
      <w:t xml:space="preserve"> มีนาคม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256</w:t>
    </w:r>
    <w:r>
      <w:rPr>
        <w:rFonts w:ascii="Angsana New" w:hAnsi="Angsana New"/>
        <w:b/>
        <w:bCs/>
        <w:sz w:val="28"/>
        <w:szCs w:val="28"/>
      </w:rPr>
      <w:t>5</w:t>
    </w:r>
    <w:bookmarkEnd w:id="3"/>
  </w:p>
  <w:p w14:paraId="6B02DAD8" w14:textId="77777777" w:rsidR="00983E5F" w:rsidRPr="00225770" w:rsidRDefault="00983E5F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D74E42" w14:textId="21EB03BC" w:rsidR="00983E5F" w:rsidRPr="00656B26" w:rsidRDefault="00983E5F" w:rsidP="00DC0A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656B26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656B26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656B26"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08E21A1D" w14:textId="5552C8BA" w:rsidR="00983E5F" w:rsidRPr="00656B26" w:rsidRDefault="00983E5F" w:rsidP="00DC0A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821" w:firstLine="1530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</w:t>
    </w:r>
    <w:r w:rsidRPr="00656B26">
      <w:rPr>
        <w:rFonts w:ascii="Angsana New" w:hAnsi="Angsana New"/>
        <w:b/>
        <w:bCs/>
        <w:sz w:val="28"/>
        <w:szCs w:val="28"/>
        <w:cs/>
      </w:rPr>
      <w:t>การเงิน</w:t>
    </w:r>
    <w:r w:rsidRPr="00656B26"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656B26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</w:t>
    </w:r>
    <w:r w:rsidRPr="008C70B8">
      <w:rPr>
        <w:rFonts w:ascii="Angsana New" w:hAnsi="Angsana New"/>
        <w:b/>
        <w:bCs/>
        <w:sz w:val="28"/>
        <w:szCs w:val="28"/>
      </w:rPr>
      <w:t xml:space="preserve">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 xml:space="preserve"> </w:t>
    </w:r>
    <w:r w:rsidRPr="00B93FB2">
      <w:rPr>
        <w:rFonts w:ascii="Angsana New" w:hAnsi="Angsana New"/>
        <w:b/>
        <w:bCs/>
        <w:sz w:val="28"/>
        <w:szCs w:val="28"/>
      </w:rPr>
      <w:tab/>
    </w:r>
    <w:r w:rsidRPr="00B93FB2">
      <w:rPr>
        <w:rFonts w:ascii="Angsana New" w:hAnsi="Angsana New" w:hint="cs"/>
        <w:b/>
        <w:bCs/>
        <w:sz w:val="28"/>
        <w:szCs w:val="28"/>
      </w:rPr>
      <w:t xml:space="preserve">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สอบทานแล้ว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105F1B2D" w14:textId="65107FBB" w:rsidR="00983E5F" w:rsidRPr="00637127" w:rsidRDefault="00983E5F" w:rsidP="00DC0A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09"/>
    </w:pPr>
    <w:r w:rsidRPr="00656B26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8C70B8">
      <w:rPr>
        <w:rFonts w:ascii="Angsana New" w:hAnsi="Angsana New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</w:rPr>
      <w:t>1</w:t>
    </w:r>
    <w:r>
      <w:rPr>
        <w:rFonts w:ascii="Angsana New" w:hAnsi="Angsana New" w:hint="cs"/>
        <w:b/>
        <w:bCs/>
        <w:sz w:val="28"/>
        <w:szCs w:val="28"/>
        <w:cs/>
      </w:rPr>
      <w:t xml:space="preserve"> มีนาคม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256</w:t>
    </w:r>
    <w:r>
      <w:rPr>
        <w:rFonts w:ascii="Angsana New" w:hAnsi="Angsana New"/>
        <w:b/>
        <w:bCs/>
        <w:sz w:val="28"/>
        <w:szCs w:val="28"/>
      </w:rPr>
      <w:t>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868FA1" w14:textId="77777777" w:rsidR="00983E5F" w:rsidRPr="00656B26" w:rsidRDefault="00983E5F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656B26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656B26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656B26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656B26">
      <w:rPr>
        <w:rFonts w:ascii="Angsana New" w:hAnsi="Angsana New"/>
        <w:b/>
        <w:bCs/>
        <w:sz w:val="34"/>
        <w:szCs w:val="34"/>
        <w:cs/>
      </w:rPr>
      <w:tab/>
    </w:r>
  </w:p>
  <w:p w14:paraId="5640EF59" w14:textId="77777777" w:rsidR="00983E5F" w:rsidRPr="00656B26" w:rsidRDefault="00983E5F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656B2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656B26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656B26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42B1DB3" w14:textId="77777777" w:rsidR="00983E5F" w:rsidRDefault="00983E5F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56B2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56B26"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56B26"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25007">
      <w:rPr>
        <w:rFonts w:ascii="Angsana New" w:hAnsi="Angsana New"/>
        <w:b/>
        <w:bCs/>
        <w:sz w:val="32"/>
        <w:szCs w:val="32"/>
      </w:rPr>
      <w:t>(</w:t>
    </w:r>
    <w:r w:rsidRPr="00656B26">
      <w:rPr>
        <w:rFonts w:ascii="Angsana New" w:hAnsi="Angsana New"/>
        <w:b/>
        <w:bCs/>
        <w:sz w:val="32"/>
        <w:szCs w:val="32"/>
        <w:cs/>
      </w:rPr>
      <w:t>สอบทานแล้ว)</w:t>
    </w:r>
  </w:p>
  <w:p w14:paraId="551F12E0" w14:textId="77777777" w:rsidR="00983E5F" w:rsidRDefault="00983E5F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56B26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56B26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25007">
      <w:rPr>
        <w:rFonts w:ascii="Angsana New" w:hAnsi="Angsana New"/>
        <w:b/>
        <w:bCs/>
        <w:sz w:val="32"/>
        <w:szCs w:val="32"/>
      </w:rPr>
      <w:t>(</w:t>
    </w:r>
    <w:r w:rsidRPr="00656B26">
      <w:rPr>
        <w:rFonts w:ascii="Angsana New" w:hAnsi="Angsana New"/>
        <w:b/>
        <w:bCs/>
        <w:sz w:val="32"/>
        <w:szCs w:val="32"/>
        <w:cs/>
      </w:rPr>
      <w:t>ตรวจสอบแล้ว)</w:t>
    </w:r>
  </w:p>
  <w:p w14:paraId="2423F3B8" w14:textId="77777777" w:rsidR="00983E5F" w:rsidRPr="0093624F" w:rsidRDefault="00983E5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886A15" w14:textId="77777777" w:rsidR="00983E5F" w:rsidRPr="00656B26" w:rsidRDefault="00983E5F" w:rsidP="00DC0A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656B26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656B26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656B26"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3D5A8883" w14:textId="77777777" w:rsidR="00983E5F" w:rsidRPr="00656B26" w:rsidRDefault="00983E5F" w:rsidP="00DC0A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</w:t>
    </w:r>
    <w:r w:rsidRPr="00656B26">
      <w:rPr>
        <w:rFonts w:ascii="Angsana New" w:hAnsi="Angsana New"/>
        <w:b/>
        <w:bCs/>
        <w:sz w:val="28"/>
        <w:szCs w:val="28"/>
        <w:cs/>
      </w:rPr>
      <w:t>การเงิน</w:t>
    </w:r>
    <w:r w:rsidRPr="00656B26"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656B26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</w:t>
    </w:r>
    <w:r w:rsidRPr="008C70B8">
      <w:rPr>
        <w:rFonts w:ascii="Angsana New" w:hAnsi="Angsana New"/>
        <w:b/>
        <w:bCs/>
        <w:sz w:val="28"/>
        <w:szCs w:val="28"/>
      </w:rPr>
      <w:t xml:space="preserve">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 xml:space="preserve"> </w:t>
    </w:r>
    <w:r w:rsidRPr="00B93FB2">
      <w:rPr>
        <w:rFonts w:ascii="Angsana New" w:hAnsi="Angsana New"/>
        <w:b/>
        <w:bCs/>
        <w:sz w:val="28"/>
        <w:szCs w:val="28"/>
      </w:rPr>
      <w:tab/>
    </w:r>
    <w:r w:rsidRPr="00B93FB2">
      <w:rPr>
        <w:rFonts w:ascii="Angsana New" w:hAnsi="Angsana New" w:hint="cs"/>
        <w:b/>
        <w:bCs/>
        <w:sz w:val="28"/>
        <w:szCs w:val="28"/>
      </w:rPr>
      <w:t xml:space="preserve">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สอบทานแล้ว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5418E6D5" w14:textId="41DCADD1" w:rsidR="00983E5F" w:rsidRDefault="00983E5F" w:rsidP="00DC0A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8C70B8">
      <w:rPr>
        <w:rFonts w:ascii="Angsana New" w:hAnsi="Angsana New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</w:rPr>
      <w:t>1</w:t>
    </w:r>
    <w:r>
      <w:rPr>
        <w:rFonts w:ascii="Angsana New" w:hAnsi="Angsana New" w:hint="cs"/>
        <w:b/>
        <w:bCs/>
        <w:sz w:val="28"/>
        <w:szCs w:val="28"/>
        <w:cs/>
      </w:rPr>
      <w:t xml:space="preserve"> มีนาคม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256</w:t>
    </w:r>
    <w:r>
      <w:rPr>
        <w:rFonts w:ascii="Angsana New" w:hAnsi="Angsana New"/>
        <w:b/>
        <w:bCs/>
        <w:sz w:val="28"/>
        <w:szCs w:val="28"/>
      </w:rPr>
      <w:t>5</w:t>
    </w:r>
  </w:p>
  <w:p w14:paraId="4AA351EA" w14:textId="77777777" w:rsidR="00983E5F" w:rsidRPr="00B06A3A" w:rsidRDefault="00983E5F" w:rsidP="00B06A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2214AC0"/>
    <w:multiLevelType w:val="hybridMultilevel"/>
    <w:tmpl w:val="74904D9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787836"/>
    <w:multiLevelType w:val="hybridMultilevel"/>
    <w:tmpl w:val="53A2CE60"/>
    <w:lvl w:ilvl="0" w:tplc="2A7AD468">
      <w:start w:val="4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E55AFB"/>
    <w:multiLevelType w:val="hybridMultilevel"/>
    <w:tmpl w:val="E0524056"/>
    <w:lvl w:ilvl="0" w:tplc="C6C865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134902B1"/>
    <w:multiLevelType w:val="hybridMultilevel"/>
    <w:tmpl w:val="1194A2B2"/>
    <w:lvl w:ilvl="0" w:tplc="058C360E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48155F4"/>
    <w:multiLevelType w:val="hybridMultilevel"/>
    <w:tmpl w:val="8C90EF2E"/>
    <w:lvl w:ilvl="0" w:tplc="A4920E0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5D5402B"/>
    <w:multiLevelType w:val="multilevel"/>
    <w:tmpl w:val="7242DD3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16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188D0005"/>
    <w:multiLevelType w:val="hybridMultilevel"/>
    <w:tmpl w:val="0B844544"/>
    <w:lvl w:ilvl="0" w:tplc="77B4A298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>
    <w:nsid w:val="1B1D57C4"/>
    <w:multiLevelType w:val="multilevel"/>
    <w:tmpl w:val="8C5C1A0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20">
    <w:nsid w:val="1BFF44EF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30BA7CF9"/>
    <w:multiLevelType w:val="hybridMultilevel"/>
    <w:tmpl w:val="C624D6D0"/>
    <w:lvl w:ilvl="0" w:tplc="793A37FA">
      <w:start w:val="2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30A5009"/>
    <w:multiLevelType w:val="multilevel"/>
    <w:tmpl w:val="E97614E4"/>
    <w:lvl w:ilvl="0">
      <w:start w:val="1"/>
      <w:numFmt w:val="decimal"/>
      <w:pStyle w:val="Heading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5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>
    <w:nsid w:val="402F17FD"/>
    <w:multiLevelType w:val="hybridMultilevel"/>
    <w:tmpl w:val="744AB8F4"/>
    <w:lvl w:ilvl="0" w:tplc="74766A40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>
    <w:nsid w:val="43BD5D66"/>
    <w:multiLevelType w:val="hybridMultilevel"/>
    <w:tmpl w:val="A1BAEBE0"/>
    <w:lvl w:ilvl="0" w:tplc="7ADCD092">
      <w:start w:val="1"/>
      <w:numFmt w:val="bullet"/>
      <w:lvlText w:val=""/>
      <w:lvlJc w:val="left"/>
      <w:pPr>
        <w:ind w:left="1574" w:hanging="360"/>
      </w:pPr>
      <w:rPr>
        <w:rFonts w:ascii="Symbol" w:hAnsi="Symbol" w:hint="default"/>
        <w:sz w:val="12"/>
        <w:szCs w:val="12"/>
      </w:rPr>
    </w:lvl>
    <w:lvl w:ilvl="1" w:tplc="04090003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28">
    <w:nsid w:val="4E8206B0"/>
    <w:multiLevelType w:val="multilevel"/>
    <w:tmpl w:val="44F6EA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2629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9">
    <w:nsid w:val="4EF848F8"/>
    <w:multiLevelType w:val="multilevel"/>
    <w:tmpl w:val="8F7AB2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>
    <w:nsid w:val="52723075"/>
    <w:multiLevelType w:val="hybridMultilevel"/>
    <w:tmpl w:val="7A6889CC"/>
    <w:lvl w:ilvl="0" w:tplc="E1866612">
      <w:start w:val="1"/>
      <w:numFmt w:val="decimal"/>
      <w:lvlText w:val="3.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58155C7A"/>
    <w:multiLevelType w:val="multilevel"/>
    <w:tmpl w:val="6D98F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14.%2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>
    <w:nsid w:val="61D44401"/>
    <w:multiLevelType w:val="hybridMultilevel"/>
    <w:tmpl w:val="166C8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52246B"/>
    <w:multiLevelType w:val="multilevel"/>
    <w:tmpl w:val="44F6EA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2629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4">
    <w:nsid w:val="62FD5B12"/>
    <w:multiLevelType w:val="hybridMultilevel"/>
    <w:tmpl w:val="31FE2A60"/>
    <w:lvl w:ilvl="0" w:tplc="CCE2A06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>
    <w:nsid w:val="74374206"/>
    <w:multiLevelType w:val="hybridMultilevel"/>
    <w:tmpl w:val="C682EFB6"/>
    <w:lvl w:ilvl="0" w:tplc="2F564840">
      <w:numFmt w:val="bullet"/>
      <w:lvlText w:val="-"/>
      <w:lvlJc w:val="left"/>
      <w:pPr>
        <w:ind w:left="12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7">
    <w:nsid w:val="7A556CD5"/>
    <w:multiLevelType w:val="multilevel"/>
    <w:tmpl w:val="02B88F3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8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35"/>
  </w:num>
  <w:num w:numId="14">
    <w:abstractNumId w:val="23"/>
  </w:num>
  <w:num w:numId="15">
    <w:abstractNumId w:val="25"/>
  </w:num>
  <w:num w:numId="16">
    <w:abstractNumId w:val="38"/>
  </w:num>
  <w:num w:numId="17">
    <w:abstractNumId w:val="20"/>
  </w:num>
  <w:num w:numId="18">
    <w:abstractNumId w:val="16"/>
  </w:num>
  <w:num w:numId="19">
    <w:abstractNumId w:val="33"/>
  </w:num>
  <w:num w:numId="20">
    <w:abstractNumId w:val="11"/>
  </w:num>
  <w:num w:numId="21">
    <w:abstractNumId w:val="12"/>
  </w:num>
  <w:num w:numId="22">
    <w:abstractNumId w:val="18"/>
  </w:num>
  <w:num w:numId="23">
    <w:abstractNumId w:val="29"/>
  </w:num>
  <w:num w:numId="24">
    <w:abstractNumId w:val="17"/>
  </w:num>
  <w:num w:numId="25">
    <w:abstractNumId w:val="36"/>
  </w:num>
  <w:num w:numId="26">
    <w:abstractNumId w:val="27"/>
  </w:num>
  <w:num w:numId="27">
    <w:abstractNumId w:val="37"/>
  </w:num>
  <w:num w:numId="28">
    <w:abstractNumId w:val="19"/>
  </w:num>
  <w:num w:numId="29">
    <w:abstractNumId w:val="15"/>
  </w:num>
  <w:num w:numId="30">
    <w:abstractNumId w:val="22"/>
  </w:num>
  <w:num w:numId="31">
    <w:abstractNumId w:val="14"/>
  </w:num>
  <w:num w:numId="32">
    <w:abstractNumId w:val="31"/>
  </w:num>
  <w:num w:numId="33">
    <w:abstractNumId w:val="10"/>
  </w:num>
  <w:num w:numId="34">
    <w:abstractNumId w:val="13"/>
  </w:num>
  <w:num w:numId="35">
    <w:abstractNumId w:val="32"/>
  </w:num>
  <w:num w:numId="36">
    <w:abstractNumId w:val="28"/>
  </w:num>
  <w:num w:numId="37">
    <w:abstractNumId w:val="34"/>
  </w:num>
  <w:num w:numId="38">
    <w:abstractNumId w:val="30"/>
  </w:num>
  <w:num w:numId="39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2A6"/>
    <w:rsid w:val="000001AB"/>
    <w:rsid w:val="000002E5"/>
    <w:rsid w:val="00000409"/>
    <w:rsid w:val="0000048D"/>
    <w:rsid w:val="00000F5D"/>
    <w:rsid w:val="00001017"/>
    <w:rsid w:val="00001215"/>
    <w:rsid w:val="00001476"/>
    <w:rsid w:val="0000168E"/>
    <w:rsid w:val="00001E43"/>
    <w:rsid w:val="000023BC"/>
    <w:rsid w:val="00002518"/>
    <w:rsid w:val="00002F31"/>
    <w:rsid w:val="0000302C"/>
    <w:rsid w:val="00004735"/>
    <w:rsid w:val="00004863"/>
    <w:rsid w:val="000049A0"/>
    <w:rsid w:val="00004F84"/>
    <w:rsid w:val="00004F93"/>
    <w:rsid w:val="000052BE"/>
    <w:rsid w:val="0000567C"/>
    <w:rsid w:val="00005F80"/>
    <w:rsid w:val="00006131"/>
    <w:rsid w:val="00006503"/>
    <w:rsid w:val="0000657B"/>
    <w:rsid w:val="00006B5B"/>
    <w:rsid w:val="0000740C"/>
    <w:rsid w:val="0000770E"/>
    <w:rsid w:val="000077F7"/>
    <w:rsid w:val="000078E0"/>
    <w:rsid w:val="00010251"/>
    <w:rsid w:val="000103E1"/>
    <w:rsid w:val="000106F1"/>
    <w:rsid w:val="00010A8B"/>
    <w:rsid w:val="000114F7"/>
    <w:rsid w:val="000114FB"/>
    <w:rsid w:val="0001157B"/>
    <w:rsid w:val="000118FF"/>
    <w:rsid w:val="00011D3A"/>
    <w:rsid w:val="00012139"/>
    <w:rsid w:val="000125BD"/>
    <w:rsid w:val="00013586"/>
    <w:rsid w:val="00013B52"/>
    <w:rsid w:val="00013E0F"/>
    <w:rsid w:val="00013E34"/>
    <w:rsid w:val="00014556"/>
    <w:rsid w:val="00014620"/>
    <w:rsid w:val="00014D18"/>
    <w:rsid w:val="000151B1"/>
    <w:rsid w:val="00015810"/>
    <w:rsid w:val="000159C2"/>
    <w:rsid w:val="00015AE9"/>
    <w:rsid w:val="00016376"/>
    <w:rsid w:val="00016895"/>
    <w:rsid w:val="00016D45"/>
    <w:rsid w:val="00016E9B"/>
    <w:rsid w:val="00016FAB"/>
    <w:rsid w:val="000172CF"/>
    <w:rsid w:val="000179D5"/>
    <w:rsid w:val="00017B0A"/>
    <w:rsid w:val="00017CD5"/>
    <w:rsid w:val="00020190"/>
    <w:rsid w:val="000202AE"/>
    <w:rsid w:val="000204A9"/>
    <w:rsid w:val="00020E5D"/>
    <w:rsid w:val="00020ECB"/>
    <w:rsid w:val="00021538"/>
    <w:rsid w:val="000215A9"/>
    <w:rsid w:val="0002172F"/>
    <w:rsid w:val="000217E7"/>
    <w:rsid w:val="00021949"/>
    <w:rsid w:val="00021D81"/>
    <w:rsid w:val="0002214A"/>
    <w:rsid w:val="000225DA"/>
    <w:rsid w:val="00022E2D"/>
    <w:rsid w:val="00022FFC"/>
    <w:rsid w:val="0002340D"/>
    <w:rsid w:val="00023525"/>
    <w:rsid w:val="00023552"/>
    <w:rsid w:val="000241D5"/>
    <w:rsid w:val="00024609"/>
    <w:rsid w:val="000246A7"/>
    <w:rsid w:val="000247BD"/>
    <w:rsid w:val="00024862"/>
    <w:rsid w:val="000249B6"/>
    <w:rsid w:val="00024FF9"/>
    <w:rsid w:val="000252F0"/>
    <w:rsid w:val="00025564"/>
    <w:rsid w:val="00025E2C"/>
    <w:rsid w:val="00025F01"/>
    <w:rsid w:val="00026931"/>
    <w:rsid w:val="00027939"/>
    <w:rsid w:val="00027DBC"/>
    <w:rsid w:val="00030356"/>
    <w:rsid w:val="000304F1"/>
    <w:rsid w:val="000307A3"/>
    <w:rsid w:val="00031235"/>
    <w:rsid w:val="00031329"/>
    <w:rsid w:val="000314CA"/>
    <w:rsid w:val="00031905"/>
    <w:rsid w:val="00031B51"/>
    <w:rsid w:val="00032A34"/>
    <w:rsid w:val="00033058"/>
    <w:rsid w:val="00033513"/>
    <w:rsid w:val="00033B7A"/>
    <w:rsid w:val="00033C02"/>
    <w:rsid w:val="000341A0"/>
    <w:rsid w:val="00034258"/>
    <w:rsid w:val="0003452F"/>
    <w:rsid w:val="000348A9"/>
    <w:rsid w:val="000348FC"/>
    <w:rsid w:val="00034E89"/>
    <w:rsid w:val="0003514E"/>
    <w:rsid w:val="00035CED"/>
    <w:rsid w:val="00035E84"/>
    <w:rsid w:val="00036402"/>
    <w:rsid w:val="00036B95"/>
    <w:rsid w:val="00036C01"/>
    <w:rsid w:val="0003762C"/>
    <w:rsid w:val="00037962"/>
    <w:rsid w:val="0004017B"/>
    <w:rsid w:val="000402D7"/>
    <w:rsid w:val="000405B6"/>
    <w:rsid w:val="00041677"/>
    <w:rsid w:val="000416D5"/>
    <w:rsid w:val="00041BD0"/>
    <w:rsid w:val="00042006"/>
    <w:rsid w:val="000429E6"/>
    <w:rsid w:val="00042DE6"/>
    <w:rsid w:val="00042F82"/>
    <w:rsid w:val="00043419"/>
    <w:rsid w:val="0004358E"/>
    <w:rsid w:val="00043980"/>
    <w:rsid w:val="00043BA7"/>
    <w:rsid w:val="00044793"/>
    <w:rsid w:val="000448CF"/>
    <w:rsid w:val="00044BDC"/>
    <w:rsid w:val="0004570E"/>
    <w:rsid w:val="00045713"/>
    <w:rsid w:val="00045A69"/>
    <w:rsid w:val="00045A88"/>
    <w:rsid w:val="00046847"/>
    <w:rsid w:val="00047226"/>
    <w:rsid w:val="00047FD9"/>
    <w:rsid w:val="000502C9"/>
    <w:rsid w:val="00050571"/>
    <w:rsid w:val="000510F4"/>
    <w:rsid w:val="00051138"/>
    <w:rsid w:val="00051F65"/>
    <w:rsid w:val="00052AE3"/>
    <w:rsid w:val="000533E0"/>
    <w:rsid w:val="000536C7"/>
    <w:rsid w:val="00053B6A"/>
    <w:rsid w:val="00054134"/>
    <w:rsid w:val="00054166"/>
    <w:rsid w:val="000549BC"/>
    <w:rsid w:val="00054CFF"/>
    <w:rsid w:val="00055017"/>
    <w:rsid w:val="000550CF"/>
    <w:rsid w:val="00055853"/>
    <w:rsid w:val="000569D6"/>
    <w:rsid w:val="00056B95"/>
    <w:rsid w:val="00056C13"/>
    <w:rsid w:val="00056ECE"/>
    <w:rsid w:val="00057B6E"/>
    <w:rsid w:val="00057E28"/>
    <w:rsid w:val="00057ED5"/>
    <w:rsid w:val="00057FFC"/>
    <w:rsid w:val="000603D6"/>
    <w:rsid w:val="000608DD"/>
    <w:rsid w:val="0006118B"/>
    <w:rsid w:val="00061521"/>
    <w:rsid w:val="00061730"/>
    <w:rsid w:val="00061D22"/>
    <w:rsid w:val="00061EAA"/>
    <w:rsid w:val="00062026"/>
    <w:rsid w:val="00062E8F"/>
    <w:rsid w:val="00063B7F"/>
    <w:rsid w:val="00063C1D"/>
    <w:rsid w:val="000640FF"/>
    <w:rsid w:val="00064812"/>
    <w:rsid w:val="00065110"/>
    <w:rsid w:val="00065864"/>
    <w:rsid w:val="00065A9F"/>
    <w:rsid w:val="00065E3D"/>
    <w:rsid w:val="00066D53"/>
    <w:rsid w:val="00067262"/>
    <w:rsid w:val="00067794"/>
    <w:rsid w:val="000679E6"/>
    <w:rsid w:val="00070327"/>
    <w:rsid w:val="000703AD"/>
    <w:rsid w:val="000707D3"/>
    <w:rsid w:val="00070A26"/>
    <w:rsid w:val="000714E3"/>
    <w:rsid w:val="000715EA"/>
    <w:rsid w:val="00071E32"/>
    <w:rsid w:val="00072019"/>
    <w:rsid w:val="00072F48"/>
    <w:rsid w:val="00073338"/>
    <w:rsid w:val="0007338D"/>
    <w:rsid w:val="000738BB"/>
    <w:rsid w:val="00073C23"/>
    <w:rsid w:val="000747D9"/>
    <w:rsid w:val="00074A1A"/>
    <w:rsid w:val="00075E79"/>
    <w:rsid w:val="000762BE"/>
    <w:rsid w:val="00076664"/>
    <w:rsid w:val="00076676"/>
    <w:rsid w:val="000768AA"/>
    <w:rsid w:val="00076A65"/>
    <w:rsid w:val="00076CAA"/>
    <w:rsid w:val="00076F9C"/>
    <w:rsid w:val="00077287"/>
    <w:rsid w:val="000779C7"/>
    <w:rsid w:val="00077EAB"/>
    <w:rsid w:val="00080337"/>
    <w:rsid w:val="0008071E"/>
    <w:rsid w:val="000807DD"/>
    <w:rsid w:val="00081F8F"/>
    <w:rsid w:val="00082930"/>
    <w:rsid w:val="000831E5"/>
    <w:rsid w:val="00083366"/>
    <w:rsid w:val="00083451"/>
    <w:rsid w:val="0008355A"/>
    <w:rsid w:val="00083AFC"/>
    <w:rsid w:val="00083EA8"/>
    <w:rsid w:val="00083FB3"/>
    <w:rsid w:val="000843B3"/>
    <w:rsid w:val="00084B8C"/>
    <w:rsid w:val="00084BF0"/>
    <w:rsid w:val="00084C31"/>
    <w:rsid w:val="00084DCA"/>
    <w:rsid w:val="00084F29"/>
    <w:rsid w:val="000854D8"/>
    <w:rsid w:val="00085831"/>
    <w:rsid w:val="00085B18"/>
    <w:rsid w:val="00085E94"/>
    <w:rsid w:val="00086BF7"/>
    <w:rsid w:val="00090283"/>
    <w:rsid w:val="00090399"/>
    <w:rsid w:val="00090B69"/>
    <w:rsid w:val="00090F25"/>
    <w:rsid w:val="0009130A"/>
    <w:rsid w:val="0009145E"/>
    <w:rsid w:val="00091F28"/>
    <w:rsid w:val="0009203B"/>
    <w:rsid w:val="0009248E"/>
    <w:rsid w:val="00092C95"/>
    <w:rsid w:val="00092CFB"/>
    <w:rsid w:val="00092EC8"/>
    <w:rsid w:val="000932E0"/>
    <w:rsid w:val="000934B0"/>
    <w:rsid w:val="000935FC"/>
    <w:rsid w:val="00094094"/>
    <w:rsid w:val="000940DA"/>
    <w:rsid w:val="0009446D"/>
    <w:rsid w:val="00094E26"/>
    <w:rsid w:val="00095357"/>
    <w:rsid w:val="000957E8"/>
    <w:rsid w:val="000966E7"/>
    <w:rsid w:val="00096CDF"/>
    <w:rsid w:val="00096D4B"/>
    <w:rsid w:val="00097763"/>
    <w:rsid w:val="000978A4"/>
    <w:rsid w:val="00097BE1"/>
    <w:rsid w:val="000A01E8"/>
    <w:rsid w:val="000A0459"/>
    <w:rsid w:val="000A0A9C"/>
    <w:rsid w:val="000A0DAE"/>
    <w:rsid w:val="000A113F"/>
    <w:rsid w:val="000A121A"/>
    <w:rsid w:val="000A137B"/>
    <w:rsid w:val="000A14DA"/>
    <w:rsid w:val="000A17E0"/>
    <w:rsid w:val="000A1E35"/>
    <w:rsid w:val="000A2C20"/>
    <w:rsid w:val="000A2FAF"/>
    <w:rsid w:val="000A314D"/>
    <w:rsid w:val="000A3554"/>
    <w:rsid w:val="000A3820"/>
    <w:rsid w:val="000A3938"/>
    <w:rsid w:val="000A3E53"/>
    <w:rsid w:val="000A3F75"/>
    <w:rsid w:val="000A4D80"/>
    <w:rsid w:val="000A5491"/>
    <w:rsid w:val="000A54F1"/>
    <w:rsid w:val="000A567D"/>
    <w:rsid w:val="000A5684"/>
    <w:rsid w:val="000A654F"/>
    <w:rsid w:val="000A7BEC"/>
    <w:rsid w:val="000A7CA7"/>
    <w:rsid w:val="000A7DCF"/>
    <w:rsid w:val="000B0409"/>
    <w:rsid w:val="000B06C4"/>
    <w:rsid w:val="000B0951"/>
    <w:rsid w:val="000B0FA4"/>
    <w:rsid w:val="000B11EB"/>
    <w:rsid w:val="000B136B"/>
    <w:rsid w:val="000B1813"/>
    <w:rsid w:val="000B1870"/>
    <w:rsid w:val="000B19E3"/>
    <w:rsid w:val="000B1A52"/>
    <w:rsid w:val="000B1F6D"/>
    <w:rsid w:val="000B2048"/>
    <w:rsid w:val="000B2AC6"/>
    <w:rsid w:val="000B3D0C"/>
    <w:rsid w:val="000B407A"/>
    <w:rsid w:val="000B40F1"/>
    <w:rsid w:val="000B43C0"/>
    <w:rsid w:val="000B453A"/>
    <w:rsid w:val="000B4893"/>
    <w:rsid w:val="000B4924"/>
    <w:rsid w:val="000B4DCD"/>
    <w:rsid w:val="000B5392"/>
    <w:rsid w:val="000B5C45"/>
    <w:rsid w:val="000B5CFC"/>
    <w:rsid w:val="000B63F6"/>
    <w:rsid w:val="000B6E81"/>
    <w:rsid w:val="000B7A6B"/>
    <w:rsid w:val="000B7C10"/>
    <w:rsid w:val="000B7C4F"/>
    <w:rsid w:val="000B7FE4"/>
    <w:rsid w:val="000C0BD4"/>
    <w:rsid w:val="000C104E"/>
    <w:rsid w:val="000C16AE"/>
    <w:rsid w:val="000C1831"/>
    <w:rsid w:val="000C1B64"/>
    <w:rsid w:val="000C1C26"/>
    <w:rsid w:val="000C1D99"/>
    <w:rsid w:val="000C2066"/>
    <w:rsid w:val="000C25E2"/>
    <w:rsid w:val="000C26A2"/>
    <w:rsid w:val="000C2D7D"/>
    <w:rsid w:val="000C2D87"/>
    <w:rsid w:val="000C392F"/>
    <w:rsid w:val="000C470C"/>
    <w:rsid w:val="000C4D5E"/>
    <w:rsid w:val="000C50AC"/>
    <w:rsid w:val="000C52D7"/>
    <w:rsid w:val="000C607C"/>
    <w:rsid w:val="000C6587"/>
    <w:rsid w:val="000C6E61"/>
    <w:rsid w:val="000D021F"/>
    <w:rsid w:val="000D04A3"/>
    <w:rsid w:val="000D069A"/>
    <w:rsid w:val="000D0708"/>
    <w:rsid w:val="000D07B0"/>
    <w:rsid w:val="000D08E9"/>
    <w:rsid w:val="000D0A82"/>
    <w:rsid w:val="000D0FC6"/>
    <w:rsid w:val="000D1226"/>
    <w:rsid w:val="000D1D35"/>
    <w:rsid w:val="000D2110"/>
    <w:rsid w:val="000D28A3"/>
    <w:rsid w:val="000D2A3E"/>
    <w:rsid w:val="000D2F3B"/>
    <w:rsid w:val="000D32C6"/>
    <w:rsid w:val="000D37C4"/>
    <w:rsid w:val="000D38A1"/>
    <w:rsid w:val="000D38DE"/>
    <w:rsid w:val="000D399F"/>
    <w:rsid w:val="000D3AB4"/>
    <w:rsid w:val="000D421E"/>
    <w:rsid w:val="000D4340"/>
    <w:rsid w:val="000D450B"/>
    <w:rsid w:val="000D4559"/>
    <w:rsid w:val="000D4A61"/>
    <w:rsid w:val="000D5DCC"/>
    <w:rsid w:val="000D602A"/>
    <w:rsid w:val="000D6394"/>
    <w:rsid w:val="000D70A1"/>
    <w:rsid w:val="000D7735"/>
    <w:rsid w:val="000E0041"/>
    <w:rsid w:val="000E01DA"/>
    <w:rsid w:val="000E02A2"/>
    <w:rsid w:val="000E0428"/>
    <w:rsid w:val="000E0657"/>
    <w:rsid w:val="000E0AE0"/>
    <w:rsid w:val="000E0B0E"/>
    <w:rsid w:val="000E0F3E"/>
    <w:rsid w:val="000E18C6"/>
    <w:rsid w:val="000E1919"/>
    <w:rsid w:val="000E19AF"/>
    <w:rsid w:val="000E1B4D"/>
    <w:rsid w:val="000E343D"/>
    <w:rsid w:val="000E38F9"/>
    <w:rsid w:val="000E3D6F"/>
    <w:rsid w:val="000E40D7"/>
    <w:rsid w:val="000E43AB"/>
    <w:rsid w:val="000E4714"/>
    <w:rsid w:val="000E4D43"/>
    <w:rsid w:val="000E4DAD"/>
    <w:rsid w:val="000E50CD"/>
    <w:rsid w:val="000E5611"/>
    <w:rsid w:val="000E594F"/>
    <w:rsid w:val="000E5A00"/>
    <w:rsid w:val="000E5AE3"/>
    <w:rsid w:val="000E5D3F"/>
    <w:rsid w:val="000E5E83"/>
    <w:rsid w:val="000E6645"/>
    <w:rsid w:val="000E6766"/>
    <w:rsid w:val="000E67B8"/>
    <w:rsid w:val="000E6DD7"/>
    <w:rsid w:val="000E6E4F"/>
    <w:rsid w:val="000E6EEE"/>
    <w:rsid w:val="000E728A"/>
    <w:rsid w:val="000E7750"/>
    <w:rsid w:val="000E7FF7"/>
    <w:rsid w:val="000F01B8"/>
    <w:rsid w:val="000F0239"/>
    <w:rsid w:val="000F0421"/>
    <w:rsid w:val="000F09F4"/>
    <w:rsid w:val="000F0C89"/>
    <w:rsid w:val="000F18C6"/>
    <w:rsid w:val="000F1B9C"/>
    <w:rsid w:val="000F1E68"/>
    <w:rsid w:val="000F21F4"/>
    <w:rsid w:val="000F2433"/>
    <w:rsid w:val="000F288C"/>
    <w:rsid w:val="000F30E4"/>
    <w:rsid w:val="000F3D51"/>
    <w:rsid w:val="000F47BB"/>
    <w:rsid w:val="000F50DA"/>
    <w:rsid w:val="000F5A00"/>
    <w:rsid w:val="000F6A55"/>
    <w:rsid w:val="000F6B04"/>
    <w:rsid w:val="000F6D68"/>
    <w:rsid w:val="000F72E8"/>
    <w:rsid w:val="000F744A"/>
    <w:rsid w:val="000F785B"/>
    <w:rsid w:val="00100345"/>
    <w:rsid w:val="001016C6"/>
    <w:rsid w:val="00101F50"/>
    <w:rsid w:val="00102997"/>
    <w:rsid w:val="0010316A"/>
    <w:rsid w:val="00103515"/>
    <w:rsid w:val="001037EB"/>
    <w:rsid w:val="00103A00"/>
    <w:rsid w:val="00103B64"/>
    <w:rsid w:val="001040C8"/>
    <w:rsid w:val="00104138"/>
    <w:rsid w:val="001045A1"/>
    <w:rsid w:val="00105A84"/>
    <w:rsid w:val="00105B30"/>
    <w:rsid w:val="00105B97"/>
    <w:rsid w:val="001061B1"/>
    <w:rsid w:val="00106E3C"/>
    <w:rsid w:val="00106E75"/>
    <w:rsid w:val="00106EFA"/>
    <w:rsid w:val="0010769F"/>
    <w:rsid w:val="0010776C"/>
    <w:rsid w:val="00107959"/>
    <w:rsid w:val="00107A7C"/>
    <w:rsid w:val="00110BE3"/>
    <w:rsid w:val="00110FF3"/>
    <w:rsid w:val="001118F0"/>
    <w:rsid w:val="00111A45"/>
    <w:rsid w:val="0011295C"/>
    <w:rsid w:val="00112E90"/>
    <w:rsid w:val="00113FF5"/>
    <w:rsid w:val="001140A2"/>
    <w:rsid w:val="00114123"/>
    <w:rsid w:val="001142F5"/>
    <w:rsid w:val="001151EB"/>
    <w:rsid w:val="00115270"/>
    <w:rsid w:val="001152DA"/>
    <w:rsid w:val="00116163"/>
    <w:rsid w:val="00116A93"/>
    <w:rsid w:val="00116C19"/>
    <w:rsid w:val="00116D95"/>
    <w:rsid w:val="0011710F"/>
    <w:rsid w:val="00117721"/>
    <w:rsid w:val="0011787B"/>
    <w:rsid w:val="001178FE"/>
    <w:rsid w:val="00120160"/>
    <w:rsid w:val="001202A3"/>
    <w:rsid w:val="00120554"/>
    <w:rsid w:val="00121410"/>
    <w:rsid w:val="001214D8"/>
    <w:rsid w:val="001217AD"/>
    <w:rsid w:val="00121FE3"/>
    <w:rsid w:val="00122156"/>
    <w:rsid w:val="00122A02"/>
    <w:rsid w:val="00122BDD"/>
    <w:rsid w:val="00122CAF"/>
    <w:rsid w:val="0012321E"/>
    <w:rsid w:val="0012350E"/>
    <w:rsid w:val="0012397B"/>
    <w:rsid w:val="00124EAF"/>
    <w:rsid w:val="0012507C"/>
    <w:rsid w:val="001250C3"/>
    <w:rsid w:val="001259B5"/>
    <w:rsid w:val="00125CEA"/>
    <w:rsid w:val="0012600E"/>
    <w:rsid w:val="00126D41"/>
    <w:rsid w:val="001273C6"/>
    <w:rsid w:val="001302E1"/>
    <w:rsid w:val="00130301"/>
    <w:rsid w:val="001305A6"/>
    <w:rsid w:val="00130657"/>
    <w:rsid w:val="001308F0"/>
    <w:rsid w:val="0013090C"/>
    <w:rsid w:val="00130AFA"/>
    <w:rsid w:val="00130C5A"/>
    <w:rsid w:val="00131BBA"/>
    <w:rsid w:val="001326AC"/>
    <w:rsid w:val="00132D1A"/>
    <w:rsid w:val="0013396F"/>
    <w:rsid w:val="00133CDD"/>
    <w:rsid w:val="00133D8E"/>
    <w:rsid w:val="0013477E"/>
    <w:rsid w:val="00134913"/>
    <w:rsid w:val="00134FE8"/>
    <w:rsid w:val="001350E4"/>
    <w:rsid w:val="001353C5"/>
    <w:rsid w:val="00135BAB"/>
    <w:rsid w:val="001364E8"/>
    <w:rsid w:val="00136681"/>
    <w:rsid w:val="00136CAA"/>
    <w:rsid w:val="0013712B"/>
    <w:rsid w:val="001375FF"/>
    <w:rsid w:val="00137961"/>
    <w:rsid w:val="00137A8D"/>
    <w:rsid w:val="00137EA4"/>
    <w:rsid w:val="00140016"/>
    <w:rsid w:val="00140A9D"/>
    <w:rsid w:val="00141633"/>
    <w:rsid w:val="00141AA6"/>
    <w:rsid w:val="00141F84"/>
    <w:rsid w:val="00141FDD"/>
    <w:rsid w:val="00143871"/>
    <w:rsid w:val="001438B9"/>
    <w:rsid w:val="0014471B"/>
    <w:rsid w:val="00144971"/>
    <w:rsid w:val="001450FA"/>
    <w:rsid w:val="00145701"/>
    <w:rsid w:val="001458BC"/>
    <w:rsid w:val="00145BD8"/>
    <w:rsid w:val="00145C3C"/>
    <w:rsid w:val="00146246"/>
    <w:rsid w:val="001466C8"/>
    <w:rsid w:val="00146A4A"/>
    <w:rsid w:val="00146A4F"/>
    <w:rsid w:val="00146B86"/>
    <w:rsid w:val="00146F38"/>
    <w:rsid w:val="00146FE5"/>
    <w:rsid w:val="001473CB"/>
    <w:rsid w:val="0014755B"/>
    <w:rsid w:val="001478C0"/>
    <w:rsid w:val="00147B5A"/>
    <w:rsid w:val="00147F2A"/>
    <w:rsid w:val="00147F33"/>
    <w:rsid w:val="00147F4B"/>
    <w:rsid w:val="00150208"/>
    <w:rsid w:val="00150A3D"/>
    <w:rsid w:val="001513CF"/>
    <w:rsid w:val="00151B07"/>
    <w:rsid w:val="00151C7D"/>
    <w:rsid w:val="00151FF8"/>
    <w:rsid w:val="001523ED"/>
    <w:rsid w:val="00152670"/>
    <w:rsid w:val="0015270D"/>
    <w:rsid w:val="00152A95"/>
    <w:rsid w:val="00152C52"/>
    <w:rsid w:val="00153123"/>
    <w:rsid w:val="00153225"/>
    <w:rsid w:val="00153277"/>
    <w:rsid w:val="00153344"/>
    <w:rsid w:val="00153A7F"/>
    <w:rsid w:val="00153AEA"/>
    <w:rsid w:val="00153CE1"/>
    <w:rsid w:val="00153FBD"/>
    <w:rsid w:val="0015423C"/>
    <w:rsid w:val="00154274"/>
    <w:rsid w:val="0015492A"/>
    <w:rsid w:val="001551F9"/>
    <w:rsid w:val="0015535D"/>
    <w:rsid w:val="001557AC"/>
    <w:rsid w:val="00155A50"/>
    <w:rsid w:val="001565DC"/>
    <w:rsid w:val="001566C1"/>
    <w:rsid w:val="001568FE"/>
    <w:rsid w:val="001569A9"/>
    <w:rsid w:val="00156CF4"/>
    <w:rsid w:val="00157017"/>
    <w:rsid w:val="00157463"/>
    <w:rsid w:val="00157718"/>
    <w:rsid w:val="00157AE4"/>
    <w:rsid w:val="00157BEC"/>
    <w:rsid w:val="00160193"/>
    <w:rsid w:val="001604CE"/>
    <w:rsid w:val="001607E8"/>
    <w:rsid w:val="00161041"/>
    <w:rsid w:val="001613B4"/>
    <w:rsid w:val="00161497"/>
    <w:rsid w:val="00161883"/>
    <w:rsid w:val="00161B8C"/>
    <w:rsid w:val="00161DAF"/>
    <w:rsid w:val="00161E51"/>
    <w:rsid w:val="001620A0"/>
    <w:rsid w:val="00162123"/>
    <w:rsid w:val="00162353"/>
    <w:rsid w:val="001623FE"/>
    <w:rsid w:val="00162687"/>
    <w:rsid w:val="001638AD"/>
    <w:rsid w:val="00163A0F"/>
    <w:rsid w:val="00163CAD"/>
    <w:rsid w:val="00163D6A"/>
    <w:rsid w:val="00164348"/>
    <w:rsid w:val="00164731"/>
    <w:rsid w:val="00164C86"/>
    <w:rsid w:val="00164F79"/>
    <w:rsid w:val="00166B3B"/>
    <w:rsid w:val="00166BCA"/>
    <w:rsid w:val="00166C93"/>
    <w:rsid w:val="001674DD"/>
    <w:rsid w:val="0016750A"/>
    <w:rsid w:val="00167539"/>
    <w:rsid w:val="00167662"/>
    <w:rsid w:val="001679A4"/>
    <w:rsid w:val="00167A32"/>
    <w:rsid w:val="00167D5D"/>
    <w:rsid w:val="00170654"/>
    <w:rsid w:val="001708FD"/>
    <w:rsid w:val="00170A27"/>
    <w:rsid w:val="00170BDA"/>
    <w:rsid w:val="00170DE0"/>
    <w:rsid w:val="00171C45"/>
    <w:rsid w:val="001729B9"/>
    <w:rsid w:val="00172DC6"/>
    <w:rsid w:val="0017319E"/>
    <w:rsid w:val="001738B3"/>
    <w:rsid w:val="00173CBC"/>
    <w:rsid w:val="00173DC8"/>
    <w:rsid w:val="00174051"/>
    <w:rsid w:val="00174C6D"/>
    <w:rsid w:val="001752AE"/>
    <w:rsid w:val="001753F5"/>
    <w:rsid w:val="001759B6"/>
    <w:rsid w:val="00175F93"/>
    <w:rsid w:val="001764DF"/>
    <w:rsid w:val="00176E33"/>
    <w:rsid w:val="001770CD"/>
    <w:rsid w:val="001771E2"/>
    <w:rsid w:val="0017728F"/>
    <w:rsid w:val="0017742A"/>
    <w:rsid w:val="001777C2"/>
    <w:rsid w:val="001778A2"/>
    <w:rsid w:val="00180047"/>
    <w:rsid w:val="00180F67"/>
    <w:rsid w:val="0018146F"/>
    <w:rsid w:val="001814AE"/>
    <w:rsid w:val="00181A68"/>
    <w:rsid w:val="001824EB"/>
    <w:rsid w:val="0018254E"/>
    <w:rsid w:val="001831A3"/>
    <w:rsid w:val="001835AD"/>
    <w:rsid w:val="0018367C"/>
    <w:rsid w:val="0018372C"/>
    <w:rsid w:val="00183B8F"/>
    <w:rsid w:val="00183F50"/>
    <w:rsid w:val="00184090"/>
    <w:rsid w:val="00184342"/>
    <w:rsid w:val="00184441"/>
    <w:rsid w:val="0018448D"/>
    <w:rsid w:val="001847AB"/>
    <w:rsid w:val="00184C19"/>
    <w:rsid w:val="001862EA"/>
    <w:rsid w:val="00186598"/>
    <w:rsid w:val="001865F7"/>
    <w:rsid w:val="0018664B"/>
    <w:rsid w:val="0018669A"/>
    <w:rsid w:val="00186B04"/>
    <w:rsid w:val="00186E63"/>
    <w:rsid w:val="00187187"/>
    <w:rsid w:val="001871D8"/>
    <w:rsid w:val="00187EC7"/>
    <w:rsid w:val="001900C4"/>
    <w:rsid w:val="001905A8"/>
    <w:rsid w:val="00190631"/>
    <w:rsid w:val="00190C33"/>
    <w:rsid w:val="001916F0"/>
    <w:rsid w:val="001918E6"/>
    <w:rsid w:val="00191C2C"/>
    <w:rsid w:val="001920B1"/>
    <w:rsid w:val="001920E1"/>
    <w:rsid w:val="00192484"/>
    <w:rsid w:val="001924AF"/>
    <w:rsid w:val="001928A9"/>
    <w:rsid w:val="00192A1A"/>
    <w:rsid w:val="00192CED"/>
    <w:rsid w:val="00193079"/>
    <w:rsid w:val="00193BE9"/>
    <w:rsid w:val="00193DC4"/>
    <w:rsid w:val="00194309"/>
    <w:rsid w:val="00194421"/>
    <w:rsid w:val="00194501"/>
    <w:rsid w:val="0019469C"/>
    <w:rsid w:val="00194A96"/>
    <w:rsid w:val="00194AEB"/>
    <w:rsid w:val="00195200"/>
    <w:rsid w:val="00195678"/>
    <w:rsid w:val="00195E3A"/>
    <w:rsid w:val="00195E52"/>
    <w:rsid w:val="0019637A"/>
    <w:rsid w:val="001965DB"/>
    <w:rsid w:val="001966C0"/>
    <w:rsid w:val="001967F9"/>
    <w:rsid w:val="00196C4A"/>
    <w:rsid w:val="00196D49"/>
    <w:rsid w:val="00196EC5"/>
    <w:rsid w:val="0019712A"/>
    <w:rsid w:val="001978F5"/>
    <w:rsid w:val="0019796D"/>
    <w:rsid w:val="00197B17"/>
    <w:rsid w:val="00197BDC"/>
    <w:rsid w:val="001A05EA"/>
    <w:rsid w:val="001A0D65"/>
    <w:rsid w:val="001A0DE5"/>
    <w:rsid w:val="001A12AB"/>
    <w:rsid w:val="001A1741"/>
    <w:rsid w:val="001A1B02"/>
    <w:rsid w:val="001A1CD4"/>
    <w:rsid w:val="001A2011"/>
    <w:rsid w:val="001A2174"/>
    <w:rsid w:val="001A25BB"/>
    <w:rsid w:val="001A25DC"/>
    <w:rsid w:val="001A281F"/>
    <w:rsid w:val="001A2BAF"/>
    <w:rsid w:val="001A329E"/>
    <w:rsid w:val="001A3301"/>
    <w:rsid w:val="001A3AB7"/>
    <w:rsid w:val="001A3E16"/>
    <w:rsid w:val="001A41C3"/>
    <w:rsid w:val="001A4300"/>
    <w:rsid w:val="001A472E"/>
    <w:rsid w:val="001A52BA"/>
    <w:rsid w:val="001A5543"/>
    <w:rsid w:val="001A6171"/>
    <w:rsid w:val="001A6828"/>
    <w:rsid w:val="001A6B72"/>
    <w:rsid w:val="001A6D2C"/>
    <w:rsid w:val="001A74ED"/>
    <w:rsid w:val="001A770E"/>
    <w:rsid w:val="001A7A78"/>
    <w:rsid w:val="001A7AD7"/>
    <w:rsid w:val="001A7C1B"/>
    <w:rsid w:val="001A7C5A"/>
    <w:rsid w:val="001A7D49"/>
    <w:rsid w:val="001A7FB4"/>
    <w:rsid w:val="001A7FD6"/>
    <w:rsid w:val="001B0806"/>
    <w:rsid w:val="001B0C1A"/>
    <w:rsid w:val="001B0C9A"/>
    <w:rsid w:val="001B0E0F"/>
    <w:rsid w:val="001B142F"/>
    <w:rsid w:val="001B1C66"/>
    <w:rsid w:val="001B3063"/>
    <w:rsid w:val="001B31C9"/>
    <w:rsid w:val="001B345D"/>
    <w:rsid w:val="001B3626"/>
    <w:rsid w:val="001B3889"/>
    <w:rsid w:val="001B389F"/>
    <w:rsid w:val="001B39E7"/>
    <w:rsid w:val="001B3C77"/>
    <w:rsid w:val="001B43D1"/>
    <w:rsid w:val="001B4CA5"/>
    <w:rsid w:val="001B51A7"/>
    <w:rsid w:val="001B5A1E"/>
    <w:rsid w:val="001B5C0A"/>
    <w:rsid w:val="001B67D0"/>
    <w:rsid w:val="001B6D6C"/>
    <w:rsid w:val="001B6F04"/>
    <w:rsid w:val="001B71EA"/>
    <w:rsid w:val="001B7470"/>
    <w:rsid w:val="001B74DD"/>
    <w:rsid w:val="001B7549"/>
    <w:rsid w:val="001B79B0"/>
    <w:rsid w:val="001B7A0E"/>
    <w:rsid w:val="001B7BF4"/>
    <w:rsid w:val="001B7DCE"/>
    <w:rsid w:val="001C0976"/>
    <w:rsid w:val="001C09E5"/>
    <w:rsid w:val="001C0AD3"/>
    <w:rsid w:val="001C1531"/>
    <w:rsid w:val="001C2281"/>
    <w:rsid w:val="001C234B"/>
    <w:rsid w:val="001C25F4"/>
    <w:rsid w:val="001C2718"/>
    <w:rsid w:val="001C2E07"/>
    <w:rsid w:val="001C2F0E"/>
    <w:rsid w:val="001C36B0"/>
    <w:rsid w:val="001C3B17"/>
    <w:rsid w:val="001C3B61"/>
    <w:rsid w:val="001C3BD9"/>
    <w:rsid w:val="001C4526"/>
    <w:rsid w:val="001C528C"/>
    <w:rsid w:val="001C5D1A"/>
    <w:rsid w:val="001C5D83"/>
    <w:rsid w:val="001C5EF8"/>
    <w:rsid w:val="001C6340"/>
    <w:rsid w:val="001C6D39"/>
    <w:rsid w:val="001C6D90"/>
    <w:rsid w:val="001C6DAB"/>
    <w:rsid w:val="001C6DB5"/>
    <w:rsid w:val="001C6F8B"/>
    <w:rsid w:val="001C7ABF"/>
    <w:rsid w:val="001C7BFF"/>
    <w:rsid w:val="001C7F52"/>
    <w:rsid w:val="001D02CA"/>
    <w:rsid w:val="001D04C9"/>
    <w:rsid w:val="001D0B56"/>
    <w:rsid w:val="001D0E43"/>
    <w:rsid w:val="001D13FE"/>
    <w:rsid w:val="001D16D1"/>
    <w:rsid w:val="001D1C86"/>
    <w:rsid w:val="001D29CC"/>
    <w:rsid w:val="001D2CB7"/>
    <w:rsid w:val="001D301D"/>
    <w:rsid w:val="001D31AF"/>
    <w:rsid w:val="001D3882"/>
    <w:rsid w:val="001D3CD4"/>
    <w:rsid w:val="001D5372"/>
    <w:rsid w:val="001D5463"/>
    <w:rsid w:val="001D5549"/>
    <w:rsid w:val="001D5732"/>
    <w:rsid w:val="001D57F9"/>
    <w:rsid w:val="001D5F14"/>
    <w:rsid w:val="001D600B"/>
    <w:rsid w:val="001D654D"/>
    <w:rsid w:val="001D6884"/>
    <w:rsid w:val="001D6966"/>
    <w:rsid w:val="001D7282"/>
    <w:rsid w:val="001D7604"/>
    <w:rsid w:val="001D7865"/>
    <w:rsid w:val="001E0644"/>
    <w:rsid w:val="001E0DA7"/>
    <w:rsid w:val="001E155E"/>
    <w:rsid w:val="001E1615"/>
    <w:rsid w:val="001E1639"/>
    <w:rsid w:val="001E16A8"/>
    <w:rsid w:val="001E1702"/>
    <w:rsid w:val="001E1A94"/>
    <w:rsid w:val="001E234C"/>
    <w:rsid w:val="001E23F7"/>
    <w:rsid w:val="001E293B"/>
    <w:rsid w:val="001E2BFA"/>
    <w:rsid w:val="001E41C5"/>
    <w:rsid w:val="001E43FD"/>
    <w:rsid w:val="001E462E"/>
    <w:rsid w:val="001E4A60"/>
    <w:rsid w:val="001E50EA"/>
    <w:rsid w:val="001E5CD5"/>
    <w:rsid w:val="001E6BB6"/>
    <w:rsid w:val="001E7B07"/>
    <w:rsid w:val="001F0386"/>
    <w:rsid w:val="001F0B05"/>
    <w:rsid w:val="001F0BA0"/>
    <w:rsid w:val="001F0CBA"/>
    <w:rsid w:val="001F1063"/>
    <w:rsid w:val="001F14D3"/>
    <w:rsid w:val="001F15AB"/>
    <w:rsid w:val="001F17B0"/>
    <w:rsid w:val="001F17C4"/>
    <w:rsid w:val="001F193D"/>
    <w:rsid w:val="001F1944"/>
    <w:rsid w:val="001F22F4"/>
    <w:rsid w:val="001F23FA"/>
    <w:rsid w:val="001F34DE"/>
    <w:rsid w:val="001F38B1"/>
    <w:rsid w:val="001F442C"/>
    <w:rsid w:val="001F447E"/>
    <w:rsid w:val="001F45A4"/>
    <w:rsid w:val="001F4634"/>
    <w:rsid w:val="001F4683"/>
    <w:rsid w:val="001F4B3B"/>
    <w:rsid w:val="001F4CB9"/>
    <w:rsid w:val="001F5013"/>
    <w:rsid w:val="001F5337"/>
    <w:rsid w:val="001F5375"/>
    <w:rsid w:val="001F63F4"/>
    <w:rsid w:val="001F66DD"/>
    <w:rsid w:val="001F66E5"/>
    <w:rsid w:val="001F6885"/>
    <w:rsid w:val="001F6A08"/>
    <w:rsid w:val="001F6E58"/>
    <w:rsid w:val="001F74EB"/>
    <w:rsid w:val="001F7B6A"/>
    <w:rsid w:val="002001D7"/>
    <w:rsid w:val="00200643"/>
    <w:rsid w:val="0020066D"/>
    <w:rsid w:val="002008FB"/>
    <w:rsid w:val="00200AE9"/>
    <w:rsid w:val="00200F14"/>
    <w:rsid w:val="00201051"/>
    <w:rsid w:val="002012AB"/>
    <w:rsid w:val="00201A44"/>
    <w:rsid w:val="00201FC1"/>
    <w:rsid w:val="00202A09"/>
    <w:rsid w:val="00203084"/>
    <w:rsid w:val="00203116"/>
    <w:rsid w:val="00203B15"/>
    <w:rsid w:val="002040DE"/>
    <w:rsid w:val="0020470E"/>
    <w:rsid w:val="00204AB5"/>
    <w:rsid w:val="00204B7F"/>
    <w:rsid w:val="00204C65"/>
    <w:rsid w:val="00204DC3"/>
    <w:rsid w:val="0020590E"/>
    <w:rsid w:val="002059C2"/>
    <w:rsid w:val="002060BB"/>
    <w:rsid w:val="002069B4"/>
    <w:rsid w:val="002069D0"/>
    <w:rsid w:val="00207669"/>
    <w:rsid w:val="002079E1"/>
    <w:rsid w:val="00210389"/>
    <w:rsid w:val="00211067"/>
    <w:rsid w:val="00211A0F"/>
    <w:rsid w:val="00211E31"/>
    <w:rsid w:val="00211E53"/>
    <w:rsid w:val="00212075"/>
    <w:rsid w:val="00212180"/>
    <w:rsid w:val="0021224E"/>
    <w:rsid w:val="00212294"/>
    <w:rsid w:val="00212620"/>
    <w:rsid w:val="0021264B"/>
    <w:rsid w:val="00212908"/>
    <w:rsid w:val="00212D95"/>
    <w:rsid w:val="00212ECD"/>
    <w:rsid w:val="00212FF5"/>
    <w:rsid w:val="002134C7"/>
    <w:rsid w:val="002136EA"/>
    <w:rsid w:val="00214C4F"/>
    <w:rsid w:val="00214C7C"/>
    <w:rsid w:val="002155C1"/>
    <w:rsid w:val="002157E3"/>
    <w:rsid w:val="00215F78"/>
    <w:rsid w:val="002161E9"/>
    <w:rsid w:val="00216684"/>
    <w:rsid w:val="002167B2"/>
    <w:rsid w:val="00216AA4"/>
    <w:rsid w:val="00216C6B"/>
    <w:rsid w:val="00216DA4"/>
    <w:rsid w:val="00216DAE"/>
    <w:rsid w:val="00217130"/>
    <w:rsid w:val="00217298"/>
    <w:rsid w:val="00217749"/>
    <w:rsid w:val="00217CD6"/>
    <w:rsid w:val="00217FF3"/>
    <w:rsid w:val="00220135"/>
    <w:rsid w:val="002201CF"/>
    <w:rsid w:val="002209EB"/>
    <w:rsid w:val="00221050"/>
    <w:rsid w:val="0022121E"/>
    <w:rsid w:val="00221AB8"/>
    <w:rsid w:val="00221DC0"/>
    <w:rsid w:val="00221DEF"/>
    <w:rsid w:val="002220CC"/>
    <w:rsid w:val="00222920"/>
    <w:rsid w:val="00222BE8"/>
    <w:rsid w:val="00222EC1"/>
    <w:rsid w:val="00223005"/>
    <w:rsid w:val="0022376F"/>
    <w:rsid w:val="002247EB"/>
    <w:rsid w:val="002247FC"/>
    <w:rsid w:val="00224CB6"/>
    <w:rsid w:val="00225304"/>
    <w:rsid w:val="002254A5"/>
    <w:rsid w:val="00225770"/>
    <w:rsid w:val="002264E5"/>
    <w:rsid w:val="00226CFF"/>
    <w:rsid w:val="002304C4"/>
    <w:rsid w:val="00230E24"/>
    <w:rsid w:val="0023140F"/>
    <w:rsid w:val="00231723"/>
    <w:rsid w:val="002318EC"/>
    <w:rsid w:val="00231CA1"/>
    <w:rsid w:val="002327C0"/>
    <w:rsid w:val="00232C1E"/>
    <w:rsid w:val="00232DF1"/>
    <w:rsid w:val="00232E3F"/>
    <w:rsid w:val="00233318"/>
    <w:rsid w:val="0023353D"/>
    <w:rsid w:val="002339FC"/>
    <w:rsid w:val="00234007"/>
    <w:rsid w:val="00234107"/>
    <w:rsid w:val="002342E4"/>
    <w:rsid w:val="002347C9"/>
    <w:rsid w:val="00234B91"/>
    <w:rsid w:val="0023556E"/>
    <w:rsid w:val="00235833"/>
    <w:rsid w:val="00235DC3"/>
    <w:rsid w:val="0023692F"/>
    <w:rsid w:val="00236ABD"/>
    <w:rsid w:val="00236B72"/>
    <w:rsid w:val="00236DD2"/>
    <w:rsid w:val="00237406"/>
    <w:rsid w:val="00240D0A"/>
    <w:rsid w:val="002412F3"/>
    <w:rsid w:val="0024137C"/>
    <w:rsid w:val="002419B0"/>
    <w:rsid w:val="002419DF"/>
    <w:rsid w:val="002422C1"/>
    <w:rsid w:val="0024294A"/>
    <w:rsid w:val="00243842"/>
    <w:rsid w:val="00243C90"/>
    <w:rsid w:val="00243F3B"/>
    <w:rsid w:val="00244C2F"/>
    <w:rsid w:val="00245F89"/>
    <w:rsid w:val="00246520"/>
    <w:rsid w:val="0024668F"/>
    <w:rsid w:val="00246AAC"/>
    <w:rsid w:val="00246AE1"/>
    <w:rsid w:val="002471BF"/>
    <w:rsid w:val="0024744F"/>
    <w:rsid w:val="002475CC"/>
    <w:rsid w:val="0024771D"/>
    <w:rsid w:val="002477DA"/>
    <w:rsid w:val="002479F1"/>
    <w:rsid w:val="00247B98"/>
    <w:rsid w:val="00247BC6"/>
    <w:rsid w:val="00247C42"/>
    <w:rsid w:val="002502EA"/>
    <w:rsid w:val="00250FF1"/>
    <w:rsid w:val="0025102B"/>
    <w:rsid w:val="002512BF"/>
    <w:rsid w:val="0025145C"/>
    <w:rsid w:val="0025178F"/>
    <w:rsid w:val="002518EF"/>
    <w:rsid w:val="002524D0"/>
    <w:rsid w:val="00252F0B"/>
    <w:rsid w:val="00253443"/>
    <w:rsid w:val="00253A05"/>
    <w:rsid w:val="00253F1E"/>
    <w:rsid w:val="00253F6B"/>
    <w:rsid w:val="00254392"/>
    <w:rsid w:val="002546B3"/>
    <w:rsid w:val="00255085"/>
    <w:rsid w:val="00255592"/>
    <w:rsid w:val="0025624D"/>
    <w:rsid w:val="0025644E"/>
    <w:rsid w:val="00256683"/>
    <w:rsid w:val="00256B8C"/>
    <w:rsid w:val="00256F0B"/>
    <w:rsid w:val="00256FD6"/>
    <w:rsid w:val="00257586"/>
    <w:rsid w:val="0025784C"/>
    <w:rsid w:val="0026068D"/>
    <w:rsid w:val="00260704"/>
    <w:rsid w:val="00260B2A"/>
    <w:rsid w:val="002615FB"/>
    <w:rsid w:val="00261EF2"/>
    <w:rsid w:val="002620E8"/>
    <w:rsid w:val="00262366"/>
    <w:rsid w:val="002623A4"/>
    <w:rsid w:val="00262A21"/>
    <w:rsid w:val="0026339F"/>
    <w:rsid w:val="00263953"/>
    <w:rsid w:val="0026451F"/>
    <w:rsid w:val="00264B13"/>
    <w:rsid w:val="00265CFF"/>
    <w:rsid w:val="002670DA"/>
    <w:rsid w:val="002672DB"/>
    <w:rsid w:val="00267327"/>
    <w:rsid w:val="0026739D"/>
    <w:rsid w:val="002674D8"/>
    <w:rsid w:val="00267F54"/>
    <w:rsid w:val="002702C6"/>
    <w:rsid w:val="00272284"/>
    <w:rsid w:val="0027286B"/>
    <w:rsid w:val="00272A69"/>
    <w:rsid w:val="00272B3B"/>
    <w:rsid w:val="00272C9B"/>
    <w:rsid w:val="00273AE5"/>
    <w:rsid w:val="00274268"/>
    <w:rsid w:val="002746A7"/>
    <w:rsid w:val="0027487F"/>
    <w:rsid w:val="00274BD6"/>
    <w:rsid w:val="002753D3"/>
    <w:rsid w:val="00275424"/>
    <w:rsid w:val="002754FF"/>
    <w:rsid w:val="00275C95"/>
    <w:rsid w:val="00276495"/>
    <w:rsid w:val="00276989"/>
    <w:rsid w:val="00276AF6"/>
    <w:rsid w:val="0027709D"/>
    <w:rsid w:val="00277227"/>
    <w:rsid w:val="00277882"/>
    <w:rsid w:val="00277907"/>
    <w:rsid w:val="00277BAA"/>
    <w:rsid w:val="00277D5F"/>
    <w:rsid w:val="00277E8F"/>
    <w:rsid w:val="00280019"/>
    <w:rsid w:val="0028088E"/>
    <w:rsid w:val="00280DE9"/>
    <w:rsid w:val="00281C72"/>
    <w:rsid w:val="002823B4"/>
    <w:rsid w:val="0028298A"/>
    <w:rsid w:val="00282E8B"/>
    <w:rsid w:val="002834D4"/>
    <w:rsid w:val="00283830"/>
    <w:rsid w:val="00283842"/>
    <w:rsid w:val="00283858"/>
    <w:rsid w:val="002839EE"/>
    <w:rsid w:val="00284A17"/>
    <w:rsid w:val="00284F8D"/>
    <w:rsid w:val="00286090"/>
    <w:rsid w:val="00286DD9"/>
    <w:rsid w:val="00286F4F"/>
    <w:rsid w:val="00287082"/>
    <w:rsid w:val="00287230"/>
    <w:rsid w:val="0028733F"/>
    <w:rsid w:val="002900B8"/>
    <w:rsid w:val="00290B5E"/>
    <w:rsid w:val="00290C98"/>
    <w:rsid w:val="00290FE3"/>
    <w:rsid w:val="0029119F"/>
    <w:rsid w:val="00291338"/>
    <w:rsid w:val="00291FD2"/>
    <w:rsid w:val="00292149"/>
    <w:rsid w:val="002929DF"/>
    <w:rsid w:val="00293855"/>
    <w:rsid w:val="002939BA"/>
    <w:rsid w:val="002941D6"/>
    <w:rsid w:val="0029443F"/>
    <w:rsid w:val="0029465C"/>
    <w:rsid w:val="002948F6"/>
    <w:rsid w:val="00294FB6"/>
    <w:rsid w:val="002955CA"/>
    <w:rsid w:val="002959F9"/>
    <w:rsid w:val="00295ADA"/>
    <w:rsid w:val="00295B10"/>
    <w:rsid w:val="00295E2E"/>
    <w:rsid w:val="002966A5"/>
    <w:rsid w:val="00297DE8"/>
    <w:rsid w:val="00297EE9"/>
    <w:rsid w:val="002A01DA"/>
    <w:rsid w:val="002A03A6"/>
    <w:rsid w:val="002A059E"/>
    <w:rsid w:val="002A0828"/>
    <w:rsid w:val="002A0D98"/>
    <w:rsid w:val="002A0E17"/>
    <w:rsid w:val="002A1472"/>
    <w:rsid w:val="002A1910"/>
    <w:rsid w:val="002A2895"/>
    <w:rsid w:val="002A2FDF"/>
    <w:rsid w:val="002A3386"/>
    <w:rsid w:val="002A3622"/>
    <w:rsid w:val="002A39C8"/>
    <w:rsid w:val="002A3B24"/>
    <w:rsid w:val="002A3DF7"/>
    <w:rsid w:val="002A474D"/>
    <w:rsid w:val="002A4A25"/>
    <w:rsid w:val="002A4BA1"/>
    <w:rsid w:val="002A4EB6"/>
    <w:rsid w:val="002A5042"/>
    <w:rsid w:val="002A5730"/>
    <w:rsid w:val="002A5781"/>
    <w:rsid w:val="002A5D24"/>
    <w:rsid w:val="002A664B"/>
    <w:rsid w:val="002A669D"/>
    <w:rsid w:val="002A6890"/>
    <w:rsid w:val="002A6B32"/>
    <w:rsid w:val="002A7F05"/>
    <w:rsid w:val="002B04E4"/>
    <w:rsid w:val="002B083D"/>
    <w:rsid w:val="002B093F"/>
    <w:rsid w:val="002B1670"/>
    <w:rsid w:val="002B16E2"/>
    <w:rsid w:val="002B1984"/>
    <w:rsid w:val="002B1AAB"/>
    <w:rsid w:val="002B1E23"/>
    <w:rsid w:val="002B252A"/>
    <w:rsid w:val="002B28A9"/>
    <w:rsid w:val="002B2B08"/>
    <w:rsid w:val="002B2E96"/>
    <w:rsid w:val="002B2F7D"/>
    <w:rsid w:val="002B2F89"/>
    <w:rsid w:val="002B3431"/>
    <w:rsid w:val="002B36EC"/>
    <w:rsid w:val="002B37D0"/>
    <w:rsid w:val="002B3F33"/>
    <w:rsid w:val="002B4870"/>
    <w:rsid w:val="002B5182"/>
    <w:rsid w:val="002B57BD"/>
    <w:rsid w:val="002B57FD"/>
    <w:rsid w:val="002B5D67"/>
    <w:rsid w:val="002B6243"/>
    <w:rsid w:val="002B6336"/>
    <w:rsid w:val="002B6388"/>
    <w:rsid w:val="002B6723"/>
    <w:rsid w:val="002B6BF2"/>
    <w:rsid w:val="002B6CD3"/>
    <w:rsid w:val="002B74FF"/>
    <w:rsid w:val="002B7904"/>
    <w:rsid w:val="002B7DA3"/>
    <w:rsid w:val="002C03BC"/>
    <w:rsid w:val="002C0714"/>
    <w:rsid w:val="002C192E"/>
    <w:rsid w:val="002C1BA4"/>
    <w:rsid w:val="002C201C"/>
    <w:rsid w:val="002C24B7"/>
    <w:rsid w:val="002C26D3"/>
    <w:rsid w:val="002C288D"/>
    <w:rsid w:val="002C2E10"/>
    <w:rsid w:val="002C2EA5"/>
    <w:rsid w:val="002C3319"/>
    <w:rsid w:val="002C3552"/>
    <w:rsid w:val="002C38D0"/>
    <w:rsid w:val="002C3E1F"/>
    <w:rsid w:val="002C3E48"/>
    <w:rsid w:val="002C4224"/>
    <w:rsid w:val="002C44BE"/>
    <w:rsid w:val="002C46ED"/>
    <w:rsid w:val="002C4769"/>
    <w:rsid w:val="002C5AFF"/>
    <w:rsid w:val="002C5DFE"/>
    <w:rsid w:val="002C667E"/>
    <w:rsid w:val="002C67A2"/>
    <w:rsid w:val="002C6C35"/>
    <w:rsid w:val="002C7613"/>
    <w:rsid w:val="002C7F22"/>
    <w:rsid w:val="002D086D"/>
    <w:rsid w:val="002D1042"/>
    <w:rsid w:val="002D131C"/>
    <w:rsid w:val="002D1346"/>
    <w:rsid w:val="002D1485"/>
    <w:rsid w:val="002D15CA"/>
    <w:rsid w:val="002D1979"/>
    <w:rsid w:val="002D2250"/>
    <w:rsid w:val="002D2632"/>
    <w:rsid w:val="002D30B0"/>
    <w:rsid w:val="002D321B"/>
    <w:rsid w:val="002D3CA1"/>
    <w:rsid w:val="002D3D2F"/>
    <w:rsid w:val="002D42D6"/>
    <w:rsid w:val="002D4BE8"/>
    <w:rsid w:val="002D4FD1"/>
    <w:rsid w:val="002D5190"/>
    <w:rsid w:val="002D54BE"/>
    <w:rsid w:val="002D55DA"/>
    <w:rsid w:val="002D55F5"/>
    <w:rsid w:val="002D5CDE"/>
    <w:rsid w:val="002D5F9F"/>
    <w:rsid w:val="002D6174"/>
    <w:rsid w:val="002D71A3"/>
    <w:rsid w:val="002D78A8"/>
    <w:rsid w:val="002D7903"/>
    <w:rsid w:val="002D7926"/>
    <w:rsid w:val="002D7D4D"/>
    <w:rsid w:val="002E0046"/>
    <w:rsid w:val="002E016B"/>
    <w:rsid w:val="002E02A0"/>
    <w:rsid w:val="002E06CD"/>
    <w:rsid w:val="002E06D4"/>
    <w:rsid w:val="002E10B0"/>
    <w:rsid w:val="002E177B"/>
    <w:rsid w:val="002E215C"/>
    <w:rsid w:val="002E256A"/>
    <w:rsid w:val="002E25B0"/>
    <w:rsid w:val="002E2BA1"/>
    <w:rsid w:val="002E2FAB"/>
    <w:rsid w:val="002E35CE"/>
    <w:rsid w:val="002E395D"/>
    <w:rsid w:val="002E39D3"/>
    <w:rsid w:val="002E39F4"/>
    <w:rsid w:val="002E3E8A"/>
    <w:rsid w:val="002E4093"/>
    <w:rsid w:val="002E515E"/>
    <w:rsid w:val="002E5235"/>
    <w:rsid w:val="002E6249"/>
    <w:rsid w:val="002E6E23"/>
    <w:rsid w:val="002E702B"/>
    <w:rsid w:val="002E70C7"/>
    <w:rsid w:val="002E7723"/>
    <w:rsid w:val="002E78AA"/>
    <w:rsid w:val="002E791B"/>
    <w:rsid w:val="002E7A07"/>
    <w:rsid w:val="002F013F"/>
    <w:rsid w:val="002F065B"/>
    <w:rsid w:val="002F0D51"/>
    <w:rsid w:val="002F0ED8"/>
    <w:rsid w:val="002F1C40"/>
    <w:rsid w:val="002F1FA3"/>
    <w:rsid w:val="002F2822"/>
    <w:rsid w:val="002F2F41"/>
    <w:rsid w:val="002F3048"/>
    <w:rsid w:val="002F372D"/>
    <w:rsid w:val="002F3A67"/>
    <w:rsid w:val="002F3B9D"/>
    <w:rsid w:val="002F42AA"/>
    <w:rsid w:val="002F4681"/>
    <w:rsid w:val="002F5230"/>
    <w:rsid w:val="002F5425"/>
    <w:rsid w:val="002F5616"/>
    <w:rsid w:val="002F590B"/>
    <w:rsid w:val="002F59B5"/>
    <w:rsid w:val="002F5DBC"/>
    <w:rsid w:val="002F5DDC"/>
    <w:rsid w:val="002F7A63"/>
    <w:rsid w:val="002F7A70"/>
    <w:rsid w:val="002F7A99"/>
    <w:rsid w:val="002F7B00"/>
    <w:rsid w:val="002F7B23"/>
    <w:rsid w:val="002F7E5E"/>
    <w:rsid w:val="002F7F2B"/>
    <w:rsid w:val="002F7FA9"/>
    <w:rsid w:val="0030027F"/>
    <w:rsid w:val="003005CC"/>
    <w:rsid w:val="003008B8"/>
    <w:rsid w:val="003008FD"/>
    <w:rsid w:val="00300EEA"/>
    <w:rsid w:val="00300F4D"/>
    <w:rsid w:val="00301009"/>
    <w:rsid w:val="00301159"/>
    <w:rsid w:val="00301712"/>
    <w:rsid w:val="00301B2D"/>
    <w:rsid w:val="00301F99"/>
    <w:rsid w:val="0030252D"/>
    <w:rsid w:val="003027BD"/>
    <w:rsid w:val="00302969"/>
    <w:rsid w:val="00302DA3"/>
    <w:rsid w:val="0030300F"/>
    <w:rsid w:val="0030314F"/>
    <w:rsid w:val="00304296"/>
    <w:rsid w:val="003043CD"/>
    <w:rsid w:val="0030442B"/>
    <w:rsid w:val="0030448B"/>
    <w:rsid w:val="003045A8"/>
    <w:rsid w:val="0030673C"/>
    <w:rsid w:val="003067EC"/>
    <w:rsid w:val="0030688D"/>
    <w:rsid w:val="00307624"/>
    <w:rsid w:val="0030790F"/>
    <w:rsid w:val="00307E22"/>
    <w:rsid w:val="003110EF"/>
    <w:rsid w:val="003116F3"/>
    <w:rsid w:val="00312260"/>
    <w:rsid w:val="003124CD"/>
    <w:rsid w:val="00312603"/>
    <w:rsid w:val="00312B73"/>
    <w:rsid w:val="00312C28"/>
    <w:rsid w:val="00313279"/>
    <w:rsid w:val="003134F3"/>
    <w:rsid w:val="00313595"/>
    <w:rsid w:val="003139F7"/>
    <w:rsid w:val="00313A77"/>
    <w:rsid w:val="003140E4"/>
    <w:rsid w:val="00314399"/>
    <w:rsid w:val="00314488"/>
    <w:rsid w:val="0031492A"/>
    <w:rsid w:val="00314956"/>
    <w:rsid w:val="00314A2C"/>
    <w:rsid w:val="00314AAE"/>
    <w:rsid w:val="00314C77"/>
    <w:rsid w:val="00315297"/>
    <w:rsid w:val="0031553B"/>
    <w:rsid w:val="003157CD"/>
    <w:rsid w:val="00315950"/>
    <w:rsid w:val="00315EE7"/>
    <w:rsid w:val="00316567"/>
    <w:rsid w:val="003167D4"/>
    <w:rsid w:val="00316FFC"/>
    <w:rsid w:val="0031781C"/>
    <w:rsid w:val="00317F1C"/>
    <w:rsid w:val="00317F2D"/>
    <w:rsid w:val="00320048"/>
    <w:rsid w:val="003202DB"/>
    <w:rsid w:val="00320B30"/>
    <w:rsid w:val="00321073"/>
    <w:rsid w:val="00321A26"/>
    <w:rsid w:val="00321A30"/>
    <w:rsid w:val="00321BEB"/>
    <w:rsid w:val="00321C8A"/>
    <w:rsid w:val="00322852"/>
    <w:rsid w:val="00322A74"/>
    <w:rsid w:val="00322BC2"/>
    <w:rsid w:val="00323777"/>
    <w:rsid w:val="00323AA7"/>
    <w:rsid w:val="003240D4"/>
    <w:rsid w:val="0032440D"/>
    <w:rsid w:val="003244E0"/>
    <w:rsid w:val="00325114"/>
    <w:rsid w:val="00326081"/>
    <w:rsid w:val="00326122"/>
    <w:rsid w:val="003261F0"/>
    <w:rsid w:val="0032711E"/>
    <w:rsid w:val="003271F6"/>
    <w:rsid w:val="003275A0"/>
    <w:rsid w:val="00327D5D"/>
    <w:rsid w:val="003305BF"/>
    <w:rsid w:val="0033068E"/>
    <w:rsid w:val="0033078E"/>
    <w:rsid w:val="00330E63"/>
    <w:rsid w:val="00331D11"/>
    <w:rsid w:val="00331ECE"/>
    <w:rsid w:val="00332DD4"/>
    <w:rsid w:val="00333055"/>
    <w:rsid w:val="0033336A"/>
    <w:rsid w:val="00333AD3"/>
    <w:rsid w:val="00333D35"/>
    <w:rsid w:val="00333EAE"/>
    <w:rsid w:val="00334215"/>
    <w:rsid w:val="00334858"/>
    <w:rsid w:val="00334DDC"/>
    <w:rsid w:val="00335110"/>
    <w:rsid w:val="00335DBA"/>
    <w:rsid w:val="0033602A"/>
    <w:rsid w:val="003362C5"/>
    <w:rsid w:val="00336A38"/>
    <w:rsid w:val="00336E63"/>
    <w:rsid w:val="0033708A"/>
    <w:rsid w:val="003371F8"/>
    <w:rsid w:val="00337206"/>
    <w:rsid w:val="00337466"/>
    <w:rsid w:val="0033766C"/>
    <w:rsid w:val="00337902"/>
    <w:rsid w:val="00340035"/>
    <w:rsid w:val="0034011E"/>
    <w:rsid w:val="0034013C"/>
    <w:rsid w:val="003402C9"/>
    <w:rsid w:val="00340688"/>
    <w:rsid w:val="00340A4D"/>
    <w:rsid w:val="00340BDA"/>
    <w:rsid w:val="0034158F"/>
    <w:rsid w:val="00341C70"/>
    <w:rsid w:val="00341FF0"/>
    <w:rsid w:val="0034247A"/>
    <w:rsid w:val="00342488"/>
    <w:rsid w:val="00342806"/>
    <w:rsid w:val="003430CC"/>
    <w:rsid w:val="0034315A"/>
    <w:rsid w:val="00343AAC"/>
    <w:rsid w:val="00343E2A"/>
    <w:rsid w:val="0034464C"/>
    <w:rsid w:val="00344807"/>
    <w:rsid w:val="00344E6C"/>
    <w:rsid w:val="0034527B"/>
    <w:rsid w:val="003454A6"/>
    <w:rsid w:val="00345A5F"/>
    <w:rsid w:val="00346EA1"/>
    <w:rsid w:val="00347053"/>
    <w:rsid w:val="003470C6"/>
    <w:rsid w:val="003473EA"/>
    <w:rsid w:val="00347440"/>
    <w:rsid w:val="003478BA"/>
    <w:rsid w:val="00347C78"/>
    <w:rsid w:val="00347C89"/>
    <w:rsid w:val="00347E3C"/>
    <w:rsid w:val="003500D5"/>
    <w:rsid w:val="00350599"/>
    <w:rsid w:val="00350B29"/>
    <w:rsid w:val="00350B8C"/>
    <w:rsid w:val="00351287"/>
    <w:rsid w:val="003512A3"/>
    <w:rsid w:val="003512D4"/>
    <w:rsid w:val="0035168F"/>
    <w:rsid w:val="00352652"/>
    <w:rsid w:val="00352743"/>
    <w:rsid w:val="00352C66"/>
    <w:rsid w:val="00352D1F"/>
    <w:rsid w:val="00353217"/>
    <w:rsid w:val="00353365"/>
    <w:rsid w:val="0035354C"/>
    <w:rsid w:val="003535EB"/>
    <w:rsid w:val="003541CE"/>
    <w:rsid w:val="00354418"/>
    <w:rsid w:val="00354712"/>
    <w:rsid w:val="003551D2"/>
    <w:rsid w:val="00355DD8"/>
    <w:rsid w:val="00355F06"/>
    <w:rsid w:val="003560B5"/>
    <w:rsid w:val="003560F1"/>
    <w:rsid w:val="00356468"/>
    <w:rsid w:val="00356B89"/>
    <w:rsid w:val="00356C42"/>
    <w:rsid w:val="00356EDF"/>
    <w:rsid w:val="003576E7"/>
    <w:rsid w:val="003606AB"/>
    <w:rsid w:val="0036134A"/>
    <w:rsid w:val="003613C9"/>
    <w:rsid w:val="00361A0C"/>
    <w:rsid w:val="00361B41"/>
    <w:rsid w:val="00361EB9"/>
    <w:rsid w:val="00361ED2"/>
    <w:rsid w:val="003625F0"/>
    <w:rsid w:val="00362C0F"/>
    <w:rsid w:val="00362F5D"/>
    <w:rsid w:val="00362FEA"/>
    <w:rsid w:val="00363A77"/>
    <w:rsid w:val="00363E03"/>
    <w:rsid w:val="00364291"/>
    <w:rsid w:val="003646A6"/>
    <w:rsid w:val="00364A10"/>
    <w:rsid w:val="003656A8"/>
    <w:rsid w:val="00365894"/>
    <w:rsid w:val="00365D22"/>
    <w:rsid w:val="00365EB2"/>
    <w:rsid w:val="003667DA"/>
    <w:rsid w:val="003668F7"/>
    <w:rsid w:val="00366B83"/>
    <w:rsid w:val="00366DB1"/>
    <w:rsid w:val="003674AE"/>
    <w:rsid w:val="003679AD"/>
    <w:rsid w:val="00367A33"/>
    <w:rsid w:val="00367C33"/>
    <w:rsid w:val="003700A6"/>
    <w:rsid w:val="0037059F"/>
    <w:rsid w:val="003707DD"/>
    <w:rsid w:val="00371284"/>
    <w:rsid w:val="003714E2"/>
    <w:rsid w:val="003716E9"/>
    <w:rsid w:val="00371718"/>
    <w:rsid w:val="00371A80"/>
    <w:rsid w:val="003724FA"/>
    <w:rsid w:val="00372502"/>
    <w:rsid w:val="00372699"/>
    <w:rsid w:val="00372711"/>
    <w:rsid w:val="00372A81"/>
    <w:rsid w:val="00372BD0"/>
    <w:rsid w:val="00372DC4"/>
    <w:rsid w:val="00372F00"/>
    <w:rsid w:val="00373DF8"/>
    <w:rsid w:val="00374229"/>
    <w:rsid w:val="0037471A"/>
    <w:rsid w:val="00374826"/>
    <w:rsid w:val="00374992"/>
    <w:rsid w:val="00374CD6"/>
    <w:rsid w:val="00374DAC"/>
    <w:rsid w:val="00375F2D"/>
    <w:rsid w:val="00375FDE"/>
    <w:rsid w:val="003761F3"/>
    <w:rsid w:val="003762B4"/>
    <w:rsid w:val="0037656C"/>
    <w:rsid w:val="003777F0"/>
    <w:rsid w:val="00377CDE"/>
    <w:rsid w:val="00377E5B"/>
    <w:rsid w:val="00377F81"/>
    <w:rsid w:val="003802E8"/>
    <w:rsid w:val="0038096C"/>
    <w:rsid w:val="00380E5C"/>
    <w:rsid w:val="00381001"/>
    <w:rsid w:val="003810B3"/>
    <w:rsid w:val="0038122A"/>
    <w:rsid w:val="003813F1"/>
    <w:rsid w:val="00381856"/>
    <w:rsid w:val="00382489"/>
    <w:rsid w:val="00382585"/>
    <w:rsid w:val="00382B98"/>
    <w:rsid w:val="003831FC"/>
    <w:rsid w:val="00383495"/>
    <w:rsid w:val="003834C8"/>
    <w:rsid w:val="00383809"/>
    <w:rsid w:val="00383BF1"/>
    <w:rsid w:val="003840A4"/>
    <w:rsid w:val="003848DF"/>
    <w:rsid w:val="00384DBE"/>
    <w:rsid w:val="00384E9F"/>
    <w:rsid w:val="00384FAB"/>
    <w:rsid w:val="003853EF"/>
    <w:rsid w:val="003855EE"/>
    <w:rsid w:val="00385EF0"/>
    <w:rsid w:val="00386775"/>
    <w:rsid w:val="00386DAE"/>
    <w:rsid w:val="00386F96"/>
    <w:rsid w:val="003873D6"/>
    <w:rsid w:val="003906E0"/>
    <w:rsid w:val="003907E3"/>
    <w:rsid w:val="0039081E"/>
    <w:rsid w:val="00390C01"/>
    <w:rsid w:val="003912DD"/>
    <w:rsid w:val="003913F1"/>
    <w:rsid w:val="003915D5"/>
    <w:rsid w:val="00391700"/>
    <w:rsid w:val="0039172D"/>
    <w:rsid w:val="003917A4"/>
    <w:rsid w:val="00391E70"/>
    <w:rsid w:val="00392259"/>
    <w:rsid w:val="00392297"/>
    <w:rsid w:val="0039252F"/>
    <w:rsid w:val="0039274D"/>
    <w:rsid w:val="00392C11"/>
    <w:rsid w:val="00393555"/>
    <w:rsid w:val="00393D73"/>
    <w:rsid w:val="0039490E"/>
    <w:rsid w:val="00395031"/>
    <w:rsid w:val="003958A4"/>
    <w:rsid w:val="003958AA"/>
    <w:rsid w:val="00395E44"/>
    <w:rsid w:val="00395FF2"/>
    <w:rsid w:val="00396A53"/>
    <w:rsid w:val="003970B8"/>
    <w:rsid w:val="0039734B"/>
    <w:rsid w:val="0039774C"/>
    <w:rsid w:val="00397756"/>
    <w:rsid w:val="003977E4"/>
    <w:rsid w:val="00397EBB"/>
    <w:rsid w:val="003A0533"/>
    <w:rsid w:val="003A0AC9"/>
    <w:rsid w:val="003A2430"/>
    <w:rsid w:val="003A2566"/>
    <w:rsid w:val="003A2E81"/>
    <w:rsid w:val="003A3375"/>
    <w:rsid w:val="003A3859"/>
    <w:rsid w:val="003A3A8D"/>
    <w:rsid w:val="003A4091"/>
    <w:rsid w:val="003A4648"/>
    <w:rsid w:val="003A4908"/>
    <w:rsid w:val="003A4D30"/>
    <w:rsid w:val="003A4DB6"/>
    <w:rsid w:val="003A502A"/>
    <w:rsid w:val="003A5BA8"/>
    <w:rsid w:val="003A6110"/>
    <w:rsid w:val="003A64C1"/>
    <w:rsid w:val="003A67ED"/>
    <w:rsid w:val="003A6941"/>
    <w:rsid w:val="003A69C6"/>
    <w:rsid w:val="003A736F"/>
    <w:rsid w:val="003A75C4"/>
    <w:rsid w:val="003A7A26"/>
    <w:rsid w:val="003B003F"/>
    <w:rsid w:val="003B0558"/>
    <w:rsid w:val="003B0934"/>
    <w:rsid w:val="003B09A9"/>
    <w:rsid w:val="003B1240"/>
    <w:rsid w:val="003B1670"/>
    <w:rsid w:val="003B1A55"/>
    <w:rsid w:val="003B2003"/>
    <w:rsid w:val="003B264E"/>
    <w:rsid w:val="003B30FB"/>
    <w:rsid w:val="003B35F4"/>
    <w:rsid w:val="003B37E8"/>
    <w:rsid w:val="003B3CE4"/>
    <w:rsid w:val="003B42DB"/>
    <w:rsid w:val="003B4A96"/>
    <w:rsid w:val="003B57CA"/>
    <w:rsid w:val="003B58D4"/>
    <w:rsid w:val="003B5F7E"/>
    <w:rsid w:val="003B7BD3"/>
    <w:rsid w:val="003B7C28"/>
    <w:rsid w:val="003C0763"/>
    <w:rsid w:val="003C08B8"/>
    <w:rsid w:val="003C10D7"/>
    <w:rsid w:val="003C1220"/>
    <w:rsid w:val="003C17BF"/>
    <w:rsid w:val="003C18B7"/>
    <w:rsid w:val="003C18EA"/>
    <w:rsid w:val="003C1B03"/>
    <w:rsid w:val="003C257B"/>
    <w:rsid w:val="003C27D3"/>
    <w:rsid w:val="003C3001"/>
    <w:rsid w:val="003C3279"/>
    <w:rsid w:val="003C3C54"/>
    <w:rsid w:val="003C407A"/>
    <w:rsid w:val="003C448B"/>
    <w:rsid w:val="003C44EE"/>
    <w:rsid w:val="003C496A"/>
    <w:rsid w:val="003C4A17"/>
    <w:rsid w:val="003C5176"/>
    <w:rsid w:val="003C5FBF"/>
    <w:rsid w:val="003C6ACC"/>
    <w:rsid w:val="003C6ADC"/>
    <w:rsid w:val="003C6BC1"/>
    <w:rsid w:val="003C7D42"/>
    <w:rsid w:val="003D144B"/>
    <w:rsid w:val="003D1D88"/>
    <w:rsid w:val="003D32E2"/>
    <w:rsid w:val="003D35B5"/>
    <w:rsid w:val="003D377D"/>
    <w:rsid w:val="003D3890"/>
    <w:rsid w:val="003D3B4B"/>
    <w:rsid w:val="003D3B9C"/>
    <w:rsid w:val="003D3C71"/>
    <w:rsid w:val="003D3FE9"/>
    <w:rsid w:val="003D40C9"/>
    <w:rsid w:val="003D4955"/>
    <w:rsid w:val="003D4C28"/>
    <w:rsid w:val="003D4FA3"/>
    <w:rsid w:val="003D58B9"/>
    <w:rsid w:val="003D5E8E"/>
    <w:rsid w:val="003D6030"/>
    <w:rsid w:val="003D6034"/>
    <w:rsid w:val="003D6445"/>
    <w:rsid w:val="003D686B"/>
    <w:rsid w:val="003D697B"/>
    <w:rsid w:val="003D6B84"/>
    <w:rsid w:val="003D708E"/>
    <w:rsid w:val="003D7757"/>
    <w:rsid w:val="003D784A"/>
    <w:rsid w:val="003D7D1B"/>
    <w:rsid w:val="003E027C"/>
    <w:rsid w:val="003E02FB"/>
    <w:rsid w:val="003E0755"/>
    <w:rsid w:val="003E13DB"/>
    <w:rsid w:val="003E14D0"/>
    <w:rsid w:val="003E1511"/>
    <w:rsid w:val="003E15D6"/>
    <w:rsid w:val="003E165D"/>
    <w:rsid w:val="003E16CB"/>
    <w:rsid w:val="003E257C"/>
    <w:rsid w:val="003E2CD2"/>
    <w:rsid w:val="003E2EB5"/>
    <w:rsid w:val="003E37D9"/>
    <w:rsid w:val="003E398F"/>
    <w:rsid w:val="003E3B5D"/>
    <w:rsid w:val="003E3C8C"/>
    <w:rsid w:val="003E4382"/>
    <w:rsid w:val="003E4CE1"/>
    <w:rsid w:val="003E5034"/>
    <w:rsid w:val="003E543B"/>
    <w:rsid w:val="003E60BF"/>
    <w:rsid w:val="003E663C"/>
    <w:rsid w:val="003E683C"/>
    <w:rsid w:val="003E6DE3"/>
    <w:rsid w:val="003E7667"/>
    <w:rsid w:val="003E7941"/>
    <w:rsid w:val="003E7CC9"/>
    <w:rsid w:val="003F00C9"/>
    <w:rsid w:val="003F068E"/>
    <w:rsid w:val="003F0B28"/>
    <w:rsid w:val="003F0EA7"/>
    <w:rsid w:val="003F131C"/>
    <w:rsid w:val="003F19C7"/>
    <w:rsid w:val="003F1C6A"/>
    <w:rsid w:val="003F1C9D"/>
    <w:rsid w:val="003F1E86"/>
    <w:rsid w:val="003F2501"/>
    <w:rsid w:val="003F2A7D"/>
    <w:rsid w:val="003F3011"/>
    <w:rsid w:val="003F3234"/>
    <w:rsid w:val="003F385A"/>
    <w:rsid w:val="003F38FE"/>
    <w:rsid w:val="003F403C"/>
    <w:rsid w:val="003F448F"/>
    <w:rsid w:val="003F45FA"/>
    <w:rsid w:val="003F49BA"/>
    <w:rsid w:val="003F5AD8"/>
    <w:rsid w:val="003F5DEA"/>
    <w:rsid w:val="003F5F7C"/>
    <w:rsid w:val="003F614C"/>
    <w:rsid w:val="003F6592"/>
    <w:rsid w:val="003F67FA"/>
    <w:rsid w:val="003F6CDE"/>
    <w:rsid w:val="003F7431"/>
    <w:rsid w:val="003F77C8"/>
    <w:rsid w:val="003F7956"/>
    <w:rsid w:val="003F7F52"/>
    <w:rsid w:val="004000E3"/>
    <w:rsid w:val="004005C6"/>
    <w:rsid w:val="00400B37"/>
    <w:rsid w:val="00400C94"/>
    <w:rsid w:val="00400D0C"/>
    <w:rsid w:val="0040177E"/>
    <w:rsid w:val="0040200F"/>
    <w:rsid w:val="004020FB"/>
    <w:rsid w:val="00402416"/>
    <w:rsid w:val="00402A62"/>
    <w:rsid w:val="00402EDE"/>
    <w:rsid w:val="00403253"/>
    <w:rsid w:val="004035B2"/>
    <w:rsid w:val="004037B0"/>
    <w:rsid w:val="00403850"/>
    <w:rsid w:val="00403B49"/>
    <w:rsid w:val="004046F4"/>
    <w:rsid w:val="0040494D"/>
    <w:rsid w:val="0040519A"/>
    <w:rsid w:val="004054F7"/>
    <w:rsid w:val="00405658"/>
    <w:rsid w:val="004056C8"/>
    <w:rsid w:val="0040577B"/>
    <w:rsid w:val="00405996"/>
    <w:rsid w:val="00405D37"/>
    <w:rsid w:val="004060A1"/>
    <w:rsid w:val="004063FD"/>
    <w:rsid w:val="0040649E"/>
    <w:rsid w:val="004065C1"/>
    <w:rsid w:val="004074EA"/>
    <w:rsid w:val="004079A8"/>
    <w:rsid w:val="00407BE6"/>
    <w:rsid w:val="00410678"/>
    <w:rsid w:val="00410BDD"/>
    <w:rsid w:val="00411363"/>
    <w:rsid w:val="00411447"/>
    <w:rsid w:val="004116E5"/>
    <w:rsid w:val="00411DF7"/>
    <w:rsid w:val="00411EC6"/>
    <w:rsid w:val="00412126"/>
    <w:rsid w:val="0041265F"/>
    <w:rsid w:val="004127A4"/>
    <w:rsid w:val="00412B9F"/>
    <w:rsid w:val="004135FF"/>
    <w:rsid w:val="004136CA"/>
    <w:rsid w:val="004139FC"/>
    <w:rsid w:val="00413E7E"/>
    <w:rsid w:val="004144D1"/>
    <w:rsid w:val="00415492"/>
    <w:rsid w:val="00415588"/>
    <w:rsid w:val="004158F6"/>
    <w:rsid w:val="00415E01"/>
    <w:rsid w:val="00415F84"/>
    <w:rsid w:val="004163C6"/>
    <w:rsid w:val="004163DA"/>
    <w:rsid w:val="00416508"/>
    <w:rsid w:val="00416911"/>
    <w:rsid w:val="00417130"/>
    <w:rsid w:val="0042011C"/>
    <w:rsid w:val="00420665"/>
    <w:rsid w:val="004207DD"/>
    <w:rsid w:val="00421187"/>
    <w:rsid w:val="00421C7D"/>
    <w:rsid w:val="00421C94"/>
    <w:rsid w:val="00421FB2"/>
    <w:rsid w:val="0042259E"/>
    <w:rsid w:val="00422EC5"/>
    <w:rsid w:val="0042330F"/>
    <w:rsid w:val="00423557"/>
    <w:rsid w:val="0042388B"/>
    <w:rsid w:val="004246E1"/>
    <w:rsid w:val="00424911"/>
    <w:rsid w:val="00425066"/>
    <w:rsid w:val="004255C9"/>
    <w:rsid w:val="00425AF3"/>
    <w:rsid w:val="00426243"/>
    <w:rsid w:val="00426B60"/>
    <w:rsid w:val="00427601"/>
    <w:rsid w:val="004277DF"/>
    <w:rsid w:val="00427BD5"/>
    <w:rsid w:val="00427F4A"/>
    <w:rsid w:val="00427F53"/>
    <w:rsid w:val="00427FCE"/>
    <w:rsid w:val="004302A6"/>
    <w:rsid w:val="004302E0"/>
    <w:rsid w:val="00430421"/>
    <w:rsid w:val="0043066C"/>
    <w:rsid w:val="00430804"/>
    <w:rsid w:val="0043096D"/>
    <w:rsid w:val="004314B5"/>
    <w:rsid w:val="004319E4"/>
    <w:rsid w:val="00432028"/>
    <w:rsid w:val="00432999"/>
    <w:rsid w:val="00432B4E"/>
    <w:rsid w:val="0043371B"/>
    <w:rsid w:val="00433883"/>
    <w:rsid w:val="00433996"/>
    <w:rsid w:val="00433DEB"/>
    <w:rsid w:val="004342E2"/>
    <w:rsid w:val="00435137"/>
    <w:rsid w:val="00435E36"/>
    <w:rsid w:val="00435FCD"/>
    <w:rsid w:val="004375CF"/>
    <w:rsid w:val="0043775D"/>
    <w:rsid w:val="004379B2"/>
    <w:rsid w:val="00437D83"/>
    <w:rsid w:val="004404CC"/>
    <w:rsid w:val="00440687"/>
    <w:rsid w:val="00440EC8"/>
    <w:rsid w:val="00441AB0"/>
    <w:rsid w:val="0044209A"/>
    <w:rsid w:val="00442844"/>
    <w:rsid w:val="00442A97"/>
    <w:rsid w:val="00442BEE"/>
    <w:rsid w:val="00442E68"/>
    <w:rsid w:val="00442E7E"/>
    <w:rsid w:val="00443143"/>
    <w:rsid w:val="004438B5"/>
    <w:rsid w:val="00443D38"/>
    <w:rsid w:val="00443E2B"/>
    <w:rsid w:val="0044409C"/>
    <w:rsid w:val="004445CF"/>
    <w:rsid w:val="004446C2"/>
    <w:rsid w:val="00444AE0"/>
    <w:rsid w:val="00445080"/>
    <w:rsid w:val="004453AF"/>
    <w:rsid w:val="0044585D"/>
    <w:rsid w:val="00445CD8"/>
    <w:rsid w:val="00445E83"/>
    <w:rsid w:val="00446004"/>
    <w:rsid w:val="00446947"/>
    <w:rsid w:val="00447503"/>
    <w:rsid w:val="00447936"/>
    <w:rsid w:val="00447F58"/>
    <w:rsid w:val="00450613"/>
    <w:rsid w:val="00450A77"/>
    <w:rsid w:val="004511E5"/>
    <w:rsid w:val="00451B2F"/>
    <w:rsid w:val="004527AA"/>
    <w:rsid w:val="004527F8"/>
    <w:rsid w:val="00452A70"/>
    <w:rsid w:val="00452DF6"/>
    <w:rsid w:val="00452F9A"/>
    <w:rsid w:val="00453B1C"/>
    <w:rsid w:val="0045423E"/>
    <w:rsid w:val="004547DF"/>
    <w:rsid w:val="00454A6C"/>
    <w:rsid w:val="00455117"/>
    <w:rsid w:val="00455530"/>
    <w:rsid w:val="004558D7"/>
    <w:rsid w:val="00456A7E"/>
    <w:rsid w:val="00456DA4"/>
    <w:rsid w:val="00456FE2"/>
    <w:rsid w:val="00457411"/>
    <w:rsid w:val="00457413"/>
    <w:rsid w:val="0045772F"/>
    <w:rsid w:val="00457762"/>
    <w:rsid w:val="00457908"/>
    <w:rsid w:val="00457940"/>
    <w:rsid w:val="004601C0"/>
    <w:rsid w:val="00460254"/>
    <w:rsid w:val="0046054C"/>
    <w:rsid w:val="00460802"/>
    <w:rsid w:val="004615DF"/>
    <w:rsid w:val="00461D00"/>
    <w:rsid w:val="00461D71"/>
    <w:rsid w:val="00462E34"/>
    <w:rsid w:val="00462E44"/>
    <w:rsid w:val="00462FCF"/>
    <w:rsid w:val="0046345B"/>
    <w:rsid w:val="0046354E"/>
    <w:rsid w:val="00463E97"/>
    <w:rsid w:val="00463EE8"/>
    <w:rsid w:val="004640D1"/>
    <w:rsid w:val="004642A3"/>
    <w:rsid w:val="00464A30"/>
    <w:rsid w:val="0046514E"/>
    <w:rsid w:val="00465651"/>
    <w:rsid w:val="004656D1"/>
    <w:rsid w:val="00465A77"/>
    <w:rsid w:val="00466905"/>
    <w:rsid w:val="004669BC"/>
    <w:rsid w:val="00466C2D"/>
    <w:rsid w:val="00467753"/>
    <w:rsid w:val="00467E90"/>
    <w:rsid w:val="00470B75"/>
    <w:rsid w:val="0047111D"/>
    <w:rsid w:val="0047177D"/>
    <w:rsid w:val="00471A27"/>
    <w:rsid w:val="00471E18"/>
    <w:rsid w:val="00471ED5"/>
    <w:rsid w:val="0047209C"/>
    <w:rsid w:val="00472680"/>
    <w:rsid w:val="00472944"/>
    <w:rsid w:val="00473494"/>
    <w:rsid w:val="00473522"/>
    <w:rsid w:val="0047378F"/>
    <w:rsid w:val="00473835"/>
    <w:rsid w:val="00473D5E"/>
    <w:rsid w:val="00473E22"/>
    <w:rsid w:val="00473E64"/>
    <w:rsid w:val="00474264"/>
    <w:rsid w:val="0047446C"/>
    <w:rsid w:val="00474F20"/>
    <w:rsid w:val="004752B2"/>
    <w:rsid w:val="004753AE"/>
    <w:rsid w:val="00475D59"/>
    <w:rsid w:val="00476132"/>
    <w:rsid w:val="00476549"/>
    <w:rsid w:val="004768BF"/>
    <w:rsid w:val="00476B09"/>
    <w:rsid w:val="00476F5E"/>
    <w:rsid w:val="0047790D"/>
    <w:rsid w:val="00477D07"/>
    <w:rsid w:val="00480263"/>
    <w:rsid w:val="0048065F"/>
    <w:rsid w:val="00480693"/>
    <w:rsid w:val="004809D2"/>
    <w:rsid w:val="00480BA4"/>
    <w:rsid w:val="00481081"/>
    <w:rsid w:val="00481120"/>
    <w:rsid w:val="00481784"/>
    <w:rsid w:val="00481C88"/>
    <w:rsid w:val="00481F9F"/>
    <w:rsid w:val="00482B89"/>
    <w:rsid w:val="00482D80"/>
    <w:rsid w:val="00482DC9"/>
    <w:rsid w:val="00482DFF"/>
    <w:rsid w:val="004830B5"/>
    <w:rsid w:val="00484147"/>
    <w:rsid w:val="004845C0"/>
    <w:rsid w:val="0048469B"/>
    <w:rsid w:val="004847AC"/>
    <w:rsid w:val="004847E4"/>
    <w:rsid w:val="004849D1"/>
    <w:rsid w:val="004850C1"/>
    <w:rsid w:val="00485B07"/>
    <w:rsid w:val="00485E46"/>
    <w:rsid w:val="00485F06"/>
    <w:rsid w:val="00486061"/>
    <w:rsid w:val="00486455"/>
    <w:rsid w:val="0048667E"/>
    <w:rsid w:val="0048669F"/>
    <w:rsid w:val="004866CE"/>
    <w:rsid w:val="0048682A"/>
    <w:rsid w:val="00486BF4"/>
    <w:rsid w:val="004873D1"/>
    <w:rsid w:val="004878C9"/>
    <w:rsid w:val="00487CA8"/>
    <w:rsid w:val="00487D4E"/>
    <w:rsid w:val="00490474"/>
    <w:rsid w:val="0049059F"/>
    <w:rsid w:val="00490AEB"/>
    <w:rsid w:val="00490F9B"/>
    <w:rsid w:val="004913B6"/>
    <w:rsid w:val="00492D54"/>
    <w:rsid w:val="00492E5B"/>
    <w:rsid w:val="0049303E"/>
    <w:rsid w:val="00493253"/>
    <w:rsid w:val="0049375A"/>
    <w:rsid w:val="00493C0A"/>
    <w:rsid w:val="00493C66"/>
    <w:rsid w:val="00493C9A"/>
    <w:rsid w:val="00493E80"/>
    <w:rsid w:val="00493F02"/>
    <w:rsid w:val="004943B7"/>
    <w:rsid w:val="00494B88"/>
    <w:rsid w:val="00495039"/>
    <w:rsid w:val="00495048"/>
    <w:rsid w:val="0049506C"/>
    <w:rsid w:val="004957E9"/>
    <w:rsid w:val="00495AE5"/>
    <w:rsid w:val="00495CFB"/>
    <w:rsid w:val="00496001"/>
    <w:rsid w:val="0049603C"/>
    <w:rsid w:val="00496115"/>
    <w:rsid w:val="0049699A"/>
    <w:rsid w:val="00496FD7"/>
    <w:rsid w:val="00497D70"/>
    <w:rsid w:val="004A0829"/>
    <w:rsid w:val="004A128F"/>
    <w:rsid w:val="004A1FDD"/>
    <w:rsid w:val="004A22FE"/>
    <w:rsid w:val="004A276D"/>
    <w:rsid w:val="004A2CE1"/>
    <w:rsid w:val="004A2F78"/>
    <w:rsid w:val="004A2F8D"/>
    <w:rsid w:val="004A30F1"/>
    <w:rsid w:val="004A3933"/>
    <w:rsid w:val="004A3BD9"/>
    <w:rsid w:val="004A3FD4"/>
    <w:rsid w:val="004A45B5"/>
    <w:rsid w:val="004A4D7A"/>
    <w:rsid w:val="004A57FB"/>
    <w:rsid w:val="004A5848"/>
    <w:rsid w:val="004A635F"/>
    <w:rsid w:val="004A67B6"/>
    <w:rsid w:val="004A6A0D"/>
    <w:rsid w:val="004A6EE9"/>
    <w:rsid w:val="004A6FCA"/>
    <w:rsid w:val="004A71F3"/>
    <w:rsid w:val="004A762B"/>
    <w:rsid w:val="004A763F"/>
    <w:rsid w:val="004A79CB"/>
    <w:rsid w:val="004A7E74"/>
    <w:rsid w:val="004B053D"/>
    <w:rsid w:val="004B07A7"/>
    <w:rsid w:val="004B0BE3"/>
    <w:rsid w:val="004B1BD0"/>
    <w:rsid w:val="004B2031"/>
    <w:rsid w:val="004B22ED"/>
    <w:rsid w:val="004B268B"/>
    <w:rsid w:val="004B2B7A"/>
    <w:rsid w:val="004B2BC2"/>
    <w:rsid w:val="004B305C"/>
    <w:rsid w:val="004B3472"/>
    <w:rsid w:val="004B35D8"/>
    <w:rsid w:val="004B3952"/>
    <w:rsid w:val="004B3C69"/>
    <w:rsid w:val="004B405C"/>
    <w:rsid w:val="004B4130"/>
    <w:rsid w:val="004B481F"/>
    <w:rsid w:val="004B4853"/>
    <w:rsid w:val="004B489D"/>
    <w:rsid w:val="004B4A44"/>
    <w:rsid w:val="004B4D26"/>
    <w:rsid w:val="004B4EA2"/>
    <w:rsid w:val="004B5030"/>
    <w:rsid w:val="004B5205"/>
    <w:rsid w:val="004B52CE"/>
    <w:rsid w:val="004B55FA"/>
    <w:rsid w:val="004B5991"/>
    <w:rsid w:val="004B68E2"/>
    <w:rsid w:val="004B6C02"/>
    <w:rsid w:val="004B7EBD"/>
    <w:rsid w:val="004B7F7E"/>
    <w:rsid w:val="004C0065"/>
    <w:rsid w:val="004C0540"/>
    <w:rsid w:val="004C0C42"/>
    <w:rsid w:val="004C12A9"/>
    <w:rsid w:val="004C17CF"/>
    <w:rsid w:val="004C1F0A"/>
    <w:rsid w:val="004C2EDA"/>
    <w:rsid w:val="004C333C"/>
    <w:rsid w:val="004C37DF"/>
    <w:rsid w:val="004C3D4F"/>
    <w:rsid w:val="004C3E3A"/>
    <w:rsid w:val="004C40B6"/>
    <w:rsid w:val="004C4239"/>
    <w:rsid w:val="004C4448"/>
    <w:rsid w:val="004C4631"/>
    <w:rsid w:val="004C4BBD"/>
    <w:rsid w:val="004C4D6A"/>
    <w:rsid w:val="004C4E44"/>
    <w:rsid w:val="004C4E51"/>
    <w:rsid w:val="004C54C0"/>
    <w:rsid w:val="004C6178"/>
    <w:rsid w:val="004C6452"/>
    <w:rsid w:val="004C6A50"/>
    <w:rsid w:val="004D05BE"/>
    <w:rsid w:val="004D0755"/>
    <w:rsid w:val="004D0848"/>
    <w:rsid w:val="004D0F1F"/>
    <w:rsid w:val="004D0F21"/>
    <w:rsid w:val="004D1D71"/>
    <w:rsid w:val="004D205C"/>
    <w:rsid w:val="004D253D"/>
    <w:rsid w:val="004D2544"/>
    <w:rsid w:val="004D2663"/>
    <w:rsid w:val="004D2734"/>
    <w:rsid w:val="004D2AD7"/>
    <w:rsid w:val="004D2CF9"/>
    <w:rsid w:val="004D2EE8"/>
    <w:rsid w:val="004D2FDC"/>
    <w:rsid w:val="004D356C"/>
    <w:rsid w:val="004D37EB"/>
    <w:rsid w:val="004D3CA0"/>
    <w:rsid w:val="004D47A9"/>
    <w:rsid w:val="004D4BB3"/>
    <w:rsid w:val="004D4CAD"/>
    <w:rsid w:val="004D4D30"/>
    <w:rsid w:val="004D5458"/>
    <w:rsid w:val="004D5E11"/>
    <w:rsid w:val="004D61BB"/>
    <w:rsid w:val="004D62B2"/>
    <w:rsid w:val="004D63AC"/>
    <w:rsid w:val="004D6581"/>
    <w:rsid w:val="004D65C2"/>
    <w:rsid w:val="004D6C16"/>
    <w:rsid w:val="004D72CB"/>
    <w:rsid w:val="004D7A0A"/>
    <w:rsid w:val="004D7C88"/>
    <w:rsid w:val="004E0183"/>
    <w:rsid w:val="004E0646"/>
    <w:rsid w:val="004E068D"/>
    <w:rsid w:val="004E088D"/>
    <w:rsid w:val="004E0ED3"/>
    <w:rsid w:val="004E1684"/>
    <w:rsid w:val="004E1884"/>
    <w:rsid w:val="004E2256"/>
    <w:rsid w:val="004E26C3"/>
    <w:rsid w:val="004E2E22"/>
    <w:rsid w:val="004E319C"/>
    <w:rsid w:val="004E3F0A"/>
    <w:rsid w:val="004E4C60"/>
    <w:rsid w:val="004E51BF"/>
    <w:rsid w:val="004E5554"/>
    <w:rsid w:val="004E5B51"/>
    <w:rsid w:val="004E5E2D"/>
    <w:rsid w:val="004E6090"/>
    <w:rsid w:val="004E624D"/>
    <w:rsid w:val="004E6EA7"/>
    <w:rsid w:val="004E70E9"/>
    <w:rsid w:val="004E7119"/>
    <w:rsid w:val="004E759C"/>
    <w:rsid w:val="004E76B6"/>
    <w:rsid w:val="004E7B09"/>
    <w:rsid w:val="004F049B"/>
    <w:rsid w:val="004F0F5B"/>
    <w:rsid w:val="004F1495"/>
    <w:rsid w:val="004F153F"/>
    <w:rsid w:val="004F17F8"/>
    <w:rsid w:val="004F1D5D"/>
    <w:rsid w:val="004F2782"/>
    <w:rsid w:val="004F2EDC"/>
    <w:rsid w:val="004F307F"/>
    <w:rsid w:val="004F3215"/>
    <w:rsid w:val="004F3897"/>
    <w:rsid w:val="004F3C65"/>
    <w:rsid w:val="004F4776"/>
    <w:rsid w:val="004F4978"/>
    <w:rsid w:val="004F4EA3"/>
    <w:rsid w:val="004F4FF0"/>
    <w:rsid w:val="004F50E8"/>
    <w:rsid w:val="004F52BB"/>
    <w:rsid w:val="004F53A3"/>
    <w:rsid w:val="004F6453"/>
    <w:rsid w:val="004F71AC"/>
    <w:rsid w:val="004F72E6"/>
    <w:rsid w:val="004F7C18"/>
    <w:rsid w:val="004F7D83"/>
    <w:rsid w:val="004F7E7B"/>
    <w:rsid w:val="0050001F"/>
    <w:rsid w:val="005004FC"/>
    <w:rsid w:val="00501B34"/>
    <w:rsid w:val="00501F50"/>
    <w:rsid w:val="005020AA"/>
    <w:rsid w:val="005021DE"/>
    <w:rsid w:val="005023BC"/>
    <w:rsid w:val="00502A2E"/>
    <w:rsid w:val="00502F68"/>
    <w:rsid w:val="00502FB0"/>
    <w:rsid w:val="00502FB1"/>
    <w:rsid w:val="0050373E"/>
    <w:rsid w:val="005039A1"/>
    <w:rsid w:val="00504793"/>
    <w:rsid w:val="00504EE0"/>
    <w:rsid w:val="0050567B"/>
    <w:rsid w:val="0050578B"/>
    <w:rsid w:val="00505E7A"/>
    <w:rsid w:val="00505F32"/>
    <w:rsid w:val="00505FE0"/>
    <w:rsid w:val="005066BF"/>
    <w:rsid w:val="00507855"/>
    <w:rsid w:val="00510A75"/>
    <w:rsid w:val="0051101B"/>
    <w:rsid w:val="0051145F"/>
    <w:rsid w:val="0051155A"/>
    <w:rsid w:val="00511569"/>
    <w:rsid w:val="00511AA9"/>
    <w:rsid w:val="00511F52"/>
    <w:rsid w:val="005120F0"/>
    <w:rsid w:val="005123F9"/>
    <w:rsid w:val="00512480"/>
    <w:rsid w:val="00513893"/>
    <w:rsid w:val="0051404F"/>
    <w:rsid w:val="00514110"/>
    <w:rsid w:val="00514533"/>
    <w:rsid w:val="005148D7"/>
    <w:rsid w:val="00514984"/>
    <w:rsid w:val="00514B23"/>
    <w:rsid w:val="00515858"/>
    <w:rsid w:val="00515E23"/>
    <w:rsid w:val="0051614A"/>
    <w:rsid w:val="00516304"/>
    <w:rsid w:val="005168E7"/>
    <w:rsid w:val="00516EB8"/>
    <w:rsid w:val="005177C3"/>
    <w:rsid w:val="00520516"/>
    <w:rsid w:val="00520A7E"/>
    <w:rsid w:val="005210EC"/>
    <w:rsid w:val="005214A3"/>
    <w:rsid w:val="00521A02"/>
    <w:rsid w:val="00521DA1"/>
    <w:rsid w:val="0052239D"/>
    <w:rsid w:val="005226FC"/>
    <w:rsid w:val="00522A35"/>
    <w:rsid w:val="00522CC0"/>
    <w:rsid w:val="00522EA6"/>
    <w:rsid w:val="0052312C"/>
    <w:rsid w:val="00524538"/>
    <w:rsid w:val="00524A52"/>
    <w:rsid w:val="005255CC"/>
    <w:rsid w:val="005256DB"/>
    <w:rsid w:val="0052599B"/>
    <w:rsid w:val="00525B29"/>
    <w:rsid w:val="00525BEA"/>
    <w:rsid w:val="00525F6C"/>
    <w:rsid w:val="00525FD6"/>
    <w:rsid w:val="00526645"/>
    <w:rsid w:val="00526759"/>
    <w:rsid w:val="005267DB"/>
    <w:rsid w:val="00526875"/>
    <w:rsid w:val="00526E00"/>
    <w:rsid w:val="00526EA2"/>
    <w:rsid w:val="0052712B"/>
    <w:rsid w:val="00527449"/>
    <w:rsid w:val="00527A9E"/>
    <w:rsid w:val="00530235"/>
    <w:rsid w:val="005302B8"/>
    <w:rsid w:val="005303F3"/>
    <w:rsid w:val="00530EF4"/>
    <w:rsid w:val="005316CC"/>
    <w:rsid w:val="00531C09"/>
    <w:rsid w:val="00531C54"/>
    <w:rsid w:val="00531CC7"/>
    <w:rsid w:val="005324B0"/>
    <w:rsid w:val="0053395F"/>
    <w:rsid w:val="0053396A"/>
    <w:rsid w:val="00533C78"/>
    <w:rsid w:val="00534208"/>
    <w:rsid w:val="005348FC"/>
    <w:rsid w:val="00534C97"/>
    <w:rsid w:val="005357CB"/>
    <w:rsid w:val="00535B48"/>
    <w:rsid w:val="00535B80"/>
    <w:rsid w:val="00535C08"/>
    <w:rsid w:val="005360F7"/>
    <w:rsid w:val="00536C58"/>
    <w:rsid w:val="005371F0"/>
    <w:rsid w:val="0053775B"/>
    <w:rsid w:val="00537E64"/>
    <w:rsid w:val="00537F1E"/>
    <w:rsid w:val="005404C5"/>
    <w:rsid w:val="0054094D"/>
    <w:rsid w:val="00540A5C"/>
    <w:rsid w:val="00540AAF"/>
    <w:rsid w:val="00540DEC"/>
    <w:rsid w:val="0054166C"/>
    <w:rsid w:val="00541F97"/>
    <w:rsid w:val="00542C0D"/>
    <w:rsid w:val="00542DB0"/>
    <w:rsid w:val="00542E9C"/>
    <w:rsid w:val="005431C3"/>
    <w:rsid w:val="0054394F"/>
    <w:rsid w:val="00544084"/>
    <w:rsid w:val="005442F1"/>
    <w:rsid w:val="00544323"/>
    <w:rsid w:val="0054485F"/>
    <w:rsid w:val="005449C3"/>
    <w:rsid w:val="00545286"/>
    <w:rsid w:val="005455AE"/>
    <w:rsid w:val="005457FC"/>
    <w:rsid w:val="005458EF"/>
    <w:rsid w:val="00545933"/>
    <w:rsid w:val="0054612D"/>
    <w:rsid w:val="0054621F"/>
    <w:rsid w:val="0054633D"/>
    <w:rsid w:val="00546382"/>
    <w:rsid w:val="00546E21"/>
    <w:rsid w:val="00547137"/>
    <w:rsid w:val="00547312"/>
    <w:rsid w:val="005476B5"/>
    <w:rsid w:val="00547E32"/>
    <w:rsid w:val="0055096E"/>
    <w:rsid w:val="00550B11"/>
    <w:rsid w:val="00550DB8"/>
    <w:rsid w:val="0055117D"/>
    <w:rsid w:val="005517F2"/>
    <w:rsid w:val="00551AE9"/>
    <w:rsid w:val="00552219"/>
    <w:rsid w:val="005524C1"/>
    <w:rsid w:val="00552721"/>
    <w:rsid w:val="00552CD9"/>
    <w:rsid w:val="00552E51"/>
    <w:rsid w:val="005534FF"/>
    <w:rsid w:val="0055366F"/>
    <w:rsid w:val="00553807"/>
    <w:rsid w:val="00553837"/>
    <w:rsid w:val="00553A9D"/>
    <w:rsid w:val="005548FC"/>
    <w:rsid w:val="00554FC8"/>
    <w:rsid w:val="00555265"/>
    <w:rsid w:val="005555FD"/>
    <w:rsid w:val="0055585A"/>
    <w:rsid w:val="00555A04"/>
    <w:rsid w:val="00555B77"/>
    <w:rsid w:val="00555BC9"/>
    <w:rsid w:val="00555EFB"/>
    <w:rsid w:val="00555FA8"/>
    <w:rsid w:val="00557939"/>
    <w:rsid w:val="00557CE0"/>
    <w:rsid w:val="005602E2"/>
    <w:rsid w:val="005603AC"/>
    <w:rsid w:val="005606CD"/>
    <w:rsid w:val="005606D4"/>
    <w:rsid w:val="005609F7"/>
    <w:rsid w:val="005610B6"/>
    <w:rsid w:val="00561343"/>
    <w:rsid w:val="0056227C"/>
    <w:rsid w:val="00562B26"/>
    <w:rsid w:val="005630EC"/>
    <w:rsid w:val="0056355F"/>
    <w:rsid w:val="00563902"/>
    <w:rsid w:val="00563B6C"/>
    <w:rsid w:val="00563FFD"/>
    <w:rsid w:val="00564F61"/>
    <w:rsid w:val="005658D5"/>
    <w:rsid w:val="00565EA7"/>
    <w:rsid w:val="00565F71"/>
    <w:rsid w:val="005668B8"/>
    <w:rsid w:val="00566E68"/>
    <w:rsid w:val="00567807"/>
    <w:rsid w:val="005679D4"/>
    <w:rsid w:val="00567D68"/>
    <w:rsid w:val="00570609"/>
    <w:rsid w:val="00570AF3"/>
    <w:rsid w:val="00570FD5"/>
    <w:rsid w:val="00571464"/>
    <w:rsid w:val="00571E34"/>
    <w:rsid w:val="0057208D"/>
    <w:rsid w:val="00572806"/>
    <w:rsid w:val="00572A30"/>
    <w:rsid w:val="00572F53"/>
    <w:rsid w:val="0057374A"/>
    <w:rsid w:val="00573AC0"/>
    <w:rsid w:val="005741EA"/>
    <w:rsid w:val="005743D9"/>
    <w:rsid w:val="00574543"/>
    <w:rsid w:val="00574C4A"/>
    <w:rsid w:val="00575521"/>
    <w:rsid w:val="005758A7"/>
    <w:rsid w:val="00575F87"/>
    <w:rsid w:val="00576076"/>
    <w:rsid w:val="005761A3"/>
    <w:rsid w:val="005764E7"/>
    <w:rsid w:val="0057694A"/>
    <w:rsid w:val="00576D6F"/>
    <w:rsid w:val="00576F64"/>
    <w:rsid w:val="00577779"/>
    <w:rsid w:val="0058008E"/>
    <w:rsid w:val="00580580"/>
    <w:rsid w:val="00581744"/>
    <w:rsid w:val="00582035"/>
    <w:rsid w:val="0058256B"/>
    <w:rsid w:val="00582905"/>
    <w:rsid w:val="00582AED"/>
    <w:rsid w:val="00582C1F"/>
    <w:rsid w:val="005836D5"/>
    <w:rsid w:val="00583774"/>
    <w:rsid w:val="00583862"/>
    <w:rsid w:val="0058389E"/>
    <w:rsid w:val="005838BA"/>
    <w:rsid w:val="00583B35"/>
    <w:rsid w:val="00583D1C"/>
    <w:rsid w:val="0058404C"/>
    <w:rsid w:val="0058421C"/>
    <w:rsid w:val="00584755"/>
    <w:rsid w:val="0058513F"/>
    <w:rsid w:val="0058530F"/>
    <w:rsid w:val="0058615A"/>
    <w:rsid w:val="005866F8"/>
    <w:rsid w:val="0058686B"/>
    <w:rsid w:val="00586C2A"/>
    <w:rsid w:val="00586E1B"/>
    <w:rsid w:val="0058734B"/>
    <w:rsid w:val="005873BC"/>
    <w:rsid w:val="0059034A"/>
    <w:rsid w:val="0059038A"/>
    <w:rsid w:val="0059061D"/>
    <w:rsid w:val="00591093"/>
    <w:rsid w:val="005912B6"/>
    <w:rsid w:val="00591F15"/>
    <w:rsid w:val="0059242D"/>
    <w:rsid w:val="00592899"/>
    <w:rsid w:val="005931CA"/>
    <w:rsid w:val="005934E7"/>
    <w:rsid w:val="00594112"/>
    <w:rsid w:val="00594382"/>
    <w:rsid w:val="005944A4"/>
    <w:rsid w:val="00594822"/>
    <w:rsid w:val="00594AA1"/>
    <w:rsid w:val="00595102"/>
    <w:rsid w:val="005957ED"/>
    <w:rsid w:val="00595FA0"/>
    <w:rsid w:val="0059673A"/>
    <w:rsid w:val="005969D8"/>
    <w:rsid w:val="00596C89"/>
    <w:rsid w:val="00597272"/>
    <w:rsid w:val="0059743F"/>
    <w:rsid w:val="005976C9"/>
    <w:rsid w:val="005A0784"/>
    <w:rsid w:val="005A09E0"/>
    <w:rsid w:val="005A0A78"/>
    <w:rsid w:val="005A0B28"/>
    <w:rsid w:val="005A0BC1"/>
    <w:rsid w:val="005A0C98"/>
    <w:rsid w:val="005A171F"/>
    <w:rsid w:val="005A1ACD"/>
    <w:rsid w:val="005A2130"/>
    <w:rsid w:val="005A28C5"/>
    <w:rsid w:val="005A2DDC"/>
    <w:rsid w:val="005A332E"/>
    <w:rsid w:val="005A3708"/>
    <w:rsid w:val="005A3B76"/>
    <w:rsid w:val="005A3C71"/>
    <w:rsid w:val="005A3F8C"/>
    <w:rsid w:val="005A40C3"/>
    <w:rsid w:val="005A43A2"/>
    <w:rsid w:val="005A4A65"/>
    <w:rsid w:val="005A4F2E"/>
    <w:rsid w:val="005A517A"/>
    <w:rsid w:val="005A5A92"/>
    <w:rsid w:val="005A5F3D"/>
    <w:rsid w:val="005A6105"/>
    <w:rsid w:val="005A6463"/>
    <w:rsid w:val="005A65B1"/>
    <w:rsid w:val="005A723F"/>
    <w:rsid w:val="005A7278"/>
    <w:rsid w:val="005A7355"/>
    <w:rsid w:val="005A74C4"/>
    <w:rsid w:val="005A7C04"/>
    <w:rsid w:val="005A7EED"/>
    <w:rsid w:val="005B0145"/>
    <w:rsid w:val="005B0AA4"/>
    <w:rsid w:val="005B0AA8"/>
    <w:rsid w:val="005B0B64"/>
    <w:rsid w:val="005B0E60"/>
    <w:rsid w:val="005B0EB0"/>
    <w:rsid w:val="005B0FC9"/>
    <w:rsid w:val="005B1A4B"/>
    <w:rsid w:val="005B1BD8"/>
    <w:rsid w:val="005B1FE4"/>
    <w:rsid w:val="005B35E9"/>
    <w:rsid w:val="005B3845"/>
    <w:rsid w:val="005B388A"/>
    <w:rsid w:val="005B3CC2"/>
    <w:rsid w:val="005B3D02"/>
    <w:rsid w:val="005B3D03"/>
    <w:rsid w:val="005B424B"/>
    <w:rsid w:val="005B4329"/>
    <w:rsid w:val="005B473E"/>
    <w:rsid w:val="005B49F3"/>
    <w:rsid w:val="005B53E7"/>
    <w:rsid w:val="005B56C4"/>
    <w:rsid w:val="005B59BD"/>
    <w:rsid w:val="005B5E4B"/>
    <w:rsid w:val="005B6896"/>
    <w:rsid w:val="005B6C09"/>
    <w:rsid w:val="005B6F3C"/>
    <w:rsid w:val="005B7074"/>
    <w:rsid w:val="005B7294"/>
    <w:rsid w:val="005B73D1"/>
    <w:rsid w:val="005B765B"/>
    <w:rsid w:val="005B789F"/>
    <w:rsid w:val="005C0135"/>
    <w:rsid w:val="005C0540"/>
    <w:rsid w:val="005C061B"/>
    <w:rsid w:val="005C0B0B"/>
    <w:rsid w:val="005C0C0E"/>
    <w:rsid w:val="005C0EDC"/>
    <w:rsid w:val="005C0F40"/>
    <w:rsid w:val="005C18F0"/>
    <w:rsid w:val="005C19C7"/>
    <w:rsid w:val="005C1C2C"/>
    <w:rsid w:val="005C21FC"/>
    <w:rsid w:val="005C2671"/>
    <w:rsid w:val="005C27B0"/>
    <w:rsid w:val="005C31AB"/>
    <w:rsid w:val="005C321B"/>
    <w:rsid w:val="005C3464"/>
    <w:rsid w:val="005C3694"/>
    <w:rsid w:val="005C373F"/>
    <w:rsid w:val="005C37C1"/>
    <w:rsid w:val="005C38B5"/>
    <w:rsid w:val="005C38F8"/>
    <w:rsid w:val="005C3934"/>
    <w:rsid w:val="005C39A8"/>
    <w:rsid w:val="005C41C2"/>
    <w:rsid w:val="005C4269"/>
    <w:rsid w:val="005C43CD"/>
    <w:rsid w:val="005C4CD4"/>
    <w:rsid w:val="005C4D74"/>
    <w:rsid w:val="005C6131"/>
    <w:rsid w:val="005C67E8"/>
    <w:rsid w:val="005C6B19"/>
    <w:rsid w:val="005C6D30"/>
    <w:rsid w:val="005C73DC"/>
    <w:rsid w:val="005C7754"/>
    <w:rsid w:val="005C7B60"/>
    <w:rsid w:val="005C7C20"/>
    <w:rsid w:val="005C7CF4"/>
    <w:rsid w:val="005D02F9"/>
    <w:rsid w:val="005D0930"/>
    <w:rsid w:val="005D0D13"/>
    <w:rsid w:val="005D17A5"/>
    <w:rsid w:val="005D1841"/>
    <w:rsid w:val="005D2262"/>
    <w:rsid w:val="005D2524"/>
    <w:rsid w:val="005D2E39"/>
    <w:rsid w:val="005D3562"/>
    <w:rsid w:val="005D3646"/>
    <w:rsid w:val="005D4508"/>
    <w:rsid w:val="005D4837"/>
    <w:rsid w:val="005D4BBE"/>
    <w:rsid w:val="005D563D"/>
    <w:rsid w:val="005D668B"/>
    <w:rsid w:val="005D6C21"/>
    <w:rsid w:val="005D7CD8"/>
    <w:rsid w:val="005E000D"/>
    <w:rsid w:val="005E0228"/>
    <w:rsid w:val="005E0451"/>
    <w:rsid w:val="005E0730"/>
    <w:rsid w:val="005E0DDF"/>
    <w:rsid w:val="005E0FE7"/>
    <w:rsid w:val="005E115C"/>
    <w:rsid w:val="005E1C6B"/>
    <w:rsid w:val="005E2018"/>
    <w:rsid w:val="005E2E42"/>
    <w:rsid w:val="005E30A1"/>
    <w:rsid w:val="005E39AA"/>
    <w:rsid w:val="005E3E12"/>
    <w:rsid w:val="005E40F5"/>
    <w:rsid w:val="005E4241"/>
    <w:rsid w:val="005E443C"/>
    <w:rsid w:val="005E4961"/>
    <w:rsid w:val="005E4B60"/>
    <w:rsid w:val="005E4BCB"/>
    <w:rsid w:val="005E4D75"/>
    <w:rsid w:val="005E4D88"/>
    <w:rsid w:val="005E5381"/>
    <w:rsid w:val="005E5DBD"/>
    <w:rsid w:val="005E6165"/>
    <w:rsid w:val="005E702C"/>
    <w:rsid w:val="005E71C5"/>
    <w:rsid w:val="005E7536"/>
    <w:rsid w:val="005E7995"/>
    <w:rsid w:val="005E7EDE"/>
    <w:rsid w:val="005F011B"/>
    <w:rsid w:val="005F011D"/>
    <w:rsid w:val="005F06FF"/>
    <w:rsid w:val="005F0D69"/>
    <w:rsid w:val="005F0FE5"/>
    <w:rsid w:val="005F10E9"/>
    <w:rsid w:val="005F2D74"/>
    <w:rsid w:val="005F2E15"/>
    <w:rsid w:val="005F3116"/>
    <w:rsid w:val="005F3AD4"/>
    <w:rsid w:val="005F3D87"/>
    <w:rsid w:val="005F3E2F"/>
    <w:rsid w:val="005F411D"/>
    <w:rsid w:val="005F47D0"/>
    <w:rsid w:val="005F4EC4"/>
    <w:rsid w:val="005F5296"/>
    <w:rsid w:val="005F5BD8"/>
    <w:rsid w:val="005F63D6"/>
    <w:rsid w:val="005F6D36"/>
    <w:rsid w:val="005F717F"/>
    <w:rsid w:val="005F79F9"/>
    <w:rsid w:val="005F7CE8"/>
    <w:rsid w:val="005F7DE0"/>
    <w:rsid w:val="0060006E"/>
    <w:rsid w:val="006001FD"/>
    <w:rsid w:val="006003AA"/>
    <w:rsid w:val="006007D5"/>
    <w:rsid w:val="00600E76"/>
    <w:rsid w:val="0060138B"/>
    <w:rsid w:val="006016A6"/>
    <w:rsid w:val="00602053"/>
    <w:rsid w:val="00602445"/>
    <w:rsid w:val="00602495"/>
    <w:rsid w:val="00602DFF"/>
    <w:rsid w:val="00603630"/>
    <w:rsid w:val="00603B0E"/>
    <w:rsid w:val="00603BD5"/>
    <w:rsid w:val="00603BE1"/>
    <w:rsid w:val="00603CC4"/>
    <w:rsid w:val="00603DA3"/>
    <w:rsid w:val="00604441"/>
    <w:rsid w:val="006046D4"/>
    <w:rsid w:val="0060478A"/>
    <w:rsid w:val="00604A65"/>
    <w:rsid w:val="00605A86"/>
    <w:rsid w:val="00606104"/>
    <w:rsid w:val="006061E0"/>
    <w:rsid w:val="006066F4"/>
    <w:rsid w:val="006069C2"/>
    <w:rsid w:val="00606ADF"/>
    <w:rsid w:val="00606D7D"/>
    <w:rsid w:val="00606F1E"/>
    <w:rsid w:val="0060757A"/>
    <w:rsid w:val="0060799F"/>
    <w:rsid w:val="006079FB"/>
    <w:rsid w:val="00607E8B"/>
    <w:rsid w:val="006102E5"/>
    <w:rsid w:val="006105F6"/>
    <w:rsid w:val="0061078A"/>
    <w:rsid w:val="0061097C"/>
    <w:rsid w:val="00610FC5"/>
    <w:rsid w:val="00611089"/>
    <w:rsid w:val="006111E6"/>
    <w:rsid w:val="00612666"/>
    <w:rsid w:val="00613099"/>
    <w:rsid w:val="00613219"/>
    <w:rsid w:val="006136F8"/>
    <w:rsid w:val="0061471D"/>
    <w:rsid w:val="00614808"/>
    <w:rsid w:val="00614CE4"/>
    <w:rsid w:val="00615144"/>
    <w:rsid w:val="006153CF"/>
    <w:rsid w:val="006153E7"/>
    <w:rsid w:val="0061608E"/>
    <w:rsid w:val="00616459"/>
    <w:rsid w:val="00616547"/>
    <w:rsid w:val="00616589"/>
    <w:rsid w:val="0061698C"/>
    <w:rsid w:val="00616D8A"/>
    <w:rsid w:val="0061747F"/>
    <w:rsid w:val="00617550"/>
    <w:rsid w:val="00617776"/>
    <w:rsid w:val="00617E0B"/>
    <w:rsid w:val="00620C9C"/>
    <w:rsid w:val="006213C8"/>
    <w:rsid w:val="006216A8"/>
    <w:rsid w:val="00621A6D"/>
    <w:rsid w:val="00621D2B"/>
    <w:rsid w:val="0062230E"/>
    <w:rsid w:val="006225A4"/>
    <w:rsid w:val="0062299C"/>
    <w:rsid w:val="00622F7A"/>
    <w:rsid w:val="00623775"/>
    <w:rsid w:val="006242C1"/>
    <w:rsid w:val="00624CDD"/>
    <w:rsid w:val="00624F3B"/>
    <w:rsid w:val="00625007"/>
    <w:rsid w:val="0062547D"/>
    <w:rsid w:val="00626594"/>
    <w:rsid w:val="0062674A"/>
    <w:rsid w:val="00626DC5"/>
    <w:rsid w:val="00627CBF"/>
    <w:rsid w:val="006309D3"/>
    <w:rsid w:val="00630A2B"/>
    <w:rsid w:val="00630ED3"/>
    <w:rsid w:val="006312AF"/>
    <w:rsid w:val="00631600"/>
    <w:rsid w:val="00631C85"/>
    <w:rsid w:val="00631F77"/>
    <w:rsid w:val="00632ACA"/>
    <w:rsid w:val="00632B7F"/>
    <w:rsid w:val="00632DDC"/>
    <w:rsid w:val="006330C1"/>
    <w:rsid w:val="00633D2F"/>
    <w:rsid w:val="00633D70"/>
    <w:rsid w:val="00634E04"/>
    <w:rsid w:val="00635097"/>
    <w:rsid w:val="006357A2"/>
    <w:rsid w:val="00636248"/>
    <w:rsid w:val="006365C2"/>
    <w:rsid w:val="0063686C"/>
    <w:rsid w:val="0063701E"/>
    <w:rsid w:val="00637127"/>
    <w:rsid w:val="006373B9"/>
    <w:rsid w:val="0063747C"/>
    <w:rsid w:val="00640028"/>
    <w:rsid w:val="00640138"/>
    <w:rsid w:val="006401A2"/>
    <w:rsid w:val="006405B8"/>
    <w:rsid w:val="006419FD"/>
    <w:rsid w:val="00642129"/>
    <w:rsid w:val="0064232F"/>
    <w:rsid w:val="00642DCA"/>
    <w:rsid w:val="0064386A"/>
    <w:rsid w:val="00643BE9"/>
    <w:rsid w:val="00643CA2"/>
    <w:rsid w:val="00643F27"/>
    <w:rsid w:val="00644623"/>
    <w:rsid w:val="006448AB"/>
    <w:rsid w:val="00644BA2"/>
    <w:rsid w:val="00644CAB"/>
    <w:rsid w:val="00644DC4"/>
    <w:rsid w:val="00644F26"/>
    <w:rsid w:val="00645019"/>
    <w:rsid w:val="00645CCE"/>
    <w:rsid w:val="00645DDA"/>
    <w:rsid w:val="006467BC"/>
    <w:rsid w:val="00646F62"/>
    <w:rsid w:val="006476EA"/>
    <w:rsid w:val="00647A33"/>
    <w:rsid w:val="00647C03"/>
    <w:rsid w:val="00647FB5"/>
    <w:rsid w:val="006500A4"/>
    <w:rsid w:val="00650986"/>
    <w:rsid w:val="00651275"/>
    <w:rsid w:val="00651BE5"/>
    <w:rsid w:val="0065201B"/>
    <w:rsid w:val="00652243"/>
    <w:rsid w:val="00652254"/>
    <w:rsid w:val="006526FA"/>
    <w:rsid w:val="00653983"/>
    <w:rsid w:val="00653C75"/>
    <w:rsid w:val="0065403B"/>
    <w:rsid w:val="00654CE6"/>
    <w:rsid w:val="00655000"/>
    <w:rsid w:val="0065516B"/>
    <w:rsid w:val="00655A7B"/>
    <w:rsid w:val="00655AC5"/>
    <w:rsid w:val="00656928"/>
    <w:rsid w:val="00656B26"/>
    <w:rsid w:val="00656B55"/>
    <w:rsid w:val="00656DB4"/>
    <w:rsid w:val="00656DCC"/>
    <w:rsid w:val="00656DCE"/>
    <w:rsid w:val="00657356"/>
    <w:rsid w:val="0065750B"/>
    <w:rsid w:val="0065773E"/>
    <w:rsid w:val="0065775C"/>
    <w:rsid w:val="00660574"/>
    <w:rsid w:val="006608A4"/>
    <w:rsid w:val="0066178E"/>
    <w:rsid w:val="00661A2A"/>
    <w:rsid w:val="00661A81"/>
    <w:rsid w:val="0066229C"/>
    <w:rsid w:val="006622E9"/>
    <w:rsid w:val="006624C7"/>
    <w:rsid w:val="00662562"/>
    <w:rsid w:val="00662BFE"/>
    <w:rsid w:val="006632D1"/>
    <w:rsid w:val="0066339A"/>
    <w:rsid w:val="00663CC1"/>
    <w:rsid w:val="00663F22"/>
    <w:rsid w:val="006640FC"/>
    <w:rsid w:val="006647AB"/>
    <w:rsid w:val="00664BD1"/>
    <w:rsid w:val="00665332"/>
    <w:rsid w:val="00665850"/>
    <w:rsid w:val="006659D0"/>
    <w:rsid w:val="00666311"/>
    <w:rsid w:val="0066674B"/>
    <w:rsid w:val="006669A8"/>
    <w:rsid w:val="00666BAB"/>
    <w:rsid w:val="00666E5C"/>
    <w:rsid w:val="00666F78"/>
    <w:rsid w:val="0066735E"/>
    <w:rsid w:val="0066782C"/>
    <w:rsid w:val="00667859"/>
    <w:rsid w:val="00667C62"/>
    <w:rsid w:val="00667D40"/>
    <w:rsid w:val="00670BF1"/>
    <w:rsid w:val="00670F8E"/>
    <w:rsid w:val="00671673"/>
    <w:rsid w:val="006719AA"/>
    <w:rsid w:val="00671C87"/>
    <w:rsid w:val="00671CCD"/>
    <w:rsid w:val="0067257D"/>
    <w:rsid w:val="006726A8"/>
    <w:rsid w:val="006726DF"/>
    <w:rsid w:val="0067371A"/>
    <w:rsid w:val="00674101"/>
    <w:rsid w:val="00674BE3"/>
    <w:rsid w:val="0067563C"/>
    <w:rsid w:val="00675D98"/>
    <w:rsid w:val="00676930"/>
    <w:rsid w:val="00676C9D"/>
    <w:rsid w:val="006770BE"/>
    <w:rsid w:val="006775BD"/>
    <w:rsid w:val="006775F6"/>
    <w:rsid w:val="006777F2"/>
    <w:rsid w:val="0068027E"/>
    <w:rsid w:val="006806A9"/>
    <w:rsid w:val="006812B9"/>
    <w:rsid w:val="006812FB"/>
    <w:rsid w:val="00681E14"/>
    <w:rsid w:val="00681F0D"/>
    <w:rsid w:val="00682567"/>
    <w:rsid w:val="006826FC"/>
    <w:rsid w:val="00682EC2"/>
    <w:rsid w:val="00683010"/>
    <w:rsid w:val="006830A2"/>
    <w:rsid w:val="00684181"/>
    <w:rsid w:val="006844C9"/>
    <w:rsid w:val="00684A5A"/>
    <w:rsid w:val="00684ED0"/>
    <w:rsid w:val="0068542B"/>
    <w:rsid w:val="00685ECE"/>
    <w:rsid w:val="006863EC"/>
    <w:rsid w:val="00686E0E"/>
    <w:rsid w:val="00686EC4"/>
    <w:rsid w:val="00686EF8"/>
    <w:rsid w:val="0068773E"/>
    <w:rsid w:val="00687EA1"/>
    <w:rsid w:val="00687EF0"/>
    <w:rsid w:val="00690AA3"/>
    <w:rsid w:val="00690CF1"/>
    <w:rsid w:val="00690F89"/>
    <w:rsid w:val="00690FA1"/>
    <w:rsid w:val="0069131D"/>
    <w:rsid w:val="00691D15"/>
    <w:rsid w:val="00691F24"/>
    <w:rsid w:val="0069237A"/>
    <w:rsid w:val="0069257A"/>
    <w:rsid w:val="00692C18"/>
    <w:rsid w:val="00692F70"/>
    <w:rsid w:val="00692FC0"/>
    <w:rsid w:val="00693283"/>
    <w:rsid w:val="00693B60"/>
    <w:rsid w:val="00693D23"/>
    <w:rsid w:val="006943DF"/>
    <w:rsid w:val="006946F7"/>
    <w:rsid w:val="006946FA"/>
    <w:rsid w:val="00694D49"/>
    <w:rsid w:val="00694D7C"/>
    <w:rsid w:val="00694E93"/>
    <w:rsid w:val="00694EC9"/>
    <w:rsid w:val="0069504E"/>
    <w:rsid w:val="006952B0"/>
    <w:rsid w:val="006953D6"/>
    <w:rsid w:val="00695EB6"/>
    <w:rsid w:val="00695EF9"/>
    <w:rsid w:val="00695F96"/>
    <w:rsid w:val="006961D6"/>
    <w:rsid w:val="0069641E"/>
    <w:rsid w:val="0069656D"/>
    <w:rsid w:val="0069657A"/>
    <w:rsid w:val="006968D0"/>
    <w:rsid w:val="00696927"/>
    <w:rsid w:val="00696EB6"/>
    <w:rsid w:val="006974DE"/>
    <w:rsid w:val="00697C40"/>
    <w:rsid w:val="00697D2B"/>
    <w:rsid w:val="00697D5F"/>
    <w:rsid w:val="00697D9A"/>
    <w:rsid w:val="006A020E"/>
    <w:rsid w:val="006A081F"/>
    <w:rsid w:val="006A120C"/>
    <w:rsid w:val="006A1605"/>
    <w:rsid w:val="006A1FD1"/>
    <w:rsid w:val="006A2137"/>
    <w:rsid w:val="006A21C1"/>
    <w:rsid w:val="006A30A8"/>
    <w:rsid w:val="006A357F"/>
    <w:rsid w:val="006A3F59"/>
    <w:rsid w:val="006A43B9"/>
    <w:rsid w:val="006A45AE"/>
    <w:rsid w:val="006A4D10"/>
    <w:rsid w:val="006A5345"/>
    <w:rsid w:val="006A60F9"/>
    <w:rsid w:val="006A6186"/>
    <w:rsid w:val="006A6294"/>
    <w:rsid w:val="006A63F0"/>
    <w:rsid w:val="006A661F"/>
    <w:rsid w:val="006A6748"/>
    <w:rsid w:val="006A6C09"/>
    <w:rsid w:val="006A6C2C"/>
    <w:rsid w:val="006A7783"/>
    <w:rsid w:val="006A78F6"/>
    <w:rsid w:val="006B0090"/>
    <w:rsid w:val="006B0224"/>
    <w:rsid w:val="006B06DC"/>
    <w:rsid w:val="006B082A"/>
    <w:rsid w:val="006B0AC7"/>
    <w:rsid w:val="006B100E"/>
    <w:rsid w:val="006B177C"/>
    <w:rsid w:val="006B1FDB"/>
    <w:rsid w:val="006B22C0"/>
    <w:rsid w:val="006B2874"/>
    <w:rsid w:val="006B2A3E"/>
    <w:rsid w:val="006B2A9F"/>
    <w:rsid w:val="006B2B15"/>
    <w:rsid w:val="006B2B3E"/>
    <w:rsid w:val="006B404D"/>
    <w:rsid w:val="006B4656"/>
    <w:rsid w:val="006B4B0B"/>
    <w:rsid w:val="006B535D"/>
    <w:rsid w:val="006B5C4E"/>
    <w:rsid w:val="006B5E11"/>
    <w:rsid w:val="006B5E72"/>
    <w:rsid w:val="006B5FBC"/>
    <w:rsid w:val="006B68EB"/>
    <w:rsid w:val="006B7101"/>
    <w:rsid w:val="006B7435"/>
    <w:rsid w:val="006B7664"/>
    <w:rsid w:val="006B7DEA"/>
    <w:rsid w:val="006C0621"/>
    <w:rsid w:val="006C1282"/>
    <w:rsid w:val="006C146D"/>
    <w:rsid w:val="006C1640"/>
    <w:rsid w:val="006C2092"/>
    <w:rsid w:val="006C22CB"/>
    <w:rsid w:val="006C23A5"/>
    <w:rsid w:val="006C2827"/>
    <w:rsid w:val="006C2AA6"/>
    <w:rsid w:val="006C3EA4"/>
    <w:rsid w:val="006C516A"/>
    <w:rsid w:val="006C59B9"/>
    <w:rsid w:val="006C6103"/>
    <w:rsid w:val="006C6A08"/>
    <w:rsid w:val="006C6DFF"/>
    <w:rsid w:val="006C6F8A"/>
    <w:rsid w:val="006C7734"/>
    <w:rsid w:val="006C7998"/>
    <w:rsid w:val="006C7B9F"/>
    <w:rsid w:val="006C7D05"/>
    <w:rsid w:val="006D02B0"/>
    <w:rsid w:val="006D0620"/>
    <w:rsid w:val="006D0C44"/>
    <w:rsid w:val="006D0DC5"/>
    <w:rsid w:val="006D1115"/>
    <w:rsid w:val="006D172E"/>
    <w:rsid w:val="006D1AB6"/>
    <w:rsid w:val="006D202F"/>
    <w:rsid w:val="006D2D22"/>
    <w:rsid w:val="006D3039"/>
    <w:rsid w:val="006D3216"/>
    <w:rsid w:val="006D3248"/>
    <w:rsid w:val="006D388B"/>
    <w:rsid w:val="006D3921"/>
    <w:rsid w:val="006D39F2"/>
    <w:rsid w:val="006D3BF1"/>
    <w:rsid w:val="006D4366"/>
    <w:rsid w:val="006D4494"/>
    <w:rsid w:val="006D4759"/>
    <w:rsid w:val="006D4BD9"/>
    <w:rsid w:val="006D4C17"/>
    <w:rsid w:val="006D4CDE"/>
    <w:rsid w:val="006D4EDA"/>
    <w:rsid w:val="006D4FA0"/>
    <w:rsid w:val="006D5064"/>
    <w:rsid w:val="006D55BA"/>
    <w:rsid w:val="006D5627"/>
    <w:rsid w:val="006D562A"/>
    <w:rsid w:val="006D5946"/>
    <w:rsid w:val="006D5B98"/>
    <w:rsid w:val="006D5D1B"/>
    <w:rsid w:val="006D6211"/>
    <w:rsid w:val="006D62F3"/>
    <w:rsid w:val="006D6453"/>
    <w:rsid w:val="006D6877"/>
    <w:rsid w:val="006D6B0F"/>
    <w:rsid w:val="006D6EAA"/>
    <w:rsid w:val="006D709F"/>
    <w:rsid w:val="006D7312"/>
    <w:rsid w:val="006D78FB"/>
    <w:rsid w:val="006E060A"/>
    <w:rsid w:val="006E14CC"/>
    <w:rsid w:val="006E1537"/>
    <w:rsid w:val="006E1D17"/>
    <w:rsid w:val="006E28DD"/>
    <w:rsid w:val="006E29CF"/>
    <w:rsid w:val="006E29E9"/>
    <w:rsid w:val="006E3199"/>
    <w:rsid w:val="006E323D"/>
    <w:rsid w:val="006E3589"/>
    <w:rsid w:val="006E371E"/>
    <w:rsid w:val="006E3C5E"/>
    <w:rsid w:val="006E3C9B"/>
    <w:rsid w:val="006E3D85"/>
    <w:rsid w:val="006E3FCC"/>
    <w:rsid w:val="006E487C"/>
    <w:rsid w:val="006E4CE1"/>
    <w:rsid w:val="006E4E29"/>
    <w:rsid w:val="006E4ECA"/>
    <w:rsid w:val="006E539B"/>
    <w:rsid w:val="006E53F1"/>
    <w:rsid w:val="006E5465"/>
    <w:rsid w:val="006E57B9"/>
    <w:rsid w:val="006E58DC"/>
    <w:rsid w:val="006E6565"/>
    <w:rsid w:val="006E7A6D"/>
    <w:rsid w:val="006E7D81"/>
    <w:rsid w:val="006E7FD0"/>
    <w:rsid w:val="006F005D"/>
    <w:rsid w:val="006F01AF"/>
    <w:rsid w:val="006F0DEC"/>
    <w:rsid w:val="006F1017"/>
    <w:rsid w:val="006F103F"/>
    <w:rsid w:val="006F149B"/>
    <w:rsid w:val="006F1555"/>
    <w:rsid w:val="006F1BFE"/>
    <w:rsid w:val="006F1E0D"/>
    <w:rsid w:val="006F1E38"/>
    <w:rsid w:val="006F1EEB"/>
    <w:rsid w:val="006F1FDD"/>
    <w:rsid w:val="006F20DE"/>
    <w:rsid w:val="006F257C"/>
    <w:rsid w:val="006F2E12"/>
    <w:rsid w:val="006F32A7"/>
    <w:rsid w:val="006F3440"/>
    <w:rsid w:val="006F34C5"/>
    <w:rsid w:val="006F3695"/>
    <w:rsid w:val="006F3D23"/>
    <w:rsid w:val="006F3EE2"/>
    <w:rsid w:val="006F40C7"/>
    <w:rsid w:val="006F425F"/>
    <w:rsid w:val="006F45C0"/>
    <w:rsid w:val="006F45F1"/>
    <w:rsid w:val="006F4982"/>
    <w:rsid w:val="006F4C3E"/>
    <w:rsid w:val="006F4C56"/>
    <w:rsid w:val="006F4D56"/>
    <w:rsid w:val="006F51D6"/>
    <w:rsid w:val="006F55A1"/>
    <w:rsid w:val="006F585C"/>
    <w:rsid w:val="006F5CC5"/>
    <w:rsid w:val="006F6CEB"/>
    <w:rsid w:val="006F6FAD"/>
    <w:rsid w:val="006F7640"/>
    <w:rsid w:val="006F7BEB"/>
    <w:rsid w:val="006F7D5E"/>
    <w:rsid w:val="006F7E82"/>
    <w:rsid w:val="00700078"/>
    <w:rsid w:val="00700242"/>
    <w:rsid w:val="00700895"/>
    <w:rsid w:val="00700CD6"/>
    <w:rsid w:val="0070124D"/>
    <w:rsid w:val="0070126A"/>
    <w:rsid w:val="007012BF"/>
    <w:rsid w:val="00701313"/>
    <w:rsid w:val="007015B1"/>
    <w:rsid w:val="007026C3"/>
    <w:rsid w:val="0070285C"/>
    <w:rsid w:val="007032F2"/>
    <w:rsid w:val="007037FE"/>
    <w:rsid w:val="00703CE0"/>
    <w:rsid w:val="0070401E"/>
    <w:rsid w:val="00704049"/>
    <w:rsid w:val="007042B3"/>
    <w:rsid w:val="0070463E"/>
    <w:rsid w:val="0070532F"/>
    <w:rsid w:val="00705724"/>
    <w:rsid w:val="00705AEF"/>
    <w:rsid w:val="00705FFC"/>
    <w:rsid w:val="0070627B"/>
    <w:rsid w:val="007064BB"/>
    <w:rsid w:val="00706AC4"/>
    <w:rsid w:val="00706B2F"/>
    <w:rsid w:val="00706B8D"/>
    <w:rsid w:val="0070712B"/>
    <w:rsid w:val="0070752C"/>
    <w:rsid w:val="0070788F"/>
    <w:rsid w:val="00707BCA"/>
    <w:rsid w:val="00707E96"/>
    <w:rsid w:val="0071072E"/>
    <w:rsid w:val="00710802"/>
    <w:rsid w:val="00711641"/>
    <w:rsid w:val="00711EE2"/>
    <w:rsid w:val="007122F8"/>
    <w:rsid w:val="007125AD"/>
    <w:rsid w:val="0071263D"/>
    <w:rsid w:val="00713261"/>
    <w:rsid w:val="007133A7"/>
    <w:rsid w:val="00713482"/>
    <w:rsid w:val="00713E38"/>
    <w:rsid w:val="007147D5"/>
    <w:rsid w:val="00714BB4"/>
    <w:rsid w:val="00714D48"/>
    <w:rsid w:val="00714E7B"/>
    <w:rsid w:val="00714EC9"/>
    <w:rsid w:val="00714F0A"/>
    <w:rsid w:val="0071531B"/>
    <w:rsid w:val="00715668"/>
    <w:rsid w:val="007159ED"/>
    <w:rsid w:val="00715E2F"/>
    <w:rsid w:val="0071630D"/>
    <w:rsid w:val="00716DB1"/>
    <w:rsid w:val="00716FEF"/>
    <w:rsid w:val="007173F8"/>
    <w:rsid w:val="00717C35"/>
    <w:rsid w:val="00717EC5"/>
    <w:rsid w:val="007201A3"/>
    <w:rsid w:val="00720ABB"/>
    <w:rsid w:val="00721AEF"/>
    <w:rsid w:val="00721C9C"/>
    <w:rsid w:val="00721D53"/>
    <w:rsid w:val="00721DDF"/>
    <w:rsid w:val="00722033"/>
    <w:rsid w:val="00722DCD"/>
    <w:rsid w:val="007234BF"/>
    <w:rsid w:val="007237F4"/>
    <w:rsid w:val="00723C45"/>
    <w:rsid w:val="00723FF3"/>
    <w:rsid w:val="007241A4"/>
    <w:rsid w:val="00724496"/>
    <w:rsid w:val="007244B9"/>
    <w:rsid w:val="00724A9F"/>
    <w:rsid w:val="00725C53"/>
    <w:rsid w:val="00725C7D"/>
    <w:rsid w:val="00725CDC"/>
    <w:rsid w:val="00726115"/>
    <w:rsid w:val="00726173"/>
    <w:rsid w:val="007261D6"/>
    <w:rsid w:val="00726E8F"/>
    <w:rsid w:val="00727101"/>
    <w:rsid w:val="00727102"/>
    <w:rsid w:val="00727163"/>
    <w:rsid w:val="00727347"/>
    <w:rsid w:val="00727597"/>
    <w:rsid w:val="00727813"/>
    <w:rsid w:val="00727E86"/>
    <w:rsid w:val="00727F5D"/>
    <w:rsid w:val="007305F8"/>
    <w:rsid w:val="0073064E"/>
    <w:rsid w:val="007307E0"/>
    <w:rsid w:val="00730B42"/>
    <w:rsid w:val="00730D5C"/>
    <w:rsid w:val="00730E3E"/>
    <w:rsid w:val="00730EAC"/>
    <w:rsid w:val="007311E9"/>
    <w:rsid w:val="00731BAB"/>
    <w:rsid w:val="00731C2E"/>
    <w:rsid w:val="007325A9"/>
    <w:rsid w:val="0073333C"/>
    <w:rsid w:val="00733456"/>
    <w:rsid w:val="00733668"/>
    <w:rsid w:val="00734092"/>
    <w:rsid w:val="0073497A"/>
    <w:rsid w:val="00734AE9"/>
    <w:rsid w:val="00734E36"/>
    <w:rsid w:val="00734F4A"/>
    <w:rsid w:val="00735001"/>
    <w:rsid w:val="007351B4"/>
    <w:rsid w:val="00735209"/>
    <w:rsid w:val="007356A6"/>
    <w:rsid w:val="00735A94"/>
    <w:rsid w:val="00735F3C"/>
    <w:rsid w:val="00735FAF"/>
    <w:rsid w:val="007363A8"/>
    <w:rsid w:val="007365F5"/>
    <w:rsid w:val="007367D3"/>
    <w:rsid w:val="007369AC"/>
    <w:rsid w:val="007369C3"/>
    <w:rsid w:val="00736AC6"/>
    <w:rsid w:val="007379FE"/>
    <w:rsid w:val="00737A58"/>
    <w:rsid w:val="00737B4A"/>
    <w:rsid w:val="00737B6C"/>
    <w:rsid w:val="0074046A"/>
    <w:rsid w:val="007405C5"/>
    <w:rsid w:val="00740EDC"/>
    <w:rsid w:val="007412A1"/>
    <w:rsid w:val="00741C70"/>
    <w:rsid w:val="00741E03"/>
    <w:rsid w:val="007422C5"/>
    <w:rsid w:val="007427BF"/>
    <w:rsid w:val="007430E5"/>
    <w:rsid w:val="007431CD"/>
    <w:rsid w:val="0074321B"/>
    <w:rsid w:val="00743976"/>
    <w:rsid w:val="00744096"/>
    <w:rsid w:val="00744458"/>
    <w:rsid w:val="007449D9"/>
    <w:rsid w:val="007450B8"/>
    <w:rsid w:val="00745D5D"/>
    <w:rsid w:val="00745F00"/>
    <w:rsid w:val="007461BF"/>
    <w:rsid w:val="0074695F"/>
    <w:rsid w:val="00746BCB"/>
    <w:rsid w:val="007473D1"/>
    <w:rsid w:val="007476D5"/>
    <w:rsid w:val="00747856"/>
    <w:rsid w:val="00747AC6"/>
    <w:rsid w:val="00747CC9"/>
    <w:rsid w:val="007503BD"/>
    <w:rsid w:val="0075116F"/>
    <w:rsid w:val="00751587"/>
    <w:rsid w:val="00751AFC"/>
    <w:rsid w:val="00751EC5"/>
    <w:rsid w:val="00752061"/>
    <w:rsid w:val="007528DB"/>
    <w:rsid w:val="007533BB"/>
    <w:rsid w:val="0075347A"/>
    <w:rsid w:val="00753F8F"/>
    <w:rsid w:val="007548AD"/>
    <w:rsid w:val="0075504E"/>
    <w:rsid w:val="007550DD"/>
    <w:rsid w:val="0075511C"/>
    <w:rsid w:val="00755CF9"/>
    <w:rsid w:val="00755F50"/>
    <w:rsid w:val="00756329"/>
    <w:rsid w:val="007565F5"/>
    <w:rsid w:val="00756CCA"/>
    <w:rsid w:val="00756D09"/>
    <w:rsid w:val="00756F6B"/>
    <w:rsid w:val="00757163"/>
    <w:rsid w:val="00760149"/>
    <w:rsid w:val="007604FA"/>
    <w:rsid w:val="00760570"/>
    <w:rsid w:val="007606CE"/>
    <w:rsid w:val="00760CC5"/>
    <w:rsid w:val="00760F48"/>
    <w:rsid w:val="00761051"/>
    <w:rsid w:val="00761671"/>
    <w:rsid w:val="007618E8"/>
    <w:rsid w:val="00761EBE"/>
    <w:rsid w:val="00763127"/>
    <w:rsid w:val="0076367F"/>
    <w:rsid w:val="00763EDA"/>
    <w:rsid w:val="007645D0"/>
    <w:rsid w:val="00764DF0"/>
    <w:rsid w:val="00764E3C"/>
    <w:rsid w:val="00766451"/>
    <w:rsid w:val="00766BF5"/>
    <w:rsid w:val="00766C1A"/>
    <w:rsid w:val="007714FA"/>
    <w:rsid w:val="007719BB"/>
    <w:rsid w:val="00772391"/>
    <w:rsid w:val="007723C5"/>
    <w:rsid w:val="007724C0"/>
    <w:rsid w:val="00773B6F"/>
    <w:rsid w:val="00773BC4"/>
    <w:rsid w:val="00773D19"/>
    <w:rsid w:val="007740E4"/>
    <w:rsid w:val="007748F8"/>
    <w:rsid w:val="0077551C"/>
    <w:rsid w:val="007759EB"/>
    <w:rsid w:val="00775F7D"/>
    <w:rsid w:val="00776548"/>
    <w:rsid w:val="00776BBC"/>
    <w:rsid w:val="00776C67"/>
    <w:rsid w:val="00776E2B"/>
    <w:rsid w:val="00776F7D"/>
    <w:rsid w:val="0077765C"/>
    <w:rsid w:val="00777A8A"/>
    <w:rsid w:val="00780B44"/>
    <w:rsid w:val="00780F59"/>
    <w:rsid w:val="007810EF"/>
    <w:rsid w:val="007813FA"/>
    <w:rsid w:val="00781AD3"/>
    <w:rsid w:val="00781B0D"/>
    <w:rsid w:val="00781C1B"/>
    <w:rsid w:val="00781F4C"/>
    <w:rsid w:val="0078259D"/>
    <w:rsid w:val="00782A1F"/>
    <w:rsid w:val="00782FA0"/>
    <w:rsid w:val="00783127"/>
    <w:rsid w:val="00783152"/>
    <w:rsid w:val="007833BB"/>
    <w:rsid w:val="0078343C"/>
    <w:rsid w:val="007836F0"/>
    <w:rsid w:val="00783B38"/>
    <w:rsid w:val="00784590"/>
    <w:rsid w:val="0078476E"/>
    <w:rsid w:val="00784C16"/>
    <w:rsid w:val="00784E4F"/>
    <w:rsid w:val="007858F2"/>
    <w:rsid w:val="00785AC1"/>
    <w:rsid w:val="00785C0A"/>
    <w:rsid w:val="0078646E"/>
    <w:rsid w:val="00786655"/>
    <w:rsid w:val="007868C8"/>
    <w:rsid w:val="00787D02"/>
    <w:rsid w:val="00787E51"/>
    <w:rsid w:val="0079007C"/>
    <w:rsid w:val="00790A00"/>
    <w:rsid w:val="00791099"/>
    <w:rsid w:val="00791744"/>
    <w:rsid w:val="007919E2"/>
    <w:rsid w:val="00791CB2"/>
    <w:rsid w:val="00791E3A"/>
    <w:rsid w:val="0079267C"/>
    <w:rsid w:val="00792E87"/>
    <w:rsid w:val="00792EA5"/>
    <w:rsid w:val="00792EAB"/>
    <w:rsid w:val="00793727"/>
    <w:rsid w:val="0079372C"/>
    <w:rsid w:val="00793C3C"/>
    <w:rsid w:val="0079562B"/>
    <w:rsid w:val="00795961"/>
    <w:rsid w:val="00795D70"/>
    <w:rsid w:val="00795EEC"/>
    <w:rsid w:val="00795FFF"/>
    <w:rsid w:val="007962AA"/>
    <w:rsid w:val="00796B82"/>
    <w:rsid w:val="00796F68"/>
    <w:rsid w:val="0079753E"/>
    <w:rsid w:val="00797B09"/>
    <w:rsid w:val="00797C1B"/>
    <w:rsid w:val="00797FA6"/>
    <w:rsid w:val="007A00DF"/>
    <w:rsid w:val="007A0AA3"/>
    <w:rsid w:val="007A0FB5"/>
    <w:rsid w:val="007A125B"/>
    <w:rsid w:val="007A1882"/>
    <w:rsid w:val="007A1C19"/>
    <w:rsid w:val="007A202C"/>
    <w:rsid w:val="007A21B2"/>
    <w:rsid w:val="007A2926"/>
    <w:rsid w:val="007A2C35"/>
    <w:rsid w:val="007A3092"/>
    <w:rsid w:val="007A321A"/>
    <w:rsid w:val="007A3299"/>
    <w:rsid w:val="007A3502"/>
    <w:rsid w:val="007A3600"/>
    <w:rsid w:val="007A3D2F"/>
    <w:rsid w:val="007A425B"/>
    <w:rsid w:val="007A4505"/>
    <w:rsid w:val="007A4779"/>
    <w:rsid w:val="007A4E8D"/>
    <w:rsid w:val="007A51C2"/>
    <w:rsid w:val="007A5385"/>
    <w:rsid w:val="007A5AF9"/>
    <w:rsid w:val="007A68CB"/>
    <w:rsid w:val="007A69B7"/>
    <w:rsid w:val="007A6CE1"/>
    <w:rsid w:val="007A745F"/>
    <w:rsid w:val="007A757C"/>
    <w:rsid w:val="007A7938"/>
    <w:rsid w:val="007B0868"/>
    <w:rsid w:val="007B08E9"/>
    <w:rsid w:val="007B103D"/>
    <w:rsid w:val="007B1D8E"/>
    <w:rsid w:val="007B1DFB"/>
    <w:rsid w:val="007B231F"/>
    <w:rsid w:val="007B2929"/>
    <w:rsid w:val="007B2CCA"/>
    <w:rsid w:val="007B3030"/>
    <w:rsid w:val="007B36F1"/>
    <w:rsid w:val="007B46D6"/>
    <w:rsid w:val="007B4C2A"/>
    <w:rsid w:val="007B4CCD"/>
    <w:rsid w:val="007B549C"/>
    <w:rsid w:val="007B64A0"/>
    <w:rsid w:val="007B6580"/>
    <w:rsid w:val="007B6948"/>
    <w:rsid w:val="007B6963"/>
    <w:rsid w:val="007B6E98"/>
    <w:rsid w:val="007B72B3"/>
    <w:rsid w:val="007B784F"/>
    <w:rsid w:val="007B7ACC"/>
    <w:rsid w:val="007B7B93"/>
    <w:rsid w:val="007C0267"/>
    <w:rsid w:val="007C0774"/>
    <w:rsid w:val="007C09DC"/>
    <w:rsid w:val="007C0B41"/>
    <w:rsid w:val="007C2116"/>
    <w:rsid w:val="007C28F1"/>
    <w:rsid w:val="007C2A65"/>
    <w:rsid w:val="007C3480"/>
    <w:rsid w:val="007C3534"/>
    <w:rsid w:val="007C37D5"/>
    <w:rsid w:val="007C3A3A"/>
    <w:rsid w:val="007C4027"/>
    <w:rsid w:val="007C5060"/>
    <w:rsid w:val="007C51A4"/>
    <w:rsid w:val="007C5584"/>
    <w:rsid w:val="007C5BBB"/>
    <w:rsid w:val="007C6683"/>
    <w:rsid w:val="007C704D"/>
    <w:rsid w:val="007C7156"/>
    <w:rsid w:val="007C74F9"/>
    <w:rsid w:val="007C77D4"/>
    <w:rsid w:val="007C7FF8"/>
    <w:rsid w:val="007D0827"/>
    <w:rsid w:val="007D0AC5"/>
    <w:rsid w:val="007D0BC1"/>
    <w:rsid w:val="007D0CE9"/>
    <w:rsid w:val="007D1B5D"/>
    <w:rsid w:val="007D1E42"/>
    <w:rsid w:val="007D1F6A"/>
    <w:rsid w:val="007D2030"/>
    <w:rsid w:val="007D26A9"/>
    <w:rsid w:val="007D2925"/>
    <w:rsid w:val="007D2B4C"/>
    <w:rsid w:val="007D2C42"/>
    <w:rsid w:val="007D2CE5"/>
    <w:rsid w:val="007D2FC0"/>
    <w:rsid w:val="007D3201"/>
    <w:rsid w:val="007D3427"/>
    <w:rsid w:val="007D34F8"/>
    <w:rsid w:val="007D3AE9"/>
    <w:rsid w:val="007D40BE"/>
    <w:rsid w:val="007D48F3"/>
    <w:rsid w:val="007D499B"/>
    <w:rsid w:val="007D4A16"/>
    <w:rsid w:val="007D4B36"/>
    <w:rsid w:val="007D4CA7"/>
    <w:rsid w:val="007D5204"/>
    <w:rsid w:val="007D5450"/>
    <w:rsid w:val="007D62FC"/>
    <w:rsid w:val="007D7429"/>
    <w:rsid w:val="007D76E7"/>
    <w:rsid w:val="007D7B99"/>
    <w:rsid w:val="007D7C03"/>
    <w:rsid w:val="007D7CD4"/>
    <w:rsid w:val="007D7D7A"/>
    <w:rsid w:val="007D7E95"/>
    <w:rsid w:val="007E02AB"/>
    <w:rsid w:val="007E0663"/>
    <w:rsid w:val="007E06C7"/>
    <w:rsid w:val="007E0F91"/>
    <w:rsid w:val="007E2322"/>
    <w:rsid w:val="007E4866"/>
    <w:rsid w:val="007E4E7C"/>
    <w:rsid w:val="007E4ED8"/>
    <w:rsid w:val="007E5346"/>
    <w:rsid w:val="007E5494"/>
    <w:rsid w:val="007E581C"/>
    <w:rsid w:val="007E650B"/>
    <w:rsid w:val="007E6711"/>
    <w:rsid w:val="007E6D34"/>
    <w:rsid w:val="007E7A4A"/>
    <w:rsid w:val="007E7F32"/>
    <w:rsid w:val="007F0663"/>
    <w:rsid w:val="007F07E3"/>
    <w:rsid w:val="007F118B"/>
    <w:rsid w:val="007F148A"/>
    <w:rsid w:val="007F16AD"/>
    <w:rsid w:val="007F17B0"/>
    <w:rsid w:val="007F17FC"/>
    <w:rsid w:val="007F1CB7"/>
    <w:rsid w:val="007F1CCA"/>
    <w:rsid w:val="007F22C9"/>
    <w:rsid w:val="007F23BF"/>
    <w:rsid w:val="007F25C2"/>
    <w:rsid w:val="007F2979"/>
    <w:rsid w:val="007F2E37"/>
    <w:rsid w:val="007F3080"/>
    <w:rsid w:val="007F37E0"/>
    <w:rsid w:val="007F466F"/>
    <w:rsid w:val="007F46A6"/>
    <w:rsid w:val="007F4DB5"/>
    <w:rsid w:val="007F4F44"/>
    <w:rsid w:val="007F5114"/>
    <w:rsid w:val="007F53BB"/>
    <w:rsid w:val="007F5467"/>
    <w:rsid w:val="007F5531"/>
    <w:rsid w:val="007F57E2"/>
    <w:rsid w:val="007F580A"/>
    <w:rsid w:val="007F6E58"/>
    <w:rsid w:val="007F706F"/>
    <w:rsid w:val="007F796D"/>
    <w:rsid w:val="007F7CAE"/>
    <w:rsid w:val="007F7E96"/>
    <w:rsid w:val="00800F16"/>
    <w:rsid w:val="00800FA1"/>
    <w:rsid w:val="00801A86"/>
    <w:rsid w:val="00801EFF"/>
    <w:rsid w:val="008020F2"/>
    <w:rsid w:val="00802B4D"/>
    <w:rsid w:val="00802D0F"/>
    <w:rsid w:val="00802E30"/>
    <w:rsid w:val="008038B0"/>
    <w:rsid w:val="00803DFC"/>
    <w:rsid w:val="00805128"/>
    <w:rsid w:val="008051A6"/>
    <w:rsid w:val="008053CD"/>
    <w:rsid w:val="00805714"/>
    <w:rsid w:val="00805A31"/>
    <w:rsid w:val="00805DAC"/>
    <w:rsid w:val="00805F89"/>
    <w:rsid w:val="00806557"/>
    <w:rsid w:val="00806D4B"/>
    <w:rsid w:val="008076AD"/>
    <w:rsid w:val="008076BD"/>
    <w:rsid w:val="00807CBA"/>
    <w:rsid w:val="0081014A"/>
    <w:rsid w:val="00811574"/>
    <w:rsid w:val="00811610"/>
    <w:rsid w:val="00811642"/>
    <w:rsid w:val="00811C2B"/>
    <w:rsid w:val="008122D6"/>
    <w:rsid w:val="008128DE"/>
    <w:rsid w:val="00812FE3"/>
    <w:rsid w:val="00813273"/>
    <w:rsid w:val="0081338C"/>
    <w:rsid w:val="0081376F"/>
    <w:rsid w:val="00813872"/>
    <w:rsid w:val="0081395B"/>
    <w:rsid w:val="00813C70"/>
    <w:rsid w:val="00813CF9"/>
    <w:rsid w:val="00813E8D"/>
    <w:rsid w:val="00814CB5"/>
    <w:rsid w:val="00814EB3"/>
    <w:rsid w:val="00815D3C"/>
    <w:rsid w:val="008161DC"/>
    <w:rsid w:val="008167B0"/>
    <w:rsid w:val="008169DE"/>
    <w:rsid w:val="00816A6D"/>
    <w:rsid w:val="00816C76"/>
    <w:rsid w:val="00816CD4"/>
    <w:rsid w:val="00817184"/>
    <w:rsid w:val="0081726D"/>
    <w:rsid w:val="00817A1D"/>
    <w:rsid w:val="00817B1F"/>
    <w:rsid w:val="00817B25"/>
    <w:rsid w:val="00817CA9"/>
    <w:rsid w:val="00817DE5"/>
    <w:rsid w:val="00817DF2"/>
    <w:rsid w:val="00817EC7"/>
    <w:rsid w:val="008204DE"/>
    <w:rsid w:val="008207ED"/>
    <w:rsid w:val="008209CC"/>
    <w:rsid w:val="0082101A"/>
    <w:rsid w:val="008217F2"/>
    <w:rsid w:val="00821A89"/>
    <w:rsid w:val="00821E81"/>
    <w:rsid w:val="00822C8A"/>
    <w:rsid w:val="0082302A"/>
    <w:rsid w:val="0082399A"/>
    <w:rsid w:val="00823C44"/>
    <w:rsid w:val="008245A2"/>
    <w:rsid w:val="008248B8"/>
    <w:rsid w:val="00824C84"/>
    <w:rsid w:val="00824D0A"/>
    <w:rsid w:val="008266B3"/>
    <w:rsid w:val="00826868"/>
    <w:rsid w:val="00826BDF"/>
    <w:rsid w:val="00826FF6"/>
    <w:rsid w:val="008302BC"/>
    <w:rsid w:val="00830464"/>
    <w:rsid w:val="008308C3"/>
    <w:rsid w:val="00830B79"/>
    <w:rsid w:val="0083110C"/>
    <w:rsid w:val="008316FE"/>
    <w:rsid w:val="00831E4C"/>
    <w:rsid w:val="008320EA"/>
    <w:rsid w:val="00832175"/>
    <w:rsid w:val="00832B91"/>
    <w:rsid w:val="00832C56"/>
    <w:rsid w:val="00832E45"/>
    <w:rsid w:val="00833D9D"/>
    <w:rsid w:val="008341D8"/>
    <w:rsid w:val="00834565"/>
    <w:rsid w:val="0083467C"/>
    <w:rsid w:val="00834923"/>
    <w:rsid w:val="00834939"/>
    <w:rsid w:val="008358D6"/>
    <w:rsid w:val="00835B75"/>
    <w:rsid w:val="0083626C"/>
    <w:rsid w:val="008366C9"/>
    <w:rsid w:val="0083687D"/>
    <w:rsid w:val="00836B52"/>
    <w:rsid w:val="00836D73"/>
    <w:rsid w:val="008372AA"/>
    <w:rsid w:val="008379D6"/>
    <w:rsid w:val="00837AF8"/>
    <w:rsid w:val="008401F3"/>
    <w:rsid w:val="00840A75"/>
    <w:rsid w:val="00840BE3"/>
    <w:rsid w:val="0084156C"/>
    <w:rsid w:val="00841E36"/>
    <w:rsid w:val="00841EC9"/>
    <w:rsid w:val="00841F2E"/>
    <w:rsid w:val="00841F6D"/>
    <w:rsid w:val="00842008"/>
    <w:rsid w:val="0084200A"/>
    <w:rsid w:val="00842284"/>
    <w:rsid w:val="00842511"/>
    <w:rsid w:val="0084273F"/>
    <w:rsid w:val="0084286C"/>
    <w:rsid w:val="00842BC4"/>
    <w:rsid w:val="00842F53"/>
    <w:rsid w:val="00843046"/>
    <w:rsid w:val="00843240"/>
    <w:rsid w:val="00843F68"/>
    <w:rsid w:val="008445D7"/>
    <w:rsid w:val="00844796"/>
    <w:rsid w:val="008451F8"/>
    <w:rsid w:val="0084546F"/>
    <w:rsid w:val="0084580A"/>
    <w:rsid w:val="00845F35"/>
    <w:rsid w:val="008460E1"/>
    <w:rsid w:val="00846173"/>
    <w:rsid w:val="008461F7"/>
    <w:rsid w:val="008466C5"/>
    <w:rsid w:val="008469CF"/>
    <w:rsid w:val="008475B7"/>
    <w:rsid w:val="00847D79"/>
    <w:rsid w:val="00850398"/>
    <w:rsid w:val="00850CB0"/>
    <w:rsid w:val="00851065"/>
    <w:rsid w:val="00851BEC"/>
    <w:rsid w:val="00851D09"/>
    <w:rsid w:val="00851F60"/>
    <w:rsid w:val="008522AD"/>
    <w:rsid w:val="00852C2C"/>
    <w:rsid w:val="00853538"/>
    <w:rsid w:val="00853C01"/>
    <w:rsid w:val="00853C52"/>
    <w:rsid w:val="00853F65"/>
    <w:rsid w:val="00854011"/>
    <w:rsid w:val="008545B6"/>
    <w:rsid w:val="008545E5"/>
    <w:rsid w:val="00854687"/>
    <w:rsid w:val="00854D4B"/>
    <w:rsid w:val="00855207"/>
    <w:rsid w:val="0085587E"/>
    <w:rsid w:val="00855C4E"/>
    <w:rsid w:val="00855EF4"/>
    <w:rsid w:val="0085624D"/>
    <w:rsid w:val="008562E3"/>
    <w:rsid w:val="0085639C"/>
    <w:rsid w:val="008569B9"/>
    <w:rsid w:val="008571DF"/>
    <w:rsid w:val="008577CE"/>
    <w:rsid w:val="008601ED"/>
    <w:rsid w:val="0086064A"/>
    <w:rsid w:val="0086064B"/>
    <w:rsid w:val="00860686"/>
    <w:rsid w:val="00860B20"/>
    <w:rsid w:val="00860D93"/>
    <w:rsid w:val="00861C5F"/>
    <w:rsid w:val="00861F8C"/>
    <w:rsid w:val="0086232D"/>
    <w:rsid w:val="0086297B"/>
    <w:rsid w:val="00862DBA"/>
    <w:rsid w:val="0086379F"/>
    <w:rsid w:val="00864374"/>
    <w:rsid w:val="008645A5"/>
    <w:rsid w:val="0086466E"/>
    <w:rsid w:val="00865317"/>
    <w:rsid w:val="0086562F"/>
    <w:rsid w:val="008657FD"/>
    <w:rsid w:val="008659E6"/>
    <w:rsid w:val="00865D92"/>
    <w:rsid w:val="008665EC"/>
    <w:rsid w:val="00866BBA"/>
    <w:rsid w:val="00866CF1"/>
    <w:rsid w:val="00867379"/>
    <w:rsid w:val="0086760D"/>
    <w:rsid w:val="0087042F"/>
    <w:rsid w:val="00870EA2"/>
    <w:rsid w:val="00871075"/>
    <w:rsid w:val="008723C3"/>
    <w:rsid w:val="0087248F"/>
    <w:rsid w:val="00872746"/>
    <w:rsid w:val="0087317D"/>
    <w:rsid w:val="008733A9"/>
    <w:rsid w:val="00873742"/>
    <w:rsid w:val="00873C51"/>
    <w:rsid w:val="0087402E"/>
    <w:rsid w:val="00874092"/>
    <w:rsid w:val="008742EA"/>
    <w:rsid w:val="00874925"/>
    <w:rsid w:val="0087496E"/>
    <w:rsid w:val="0087571E"/>
    <w:rsid w:val="00875AC5"/>
    <w:rsid w:val="00875EE5"/>
    <w:rsid w:val="00876026"/>
    <w:rsid w:val="00876692"/>
    <w:rsid w:val="0087680D"/>
    <w:rsid w:val="00877228"/>
    <w:rsid w:val="00877B3D"/>
    <w:rsid w:val="00877C68"/>
    <w:rsid w:val="00877D23"/>
    <w:rsid w:val="008807BA"/>
    <w:rsid w:val="00880DDC"/>
    <w:rsid w:val="008818B9"/>
    <w:rsid w:val="00881ED7"/>
    <w:rsid w:val="00882436"/>
    <w:rsid w:val="00882F78"/>
    <w:rsid w:val="00883020"/>
    <w:rsid w:val="0088325F"/>
    <w:rsid w:val="008832FE"/>
    <w:rsid w:val="008833E5"/>
    <w:rsid w:val="00883734"/>
    <w:rsid w:val="008837DF"/>
    <w:rsid w:val="0088398F"/>
    <w:rsid w:val="00883E6C"/>
    <w:rsid w:val="008840C7"/>
    <w:rsid w:val="0088462E"/>
    <w:rsid w:val="00884A85"/>
    <w:rsid w:val="00884C6F"/>
    <w:rsid w:val="00884DFF"/>
    <w:rsid w:val="00884E04"/>
    <w:rsid w:val="00885119"/>
    <w:rsid w:val="008852C1"/>
    <w:rsid w:val="00885358"/>
    <w:rsid w:val="00885EE2"/>
    <w:rsid w:val="00885F7C"/>
    <w:rsid w:val="0088601B"/>
    <w:rsid w:val="00886661"/>
    <w:rsid w:val="00886A24"/>
    <w:rsid w:val="00886A32"/>
    <w:rsid w:val="0088703B"/>
    <w:rsid w:val="0088714E"/>
    <w:rsid w:val="00890365"/>
    <w:rsid w:val="00890C20"/>
    <w:rsid w:val="00890C8A"/>
    <w:rsid w:val="00890CAF"/>
    <w:rsid w:val="008929E5"/>
    <w:rsid w:val="00892E4B"/>
    <w:rsid w:val="0089405B"/>
    <w:rsid w:val="008940B4"/>
    <w:rsid w:val="00894B41"/>
    <w:rsid w:val="00894D71"/>
    <w:rsid w:val="0089556E"/>
    <w:rsid w:val="00896AF8"/>
    <w:rsid w:val="00896E2A"/>
    <w:rsid w:val="00896F06"/>
    <w:rsid w:val="00897214"/>
    <w:rsid w:val="00897F48"/>
    <w:rsid w:val="008A0491"/>
    <w:rsid w:val="008A07BC"/>
    <w:rsid w:val="008A0DDA"/>
    <w:rsid w:val="008A0F42"/>
    <w:rsid w:val="008A153D"/>
    <w:rsid w:val="008A25E2"/>
    <w:rsid w:val="008A2761"/>
    <w:rsid w:val="008A28CE"/>
    <w:rsid w:val="008A293F"/>
    <w:rsid w:val="008A31F0"/>
    <w:rsid w:val="008A3201"/>
    <w:rsid w:val="008A3421"/>
    <w:rsid w:val="008A3619"/>
    <w:rsid w:val="008A3843"/>
    <w:rsid w:val="008A3E44"/>
    <w:rsid w:val="008A3EA6"/>
    <w:rsid w:val="008A43EA"/>
    <w:rsid w:val="008A46E7"/>
    <w:rsid w:val="008A50A6"/>
    <w:rsid w:val="008A50F0"/>
    <w:rsid w:val="008A5215"/>
    <w:rsid w:val="008A5901"/>
    <w:rsid w:val="008A6898"/>
    <w:rsid w:val="008A7232"/>
    <w:rsid w:val="008A7467"/>
    <w:rsid w:val="008A7A57"/>
    <w:rsid w:val="008A7F00"/>
    <w:rsid w:val="008B15B9"/>
    <w:rsid w:val="008B1871"/>
    <w:rsid w:val="008B1B0B"/>
    <w:rsid w:val="008B3B3B"/>
    <w:rsid w:val="008B4679"/>
    <w:rsid w:val="008B4BE8"/>
    <w:rsid w:val="008B559B"/>
    <w:rsid w:val="008B6848"/>
    <w:rsid w:val="008B6A48"/>
    <w:rsid w:val="008B6E6E"/>
    <w:rsid w:val="008B6F83"/>
    <w:rsid w:val="008B70AB"/>
    <w:rsid w:val="008B7883"/>
    <w:rsid w:val="008C0133"/>
    <w:rsid w:val="008C06F7"/>
    <w:rsid w:val="008C10BB"/>
    <w:rsid w:val="008C164A"/>
    <w:rsid w:val="008C168B"/>
    <w:rsid w:val="008C1F86"/>
    <w:rsid w:val="008C2246"/>
    <w:rsid w:val="008C251A"/>
    <w:rsid w:val="008C2622"/>
    <w:rsid w:val="008C2632"/>
    <w:rsid w:val="008C273E"/>
    <w:rsid w:val="008C2CE4"/>
    <w:rsid w:val="008C326B"/>
    <w:rsid w:val="008C3426"/>
    <w:rsid w:val="008C36F0"/>
    <w:rsid w:val="008C37B0"/>
    <w:rsid w:val="008C3F6C"/>
    <w:rsid w:val="008C4053"/>
    <w:rsid w:val="008C423E"/>
    <w:rsid w:val="008C53C0"/>
    <w:rsid w:val="008C573B"/>
    <w:rsid w:val="008C5E46"/>
    <w:rsid w:val="008C6306"/>
    <w:rsid w:val="008C664B"/>
    <w:rsid w:val="008C6D47"/>
    <w:rsid w:val="008C6D61"/>
    <w:rsid w:val="008C70B8"/>
    <w:rsid w:val="008C754E"/>
    <w:rsid w:val="008C754F"/>
    <w:rsid w:val="008C7901"/>
    <w:rsid w:val="008C7BFF"/>
    <w:rsid w:val="008C7DC1"/>
    <w:rsid w:val="008D02AF"/>
    <w:rsid w:val="008D0921"/>
    <w:rsid w:val="008D0C64"/>
    <w:rsid w:val="008D0CA0"/>
    <w:rsid w:val="008D1284"/>
    <w:rsid w:val="008D18A0"/>
    <w:rsid w:val="008D191A"/>
    <w:rsid w:val="008D1F28"/>
    <w:rsid w:val="008D22E9"/>
    <w:rsid w:val="008D2540"/>
    <w:rsid w:val="008D2D3A"/>
    <w:rsid w:val="008D34F3"/>
    <w:rsid w:val="008D39E1"/>
    <w:rsid w:val="008D3AA6"/>
    <w:rsid w:val="008D3CDB"/>
    <w:rsid w:val="008D42F6"/>
    <w:rsid w:val="008D4385"/>
    <w:rsid w:val="008D4836"/>
    <w:rsid w:val="008D4D0E"/>
    <w:rsid w:val="008D53E8"/>
    <w:rsid w:val="008D5569"/>
    <w:rsid w:val="008D6019"/>
    <w:rsid w:val="008D62D9"/>
    <w:rsid w:val="008D65C1"/>
    <w:rsid w:val="008D6F24"/>
    <w:rsid w:val="008D7489"/>
    <w:rsid w:val="008D7866"/>
    <w:rsid w:val="008D78BB"/>
    <w:rsid w:val="008D7B74"/>
    <w:rsid w:val="008E007F"/>
    <w:rsid w:val="008E04E3"/>
    <w:rsid w:val="008E109F"/>
    <w:rsid w:val="008E1E49"/>
    <w:rsid w:val="008E21A3"/>
    <w:rsid w:val="008E2377"/>
    <w:rsid w:val="008E23EA"/>
    <w:rsid w:val="008E245E"/>
    <w:rsid w:val="008E29BA"/>
    <w:rsid w:val="008E3202"/>
    <w:rsid w:val="008E4099"/>
    <w:rsid w:val="008E40C8"/>
    <w:rsid w:val="008E42FF"/>
    <w:rsid w:val="008E481F"/>
    <w:rsid w:val="008E4889"/>
    <w:rsid w:val="008E4967"/>
    <w:rsid w:val="008E4E12"/>
    <w:rsid w:val="008E53AB"/>
    <w:rsid w:val="008E5CC1"/>
    <w:rsid w:val="008E5D8E"/>
    <w:rsid w:val="008E5FEB"/>
    <w:rsid w:val="008E628A"/>
    <w:rsid w:val="008E6B91"/>
    <w:rsid w:val="008E7741"/>
    <w:rsid w:val="008E7D8A"/>
    <w:rsid w:val="008F0072"/>
    <w:rsid w:val="008F0139"/>
    <w:rsid w:val="008F06D1"/>
    <w:rsid w:val="008F0803"/>
    <w:rsid w:val="008F09A1"/>
    <w:rsid w:val="008F17BC"/>
    <w:rsid w:val="008F1D90"/>
    <w:rsid w:val="008F1F0B"/>
    <w:rsid w:val="008F1F4C"/>
    <w:rsid w:val="008F252F"/>
    <w:rsid w:val="008F30BB"/>
    <w:rsid w:val="008F3466"/>
    <w:rsid w:val="008F3EB7"/>
    <w:rsid w:val="008F41B5"/>
    <w:rsid w:val="008F4AC0"/>
    <w:rsid w:val="008F53A7"/>
    <w:rsid w:val="008F54C8"/>
    <w:rsid w:val="008F5726"/>
    <w:rsid w:val="008F582E"/>
    <w:rsid w:val="008F5C62"/>
    <w:rsid w:val="008F62D9"/>
    <w:rsid w:val="008F64A5"/>
    <w:rsid w:val="008F674F"/>
    <w:rsid w:val="008F6A70"/>
    <w:rsid w:val="008F71D4"/>
    <w:rsid w:val="008F759E"/>
    <w:rsid w:val="008F76BB"/>
    <w:rsid w:val="008F7975"/>
    <w:rsid w:val="008F7C81"/>
    <w:rsid w:val="00900852"/>
    <w:rsid w:val="00900A57"/>
    <w:rsid w:val="00900EDC"/>
    <w:rsid w:val="00901442"/>
    <w:rsid w:val="009016AD"/>
    <w:rsid w:val="00901705"/>
    <w:rsid w:val="00901AFA"/>
    <w:rsid w:val="00901EE4"/>
    <w:rsid w:val="00902488"/>
    <w:rsid w:val="0090275D"/>
    <w:rsid w:val="009029E9"/>
    <w:rsid w:val="00903179"/>
    <w:rsid w:val="00903EBD"/>
    <w:rsid w:val="00903F05"/>
    <w:rsid w:val="0090457F"/>
    <w:rsid w:val="00904AA7"/>
    <w:rsid w:val="00904C27"/>
    <w:rsid w:val="00904E87"/>
    <w:rsid w:val="00904E93"/>
    <w:rsid w:val="00905204"/>
    <w:rsid w:val="009055F4"/>
    <w:rsid w:val="009056C2"/>
    <w:rsid w:val="00905794"/>
    <w:rsid w:val="00905EA1"/>
    <w:rsid w:val="0090653E"/>
    <w:rsid w:val="00906E9F"/>
    <w:rsid w:val="00907C82"/>
    <w:rsid w:val="00907E3E"/>
    <w:rsid w:val="009102F7"/>
    <w:rsid w:val="009103FF"/>
    <w:rsid w:val="00910DAF"/>
    <w:rsid w:val="00910F6D"/>
    <w:rsid w:val="00911215"/>
    <w:rsid w:val="009118C5"/>
    <w:rsid w:val="00911DD3"/>
    <w:rsid w:val="00912007"/>
    <w:rsid w:val="009124C0"/>
    <w:rsid w:val="00912740"/>
    <w:rsid w:val="009129DD"/>
    <w:rsid w:val="0091302D"/>
    <w:rsid w:val="009135ED"/>
    <w:rsid w:val="0091370A"/>
    <w:rsid w:val="00913894"/>
    <w:rsid w:val="00913908"/>
    <w:rsid w:val="00913FAE"/>
    <w:rsid w:val="00915546"/>
    <w:rsid w:val="00915A0A"/>
    <w:rsid w:val="00915B75"/>
    <w:rsid w:val="0091663A"/>
    <w:rsid w:val="009172E1"/>
    <w:rsid w:val="00917ACC"/>
    <w:rsid w:val="00917E1B"/>
    <w:rsid w:val="0092060C"/>
    <w:rsid w:val="00920CA6"/>
    <w:rsid w:val="00920D03"/>
    <w:rsid w:val="009211F5"/>
    <w:rsid w:val="009214FD"/>
    <w:rsid w:val="009219B3"/>
    <w:rsid w:val="009219D1"/>
    <w:rsid w:val="00921AD2"/>
    <w:rsid w:val="0092223A"/>
    <w:rsid w:val="00922827"/>
    <w:rsid w:val="00922C48"/>
    <w:rsid w:val="00922FBE"/>
    <w:rsid w:val="00923CD9"/>
    <w:rsid w:val="0092413C"/>
    <w:rsid w:val="009242E2"/>
    <w:rsid w:val="00924B26"/>
    <w:rsid w:val="009252E7"/>
    <w:rsid w:val="0092562E"/>
    <w:rsid w:val="00925DF4"/>
    <w:rsid w:val="009263C3"/>
    <w:rsid w:val="00926535"/>
    <w:rsid w:val="0092740F"/>
    <w:rsid w:val="00927740"/>
    <w:rsid w:val="009279E6"/>
    <w:rsid w:val="00927C6F"/>
    <w:rsid w:val="009307AE"/>
    <w:rsid w:val="00930996"/>
    <w:rsid w:val="00930C4E"/>
    <w:rsid w:val="00930EAB"/>
    <w:rsid w:val="00930F4F"/>
    <w:rsid w:val="00930F5A"/>
    <w:rsid w:val="00931155"/>
    <w:rsid w:val="0093119B"/>
    <w:rsid w:val="00931482"/>
    <w:rsid w:val="0093165E"/>
    <w:rsid w:val="00931BC5"/>
    <w:rsid w:val="00932346"/>
    <w:rsid w:val="00932CA4"/>
    <w:rsid w:val="009331C6"/>
    <w:rsid w:val="0093323E"/>
    <w:rsid w:val="009339D6"/>
    <w:rsid w:val="00933A5F"/>
    <w:rsid w:val="00933A9F"/>
    <w:rsid w:val="009347CA"/>
    <w:rsid w:val="00934C47"/>
    <w:rsid w:val="00934D62"/>
    <w:rsid w:val="00935ECF"/>
    <w:rsid w:val="00936237"/>
    <w:rsid w:val="0093624F"/>
    <w:rsid w:val="00936A25"/>
    <w:rsid w:val="00936A9B"/>
    <w:rsid w:val="00936ABA"/>
    <w:rsid w:val="00936ADC"/>
    <w:rsid w:val="00936EA7"/>
    <w:rsid w:val="00936F2E"/>
    <w:rsid w:val="0093719B"/>
    <w:rsid w:val="00937866"/>
    <w:rsid w:val="0093794F"/>
    <w:rsid w:val="00937B6A"/>
    <w:rsid w:val="009403DB"/>
    <w:rsid w:val="00940F20"/>
    <w:rsid w:val="00940FAD"/>
    <w:rsid w:val="009416FF"/>
    <w:rsid w:val="009419C5"/>
    <w:rsid w:val="00941CC2"/>
    <w:rsid w:val="009422E8"/>
    <w:rsid w:val="009425D0"/>
    <w:rsid w:val="00942614"/>
    <w:rsid w:val="00943037"/>
    <w:rsid w:val="00944215"/>
    <w:rsid w:val="0094466D"/>
    <w:rsid w:val="009447C1"/>
    <w:rsid w:val="00944B48"/>
    <w:rsid w:val="00944F7F"/>
    <w:rsid w:val="00944F91"/>
    <w:rsid w:val="00945259"/>
    <w:rsid w:val="00945A20"/>
    <w:rsid w:val="00945DB5"/>
    <w:rsid w:val="009460D8"/>
    <w:rsid w:val="00946E2C"/>
    <w:rsid w:val="00947683"/>
    <w:rsid w:val="00950883"/>
    <w:rsid w:val="00950DD8"/>
    <w:rsid w:val="00951A75"/>
    <w:rsid w:val="00952A10"/>
    <w:rsid w:val="009532B5"/>
    <w:rsid w:val="00954126"/>
    <w:rsid w:val="00954156"/>
    <w:rsid w:val="00954749"/>
    <w:rsid w:val="00954930"/>
    <w:rsid w:val="0095493D"/>
    <w:rsid w:val="00954A51"/>
    <w:rsid w:val="00954C2A"/>
    <w:rsid w:val="00954F57"/>
    <w:rsid w:val="009558E1"/>
    <w:rsid w:val="00955D6B"/>
    <w:rsid w:val="00955F24"/>
    <w:rsid w:val="009573A7"/>
    <w:rsid w:val="0095791E"/>
    <w:rsid w:val="00960C14"/>
    <w:rsid w:val="00960D10"/>
    <w:rsid w:val="00960DA6"/>
    <w:rsid w:val="00961106"/>
    <w:rsid w:val="009611E7"/>
    <w:rsid w:val="0096199C"/>
    <w:rsid w:val="00962358"/>
    <w:rsid w:val="009627BF"/>
    <w:rsid w:val="0096293A"/>
    <w:rsid w:val="009634DA"/>
    <w:rsid w:val="00963520"/>
    <w:rsid w:val="00963606"/>
    <w:rsid w:val="00963705"/>
    <w:rsid w:val="009638A5"/>
    <w:rsid w:val="00963AEC"/>
    <w:rsid w:val="00963E38"/>
    <w:rsid w:val="00964E46"/>
    <w:rsid w:val="00965D7B"/>
    <w:rsid w:val="00965FA0"/>
    <w:rsid w:val="0096644D"/>
    <w:rsid w:val="00966579"/>
    <w:rsid w:val="009668D0"/>
    <w:rsid w:val="009669DC"/>
    <w:rsid w:val="00966EC1"/>
    <w:rsid w:val="009673AF"/>
    <w:rsid w:val="00967715"/>
    <w:rsid w:val="0096771D"/>
    <w:rsid w:val="009679E9"/>
    <w:rsid w:val="00967A21"/>
    <w:rsid w:val="00967CF5"/>
    <w:rsid w:val="009710E3"/>
    <w:rsid w:val="00971688"/>
    <w:rsid w:val="009718D8"/>
    <w:rsid w:val="0097225C"/>
    <w:rsid w:val="0097231D"/>
    <w:rsid w:val="0097309C"/>
    <w:rsid w:val="00973683"/>
    <w:rsid w:val="00973780"/>
    <w:rsid w:val="0097402A"/>
    <w:rsid w:val="00974811"/>
    <w:rsid w:val="00975231"/>
    <w:rsid w:val="00975468"/>
    <w:rsid w:val="0097556F"/>
    <w:rsid w:val="009757F1"/>
    <w:rsid w:val="00975C6D"/>
    <w:rsid w:val="0097600F"/>
    <w:rsid w:val="0097619A"/>
    <w:rsid w:val="009761CB"/>
    <w:rsid w:val="009768F0"/>
    <w:rsid w:val="00976AD6"/>
    <w:rsid w:val="00976CEB"/>
    <w:rsid w:val="0098050B"/>
    <w:rsid w:val="00980AEA"/>
    <w:rsid w:val="00980D8D"/>
    <w:rsid w:val="00981B3E"/>
    <w:rsid w:val="009820BC"/>
    <w:rsid w:val="00982845"/>
    <w:rsid w:val="00982D3A"/>
    <w:rsid w:val="009833C3"/>
    <w:rsid w:val="00983643"/>
    <w:rsid w:val="00983757"/>
    <w:rsid w:val="0098397D"/>
    <w:rsid w:val="00983D9F"/>
    <w:rsid w:val="00983E5F"/>
    <w:rsid w:val="00983FB1"/>
    <w:rsid w:val="009842D1"/>
    <w:rsid w:val="009845F5"/>
    <w:rsid w:val="009847EA"/>
    <w:rsid w:val="00984E57"/>
    <w:rsid w:val="00984F91"/>
    <w:rsid w:val="00985F84"/>
    <w:rsid w:val="00986102"/>
    <w:rsid w:val="0098644E"/>
    <w:rsid w:val="00986A66"/>
    <w:rsid w:val="00986C5F"/>
    <w:rsid w:val="00990619"/>
    <w:rsid w:val="00990D91"/>
    <w:rsid w:val="00990FA3"/>
    <w:rsid w:val="009911C8"/>
    <w:rsid w:val="0099177E"/>
    <w:rsid w:val="00991B86"/>
    <w:rsid w:val="00991E36"/>
    <w:rsid w:val="0099247B"/>
    <w:rsid w:val="009931FA"/>
    <w:rsid w:val="00993390"/>
    <w:rsid w:val="0099375E"/>
    <w:rsid w:val="00993887"/>
    <w:rsid w:val="00993F3B"/>
    <w:rsid w:val="009943E0"/>
    <w:rsid w:val="009947BF"/>
    <w:rsid w:val="00994848"/>
    <w:rsid w:val="00994E78"/>
    <w:rsid w:val="00995239"/>
    <w:rsid w:val="009955F6"/>
    <w:rsid w:val="009966A5"/>
    <w:rsid w:val="00996890"/>
    <w:rsid w:val="009970A9"/>
    <w:rsid w:val="00997973"/>
    <w:rsid w:val="00997FDB"/>
    <w:rsid w:val="009A03FF"/>
    <w:rsid w:val="009A09E4"/>
    <w:rsid w:val="009A0D6A"/>
    <w:rsid w:val="009A10BA"/>
    <w:rsid w:val="009A15F0"/>
    <w:rsid w:val="009A15F1"/>
    <w:rsid w:val="009A182D"/>
    <w:rsid w:val="009A1EA7"/>
    <w:rsid w:val="009A2047"/>
    <w:rsid w:val="009A2126"/>
    <w:rsid w:val="009A2297"/>
    <w:rsid w:val="009A24BA"/>
    <w:rsid w:val="009A270C"/>
    <w:rsid w:val="009A28F6"/>
    <w:rsid w:val="009A298A"/>
    <w:rsid w:val="009A2F75"/>
    <w:rsid w:val="009A2FDD"/>
    <w:rsid w:val="009A3222"/>
    <w:rsid w:val="009A3889"/>
    <w:rsid w:val="009A3A6A"/>
    <w:rsid w:val="009A3F46"/>
    <w:rsid w:val="009A3F67"/>
    <w:rsid w:val="009A3FC6"/>
    <w:rsid w:val="009A42CB"/>
    <w:rsid w:val="009A4351"/>
    <w:rsid w:val="009A44AD"/>
    <w:rsid w:val="009A4624"/>
    <w:rsid w:val="009A4C98"/>
    <w:rsid w:val="009A4D1A"/>
    <w:rsid w:val="009A5079"/>
    <w:rsid w:val="009A50DF"/>
    <w:rsid w:val="009A514D"/>
    <w:rsid w:val="009A5339"/>
    <w:rsid w:val="009A57E0"/>
    <w:rsid w:val="009A5FED"/>
    <w:rsid w:val="009A604E"/>
    <w:rsid w:val="009A646B"/>
    <w:rsid w:val="009A6B9E"/>
    <w:rsid w:val="009A6D19"/>
    <w:rsid w:val="009A70BA"/>
    <w:rsid w:val="009B0349"/>
    <w:rsid w:val="009B04A4"/>
    <w:rsid w:val="009B0AB4"/>
    <w:rsid w:val="009B0C94"/>
    <w:rsid w:val="009B13BF"/>
    <w:rsid w:val="009B22F3"/>
    <w:rsid w:val="009B2481"/>
    <w:rsid w:val="009B24D7"/>
    <w:rsid w:val="009B2921"/>
    <w:rsid w:val="009B2931"/>
    <w:rsid w:val="009B2ADB"/>
    <w:rsid w:val="009B38DD"/>
    <w:rsid w:val="009B4670"/>
    <w:rsid w:val="009B4C2A"/>
    <w:rsid w:val="009B520F"/>
    <w:rsid w:val="009B56B9"/>
    <w:rsid w:val="009B57FD"/>
    <w:rsid w:val="009B5957"/>
    <w:rsid w:val="009B5E2E"/>
    <w:rsid w:val="009B60CB"/>
    <w:rsid w:val="009B60E3"/>
    <w:rsid w:val="009B67E4"/>
    <w:rsid w:val="009B7266"/>
    <w:rsid w:val="009B750B"/>
    <w:rsid w:val="009B75D9"/>
    <w:rsid w:val="009B7611"/>
    <w:rsid w:val="009C00CB"/>
    <w:rsid w:val="009C08CC"/>
    <w:rsid w:val="009C0DB5"/>
    <w:rsid w:val="009C16A0"/>
    <w:rsid w:val="009C1B07"/>
    <w:rsid w:val="009C20D2"/>
    <w:rsid w:val="009C2155"/>
    <w:rsid w:val="009C277F"/>
    <w:rsid w:val="009C2AEE"/>
    <w:rsid w:val="009C3690"/>
    <w:rsid w:val="009C3A7A"/>
    <w:rsid w:val="009C3C2A"/>
    <w:rsid w:val="009C3F74"/>
    <w:rsid w:val="009C529A"/>
    <w:rsid w:val="009C5300"/>
    <w:rsid w:val="009C5412"/>
    <w:rsid w:val="009C57F1"/>
    <w:rsid w:val="009C626A"/>
    <w:rsid w:val="009C7BBF"/>
    <w:rsid w:val="009C7E11"/>
    <w:rsid w:val="009D03FA"/>
    <w:rsid w:val="009D0916"/>
    <w:rsid w:val="009D0B6D"/>
    <w:rsid w:val="009D0E80"/>
    <w:rsid w:val="009D1555"/>
    <w:rsid w:val="009D20C5"/>
    <w:rsid w:val="009D2317"/>
    <w:rsid w:val="009D25D4"/>
    <w:rsid w:val="009D2BEC"/>
    <w:rsid w:val="009D2D95"/>
    <w:rsid w:val="009D3C06"/>
    <w:rsid w:val="009D575B"/>
    <w:rsid w:val="009D5AAF"/>
    <w:rsid w:val="009D6266"/>
    <w:rsid w:val="009D638C"/>
    <w:rsid w:val="009D664D"/>
    <w:rsid w:val="009D6C68"/>
    <w:rsid w:val="009D6F12"/>
    <w:rsid w:val="009D70E8"/>
    <w:rsid w:val="009D7567"/>
    <w:rsid w:val="009E0231"/>
    <w:rsid w:val="009E08DE"/>
    <w:rsid w:val="009E138D"/>
    <w:rsid w:val="009E1B39"/>
    <w:rsid w:val="009E1C39"/>
    <w:rsid w:val="009E2131"/>
    <w:rsid w:val="009E2BA7"/>
    <w:rsid w:val="009E374D"/>
    <w:rsid w:val="009E3AAC"/>
    <w:rsid w:val="009E3BF0"/>
    <w:rsid w:val="009E3EF0"/>
    <w:rsid w:val="009E3F6E"/>
    <w:rsid w:val="009E408B"/>
    <w:rsid w:val="009E43C4"/>
    <w:rsid w:val="009E43C8"/>
    <w:rsid w:val="009E551D"/>
    <w:rsid w:val="009E563F"/>
    <w:rsid w:val="009E5B43"/>
    <w:rsid w:val="009E5FCD"/>
    <w:rsid w:val="009E5FCF"/>
    <w:rsid w:val="009E635E"/>
    <w:rsid w:val="009E6E53"/>
    <w:rsid w:val="009E700B"/>
    <w:rsid w:val="009E74C8"/>
    <w:rsid w:val="009E7806"/>
    <w:rsid w:val="009E7823"/>
    <w:rsid w:val="009E7AE3"/>
    <w:rsid w:val="009E7E94"/>
    <w:rsid w:val="009F0009"/>
    <w:rsid w:val="009F02E7"/>
    <w:rsid w:val="009F044D"/>
    <w:rsid w:val="009F0682"/>
    <w:rsid w:val="009F06B2"/>
    <w:rsid w:val="009F08D0"/>
    <w:rsid w:val="009F08FB"/>
    <w:rsid w:val="009F1290"/>
    <w:rsid w:val="009F1828"/>
    <w:rsid w:val="009F1B07"/>
    <w:rsid w:val="009F1CF1"/>
    <w:rsid w:val="009F223E"/>
    <w:rsid w:val="009F3FE1"/>
    <w:rsid w:val="009F435F"/>
    <w:rsid w:val="009F4413"/>
    <w:rsid w:val="009F5F9E"/>
    <w:rsid w:val="009F6239"/>
    <w:rsid w:val="009F6288"/>
    <w:rsid w:val="009F68CC"/>
    <w:rsid w:val="009F6EE9"/>
    <w:rsid w:val="009F7479"/>
    <w:rsid w:val="009F7FD9"/>
    <w:rsid w:val="00A0008B"/>
    <w:rsid w:val="00A0025E"/>
    <w:rsid w:val="00A00347"/>
    <w:rsid w:val="00A01C57"/>
    <w:rsid w:val="00A02248"/>
    <w:rsid w:val="00A02355"/>
    <w:rsid w:val="00A027E2"/>
    <w:rsid w:val="00A02CDF"/>
    <w:rsid w:val="00A0372A"/>
    <w:rsid w:val="00A040F1"/>
    <w:rsid w:val="00A04C5D"/>
    <w:rsid w:val="00A04DBE"/>
    <w:rsid w:val="00A05037"/>
    <w:rsid w:val="00A05B2D"/>
    <w:rsid w:val="00A06567"/>
    <w:rsid w:val="00A069E5"/>
    <w:rsid w:val="00A07A5D"/>
    <w:rsid w:val="00A10264"/>
    <w:rsid w:val="00A105CD"/>
    <w:rsid w:val="00A1077C"/>
    <w:rsid w:val="00A10CAF"/>
    <w:rsid w:val="00A10EAA"/>
    <w:rsid w:val="00A10FC0"/>
    <w:rsid w:val="00A11483"/>
    <w:rsid w:val="00A11900"/>
    <w:rsid w:val="00A1268A"/>
    <w:rsid w:val="00A126B9"/>
    <w:rsid w:val="00A129DB"/>
    <w:rsid w:val="00A1315A"/>
    <w:rsid w:val="00A133E8"/>
    <w:rsid w:val="00A133F2"/>
    <w:rsid w:val="00A13547"/>
    <w:rsid w:val="00A135CE"/>
    <w:rsid w:val="00A13721"/>
    <w:rsid w:val="00A13774"/>
    <w:rsid w:val="00A1397F"/>
    <w:rsid w:val="00A13B24"/>
    <w:rsid w:val="00A13D20"/>
    <w:rsid w:val="00A13F38"/>
    <w:rsid w:val="00A14928"/>
    <w:rsid w:val="00A14A74"/>
    <w:rsid w:val="00A150FD"/>
    <w:rsid w:val="00A157BF"/>
    <w:rsid w:val="00A16F9A"/>
    <w:rsid w:val="00A16FB5"/>
    <w:rsid w:val="00A1723A"/>
    <w:rsid w:val="00A17648"/>
    <w:rsid w:val="00A176F6"/>
    <w:rsid w:val="00A179A9"/>
    <w:rsid w:val="00A179EB"/>
    <w:rsid w:val="00A17A4C"/>
    <w:rsid w:val="00A202BC"/>
    <w:rsid w:val="00A20434"/>
    <w:rsid w:val="00A21163"/>
    <w:rsid w:val="00A21806"/>
    <w:rsid w:val="00A21BE5"/>
    <w:rsid w:val="00A222D8"/>
    <w:rsid w:val="00A22515"/>
    <w:rsid w:val="00A22E2D"/>
    <w:rsid w:val="00A22EE4"/>
    <w:rsid w:val="00A2399A"/>
    <w:rsid w:val="00A23D5F"/>
    <w:rsid w:val="00A24031"/>
    <w:rsid w:val="00A24AFE"/>
    <w:rsid w:val="00A24BA5"/>
    <w:rsid w:val="00A24CA5"/>
    <w:rsid w:val="00A2510E"/>
    <w:rsid w:val="00A254F1"/>
    <w:rsid w:val="00A25586"/>
    <w:rsid w:val="00A25C9A"/>
    <w:rsid w:val="00A25E40"/>
    <w:rsid w:val="00A262E7"/>
    <w:rsid w:val="00A26AAF"/>
    <w:rsid w:val="00A26BE4"/>
    <w:rsid w:val="00A26FD5"/>
    <w:rsid w:val="00A274BD"/>
    <w:rsid w:val="00A2789E"/>
    <w:rsid w:val="00A27D12"/>
    <w:rsid w:val="00A27F42"/>
    <w:rsid w:val="00A27F6D"/>
    <w:rsid w:val="00A30AA7"/>
    <w:rsid w:val="00A30BCC"/>
    <w:rsid w:val="00A30CBE"/>
    <w:rsid w:val="00A310FA"/>
    <w:rsid w:val="00A311ED"/>
    <w:rsid w:val="00A313EC"/>
    <w:rsid w:val="00A31792"/>
    <w:rsid w:val="00A31C3D"/>
    <w:rsid w:val="00A31D12"/>
    <w:rsid w:val="00A31F9B"/>
    <w:rsid w:val="00A320A5"/>
    <w:rsid w:val="00A32277"/>
    <w:rsid w:val="00A3399E"/>
    <w:rsid w:val="00A33A7A"/>
    <w:rsid w:val="00A34751"/>
    <w:rsid w:val="00A34A96"/>
    <w:rsid w:val="00A35620"/>
    <w:rsid w:val="00A356F8"/>
    <w:rsid w:val="00A36089"/>
    <w:rsid w:val="00A361DF"/>
    <w:rsid w:val="00A36398"/>
    <w:rsid w:val="00A366FF"/>
    <w:rsid w:val="00A36800"/>
    <w:rsid w:val="00A3723C"/>
    <w:rsid w:val="00A374C4"/>
    <w:rsid w:val="00A37F99"/>
    <w:rsid w:val="00A40848"/>
    <w:rsid w:val="00A408F4"/>
    <w:rsid w:val="00A4096F"/>
    <w:rsid w:val="00A40D0C"/>
    <w:rsid w:val="00A4102C"/>
    <w:rsid w:val="00A411C1"/>
    <w:rsid w:val="00A415CD"/>
    <w:rsid w:val="00A417B0"/>
    <w:rsid w:val="00A4186F"/>
    <w:rsid w:val="00A418ED"/>
    <w:rsid w:val="00A41D7B"/>
    <w:rsid w:val="00A41E4E"/>
    <w:rsid w:val="00A421E7"/>
    <w:rsid w:val="00A430EF"/>
    <w:rsid w:val="00A434B3"/>
    <w:rsid w:val="00A436B0"/>
    <w:rsid w:val="00A43B5C"/>
    <w:rsid w:val="00A43D2B"/>
    <w:rsid w:val="00A44469"/>
    <w:rsid w:val="00A44559"/>
    <w:rsid w:val="00A446B0"/>
    <w:rsid w:val="00A452E2"/>
    <w:rsid w:val="00A455D4"/>
    <w:rsid w:val="00A46ED0"/>
    <w:rsid w:val="00A47896"/>
    <w:rsid w:val="00A47E3A"/>
    <w:rsid w:val="00A47EB7"/>
    <w:rsid w:val="00A5087F"/>
    <w:rsid w:val="00A51212"/>
    <w:rsid w:val="00A5161F"/>
    <w:rsid w:val="00A51949"/>
    <w:rsid w:val="00A519C4"/>
    <w:rsid w:val="00A522D8"/>
    <w:rsid w:val="00A524B8"/>
    <w:rsid w:val="00A5256A"/>
    <w:rsid w:val="00A52C9D"/>
    <w:rsid w:val="00A52F5E"/>
    <w:rsid w:val="00A53FD3"/>
    <w:rsid w:val="00A54DAE"/>
    <w:rsid w:val="00A55081"/>
    <w:rsid w:val="00A551D0"/>
    <w:rsid w:val="00A557BD"/>
    <w:rsid w:val="00A5582F"/>
    <w:rsid w:val="00A56019"/>
    <w:rsid w:val="00A5617C"/>
    <w:rsid w:val="00A5634E"/>
    <w:rsid w:val="00A56574"/>
    <w:rsid w:val="00A56EDF"/>
    <w:rsid w:val="00A57098"/>
    <w:rsid w:val="00A572D3"/>
    <w:rsid w:val="00A5776E"/>
    <w:rsid w:val="00A6093E"/>
    <w:rsid w:val="00A61AFF"/>
    <w:rsid w:val="00A61BE1"/>
    <w:rsid w:val="00A62082"/>
    <w:rsid w:val="00A6227D"/>
    <w:rsid w:val="00A625D1"/>
    <w:rsid w:val="00A62A5E"/>
    <w:rsid w:val="00A62E10"/>
    <w:rsid w:val="00A635A4"/>
    <w:rsid w:val="00A63620"/>
    <w:rsid w:val="00A63A26"/>
    <w:rsid w:val="00A645B2"/>
    <w:rsid w:val="00A653FB"/>
    <w:rsid w:val="00A6595B"/>
    <w:rsid w:val="00A66003"/>
    <w:rsid w:val="00A664AF"/>
    <w:rsid w:val="00A66939"/>
    <w:rsid w:val="00A66BB0"/>
    <w:rsid w:val="00A66DAB"/>
    <w:rsid w:val="00A7018B"/>
    <w:rsid w:val="00A70B73"/>
    <w:rsid w:val="00A7106C"/>
    <w:rsid w:val="00A71839"/>
    <w:rsid w:val="00A71BDB"/>
    <w:rsid w:val="00A71F36"/>
    <w:rsid w:val="00A727A5"/>
    <w:rsid w:val="00A73E22"/>
    <w:rsid w:val="00A74DB2"/>
    <w:rsid w:val="00A756BF"/>
    <w:rsid w:val="00A759CB"/>
    <w:rsid w:val="00A75A86"/>
    <w:rsid w:val="00A76078"/>
    <w:rsid w:val="00A7624E"/>
    <w:rsid w:val="00A76BEB"/>
    <w:rsid w:val="00A76D3F"/>
    <w:rsid w:val="00A76E20"/>
    <w:rsid w:val="00A76F89"/>
    <w:rsid w:val="00A800B1"/>
    <w:rsid w:val="00A806E8"/>
    <w:rsid w:val="00A80803"/>
    <w:rsid w:val="00A81BB8"/>
    <w:rsid w:val="00A81E64"/>
    <w:rsid w:val="00A8262B"/>
    <w:rsid w:val="00A82AF4"/>
    <w:rsid w:val="00A82B52"/>
    <w:rsid w:val="00A82D44"/>
    <w:rsid w:val="00A836D5"/>
    <w:rsid w:val="00A83AD8"/>
    <w:rsid w:val="00A840EC"/>
    <w:rsid w:val="00A8420D"/>
    <w:rsid w:val="00A84273"/>
    <w:rsid w:val="00A846A7"/>
    <w:rsid w:val="00A84986"/>
    <w:rsid w:val="00A84F43"/>
    <w:rsid w:val="00A85146"/>
    <w:rsid w:val="00A8525D"/>
    <w:rsid w:val="00A855D1"/>
    <w:rsid w:val="00A8575F"/>
    <w:rsid w:val="00A85F38"/>
    <w:rsid w:val="00A8605A"/>
    <w:rsid w:val="00A8610A"/>
    <w:rsid w:val="00A868C3"/>
    <w:rsid w:val="00A86AB3"/>
    <w:rsid w:val="00A87249"/>
    <w:rsid w:val="00A874E7"/>
    <w:rsid w:val="00A87756"/>
    <w:rsid w:val="00A90287"/>
    <w:rsid w:val="00A90358"/>
    <w:rsid w:val="00A91450"/>
    <w:rsid w:val="00A91C0C"/>
    <w:rsid w:val="00A9219F"/>
    <w:rsid w:val="00A92851"/>
    <w:rsid w:val="00A9374E"/>
    <w:rsid w:val="00A937AD"/>
    <w:rsid w:val="00A93AB8"/>
    <w:rsid w:val="00A943A5"/>
    <w:rsid w:val="00A946F2"/>
    <w:rsid w:val="00A94DE6"/>
    <w:rsid w:val="00A94E15"/>
    <w:rsid w:val="00A94E7F"/>
    <w:rsid w:val="00A95626"/>
    <w:rsid w:val="00A95753"/>
    <w:rsid w:val="00A95E1C"/>
    <w:rsid w:val="00A95E74"/>
    <w:rsid w:val="00A95EB0"/>
    <w:rsid w:val="00A960F5"/>
    <w:rsid w:val="00A9647C"/>
    <w:rsid w:val="00A966CA"/>
    <w:rsid w:val="00A966FB"/>
    <w:rsid w:val="00A96D35"/>
    <w:rsid w:val="00A971AA"/>
    <w:rsid w:val="00A97549"/>
    <w:rsid w:val="00A9781C"/>
    <w:rsid w:val="00A97BE0"/>
    <w:rsid w:val="00A97F7E"/>
    <w:rsid w:val="00AA0044"/>
    <w:rsid w:val="00AA04BB"/>
    <w:rsid w:val="00AA05D8"/>
    <w:rsid w:val="00AA07B6"/>
    <w:rsid w:val="00AA1232"/>
    <w:rsid w:val="00AA16A8"/>
    <w:rsid w:val="00AA1FB3"/>
    <w:rsid w:val="00AA295C"/>
    <w:rsid w:val="00AA2ABD"/>
    <w:rsid w:val="00AA2CD0"/>
    <w:rsid w:val="00AA2D55"/>
    <w:rsid w:val="00AA2E1B"/>
    <w:rsid w:val="00AA2F32"/>
    <w:rsid w:val="00AA3276"/>
    <w:rsid w:val="00AA32E9"/>
    <w:rsid w:val="00AA3761"/>
    <w:rsid w:val="00AA3AF8"/>
    <w:rsid w:val="00AA3D75"/>
    <w:rsid w:val="00AA499D"/>
    <w:rsid w:val="00AA4A39"/>
    <w:rsid w:val="00AA4ABD"/>
    <w:rsid w:val="00AA51E4"/>
    <w:rsid w:val="00AA52F6"/>
    <w:rsid w:val="00AA5479"/>
    <w:rsid w:val="00AA5555"/>
    <w:rsid w:val="00AA61B8"/>
    <w:rsid w:val="00AA6649"/>
    <w:rsid w:val="00AA68D8"/>
    <w:rsid w:val="00AA68F2"/>
    <w:rsid w:val="00AA69F8"/>
    <w:rsid w:val="00AA6D1F"/>
    <w:rsid w:val="00AA72A1"/>
    <w:rsid w:val="00AA768E"/>
    <w:rsid w:val="00AA7A2D"/>
    <w:rsid w:val="00AB00EA"/>
    <w:rsid w:val="00AB0306"/>
    <w:rsid w:val="00AB0644"/>
    <w:rsid w:val="00AB07B9"/>
    <w:rsid w:val="00AB0B28"/>
    <w:rsid w:val="00AB0B8E"/>
    <w:rsid w:val="00AB165F"/>
    <w:rsid w:val="00AB19B3"/>
    <w:rsid w:val="00AB1C74"/>
    <w:rsid w:val="00AB1DB2"/>
    <w:rsid w:val="00AB2560"/>
    <w:rsid w:val="00AB2813"/>
    <w:rsid w:val="00AB293E"/>
    <w:rsid w:val="00AB2B88"/>
    <w:rsid w:val="00AB2BAA"/>
    <w:rsid w:val="00AB38D2"/>
    <w:rsid w:val="00AB486D"/>
    <w:rsid w:val="00AB4BC3"/>
    <w:rsid w:val="00AB575D"/>
    <w:rsid w:val="00AB5BF4"/>
    <w:rsid w:val="00AB6065"/>
    <w:rsid w:val="00AB61D9"/>
    <w:rsid w:val="00AB6CAA"/>
    <w:rsid w:val="00AB755A"/>
    <w:rsid w:val="00AC04F5"/>
    <w:rsid w:val="00AC0DD4"/>
    <w:rsid w:val="00AC0F6B"/>
    <w:rsid w:val="00AC1A69"/>
    <w:rsid w:val="00AC1D5A"/>
    <w:rsid w:val="00AC2A7F"/>
    <w:rsid w:val="00AC2AF7"/>
    <w:rsid w:val="00AC301E"/>
    <w:rsid w:val="00AC3084"/>
    <w:rsid w:val="00AC3D9F"/>
    <w:rsid w:val="00AC417E"/>
    <w:rsid w:val="00AC4881"/>
    <w:rsid w:val="00AC4B63"/>
    <w:rsid w:val="00AC4F09"/>
    <w:rsid w:val="00AC53E6"/>
    <w:rsid w:val="00AC6569"/>
    <w:rsid w:val="00AC65B9"/>
    <w:rsid w:val="00AC7007"/>
    <w:rsid w:val="00AC7DA9"/>
    <w:rsid w:val="00AC7F57"/>
    <w:rsid w:val="00AD0138"/>
    <w:rsid w:val="00AD03EE"/>
    <w:rsid w:val="00AD09A2"/>
    <w:rsid w:val="00AD0E9F"/>
    <w:rsid w:val="00AD0EAA"/>
    <w:rsid w:val="00AD14AD"/>
    <w:rsid w:val="00AD17FD"/>
    <w:rsid w:val="00AD1A2C"/>
    <w:rsid w:val="00AD31D8"/>
    <w:rsid w:val="00AD37CE"/>
    <w:rsid w:val="00AD3C7A"/>
    <w:rsid w:val="00AD4165"/>
    <w:rsid w:val="00AD45F2"/>
    <w:rsid w:val="00AD4890"/>
    <w:rsid w:val="00AD48DB"/>
    <w:rsid w:val="00AD4B2D"/>
    <w:rsid w:val="00AD4D37"/>
    <w:rsid w:val="00AD57B9"/>
    <w:rsid w:val="00AD5C7F"/>
    <w:rsid w:val="00AD6337"/>
    <w:rsid w:val="00AD696E"/>
    <w:rsid w:val="00AD6A9C"/>
    <w:rsid w:val="00AD739B"/>
    <w:rsid w:val="00AD73F6"/>
    <w:rsid w:val="00AD778C"/>
    <w:rsid w:val="00AD7EA2"/>
    <w:rsid w:val="00AE097E"/>
    <w:rsid w:val="00AE0C62"/>
    <w:rsid w:val="00AE0D46"/>
    <w:rsid w:val="00AE17DA"/>
    <w:rsid w:val="00AE1F9B"/>
    <w:rsid w:val="00AE202B"/>
    <w:rsid w:val="00AE2E91"/>
    <w:rsid w:val="00AE321E"/>
    <w:rsid w:val="00AE346B"/>
    <w:rsid w:val="00AE36F5"/>
    <w:rsid w:val="00AE380C"/>
    <w:rsid w:val="00AE39AC"/>
    <w:rsid w:val="00AE3C72"/>
    <w:rsid w:val="00AE3DD9"/>
    <w:rsid w:val="00AE3E04"/>
    <w:rsid w:val="00AE46CF"/>
    <w:rsid w:val="00AE4B0D"/>
    <w:rsid w:val="00AE51B1"/>
    <w:rsid w:val="00AE56C9"/>
    <w:rsid w:val="00AE586B"/>
    <w:rsid w:val="00AE5FD7"/>
    <w:rsid w:val="00AE65BF"/>
    <w:rsid w:val="00AE6A05"/>
    <w:rsid w:val="00AE6DCF"/>
    <w:rsid w:val="00AE72EC"/>
    <w:rsid w:val="00AE7470"/>
    <w:rsid w:val="00AE7AF0"/>
    <w:rsid w:val="00AE7F15"/>
    <w:rsid w:val="00AF0B3A"/>
    <w:rsid w:val="00AF1658"/>
    <w:rsid w:val="00AF1930"/>
    <w:rsid w:val="00AF1AED"/>
    <w:rsid w:val="00AF2634"/>
    <w:rsid w:val="00AF30AD"/>
    <w:rsid w:val="00AF32C4"/>
    <w:rsid w:val="00AF4030"/>
    <w:rsid w:val="00AF5ECE"/>
    <w:rsid w:val="00AF6012"/>
    <w:rsid w:val="00AF6220"/>
    <w:rsid w:val="00AF65AE"/>
    <w:rsid w:val="00AF6610"/>
    <w:rsid w:val="00AF669D"/>
    <w:rsid w:val="00AF7131"/>
    <w:rsid w:val="00AF77A0"/>
    <w:rsid w:val="00AF7CF7"/>
    <w:rsid w:val="00AF7E79"/>
    <w:rsid w:val="00B008CB"/>
    <w:rsid w:val="00B00A15"/>
    <w:rsid w:val="00B00A4C"/>
    <w:rsid w:val="00B0109C"/>
    <w:rsid w:val="00B01969"/>
    <w:rsid w:val="00B01F5D"/>
    <w:rsid w:val="00B022F4"/>
    <w:rsid w:val="00B024B5"/>
    <w:rsid w:val="00B02C5E"/>
    <w:rsid w:val="00B03036"/>
    <w:rsid w:val="00B03DDF"/>
    <w:rsid w:val="00B03E16"/>
    <w:rsid w:val="00B04DE3"/>
    <w:rsid w:val="00B05019"/>
    <w:rsid w:val="00B05171"/>
    <w:rsid w:val="00B052D4"/>
    <w:rsid w:val="00B0533E"/>
    <w:rsid w:val="00B053D1"/>
    <w:rsid w:val="00B0579D"/>
    <w:rsid w:val="00B061BA"/>
    <w:rsid w:val="00B06864"/>
    <w:rsid w:val="00B06A3A"/>
    <w:rsid w:val="00B06F0C"/>
    <w:rsid w:val="00B073A4"/>
    <w:rsid w:val="00B07500"/>
    <w:rsid w:val="00B07A77"/>
    <w:rsid w:val="00B10198"/>
    <w:rsid w:val="00B10565"/>
    <w:rsid w:val="00B1063D"/>
    <w:rsid w:val="00B10988"/>
    <w:rsid w:val="00B117F4"/>
    <w:rsid w:val="00B11866"/>
    <w:rsid w:val="00B118D9"/>
    <w:rsid w:val="00B11D86"/>
    <w:rsid w:val="00B11E19"/>
    <w:rsid w:val="00B1256F"/>
    <w:rsid w:val="00B12744"/>
    <w:rsid w:val="00B12960"/>
    <w:rsid w:val="00B13294"/>
    <w:rsid w:val="00B13775"/>
    <w:rsid w:val="00B138DF"/>
    <w:rsid w:val="00B14026"/>
    <w:rsid w:val="00B140FD"/>
    <w:rsid w:val="00B15040"/>
    <w:rsid w:val="00B156D5"/>
    <w:rsid w:val="00B16113"/>
    <w:rsid w:val="00B1672F"/>
    <w:rsid w:val="00B169CF"/>
    <w:rsid w:val="00B17202"/>
    <w:rsid w:val="00B17B10"/>
    <w:rsid w:val="00B17BD4"/>
    <w:rsid w:val="00B201E0"/>
    <w:rsid w:val="00B20E5D"/>
    <w:rsid w:val="00B21151"/>
    <w:rsid w:val="00B21A92"/>
    <w:rsid w:val="00B21F88"/>
    <w:rsid w:val="00B22215"/>
    <w:rsid w:val="00B22362"/>
    <w:rsid w:val="00B223E4"/>
    <w:rsid w:val="00B22721"/>
    <w:rsid w:val="00B22A6C"/>
    <w:rsid w:val="00B23044"/>
    <w:rsid w:val="00B233E7"/>
    <w:rsid w:val="00B23774"/>
    <w:rsid w:val="00B23BAA"/>
    <w:rsid w:val="00B23BB2"/>
    <w:rsid w:val="00B23C18"/>
    <w:rsid w:val="00B23C7E"/>
    <w:rsid w:val="00B23CAA"/>
    <w:rsid w:val="00B24279"/>
    <w:rsid w:val="00B24372"/>
    <w:rsid w:val="00B2505C"/>
    <w:rsid w:val="00B251A5"/>
    <w:rsid w:val="00B25279"/>
    <w:rsid w:val="00B25527"/>
    <w:rsid w:val="00B257E9"/>
    <w:rsid w:val="00B257FF"/>
    <w:rsid w:val="00B25BD3"/>
    <w:rsid w:val="00B2636F"/>
    <w:rsid w:val="00B263D6"/>
    <w:rsid w:val="00B266A9"/>
    <w:rsid w:val="00B26F27"/>
    <w:rsid w:val="00B26FF6"/>
    <w:rsid w:val="00B27404"/>
    <w:rsid w:val="00B275F7"/>
    <w:rsid w:val="00B2786B"/>
    <w:rsid w:val="00B27AE3"/>
    <w:rsid w:val="00B27E80"/>
    <w:rsid w:val="00B27F4B"/>
    <w:rsid w:val="00B30099"/>
    <w:rsid w:val="00B3015E"/>
    <w:rsid w:val="00B30163"/>
    <w:rsid w:val="00B30302"/>
    <w:rsid w:val="00B307DB"/>
    <w:rsid w:val="00B3089A"/>
    <w:rsid w:val="00B30AB5"/>
    <w:rsid w:val="00B30C81"/>
    <w:rsid w:val="00B30CBD"/>
    <w:rsid w:val="00B3121B"/>
    <w:rsid w:val="00B3162C"/>
    <w:rsid w:val="00B32401"/>
    <w:rsid w:val="00B327C8"/>
    <w:rsid w:val="00B32841"/>
    <w:rsid w:val="00B32CDC"/>
    <w:rsid w:val="00B32E3E"/>
    <w:rsid w:val="00B33C0F"/>
    <w:rsid w:val="00B33C39"/>
    <w:rsid w:val="00B33CED"/>
    <w:rsid w:val="00B33D24"/>
    <w:rsid w:val="00B33FCD"/>
    <w:rsid w:val="00B3475E"/>
    <w:rsid w:val="00B3521E"/>
    <w:rsid w:val="00B36B4D"/>
    <w:rsid w:val="00B36BD7"/>
    <w:rsid w:val="00B36D15"/>
    <w:rsid w:val="00B36D62"/>
    <w:rsid w:val="00B37645"/>
    <w:rsid w:val="00B403C1"/>
    <w:rsid w:val="00B40488"/>
    <w:rsid w:val="00B40A5E"/>
    <w:rsid w:val="00B41181"/>
    <w:rsid w:val="00B41424"/>
    <w:rsid w:val="00B41599"/>
    <w:rsid w:val="00B416AC"/>
    <w:rsid w:val="00B41866"/>
    <w:rsid w:val="00B41A12"/>
    <w:rsid w:val="00B41A5E"/>
    <w:rsid w:val="00B41A83"/>
    <w:rsid w:val="00B41AFF"/>
    <w:rsid w:val="00B42C8C"/>
    <w:rsid w:val="00B43447"/>
    <w:rsid w:val="00B435E8"/>
    <w:rsid w:val="00B43B76"/>
    <w:rsid w:val="00B44BE3"/>
    <w:rsid w:val="00B451C1"/>
    <w:rsid w:val="00B458A0"/>
    <w:rsid w:val="00B45F7A"/>
    <w:rsid w:val="00B46C98"/>
    <w:rsid w:val="00B4790D"/>
    <w:rsid w:val="00B47C94"/>
    <w:rsid w:val="00B505D5"/>
    <w:rsid w:val="00B50AC8"/>
    <w:rsid w:val="00B5206B"/>
    <w:rsid w:val="00B527A0"/>
    <w:rsid w:val="00B5286A"/>
    <w:rsid w:val="00B528CC"/>
    <w:rsid w:val="00B52924"/>
    <w:rsid w:val="00B52DF1"/>
    <w:rsid w:val="00B53549"/>
    <w:rsid w:val="00B53B51"/>
    <w:rsid w:val="00B54B28"/>
    <w:rsid w:val="00B54C3D"/>
    <w:rsid w:val="00B54F82"/>
    <w:rsid w:val="00B555F4"/>
    <w:rsid w:val="00B55CFC"/>
    <w:rsid w:val="00B56B7F"/>
    <w:rsid w:val="00B56DC8"/>
    <w:rsid w:val="00B57127"/>
    <w:rsid w:val="00B5724F"/>
    <w:rsid w:val="00B57468"/>
    <w:rsid w:val="00B5786A"/>
    <w:rsid w:val="00B57B08"/>
    <w:rsid w:val="00B57DE9"/>
    <w:rsid w:val="00B57DF9"/>
    <w:rsid w:val="00B57DFF"/>
    <w:rsid w:val="00B57E1E"/>
    <w:rsid w:val="00B605DD"/>
    <w:rsid w:val="00B60F3B"/>
    <w:rsid w:val="00B60F5A"/>
    <w:rsid w:val="00B61299"/>
    <w:rsid w:val="00B61399"/>
    <w:rsid w:val="00B613B2"/>
    <w:rsid w:val="00B61808"/>
    <w:rsid w:val="00B61A42"/>
    <w:rsid w:val="00B61BFD"/>
    <w:rsid w:val="00B61D29"/>
    <w:rsid w:val="00B61F1C"/>
    <w:rsid w:val="00B6235B"/>
    <w:rsid w:val="00B62A43"/>
    <w:rsid w:val="00B62E83"/>
    <w:rsid w:val="00B62F5F"/>
    <w:rsid w:val="00B63915"/>
    <w:rsid w:val="00B63979"/>
    <w:rsid w:val="00B63A28"/>
    <w:rsid w:val="00B63B17"/>
    <w:rsid w:val="00B63B4F"/>
    <w:rsid w:val="00B63DCC"/>
    <w:rsid w:val="00B64A57"/>
    <w:rsid w:val="00B6538B"/>
    <w:rsid w:val="00B655C5"/>
    <w:rsid w:val="00B66084"/>
    <w:rsid w:val="00B66258"/>
    <w:rsid w:val="00B664CB"/>
    <w:rsid w:val="00B67062"/>
    <w:rsid w:val="00B6788C"/>
    <w:rsid w:val="00B67BE6"/>
    <w:rsid w:val="00B67F59"/>
    <w:rsid w:val="00B70FF9"/>
    <w:rsid w:val="00B710A6"/>
    <w:rsid w:val="00B71629"/>
    <w:rsid w:val="00B71A29"/>
    <w:rsid w:val="00B71BE2"/>
    <w:rsid w:val="00B71C84"/>
    <w:rsid w:val="00B71D23"/>
    <w:rsid w:val="00B7200C"/>
    <w:rsid w:val="00B727AD"/>
    <w:rsid w:val="00B72955"/>
    <w:rsid w:val="00B72F5B"/>
    <w:rsid w:val="00B734E8"/>
    <w:rsid w:val="00B73CD3"/>
    <w:rsid w:val="00B74099"/>
    <w:rsid w:val="00B7439D"/>
    <w:rsid w:val="00B74494"/>
    <w:rsid w:val="00B749E5"/>
    <w:rsid w:val="00B74F08"/>
    <w:rsid w:val="00B7510E"/>
    <w:rsid w:val="00B75255"/>
    <w:rsid w:val="00B753BF"/>
    <w:rsid w:val="00B75FC3"/>
    <w:rsid w:val="00B763E8"/>
    <w:rsid w:val="00B76D72"/>
    <w:rsid w:val="00B76E70"/>
    <w:rsid w:val="00B7707F"/>
    <w:rsid w:val="00B77352"/>
    <w:rsid w:val="00B77422"/>
    <w:rsid w:val="00B77D0E"/>
    <w:rsid w:val="00B77EB6"/>
    <w:rsid w:val="00B8016A"/>
    <w:rsid w:val="00B8085C"/>
    <w:rsid w:val="00B8088D"/>
    <w:rsid w:val="00B80987"/>
    <w:rsid w:val="00B812C9"/>
    <w:rsid w:val="00B81610"/>
    <w:rsid w:val="00B81620"/>
    <w:rsid w:val="00B820C3"/>
    <w:rsid w:val="00B82173"/>
    <w:rsid w:val="00B823F7"/>
    <w:rsid w:val="00B828ED"/>
    <w:rsid w:val="00B82AC3"/>
    <w:rsid w:val="00B82C0B"/>
    <w:rsid w:val="00B8315E"/>
    <w:rsid w:val="00B83281"/>
    <w:rsid w:val="00B84766"/>
    <w:rsid w:val="00B849F8"/>
    <w:rsid w:val="00B84DBC"/>
    <w:rsid w:val="00B84F5C"/>
    <w:rsid w:val="00B85362"/>
    <w:rsid w:val="00B854C1"/>
    <w:rsid w:val="00B85771"/>
    <w:rsid w:val="00B8669B"/>
    <w:rsid w:val="00B86BCC"/>
    <w:rsid w:val="00B87438"/>
    <w:rsid w:val="00B90135"/>
    <w:rsid w:val="00B902D9"/>
    <w:rsid w:val="00B9064F"/>
    <w:rsid w:val="00B91006"/>
    <w:rsid w:val="00B91D77"/>
    <w:rsid w:val="00B91E99"/>
    <w:rsid w:val="00B91F4E"/>
    <w:rsid w:val="00B92101"/>
    <w:rsid w:val="00B9218B"/>
    <w:rsid w:val="00B923A1"/>
    <w:rsid w:val="00B92CF6"/>
    <w:rsid w:val="00B92F8A"/>
    <w:rsid w:val="00B931AB"/>
    <w:rsid w:val="00B93292"/>
    <w:rsid w:val="00B9372E"/>
    <w:rsid w:val="00B93FB2"/>
    <w:rsid w:val="00B93FB8"/>
    <w:rsid w:val="00B94003"/>
    <w:rsid w:val="00B94626"/>
    <w:rsid w:val="00B94A0E"/>
    <w:rsid w:val="00B94CD0"/>
    <w:rsid w:val="00B94F5F"/>
    <w:rsid w:val="00B9558F"/>
    <w:rsid w:val="00B959B0"/>
    <w:rsid w:val="00B95A15"/>
    <w:rsid w:val="00B95A31"/>
    <w:rsid w:val="00B968EF"/>
    <w:rsid w:val="00B96E2D"/>
    <w:rsid w:val="00B96F1A"/>
    <w:rsid w:val="00B970BE"/>
    <w:rsid w:val="00B974D5"/>
    <w:rsid w:val="00BA02F1"/>
    <w:rsid w:val="00BA0B24"/>
    <w:rsid w:val="00BA0B4E"/>
    <w:rsid w:val="00BA1076"/>
    <w:rsid w:val="00BA10CF"/>
    <w:rsid w:val="00BA1453"/>
    <w:rsid w:val="00BA1A4C"/>
    <w:rsid w:val="00BA1D9F"/>
    <w:rsid w:val="00BA21F5"/>
    <w:rsid w:val="00BA26A9"/>
    <w:rsid w:val="00BA27C1"/>
    <w:rsid w:val="00BA2A77"/>
    <w:rsid w:val="00BA3355"/>
    <w:rsid w:val="00BA35C8"/>
    <w:rsid w:val="00BA390A"/>
    <w:rsid w:val="00BA3C29"/>
    <w:rsid w:val="00BA4692"/>
    <w:rsid w:val="00BA4C16"/>
    <w:rsid w:val="00BA5264"/>
    <w:rsid w:val="00BA535D"/>
    <w:rsid w:val="00BA5A62"/>
    <w:rsid w:val="00BA5B7C"/>
    <w:rsid w:val="00BA6570"/>
    <w:rsid w:val="00BA6DBE"/>
    <w:rsid w:val="00BA7180"/>
    <w:rsid w:val="00BA726F"/>
    <w:rsid w:val="00BA75F4"/>
    <w:rsid w:val="00BA7AA9"/>
    <w:rsid w:val="00BB0601"/>
    <w:rsid w:val="00BB097F"/>
    <w:rsid w:val="00BB0BA2"/>
    <w:rsid w:val="00BB0C23"/>
    <w:rsid w:val="00BB0E3C"/>
    <w:rsid w:val="00BB18FE"/>
    <w:rsid w:val="00BB22AC"/>
    <w:rsid w:val="00BB24BB"/>
    <w:rsid w:val="00BB27C2"/>
    <w:rsid w:val="00BB27DC"/>
    <w:rsid w:val="00BB31E9"/>
    <w:rsid w:val="00BB383E"/>
    <w:rsid w:val="00BB3931"/>
    <w:rsid w:val="00BB3B59"/>
    <w:rsid w:val="00BB3B9A"/>
    <w:rsid w:val="00BB433C"/>
    <w:rsid w:val="00BB52A5"/>
    <w:rsid w:val="00BB5319"/>
    <w:rsid w:val="00BB542D"/>
    <w:rsid w:val="00BB5667"/>
    <w:rsid w:val="00BB5A44"/>
    <w:rsid w:val="00BB5AC1"/>
    <w:rsid w:val="00BB5B99"/>
    <w:rsid w:val="00BB70C1"/>
    <w:rsid w:val="00BB7774"/>
    <w:rsid w:val="00BC1786"/>
    <w:rsid w:val="00BC199A"/>
    <w:rsid w:val="00BC1E0C"/>
    <w:rsid w:val="00BC1EF1"/>
    <w:rsid w:val="00BC3548"/>
    <w:rsid w:val="00BC367E"/>
    <w:rsid w:val="00BC3761"/>
    <w:rsid w:val="00BC4711"/>
    <w:rsid w:val="00BC53D5"/>
    <w:rsid w:val="00BC5C6D"/>
    <w:rsid w:val="00BC5F22"/>
    <w:rsid w:val="00BC5F78"/>
    <w:rsid w:val="00BC71FF"/>
    <w:rsid w:val="00BC7814"/>
    <w:rsid w:val="00BC7B5A"/>
    <w:rsid w:val="00BC7C48"/>
    <w:rsid w:val="00BD00AF"/>
    <w:rsid w:val="00BD026B"/>
    <w:rsid w:val="00BD0378"/>
    <w:rsid w:val="00BD0AE8"/>
    <w:rsid w:val="00BD121D"/>
    <w:rsid w:val="00BD2C70"/>
    <w:rsid w:val="00BD2D84"/>
    <w:rsid w:val="00BD319E"/>
    <w:rsid w:val="00BD3342"/>
    <w:rsid w:val="00BD33C1"/>
    <w:rsid w:val="00BD34B7"/>
    <w:rsid w:val="00BD3526"/>
    <w:rsid w:val="00BD3636"/>
    <w:rsid w:val="00BD3750"/>
    <w:rsid w:val="00BD3F9A"/>
    <w:rsid w:val="00BD408D"/>
    <w:rsid w:val="00BD4180"/>
    <w:rsid w:val="00BD4383"/>
    <w:rsid w:val="00BD4781"/>
    <w:rsid w:val="00BD4934"/>
    <w:rsid w:val="00BD4C08"/>
    <w:rsid w:val="00BD4EA6"/>
    <w:rsid w:val="00BD50AC"/>
    <w:rsid w:val="00BD50C8"/>
    <w:rsid w:val="00BD5914"/>
    <w:rsid w:val="00BD5D2A"/>
    <w:rsid w:val="00BD6000"/>
    <w:rsid w:val="00BD6076"/>
    <w:rsid w:val="00BD6B32"/>
    <w:rsid w:val="00BD6D16"/>
    <w:rsid w:val="00BD734E"/>
    <w:rsid w:val="00BD767E"/>
    <w:rsid w:val="00BD771F"/>
    <w:rsid w:val="00BD7817"/>
    <w:rsid w:val="00BD7A20"/>
    <w:rsid w:val="00BD7CBD"/>
    <w:rsid w:val="00BD7E70"/>
    <w:rsid w:val="00BE041E"/>
    <w:rsid w:val="00BE0B93"/>
    <w:rsid w:val="00BE1247"/>
    <w:rsid w:val="00BE1583"/>
    <w:rsid w:val="00BE1726"/>
    <w:rsid w:val="00BE1E07"/>
    <w:rsid w:val="00BE22E8"/>
    <w:rsid w:val="00BE2335"/>
    <w:rsid w:val="00BE284D"/>
    <w:rsid w:val="00BE2B2E"/>
    <w:rsid w:val="00BE2E3D"/>
    <w:rsid w:val="00BE32B5"/>
    <w:rsid w:val="00BE3E0E"/>
    <w:rsid w:val="00BE3EC6"/>
    <w:rsid w:val="00BE470F"/>
    <w:rsid w:val="00BE4C5C"/>
    <w:rsid w:val="00BE52EB"/>
    <w:rsid w:val="00BE5B47"/>
    <w:rsid w:val="00BE5BDF"/>
    <w:rsid w:val="00BE5E01"/>
    <w:rsid w:val="00BE5F7A"/>
    <w:rsid w:val="00BE6016"/>
    <w:rsid w:val="00BE6041"/>
    <w:rsid w:val="00BE64ED"/>
    <w:rsid w:val="00BE66DF"/>
    <w:rsid w:val="00BE6749"/>
    <w:rsid w:val="00BE6DC0"/>
    <w:rsid w:val="00BE6F37"/>
    <w:rsid w:val="00BE7919"/>
    <w:rsid w:val="00BE7C9C"/>
    <w:rsid w:val="00BF0D12"/>
    <w:rsid w:val="00BF1291"/>
    <w:rsid w:val="00BF149F"/>
    <w:rsid w:val="00BF24E5"/>
    <w:rsid w:val="00BF2C99"/>
    <w:rsid w:val="00BF31D1"/>
    <w:rsid w:val="00BF4040"/>
    <w:rsid w:val="00BF46AE"/>
    <w:rsid w:val="00BF48EF"/>
    <w:rsid w:val="00BF55CE"/>
    <w:rsid w:val="00BF5828"/>
    <w:rsid w:val="00BF5ABF"/>
    <w:rsid w:val="00BF606A"/>
    <w:rsid w:val="00BF6133"/>
    <w:rsid w:val="00BF6441"/>
    <w:rsid w:val="00BF6EBD"/>
    <w:rsid w:val="00C00528"/>
    <w:rsid w:val="00C0070D"/>
    <w:rsid w:val="00C00DC3"/>
    <w:rsid w:val="00C01075"/>
    <w:rsid w:val="00C013DE"/>
    <w:rsid w:val="00C01784"/>
    <w:rsid w:val="00C01A77"/>
    <w:rsid w:val="00C01B32"/>
    <w:rsid w:val="00C02253"/>
    <w:rsid w:val="00C025F5"/>
    <w:rsid w:val="00C032F1"/>
    <w:rsid w:val="00C03B39"/>
    <w:rsid w:val="00C03F1D"/>
    <w:rsid w:val="00C0449E"/>
    <w:rsid w:val="00C0464C"/>
    <w:rsid w:val="00C049FD"/>
    <w:rsid w:val="00C05BD2"/>
    <w:rsid w:val="00C06206"/>
    <w:rsid w:val="00C07042"/>
    <w:rsid w:val="00C07288"/>
    <w:rsid w:val="00C0731C"/>
    <w:rsid w:val="00C076CF"/>
    <w:rsid w:val="00C077CD"/>
    <w:rsid w:val="00C10024"/>
    <w:rsid w:val="00C100DB"/>
    <w:rsid w:val="00C103B2"/>
    <w:rsid w:val="00C103F4"/>
    <w:rsid w:val="00C10CCA"/>
    <w:rsid w:val="00C11FE7"/>
    <w:rsid w:val="00C120B2"/>
    <w:rsid w:val="00C12547"/>
    <w:rsid w:val="00C128A0"/>
    <w:rsid w:val="00C12A93"/>
    <w:rsid w:val="00C12EC2"/>
    <w:rsid w:val="00C1351D"/>
    <w:rsid w:val="00C13A93"/>
    <w:rsid w:val="00C143C0"/>
    <w:rsid w:val="00C143EC"/>
    <w:rsid w:val="00C14C40"/>
    <w:rsid w:val="00C14C58"/>
    <w:rsid w:val="00C14CD8"/>
    <w:rsid w:val="00C14CF6"/>
    <w:rsid w:val="00C15313"/>
    <w:rsid w:val="00C15370"/>
    <w:rsid w:val="00C15684"/>
    <w:rsid w:val="00C160AE"/>
    <w:rsid w:val="00C160F4"/>
    <w:rsid w:val="00C1624F"/>
    <w:rsid w:val="00C16410"/>
    <w:rsid w:val="00C16786"/>
    <w:rsid w:val="00C1681E"/>
    <w:rsid w:val="00C16A9D"/>
    <w:rsid w:val="00C17B05"/>
    <w:rsid w:val="00C17E8D"/>
    <w:rsid w:val="00C17F43"/>
    <w:rsid w:val="00C200C3"/>
    <w:rsid w:val="00C20218"/>
    <w:rsid w:val="00C20289"/>
    <w:rsid w:val="00C202BB"/>
    <w:rsid w:val="00C20385"/>
    <w:rsid w:val="00C208B5"/>
    <w:rsid w:val="00C20A7D"/>
    <w:rsid w:val="00C2177A"/>
    <w:rsid w:val="00C219FE"/>
    <w:rsid w:val="00C21AF5"/>
    <w:rsid w:val="00C21E57"/>
    <w:rsid w:val="00C2229C"/>
    <w:rsid w:val="00C22551"/>
    <w:rsid w:val="00C22D02"/>
    <w:rsid w:val="00C22EEF"/>
    <w:rsid w:val="00C22F61"/>
    <w:rsid w:val="00C23042"/>
    <w:rsid w:val="00C23101"/>
    <w:rsid w:val="00C23309"/>
    <w:rsid w:val="00C23588"/>
    <w:rsid w:val="00C2383D"/>
    <w:rsid w:val="00C23923"/>
    <w:rsid w:val="00C23940"/>
    <w:rsid w:val="00C2424E"/>
    <w:rsid w:val="00C2457E"/>
    <w:rsid w:val="00C24FC3"/>
    <w:rsid w:val="00C25288"/>
    <w:rsid w:val="00C25AFB"/>
    <w:rsid w:val="00C25EED"/>
    <w:rsid w:val="00C25FC8"/>
    <w:rsid w:val="00C2610F"/>
    <w:rsid w:val="00C26741"/>
    <w:rsid w:val="00C26D7C"/>
    <w:rsid w:val="00C26E07"/>
    <w:rsid w:val="00C26E76"/>
    <w:rsid w:val="00C276FA"/>
    <w:rsid w:val="00C300B4"/>
    <w:rsid w:val="00C306DF"/>
    <w:rsid w:val="00C307D3"/>
    <w:rsid w:val="00C308C4"/>
    <w:rsid w:val="00C309C6"/>
    <w:rsid w:val="00C30AE0"/>
    <w:rsid w:val="00C3181D"/>
    <w:rsid w:val="00C31A7A"/>
    <w:rsid w:val="00C32AFF"/>
    <w:rsid w:val="00C33097"/>
    <w:rsid w:val="00C3316B"/>
    <w:rsid w:val="00C339A4"/>
    <w:rsid w:val="00C339FA"/>
    <w:rsid w:val="00C3428D"/>
    <w:rsid w:val="00C343CE"/>
    <w:rsid w:val="00C34BB4"/>
    <w:rsid w:val="00C34BF9"/>
    <w:rsid w:val="00C35082"/>
    <w:rsid w:val="00C35DDE"/>
    <w:rsid w:val="00C367E3"/>
    <w:rsid w:val="00C36FF4"/>
    <w:rsid w:val="00C3746F"/>
    <w:rsid w:val="00C37BE1"/>
    <w:rsid w:val="00C37DD4"/>
    <w:rsid w:val="00C40706"/>
    <w:rsid w:val="00C4113D"/>
    <w:rsid w:val="00C4163F"/>
    <w:rsid w:val="00C41AB0"/>
    <w:rsid w:val="00C41D4B"/>
    <w:rsid w:val="00C420A2"/>
    <w:rsid w:val="00C4258D"/>
    <w:rsid w:val="00C42628"/>
    <w:rsid w:val="00C433CE"/>
    <w:rsid w:val="00C43894"/>
    <w:rsid w:val="00C439F6"/>
    <w:rsid w:val="00C43A16"/>
    <w:rsid w:val="00C43D88"/>
    <w:rsid w:val="00C44297"/>
    <w:rsid w:val="00C442F1"/>
    <w:rsid w:val="00C44A68"/>
    <w:rsid w:val="00C44D0F"/>
    <w:rsid w:val="00C44F11"/>
    <w:rsid w:val="00C44F3B"/>
    <w:rsid w:val="00C45EFB"/>
    <w:rsid w:val="00C461F4"/>
    <w:rsid w:val="00C470FC"/>
    <w:rsid w:val="00C47385"/>
    <w:rsid w:val="00C4752B"/>
    <w:rsid w:val="00C479AC"/>
    <w:rsid w:val="00C479CB"/>
    <w:rsid w:val="00C47BBE"/>
    <w:rsid w:val="00C47BE7"/>
    <w:rsid w:val="00C5023E"/>
    <w:rsid w:val="00C50578"/>
    <w:rsid w:val="00C50830"/>
    <w:rsid w:val="00C5096C"/>
    <w:rsid w:val="00C50C29"/>
    <w:rsid w:val="00C51410"/>
    <w:rsid w:val="00C51684"/>
    <w:rsid w:val="00C5170D"/>
    <w:rsid w:val="00C518E3"/>
    <w:rsid w:val="00C521D7"/>
    <w:rsid w:val="00C5259B"/>
    <w:rsid w:val="00C526A1"/>
    <w:rsid w:val="00C52AD5"/>
    <w:rsid w:val="00C52B74"/>
    <w:rsid w:val="00C52C6A"/>
    <w:rsid w:val="00C5318A"/>
    <w:rsid w:val="00C533C7"/>
    <w:rsid w:val="00C537A9"/>
    <w:rsid w:val="00C539CC"/>
    <w:rsid w:val="00C53F56"/>
    <w:rsid w:val="00C54733"/>
    <w:rsid w:val="00C5475B"/>
    <w:rsid w:val="00C5482F"/>
    <w:rsid w:val="00C55354"/>
    <w:rsid w:val="00C5562C"/>
    <w:rsid w:val="00C556F3"/>
    <w:rsid w:val="00C55ECA"/>
    <w:rsid w:val="00C55F49"/>
    <w:rsid w:val="00C56465"/>
    <w:rsid w:val="00C565D7"/>
    <w:rsid w:val="00C56636"/>
    <w:rsid w:val="00C57A7F"/>
    <w:rsid w:val="00C60041"/>
    <w:rsid w:val="00C600A2"/>
    <w:rsid w:val="00C60685"/>
    <w:rsid w:val="00C60E59"/>
    <w:rsid w:val="00C60E9C"/>
    <w:rsid w:val="00C614D9"/>
    <w:rsid w:val="00C617C3"/>
    <w:rsid w:val="00C6186A"/>
    <w:rsid w:val="00C61ADC"/>
    <w:rsid w:val="00C6263A"/>
    <w:rsid w:val="00C629C6"/>
    <w:rsid w:val="00C62B7E"/>
    <w:rsid w:val="00C62E09"/>
    <w:rsid w:val="00C62EBD"/>
    <w:rsid w:val="00C6333D"/>
    <w:rsid w:val="00C63544"/>
    <w:rsid w:val="00C637E7"/>
    <w:rsid w:val="00C63DEF"/>
    <w:rsid w:val="00C64216"/>
    <w:rsid w:val="00C648EC"/>
    <w:rsid w:val="00C6493F"/>
    <w:rsid w:val="00C6495E"/>
    <w:rsid w:val="00C64D65"/>
    <w:rsid w:val="00C658E2"/>
    <w:rsid w:val="00C66705"/>
    <w:rsid w:val="00C66CEA"/>
    <w:rsid w:val="00C6772C"/>
    <w:rsid w:val="00C677E6"/>
    <w:rsid w:val="00C679C9"/>
    <w:rsid w:val="00C702CC"/>
    <w:rsid w:val="00C704A0"/>
    <w:rsid w:val="00C705D3"/>
    <w:rsid w:val="00C70C56"/>
    <w:rsid w:val="00C70DB5"/>
    <w:rsid w:val="00C70DF0"/>
    <w:rsid w:val="00C70E5E"/>
    <w:rsid w:val="00C71117"/>
    <w:rsid w:val="00C712A2"/>
    <w:rsid w:val="00C7142D"/>
    <w:rsid w:val="00C71E91"/>
    <w:rsid w:val="00C72105"/>
    <w:rsid w:val="00C72718"/>
    <w:rsid w:val="00C72C11"/>
    <w:rsid w:val="00C72D48"/>
    <w:rsid w:val="00C72F09"/>
    <w:rsid w:val="00C73234"/>
    <w:rsid w:val="00C73295"/>
    <w:rsid w:val="00C7334D"/>
    <w:rsid w:val="00C73ABF"/>
    <w:rsid w:val="00C741CB"/>
    <w:rsid w:val="00C741F6"/>
    <w:rsid w:val="00C74265"/>
    <w:rsid w:val="00C744C0"/>
    <w:rsid w:val="00C74A36"/>
    <w:rsid w:val="00C74A72"/>
    <w:rsid w:val="00C74F3E"/>
    <w:rsid w:val="00C750CB"/>
    <w:rsid w:val="00C75587"/>
    <w:rsid w:val="00C75887"/>
    <w:rsid w:val="00C75A99"/>
    <w:rsid w:val="00C763F0"/>
    <w:rsid w:val="00C7696B"/>
    <w:rsid w:val="00C76E2F"/>
    <w:rsid w:val="00C77D52"/>
    <w:rsid w:val="00C80313"/>
    <w:rsid w:val="00C80747"/>
    <w:rsid w:val="00C80A7B"/>
    <w:rsid w:val="00C80D93"/>
    <w:rsid w:val="00C80E89"/>
    <w:rsid w:val="00C80F1D"/>
    <w:rsid w:val="00C8190B"/>
    <w:rsid w:val="00C819AD"/>
    <w:rsid w:val="00C81E84"/>
    <w:rsid w:val="00C82456"/>
    <w:rsid w:val="00C82924"/>
    <w:rsid w:val="00C82B11"/>
    <w:rsid w:val="00C82CA5"/>
    <w:rsid w:val="00C8301A"/>
    <w:rsid w:val="00C83558"/>
    <w:rsid w:val="00C835B4"/>
    <w:rsid w:val="00C8372D"/>
    <w:rsid w:val="00C84478"/>
    <w:rsid w:val="00C84E83"/>
    <w:rsid w:val="00C84EA8"/>
    <w:rsid w:val="00C84EC4"/>
    <w:rsid w:val="00C85507"/>
    <w:rsid w:val="00C8551D"/>
    <w:rsid w:val="00C85718"/>
    <w:rsid w:val="00C85A8F"/>
    <w:rsid w:val="00C85C40"/>
    <w:rsid w:val="00C86042"/>
    <w:rsid w:val="00C8607B"/>
    <w:rsid w:val="00C861FB"/>
    <w:rsid w:val="00C863E7"/>
    <w:rsid w:val="00C86D72"/>
    <w:rsid w:val="00C8778E"/>
    <w:rsid w:val="00C87B31"/>
    <w:rsid w:val="00C87B62"/>
    <w:rsid w:val="00C87ED3"/>
    <w:rsid w:val="00C9012A"/>
    <w:rsid w:val="00C90175"/>
    <w:rsid w:val="00C91024"/>
    <w:rsid w:val="00C91155"/>
    <w:rsid w:val="00C91D1F"/>
    <w:rsid w:val="00C91E96"/>
    <w:rsid w:val="00C92655"/>
    <w:rsid w:val="00C92A4A"/>
    <w:rsid w:val="00C92EA5"/>
    <w:rsid w:val="00C930E0"/>
    <w:rsid w:val="00C93307"/>
    <w:rsid w:val="00C94391"/>
    <w:rsid w:val="00C94BB2"/>
    <w:rsid w:val="00C94EED"/>
    <w:rsid w:val="00C9547F"/>
    <w:rsid w:val="00C96961"/>
    <w:rsid w:val="00C97D49"/>
    <w:rsid w:val="00C97DFB"/>
    <w:rsid w:val="00C97E11"/>
    <w:rsid w:val="00CA0AF3"/>
    <w:rsid w:val="00CA0E7F"/>
    <w:rsid w:val="00CA1387"/>
    <w:rsid w:val="00CA13C7"/>
    <w:rsid w:val="00CA1936"/>
    <w:rsid w:val="00CA1E4C"/>
    <w:rsid w:val="00CA24C3"/>
    <w:rsid w:val="00CA26D2"/>
    <w:rsid w:val="00CA3132"/>
    <w:rsid w:val="00CA3509"/>
    <w:rsid w:val="00CA4424"/>
    <w:rsid w:val="00CA601D"/>
    <w:rsid w:val="00CA6020"/>
    <w:rsid w:val="00CA626B"/>
    <w:rsid w:val="00CA629F"/>
    <w:rsid w:val="00CA630E"/>
    <w:rsid w:val="00CA6321"/>
    <w:rsid w:val="00CA767D"/>
    <w:rsid w:val="00CA79FA"/>
    <w:rsid w:val="00CB0018"/>
    <w:rsid w:val="00CB0380"/>
    <w:rsid w:val="00CB06B2"/>
    <w:rsid w:val="00CB0C07"/>
    <w:rsid w:val="00CB1072"/>
    <w:rsid w:val="00CB1125"/>
    <w:rsid w:val="00CB1365"/>
    <w:rsid w:val="00CB1BE9"/>
    <w:rsid w:val="00CB3998"/>
    <w:rsid w:val="00CB4025"/>
    <w:rsid w:val="00CB58C1"/>
    <w:rsid w:val="00CB5C0B"/>
    <w:rsid w:val="00CB5F03"/>
    <w:rsid w:val="00CB5F87"/>
    <w:rsid w:val="00CB6863"/>
    <w:rsid w:val="00CB6A64"/>
    <w:rsid w:val="00CB6AE1"/>
    <w:rsid w:val="00CB6C14"/>
    <w:rsid w:val="00CB7FE9"/>
    <w:rsid w:val="00CC0722"/>
    <w:rsid w:val="00CC0AF0"/>
    <w:rsid w:val="00CC0B8D"/>
    <w:rsid w:val="00CC1338"/>
    <w:rsid w:val="00CC172C"/>
    <w:rsid w:val="00CC180F"/>
    <w:rsid w:val="00CC213F"/>
    <w:rsid w:val="00CC2217"/>
    <w:rsid w:val="00CC3048"/>
    <w:rsid w:val="00CC3437"/>
    <w:rsid w:val="00CC3D07"/>
    <w:rsid w:val="00CC4F5B"/>
    <w:rsid w:val="00CC4FBD"/>
    <w:rsid w:val="00CC592B"/>
    <w:rsid w:val="00CC5ECE"/>
    <w:rsid w:val="00CC606D"/>
    <w:rsid w:val="00CC6141"/>
    <w:rsid w:val="00CC7150"/>
    <w:rsid w:val="00CC764B"/>
    <w:rsid w:val="00CC7E72"/>
    <w:rsid w:val="00CD0AB0"/>
    <w:rsid w:val="00CD0B21"/>
    <w:rsid w:val="00CD0ED1"/>
    <w:rsid w:val="00CD1499"/>
    <w:rsid w:val="00CD1546"/>
    <w:rsid w:val="00CD1DD2"/>
    <w:rsid w:val="00CD27A2"/>
    <w:rsid w:val="00CD2E24"/>
    <w:rsid w:val="00CD3218"/>
    <w:rsid w:val="00CD3590"/>
    <w:rsid w:val="00CD362E"/>
    <w:rsid w:val="00CD37CF"/>
    <w:rsid w:val="00CD3EAA"/>
    <w:rsid w:val="00CD4062"/>
    <w:rsid w:val="00CD40AE"/>
    <w:rsid w:val="00CD4323"/>
    <w:rsid w:val="00CD456B"/>
    <w:rsid w:val="00CD46DE"/>
    <w:rsid w:val="00CD498F"/>
    <w:rsid w:val="00CD49C4"/>
    <w:rsid w:val="00CD4CDD"/>
    <w:rsid w:val="00CD52C6"/>
    <w:rsid w:val="00CD5CE3"/>
    <w:rsid w:val="00CD5D0C"/>
    <w:rsid w:val="00CD5D5C"/>
    <w:rsid w:val="00CD5DE9"/>
    <w:rsid w:val="00CD6080"/>
    <w:rsid w:val="00CD6172"/>
    <w:rsid w:val="00CD65F1"/>
    <w:rsid w:val="00CD67DC"/>
    <w:rsid w:val="00CD67E1"/>
    <w:rsid w:val="00CD77F2"/>
    <w:rsid w:val="00CD7A27"/>
    <w:rsid w:val="00CD7BE2"/>
    <w:rsid w:val="00CD7CDB"/>
    <w:rsid w:val="00CE1140"/>
    <w:rsid w:val="00CE1203"/>
    <w:rsid w:val="00CE17B4"/>
    <w:rsid w:val="00CE17DD"/>
    <w:rsid w:val="00CE1A7F"/>
    <w:rsid w:val="00CE1C27"/>
    <w:rsid w:val="00CE1DD7"/>
    <w:rsid w:val="00CE2269"/>
    <w:rsid w:val="00CE245A"/>
    <w:rsid w:val="00CE24DC"/>
    <w:rsid w:val="00CE2BC4"/>
    <w:rsid w:val="00CE345B"/>
    <w:rsid w:val="00CE383A"/>
    <w:rsid w:val="00CE6185"/>
    <w:rsid w:val="00CE6488"/>
    <w:rsid w:val="00CE6C00"/>
    <w:rsid w:val="00CE6E05"/>
    <w:rsid w:val="00CF0AAF"/>
    <w:rsid w:val="00CF0E1A"/>
    <w:rsid w:val="00CF0FFD"/>
    <w:rsid w:val="00CF1312"/>
    <w:rsid w:val="00CF26E0"/>
    <w:rsid w:val="00CF2797"/>
    <w:rsid w:val="00CF29E5"/>
    <w:rsid w:val="00CF2CEA"/>
    <w:rsid w:val="00CF2D39"/>
    <w:rsid w:val="00CF2DDC"/>
    <w:rsid w:val="00CF3167"/>
    <w:rsid w:val="00CF3269"/>
    <w:rsid w:val="00CF3AF7"/>
    <w:rsid w:val="00CF4645"/>
    <w:rsid w:val="00CF518F"/>
    <w:rsid w:val="00CF5457"/>
    <w:rsid w:val="00CF590B"/>
    <w:rsid w:val="00CF5C92"/>
    <w:rsid w:val="00CF5DC0"/>
    <w:rsid w:val="00CF6345"/>
    <w:rsid w:val="00CF6475"/>
    <w:rsid w:val="00CF65CD"/>
    <w:rsid w:val="00CF6BCF"/>
    <w:rsid w:val="00CF7342"/>
    <w:rsid w:val="00CF779D"/>
    <w:rsid w:val="00CF79A8"/>
    <w:rsid w:val="00D0122A"/>
    <w:rsid w:val="00D01B31"/>
    <w:rsid w:val="00D0258C"/>
    <w:rsid w:val="00D02896"/>
    <w:rsid w:val="00D02C54"/>
    <w:rsid w:val="00D02CBC"/>
    <w:rsid w:val="00D02D87"/>
    <w:rsid w:val="00D033C5"/>
    <w:rsid w:val="00D033D3"/>
    <w:rsid w:val="00D0348E"/>
    <w:rsid w:val="00D03813"/>
    <w:rsid w:val="00D03CD0"/>
    <w:rsid w:val="00D0422B"/>
    <w:rsid w:val="00D04305"/>
    <w:rsid w:val="00D043C5"/>
    <w:rsid w:val="00D04886"/>
    <w:rsid w:val="00D05043"/>
    <w:rsid w:val="00D050CD"/>
    <w:rsid w:val="00D051F1"/>
    <w:rsid w:val="00D05605"/>
    <w:rsid w:val="00D05BB2"/>
    <w:rsid w:val="00D05BC3"/>
    <w:rsid w:val="00D05D82"/>
    <w:rsid w:val="00D0612B"/>
    <w:rsid w:val="00D06268"/>
    <w:rsid w:val="00D063EA"/>
    <w:rsid w:val="00D06487"/>
    <w:rsid w:val="00D06A02"/>
    <w:rsid w:val="00D06B9D"/>
    <w:rsid w:val="00D06C1C"/>
    <w:rsid w:val="00D07326"/>
    <w:rsid w:val="00D0734E"/>
    <w:rsid w:val="00D0760E"/>
    <w:rsid w:val="00D077A6"/>
    <w:rsid w:val="00D07C27"/>
    <w:rsid w:val="00D07C5F"/>
    <w:rsid w:val="00D11346"/>
    <w:rsid w:val="00D11E57"/>
    <w:rsid w:val="00D12031"/>
    <w:rsid w:val="00D12079"/>
    <w:rsid w:val="00D122CF"/>
    <w:rsid w:val="00D125B8"/>
    <w:rsid w:val="00D127B9"/>
    <w:rsid w:val="00D1289E"/>
    <w:rsid w:val="00D13134"/>
    <w:rsid w:val="00D1349C"/>
    <w:rsid w:val="00D13713"/>
    <w:rsid w:val="00D13CC3"/>
    <w:rsid w:val="00D15544"/>
    <w:rsid w:val="00D1573A"/>
    <w:rsid w:val="00D15754"/>
    <w:rsid w:val="00D1633C"/>
    <w:rsid w:val="00D1639B"/>
    <w:rsid w:val="00D16B03"/>
    <w:rsid w:val="00D16B31"/>
    <w:rsid w:val="00D16E24"/>
    <w:rsid w:val="00D171B7"/>
    <w:rsid w:val="00D174F3"/>
    <w:rsid w:val="00D17A74"/>
    <w:rsid w:val="00D17ED4"/>
    <w:rsid w:val="00D20019"/>
    <w:rsid w:val="00D2040A"/>
    <w:rsid w:val="00D2054E"/>
    <w:rsid w:val="00D20CCC"/>
    <w:rsid w:val="00D20E67"/>
    <w:rsid w:val="00D213B0"/>
    <w:rsid w:val="00D21665"/>
    <w:rsid w:val="00D216A0"/>
    <w:rsid w:val="00D21747"/>
    <w:rsid w:val="00D21761"/>
    <w:rsid w:val="00D218A5"/>
    <w:rsid w:val="00D21B46"/>
    <w:rsid w:val="00D220DA"/>
    <w:rsid w:val="00D22184"/>
    <w:rsid w:val="00D2232A"/>
    <w:rsid w:val="00D225AC"/>
    <w:rsid w:val="00D2284A"/>
    <w:rsid w:val="00D22915"/>
    <w:rsid w:val="00D22A62"/>
    <w:rsid w:val="00D22B81"/>
    <w:rsid w:val="00D22EF1"/>
    <w:rsid w:val="00D2313D"/>
    <w:rsid w:val="00D23242"/>
    <w:rsid w:val="00D233E2"/>
    <w:rsid w:val="00D23F37"/>
    <w:rsid w:val="00D24EFE"/>
    <w:rsid w:val="00D24FB3"/>
    <w:rsid w:val="00D2561A"/>
    <w:rsid w:val="00D260DD"/>
    <w:rsid w:val="00D264A9"/>
    <w:rsid w:val="00D26E30"/>
    <w:rsid w:val="00D27B0F"/>
    <w:rsid w:val="00D3046A"/>
    <w:rsid w:val="00D30817"/>
    <w:rsid w:val="00D30B51"/>
    <w:rsid w:val="00D30C12"/>
    <w:rsid w:val="00D30EB0"/>
    <w:rsid w:val="00D312D1"/>
    <w:rsid w:val="00D31878"/>
    <w:rsid w:val="00D319B9"/>
    <w:rsid w:val="00D319FE"/>
    <w:rsid w:val="00D321C2"/>
    <w:rsid w:val="00D3245F"/>
    <w:rsid w:val="00D32EC8"/>
    <w:rsid w:val="00D32ED4"/>
    <w:rsid w:val="00D33778"/>
    <w:rsid w:val="00D33890"/>
    <w:rsid w:val="00D33892"/>
    <w:rsid w:val="00D33F96"/>
    <w:rsid w:val="00D33FDE"/>
    <w:rsid w:val="00D340A2"/>
    <w:rsid w:val="00D34457"/>
    <w:rsid w:val="00D344D5"/>
    <w:rsid w:val="00D3469A"/>
    <w:rsid w:val="00D34722"/>
    <w:rsid w:val="00D347CB"/>
    <w:rsid w:val="00D34A22"/>
    <w:rsid w:val="00D34CA3"/>
    <w:rsid w:val="00D34D05"/>
    <w:rsid w:val="00D34EF0"/>
    <w:rsid w:val="00D36488"/>
    <w:rsid w:val="00D36C0D"/>
    <w:rsid w:val="00D371B8"/>
    <w:rsid w:val="00D37605"/>
    <w:rsid w:val="00D40579"/>
    <w:rsid w:val="00D40588"/>
    <w:rsid w:val="00D40B6C"/>
    <w:rsid w:val="00D412DB"/>
    <w:rsid w:val="00D415C0"/>
    <w:rsid w:val="00D4161F"/>
    <w:rsid w:val="00D417EE"/>
    <w:rsid w:val="00D418B8"/>
    <w:rsid w:val="00D419B3"/>
    <w:rsid w:val="00D41CDE"/>
    <w:rsid w:val="00D41EF5"/>
    <w:rsid w:val="00D424E8"/>
    <w:rsid w:val="00D42CA9"/>
    <w:rsid w:val="00D4307E"/>
    <w:rsid w:val="00D4324D"/>
    <w:rsid w:val="00D4330C"/>
    <w:rsid w:val="00D43D8D"/>
    <w:rsid w:val="00D43F3A"/>
    <w:rsid w:val="00D444C4"/>
    <w:rsid w:val="00D447A1"/>
    <w:rsid w:val="00D44804"/>
    <w:rsid w:val="00D4480B"/>
    <w:rsid w:val="00D449F1"/>
    <w:rsid w:val="00D44A51"/>
    <w:rsid w:val="00D44BF9"/>
    <w:rsid w:val="00D4519E"/>
    <w:rsid w:val="00D451A0"/>
    <w:rsid w:val="00D4564F"/>
    <w:rsid w:val="00D45E66"/>
    <w:rsid w:val="00D463B4"/>
    <w:rsid w:val="00D46681"/>
    <w:rsid w:val="00D47200"/>
    <w:rsid w:val="00D478EC"/>
    <w:rsid w:val="00D47A2B"/>
    <w:rsid w:val="00D504C7"/>
    <w:rsid w:val="00D51A19"/>
    <w:rsid w:val="00D51B32"/>
    <w:rsid w:val="00D51BF3"/>
    <w:rsid w:val="00D52216"/>
    <w:rsid w:val="00D5227C"/>
    <w:rsid w:val="00D522D9"/>
    <w:rsid w:val="00D52B51"/>
    <w:rsid w:val="00D5348C"/>
    <w:rsid w:val="00D535A6"/>
    <w:rsid w:val="00D53F21"/>
    <w:rsid w:val="00D54660"/>
    <w:rsid w:val="00D54B61"/>
    <w:rsid w:val="00D54F1A"/>
    <w:rsid w:val="00D55830"/>
    <w:rsid w:val="00D55D93"/>
    <w:rsid w:val="00D5613D"/>
    <w:rsid w:val="00D56256"/>
    <w:rsid w:val="00D56530"/>
    <w:rsid w:val="00D567F1"/>
    <w:rsid w:val="00D56DB4"/>
    <w:rsid w:val="00D573C3"/>
    <w:rsid w:val="00D57938"/>
    <w:rsid w:val="00D6122F"/>
    <w:rsid w:val="00D615BF"/>
    <w:rsid w:val="00D61629"/>
    <w:rsid w:val="00D618F1"/>
    <w:rsid w:val="00D623DB"/>
    <w:rsid w:val="00D62D1B"/>
    <w:rsid w:val="00D63347"/>
    <w:rsid w:val="00D63F7E"/>
    <w:rsid w:val="00D643EE"/>
    <w:rsid w:val="00D64934"/>
    <w:rsid w:val="00D649C1"/>
    <w:rsid w:val="00D64D0A"/>
    <w:rsid w:val="00D6523E"/>
    <w:rsid w:val="00D669C5"/>
    <w:rsid w:val="00D66A74"/>
    <w:rsid w:val="00D6778F"/>
    <w:rsid w:val="00D679C3"/>
    <w:rsid w:val="00D67D57"/>
    <w:rsid w:val="00D67E55"/>
    <w:rsid w:val="00D67E6D"/>
    <w:rsid w:val="00D702F3"/>
    <w:rsid w:val="00D71526"/>
    <w:rsid w:val="00D717F4"/>
    <w:rsid w:val="00D719BA"/>
    <w:rsid w:val="00D72B5F"/>
    <w:rsid w:val="00D72C2F"/>
    <w:rsid w:val="00D72D4B"/>
    <w:rsid w:val="00D72E69"/>
    <w:rsid w:val="00D733E8"/>
    <w:rsid w:val="00D738C1"/>
    <w:rsid w:val="00D739A7"/>
    <w:rsid w:val="00D73A49"/>
    <w:rsid w:val="00D73F9B"/>
    <w:rsid w:val="00D74190"/>
    <w:rsid w:val="00D74239"/>
    <w:rsid w:val="00D74437"/>
    <w:rsid w:val="00D74D94"/>
    <w:rsid w:val="00D755A6"/>
    <w:rsid w:val="00D75721"/>
    <w:rsid w:val="00D75B93"/>
    <w:rsid w:val="00D75C5A"/>
    <w:rsid w:val="00D75D97"/>
    <w:rsid w:val="00D7620F"/>
    <w:rsid w:val="00D76623"/>
    <w:rsid w:val="00D767EA"/>
    <w:rsid w:val="00D768C1"/>
    <w:rsid w:val="00D77137"/>
    <w:rsid w:val="00D80263"/>
    <w:rsid w:val="00D80606"/>
    <w:rsid w:val="00D8077B"/>
    <w:rsid w:val="00D807B5"/>
    <w:rsid w:val="00D807C8"/>
    <w:rsid w:val="00D80A66"/>
    <w:rsid w:val="00D80DBF"/>
    <w:rsid w:val="00D8146A"/>
    <w:rsid w:val="00D81699"/>
    <w:rsid w:val="00D81B9B"/>
    <w:rsid w:val="00D81F26"/>
    <w:rsid w:val="00D8207E"/>
    <w:rsid w:val="00D82988"/>
    <w:rsid w:val="00D82EA7"/>
    <w:rsid w:val="00D83175"/>
    <w:rsid w:val="00D83595"/>
    <w:rsid w:val="00D839B7"/>
    <w:rsid w:val="00D83CAD"/>
    <w:rsid w:val="00D83E48"/>
    <w:rsid w:val="00D8429C"/>
    <w:rsid w:val="00D8455A"/>
    <w:rsid w:val="00D8478D"/>
    <w:rsid w:val="00D84840"/>
    <w:rsid w:val="00D84A3A"/>
    <w:rsid w:val="00D84FF9"/>
    <w:rsid w:val="00D856F6"/>
    <w:rsid w:val="00D859E2"/>
    <w:rsid w:val="00D859EF"/>
    <w:rsid w:val="00D85E4F"/>
    <w:rsid w:val="00D866A8"/>
    <w:rsid w:val="00D8678E"/>
    <w:rsid w:val="00D86933"/>
    <w:rsid w:val="00D8701B"/>
    <w:rsid w:val="00D8709C"/>
    <w:rsid w:val="00D870D5"/>
    <w:rsid w:val="00D87E84"/>
    <w:rsid w:val="00D900EA"/>
    <w:rsid w:val="00D906B3"/>
    <w:rsid w:val="00D90850"/>
    <w:rsid w:val="00D91060"/>
    <w:rsid w:val="00D91642"/>
    <w:rsid w:val="00D920EE"/>
    <w:rsid w:val="00D9247A"/>
    <w:rsid w:val="00D927F8"/>
    <w:rsid w:val="00D92924"/>
    <w:rsid w:val="00D92A9F"/>
    <w:rsid w:val="00D933AC"/>
    <w:rsid w:val="00D93FE6"/>
    <w:rsid w:val="00D94052"/>
    <w:rsid w:val="00D947C7"/>
    <w:rsid w:val="00D94AAE"/>
    <w:rsid w:val="00D94FDE"/>
    <w:rsid w:val="00D95527"/>
    <w:rsid w:val="00D95F7B"/>
    <w:rsid w:val="00D966B1"/>
    <w:rsid w:val="00D96CD9"/>
    <w:rsid w:val="00D96DB8"/>
    <w:rsid w:val="00D97241"/>
    <w:rsid w:val="00D9783F"/>
    <w:rsid w:val="00D97A36"/>
    <w:rsid w:val="00D97AAD"/>
    <w:rsid w:val="00D97B9E"/>
    <w:rsid w:val="00DA01D7"/>
    <w:rsid w:val="00DA078C"/>
    <w:rsid w:val="00DA0BA3"/>
    <w:rsid w:val="00DA0C27"/>
    <w:rsid w:val="00DA10D2"/>
    <w:rsid w:val="00DA12E7"/>
    <w:rsid w:val="00DA1560"/>
    <w:rsid w:val="00DA1801"/>
    <w:rsid w:val="00DA2892"/>
    <w:rsid w:val="00DA2A3C"/>
    <w:rsid w:val="00DA2C0A"/>
    <w:rsid w:val="00DA2C74"/>
    <w:rsid w:val="00DA301C"/>
    <w:rsid w:val="00DA30C4"/>
    <w:rsid w:val="00DA326F"/>
    <w:rsid w:val="00DA33FB"/>
    <w:rsid w:val="00DA3BEA"/>
    <w:rsid w:val="00DA3C4F"/>
    <w:rsid w:val="00DA4644"/>
    <w:rsid w:val="00DA4711"/>
    <w:rsid w:val="00DA4932"/>
    <w:rsid w:val="00DA5241"/>
    <w:rsid w:val="00DA5DB9"/>
    <w:rsid w:val="00DA5EB7"/>
    <w:rsid w:val="00DA60F3"/>
    <w:rsid w:val="00DA615C"/>
    <w:rsid w:val="00DA6D34"/>
    <w:rsid w:val="00DA7395"/>
    <w:rsid w:val="00DA75C8"/>
    <w:rsid w:val="00DB0052"/>
    <w:rsid w:val="00DB0990"/>
    <w:rsid w:val="00DB1498"/>
    <w:rsid w:val="00DB1C3A"/>
    <w:rsid w:val="00DB1D93"/>
    <w:rsid w:val="00DB2054"/>
    <w:rsid w:val="00DB31B0"/>
    <w:rsid w:val="00DB3E8A"/>
    <w:rsid w:val="00DB4361"/>
    <w:rsid w:val="00DB443A"/>
    <w:rsid w:val="00DB4916"/>
    <w:rsid w:val="00DB4948"/>
    <w:rsid w:val="00DB4B15"/>
    <w:rsid w:val="00DB4D63"/>
    <w:rsid w:val="00DB4E38"/>
    <w:rsid w:val="00DB5812"/>
    <w:rsid w:val="00DB59DE"/>
    <w:rsid w:val="00DB5E0D"/>
    <w:rsid w:val="00DB63C8"/>
    <w:rsid w:val="00DB677D"/>
    <w:rsid w:val="00DB6F60"/>
    <w:rsid w:val="00DB7111"/>
    <w:rsid w:val="00DC00DB"/>
    <w:rsid w:val="00DC0451"/>
    <w:rsid w:val="00DC0A25"/>
    <w:rsid w:val="00DC12A6"/>
    <w:rsid w:val="00DC19CB"/>
    <w:rsid w:val="00DC1AD3"/>
    <w:rsid w:val="00DC1EE1"/>
    <w:rsid w:val="00DC23F5"/>
    <w:rsid w:val="00DC2A57"/>
    <w:rsid w:val="00DC30A2"/>
    <w:rsid w:val="00DC3141"/>
    <w:rsid w:val="00DC44FF"/>
    <w:rsid w:val="00DC49BC"/>
    <w:rsid w:val="00DC4B21"/>
    <w:rsid w:val="00DC4D24"/>
    <w:rsid w:val="00DC508E"/>
    <w:rsid w:val="00DC55EF"/>
    <w:rsid w:val="00DC5E57"/>
    <w:rsid w:val="00DC6155"/>
    <w:rsid w:val="00DC646A"/>
    <w:rsid w:val="00DC6FA5"/>
    <w:rsid w:val="00DC7871"/>
    <w:rsid w:val="00DC7E6F"/>
    <w:rsid w:val="00DD04E4"/>
    <w:rsid w:val="00DD0877"/>
    <w:rsid w:val="00DD0AC3"/>
    <w:rsid w:val="00DD0C6F"/>
    <w:rsid w:val="00DD114A"/>
    <w:rsid w:val="00DD13A4"/>
    <w:rsid w:val="00DD182C"/>
    <w:rsid w:val="00DD18A8"/>
    <w:rsid w:val="00DD2810"/>
    <w:rsid w:val="00DD2871"/>
    <w:rsid w:val="00DD2A17"/>
    <w:rsid w:val="00DD2AAD"/>
    <w:rsid w:val="00DD3987"/>
    <w:rsid w:val="00DD4381"/>
    <w:rsid w:val="00DD43B7"/>
    <w:rsid w:val="00DD46FA"/>
    <w:rsid w:val="00DD5002"/>
    <w:rsid w:val="00DD507A"/>
    <w:rsid w:val="00DD513B"/>
    <w:rsid w:val="00DD530B"/>
    <w:rsid w:val="00DD590C"/>
    <w:rsid w:val="00DD5C5E"/>
    <w:rsid w:val="00DD5ECF"/>
    <w:rsid w:val="00DD62E0"/>
    <w:rsid w:val="00DD641A"/>
    <w:rsid w:val="00DD6CF3"/>
    <w:rsid w:val="00DD730C"/>
    <w:rsid w:val="00DD76BA"/>
    <w:rsid w:val="00DD7817"/>
    <w:rsid w:val="00DD7A56"/>
    <w:rsid w:val="00DD7AB1"/>
    <w:rsid w:val="00DD7D13"/>
    <w:rsid w:val="00DE0133"/>
    <w:rsid w:val="00DE0299"/>
    <w:rsid w:val="00DE036D"/>
    <w:rsid w:val="00DE0477"/>
    <w:rsid w:val="00DE0A56"/>
    <w:rsid w:val="00DE1152"/>
    <w:rsid w:val="00DE1A48"/>
    <w:rsid w:val="00DE1BDC"/>
    <w:rsid w:val="00DE241A"/>
    <w:rsid w:val="00DE47CE"/>
    <w:rsid w:val="00DE4807"/>
    <w:rsid w:val="00DE498B"/>
    <w:rsid w:val="00DE4AFA"/>
    <w:rsid w:val="00DE5432"/>
    <w:rsid w:val="00DE659F"/>
    <w:rsid w:val="00DE6E8F"/>
    <w:rsid w:val="00DE7623"/>
    <w:rsid w:val="00DE7E3D"/>
    <w:rsid w:val="00DE7EDD"/>
    <w:rsid w:val="00DE7F8B"/>
    <w:rsid w:val="00DF00E4"/>
    <w:rsid w:val="00DF0283"/>
    <w:rsid w:val="00DF03C0"/>
    <w:rsid w:val="00DF0757"/>
    <w:rsid w:val="00DF1094"/>
    <w:rsid w:val="00DF1AD5"/>
    <w:rsid w:val="00DF1E55"/>
    <w:rsid w:val="00DF1F3C"/>
    <w:rsid w:val="00DF207D"/>
    <w:rsid w:val="00DF2E26"/>
    <w:rsid w:val="00DF326E"/>
    <w:rsid w:val="00DF339D"/>
    <w:rsid w:val="00DF3ACA"/>
    <w:rsid w:val="00DF4294"/>
    <w:rsid w:val="00DF443B"/>
    <w:rsid w:val="00DF46CE"/>
    <w:rsid w:val="00DF4AC8"/>
    <w:rsid w:val="00DF51FC"/>
    <w:rsid w:val="00DF5236"/>
    <w:rsid w:val="00DF54BE"/>
    <w:rsid w:val="00DF54D0"/>
    <w:rsid w:val="00DF5571"/>
    <w:rsid w:val="00DF57BF"/>
    <w:rsid w:val="00DF60F3"/>
    <w:rsid w:val="00DF6445"/>
    <w:rsid w:val="00DF64EA"/>
    <w:rsid w:val="00DF65D7"/>
    <w:rsid w:val="00DF6A62"/>
    <w:rsid w:val="00DF6DBC"/>
    <w:rsid w:val="00DF7602"/>
    <w:rsid w:val="00DF7731"/>
    <w:rsid w:val="00DF77FC"/>
    <w:rsid w:val="00E00173"/>
    <w:rsid w:val="00E002F0"/>
    <w:rsid w:val="00E0033B"/>
    <w:rsid w:val="00E0034D"/>
    <w:rsid w:val="00E007BE"/>
    <w:rsid w:val="00E0083B"/>
    <w:rsid w:val="00E01217"/>
    <w:rsid w:val="00E01DC3"/>
    <w:rsid w:val="00E0233E"/>
    <w:rsid w:val="00E02A92"/>
    <w:rsid w:val="00E02B27"/>
    <w:rsid w:val="00E02C1D"/>
    <w:rsid w:val="00E03BCE"/>
    <w:rsid w:val="00E03CFA"/>
    <w:rsid w:val="00E046F5"/>
    <w:rsid w:val="00E05052"/>
    <w:rsid w:val="00E0577F"/>
    <w:rsid w:val="00E05D07"/>
    <w:rsid w:val="00E064F9"/>
    <w:rsid w:val="00E06648"/>
    <w:rsid w:val="00E073FD"/>
    <w:rsid w:val="00E0766A"/>
    <w:rsid w:val="00E07B64"/>
    <w:rsid w:val="00E07D84"/>
    <w:rsid w:val="00E104D5"/>
    <w:rsid w:val="00E1127E"/>
    <w:rsid w:val="00E11DEB"/>
    <w:rsid w:val="00E12490"/>
    <w:rsid w:val="00E127BD"/>
    <w:rsid w:val="00E1287F"/>
    <w:rsid w:val="00E139CD"/>
    <w:rsid w:val="00E13D4F"/>
    <w:rsid w:val="00E1426E"/>
    <w:rsid w:val="00E1474E"/>
    <w:rsid w:val="00E14D16"/>
    <w:rsid w:val="00E1520D"/>
    <w:rsid w:val="00E15EA3"/>
    <w:rsid w:val="00E15EEA"/>
    <w:rsid w:val="00E16056"/>
    <w:rsid w:val="00E161C7"/>
    <w:rsid w:val="00E16BB7"/>
    <w:rsid w:val="00E16BC4"/>
    <w:rsid w:val="00E16E7F"/>
    <w:rsid w:val="00E17286"/>
    <w:rsid w:val="00E20B98"/>
    <w:rsid w:val="00E20C14"/>
    <w:rsid w:val="00E20C63"/>
    <w:rsid w:val="00E2235B"/>
    <w:rsid w:val="00E227D4"/>
    <w:rsid w:val="00E23485"/>
    <w:rsid w:val="00E235B8"/>
    <w:rsid w:val="00E23DAE"/>
    <w:rsid w:val="00E23EC8"/>
    <w:rsid w:val="00E246EE"/>
    <w:rsid w:val="00E2483A"/>
    <w:rsid w:val="00E24F3F"/>
    <w:rsid w:val="00E253A6"/>
    <w:rsid w:val="00E262B3"/>
    <w:rsid w:val="00E27091"/>
    <w:rsid w:val="00E277D7"/>
    <w:rsid w:val="00E27809"/>
    <w:rsid w:val="00E279FD"/>
    <w:rsid w:val="00E3013D"/>
    <w:rsid w:val="00E301D5"/>
    <w:rsid w:val="00E30604"/>
    <w:rsid w:val="00E3084A"/>
    <w:rsid w:val="00E30B70"/>
    <w:rsid w:val="00E30D84"/>
    <w:rsid w:val="00E310AB"/>
    <w:rsid w:val="00E315D4"/>
    <w:rsid w:val="00E31B7A"/>
    <w:rsid w:val="00E32893"/>
    <w:rsid w:val="00E3289E"/>
    <w:rsid w:val="00E32A34"/>
    <w:rsid w:val="00E32B34"/>
    <w:rsid w:val="00E33042"/>
    <w:rsid w:val="00E3365F"/>
    <w:rsid w:val="00E3387D"/>
    <w:rsid w:val="00E33955"/>
    <w:rsid w:val="00E3397D"/>
    <w:rsid w:val="00E33F89"/>
    <w:rsid w:val="00E34230"/>
    <w:rsid w:val="00E344E5"/>
    <w:rsid w:val="00E34DBC"/>
    <w:rsid w:val="00E352BA"/>
    <w:rsid w:val="00E35335"/>
    <w:rsid w:val="00E359E3"/>
    <w:rsid w:val="00E35FD7"/>
    <w:rsid w:val="00E36493"/>
    <w:rsid w:val="00E364B3"/>
    <w:rsid w:val="00E365A7"/>
    <w:rsid w:val="00E36C42"/>
    <w:rsid w:val="00E36D78"/>
    <w:rsid w:val="00E37298"/>
    <w:rsid w:val="00E3764E"/>
    <w:rsid w:val="00E40097"/>
    <w:rsid w:val="00E40BB5"/>
    <w:rsid w:val="00E40CD3"/>
    <w:rsid w:val="00E41145"/>
    <w:rsid w:val="00E418F9"/>
    <w:rsid w:val="00E4222A"/>
    <w:rsid w:val="00E423DF"/>
    <w:rsid w:val="00E4248A"/>
    <w:rsid w:val="00E428B0"/>
    <w:rsid w:val="00E42A43"/>
    <w:rsid w:val="00E430B6"/>
    <w:rsid w:val="00E432A6"/>
    <w:rsid w:val="00E43EB2"/>
    <w:rsid w:val="00E45175"/>
    <w:rsid w:val="00E451C7"/>
    <w:rsid w:val="00E458C4"/>
    <w:rsid w:val="00E45951"/>
    <w:rsid w:val="00E45C8B"/>
    <w:rsid w:val="00E45ECF"/>
    <w:rsid w:val="00E4600D"/>
    <w:rsid w:val="00E4634D"/>
    <w:rsid w:val="00E46A5A"/>
    <w:rsid w:val="00E46B3D"/>
    <w:rsid w:val="00E474AA"/>
    <w:rsid w:val="00E479C3"/>
    <w:rsid w:val="00E47BB2"/>
    <w:rsid w:val="00E47BF0"/>
    <w:rsid w:val="00E50094"/>
    <w:rsid w:val="00E50348"/>
    <w:rsid w:val="00E50423"/>
    <w:rsid w:val="00E504DD"/>
    <w:rsid w:val="00E50B52"/>
    <w:rsid w:val="00E5147A"/>
    <w:rsid w:val="00E516E8"/>
    <w:rsid w:val="00E517E6"/>
    <w:rsid w:val="00E51DA8"/>
    <w:rsid w:val="00E522A3"/>
    <w:rsid w:val="00E52C80"/>
    <w:rsid w:val="00E52DC1"/>
    <w:rsid w:val="00E52F34"/>
    <w:rsid w:val="00E539D7"/>
    <w:rsid w:val="00E53A9F"/>
    <w:rsid w:val="00E543BB"/>
    <w:rsid w:val="00E54543"/>
    <w:rsid w:val="00E54856"/>
    <w:rsid w:val="00E54967"/>
    <w:rsid w:val="00E549CD"/>
    <w:rsid w:val="00E549D3"/>
    <w:rsid w:val="00E54A95"/>
    <w:rsid w:val="00E54DD6"/>
    <w:rsid w:val="00E5569B"/>
    <w:rsid w:val="00E55D11"/>
    <w:rsid w:val="00E561B4"/>
    <w:rsid w:val="00E5623B"/>
    <w:rsid w:val="00E56357"/>
    <w:rsid w:val="00E56C78"/>
    <w:rsid w:val="00E5709A"/>
    <w:rsid w:val="00E57499"/>
    <w:rsid w:val="00E5761B"/>
    <w:rsid w:val="00E5765C"/>
    <w:rsid w:val="00E57C36"/>
    <w:rsid w:val="00E57D31"/>
    <w:rsid w:val="00E57D6C"/>
    <w:rsid w:val="00E60E99"/>
    <w:rsid w:val="00E61510"/>
    <w:rsid w:val="00E61B20"/>
    <w:rsid w:val="00E61F58"/>
    <w:rsid w:val="00E6206C"/>
    <w:rsid w:val="00E621B3"/>
    <w:rsid w:val="00E62362"/>
    <w:rsid w:val="00E63336"/>
    <w:rsid w:val="00E63A34"/>
    <w:rsid w:val="00E63DF5"/>
    <w:rsid w:val="00E63EA1"/>
    <w:rsid w:val="00E64774"/>
    <w:rsid w:val="00E65376"/>
    <w:rsid w:val="00E65FBC"/>
    <w:rsid w:val="00E66285"/>
    <w:rsid w:val="00E67169"/>
    <w:rsid w:val="00E67790"/>
    <w:rsid w:val="00E67EF0"/>
    <w:rsid w:val="00E71937"/>
    <w:rsid w:val="00E71BE2"/>
    <w:rsid w:val="00E72619"/>
    <w:rsid w:val="00E72824"/>
    <w:rsid w:val="00E72C93"/>
    <w:rsid w:val="00E73226"/>
    <w:rsid w:val="00E733EC"/>
    <w:rsid w:val="00E748A0"/>
    <w:rsid w:val="00E74CD4"/>
    <w:rsid w:val="00E750A8"/>
    <w:rsid w:val="00E750AF"/>
    <w:rsid w:val="00E754AE"/>
    <w:rsid w:val="00E75634"/>
    <w:rsid w:val="00E75820"/>
    <w:rsid w:val="00E75C26"/>
    <w:rsid w:val="00E75C67"/>
    <w:rsid w:val="00E76299"/>
    <w:rsid w:val="00E76CB6"/>
    <w:rsid w:val="00E76F4F"/>
    <w:rsid w:val="00E772CD"/>
    <w:rsid w:val="00E7763E"/>
    <w:rsid w:val="00E77D5E"/>
    <w:rsid w:val="00E800E6"/>
    <w:rsid w:val="00E801F8"/>
    <w:rsid w:val="00E8025F"/>
    <w:rsid w:val="00E8034E"/>
    <w:rsid w:val="00E804F5"/>
    <w:rsid w:val="00E80E5D"/>
    <w:rsid w:val="00E815C3"/>
    <w:rsid w:val="00E820DA"/>
    <w:rsid w:val="00E82154"/>
    <w:rsid w:val="00E82C4D"/>
    <w:rsid w:val="00E83255"/>
    <w:rsid w:val="00E835E6"/>
    <w:rsid w:val="00E8496D"/>
    <w:rsid w:val="00E84A49"/>
    <w:rsid w:val="00E8507B"/>
    <w:rsid w:val="00E8530C"/>
    <w:rsid w:val="00E86055"/>
    <w:rsid w:val="00E86107"/>
    <w:rsid w:val="00E86C97"/>
    <w:rsid w:val="00E86D10"/>
    <w:rsid w:val="00E87308"/>
    <w:rsid w:val="00E87469"/>
    <w:rsid w:val="00E874FF"/>
    <w:rsid w:val="00E8756C"/>
    <w:rsid w:val="00E87595"/>
    <w:rsid w:val="00E87BB6"/>
    <w:rsid w:val="00E87FE1"/>
    <w:rsid w:val="00E91239"/>
    <w:rsid w:val="00E91AF2"/>
    <w:rsid w:val="00E91DB7"/>
    <w:rsid w:val="00E928DC"/>
    <w:rsid w:val="00E92B5B"/>
    <w:rsid w:val="00E9387E"/>
    <w:rsid w:val="00E94454"/>
    <w:rsid w:val="00E9541B"/>
    <w:rsid w:val="00E95465"/>
    <w:rsid w:val="00E95BC6"/>
    <w:rsid w:val="00E95F4F"/>
    <w:rsid w:val="00E963A9"/>
    <w:rsid w:val="00E965FC"/>
    <w:rsid w:val="00E97B7C"/>
    <w:rsid w:val="00EA0341"/>
    <w:rsid w:val="00EA0652"/>
    <w:rsid w:val="00EA0ED4"/>
    <w:rsid w:val="00EA1284"/>
    <w:rsid w:val="00EA12FF"/>
    <w:rsid w:val="00EA17D9"/>
    <w:rsid w:val="00EA1D85"/>
    <w:rsid w:val="00EA1DD3"/>
    <w:rsid w:val="00EA2318"/>
    <w:rsid w:val="00EA2570"/>
    <w:rsid w:val="00EA2E65"/>
    <w:rsid w:val="00EA2F8A"/>
    <w:rsid w:val="00EA343E"/>
    <w:rsid w:val="00EA397A"/>
    <w:rsid w:val="00EA4819"/>
    <w:rsid w:val="00EA4849"/>
    <w:rsid w:val="00EA4B09"/>
    <w:rsid w:val="00EA4D4A"/>
    <w:rsid w:val="00EA4DE6"/>
    <w:rsid w:val="00EA5062"/>
    <w:rsid w:val="00EA5DAD"/>
    <w:rsid w:val="00EA66BC"/>
    <w:rsid w:val="00EA6732"/>
    <w:rsid w:val="00EA6852"/>
    <w:rsid w:val="00EA6BBC"/>
    <w:rsid w:val="00EA6F7C"/>
    <w:rsid w:val="00EA7915"/>
    <w:rsid w:val="00EA7B88"/>
    <w:rsid w:val="00EB0149"/>
    <w:rsid w:val="00EB02F1"/>
    <w:rsid w:val="00EB05AB"/>
    <w:rsid w:val="00EB05F9"/>
    <w:rsid w:val="00EB0E8D"/>
    <w:rsid w:val="00EB136B"/>
    <w:rsid w:val="00EB15D1"/>
    <w:rsid w:val="00EB1965"/>
    <w:rsid w:val="00EB1C16"/>
    <w:rsid w:val="00EB216C"/>
    <w:rsid w:val="00EB2595"/>
    <w:rsid w:val="00EB2624"/>
    <w:rsid w:val="00EB264D"/>
    <w:rsid w:val="00EB267E"/>
    <w:rsid w:val="00EB2DAA"/>
    <w:rsid w:val="00EB2E9F"/>
    <w:rsid w:val="00EB3040"/>
    <w:rsid w:val="00EB311E"/>
    <w:rsid w:val="00EB376A"/>
    <w:rsid w:val="00EB4198"/>
    <w:rsid w:val="00EB43B7"/>
    <w:rsid w:val="00EB4A84"/>
    <w:rsid w:val="00EB4FE5"/>
    <w:rsid w:val="00EB5094"/>
    <w:rsid w:val="00EB57E1"/>
    <w:rsid w:val="00EB5A7F"/>
    <w:rsid w:val="00EB5DFC"/>
    <w:rsid w:val="00EB6213"/>
    <w:rsid w:val="00EB64F2"/>
    <w:rsid w:val="00EB67F1"/>
    <w:rsid w:val="00EB681D"/>
    <w:rsid w:val="00EB6B3C"/>
    <w:rsid w:val="00EB6BB7"/>
    <w:rsid w:val="00EB73D2"/>
    <w:rsid w:val="00EC00BC"/>
    <w:rsid w:val="00EC016F"/>
    <w:rsid w:val="00EC0430"/>
    <w:rsid w:val="00EC0869"/>
    <w:rsid w:val="00EC09E1"/>
    <w:rsid w:val="00EC0EEC"/>
    <w:rsid w:val="00EC1A98"/>
    <w:rsid w:val="00EC1B76"/>
    <w:rsid w:val="00EC203F"/>
    <w:rsid w:val="00EC2283"/>
    <w:rsid w:val="00EC2D82"/>
    <w:rsid w:val="00EC3619"/>
    <w:rsid w:val="00EC36C9"/>
    <w:rsid w:val="00EC3F08"/>
    <w:rsid w:val="00EC42E5"/>
    <w:rsid w:val="00EC433C"/>
    <w:rsid w:val="00EC4AFF"/>
    <w:rsid w:val="00EC4C99"/>
    <w:rsid w:val="00EC4E1F"/>
    <w:rsid w:val="00EC518D"/>
    <w:rsid w:val="00EC554A"/>
    <w:rsid w:val="00EC5575"/>
    <w:rsid w:val="00EC5FC2"/>
    <w:rsid w:val="00EC5FD1"/>
    <w:rsid w:val="00EC6081"/>
    <w:rsid w:val="00EC6295"/>
    <w:rsid w:val="00EC62BB"/>
    <w:rsid w:val="00EC6544"/>
    <w:rsid w:val="00EC6D75"/>
    <w:rsid w:val="00EC6DEB"/>
    <w:rsid w:val="00EC79D1"/>
    <w:rsid w:val="00EC7A0E"/>
    <w:rsid w:val="00EC7DC4"/>
    <w:rsid w:val="00EC7F7C"/>
    <w:rsid w:val="00ED0439"/>
    <w:rsid w:val="00ED08EF"/>
    <w:rsid w:val="00ED0B6D"/>
    <w:rsid w:val="00ED1406"/>
    <w:rsid w:val="00ED1C16"/>
    <w:rsid w:val="00ED1CDE"/>
    <w:rsid w:val="00ED201F"/>
    <w:rsid w:val="00ED21DC"/>
    <w:rsid w:val="00ED26A6"/>
    <w:rsid w:val="00ED3148"/>
    <w:rsid w:val="00ED35B0"/>
    <w:rsid w:val="00ED3622"/>
    <w:rsid w:val="00ED3698"/>
    <w:rsid w:val="00ED374A"/>
    <w:rsid w:val="00ED376F"/>
    <w:rsid w:val="00ED4813"/>
    <w:rsid w:val="00ED51E9"/>
    <w:rsid w:val="00ED567E"/>
    <w:rsid w:val="00ED5A2B"/>
    <w:rsid w:val="00ED5E78"/>
    <w:rsid w:val="00ED61D2"/>
    <w:rsid w:val="00ED677F"/>
    <w:rsid w:val="00ED709E"/>
    <w:rsid w:val="00EE097D"/>
    <w:rsid w:val="00EE0F33"/>
    <w:rsid w:val="00EE124F"/>
    <w:rsid w:val="00EE12C4"/>
    <w:rsid w:val="00EE14D2"/>
    <w:rsid w:val="00EE16A0"/>
    <w:rsid w:val="00EE1CC9"/>
    <w:rsid w:val="00EE2518"/>
    <w:rsid w:val="00EE28D9"/>
    <w:rsid w:val="00EE2A4A"/>
    <w:rsid w:val="00EE3042"/>
    <w:rsid w:val="00EE38AD"/>
    <w:rsid w:val="00EE3AEB"/>
    <w:rsid w:val="00EE3BF7"/>
    <w:rsid w:val="00EE3CB4"/>
    <w:rsid w:val="00EE3D6D"/>
    <w:rsid w:val="00EE4271"/>
    <w:rsid w:val="00EE4677"/>
    <w:rsid w:val="00EE4856"/>
    <w:rsid w:val="00EE4889"/>
    <w:rsid w:val="00EE4E11"/>
    <w:rsid w:val="00EE4E80"/>
    <w:rsid w:val="00EE52D0"/>
    <w:rsid w:val="00EE5754"/>
    <w:rsid w:val="00EE66D4"/>
    <w:rsid w:val="00EE6C5C"/>
    <w:rsid w:val="00EE6C7C"/>
    <w:rsid w:val="00EE71AE"/>
    <w:rsid w:val="00EE7C49"/>
    <w:rsid w:val="00EE7F4B"/>
    <w:rsid w:val="00EF0ED3"/>
    <w:rsid w:val="00EF1041"/>
    <w:rsid w:val="00EF1B7E"/>
    <w:rsid w:val="00EF20C7"/>
    <w:rsid w:val="00EF2462"/>
    <w:rsid w:val="00EF2576"/>
    <w:rsid w:val="00EF25E8"/>
    <w:rsid w:val="00EF29F1"/>
    <w:rsid w:val="00EF2B8C"/>
    <w:rsid w:val="00EF2DC1"/>
    <w:rsid w:val="00EF35D3"/>
    <w:rsid w:val="00EF3748"/>
    <w:rsid w:val="00EF37E8"/>
    <w:rsid w:val="00EF38C9"/>
    <w:rsid w:val="00EF3BB7"/>
    <w:rsid w:val="00EF3BEB"/>
    <w:rsid w:val="00EF41F3"/>
    <w:rsid w:val="00EF43A4"/>
    <w:rsid w:val="00EF4C90"/>
    <w:rsid w:val="00EF508B"/>
    <w:rsid w:val="00EF5263"/>
    <w:rsid w:val="00EF52CC"/>
    <w:rsid w:val="00EF52DF"/>
    <w:rsid w:val="00EF57EF"/>
    <w:rsid w:val="00EF5F77"/>
    <w:rsid w:val="00EF633B"/>
    <w:rsid w:val="00EF6DDB"/>
    <w:rsid w:val="00EF6EC5"/>
    <w:rsid w:val="00EF6FEE"/>
    <w:rsid w:val="00EF7317"/>
    <w:rsid w:val="00EF758E"/>
    <w:rsid w:val="00EF75E7"/>
    <w:rsid w:val="00EF7727"/>
    <w:rsid w:val="00F00C26"/>
    <w:rsid w:val="00F01647"/>
    <w:rsid w:val="00F0187C"/>
    <w:rsid w:val="00F022EE"/>
    <w:rsid w:val="00F02957"/>
    <w:rsid w:val="00F02DD6"/>
    <w:rsid w:val="00F02F2D"/>
    <w:rsid w:val="00F0380A"/>
    <w:rsid w:val="00F03CAE"/>
    <w:rsid w:val="00F03D56"/>
    <w:rsid w:val="00F0409E"/>
    <w:rsid w:val="00F041D4"/>
    <w:rsid w:val="00F04B15"/>
    <w:rsid w:val="00F04BEB"/>
    <w:rsid w:val="00F05282"/>
    <w:rsid w:val="00F05C8F"/>
    <w:rsid w:val="00F0701B"/>
    <w:rsid w:val="00F07124"/>
    <w:rsid w:val="00F07804"/>
    <w:rsid w:val="00F07E81"/>
    <w:rsid w:val="00F10041"/>
    <w:rsid w:val="00F10A2A"/>
    <w:rsid w:val="00F10FD3"/>
    <w:rsid w:val="00F1112C"/>
    <w:rsid w:val="00F11969"/>
    <w:rsid w:val="00F123F9"/>
    <w:rsid w:val="00F12580"/>
    <w:rsid w:val="00F12E6C"/>
    <w:rsid w:val="00F13B25"/>
    <w:rsid w:val="00F13E24"/>
    <w:rsid w:val="00F13F1F"/>
    <w:rsid w:val="00F14247"/>
    <w:rsid w:val="00F148FB"/>
    <w:rsid w:val="00F1546D"/>
    <w:rsid w:val="00F15B2E"/>
    <w:rsid w:val="00F1604D"/>
    <w:rsid w:val="00F160A3"/>
    <w:rsid w:val="00F16370"/>
    <w:rsid w:val="00F165F4"/>
    <w:rsid w:val="00F1689B"/>
    <w:rsid w:val="00F17222"/>
    <w:rsid w:val="00F17494"/>
    <w:rsid w:val="00F17AF1"/>
    <w:rsid w:val="00F17D87"/>
    <w:rsid w:val="00F2053F"/>
    <w:rsid w:val="00F20CF4"/>
    <w:rsid w:val="00F211C4"/>
    <w:rsid w:val="00F2153E"/>
    <w:rsid w:val="00F219A8"/>
    <w:rsid w:val="00F21D69"/>
    <w:rsid w:val="00F21FFF"/>
    <w:rsid w:val="00F222EC"/>
    <w:rsid w:val="00F224CB"/>
    <w:rsid w:val="00F229F0"/>
    <w:rsid w:val="00F22ED9"/>
    <w:rsid w:val="00F22FE5"/>
    <w:rsid w:val="00F23317"/>
    <w:rsid w:val="00F241C1"/>
    <w:rsid w:val="00F24964"/>
    <w:rsid w:val="00F24C7F"/>
    <w:rsid w:val="00F2524E"/>
    <w:rsid w:val="00F252E2"/>
    <w:rsid w:val="00F253AE"/>
    <w:rsid w:val="00F25773"/>
    <w:rsid w:val="00F25CC9"/>
    <w:rsid w:val="00F2608C"/>
    <w:rsid w:val="00F265C6"/>
    <w:rsid w:val="00F272A9"/>
    <w:rsid w:val="00F278A1"/>
    <w:rsid w:val="00F27AAB"/>
    <w:rsid w:val="00F27F80"/>
    <w:rsid w:val="00F30092"/>
    <w:rsid w:val="00F30B60"/>
    <w:rsid w:val="00F30CD9"/>
    <w:rsid w:val="00F30F55"/>
    <w:rsid w:val="00F310C1"/>
    <w:rsid w:val="00F320CA"/>
    <w:rsid w:val="00F32A82"/>
    <w:rsid w:val="00F32EC5"/>
    <w:rsid w:val="00F33244"/>
    <w:rsid w:val="00F33763"/>
    <w:rsid w:val="00F33A3F"/>
    <w:rsid w:val="00F33AB4"/>
    <w:rsid w:val="00F33BFF"/>
    <w:rsid w:val="00F33E57"/>
    <w:rsid w:val="00F33E91"/>
    <w:rsid w:val="00F34240"/>
    <w:rsid w:val="00F34A0A"/>
    <w:rsid w:val="00F353B5"/>
    <w:rsid w:val="00F35638"/>
    <w:rsid w:val="00F35802"/>
    <w:rsid w:val="00F358F9"/>
    <w:rsid w:val="00F35A00"/>
    <w:rsid w:val="00F35A4B"/>
    <w:rsid w:val="00F36552"/>
    <w:rsid w:val="00F36721"/>
    <w:rsid w:val="00F3687A"/>
    <w:rsid w:val="00F36B0F"/>
    <w:rsid w:val="00F37032"/>
    <w:rsid w:val="00F378FE"/>
    <w:rsid w:val="00F37A73"/>
    <w:rsid w:val="00F40A4A"/>
    <w:rsid w:val="00F4113F"/>
    <w:rsid w:val="00F412F9"/>
    <w:rsid w:val="00F419E8"/>
    <w:rsid w:val="00F41A3D"/>
    <w:rsid w:val="00F426E9"/>
    <w:rsid w:val="00F42A5C"/>
    <w:rsid w:val="00F42D47"/>
    <w:rsid w:val="00F430C0"/>
    <w:rsid w:val="00F431AF"/>
    <w:rsid w:val="00F432ED"/>
    <w:rsid w:val="00F43AAA"/>
    <w:rsid w:val="00F43C68"/>
    <w:rsid w:val="00F44581"/>
    <w:rsid w:val="00F44919"/>
    <w:rsid w:val="00F44D98"/>
    <w:rsid w:val="00F45077"/>
    <w:rsid w:val="00F45170"/>
    <w:rsid w:val="00F457BA"/>
    <w:rsid w:val="00F4594B"/>
    <w:rsid w:val="00F45C16"/>
    <w:rsid w:val="00F45F42"/>
    <w:rsid w:val="00F46049"/>
    <w:rsid w:val="00F46DB2"/>
    <w:rsid w:val="00F4738F"/>
    <w:rsid w:val="00F478E7"/>
    <w:rsid w:val="00F50A71"/>
    <w:rsid w:val="00F51ABE"/>
    <w:rsid w:val="00F51CE5"/>
    <w:rsid w:val="00F51F09"/>
    <w:rsid w:val="00F5255D"/>
    <w:rsid w:val="00F52C80"/>
    <w:rsid w:val="00F531A1"/>
    <w:rsid w:val="00F53730"/>
    <w:rsid w:val="00F53CB1"/>
    <w:rsid w:val="00F541FC"/>
    <w:rsid w:val="00F54300"/>
    <w:rsid w:val="00F54561"/>
    <w:rsid w:val="00F545AA"/>
    <w:rsid w:val="00F546C1"/>
    <w:rsid w:val="00F54AD9"/>
    <w:rsid w:val="00F54CB1"/>
    <w:rsid w:val="00F550B0"/>
    <w:rsid w:val="00F55520"/>
    <w:rsid w:val="00F55E78"/>
    <w:rsid w:val="00F5607B"/>
    <w:rsid w:val="00F562FB"/>
    <w:rsid w:val="00F56903"/>
    <w:rsid w:val="00F56AE5"/>
    <w:rsid w:val="00F56D2A"/>
    <w:rsid w:val="00F57111"/>
    <w:rsid w:val="00F57129"/>
    <w:rsid w:val="00F5754F"/>
    <w:rsid w:val="00F5775D"/>
    <w:rsid w:val="00F57C73"/>
    <w:rsid w:val="00F57F7D"/>
    <w:rsid w:val="00F60348"/>
    <w:rsid w:val="00F61140"/>
    <w:rsid w:val="00F61909"/>
    <w:rsid w:val="00F620CB"/>
    <w:rsid w:val="00F62718"/>
    <w:rsid w:val="00F62834"/>
    <w:rsid w:val="00F63D39"/>
    <w:rsid w:val="00F641E2"/>
    <w:rsid w:val="00F654FD"/>
    <w:rsid w:val="00F65797"/>
    <w:rsid w:val="00F65830"/>
    <w:rsid w:val="00F65EAA"/>
    <w:rsid w:val="00F66031"/>
    <w:rsid w:val="00F661E7"/>
    <w:rsid w:val="00F66340"/>
    <w:rsid w:val="00F6695C"/>
    <w:rsid w:val="00F66F65"/>
    <w:rsid w:val="00F6747B"/>
    <w:rsid w:val="00F675DB"/>
    <w:rsid w:val="00F67BCF"/>
    <w:rsid w:val="00F67D2D"/>
    <w:rsid w:val="00F7009C"/>
    <w:rsid w:val="00F7059D"/>
    <w:rsid w:val="00F705AD"/>
    <w:rsid w:val="00F70668"/>
    <w:rsid w:val="00F7083C"/>
    <w:rsid w:val="00F70E32"/>
    <w:rsid w:val="00F710BB"/>
    <w:rsid w:val="00F719B7"/>
    <w:rsid w:val="00F72711"/>
    <w:rsid w:val="00F72804"/>
    <w:rsid w:val="00F733DD"/>
    <w:rsid w:val="00F733F2"/>
    <w:rsid w:val="00F734EC"/>
    <w:rsid w:val="00F7385C"/>
    <w:rsid w:val="00F73CE8"/>
    <w:rsid w:val="00F74022"/>
    <w:rsid w:val="00F74097"/>
    <w:rsid w:val="00F740A9"/>
    <w:rsid w:val="00F74747"/>
    <w:rsid w:val="00F747F8"/>
    <w:rsid w:val="00F74A2F"/>
    <w:rsid w:val="00F74E3A"/>
    <w:rsid w:val="00F750EA"/>
    <w:rsid w:val="00F751DE"/>
    <w:rsid w:val="00F75694"/>
    <w:rsid w:val="00F757CD"/>
    <w:rsid w:val="00F75F7E"/>
    <w:rsid w:val="00F76C8E"/>
    <w:rsid w:val="00F76D03"/>
    <w:rsid w:val="00F76F49"/>
    <w:rsid w:val="00F76FBC"/>
    <w:rsid w:val="00F774BC"/>
    <w:rsid w:val="00F77A41"/>
    <w:rsid w:val="00F77D30"/>
    <w:rsid w:val="00F77E34"/>
    <w:rsid w:val="00F80652"/>
    <w:rsid w:val="00F80BE2"/>
    <w:rsid w:val="00F80E72"/>
    <w:rsid w:val="00F81168"/>
    <w:rsid w:val="00F814CD"/>
    <w:rsid w:val="00F8156B"/>
    <w:rsid w:val="00F820E0"/>
    <w:rsid w:val="00F82663"/>
    <w:rsid w:val="00F8285C"/>
    <w:rsid w:val="00F832AC"/>
    <w:rsid w:val="00F83319"/>
    <w:rsid w:val="00F83646"/>
    <w:rsid w:val="00F8375B"/>
    <w:rsid w:val="00F838F7"/>
    <w:rsid w:val="00F83E32"/>
    <w:rsid w:val="00F841D0"/>
    <w:rsid w:val="00F8493A"/>
    <w:rsid w:val="00F84A9A"/>
    <w:rsid w:val="00F84BA1"/>
    <w:rsid w:val="00F85707"/>
    <w:rsid w:val="00F8626C"/>
    <w:rsid w:val="00F867E4"/>
    <w:rsid w:val="00F86814"/>
    <w:rsid w:val="00F86EB3"/>
    <w:rsid w:val="00F8720A"/>
    <w:rsid w:val="00F8720B"/>
    <w:rsid w:val="00F872EF"/>
    <w:rsid w:val="00F87AB5"/>
    <w:rsid w:val="00F87B02"/>
    <w:rsid w:val="00F902B0"/>
    <w:rsid w:val="00F902CC"/>
    <w:rsid w:val="00F905D1"/>
    <w:rsid w:val="00F913DA"/>
    <w:rsid w:val="00F9181E"/>
    <w:rsid w:val="00F91BB1"/>
    <w:rsid w:val="00F920F2"/>
    <w:rsid w:val="00F922A5"/>
    <w:rsid w:val="00F92874"/>
    <w:rsid w:val="00F92EDC"/>
    <w:rsid w:val="00F92FCB"/>
    <w:rsid w:val="00F93279"/>
    <w:rsid w:val="00F93293"/>
    <w:rsid w:val="00F934AC"/>
    <w:rsid w:val="00F93628"/>
    <w:rsid w:val="00F93665"/>
    <w:rsid w:val="00F93678"/>
    <w:rsid w:val="00F93DB3"/>
    <w:rsid w:val="00F9450E"/>
    <w:rsid w:val="00F95002"/>
    <w:rsid w:val="00F95251"/>
    <w:rsid w:val="00F95A6D"/>
    <w:rsid w:val="00F95B73"/>
    <w:rsid w:val="00F95EDE"/>
    <w:rsid w:val="00F95FB7"/>
    <w:rsid w:val="00F961AB"/>
    <w:rsid w:val="00F96FD3"/>
    <w:rsid w:val="00F975FE"/>
    <w:rsid w:val="00F97843"/>
    <w:rsid w:val="00F97993"/>
    <w:rsid w:val="00F97CF6"/>
    <w:rsid w:val="00FA01F7"/>
    <w:rsid w:val="00FA029C"/>
    <w:rsid w:val="00FA04FB"/>
    <w:rsid w:val="00FA052D"/>
    <w:rsid w:val="00FA065E"/>
    <w:rsid w:val="00FA0833"/>
    <w:rsid w:val="00FA0A84"/>
    <w:rsid w:val="00FA0B45"/>
    <w:rsid w:val="00FA0DCF"/>
    <w:rsid w:val="00FA1180"/>
    <w:rsid w:val="00FA1D33"/>
    <w:rsid w:val="00FA2131"/>
    <w:rsid w:val="00FA283F"/>
    <w:rsid w:val="00FA302D"/>
    <w:rsid w:val="00FA3063"/>
    <w:rsid w:val="00FA3E72"/>
    <w:rsid w:val="00FA40E6"/>
    <w:rsid w:val="00FA428A"/>
    <w:rsid w:val="00FA436F"/>
    <w:rsid w:val="00FA4523"/>
    <w:rsid w:val="00FA4C3C"/>
    <w:rsid w:val="00FA4C44"/>
    <w:rsid w:val="00FA52F6"/>
    <w:rsid w:val="00FA5656"/>
    <w:rsid w:val="00FA5A53"/>
    <w:rsid w:val="00FA5E5C"/>
    <w:rsid w:val="00FA601D"/>
    <w:rsid w:val="00FA66DB"/>
    <w:rsid w:val="00FA6835"/>
    <w:rsid w:val="00FA6F2D"/>
    <w:rsid w:val="00FA723C"/>
    <w:rsid w:val="00FA775B"/>
    <w:rsid w:val="00FA7947"/>
    <w:rsid w:val="00FA7B36"/>
    <w:rsid w:val="00FA7C1B"/>
    <w:rsid w:val="00FA7DAB"/>
    <w:rsid w:val="00FA7F18"/>
    <w:rsid w:val="00FB05EB"/>
    <w:rsid w:val="00FB0EF6"/>
    <w:rsid w:val="00FB1394"/>
    <w:rsid w:val="00FB1778"/>
    <w:rsid w:val="00FB1855"/>
    <w:rsid w:val="00FB250C"/>
    <w:rsid w:val="00FB2723"/>
    <w:rsid w:val="00FB2CFD"/>
    <w:rsid w:val="00FB3154"/>
    <w:rsid w:val="00FB3B55"/>
    <w:rsid w:val="00FB3CEC"/>
    <w:rsid w:val="00FB3D2F"/>
    <w:rsid w:val="00FB4336"/>
    <w:rsid w:val="00FB44D8"/>
    <w:rsid w:val="00FB47D3"/>
    <w:rsid w:val="00FB4F76"/>
    <w:rsid w:val="00FB52CD"/>
    <w:rsid w:val="00FB545D"/>
    <w:rsid w:val="00FB5C56"/>
    <w:rsid w:val="00FB5C63"/>
    <w:rsid w:val="00FB5D30"/>
    <w:rsid w:val="00FB5EDC"/>
    <w:rsid w:val="00FB62D3"/>
    <w:rsid w:val="00FB6432"/>
    <w:rsid w:val="00FB6518"/>
    <w:rsid w:val="00FB66BB"/>
    <w:rsid w:val="00FB683C"/>
    <w:rsid w:val="00FB6D49"/>
    <w:rsid w:val="00FB6F2B"/>
    <w:rsid w:val="00FB7284"/>
    <w:rsid w:val="00FC0681"/>
    <w:rsid w:val="00FC09C1"/>
    <w:rsid w:val="00FC1234"/>
    <w:rsid w:val="00FC186A"/>
    <w:rsid w:val="00FC259D"/>
    <w:rsid w:val="00FC2BB4"/>
    <w:rsid w:val="00FC302B"/>
    <w:rsid w:val="00FC3231"/>
    <w:rsid w:val="00FC351A"/>
    <w:rsid w:val="00FC3C2E"/>
    <w:rsid w:val="00FC507D"/>
    <w:rsid w:val="00FC50A9"/>
    <w:rsid w:val="00FC5262"/>
    <w:rsid w:val="00FC5385"/>
    <w:rsid w:val="00FC5CE2"/>
    <w:rsid w:val="00FC6222"/>
    <w:rsid w:val="00FC6759"/>
    <w:rsid w:val="00FC6823"/>
    <w:rsid w:val="00FC72C0"/>
    <w:rsid w:val="00FC7703"/>
    <w:rsid w:val="00FD002A"/>
    <w:rsid w:val="00FD009D"/>
    <w:rsid w:val="00FD02F6"/>
    <w:rsid w:val="00FD0373"/>
    <w:rsid w:val="00FD1187"/>
    <w:rsid w:val="00FD163C"/>
    <w:rsid w:val="00FD1AA1"/>
    <w:rsid w:val="00FD1ACC"/>
    <w:rsid w:val="00FD1DB5"/>
    <w:rsid w:val="00FD25EB"/>
    <w:rsid w:val="00FD28F6"/>
    <w:rsid w:val="00FD2E2C"/>
    <w:rsid w:val="00FD346E"/>
    <w:rsid w:val="00FD46E4"/>
    <w:rsid w:val="00FD4B2B"/>
    <w:rsid w:val="00FD530C"/>
    <w:rsid w:val="00FD573F"/>
    <w:rsid w:val="00FD59DB"/>
    <w:rsid w:val="00FD5D73"/>
    <w:rsid w:val="00FD5DC4"/>
    <w:rsid w:val="00FD5E84"/>
    <w:rsid w:val="00FD62C7"/>
    <w:rsid w:val="00FD62F4"/>
    <w:rsid w:val="00FD65D3"/>
    <w:rsid w:val="00FD69D1"/>
    <w:rsid w:val="00FD6AFF"/>
    <w:rsid w:val="00FD6FF5"/>
    <w:rsid w:val="00FD702B"/>
    <w:rsid w:val="00FD70F5"/>
    <w:rsid w:val="00FD793C"/>
    <w:rsid w:val="00FD7ED5"/>
    <w:rsid w:val="00FE00A8"/>
    <w:rsid w:val="00FE047A"/>
    <w:rsid w:val="00FE052E"/>
    <w:rsid w:val="00FE0ABC"/>
    <w:rsid w:val="00FE0AE6"/>
    <w:rsid w:val="00FE2B00"/>
    <w:rsid w:val="00FE2F1E"/>
    <w:rsid w:val="00FE2FAE"/>
    <w:rsid w:val="00FE30D1"/>
    <w:rsid w:val="00FE38DB"/>
    <w:rsid w:val="00FE3DF9"/>
    <w:rsid w:val="00FE3EE3"/>
    <w:rsid w:val="00FE46E4"/>
    <w:rsid w:val="00FE530F"/>
    <w:rsid w:val="00FE59BF"/>
    <w:rsid w:val="00FE5E2D"/>
    <w:rsid w:val="00FE60AA"/>
    <w:rsid w:val="00FE64E5"/>
    <w:rsid w:val="00FE67C2"/>
    <w:rsid w:val="00FE6D92"/>
    <w:rsid w:val="00FE6DF7"/>
    <w:rsid w:val="00FE70ED"/>
    <w:rsid w:val="00FE7682"/>
    <w:rsid w:val="00FE7B72"/>
    <w:rsid w:val="00FE7C2A"/>
    <w:rsid w:val="00FF04CE"/>
    <w:rsid w:val="00FF08AE"/>
    <w:rsid w:val="00FF16BA"/>
    <w:rsid w:val="00FF1A05"/>
    <w:rsid w:val="00FF2467"/>
    <w:rsid w:val="00FF3146"/>
    <w:rsid w:val="00FF3A54"/>
    <w:rsid w:val="00FF4428"/>
    <w:rsid w:val="00FF4AAD"/>
    <w:rsid w:val="00FF4C8A"/>
    <w:rsid w:val="00FF50BA"/>
    <w:rsid w:val="00FF5390"/>
    <w:rsid w:val="00FF53C4"/>
    <w:rsid w:val="00FF5A50"/>
    <w:rsid w:val="00FF5BE8"/>
    <w:rsid w:val="00FF649D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383D3D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lock Text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1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2424E"/>
    <w:pPr>
      <w:spacing w:line="260" w:lineRule="atLeast"/>
    </w:pPr>
    <w:rPr>
      <w:rFonts w:ascii="CG Times (W1)" w:hAnsi="CG Times (W1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B32CDC"/>
    <w:pPr>
      <w:spacing w:line="260" w:lineRule="atLeast"/>
    </w:pPr>
    <w:rPr>
      <w:rFonts w:ascii="CG Times (W1)" w:hAnsi="CG Times (W1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rsid w:val="005B0145"/>
    <w:rPr>
      <w:rFonts w:ascii="Arial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lock Text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1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2424E"/>
    <w:pPr>
      <w:spacing w:line="260" w:lineRule="atLeast"/>
    </w:pPr>
    <w:rPr>
      <w:rFonts w:ascii="CG Times (W1)" w:hAnsi="CG Times (W1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B32CDC"/>
    <w:pPr>
      <w:spacing w:line="260" w:lineRule="atLeast"/>
    </w:pPr>
    <w:rPr>
      <w:rFonts w:ascii="CG Times (W1)" w:hAnsi="CG Times (W1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rsid w:val="005B014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4B524-2635-4764-A531-F4E3692DA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210</TotalTime>
  <Pages>23</Pages>
  <Words>4434</Words>
  <Characters>19451</Characters>
  <Application>Microsoft Office Word</Application>
  <DocSecurity>0</DocSecurity>
  <Lines>162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23838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Kanita team</cp:lastModifiedBy>
  <cp:revision>51</cp:revision>
  <cp:lastPrinted>2022-05-13T06:59:00Z</cp:lastPrinted>
  <dcterms:created xsi:type="dcterms:W3CDTF">2022-04-30T15:36:00Z</dcterms:created>
  <dcterms:modified xsi:type="dcterms:W3CDTF">2022-05-13T07:00:00Z</dcterms:modified>
</cp:coreProperties>
</file>