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15"/>
      </w:tblGrid>
      <w:tr w:rsidR="00835050" w:rsidRPr="00B75DA7" w14:paraId="6142117D" w14:textId="77777777" w:rsidTr="0083505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07E888" w14:textId="04676B1C" w:rsidR="00835050" w:rsidRPr="00B75DA7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D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705EE9" w14:textId="77777777" w:rsidR="00835050" w:rsidRPr="00B75DA7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2AF5B849" w14:textId="77777777" w:rsidR="00835050" w:rsidRPr="00B75DA7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D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AB7F5E" w14:textId="77777777" w:rsidR="00835050" w:rsidRPr="00B75DA7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35050" w:rsidRPr="00B75DA7" w14:paraId="6A721B19" w14:textId="77777777" w:rsidTr="0083505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EA5C82B" w14:textId="77777777" w:rsidR="00835050" w:rsidRPr="00B75DA7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FCF8B4" w14:textId="77777777" w:rsidR="00835050" w:rsidRPr="00B75DA7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BDDFE7D" w14:textId="77777777" w:rsidR="00835050" w:rsidRPr="00B75DA7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78C6DF" w14:textId="77777777" w:rsidR="00835050" w:rsidRPr="00B75DA7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67B0D" w:rsidRPr="00B75DA7" w14:paraId="09F8477D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866FDD" w14:textId="53E07040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E7E4CB2" w14:textId="77777777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E513995" w14:textId="0EE2ABFF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14:paraId="7D1AD8B3" w14:textId="77777777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7B0D" w:rsidRPr="00B75DA7" w14:paraId="6F3AB4AC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DB2EA6" w14:textId="31AC5FE4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7995E89" w14:textId="77777777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CC8B82" w14:textId="28ED2117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34" w:hanging="1134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6F10B69E" w14:textId="77777777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7B0D" w:rsidRPr="00B75DA7" w14:paraId="00ACB8DB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320C44" w14:textId="6BF7E35C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0D6831" w14:textId="77777777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662F152" w14:textId="2C1B45D3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15" w:type="dxa"/>
          </w:tcPr>
          <w:p w14:paraId="4CD0C89B" w14:textId="77777777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7B0D" w:rsidRPr="00B75DA7" w14:paraId="340E91C8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F92197" w14:textId="765E29B0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88A5A06" w14:textId="77777777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EAC6C8C" w14:textId="2D527AA8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17CD24EF" w14:textId="77777777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7B0D" w:rsidRPr="00B75DA7" w14:paraId="1E9838FF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1D096" w14:textId="0622BD72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BDC0419" w14:textId="77777777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42962BCB" w14:textId="5038520D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161AD634" w14:textId="77777777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7B0D" w:rsidRPr="00B75DA7" w14:paraId="288B1D64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CF59A4" w14:textId="1DC54A30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DAEBB99" w14:textId="77777777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735FC04F" w14:textId="7461AD80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</w:tcPr>
          <w:p w14:paraId="3B618DD6" w14:textId="77777777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7B0D" w:rsidRPr="00B75DA7" w14:paraId="64B50748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0FEC2C" w14:textId="37042701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5E42762" w14:textId="77777777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CC79472" w14:textId="49E9D0B2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15" w:type="dxa"/>
          </w:tcPr>
          <w:p w14:paraId="4F96BBF2" w14:textId="77777777" w:rsidR="00B67B0D" w:rsidRPr="00B75DA7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4CB" w:rsidRPr="00B75DA7" w14:paraId="503AC170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384BD1" w14:textId="4B1DD6A1" w:rsidR="005654CB" w:rsidRPr="00B75DA7" w:rsidRDefault="005654CB" w:rsidP="0056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DC178DA" w14:textId="77777777" w:rsidR="005654CB" w:rsidRPr="00B75DA7" w:rsidRDefault="005654CB" w:rsidP="0056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461AA3" w14:textId="2F9F1384" w:rsidR="005654CB" w:rsidRPr="00B75DA7" w:rsidRDefault="005654CB" w:rsidP="0056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3678B815" w14:textId="77777777" w:rsidR="005654CB" w:rsidRPr="00B75DA7" w:rsidRDefault="005654CB" w:rsidP="0056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4CB" w:rsidRPr="00B75DA7" w14:paraId="0E772280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1BCE49" w14:textId="4B901DDF" w:rsidR="005654CB" w:rsidRPr="00B75DA7" w:rsidRDefault="005654CB" w:rsidP="0056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AC5B63D" w14:textId="77777777" w:rsidR="005654CB" w:rsidRPr="00B75DA7" w:rsidRDefault="005654CB" w:rsidP="0056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DED1568" w14:textId="4EE73048" w:rsidR="005654CB" w:rsidRPr="00B75DA7" w:rsidRDefault="005654CB" w:rsidP="0056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14:paraId="1B5B090E" w14:textId="77777777" w:rsidR="005654CB" w:rsidRPr="00B75DA7" w:rsidRDefault="005654CB" w:rsidP="0056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4CB" w:rsidRPr="00B75DA7" w14:paraId="1CA4082D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7335C3" w14:textId="7E3C25DA" w:rsidR="005654CB" w:rsidRPr="00B75DA7" w:rsidRDefault="001F547F" w:rsidP="0056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DE2223A" w14:textId="77777777" w:rsidR="005654CB" w:rsidRPr="00B75DA7" w:rsidRDefault="005654CB" w:rsidP="0056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747E13D" w14:textId="73A71529" w:rsidR="005654CB" w:rsidRPr="00B75DA7" w:rsidRDefault="001F547F" w:rsidP="0056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15" w:type="dxa"/>
          </w:tcPr>
          <w:p w14:paraId="2B98B6A8" w14:textId="77777777" w:rsidR="005654CB" w:rsidRPr="00B75DA7" w:rsidRDefault="005654CB" w:rsidP="0056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4CB" w:rsidRPr="00B75DA7" w14:paraId="45E24338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76AE05" w14:textId="05BA88B0" w:rsidR="005654CB" w:rsidRPr="00B75DA7" w:rsidRDefault="005654CB" w:rsidP="0056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FEE131" w14:textId="77777777" w:rsidR="005654CB" w:rsidRPr="00B75DA7" w:rsidRDefault="005654CB" w:rsidP="0056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411D384" w14:textId="4057DCB3" w:rsidR="005654CB" w:rsidRPr="00B75DA7" w:rsidRDefault="005654CB" w:rsidP="005654C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15" w:type="dxa"/>
          </w:tcPr>
          <w:p w14:paraId="2AEC4A11" w14:textId="77777777" w:rsidR="005654CB" w:rsidRPr="00B75DA7" w:rsidRDefault="005654CB" w:rsidP="0056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4CB" w:rsidRPr="00B75DA7" w14:paraId="128BEDF4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D9F56DF" w14:textId="1595079A" w:rsidR="005654CB" w:rsidRPr="00B75DA7" w:rsidRDefault="005654CB" w:rsidP="0056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  <w:r w:rsidRPr="00B75DA7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4D44F27" w14:textId="77777777" w:rsidR="005654CB" w:rsidRPr="00B75DA7" w:rsidRDefault="005654CB" w:rsidP="0056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FED501A" w14:textId="2BD38A61" w:rsidR="005654CB" w:rsidRPr="00B75DA7" w:rsidRDefault="005654CB" w:rsidP="0056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5E26D37B" w14:textId="77777777" w:rsidR="005654CB" w:rsidRPr="00B75DA7" w:rsidRDefault="005654CB" w:rsidP="0056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4CB" w:rsidRPr="00B75DA7" w14:paraId="2F827EF9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345C12" w14:textId="2D783F85" w:rsidR="005654CB" w:rsidRPr="00B75DA7" w:rsidRDefault="005654CB" w:rsidP="0056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BCDB61" w14:textId="77777777" w:rsidR="005654CB" w:rsidRPr="00B75DA7" w:rsidRDefault="005654CB" w:rsidP="0056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43904F5" w14:textId="3C4DAB3E" w:rsidR="005654CB" w:rsidRPr="00B75DA7" w:rsidRDefault="005654CB" w:rsidP="0056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A801A6C" w14:textId="77777777" w:rsidR="005654CB" w:rsidRPr="00B75DA7" w:rsidRDefault="005654CB" w:rsidP="0056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4CB" w:rsidRPr="00B75DA7" w14:paraId="5FF291AF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A68548" w14:textId="59EA9DCF" w:rsidR="005654CB" w:rsidRPr="00B75DA7" w:rsidRDefault="005654CB" w:rsidP="0056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  <w:r w:rsidRPr="00B75DA7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575402B5" w14:textId="77777777" w:rsidR="005654CB" w:rsidRPr="00B75DA7" w:rsidRDefault="005654CB" w:rsidP="0056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34" w:hanging="1134"/>
              <w:outlineLvl w:val="0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lang w:val="en-GB"/>
              </w:rPr>
            </w:pPr>
          </w:p>
        </w:tc>
        <w:tc>
          <w:tcPr>
            <w:tcW w:w="6705" w:type="dxa"/>
          </w:tcPr>
          <w:p w14:paraId="4CF8B4A4" w14:textId="77777777" w:rsidR="005654CB" w:rsidRPr="00B75DA7" w:rsidRDefault="005654CB" w:rsidP="0056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34" w:hanging="1134"/>
              <w:outlineLvl w:val="0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  <w:lang w:val="en-GB"/>
              </w:rPr>
            </w:pPr>
            <w:r w:rsidRPr="00B75DA7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  <w:lang w:val="en-GB"/>
              </w:rPr>
              <w:t xml:space="preserve">มาตรฐานการรายงานทางการเงินที่ยังไม่ได้ใช้  </w:t>
            </w:r>
          </w:p>
        </w:tc>
        <w:tc>
          <w:tcPr>
            <w:tcW w:w="1215" w:type="dxa"/>
          </w:tcPr>
          <w:p w14:paraId="7C36DE14" w14:textId="77777777" w:rsidR="005654CB" w:rsidRPr="00B75DA7" w:rsidRDefault="005654CB" w:rsidP="0056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8D85204" w14:textId="55006866" w:rsidR="00014212" w:rsidRPr="00B75DA7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75DA7">
        <w:rPr>
          <w:rFonts w:asciiTheme="majorBidi" w:hAnsiTheme="majorBidi" w:cstheme="majorBidi"/>
          <w:sz w:val="30"/>
          <w:szCs w:val="30"/>
          <w:cs/>
        </w:rPr>
        <w:br w:type="page"/>
      </w:r>
      <w:r w:rsidRPr="00B75DA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B621A" w:rsidRPr="00B75DA7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</w:t>
      </w:r>
      <w:r w:rsidRPr="00B75DA7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DCF4948" w14:textId="77777777" w:rsidR="00014212" w:rsidRPr="00B75DA7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6877E8F" w14:textId="7EA6588A" w:rsidR="00543430" w:rsidRPr="00B75DA7" w:rsidRDefault="00014212" w:rsidP="00543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B75DA7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B621A" w:rsidRPr="00B75DA7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</w:t>
      </w:r>
      <w:r w:rsidR="00B314A8" w:rsidRPr="00B75DA7">
        <w:rPr>
          <w:rFonts w:asciiTheme="majorBidi" w:hAnsiTheme="majorBidi" w:cstheme="majorBidi"/>
          <w:sz w:val="30"/>
          <w:szCs w:val="30"/>
          <w:cs/>
        </w:rPr>
        <w:t>นี้</w:t>
      </w:r>
      <w:r w:rsidRPr="00B75DA7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9769AA" w:rsidRPr="00B75DA7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Pr="00B75DA7">
        <w:rPr>
          <w:rFonts w:asciiTheme="majorBidi" w:hAnsiTheme="majorBidi" w:cstheme="majorBidi"/>
          <w:sz w:val="30"/>
          <w:szCs w:val="30"/>
          <w:cs/>
        </w:rPr>
        <w:t>จาก</w:t>
      </w:r>
      <w:r w:rsidR="006317B7" w:rsidRPr="00B75DA7">
        <w:rPr>
          <w:rFonts w:asciiTheme="majorBidi" w:hAnsiTheme="majorBidi" w:cstheme="majorBidi"/>
          <w:sz w:val="30"/>
          <w:szCs w:val="30"/>
          <w:cs/>
        </w:rPr>
        <w:t>คณะ</w:t>
      </w:r>
      <w:r w:rsidRPr="00B75DA7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70254A" w:rsidRPr="00B75DA7">
        <w:rPr>
          <w:rFonts w:asciiTheme="majorBidi" w:hAnsiTheme="majorBidi" w:cstheme="majorBidi"/>
          <w:sz w:val="30"/>
          <w:szCs w:val="30"/>
          <w:cs/>
        </w:rPr>
        <w:t>เ</w:t>
      </w:r>
      <w:r w:rsidRPr="00B75DA7">
        <w:rPr>
          <w:rFonts w:asciiTheme="majorBidi" w:hAnsiTheme="majorBidi" w:cstheme="majorBidi"/>
          <w:sz w:val="30"/>
          <w:szCs w:val="30"/>
          <w:cs/>
        </w:rPr>
        <w:t>มื่อวันที่</w:t>
      </w:r>
      <w:r w:rsidR="009D41EE" w:rsidRPr="00B75DA7">
        <w:rPr>
          <w:rFonts w:asciiTheme="majorBidi" w:hAnsiTheme="majorBidi" w:cstheme="majorBidi"/>
          <w:sz w:val="30"/>
          <w:szCs w:val="30"/>
        </w:rPr>
        <w:t xml:space="preserve"> </w:t>
      </w:r>
      <w:r w:rsidR="00543430">
        <w:rPr>
          <w:rFonts w:asciiTheme="majorBidi" w:hAnsiTheme="majorBidi" w:cstheme="majorBidi"/>
          <w:sz w:val="30"/>
          <w:szCs w:val="30"/>
        </w:rPr>
        <w:t xml:space="preserve">13 </w:t>
      </w:r>
      <w:r w:rsidR="00543430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543430">
        <w:rPr>
          <w:rFonts w:asciiTheme="majorBidi" w:hAnsiTheme="majorBidi" w:cstheme="majorBidi"/>
          <w:sz w:val="30"/>
          <w:szCs w:val="30"/>
        </w:rPr>
        <w:t>2565</w:t>
      </w:r>
    </w:p>
    <w:p w14:paraId="6BC33A44" w14:textId="77777777" w:rsidR="00014212" w:rsidRPr="00B75DA7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D683A53" w14:textId="72FF5801" w:rsidR="00014212" w:rsidRPr="00B75DA7" w:rsidRDefault="009769AA" w:rsidP="004E0E01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Cs w:val="30"/>
        </w:rPr>
      </w:pPr>
      <w:r w:rsidRPr="00B75DA7">
        <w:rPr>
          <w:rFonts w:asciiTheme="majorBidi" w:hAnsiTheme="majorBidi" w:cstheme="majorBidi"/>
          <w:szCs w:val="30"/>
          <w:cs/>
        </w:rPr>
        <w:t>เกณฑ์</w:t>
      </w:r>
      <w:r w:rsidR="00014212" w:rsidRPr="00B75DA7">
        <w:rPr>
          <w:rFonts w:asciiTheme="majorBidi" w:hAnsiTheme="majorBidi" w:cstheme="majorBidi"/>
          <w:szCs w:val="30"/>
          <w:cs/>
        </w:rPr>
        <w:t>การจัดทำงบการเงิน</w:t>
      </w:r>
      <w:r w:rsidR="009B621A" w:rsidRPr="00B75DA7">
        <w:rPr>
          <w:rFonts w:asciiTheme="majorBidi" w:hAnsiTheme="majorBidi" w:cstheme="majorBidi"/>
          <w:szCs w:val="30"/>
          <w:cs/>
        </w:rPr>
        <w:t>ระหว่างกาล</w:t>
      </w:r>
    </w:p>
    <w:p w14:paraId="3FA1C090" w14:textId="763AFF46" w:rsidR="008D5EFE" w:rsidRPr="00B75DA7" w:rsidRDefault="008D5EF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eastAsia="Cordia New" w:hAnsiTheme="majorBidi" w:cstheme="majorBidi"/>
          <w:sz w:val="30"/>
          <w:szCs w:val="30"/>
        </w:rPr>
      </w:pPr>
    </w:p>
    <w:p w14:paraId="12779C89" w14:textId="38FAC9FD" w:rsidR="00CF47D1" w:rsidRPr="00B75DA7" w:rsidRDefault="00CF47D1" w:rsidP="00CF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75DA7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75DA7">
        <w:rPr>
          <w:rFonts w:asciiTheme="majorBidi" w:hAnsiTheme="majorBidi" w:cstheme="majorBidi"/>
          <w:spacing w:val="-3"/>
          <w:sz w:val="30"/>
          <w:szCs w:val="30"/>
        </w:rPr>
        <w:br/>
      </w:r>
      <w:r w:rsidRPr="00B75DA7">
        <w:rPr>
          <w:rFonts w:asciiTheme="majorBidi" w:hAnsiTheme="majorBidi" w:cstheme="majorBidi"/>
          <w:spacing w:val="-3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 w:rsidRPr="00B75DA7">
        <w:rPr>
          <w:rFonts w:asciiTheme="majorBidi" w:hAnsiTheme="majorBidi" w:cstheme="majorBidi"/>
          <w:spacing w:val="-3"/>
          <w:sz w:val="30"/>
          <w:szCs w:val="30"/>
        </w:rPr>
        <w:t>(“</w:t>
      </w:r>
      <w:r w:rsidRPr="00B75DA7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</w:t>
      </w:r>
      <w:r w:rsidRPr="00B75DA7">
        <w:rPr>
          <w:rFonts w:asciiTheme="majorBidi" w:hAnsiTheme="majorBidi" w:cstheme="majorBidi"/>
          <w:spacing w:val="-3"/>
          <w:sz w:val="30"/>
          <w:szCs w:val="30"/>
        </w:rPr>
        <w:t>”)</w:t>
      </w:r>
      <w:r w:rsidRPr="00B75DA7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ตามมาตรฐานการบัญชี ฉบับที่ </w:t>
      </w:r>
      <w:r w:rsidR="005A64ED" w:rsidRPr="00B75DA7">
        <w:rPr>
          <w:rFonts w:asciiTheme="majorBidi" w:hAnsiTheme="majorBidi" w:cstheme="majorBidi"/>
          <w:spacing w:val="-3"/>
          <w:sz w:val="30"/>
          <w:szCs w:val="30"/>
        </w:rPr>
        <w:t>34</w:t>
      </w:r>
      <w:r w:rsidRPr="00B75DA7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B75DA7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เรื่อง </w:t>
      </w:r>
      <w:r w:rsidRPr="00B75DA7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การรายงานทางการเงินระหว่างกาล</w:t>
      </w:r>
      <w:r w:rsidRPr="00B75DA7">
        <w:rPr>
          <w:rFonts w:asciiTheme="majorBidi" w:hAnsiTheme="majorBidi" w:cstheme="majorBidi"/>
          <w:sz w:val="30"/>
          <w:szCs w:val="30"/>
        </w:rPr>
        <w:t xml:space="preserve"> </w:t>
      </w:r>
      <w:r w:rsidRPr="00B75DA7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B75DA7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B75DA7">
        <w:rPr>
          <w:rFonts w:asciiTheme="majorBidi" w:hAnsiTheme="majorBidi" w:cstheme="majorBidi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75DA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352DF" w:rsidRPr="00B75DA7">
        <w:rPr>
          <w:rFonts w:asciiTheme="majorBidi" w:hAnsiTheme="majorBidi" w:cstheme="majorBidi"/>
          <w:spacing w:val="-4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8352DF" w:rsidRPr="00B75DA7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8352DF" w:rsidRPr="00B75DA7">
        <w:rPr>
          <w:rFonts w:asciiTheme="majorBidi" w:hAnsiTheme="majorBidi" w:cstheme="majorBidi"/>
          <w:sz w:val="30"/>
          <w:szCs w:val="30"/>
        </w:rPr>
        <w:t xml:space="preserve"> 31 </w:t>
      </w:r>
      <w:r w:rsidR="008352DF" w:rsidRPr="00B75DA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352DF" w:rsidRPr="00B75DA7">
        <w:rPr>
          <w:rFonts w:asciiTheme="majorBidi" w:hAnsiTheme="majorBidi" w:cstheme="majorBidi"/>
          <w:sz w:val="30"/>
          <w:szCs w:val="30"/>
        </w:rPr>
        <w:t xml:space="preserve"> 256</w:t>
      </w:r>
      <w:r w:rsidR="00541505">
        <w:rPr>
          <w:rFonts w:asciiTheme="majorBidi" w:hAnsiTheme="majorBidi" w:cstheme="majorBidi"/>
          <w:sz w:val="30"/>
          <w:szCs w:val="30"/>
        </w:rPr>
        <w:t>4</w:t>
      </w:r>
    </w:p>
    <w:p w14:paraId="337783C1" w14:textId="7924E383" w:rsidR="006C4E7B" w:rsidRPr="00B75DA7" w:rsidRDefault="006C4E7B" w:rsidP="00CF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2C40928" w14:textId="306A80A0" w:rsidR="006C4E7B" w:rsidRPr="00B75DA7" w:rsidRDefault="006C4E7B" w:rsidP="006C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75DA7">
        <w:rPr>
          <w:rFonts w:asciiTheme="majorBidi" w:hAnsiTheme="majorBidi" w:cstheme="majorBidi"/>
          <w:spacing w:val="-3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584D36" w:rsidRPr="00B75DA7">
        <w:rPr>
          <w:rFonts w:asciiTheme="majorBidi" w:hAnsiTheme="majorBidi" w:cstheme="majorBidi"/>
          <w:spacing w:val="-3"/>
          <w:sz w:val="30"/>
          <w:szCs w:val="30"/>
          <w:cs/>
        </w:rPr>
        <w:t>ที่</w:t>
      </w:r>
      <w:r w:rsidRPr="00B75DA7">
        <w:rPr>
          <w:rFonts w:asciiTheme="majorBidi" w:hAnsiTheme="majorBidi" w:cstheme="majorBidi"/>
          <w:spacing w:val="-3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               </w:t>
      </w:r>
      <w:r w:rsidR="00584D36" w:rsidRPr="00B75DA7">
        <w:rPr>
          <w:rFonts w:asciiTheme="majorBidi" w:hAnsiTheme="majorBidi" w:cstheme="majorBidi"/>
          <w:spacing w:val="-3"/>
          <w:sz w:val="30"/>
          <w:szCs w:val="30"/>
          <w:cs/>
        </w:rPr>
        <w:t xml:space="preserve">   </w:t>
      </w:r>
      <w:r w:rsidRPr="00B75DA7">
        <w:rPr>
          <w:rFonts w:asciiTheme="majorBidi" w:hAnsiTheme="majorBidi" w:cstheme="majorBidi"/>
          <w:spacing w:val="-3"/>
          <w:sz w:val="30"/>
          <w:szCs w:val="30"/>
          <w:cs/>
        </w:rPr>
        <w:t xml:space="preserve">งบการเงินสำหรับปีสิ้นสุดวันที่ </w:t>
      </w:r>
      <w:r w:rsidRPr="00B75DA7">
        <w:rPr>
          <w:rFonts w:asciiTheme="majorBidi" w:hAnsiTheme="majorBidi" w:cstheme="majorBidi"/>
          <w:sz w:val="30"/>
          <w:szCs w:val="30"/>
        </w:rPr>
        <w:t>31</w:t>
      </w:r>
      <w:r w:rsidRPr="00B75DA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75DA7">
        <w:rPr>
          <w:rFonts w:asciiTheme="majorBidi" w:hAnsiTheme="majorBidi" w:cstheme="majorBidi"/>
          <w:sz w:val="30"/>
          <w:szCs w:val="30"/>
        </w:rPr>
        <w:t>256</w:t>
      </w:r>
      <w:r w:rsidR="00541505">
        <w:rPr>
          <w:rFonts w:asciiTheme="majorBidi" w:hAnsiTheme="majorBidi" w:cstheme="majorBidi"/>
          <w:sz w:val="30"/>
          <w:szCs w:val="30"/>
        </w:rPr>
        <w:t>4</w:t>
      </w:r>
    </w:p>
    <w:p w14:paraId="17390D68" w14:textId="77777777" w:rsidR="006C4E7B" w:rsidRPr="00B75DA7" w:rsidRDefault="006C4E7B" w:rsidP="00CF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AF34831" w14:textId="77777777" w:rsidR="00600519" w:rsidRPr="00B75DA7" w:rsidRDefault="00600519" w:rsidP="00AC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A34796D" w14:textId="71DF7FA2" w:rsidR="00FB10CA" w:rsidRPr="00B75DA7" w:rsidRDefault="00672DEA" w:rsidP="00437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75DA7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85239F8" w14:textId="10BD90F6" w:rsidR="00F200E4" w:rsidRPr="00B75DA7" w:rsidRDefault="007245B0" w:rsidP="00672DEA">
      <w:pPr>
        <w:pStyle w:val="Heading1"/>
        <w:numPr>
          <w:ilvl w:val="0"/>
          <w:numId w:val="23"/>
        </w:numPr>
        <w:tabs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 w:val="0"/>
          <w:szCs w:val="30"/>
        </w:rPr>
      </w:pPr>
      <w:r w:rsidRPr="00B75DA7">
        <w:rPr>
          <w:rFonts w:asciiTheme="majorBidi" w:hAnsiTheme="majorBidi" w:cstheme="majorBidi"/>
          <w:szCs w:val="30"/>
          <w:cs/>
        </w:rPr>
        <w:lastRenderedPageBreak/>
        <w:t>บุคคลหรือกิจการที่เกี่ยวข้องกัน</w:t>
      </w:r>
    </w:p>
    <w:p w14:paraId="32D3610C" w14:textId="77777777" w:rsidR="004C2572" w:rsidRPr="00B75DA7" w:rsidRDefault="004C2572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8C41BB4" w14:textId="134DC9E6" w:rsidR="00F20CC0" w:rsidRPr="00B75DA7" w:rsidRDefault="00F20CC0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75DA7">
        <w:rPr>
          <w:rFonts w:asciiTheme="majorBidi" w:hAnsiTheme="majorBidi" w:cstheme="majorBidi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B75DA7">
        <w:rPr>
          <w:rFonts w:asciiTheme="majorBidi" w:hAnsiTheme="majorBidi" w:cstheme="majorBidi" w:hint="cs"/>
          <w:spacing w:val="-2"/>
          <w:sz w:val="30"/>
          <w:szCs w:val="30"/>
          <w:cs/>
        </w:rPr>
        <w:t>สามเดือน</w:t>
      </w:r>
      <w:r w:rsidRPr="00B75DA7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5A64ED" w:rsidRPr="00B75DA7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B75DA7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="00B75DA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Pr="00B75DA7">
        <w:rPr>
          <w:rFonts w:asciiTheme="majorBidi" w:hAnsiTheme="majorBidi" w:cstheme="majorBidi"/>
          <w:spacing w:val="-2"/>
          <w:sz w:val="30"/>
          <w:szCs w:val="30"/>
          <w:cs/>
        </w:rPr>
        <w:t>สรุปได้ดังนี้</w:t>
      </w:r>
    </w:p>
    <w:p w14:paraId="5E882BF9" w14:textId="64D3772B" w:rsidR="00F34EEE" w:rsidRDefault="00F34EE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97"/>
        <w:gridCol w:w="243"/>
        <w:gridCol w:w="1206"/>
        <w:gridCol w:w="243"/>
        <w:gridCol w:w="1224"/>
        <w:gridCol w:w="236"/>
        <w:gridCol w:w="1222"/>
      </w:tblGrid>
      <w:tr w:rsidR="00B75DA7" w:rsidRPr="001F50B0" w14:paraId="3DE66A13" w14:textId="77777777" w:rsidTr="00B75DA7">
        <w:trPr>
          <w:tblHeader/>
        </w:trPr>
        <w:tc>
          <w:tcPr>
            <w:tcW w:w="4050" w:type="dxa"/>
          </w:tcPr>
          <w:p w14:paraId="3DE8C578" w14:textId="77777777" w:rsidR="00B75DA7" w:rsidRPr="009B426B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B426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46" w:type="dxa"/>
            <w:gridSpan w:val="3"/>
          </w:tcPr>
          <w:p w14:paraId="25EC5700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76D25CA2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2" w:type="dxa"/>
            <w:gridSpan w:val="3"/>
          </w:tcPr>
          <w:p w14:paraId="7F38B78C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5DA7" w:rsidRPr="001F50B0" w14:paraId="1D805C4C" w14:textId="77777777" w:rsidTr="00B75DA7">
        <w:trPr>
          <w:tblHeader/>
        </w:trPr>
        <w:tc>
          <w:tcPr>
            <w:tcW w:w="4050" w:type="dxa"/>
          </w:tcPr>
          <w:p w14:paraId="4B802A40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97" w:type="dxa"/>
          </w:tcPr>
          <w:p w14:paraId="0EE1C0CE" w14:textId="26CF6AA5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05AE535D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BC0D6ED" w14:textId="3813759E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00020829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68FFBA00" w14:textId="13B95613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58F792E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5C289F9E" w14:textId="3CAAD8F5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75DA7" w:rsidRPr="001F50B0" w14:paraId="4ACCD7A8" w14:textId="77777777" w:rsidTr="00B75DA7">
        <w:trPr>
          <w:tblHeader/>
        </w:trPr>
        <w:tc>
          <w:tcPr>
            <w:tcW w:w="4050" w:type="dxa"/>
          </w:tcPr>
          <w:p w14:paraId="606198AA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1" w:type="dxa"/>
            <w:gridSpan w:val="7"/>
          </w:tcPr>
          <w:p w14:paraId="1B2A8F6C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75DA7" w:rsidRPr="001F50B0" w14:paraId="057808B8" w14:textId="77777777" w:rsidTr="00B75DA7">
        <w:tc>
          <w:tcPr>
            <w:tcW w:w="4050" w:type="dxa"/>
          </w:tcPr>
          <w:p w14:paraId="2F7A356E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</w:tcPr>
          <w:p w14:paraId="7E6077ED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5E5BD6D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9A0E206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C0C01CE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3AE1ED1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E10FBE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2A25C15E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6BA7" w:rsidRPr="001F50B0" w14:paraId="47215D1D" w14:textId="77777777" w:rsidTr="00B75DA7">
        <w:tc>
          <w:tcPr>
            <w:tcW w:w="4050" w:type="dxa"/>
          </w:tcPr>
          <w:p w14:paraId="68F33EF4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97" w:type="dxa"/>
          </w:tcPr>
          <w:p w14:paraId="56C2F4C0" w14:textId="7085D42A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03448FD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0E0C037" w14:textId="723DFB95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93AE190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32EC1426" w14:textId="392E22BD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15,532</w:t>
            </w:r>
          </w:p>
        </w:tc>
        <w:tc>
          <w:tcPr>
            <w:tcW w:w="236" w:type="dxa"/>
          </w:tcPr>
          <w:p w14:paraId="25CDD08B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3C63D0F" w14:textId="63CF3E5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10,646</w:t>
            </w:r>
          </w:p>
        </w:tc>
      </w:tr>
      <w:tr w:rsidR="00526BA7" w:rsidRPr="001F50B0" w14:paraId="5F666C5F" w14:textId="77777777" w:rsidTr="00B75DA7">
        <w:tc>
          <w:tcPr>
            <w:tcW w:w="4050" w:type="dxa"/>
          </w:tcPr>
          <w:p w14:paraId="65FDF441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97" w:type="dxa"/>
          </w:tcPr>
          <w:p w14:paraId="5A904FD5" w14:textId="59294199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D537FA2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7546137" w14:textId="6CE4E24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B223C18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B6838A4" w14:textId="5A2A427A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236" w:type="dxa"/>
          </w:tcPr>
          <w:p w14:paraId="5851AFD6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50D390CA" w14:textId="6D197C0C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1,097</w:t>
            </w:r>
          </w:p>
        </w:tc>
      </w:tr>
      <w:tr w:rsidR="00526BA7" w:rsidRPr="001F50B0" w14:paraId="20D3E199" w14:textId="77777777" w:rsidTr="00B75DA7">
        <w:tc>
          <w:tcPr>
            <w:tcW w:w="4050" w:type="dxa"/>
          </w:tcPr>
          <w:p w14:paraId="7758744A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ค่านายหน้า</w:t>
            </w:r>
          </w:p>
        </w:tc>
        <w:tc>
          <w:tcPr>
            <w:tcW w:w="1197" w:type="dxa"/>
          </w:tcPr>
          <w:p w14:paraId="17723DC9" w14:textId="1EC66B9E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4B90816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977F316" w14:textId="0E11CB62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9B54439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A06FF26" w14:textId="22452321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77105F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7BBF5DD" w14:textId="1D70340C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B75DA7" w:rsidRPr="001F50B0" w14:paraId="3F1F2853" w14:textId="77777777" w:rsidTr="00B75DA7">
        <w:tc>
          <w:tcPr>
            <w:tcW w:w="4050" w:type="dxa"/>
          </w:tcPr>
          <w:p w14:paraId="7B827AE7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57B1E554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EB7B9A1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95947D4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12570E7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468FC14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9B3A8D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5021E370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5DA7" w:rsidRPr="001F50B0" w14:paraId="3AC3A663" w14:textId="77777777" w:rsidTr="00B75DA7">
        <w:tc>
          <w:tcPr>
            <w:tcW w:w="4050" w:type="dxa"/>
          </w:tcPr>
          <w:p w14:paraId="295AD836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97" w:type="dxa"/>
          </w:tcPr>
          <w:p w14:paraId="1D256437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E82483B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719C664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2DCC4B2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A729664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0036DE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845D9DC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6BA7" w:rsidRPr="001F50B0" w14:paraId="4766CE6B" w14:textId="77777777" w:rsidTr="000F74D2">
        <w:tc>
          <w:tcPr>
            <w:tcW w:w="4050" w:type="dxa"/>
          </w:tcPr>
          <w:p w14:paraId="7ED2F928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97" w:type="dxa"/>
            <w:vAlign w:val="center"/>
          </w:tcPr>
          <w:p w14:paraId="7EAD6186" w14:textId="3507167B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6BA7">
              <w:rPr>
                <w:rFonts w:asciiTheme="majorBidi" w:hAnsiTheme="majorBidi" w:cstheme="majorBidi"/>
                <w:sz w:val="30"/>
                <w:szCs w:val="30"/>
              </w:rPr>
              <w:t xml:space="preserve">    738,591 </w:t>
            </w:r>
          </w:p>
        </w:tc>
        <w:tc>
          <w:tcPr>
            <w:tcW w:w="243" w:type="dxa"/>
          </w:tcPr>
          <w:p w14:paraId="5C834465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2E3B421" w14:textId="2A49B6E5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656,120</w:t>
            </w:r>
          </w:p>
        </w:tc>
        <w:tc>
          <w:tcPr>
            <w:tcW w:w="243" w:type="dxa"/>
          </w:tcPr>
          <w:p w14:paraId="64821CDE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6E9A6A68" w14:textId="7F193572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6BA7">
              <w:rPr>
                <w:rFonts w:asciiTheme="majorBidi" w:hAnsiTheme="majorBidi" w:cstheme="majorBidi"/>
                <w:sz w:val="30"/>
                <w:szCs w:val="30"/>
              </w:rPr>
              <w:t xml:space="preserve">     735,265 </w:t>
            </w:r>
          </w:p>
        </w:tc>
        <w:tc>
          <w:tcPr>
            <w:tcW w:w="236" w:type="dxa"/>
          </w:tcPr>
          <w:p w14:paraId="34F0F7FD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B668772" w14:textId="58431DD5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654,682</w:t>
            </w:r>
          </w:p>
        </w:tc>
      </w:tr>
      <w:tr w:rsidR="00526BA7" w:rsidRPr="001F50B0" w14:paraId="36838B0A" w14:textId="77777777" w:rsidTr="000F74D2">
        <w:tc>
          <w:tcPr>
            <w:tcW w:w="4050" w:type="dxa"/>
          </w:tcPr>
          <w:p w14:paraId="4E09CCF1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ขายวัตถุดิบ</w:t>
            </w:r>
          </w:p>
        </w:tc>
        <w:tc>
          <w:tcPr>
            <w:tcW w:w="1197" w:type="dxa"/>
            <w:vAlign w:val="center"/>
          </w:tcPr>
          <w:p w14:paraId="69080CDE" w14:textId="0E807B7B" w:rsidR="00526BA7" w:rsidRPr="00A477E6" w:rsidRDefault="0072437E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77E6">
              <w:rPr>
                <w:rFonts w:asciiTheme="majorBidi" w:hAnsiTheme="majorBidi" w:cstheme="majorBidi"/>
                <w:sz w:val="30"/>
                <w:szCs w:val="30"/>
              </w:rPr>
              <w:t>2,322</w:t>
            </w:r>
          </w:p>
        </w:tc>
        <w:tc>
          <w:tcPr>
            <w:tcW w:w="243" w:type="dxa"/>
          </w:tcPr>
          <w:p w14:paraId="74E2A040" w14:textId="77777777" w:rsidR="00526BA7" w:rsidRPr="00A477E6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52A9DE7" w14:textId="6102156B" w:rsidR="00526BA7" w:rsidRPr="00A477E6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77E6">
              <w:rPr>
                <w:rFonts w:asciiTheme="majorBidi" w:hAnsiTheme="majorBidi" w:cstheme="majorBidi"/>
                <w:sz w:val="30"/>
                <w:szCs w:val="30"/>
              </w:rPr>
              <w:t>728</w:t>
            </w:r>
          </w:p>
        </w:tc>
        <w:tc>
          <w:tcPr>
            <w:tcW w:w="243" w:type="dxa"/>
          </w:tcPr>
          <w:p w14:paraId="3EF87B10" w14:textId="77777777" w:rsidR="00526BA7" w:rsidRPr="00A477E6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5D95EDFA" w14:textId="2A3D1E72" w:rsidR="00526BA7" w:rsidRPr="00A477E6" w:rsidRDefault="0072437E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77E6">
              <w:rPr>
                <w:rFonts w:asciiTheme="majorBidi" w:hAnsiTheme="majorBidi" w:cstheme="majorBidi"/>
                <w:sz w:val="30"/>
                <w:szCs w:val="30"/>
              </w:rPr>
              <w:t>2,322</w:t>
            </w:r>
          </w:p>
        </w:tc>
        <w:tc>
          <w:tcPr>
            <w:tcW w:w="236" w:type="dxa"/>
          </w:tcPr>
          <w:p w14:paraId="5BD76F81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72DD7FFA" w14:textId="1D217B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728</w:t>
            </w:r>
          </w:p>
        </w:tc>
      </w:tr>
      <w:tr w:rsidR="00526BA7" w:rsidRPr="001F50B0" w14:paraId="7364C0A1" w14:textId="77777777" w:rsidTr="000F74D2">
        <w:tc>
          <w:tcPr>
            <w:tcW w:w="4050" w:type="dxa"/>
          </w:tcPr>
          <w:p w14:paraId="6F79C3CA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97" w:type="dxa"/>
            <w:vAlign w:val="center"/>
          </w:tcPr>
          <w:p w14:paraId="2D590F53" w14:textId="281F21EA" w:rsidR="00526BA7" w:rsidRPr="00A477E6" w:rsidRDefault="0072437E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77E6">
              <w:rPr>
                <w:rFonts w:asciiTheme="majorBidi" w:hAnsiTheme="majorBidi" w:cstheme="majorBidi"/>
                <w:sz w:val="30"/>
                <w:szCs w:val="30"/>
              </w:rPr>
              <w:t>1,116</w:t>
            </w:r>
          </w:p>
        </w:tc>
        <w:tc>
          <w:tcPr>
            <w:tcW w:w="243" w:type="dxa"/>
          </w:tcPr>
          <w:p w14:paraId="4CADAF34" w14:textId="77777777" w:rsidR="00526BA7" w:rsidRPr="00A477E6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E2745BE" w14:textId="1FA8B405" w:rsidR="00526BA7" w:rsidRPr="00A477E6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77E6">
              <w:rPr>
                <w:rFonts w:asciiTheme="majorBidi" w:hAnsiTheme="majorBidi" w:cstheme="majorBidi"/>
                <w:sz w:val="30"/>
                <w:szCs w:val="30"/>
              </w:rPr>
              <w:t>1,864</w:t>
            </w:r>
          </w:p>
        </w:tc>
        <w:tc>
          <w:tcPr>
            <w:tcW w:w="243" w:type="dxa"/>
          </w:tcPr>
          <w:p w14:paraId="03AB5A6D" w14:textId="77777777" w:rsidR="00526BA7" w:rsidRPr="00A477E6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5FB8B740" w14:textId="4D18F9E9" w:rsidR="00526BA7" w:rsidRPr="00A477E6" w:rsidRDefault="0072437E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77E6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236" w:type="dxa"/>
          </w:tcPr>
          <w:p w14:paraId="4C5B002B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5A225D5E" w14:textId="5AE69CA6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1,693</w:t>
            </w:r>
          </w:p>
        </w:tc>
      </w:tr>
      <w:tr w:rsidR="00526BA7" w:rsidRPr="001F50B0" w14:paraId="2BABC799" w14:textId="77777777" w:rsidTr="000F74D2">
        <w:tc>
          <w:tcPr>
            <w:tcW w:w="4050" w:type="dxa"/>
          </w:tcPr>
          <w:p w14:paraId="7B3EC663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1197" w:type="dxa"/>
            <w:vAlign w:val="center"/>
          </w:tcPr>
          <w:p w14:paraId="324DC55E" w14:textId="59BAF18A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6BA7">
              <w:rPr>
                <w:rFonts w:asciiTheme="majorBidi" w:hAnsiTheme="majorBidi" w:cstheme="majorBidi"/>
                <w:sz w:val="30"/>
                <w:szCs w:val="30"/>
              </w:rPr>
              <w:t xml:space="preserve">       4,882 </w:t>
            </w:r>
          </w:p>
        </w:tc>
        <w:tc>
          <w:tcPr>
            <w:tcW w:w="243" w:type="dxa"/>
          </w:tcPr>
          <w:p w14:paraId="6C99754C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635CFC1" w14:textId="26B8D821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9,326</w:t>
            </w:r>
          </w:p>
        </w:tc>
        <w:tc>
          <w:tcPr>
            <w:tcW w:w="243" w:type="dxa"/>
          </w:tcPr>
          <w:p w14:paraId="697015B9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0BFE48A8" w14:textId="06B45A9E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6BA7">
              <w:rPr>
                <w:rFonts w:asciiTheme="majorBidi" w:hAnsiTheme="majorBidi" w:cstheme="majorBidi"/>
                <w:sz w:val="30"/>
                <w:szCs w:val="30"/>
              </w:rPr>
              <w:t xml:space="preserve">         4,882 </w:t>
            </w:r>
          </w:p>
        </w:tc>
        <w:tc>
          <w:tcPr>
            <w:tcW w:w="236" w:type="dxa"/>
          </w:tcPr>
          <w:p w14:paraId="3535FE78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7370063A" w14:textId="14F2F2E0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9,326</w:t>
            </w:r>
          </w:p>
        </w:tc>
      </w:tr>
      <w:tr w:rsidR="00526BA7" w:rsidRPr="001F50B0" w14:paraId="7B53E9BB" w14:textId="77777777" w:rsidTr="000F74D2">
        <w:tc>
          <w:tcPr>
            <w:tcW w:w="4050" w:type="dxa"/>
          </w:tcPr>
          <w:p w14:paraId="7814FB0A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ซื้อวัตถุดิบ</w:t>
            </w:r>
          </w:p>
        </w:tc>
        <w:tc>
          <w:tcPr>
            <w:tcW w:w="1197" w:type="dxa"/>
            <w:vAlign w:val="center"/>
          </w:tcPr>
          <w:p w14:paraId="57EFB341" w14:textId="73D12F92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6BA7">
              <w:rPr>
                <w:rFonts w:asciiTheme="majorBidi" w:hAnsiTheme="majorBidi" w:cstheme="majorBidi"/>
                <w:sz w:val="30"/>
                <w:szCs w:val="30"/>
              </w:rPr>
              <w:t xml:space="preserve">    237,533 </w:t>
            </w:r>
          </w:p>
        </w:tc>
        <w:tc>
          <w:tcPr>
            <w:tcW w:w="243" w:type="dxa"/>
          </w:tcPr>
          <w:p w14:paraId="21BCB1F0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F02F830" w14:textId="193FA622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128,126</w:t>
            </w:r>
          </w:p>
        </w:tc>
        <w:tc>
          <w:tcPr>
            <w:tcW w:w="243" w:type="dxa"/>
          </w:tcPr>
          <w:p w14:paraId="0FF82587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3DC46896" w14:textId="50050AA2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6BA7">
              <w:rPr>
                <w:rFonts w:asciiTheme="majorBidi" w:hAnsiTheme="majorBidi" w:cstheme="majorBidi"/>
                <w:sz w:val="30"/>
                <w:szCs w:val="30"/>
              </w:rPr>
              <w:t xml:space="preserve">     237,533 </w:t>
            </w:r>
          </w:p>
        </w:tc>
        <w:tc>
          <w:tcPr>
            <w:tcW w:w="236" w:type="dxa"/>
          </w:tcPr>
          <w:p w14:paraId="32ED1357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C0BCA12" w14:textId="38FC5628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128,126</w:t>
            </w:r>
          </w:p>
        </w:tc>
      </w:tr>
      <w:tr w:rsidR="00526BA7" w:rsidRPr="001F50B0" w14:paraId="2C52CC91" w14:textId="77777777" w:rsidTr="000F74D2">
        <w:tc>
          <w:tcPr>
            <w:tcW w:w="4050" w:type="dxa"/>
          </w:tcPr>
          <w:p w14:paraId="5D3A98ED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97" w:type="dxa"/>
            <w:vAlign w:val="center"/>
          </w:tcPr>
          <w:p w14:paraId="2C09AED0" w14:textId="3B1AD838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6BA7">
              <w:rPr>
                <w:rFonts w:asciiTheme="majorBidi" w:hAnsiTheme="majorBidi" w:cstheme="majorBidi"/>
                <w:sz w:val="30"/>
                <w:szCs w:val="30"/>
              </w:rPr>
              <w:t xml:space="preserve">          418 </w:t>
            </w:r>
          </w:p>
        </w:tc>
        <w:tc>
          <w:tcPr>
            <w:tcW w:w="243" w:type="dxa"/>
          </w:tcPr>
          <w:p w14:paraId="0A843EED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E6ECA04" w14:textId="40F8F86B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243" w:type="dxa"/>
          </w:tcPr>
          <w:p w14:paraId="4B48AC9B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3E129624" w14:textId="6C75BB45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6BA7">
              <w:rPr>
                <w:rFonts w:asciiTheme="majorBidi" w:hAnsiTheme="majorBidi" w:cstheme="majorBidi"/>
                <w:sz w:val="30"/>
                <w:szCs w:val="30"/>
              </w:rPr>
              <w:t xml:space="preserve">            418 </w:t>
            </w:r>
          </w:p>
        </w:tc>
        <w:tc>
          <w:tcPr>
            <w:tcW w:w="236" w:type="dxa"/>
          </w:tcPr>
          <w:p w14:paraId="6A16C921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72EDFF7" w14:textId="717002DF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</w:tr>
      <w:tr w:rsidR="00526BA7" w:rsidRPr="001F50B0" w14:paraId="3ADFAF15" w14:textId="77777777" w:rsidTr="000F74D2">
        <w:tc>
          <w:tcPr>
            <w:tcW w:w="4050" w:type="dxa"/>
          </w:tcPr>
          <w:p w14:paraId="7F7E953D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97" w:type="dxa"/>
            <w:vAlign w:val="center"/>
          </w:tcPr>
          <w:p w14:paraId="363038B3" w14:textId="0FE5B0A4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6BA7">
              <w:rPr>
                <w:rFonts w:asciiTheme="majorBidi" w:hAnsiTheme="majorBidi" w:cstheme="majorBidi"/>
                <w:sz w:val="30"/>
                <w:szCs w:val="30"/>
              </w:rPr>
              <w:t xml:space="preserve">     11,504 </w:t>
            </w:r>
          </w:p>
        </w:tc>
        <w:tc>
          <w:tcPr>
            <w:tcW w:w="243" w:type="dxa"/>
          </w:tcPr>
          <w:p w14:paraId="72FC0876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9DD841D" w14:textId="18AB0AF5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9,779</w:t>
            </w:r>
          </w:p>
        </w:tc>
        <w:tc>
          <w:tcPr>
            <w:tcW w:w="243" w:type="dxa"/>
          </w:tcPr>
          <w:p w14:paraId="52222014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02358D6A" w14:textId="7B9E3EC6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6BA7">
              <w:rPr>
                <w:rFonts w:asciiTheme="majorBidi" w:hAnsiTheme="majorBidi" w:cstheme="majorBidi"/>
                <w:sz w:val="30"/>
                <w:szCs w:val="30"/>
              </w:rPr>
              <w:t xml:space="preserve">       11,504 </w:t>
            </w:r>
          </w:p>
        </w:tc>
        <w:tc>
          <w:tcPr>
            <w:tcW w:w="236" w:type="dxa"/>
          </w:tcPr>
          <w:p w14:paraId="5B7ECF6F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2AE8AA72" w14:textId="1AF57222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9,779</w:t>
            </w:r>
          </w:p>
        </w:tc>
      </w:tr>
      <w:tr w:rsidR="00526BA7" w:rsidRPr="001F50B0" w14:paraId="363B4FA1" w14:textId="77777777" w:rsidTr="000F74D2">
        <w:tc>
          <w:tcPr>
            <w:tcW w:w="4050" w:type="dxa"/>
          </w:tcPr>
          <w:p w14:paraId="324C8009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197" w:type="dxa"/>
            <w:vAlign w:val="center"/>
          </w:tcPr>
          <w:p w14:paraId="3BD8B715" w14:textId="79B64450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6BA7">
              <w:rPr>
                <w:rFonts w:asciiTheme="majorBidi" w:hAnsiTheme="majorBidi" w:cstheme="majorBidi"/>
                <w:sz w:val="30"/>
                <w:szCs w:val="30"/>
              </w:rPr>
              <w:t xml:space="preserve">            35 </w:t>
            </w:r>
          </w:p>
        </w:tc>
        <w:tc>
          <w:tcPr>
            <w:tcW w:w="243" w:type="dxa"/>
          </w:tcPr>
          <w:p w14:paraId="03F463FE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1ACC610" w14:textId="6C397F54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43" w:type="dxa"/>
          </w:tcPr>
          <w:p w14:paraId="6C3735E4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1D1B631E" w14:textId="00DB23C0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6BA7">
              <w:rPr>
                <w:rFonts w:asciiTheme="majorBidi" w:hAnsiTheme="majorBidi" w:cstheme="majorBidi"/>
                <w:sz w:val="30"/>
                <w:szCs w:val="30"/>
              </w:rPr>
              <w:t xml:space="preserve">              35 </w:t>
            </w:r>
          </w:p>
        </w:tc>
        <w:tc>
          <w:tcPr>
            <w:tcW w:w="236" w:type="dxa"/>
          </w:tcPr>
          <w:p w14:paraId="3EB62FF8" w14:textId="77777777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E5B0E2A" w14:textId="03D689FC" w:rsidR="00526BA7" w:rsidRPr="001F50B0" w:rsidRDefault="00526BA7" w:rsidP="0052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B75DA7" w:rsidRPr="001F50B0" w14:paraId="3015F645" w14:textId="77777777" w:rsidTr="00B75DA7">
        <w:tc>
          <w:tcPr>
            <w:tcW w:w="4050" w:type="dxa"/>
          </w:tcPr>
          <w:p w14:paraId="1C6A9C65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40FE9E6A" w14:textId="77777777" w:rsidR="00B75DA7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3102C8B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E89706B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9AA7AE3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3C3921EB" w14:textId="77777777" w:rsidR="00B75DA7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D70AD6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32C7A51C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5DA7" w:rsidRPr="001F50B0" w14:paraId="6ED09BB8" w14:textId="77777777" w:rsidTr="00B75DA7">
        <w:tc>
          <w:tcPr>
            <w:tcW w:w="4050" w:type="dxa"/>
          </w:tcPr>
          <w:p w14:paraId="55957966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1197" w:type="dxa"/>
          </w:tcPr>
          <w:p w14:paraId="625F3111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8EA5268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0685BF0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E9BDF47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CD17F82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157A77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7F07F1B5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5DA7" w:rsidRPr="001F50B0" w14:paraId="7E348792" w14:textId="77777777" w:rsidTr="00B75DA7">
        <w:tc>
          <w:tcPr>
            <w:tcW w:w="4050" w:type="dxa"/>
          </w:tcPr>
          <w:p w14:paraId="53F2E27F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</w:tcPr>
          <w:p w14:paraId="27E7F755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9083F84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C7950F2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5230AE9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C6672EC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539F53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01419F4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0EC" w:rsidRPr="001F50B0" w14:paraId="29D438ED" w14:textId="77777777" w:rsidTr="0000358A">
        <w:tc>
          <w:tcPr>
            <w:tcW w:w="4050" w:type="dxa"/>
          </w:tcPr>
          <w:p w14:paraId="4041D563" w14:textId="77777777" w:rsidR="00DB40EC" w:rsidRPr="001F50B0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ผลประโยชน์ระยะสั้นของพนักงาน</w:t>
            </w:r>
          </w:p>
        </w:tc>
        <w:tc>
          <w:tcPr>
            <w:tcW w:w="1197" w:type="dxa"/>
            <w:vAlign w:val="center"/>
          </w:tcPr>
          <w:p w14:paraId="38A41FCA" w14:textId="4B31FAAB" w:rsidR="00DB40EC" w:rsidRPr="008B08BD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40EC">
              <w:rPr>
                <w:rFonts w:asciiTheme="majorBidi" w:hAnsiTheme="majorBidi" w:cstheme="majorBidi"/>
                <w:sz w:val="30"/>
                <w:szCs w:val="30"/>
              </w:rPr>
              <w:t xml:space="preserve">     12,351 </w:t>
            </w:r>
          </w:p>
        </w:tc>
        <w:tc>
          <w:tcPr>
            <w:tcW w:w="243" w:type="dxa"/>
          </w:tcPr>
          <w:p w14:paraId="0B6466A5" w14:textId="77777777" w:rsidR="00DB40EC" w:rsidRPr="008B08BD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5C28EC0" w14:textId="69863D48" w:rsidR="00DB40EC" w:rsidRPr="008B08BD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08BD">
              <w:rPr>
                <w:rFonts w:asciiTheme="majorBidi" w:hAnsiTheme="majorBidi" w:cstheme="majorBidi"/>
                <w:sz w:val="30"/>
                <w:szCs w:val="30"/>
              </w:rPr>
              <w:t>11,743</w:t>
            </w:r>
          </w:p>
        </w:tc>
        <w:tc>
          <w:tcPr>
            <w:tcW w:w="243" w:type="dxa"/>
          </w:tcPr>
          <w:p w14:paraId="33EB282E" w14:textId="77777777" w:rsidR="00DB40EC" w:rsidRPr="008B08BD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5F712AAD" w14:textId="271BC44B" w:rsidR="00DB40EC" w:rsidRPr="008B08BD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40EC">
              <w:rPr>
                <w:rFonts w:asciiTheme="majorBidi" w:hAnsiTheme="majorBidi" w:cstheme="majorBidi"/>
                <w:sz w:val="30"/>
                <w:szCs w:val="30"/>
              </w:rPr>
              <w:t xml:space="preserve">       11,664 </w:t>
            </w:r>
          </w:p>
        </w:tc>
        <w:tc>
          <w:tcPr>
            <w:tcW w:w="236" w:type="dxa"/>
          </w:tcPr>
          <w:p w14:paraId="137F1102" w14:textId="77777777" w:rsidR="00DB40EC" w:rsidRPr="001F50B0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CBC2B42" w14:textId="15591E3D" w:rsidR="00DB40EC" w:rsidRPr="001F50B0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08BD">
              <w:rPr>
                <w:rFonts w:asciiTheme="majorBidi" w:hAnsiTheme="majorBidi" w:cstheme="majorBidi"/>
                <w:sz w:val="30"/>
                <w:szCs w:val="30"/>
              </w:rPr>
              <w:t>11,234</w:t>
            </w:r>
          </w:p>
        </w:tc>
      </w:tr>
      <w:tr w:rsidR="00DB40EC" w:rsidRPr="001F50B0" w14:paraId="04C969EA" w14:textId="77777777" w:rsidTr="0000358A">
        <w:tc>
          <w:tcPr>
            <w:tcW w:w="4050" w:type="dxa"/>
          </w:tcPr>
          <w:p w14:paraId="4D98AD8B" w14:textId="77777777" w:rsidR="00DB40EC" w:rsidRPr="001F50B0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center"/>
          </w:tcPr>
          <w:p w14:paraId="75469857" w14:textId="576A4C2F" w:rsidR="00DB40EC" w:rsidRPr="008B08BD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40EC">
              <w:rPr>
                <w:rFonts w:asciiTheme="majorBidi" w:hAnsiTheme="majorBidi" w:cstheme="majorBidi"/>
                <w:sz w:val="30"/>
                <w:szCs w:val="30"/>
              </w:rPr>
              <w:t xml:space="preserve">          341 </w:t>
            </w:r>
          </w:p>
        </w:tc>
        <w:tc>
          <w:tcPr>
            <w:tcW w:w="243" w:type="dxa"/>
          </w:tcPr>
          <w:p w14:paraId="304F428F" w14:textId="77777777" w:rsidR="00DB40EC" w:rsidRPr="008B08BD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BB932A6" w14:textId="72216DFD" w:rsidR="00DB40EC" w:rsidRPr="008B08BD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08BD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243" w:type="dxa"/>
          </w:tcPr>
          <w:p w14:paraId="3AD90E2E" w14:textId="77777777" w:rsidR="00DB40EC" w:rsidRPr="008B08BD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401C890" w14:textId="6F46452A" w:rsidR="00DB40EC" w:rsidRPr="008B08BD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40EC">
              <w:rPr>
                <w:rFonts w:asciiTheme="majorBidi" w:hAnsiTheme="majorBidi" w:cstheme="majorBidi"/>
                <w:sz w:val="30"/>
                <w:szCs w:val="30"/>
              </w:rPr>
              <w:t xml:space="preserve">            328 </w:t>
            </w:r>
          </w:p>
        </w:tc>
        <w:tc>
          <w:tcPr>
            <w:tcW w:w="236" w:type="dxa"/>
          </w:tcPr>
          <w:p w14:paraId="43780B96" w14:textId="77777777" w:rsidR="00DB40EC" w:rsidRPr="001F50B0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6F615A12" w14:textId="1F8D2E5B" w:rsidR="00DB40EC" w:rsidRPr="001F50B0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08BD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</w:tr>
      <w:tr w:rsidR="00B75DA7" w:rsidRPr="002C3087" w14:paraId="4FBA462F" w14:textId="77777777" w:rsidTr="00B75DA7">
        <w:tc>
          <w:tcPr>
            <w:tcW w:w="4050" w:type="dxa"/>
          </w:tcPr>
          <w:p w14:paraId="3DF0F5C6" w14:textId="77777777" w:rsidR="00B75DA7" w:rsidRPr="001F50B0" w:rsidRDefault="00B75DA7" w:rsidP="00A16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0117682" w14:textId="0BC66F6C" w:rsidR="00B75DA7" w:rsidRPr="00DB40EC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12,692 </w:t>
            </w:r>
          </w:p>
        </w:tc>
        <w:tc>
          <w:tcPr>
            <w:tcW w:w="243" w:type="dxa"/>
          </w:tcPr>
          <w:p w14:paraId="18FC414E" w14:textId="77777777" w:rsidR="00B75DA7" w:rsidRPr="00DB40EC" w:rsidRDefault="00B75DA7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20620C47" w14:textId="274609D2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12,099</w:t>
            </w:r>
          </w:p>
        </w:tc>
        <w:tc>
          <w:tcPr>
            <w:tcW w:w="243" w:type="dxa"/>
          </w:tcPr>
          <w:p w14:paraId="6C7DC972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30A60976" w14:textId="0D624F38" w:rsidR="00B75DA7" w:rsidRPr="00DB40EC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11,992</w:t>
            </w:r>
          </w:p>
        </w:tc>
        <w:tc>
          <w:tcPr>
            <w:tcW w:w="236" w:type="dxa"/>
          </w:tcPr>
          <w:p w14:paraId="6CC5AED5" w14:textId="77777777" w:rsidR="00B75DA7" w:rsidRPr="001F50B0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76D11FB4" w14:textId="31569DA6" w:rsidR="00B75DA7" w:rsidRPr="002C3087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11,581</w:t>
            </w:r>
          </w:p>
        </w:tc>
      </w:tr>
    </w:tbl>
    <w:p w14:paraId="1F8FABED" w14:textId="65C36DE0" w:rsidR="00B75DA7" w:rsidRDefault="00B75DA7">
      <w:pPr>
        <w:rPr>
          <w:rFonts w:asciiTheme="majorBidi" w:hAnsiTheme="majorBidi" w:cstheme="majorBidi"/>
          <w:sz w:val="30"/>
          <w:szCs w:val="30"/>
        </w:rPr>
      </w:pPr>
    </w:p>
    <w:p w14:paraId="3E4D1792" w14:textId="77777777" w:rsidR="00CF79CF" w:rsidRPr="00B75DA7" w:rsidRDefault="00CF7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B75DA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E2D4F83" w14:textId="1F7BF8EE" w:rsidR="00AD7B8E" w:rsidRPr="00B75DA7" w:rsidRDefault="00014212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  <w:r w:rsidRPr="00B75DA7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</w:t>
      </w:r>
      <w:r w:rsidR="000E42AE" w:rsidRPr="00B75DA7">
        <w:rPr>
          <w:rFonts w:asciiTheme="majorBidi" w:hAnsiTheme="majorBidi" w:cstheme="majorBidi"/>
          <w:sz w:val="30"/>
          <w:szCs w:val="30"/>
          <w:cs/>
        </w:rPr>
        <w:t>กับบุคคลหรือกิจการที่เกี่ยวข้องกัน</w:t>
      </w:r>
      <w:r w:rsidR="007474E0" w:rsidRPr="00B75DA7">
        <w:rPr>
          <w:rFonts w:asciiTheme="majorBidi" w:hAnsiTheme="majorBidi" w:cstheme="majorBidi"/>
          <w:sz w:val="30"/>
          <w:szCs w:val="30"/>
          <w:cs/>
        </w:rPr>
        <w:t xml:space="preserve"> ณ</w:t>
      </w:r>
      <w:r w:rsidRPr="00B75D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7C9A" w:rsidRPr="00B75DA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A64ED" w:rsidRPr="00B75DA7">
        <w:rPr>
          <w:rFonts w:asciiTheme="majorBidi" w:hAnsiTheme="majorBidi" w:cstheme="majorBidi"/>
          <w:sz w:val="30"/>
          <w:szCs w:val="30"/>
        </w:rPr>
        <w:t>3</w:t>
      </w:r>
      <w:r w:rsidR="00B75DA7">
        <w:rPr>
          <w:rFonts w:asciiTheme="majorBidi" w:hAnsiTheme="majorBidi" w:cstheme="majorBidi"/>
          <w:sz w:val="30"/>
          <w:szCs w:val="30"/>
        </w:rPr>
        <w:t xml:space="preserve">1 </w:t>
      </w:r>
      <w:r w:rsidR="00B75DA7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5A64ED" w:rsidRPr="00B75DA7">
        <w:rPr>
          <w:rFonts w:asciiTheme="majorBidi" w:hAnsiTheme="majorBidi" w:cstheme="majorBidi"/>
          <w:sz w:val="30"/>
          <w:szCs w:val="30"/>
        </w:rPr>
        <w:t>256</w:t>
      </w:r>
      <w:r w:rsidR="00B75DA7">
        <w:rPr>
          <w:rFonts w:asciiTheme="majorBidi" w:hAnsiTheme="majorBidi" w:cstheme="majorBidi"/>
          <w:sz w:val="30"/>
          <w:szCs w:val="30"/>
        </w:rPr>
        <w:t>5</w:t>
      </w:r>
      <w:r w:rsidR="00B57C9A" w:rsidRPr="00B75DA7">
        <w:rPr>
          <w:rFonts w:asciiTheme="majorBidi" w:hAnsiTheme="majorBidi" w:cstheme="majorBidi"/>
          <w:sz w:val="30"/>
          <w:szCs w:val="30"/>
        </w:rPr>
        <w:t xml:space="preserve"> </w:t>
      </w:r>
      <w:r w:rsidR="00B57C9A" w:rsidRPr="00B75DA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A64ED" w:rsidRPr="00B75DA7">
        <w:rPr>
          <w:rFonts w:asciiTheme="majorBidi" w:hAnsiTheme="majorBidi" w:cstheme="majorBidi"/>
          <w:sz w:val="30"/>
          <w:szCs w:val="30"/>
        </w:rPr>
        <w:t>31</w:t>
      </w:r>
      <w:r w:rsidR="00B57C9A" w:rsidRPr="00B75DA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64ED" w:rsidRPr="00B75DA7">
        <w:rPr>
          <w:rFonts w:asciiTheme="majorBidi" w:hAnsiTheme="majorBidi" w:cstheme="majorBidi"/>
          <w:sz w:val="30"/>
          <w:szCs w:val="30"/>
        </w:rPr>
        <w:t>256</w:t>
      </w:r>
      <w:r w:rsidR="00B75DA7">
        <w:rPr>
          <w:rFonts w:asciiTheme="majorBidi" w:hAnsiTheme="majorBidi" w:cstheme="majorBidi"/>
          <w:sz w:val="30"/>
          <w:szCs w:val="30"/>
        </w:rPr>
        <w:t>4</w:t>
      </w:r>
      <w:r w:rsidR="00B57C9A" w:rsidRPr="00B75DA7">
        <w:rPr>
          <w:rFonts w:asciiTheme="majorBidi" w:hAnsiTheme="majorBidi" w:cstheme="majorBidi"/>
          <w:sz w:val="30"/>
          <w:szCs w:val="30"/>
        </w:rPr>
        <w:t xml:space="preserve"> </w:t>
      </w:r>
      <w:r w:rsidRPr="00B75DA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B504C67" w14:textId="617D6D6E" w:rsidR="000E42AE" w:rsidRDefault="000E42AE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642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143"/>
        <w:gridCol w:w="1161"/>
        <w:gridCol w:w="270"/>
        <w:gridCol w:w="1188"/>
        <w:gridCol w:w="270"/>
        <w:gridCol w:w="1170"/>
        <w:gridCol w:w="270"/>
        <w:gridCol w:w="1170"/>
      </w:tblGrid>
      <w:tr w:rsidR="00B75DA7" w:rsidRPr="00104E8F" w14:paraId="704B5301" w14:textId="77777777" w:rsidTr="00B75DA7">
        <w:tc>
          <w:tcPr>
            <w:tcW w:w="4143" w:type="dxa"/>
          </w:tcPr>
          <w:p w14:paraId="7720900E" w14:textId="2612D398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2619" w:type="dxa"/>
            <w:gridSpan w:val="3"/>
          </w:tcPr>
          <w:p w14:paraId="37434DA4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C065D6D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B3AF811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5DA7" w:rsidRPr="00104E8F" w14:paraId="07B137A3" w14:textId="77777777" w:rsidTr="00B75DA7">
        <w:tc>
          <w:tcPr>
            <w:tcW w:w="4143" w:type="dxa"/>
          </w:tcPr>
          <w:p w14:paraId="08454093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63CAFB1A" w14:textId="3263A1CE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D0FFB05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91DE234" w14:textId="275E4356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A7BDA9B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7E2D7F" w14:textId="20816C8B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FA43C06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9F98AE" w14:textId="202DE04C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75DA7" w:rsidRPr="00104E8F" w14:paraId="4024C3BE" w14:textId="77777777" w:rsidTr="00B75DA7">
        <w:tc>
          <w:tcPr>
            <w:tcW w:w="4143" w:type="dxa"/>
          </w:tcPr>
          <w:p w14:paraId="14BC3B5C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143E04C7" w14:textId="3DF86DBA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A49FD4B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386E628" w14:textId="6834D431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9388A6A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22BDFB" w14:textId="4B319B0C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4DF05E0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F124FC" w14:textId="6CA87D76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75DA7" w:rsidRPr="00104E8F" w14:paraId="421BCC36" w14:textId="77777777" w:rsidTr="00B75DA7">
        <w:tc>
          <w:tcPr>
            <w:tcW w:w="4143" w:type="dxa"/>
          </w:tcPr>
          <w:p w14:paraId="5D7634F3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5499" w:type="dxa"/>
            <w:gridSpan w:val="7"/>
          </w:tcPr>
          <w:p w14:paraId="1ADA41D2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7678B" w:rsidRPr="00104E8F" w14:paraId="57ECFFF2" w14:textId="77777777" w:rsidTr="00D1512E">
        <w:tc>
          <w:tcPr>
            <w:tcW w:w="4143" w:type="dxa"/>
          </w:tcPr>
          <w:p w14:paraId="4AA70EDF" w14:textId="4F0F2F80" w:rsidR="0067678B" w:rsidRPr="00104E8F" w:rsidRDefault="0067678B" w:rsidP="0067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61" w:type="dxa"/>
          </w:tcPr>
          <w:p w14:paraId="05F25828" w14:textId="77777777" w:rsidR="0067678B" w:rsidRPr="00027BD7" w:rsidRDefault="0067678B" w:rsidP="0067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CB386" w14:textId="77777777" w:rsidR="0067678B" w:rsidRPr="00104E8F" w:rsidRDefault="0067678B" w:rsidP="0067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6EFEFF9" w14:textId="77777777" w:rsidR="0067678B" w:rsidRPr="00027BD7" w:rsidRDefault="0067678B" w:rsidP="0067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D60A8E" w14:textId="77777777" w:rsidR="0067678B" w:rsidRPr="00104E8F" w:rsidRDefault="0067678B" w:rsidP="0067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75FE764" w14:textId="77777777" w:rsidR="0067678B" w:rsidRPr="00DB40EC" w:rsidRDefault="0067678B" w:rsidP="0067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3CC045" w14:textId="77777777" w:rsidR="0067678B" w:rsidRPr="00104E8F" w:rsidRDefault="0067678B" w:rsidP="0067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A8E1D8" w14:textId="77777777" w:rsidR="0067678B" w:rsidRPr="00A9306D" w:rsidRDefault="0067678B" w:rsidP="00676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0EC" w:rsidRPr="00104E8F" w14:paraId="3DCE7A40" w14:textId="77777777" w:rsidTr="00D1512E">
        <w:tc>
          <w:tcPr>
            <w:tcW w:w="4143" w:type="dxa"/>
          </w:tcPr>
          <w:p w14:paraId="3F7612ED" w14:textId="77777777" w:rsidR="00DB40EC" w:rsidRPr="00104E8F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1" w:type="dxa"/>
          </w:tcPr>
          <w:p w14:paraId="2FC0E9BC" w14:textId="0A8745D0" w:rsidR="00DB40EC" w:rsidRPr="00027BD7" w:rsidRDefault="006E6B11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027B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D3B0C2" w14:textId="77777777" w:rsidR="00DB40EC" w:rsidRPr="00104E8F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230C5B0" w14:textId="541689CF" w:rsidR="00DB40EC" w:rsidRPr="00464FE8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027B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1CC828" w14:textId="77777777" w:rsidR="00DB40EC" w:rsidRPr="00104E8F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F376A7E" w14:textId="23FED355" w:rsidR="00DB40EC" w:rsidRPr="00104E8F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B40EC">
              <w:rPr>
                <w:rFonts w:asciiTheme="majorBidi" w:hAnsiTheme="majorBidi" w:cstheme="majorBidi"/>
                <w:sz w:val="30"/>
                <w:szCs w:val="30"/>
              </w:rPr>
              <w:t xml:space="preserve">       10,832 </w:t>
            </w:r>
          </w:p>
        </w:tc>
        <w:tc>
          <w:tcPr>
            <w:tcW w:w="270" w:type="dxa"/>
          </w:tcPr>
          <w:p w14:paraId="1BFD33F3" w14:textId="77777777" w:rsidR="00DB40EC" w:rsidRPr="00104E8F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BEB263" w14:textId="1984726D" w:rsidR="00DB40EC" w:rsidRPr="00104E8F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9306D">
              <w:rPr>
                <w:rFonts w:asciiTheme="majorBidi" w:hAnsiTheme="majorBidi" w:cstheme="majorBidi"/>
                <w:sz w:val="30"/>
                <w:szCs w:val="30"/>
              </w:rPr>
              <w:t>8,843</w:t>
            </w:r>
          </w:p>
        </w:tc>
      </w:tr>
      <w:tr w:rsidR="00DB40EC" w:rsidRPr="00104E8F" w14:paraId="7F1BF040" w14:textId="77777777" w:rsidTr="00B75DA7">
        <w:tc>
          <w:tcPr>
            <w:tcW w:w="4143" w:type="dxa"/>
          </w:tcPr>
          <w:p w14:paraId="3534AD83" w14:textId="77777777" w:rsidR="00DB40EC" w:rsidRPr="00104E8F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1" w:type="dxa"/>
            <w:vAlign w:val="center"/>
          </w:tcPr>
          <w:p w14:paraId="40F14046" w14:textId="7AC6A206" w:rsidR="00DB40EC" w:rsidRPr="00A9306D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B40EC">
              <w:rPr>
                <w:rFonts w:asciiTheme="majorBidi" w:hAnsiTheme="majorBidi" w:cstheme="majorBidi"/>
                <w:sz w:val="30"/>
                <w:szCs w:val="30"/>
              </w:rPr>
              <w:t xml:space="preserve">    473,020 </w:t>
            </w:r>
          </w:p>
        </w:tc>
        <w:tc>
          <w:tcPr>
            <w:tcW w:w="270" w:type="dxa"/>
          </w:tcPr>
          <w:p w14:paraId="023B946D" w14:textId="77777777" w:rsidR="00DB40EC" w:rsidRPr="00104E8F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42B9C8A7" w14:textId="6083DC0C" w:rsidR="00DB40EC" w:rsidRPr="00104E8F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9306D">
              <w:rPr>
                <w:rFonts w:asciiTheme="majorBidi" w:hAnsiTheme="majorBidi" w:cstheme="majorBidi"/>
                <w:sz w:val="30"/>
                <w:szCs w:val="30"/>
              </w:rPr>
              <w:t xml:space="preserve">    429,910 </w:t>
            </w:r>
          </w:p>
        </w:tc>
        <w:tc>
          <w:tcPr>
            <w:tcW w:w="270" w:type="dxa"/>
          </w:tcPr>
          <w:p w14:paraId="6C538B34" w14:textId="77777777" w:rsidR="00DB40EC" w:rsidRPr="00104E8F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C10473F" w14:textId="01FE1722" w:rsidR="00DB40EC" w:rsidRPr="00104E8F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B40EC">
              <w:rPr>
                <w:rFonts w:asciiTheme="majorBidi" w:hAnsiTheme="majorBidi" w:cstheme="majorBidi"/>
                <w:sz w:val="30"/>
                <w:szCs w:val="30"/>
              </w:rPr>
              <w:t xml:space="preserve">     471,882 </w:t>
            </w:r>
          </w:p>
        </w:tc>
        <w:tc>
          <w:tcPr>
            <w:tcW w:w="270" w:type="dxa"/>
          </w:tcPr>
          <w:p w14:paraId="778A1160" w14:textId="77777777" w:rsidR="00DB40EC" w:rsidRPr="00104E8F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6C999BF" w14:textId="2466E293" w:rsidR="00DB40EC" w:rsidRPr="00104E8F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9306D">
              <w:rPr>
                <w:rFonts w:asciiTheme="majorBidi" w:hAnsiTheme="majorBidi" w:cstheme="majorBidi"/>
                <w:sz w:val="30"/>
                <w:szCs w:val="30"/>
              </w:rPr>
              <w:t xml:space="preserve">     429,632 </w:t>
            </w:r>
          </w:p>
        </w:tc>
      </w:tr>
      <w:tr w:rsidR="00DB40EC" w:rsidRPr="00104E8F" w14:paraId="230652D6" w14:textId="77777777" w:rsidTr="00B75DA7">
        <w:tc>
          <w:tcPr>
            <w:tcW w:w="4143" w:type="dxa"/>
          </w:tcPr>
          <w:p w14:paraId="6DDCCC78" w14:textId="77777777" w:rsidR="00DB40EC" w:rsidRPr="00104E8F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center"/>
          </w:tcPr>
          <w:p w14:paraId="4A9D164C" w14:textId="3142B3B8" w:rsidR="00DB40EC" w:rsidRPr="00DB40EC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473,020 </w:t>
            </w:r>
          </w:p>
        </w:tc>
        <w:tc>
          <w:tcPr>
            <w:tcW w:w="270" w:type="dxa"/>
          </w:tcPr>
          <w:p w14:paraId="076D4172" w14:textId="77777777" w:rsidR="00DB40EC" w:rsidRPr="00DB40EC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0574721B" w14:textId="65261059" w:rsidR="00DB40EC" w:rsidRPr="00DB40EC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0E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DB4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429,910</w:t>
            </w:r>
            <w:r w:rsidRPr="00DB40E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F4A386B" w14:textId="77777777" w:rsidR="00DB40EC" w:rsidRPr="00DB40EC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D634D11" w14:textId="0BCA301F" w:rsidR="00DB40EC" w:rsidRPr="00DB40EC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482,714 </w:t>
            </w:r>
          </w:p>
        </w:tc>
        <w:tc>
          <w:tcPr>
            <w:tcW w:w="270" w:type="dxa"/>
          </w:tcPr>
          <w:p w14:paraId="25906A1B" w14:textId="77777777" w:rsidR="00DB40EC" w:rsidRPr="00DB40EC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0435AFC" w14:textId="4911AA7E" w:rsidR="00DB40EC" w:rsidRPr="00DB40EC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438,475 </w:t>
            </w:r>
          </w:p>
        </w:tc>
      </w:tr>
      <w:tr w:rsidR="00DB40EC" w:rsidRPr="00104E8F" w14:paraId="082223B3" w14:textId="77777777" w:rsidTr="001B42F9">
        <w:tc>
          <w:tcPr>
            <w:tcW w:w="4143" w:type="dxa"/>
          </w:tcPr>
          <w:p w14:paraId="44A494B0" w14:textId="77777777" w:rsidR="00DB40EC" w:rsidRPr="00104E8F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72631B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78E8FF92" w14:textId="4C3C7031" w:rsidR="00DB40EC" w:rsidRPr="00D87678" w:rsidRDefault="00DB40EC" w:rsidP="00D87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D876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A189DD" w14:textId="77777777" w:rsidR="00DB40EC" w:rsidRPr="00D87678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932A6A5" w14:textId="4CCDD99F" w:rsidR="00DB40EC" w:rsidRPr="00D87678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876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2FED19" w14:textId="77777777" w:rsidR="00DB40EC" w:rsidRPr="00D87678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4A793CD" w14:textId="7BB13911" w:rsidR="00DB40EC" w:rsidRPr="00D87678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D876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DDF065" w14:textId="77777777" w:rsidR="00DB40EC" w:rsidRPr="00D87678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5C3320" w14:textId="6AB6C2BD" w:rsidR="00DB40EC" w:rsidRPr="00D87678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876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40EC" w:rsidRPr="00104E8F" w14:paraId="52698F5C" w14:textId="77777777" w:rsidTr="001B42F9">
        <w:tc>
          <w:tcPr>
            <w:tcW w:w="4143" w:type="dxa"/>
          </w:tcPr>
          <w:p w14:paraId="20C05209" w14:textId="77777777" w:rsidR="00DB40EC" w:rsidRPr="00104E8F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17EC1A" w14:textId="71EDCC09" w:rsidR="00DB40EC" w:rsidRPr="00DB40EC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0EC">
              <w:rPr>
                <w:b/>
                <w:bCs/>
                <w:sz w:val="22"/>
                <w:szCs w:val="22"/>
              </w:rPr>
              <w:t xml:space="preserve">   </w:t>
            </w:r>
            <w:r w:rsidRPr="00DB4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473,020</w:t>
            </w:r>
            <w:r w:rsidRPr="00DB40E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69C96A33" w14:textId="77777777" w:rsidR="00DB40EC" w:rsidRPr="00DB40EC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EFC0EAD" w14:textId="151083FE" w:rsidR="00DB40EC" w:rsidRPr="00DB40EC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429,910</w:t>
            </w:r>
          </w:p>
        </w:tc>
        <w:tc>
          <w:tcPr>
            <w:tcW w:w="270" w:type="dxa"/>
          </w:tcPr>
          <w:p w14:paraId="56CBEF1E" w14:textId="77777777" w:rsidR="00DB40EC" w:rsidRPr="00DB40EC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A13DDE" w14:textId="5C7EEEC3" w:rsidR="00DB40EC" w:rsidRPr="00DB40EC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482,714 </w:t>
            </w:r>
          </w:p>
        </w:tc>
        <w:tc>
          <w:tcPr>
            <w:tcW w:w="270" w:type="dxa"/>
          </w:tcPr>
          <w:p w14:paraId="0CCF640A" w14:textId="77777777" w:rsidR="00DB40EC" w:rsidRPr="00DB40EC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3D86D0" w14:textId="0F34D60C" w:rsidR="00DB40EC" w:rsidRPr="00DB40EC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438,475</w:t>
            </w:r>
          </w:p>
        </w:tc>
      </w:tr>
      <w:tr w:rsidR="00B75DA7" w:rsidRPr="00104E8F" w14:paraId="7FF1E54B" w14:textId="77777777" w:rsidTr="00B75DA7">
        <w:tc>
          <w:tcPr>
            <w:tcW w:w="4143" w:type="dxa"/>
          </w:tcPr>
          <w:p w14:paraId="36ADA64C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3ED17E56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5E88316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43F98E4D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7D4F95C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06F3303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504C5D7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326BB73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75DA7" w:rsidRPr="00104E8F" w14:paraId="7B67B387" w14:textId="77777777" w:rsidTr="00B75DA7">
        <w:tc>
          <w:tcPr>
            <w:tcW w:w="4143" w:type="dxa"/>
          </w:tcPr>
          <w:p w14:paraId="7DF66921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0" w:name="_Hlk47814530"/>
            <w:r w:rsidRPr="00104E8F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61" w:type="dxa"/>
          </w:tcPr>
          <w:p w14:paraId="712C03B5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97262C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01A043B9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2CC99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7FF2DC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94A8E1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1F9A19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5DA7" w:rsidRPr="00104E8F" w14:paraId="74B32673" w14:textId="77777777" w:rsidTr="00B75DA7">
        <w:tc>
          <w:tcPr>
            <w:tcW w:w="4143" w:type="dxa"/>
          </w:tcPr>
          <w:p w14:paraId="545F4B63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66DBECDB" w14:textId="534C572A" w:rsidR="00B75DA7" w:rsidRPr="00DB40EC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="Times New Roman" w:hAnsi="Times New Roman"/>
                <w:sz w:val="22"/>
                <w:szCs w:val="22"/>
              </w:rPr>
            </w:pPr>
            <w:r w:rsidRPr="00DB40EC">
              <w:rPr>
                <w:rFonts w:asciiTheme="majorBidi" w:hAnsiTheme="majorBidi" w:cstheme="majorBidi"/>
                <w:sz w:val="30"/>
                <w:szCs w:val="30"/>
              </w:rPr>
              <w:t xml:space="preserve">       5,267</w:t>
            </w:r>
          </w:p>
        </w:tc>
        <w:tc>
          <w:tcPr>
            <w:tcW w:w="270" w:type="dxa"/>
          </w:tcPr>
          <w:p w14:paraId="1E1A69DF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765C6175" w14:textId="7DF24124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306D">
              <w:rPr>
                <w:rFonts w:asciiTheme="majorBidi" w:hAnsiTheme="majorBidi" w:cstheme="majorBidi"/>
                <w:sz w:val="30"/>
                <w:szCs w:val="30"/>
              </w:rPr>
              <w:t xml:space="preserve">          764 </w:t>
            </w:r>
          </w:p>
        </w:tc>
        <w:tc>
          <w:tcPr>
            <w:tcW w:w="270" w:type="dxa"/>
          </w:tcPr>
          <w:p w14:paraId="5113B05A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B61476E" w14:textId="561F866C" w:rsidR="00B75DA7" w:rsidRPr="00DB40EC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B40EC">
              <w:rPr>
                <w:rFonts w:asciiTheme="majorBidi" w:hAnsiTheme="majorBidi" w:cstheme="majorBidi"/>
                <w:sz w:val="30"/>
                <w:szCs w:val="30"/>
              </w:rPr>
              <w:t xml:space="preserve">         5,129 </w:t>
            </w:r>
          </w:p>
        </w:tc>
        <w:tc>
          <w:tcPr>
            <w:tcW w:w="270" w:type="dxa"/>
          </w:tcPr>
          <w:p w14:paraId="5DFE45E3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ECC0A46" w14:textId="34E18278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306D">
              <w:rPr>
                <w:rFonts w:asciiTheme="majorBidi" w:hAnsiTheme="majorBidi" w:cstheme="majorBidi"/>
                <w:sz w:val="30"/>
                <w:szCs w:val="30"/>
              </w:rPr>
              <w:t xml:space="preserve">            621 </w:t>
            </w:r>
          </w:p>
        </w:tc>
      </w:tr>
      <w:tr w:rsidR="00B75DA7" w:rsidRPr="00104E8F" w14:paraId="66C3DE4C" w14:textId="77777777" w:rsidTr="00B75DA7">
        <w:tc>
          <w:tcPr>
            <w:tcW w:w="4143" w:type="dxa"/>
          </w:tcPr>
          <w:p w14:paraId="17D6EFE8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center"/>
          </w:tcPr>
          <w:p w14:paraId="2BBE60F0" w14:textId="37DEC56E" w:rsidR="00B75DA7" w:rsidRPr="00DB40EC" w:rsidRDefault="00DB40EC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0E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B4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5,267</w:t>
            </w:r>
          </w:p>
        </w:tc>
        <w:tc>
          <w:tcPr>
            <w:tcW w:w="270" w:type="dxa"/>
          </w:tcPr>
          <w:p w14:paraId="41999FDE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3D96E8D5" w14:textId="689D0E66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3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764 </w:t>
            </w:r>
          </w:p>
        </w:tc>
        <w:tc>
          <w:tcPr>
            <w:tcW w:w="270" w:type="dxa"/>
          </w:tcPr>
          <w:p w14:paraId="616EFD68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9FC6A4D" w14:textId="0090DDFE" w:rsidR="00B75DA7" w:rsidRPr="00DB40EC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0EC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DB4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5,129</w:t>
            </w:r>
          </w:p>
        </w:tc>
        <w:tc>
          <w:tcPr>
            <w:tcW w:w="270" w:type="dxa"/>
          </w:tcPr>
          <w:p w14:paraId="6386FEE9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CEE230F" w14:textId="083FEF4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3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621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75DA7" w:rsidRPr="00104E8F" w14:paraId="48459210" w14:textId="77777777" w:rsidTr="00B75DA7">
        <w:tc>
          <w:tcPr>
            <w:tcW w:w="4143" w:type="dxa"/>
          </w:tcPr>
          <w:p w14:paraId="03340060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72631B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CFF1287" w14:textId="60A7546D" w:rsidR="00B75DA7" w:rsidRPr="00DB40EC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="Times New Roman" w:hAnsi="Times New Roman"/>
                <w:sz w:val="22"/>
                <w:szCs w:val="22"/>
              </w:rPr>
            </w:pPr>
            <w:r w:rsidRPr="00DB40EC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933AB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B40EC">
              <w:rPr>
                <w:rFonts w:asciiTheme="majorBidi" w:hAnsiTheme="majorBidi" w:cstheme="majorBidi"/>
                <w:sz w:val="30"/>
                <w:szCs w:val="30"/>
              </w:rPr>
              <w:t>457</w:t>
            </w:r>
            <w:r w:rsidR="00933A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076B2F7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4BC8A1E" w14:textId="2F801CA9" w:rsidR="00B75DA7" w:rsidRPr="00464FE8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64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0B7951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39D8CB" w14:textId="28512338" w:rsidR="00B75DA7" w:rsidRPr="00DB40EC" w:rsidRDefault="00933ABA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40EC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B40EC">
              <w:rPr>
                <w:rFonts w:asciiTheme="majorBidi" w:hAnsiTheme="majorBidi" w:cstheme="majorBidi"/>
                <w:sz w:val="30"/>
                <w:szCs w:val="30"/>
              </w:rPr>
              <w:t>457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D3E9858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675570" w14:textId="675833CA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5DA7" w:rsidRPr="00104E8F" w14:paraId="45C5A9E6" w14:textId="77777777" w:rsidTr="00B75DA7">
        <w:tc>
          <w:tcPr>
            <w:tcW w:w="4143" w:type="dxa"/>
          </w:tcPr>
          <w:p w14:paraId="30014AA0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3C98BBA9" w14:textId="54B48F59" w:rsidR="00B75DA7" w:rsidRPr="00DB40EC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B40EC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93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4,810</w:t>
            </w:r>
          </w:p>
        </w:tc>
        <w:tc>
          <w:tcPr>
            <w:tcW w:w="270" w:type="dxa"/>
          </w:tcPr>
          <w:p w14:paraId="4A640C93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B43367F" w14:textId="62FBD179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93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</w:p>
        </w:tc>
        <w:tc>
          <w:tcPr>
            <w:tcW w:w="270" w:type="dxa"/>
          </w:tcPr>
          <w:p w14:paraId="5C8E90D5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572E64" w14:textId="45C315C0" w:rsidR="00B75DA7" w:rsidRPr="00DB40EC" w:rsidRDefault="00DB40EC" w:rsidP="00DB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4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</w:t>
            </w:r>
            <w:r w:rsidR="0093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4,672</w:t>
            </w:r>
            <w:r w:rsidRPr="00DB4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F9BAB8F" w14:textId="77777777" w:rsidR="00B75DA7" w:rsidRPr="00104E8F" w:rsidRDefault="00B75DA7" w:rsidP="00B7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11891C" w14:textId="322C08C1" w:rsidR="00B75DA7" w:rsidRPr="00104E8F" w:rsidRDefault="00B75DA7" w:rsidP="00A16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93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621</w:t>
            </w:r>
          </w:p>
        </w:tc>
      </w:tr>
      <w:bookmarkEnd w:id="0"/>
    </w:tbl>
    <w:p w14:paraId="23DBF59F" w14:textId="486A9460" w:rsidR="00B75DA7" w:rsidRDefault="00B75DA7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26"/>
        <w:gridCol w:w="961"/>
        <w:gridCol w:w="239"/>
        <w:gridCol w:w="974"/>
        <w:gridCol w:w="236"/>
        <w:gridCol w:w="1020"/>
        <w:gridCol w:w="242"/>
        <w:gridCol w:w="846"/>
        <w:gridCol w:w="276"/>
        <w:gridCol w:w="877"/>
        <w:gridCol w:w="291"/>
        <w:gridCol w:w="990"/>
      </w:tblGrid>
      <w:tr w:rsidR="00D604DB" w:rsidRPr="00104E8F" w14:paraId="7162BA4A" w14:textId="77777777" w:rsidTr="0046076F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65E5B625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174" w:type="dxa"/>
            <w:gridSpan w:val="3"/>
            <w:shd w:val="clear" w:color="auto" w:fill="auto"/>
            <w:vAlign w:val="bottom"/>
          </w:tcPr>
          <w:p w14:paraId="3889A61F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B6D6B2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42" w:type="dxa"/>
            <w:gridSpan w:val="7"/>
            <w:shd w:val="clear" w:color="auto" w:fill="auto"/>
            <w:vAlign w:val="bottom"/>
          </w:tcPr>
          <w:p w14:paraId="68571F90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D604DB" w:rsidRPr="00104E8F" w14:paraId="6E5D3945" w14:textId="77777777" w:rsidTr="0046076F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7391A70F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5C2E628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104622D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37236C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E56E697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6D8E82D" w14:textId="266D298B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4FDE77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5164616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28B7F13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C96E7E0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44A4C66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1161BE99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6DD9A961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14:paraId="5243D81C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FC69D57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8ECD0C" w14:textId="28175BC2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D604DB" w:rsidRPr="00104E8F" w14:paraId="2589684C" w14:textId="77777777" w:rsidTr="0046076F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096B0C33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6ABFA504" w14:textId="1391C382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2D4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2A75E6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8F9E486" w14:textId="35C5873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C0DF12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33A68B7" w14:textId="34CD93C9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2D4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2D010A5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31B4D75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497727DF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B41607C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91" w:type="dxa"/>
          </w:tcPr>
          <w:p w14:paraId="161F5C60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C2794EF" w14:textId="30182B02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604DB" w:rsidRPr="00104E8F" w14:paraId="62740957" w14:textId="77777777" w:rsidTr="0046076F">
        <w:trPr>
          <w:tblHeader/>
        </w:trPr>
        <w:tc>
          <w:tcPr>
            <w:tcW w:w="2326" w:type="dxa"/>
            <w:shd w:val="clear" w:color="auto" w:fill="auto"/>
          </w:tcPr>
          <w:p w14:paraId="2372EC6D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4" w:type="dxa"/>
            <w:gridSpan w:val="3"/>
            <w:shd w:val="clear" w:color="auto" w:fill="auto"/>
          </w:tcPr>
          <w:p w14:paraId="0AE4C9A6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104E8F" w:rsidDel="00D316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61893B0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42" w:type="dxa"/>
            <w:gridSpan w:val="7"/>
            <w:shd w:val="clear" w:color="auto" w:fill="auto"/>
          </w:tcPr>
          <w:p w14:paraId="77E68B1F" w14:textId="77777777" w:rsidR="00D604DB" w:rsidRPr="00104E8F" w:rsidRDefault="00D604D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2D4E" w:rsidRPr="00104E8F" w14:paraId="2D8DBFDD" w14:textId="77777777" w:rsidTr="0046076F">
        <w:tc>
          <w:tcPr>
            <w:tcW w:w="2326" w:type="dxa"/>
            <w:shd w:val="clear" w:color="auto" w:fill="auto"/>
          </w:tcPr>
          <w:p w14:paraId="189729CC" w14:textId="77777777" w:rsidR="00722D4E" w:rsidRPr="00104E8F" w:rsidRDefault="00722D4E" w:rsidP="00722D4E">
            <w:pPr>
              <w:tabs>
                <w:tab w:val="clear" w:pos="227"/>
                <w:tab w:val="left" w:pos="156"/>
              </w:tabs>
              <w:spacing w:line="240" w:lineRule="auto"/>
              <w:ind w:left="336" w:right="-105" w:hanging="3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61" w:type="dxa"/>
            <w:shd w:val="clear" w:color="auto" w:fill="auto"/>
          </w:tcPr>
          <w:p w14:paraId="7A2B2CC1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560EA69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520DB98D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943647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17F33CC1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5,590</w:t>
            </w:r>
          </w:p>
        </w:tc>
        <w:tc>
          <w:tcPr>
            <w:tcW w:w="242" w:type="dxa"/>
            <w:shd w:val="clear" w:color="auto" w:fill="auto"/>
          </w:tcPr>
          <w:p w14:paraId="696E6E6F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4C8F8C9D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3A123947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682C3541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1" w:type="dxa"/>
          </w:tcPr>
          <w:p w14:paraId="0303DE00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68623E" w14:textId="4A33D41A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5,590</w:t>
            </w:r>
          </w:p>
        </w:tc>
      </w:tr>
      <w:tr w:rsidR="00722D4E" w:rsidRPr="00104E8F" w14:paraId="7B61E70A" w14:textId="77777777" w:rsidTr="0046076F">
        <w:tc>
          <w:tcPr>
            <w:tcW w:w="2326" w:type="dxa"/>
            <w:shd w:val="clear" w:color="auto" w:fill="auto"/>
          </w:tcPr>
          <w:p w14:paraId="32065BE0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1" w:type="dxa"/>
            <w:shd w:val="clear" w:color="auto" w:fill="auto"/>
          </w:tcPr>
          <w:p w14:paraId="38FF6B01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9B8DBE8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03D92542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76FD83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3BE86EB2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5,590</w:t>
            </w:r>
          </w:p>
        </w:tc>
        <w:tc>
          <w:tcPr>
            <w:tcW w:w="242" w:type="dxa"/>
            <w:shd w:val="clear" w:color="auto" w:fill="auto"/>
          </w:tcPr>
          <w:p w14:paraId="5EEB6FEA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09314844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42AE0D87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2A49D00E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6CBF8505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A5F0C27" w14:textId="415CC77B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5,590</w:t>
            </w:r>
          </w:p>
        </w:tc>
      </w:tr>
      <w:tr w:rsidR="00722D4E" w:rsidRPr="00104E8F" w14:paraId="0243D773" w14:textId="77777777" w:rsidTr="0046076F">
        <w:tc>
          <w:tcPr>
            <w:tcW w:w="2326" w:type="dxa"/>
            <w:shd w:val="clear" w:color="auto" w:fill="auto"/>
          </w:tcPr>
          <w:p w14:paraId="75E977A5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72631B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2631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961" w:type="dxa"/>
            <w:shd w:val="clear" w:color="auto" w:fill="auto"/>
          </w:tcPr>
          <w:p w14:paraId="189FEF74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AB1E804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261EC81B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EF87CF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139B510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E40EBD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(5,590)</w:t>
            </w:r>
          </w:p>
        </w:tc>
        <w:tc>
          <w:tcPr>
            <w:tcW w:w="242" w:type="dxa"/>
            <w:shd w:val="clear" w:color="auto" w:fill="auto"/>
          </w:tcPr>
          <w:p w14:paraId="21164007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6DA31E70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25D39CFC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423A3169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4D865605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F5D91F4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DAC1A6" w14:textId="63B4F011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(5,590)</w:t>
            </w:r>
          </w:p>
        </w:tc>
      </w:tr>
      <w:tr w:rsidR="00722D4E" w:rsidRPr="00104E8F" w14:paraId="5D6F2FBD" w14:textId="77777777" w:rsidTr="0046076F">
        <w:tc>
          <w:tcPr>
            <w:tcW w:w="2326" w:type="dxa"/>
            <w:shd w:val="clear" w:color="auto" w:fill="auto"/>
          </w:tcPr>
          <w:p w14:paraId="7FACF798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61" w:type="dxa"/>
            <w:shd w:val="clear" w:color="auto" w:fill="auto"/>
          </w:tcPr>
          <w:p w14:paraId="29A3717E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E45AF22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</w:tcPr>
          <w:p w14:paraId="525CACAD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595678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70978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4130C32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19C7BE92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1EE6A9CD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120CF13F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158FB436" w14:textId="77777777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01498B" w14:textId="2F6A9F62" w:rsidR="00722D4E" w:rsidRPr="00104E8F" w:rsidRDefault="00722D4E" w:rsidP="007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BCB08E2" w14:textId="4F44B7F7" w:rsidR="00B75DA7" w:rsidRDefault="00B75DA7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052BE97" w14:textId="72EB60AE" w:rsidR="009451D8" w:rsidRPr="00B75DA7" w:rsidRDefault="002279E1" w:rsidP="00085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 w:rsidRPr="00B75DA7"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W w:w="9176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3693"/>
        <w:gridCol w:w="1170"/>
        <w:gridCol w:w="270"/>
        <w:gridCol w:w="1172"/>
        <w:gridCol w:w="270"/>
        <w:gridCol w:w="1170"/>
        <w:gridCol w:w="270"/>
        <w:gridCol w:w="1161"/>
      </w:tblGrid>
      <w:tr w:rsidR="009451D8" w:rsidRPr="00B75DA7" w14:paraId="4D0BC9DF" w14:textId="77777777" w:rsidTr="00CF79CF">
        <w:tc>
          <w:tcPr>
            <w:tcW w:w="3693" w:type="dxa"/>
          </w:tcPr>
          <w:p w14:paraId="5630670B" w14:textId="77777777" w:rsidR="009451D8" w:rsidRPr="00B75DA7" w:rsidRDefault="009451D8" w:rsidP="00672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19EDE7EA" w14:textId="77777777" w:rsidR="009451D8" w:rsidRPr="00B75DA7" w:rsidRDefault="009451D8" w:rsidP="00672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D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E6CA75" w14:textId="77777777" w:rsidR="009451D8" w:rsidRPr="00B75DA7" w:rsidRDefault="009451D8" w:rsidP="00672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1" w:type="dxa"/>
            <w:gridSpan w:val="3"/>
          </w:tcPr>
          <w:p w14:paraId="6EF1CB29" w14:textId="77777777" w:rsidR="009451D8" w:rsidRPr="00B75DA7" w:rsidRDefault="009451D8" w:rsidP="00672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D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1D8" w:rsidRPr="00B75DA7" w14:paraId="51EC2AA5" w14:textId="77777777" w:rsidTr="00CF79CF">
        <w:tc>
          <w:tcPr>
            <w:tcW w:w="3693" w:type="dxa"/>
          </w:tcPr>
          <w:p w14:paraId="584C5217" w14:textId="77777777" w:rsidR="009451D8" w:rsidRPr="00B75DA7" w:rsidRDefault="009451D8" w:rsidP="00672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F633A5" w14:textId="521B7873" w:rsidR="009451D8" w:rsidRPr="00B75DA7" w:rsidRDefault="00A403D1" w:rsidP="00672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A27FB03" w14:textId="77777777" w:rsidR="009451D8" w:rsidRPr="00B75DA7" w:rsidRDefault="009451D8" w:rsidP="00672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D5732B" w14:textId="77777777" w:rsidR="009451D8" w:rsidRPr="00B75DA7" w:rsidRDefault="009451D8" w:rsidP="00672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75D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9AFF144" w14:textId="77777777" w:rsidR="009451D8" w:rsidRPr="00B75DA7" w:rsidRDefault="009451D8" w:rsidP="00672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C7A3D4" w14:textId="5CB391FC" w:rsidR="009451D8" w:rsidRPr="00B75DA7" w:rsidRDefault="00A403D1" w:rsidP="00672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EE4EBF4" w14:textId="77777777" w:rsidR="009451D8" w:rsidRPr="00B75DA7" w:rsidRDefault="009451D8" w:rsidP="00672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F3CFE15" w14:textId="77777777" w:rsidR="009451D8" w:rsidRPr="00B75DA7" w:rsidRDefault="009451D8" w:rsidP="00672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75D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451D8" w:rsidRPr="00B75DA7" w14:paraId="1EE49E82" w14:textId="77777777" w:rsidTr="00CF79CF">
        <w:tc>
          <w:tcPr>
            <w:tcW w:w="3693" w:type="dxa"/>
          </w:tcPr>
          <w:p w14:paraId="6C2CCC90" w14:textId="3B551EA0" w:rsidR="009451D8" w:rsidRPr="00B75DA7" w:rsidRDefault="009451D8" w:rsidP="00672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B09B3D" w14:textId="32A5B031" w:rsidR="009451D8" w:rsidRPr="00B75DA7" w:rsidRDefault="009451D8" w:rsidP="00672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403D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B402E6E" w14:textId="77777777" w:rsidR="009451D8" w:rsidRPr="00B75DA7" w:rsidRDefault="009451D8" w:rsidP="00672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841FF6F" w14:textId="5697C6F6" w:rsidR="009451D8" w:rsidRPr="00B75DA7" w:rsidRDefault="009451D8" w:rsidP="00672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403D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6F13E7C" w14:textId="77777777" w:rsidR="009451D8" w:rsidRPr="00B75DA7" w:rsidRDefault="009451D8" w:rsidP="00672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F6E9F2" w14:textId="2272CABF" w:rsidR="009451D8" w:rsidRPr="00B75DA7" w:rsidRDefault="009451D8" w:rsidP="00672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403D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79CD04" w14:textId="77777777" w:rsidR="009451D8" w:rsidRPr="00B75DA7" w:rsidRDefault="009451D8" w:rsidP="00672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1BB0612" w14:textId="1EB31C09" w:rsidR="009451D8" w:rsidRPr="00B75DA7" w:rsidRDefault="009451D8" w:rsidP="00672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403D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451D8" w:rsidRPr="00B75DA7" w14:paraId="014F1C12" w14:textId="77777777" w:rsidTr="00CF79CF">
        <w:tc>
          <w:tcPr>
            <w:tcW w:w="3693" w:type="dxa"/>
          </w:tcPr>
          <w:p w14:paraId="43A19D05" w14:textId="77777777" w:rsidR="009451D8" w:rsidRPr="00B75DA7" w:rsidRDefault="009451D8" w:rsidP="00672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5483" w:type="dxa"/>
            <w:gridSpan w:val="7"/>
          </w:tcPr>
          <w:p w14:paraId="2A11A0B5" w14:textId="77777777" w:rsidR="009451D8" w:rsidRPr="00B75DA7" w:rsidRDefault="009451D8" w:rsidP="00672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B75D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F79CF" w:rsidRPr="00B75DA7" w14:paraId="6907C678" w14:textId="77777777" w:rsidTr="00CF79CF">
        <w:tc>
          <w:tcPr>
            <w:tcW w:w="3693" w:type="dxa"/>
          </w:tcPr>
          <w:p w14:paraId="7EB290A0" w14:textId="656E39B5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DA7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23633F51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80BD33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E71EE7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99416F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701E08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3D0986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2DA333D2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79CF" w:rsidRPr="00B75DA7" w14:paraId="1B344738" w14:textId="77777777" w:rsidTr="00CF79CF">
        <w:tc>
          <w:tcPr>
            <w:tcW w:w="3693" w:type="dxa"/>
          </w:tcPr>
          <w:p w14:paraId="52F4899F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A50839D" w14:textId="420AA027" w:rsidR="00CF79CF" w:rsidRPr="00B75DA7" w:rsidRDefault="00387F38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99,039</w:t>
            </w:r>
          </w:p>
        </w:tc>
        <w:tc>
          <w:tcPr>
            <w:tcW w:w="270" w:type="dxa"/>
          </w:tcPr>
          <w:p w14:paraId="4DD5DDB9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20A7EB2F" w14:textId="5AC0D0AC" w:rsidR="00CF79CF" w:rsidRPr="00B75DA7" w:rsidRDefault="00A403D1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90,476</w:t>
            </w:r>
          </w:p>
        </w:tc>
        <w:tc>
          <w:tcPr>
            <w:tcW w:w="270" w:type="dxa"/>
          </w:tcPr>
          <w:p w14:paraId="64F62FE8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98BC35" w14:textId="76CEB321" w:rsidR="00CF79CF" w:rsidRPr="00B75DA7" w:rsidRDefault="00387F38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99,039</w:t>
            </w:r>
          </w:p>
        </w:tc>
        <w:tc>
          <w:tcPr>
            <w:tcW w:w="270" w:type="dxa"/>
          </w:tcPr>
          <w:p w14:paraId="257930CC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3551B908" w14:textId="5476C8B4" w:rsidR="00CF79CF" w:rsidRPr="00B75DA7" w:rsidRDefault="00A403D1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90,476</w:t>
            </w:r>
          </w:p>
        </w:tc>
      </w:tr>
      <w:tr w:rsidR="00CF79CF" w:rsidRPr="00B75DA7" w14:paraId="56EEDD2C" w14:textId="77777777" w:rsidTr="00CF79CF">
        <w:tc>
          <w:tcPr>
            <w:tcW w:w="3693" w:type="dxa"/>
          </w:tcPr>
          <w:p w14:paraId="3F9CE49E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FB60DC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BF9B22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FAF3E92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03677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363B63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11BBA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8E1BBD0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79CF" w:rsidRPr="00B75DA7" w14:paraId="590D0F1C" w14:textId="77777777" w:rsidTr="00CF79CF">
        <w:tc>
          <w:tcPr>
            <w:tcW w:w="3693" w:type="dxa"/>
          </w:tcPr>
          <w:p w14:paraId="24A7CD2F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B75DA7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547742A3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45AC0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F5A7B67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3CD770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21C64B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10695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C266C14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79CF" w:rsidRPr="00B75DA7" w14:paraId="5BF06FFA" w14:textId="77777777" w:rsidTr="00CF79CF">
        <w:tc>
          <w:tcPr>
            <w:tcW w:w="3693" w:type="dxa"/>
          </w:tcPr>
          <w:p w14:paraId="650988D3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75D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9D2F6D2" w14:textId="451DFC19" w:rsidR="00CF79CF" w:rsidRPr="00B75DA7" w:rsidRDefault="00387F38" w:rsidP="00B9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53ACE7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E1D1939" w14:textId="77777777" w:rsidR="00CF79CF" w:rsidRPr="00B75DA7" w:rsidRDefault="00CF79CF" w:rsidP="00B9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5D6A8F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CDDB67" w14:textId="4E83B711" w:rsidR="00CF79CF" w:rsidRPr="00B75DA7" w:rsidRDefault="00387F38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270" w:type="dxa"/>
          </w:tcPr>
          <w:p w14:paraId="0B669DD1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AC11285" w14:textId="77079B64" w:rsidR="00CF79CF" w:rsidRPr="00B75DA7" w:rsidRDefault="00A403D1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</w:tr>
      <w:tr w:rsidR="00CF79CF" w:rsidRPr="00B75DA7" w14:paraId="7171401F" w14:textId="77777777" w:rsidTr="00CF79CF">
        <w:tc>
          <w:tcPr>
            <w:tcW w:w="3693" w:type="dxa"/>
          </w:tcPr>
          <w:p w14:paraId="3204A6CF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778016A2" w14:textId="5D0DB9E7" w:rsidR="00CF79CF" w:rsidRPr="00B75DA7" w:rsidRDefault="00387F38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4,529</w:t>
            </w:r>
          </w:p>
        </w:tc>
        <w:tc>
          <w:tcPr>
            <w:tcW w:w="270" w:type="dxa"/>
          </w:tcPr>
          <w:p w14:paraId="07F130FA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AF09E7E" w14:textId="4C7C502E" w:rsidR="00CF79CF" w:rsidRPr="00B75DA7" w:rsidRDefault="00A403D1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4,935</w:t>
            </w:r>
          </w:p>
        </w:tc>
        <w:tc>
          <w:tcPr>
            <w:tcW w:w="270" w:type="dxa"/>
          </w:tcPr>
          <w:p w14:paraId="0BFD200B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C2F86D" w14:textId="5EA1CEF0" w:rsidR="00CF79CF" w:rsidRPr="00B75DA7" w:rsidRDefault="00387F38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4,529</w:t>
            </w:r>
          </w:p>
        </w:tc>
        <w:tc>
          <w:tcPr>
            <w:tcW w:w="270" w:type="dxa"/>
          </w:tcPr>
          <w:p w14:paraId="3AC12A71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F85F769" w14:textId="06756F6B" w:rsidR="00CF79CF" w:rsidRPr="00B75DA7" w:rsidRDefault="00A403D1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4,935</w:t>
            </w:r>
          </w:p>
        </w:tc>
      </w:tr>
      <w:tr w:rsidR="00CF79CF" w:rsidRPr="00B75DA7" w14:paraId="753D75AD" w14:textId="77777777" w:rsidTr="00CF79CF">
        <w:tc>
          <w:tcPr>
            <w:tcW w:w="3693" w:type="dxa"/>
          </w:tcPr>
          <w:p w14:paraId="20B5E252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D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B81D68" w14:textId="01D306CF" w:rsidR="00CF79CF" w:rsidRPr="00B75DA7" w:rsidRDefault="00387F38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4,529</w:t>
            </w:r>
          </w:p>
        </w:tc>
        <w:tc>
          <w:tcPr>
            <w:tcW w:w="270" w:type="dxa"/>
          </w:tcPr>
          <w:p w14:paraId="3E4D12C5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DD5F04D" w14:textId="6C1EF870" w:rsidR="00CF79CF" w:rsidRPr="00B75DA7" w:rsidRDefault="00A403D1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4,935</w:t>
            </w:r>
          </w:p>
        </w:tc>
        <w:tc>
          <w:tcPr>
            <w:tcW w:w="270" w:type="dxa"/>
          </w:tcPr>
          <w:p w14:paraId="0370808F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00A579" w14:textId="3BB90C69" w:rsidR="00CF79CF" w:rsidRPr="00B75DA7" w:rsidRDefault="00387F38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4,959</w:t>
            </w:r>
          </w:p>
        </w:tc>
        <w:tc>
          <w:tcPr>
            <w:tcW w:w="270" w:type="dxa"/>
          </w:tcPr>
          <w:p w14:paraId="49D8DD49" w14:textId="77777777" w:rsidR="00CF79CF" w:rsidRPr="00B75DA7" w:rsidRDefault="00CF79CF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1FAE1A8E" w14:textId="0DC04F99" w:rsidR="00CF79CF" w:rsidRPr="00B75DA7" w:rsidRDefault="00A403D1" w:rsidP="00C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0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5,370</w:t>
            </w:r>
          </w:p>
        </w:tc>
      </w:tr>
    </w:tbl>
    <w:p w14:paraId="42A770A5" w14:textId="2C993ED6" w:rsidR="009451D8" w:rsidRPr="00B75DA7" w:rsidRDefault="009451D8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51C3AD07" w14:textId="77777777" w:rsidR="00F81043" w:rsidRPr="00B75DA7" w:rsidRDefault="00F81043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5D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</w:t>
      </w:r>
      <w:r w:rsidR="00AF683A" w:rsidRPr="00B75D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ที่ทำ</w:t>
      </w:r>
      <w:r w:rsidRPr="00B75D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</w:p>
    <w:p w14:paraId="5AD1B69D" w14:textId="77777777" w:rsidR="005140E7" w:rsidRPr="00B75DA7" w:rsidRDefault="005140E7" w:rsidP="00672DEA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3A579368" w14:textId="77777777" w:rsidR="00014212" w:rsidRPr="00B75DA7" w:rsidRDefault="00014212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75D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A34B7E" w:rsidRPr="00B75D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ซื้อขายผลิตภัณฑ์และการตลาด</w:t>
      </w:r>
    </w:p>
    <w:p w14:paraId="4CBEC59C" w14:textId="77777777" w:rsidR="005140E7" w:rsidRPr="00B75DA7" w:rsidRDefault="005140E7" w:rsidP="00672DEA">
      <w:pPr>
        <w:pStyle w:val="NoSpacing"/>
        <w:rPr>
          <w:rFonts w:asciiTheme="majorBidi" w:hAnsiTheme="majorBidi" w:cstheme="majorBidi"/>
          <w:sz w:val="30"/>
          <w:szCs w:val="30"/>
          <w:cs/>
        </w:rPr>
      </w:pPr>
    </w:p>
    <w:p w14:paraId="4DAFE0CA" w14:textId="53F7BC03" w:rsidR="007B1A61" w:rsidRPr="00B75DA7" w:rsidRDefault="00083F2A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B75DA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64ED" w:rsidRPr="00B75DA7">
        <w:rPr>
          <w:rFonts w:asciiTheme="majorBidi" w:hAnsiTheme="majorBidi" w:cstheme="majorBidi"/>
          <w:sz w:val="30"/>
          <w:szCs w:val="30"/>
        </w:rPr>
        <w:t>1</w:t>
      </w:r>
      <w:r w:rsidRPr="00B75DA7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5A64ED" w:rsidRPr="00B75DA7">
        <w:rPr>
          <w:rFonts w:asciiTheme="majorBidi" w:hAnsiTheme="majorBidi" w:cstheme="majorBidi"/>
          <w:sz w:val="30"/>
          <w:szCs w:val="30"/>
        </w:rPr>
        <w:t>2562</w:t>
      </w:r>
      <w:r w:rsidRPr="00B75DA7">
        <w:rPr>
          <w:rFonts w:asciiTheme="majorBidi" w:hAnsiTheme="majorBidi" w:cstheme="majorBidi"/>
          <w:sz w:val="30"/>
          <w:szCs w:val="30"/>
        </w:rPr>
        <w:t xml:space="preserve"> </w:t>
      </w:r>
      <w:r w:rsidRPr="00B75DA7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บริษัทได้ทำสัญญาซื้อขายผลิตภัณฑ์และการตลาดกับบริษัท ทรอปิคอล คอนโซลิเดตเตด </w:t>
      </w:r>
      <w:r w:rsidRPr="00B75DA7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B75DA7">
        <w:rPr>
          <w:rFonts w:asciiTheme="majorBidi" w:hAnsiTheme="majorBidi" w:cstheme="majorBidi"/>
          <w:sz w:val="30"/>
          <w:szCs w:val="30"/>
          <w:cs/>
        </w:rPr>
        <w:t xml:space="preserve">คอปอเรชั่น เอสดีเอ็น บีเอชดี </w:t>
      </w:r>
      <w:r w:rsidRPr="00B75DA7">
        <w:rPr>
          <w:rFonts w:asciiTheme="majorBidi" w:hAnsiTheme="majorBidi" w:cstheme="majorBidi"/>
          <w:sz w:val="30"/>
          <w:szCs w:val="30"/>
        </w:rPr>
        <w:t>(TCC)</w:t>
      </w:r>
      <w:r w:rsidRPr="00B75DA7">
        <w:rPr>
          <w:rFonts w:asciiTheme="majorBidi" w:hAnsiTheme="majorBidi" w:cstheme="majorBidi"/>
          <w:sz w:val="30"/>
          <w:szCs w:val="30"/>
          <w:cs/>
        </w:rPr>
        <w:t xml:space="preserve"> โดยบริษัทตกลงให้ </w:t>
      </w:r>
      <w:r w:rsidRPr="00B75DA7">
        <w:rPr>
          <w:rFonts w:asciiTheme="majorBidi" w:hAnsiTheme="majorBidi" w:cstheme="majorBidi"/>
          <w:sz w:val="30"/>
          <w:szCs w:val="30"/>
        </w:rPr>
        <w:t xml:space="preserve">TCC </w:t>
      </w:r>
      <w:r w:rsidRPr="00B75DA7">
        <w:rPr>
          <w:rFonts w:asciiTheme="majorBidi" w:hAnsiTheme="majorBidi" w:cstheme="majorBidi"/>
          <w:sz w:val="30"/>
          <w:szCs w:val="30"/>
          <w:cs/>
        </w:rPr>
        <w:t xml:space="preserve">ทำหน้าที่เป็นตัวแทนทางการตลาดของบริษัทในการติดต่อกับตลาดระหว่างประเทศ สัญญานี้มีกำหนดระยะเวลา </w:t>
      </w:r>
      <w:r w:rsidR="005A64ED" w:rsidRPr="00B75DA7">
        <w:rPr>
          <w:rFonts w:asciiTheme="majorBidi" w:hAnsiTheme="majorBidi" w:cstheme="majorBidi"/>
          <w:sz w:val="30"/>
          <w:szCs w:val="30"/>
        </w:rPr>
        <w:t>3</w:t>
      </w:r>
      <w:r w:rsidRPr="00B75DA7">
        <w:rPr>
          <w:rFonts w:asciiTheme="majorBidi" w:hAnsiTheme="majorBidi" w:cstheme="majorBidi"/>
          <w:sz w:val="30"/>
          <w:szCs w:val="30"/>
        </w:rPr>
        <w:t xml:space="preserve"> </w:t>
      </w:r>
      <w:r w:rsidRPr="00B75DA7">
        <w:rPr>
          <w:rFonts w:asciiTheme="majorBidi" w:hAnsiTheme="majorBidi" w:cstheme="majorBidi"/>
          <w:sz w:val="30"/>
          <w:szCs w:val="30"/>
          <w:cs/>
        </w:rPr>
        <w:t xml:space="preserve">ปีโดยเริ่มตั้งแต่เดือนมิถุนายน </w:t>
      </w:r>
      <w:r w:rsidR="005A64ED" w:rsidRPr="00B75DA7">
        <w:rPr>
          <w:rFonts w:asciiTheme="majorBidi" w:hAnsiTheme="majorBidi" w:cstheme="majorBidi"/>
          <w:sz w:val="30"/>
          <w:szCs w:val="30"/>
        </w:rPr>
        <w:t>2562</w:t>
      </w:r>
      <w:r w:rsidRPr="00B75DA7">
        <w:rPr>
          <w:rFonts w:asciiTheme="majorBidi" w:hAnsiTheme="majorBidi" w:cstheme="majorBidi"/>
          <w:sz w:val="30"/>
          <w:szCs w:val="30"/>
          <w:cs/>
        </w:rPr>
        <w:t xml:space="preserve"> และสามารถต่ออายุสัญญาโดยอัตโนมัติได้อีก </w:t>
      </w:r>
      <w:r w:rsidR="005A64ED" w:rsidRPr="00B75DA7">
        <w:rPr>
          <w:rFonts w:asciiTheme="majorBidi" w:hAnsiTheme="majorBidi" w:cstheme="majorBidi"/>
          <w:sz w:val="30"/>
          <w:szCs w:val="30"/>
        </w:rPr>
        <w:t>1</w:t>
      </w:r>
      <w:r w:rsidRPr="00B75DA7">
        <w:rPr>
          <w:rFonts w:asciiTheme="majorBidi" w:hAnsiTheme="majorBidi" w:cstheme="majorBidi"/>
          <w:sz w:val="30"/>
          <w:szCs w:val="30"/>
          <w:cs/>
        </w:rPr>
        <w:t xml:space="preserve"> ปี เว้นแต่คู่สัญญาฝ่ายใดฝ่ายหนึ่งจะบอกเลิกสัญญา </w:t>
      </w:r>
    </w:p>
    <w:p w14:paraId="6F4F8D88" w14:textId="77777777" w:rsidR="005140E7" w:rsidRPr="00B75DA7" w:rsidRDefault="005140E7" w:rsidP="00672DEA">
      <w:pPr>
        <w:pStyle w:val="NoSpacing"/>
        <w:rPr>
          <w:rFonts w:asciiTheme="majorBidi" w:hAnsiTheme="majorBidi" w:cstheme="majorBidi"/>
          <w:sz w:val="30"/>
          <w:szCs w:val="30"/>
          <w:cs/>
        </w:rPr>
      </w:pPr>
    </w:p>
    <w:p w14:paraId="59F586AD" w14:textId="77777777" w:rsidR="00BB53E6" w:rsidRPr="00B75DA7" w:rsidRDefault="00057CF3" w:rsidP="00672DEA">
      <w:pPr>
        <w:pStyle w:val="a6"/>
        <w:tabs>
          <w:tab w:val="clear" w:pos="1080"/>
          <w:tab w:val="left" w:pos="540"/>
        </w:tabs>
        <w:ind w:right="-43"/>
        <w:jc w:val="both"/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</w:pPr>
      <w:r w:rsidRPr="00B75DA7"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  <w:tab/>
      </w:r>
      <w:r w:rsidR="0074228D" w:rsidRPr="00B75DA7"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  <w:tab/>
      </w:r>
      <w:r w:rsidR="00BB53E6" w:rsidRPr="00B75DA7">
        <w:rPr>
          <w:rFonts w:asciiTheme="majorBidi" w:eastAsia="Times New Roman" w:hAnsiTheme="majorBidi" w:cstheme="majorBidi"/>
          <w:b/>
          <w:bCs/>
          <w:i/>
          <w:iCs/>
          <w:snapToGrid/>
          <w:cs/>
          <w:lang w:val="en-US" w:eastAsia="en-US"/>
        </w:rPr>
        <w:t>หนังสือค้ำประกัน</w:t>
      </w:r>
    </w:p>
    <w:p w14:paraId="3B3C86D2" w14:textId="77777777" w:rsidR="00BB53E6" w:rsidRPr="00B75DA7" w:rsidRDefault="00BB53E6" w:rsidP="00672DEA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0FD0B967" w14:textId="309DB8CF" w:rsidR="00AE4282" w:rsidRPr="00B75DA7" w:rsidRDefault="00BB53E6" w:rsidP="00672DEA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i/>
          <w:iCs/>
          <w:snapToGrid/>
          <w:lang w:val="en-US" w:eastAsia="en-US"/>
        </w:rPr>
      </w:pPr>
      <w:r w:rsidRPr="00B75DA7">
        <w:rPr>
          <w:rFonts w:asciiTheme="majorBidi" w:eastAsia="Times New Roman" w:hAnsiTheme="majorBidi" w:cstheme="majorBidi"/>
          <w:snapToGrid/>
          <w:cs/>
          <w:lang w:val="en-US" w:eastAsia="en-US"/>
        </w:rPr>
        <w:t xml:space="preserve">ณ วันที่ </w:t>
      </w:r>
      <w:r w:rsidR="005A64ED" w:rsidRPr="00B75DA7">
        <w:rPr>
          <w:rFonts w:asciiTheme="majorBidi" w:eastAsia="Times New Roman" w:hAnsiTheme="majorBidi" w:cstheme="majorBidi"/>
          <w:snapToGrid/>
          <w:lang w:val="en-US" w:eastAsia="en-US"/>
        </w:rPr>
        <w:t>3</w:t>
      </w:r>
      <w:r w:rsidR="00AD2FCF">
        <w:rPr>
          <w:rFonts w:asciiTheme="majorBidi" w:eastAsia="Times New Roman" w:hAnsiTheme="majorBidi" w:cstheme="majorBidi"/>
          <w:snapToGrid/>
          <w:lang w:val="en-US" w:eastAsia="en-US"/>
        </w:rPr>
        <w:t xml:space="preserve">1 </w:t>
      </w:r>
      <w:r w:rsidR="00AD2FCF">
        <w:rPr>
          <w:rFonts w:asciiTheme="majorBidi" w:eastAsia="Times New Roman" w:hAnsiTheme="majorBidi" w:cstheme="majorBidi" w:hint="cs"/>
          <w:snapToGrid/>
          <w:cs/>
          <w:lang w:val="en-US" w:eastAsia="en-US"/>
        </w:rPr>
        <w:t xml:space="preserve">มีนาคม </w:t>
      </w:r>
      <w:r w:rsidR="005A64ED" w:rsidRPr="00B75DA7">
        <w:rPr>
          <w:rFonts w:asciiTheme="majorBidi" w:eastAsia="Times New Roman" w:hAnsiTheme="majorBidi" w:cstheme="majorBidi"/>
          <w:snapToGrid/>
          <w:lang w:val="en-US" w:eastAsia="en-US"/>
        </w:rPr>
        <w:t>256</w:t>
      </w:r>
      <w:r w:rsidR="00AD2FCF">
        <w:rPr>
          <w:rFonts w:asciiTheme="majorBidi" w:eastAsia="Times New Roman" w:hAnsiTheme="majorBidi" w:cstheme="majorBidi"/>
          <w:snapToGrid/>
          <w:lang w:val="en-US" w:eastAsia="en-US"/>
        </w:rPr>
        <w:t>5</w:t>
      </w:r>
      <w:r w:rsidR="000B6AEE" w:rsidRPr="00B75DA7">
        <w:rPr>
          <w:rFonts w:asciiTheme="majorBidi" w:eastAsia="Times New Roman" w:hAnsiTheme="majorBidi" w:cstheme="majorBidi"/>
          <w:snapToGrid/>
          <w:lang w:val="en-US" w:eastAsia="en-US"/>
        </w:rPr>
        <w:t xml:space="preserve"> </w:t>
      </w:r>
      <w:r w:rsidRPr="00B75DA7">
        <w:rPr>
          <w:rFonts w:asciiTheme="majorBidi" w:eastAsia="Times New Roman" w:hAnsiTheme="majorBidi" w:cstheme="majorBidi"/>
          <w:snapToGrid/>
          <w:cs/>
          <w:lang w:val="en-US" w:eastAsia="en-US"/>
        </w:rPr>
        <w:t>บริษัทมีหนี้สินที่อาจเกิดขึ้นต่อ</w:t>
      </w:r>
      <w:r w:rsidR="00783764" w:rsidRPr="00B75DA7">
        <w:rPr>
          <w:rFonts w:asciiTheme="majorBidi" w:eastAsia="Times New Roman" w:hAnsiTheme="majorBidi" w:cstheme="majorBidi"/>
          <w:snapToGrid/>
          <w:cs/>
          <w:lang w:val="en-US" w:eastAsia="en-US"/>
        </w:rPr>
        <w:t>สถาบันการเงิน</w:t>
      </w:r>
      <w:r w:rsidRPr="00B75DA7">
        <w:rPr>
          <w:rFonts w:asciiTheme="majorBidi" w:eastAsia="Times New Roman" w:hAnsiTheme="majorBidi" w:cstheme="majorBidi"/>
          <w:snapToGrid/>
          <w:cs/>
          <w:lang w:val="en-US" w:eastAsia="en-US"/>
        </w:rPr>
        <w:t>ในประเทศแห่งหนึ่งสำหรับการค้ำประกัน</w:t>
      </w:r>
      <w:r w:rsidRPr="00B75DA7">
        <w:rPr>
          <w:rFonts w:asciiTheme="majorBidi" w:eastAsia="Times New Roman" w:hAnsiTheme="majorBidi" w:cstheme="majorBidi"/>
          <w:snapToGrid/>
          <w:spacing w:val="-4"/>
          <w:cs/>
          <w:lang w:val="en-US" w:eastAsia="en-US"/>
        </w:rPr>
        <w:t>วงเงินสินเชื่อของบริษัทย่อยและ</w:t>
      </w:r>
      <w:r w:rsidR="00A46DF9" w:rsidRPr="00B75DA7">
        <w:rPr>
          <w:rFonts w:asciiTheme="majorBidi" w:eastAsia="Times New Roman" w:hAnsiTheme="majorBidi" w:cstheme="majorBidi"/>
          <w:snapToGrid/>
          <w:spacing w:val="-4"/>
          <w:cs/>
          <w:lang w:val="en-US" w:eastAsia="en-US"/>
        </w:rPr>
        <w:t>กิจการ</w:t>
      </w:r>
      <w:r w:rsidRPr="00B75DA7">
        <w:rPr>
          <w:rFonts w:asciiTheme="majorBidi" w:eastAsia="Times New Roman" w:hAnsiTheme="majorBidi" w:cstheme="majorBidi"/>
          <w:snapToGrid/>
          <w:spacing w:val="-4"/>
          <w:cs/>
          <w:lang w:val="en-US" w:eastAsia="en-US"/>
        </w:rPr>
        <w:t>ที่เกี่ยวข้องกันเป็นจำนวนเงินรว</w:t>
      </w:r>
      <w:r w:rsidR="00571109">
        <w:rPr>
          <w:rFonts w:asciiTheme="majorBidi" w:eastAsia="Times New Roman" w:hAnsiTheme="majorBidi" w:cstheme="majorBidi" w:hint="cs"/>
          <w:snapToGrid/>
          <w:spacing w:val="-4"/>
          <w:cs/>
          <w:lang w:val="en-US" w:eastAsia="en-US"/>
        </w:rPr>
        <w:t>ม</w:t>
      </w:r>
      <w:r w:rsidR="005E11F8">
        <w:rPr>
          <w:rFonts w:asciiTheme="majorBidi" w:eastAsia="Times New Roman" w:hAnsiTheme="majorBidi" w:cstheme="majorBidi"/>
          <w:snapToGrid/>
          <w:spacing w:val="-4"/>
          <w:lang w:val="en-US" w:eastAsia="en-US"/>
        </w:rPr>
        <w:t xml:space="preserve"> 18</w:t>
      </w:r>
      <w:r w:rsidR="00761D56" w:rsidRPr="00B75DA7">
        <w:rPr>
          <w:rFonts w:asciiTheme="majorBidi" w:eastAsia="Times New Roman" w:hAnsiTheme="majorBidi" w:cstheme="majorBidi"/>
          <w:snapToGrid/>
          <w:spacing w:val="-4"/>
          <w:lang w:val="en-US" w:eastAsia="en-US"/>
        </w:rPr>
        <w:t xml:space="preserve"> </w:t>
      </w:r>
      <w:r w:rsidRPr="00B75DA7">
        <w:rPr>
          <w:rFonts w:asciiTheme="majorBidi" w:eastAsia="Times New Roman" w:hAnsiTheme="majorBidi" w:cstheme="majorBidi"/>
          <w:snapToGrid/>
          <w:spacing w:val="-4"/>
          <w:cs/>
          <w:lang w:val="en-US" w:eastAsia="en-US"/>
        </w:rPr>
        <w:t xml:space="preserve">ล้านบาท </w:t>
      </w:r>
      <w:r w:rsidRPr="00B75DA7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>(</w:t>
      </w:r>
      <w:r w:rsidR="005A64ED" w:rsidRPr="00B75DA7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31</w:t>
      </w:r>
      <w:r w:rsidR="000B6AEE" w:rsidRPr="00B75DA7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 xml:space="preserve"> ธันวาคม </w:t>
      </w:r>
      <w:r w:rsidR="005A64ED" w:rsidRPr="00B75DA7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256</w:t>
      </w:r>
      <w:r w:rsidR="00AD2FCF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4</w:t>
      </w:r>
      <w:r w:rsidR="00E847A7" w:rsidRPr="00B75DA7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 xml:space="preserve">: </w:t>
      </w:r>
      <w:r w:rsidR="006313D3" w:rsidRPr="00B75DA7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 xml:space="preserve">18 </w:t>
      </w:r>
      <w:r w:rsidRPr="00B75DA7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>ล้านบาท)</w:t>
      </w:r>
    </w:p>
    <w:p w14:paraId="7BE1583F" w14:textId="093770C2" w:rsidR="00104001" w:rsidRPr="00B75DA7" w:rsidRDefault="00104001" w:rsidP="00672DEA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i/>
          <w:iCs/>
          <w:snapToGrid/>
          <w:lang w:val="en-US" w:eastAsia="en-US"/>
        </w:rPr>
      </w:pPr>
    </w:p>
    <w:p w14:paraId="5EBF51C4" w14:textId="77777777" w:rsidR="00CF79CF" w:rsidRPr="00B75DA7" w:rsidRDefault="00CF7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75DA7">
        <w:rPr>
          <w:rFonts w:asciiTheme="majorBidi" w:hAnsiTheme="majorBidi" w:cstheme="majorBidi"/>
          <w:szCs w:val="30"/>
          <w:cs/>
        </w:rPr>
        <w:br w:type="page"/>
      </w:r>
    </w:p>
    <w:p w14:paraId="2C469185" w14:textId="7D0FB5D3" w:rsidR="0036421E" w:rsidRPr="00B75DA7" w:rsidRDefault="0036421E" w:rsidP="0036421E">
      <w:pPr>
        <w:pStyle w:val="Heading1"/>
        <w:numPr>
          <w:ilvl w:val="0"/>
          <w:numId w:val="23"/>
        </w:numPr>
        <w:tabs>
          <w:tab w:val="num" w:pos="540"/>
        </w:tabs>
        <w:ind w:left="630" w:hanging="630"/>
        <w:rPr>
          <w:rFonts w:asciiTheme="majorBidi" w:hAnsiTheme="majorBidi" w:cstheme="majorBidi"/>
          <w:szCs w:val="30"/>
        </w:rPr>
      </w:pPr>
      <w:r w:rsidRPr="00B75DA7">
        <w:rPr>
          <w:rFonts w:asciiTheme="majorBidi" w:hAnsiTheme="majorBidi" w:cstheme="majorBidi"/>
          <w:szCs w:val="30"/>
          <w:cs/>
        </w:rPr>
        <w:lastRenderedPageBreak/>
        <w:t>ลูกหนี้การค้า</w:t>
      </w:r>
    </w:p>
    <w:p w14:paraId="2A495B62" w14:textId="553ABA7B" w:rsidR="0036421E" w:rsidRDefault="0036421E" w:rsidP="0036421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5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260"/>
        <w:gridCol w:w="180"/>
        <w:gridCol w:w="1260"/>
        <w:gridCol w:w="178"/>
        <w:gridCol w:w="1262"/>
        <w:gridCol w:w="180"/>
        <w:gridCol w:w="1251"/>
      </w:tblGrid>
      <w:tr w:rsidR="00EA1F6D" w:rsidRPr="00471024" w14:paraId="49006972" w14:textId="77777777" w:rsidTr="00EA1F6D">
        <w:trPr>
          <w:cantSplit/>
          <w:tblHeader/>
        </w:trPr>
        <w:tc>
          <w:tcPr>
            <w:tcW w:w="3780" w:type="dxa"/>
            <w:vAlign w:val="bottom"/>
          </w:tcPr>
          <w:p w14:paraId="297E6DDA" w14:textId="77777777" w:rsidR="00EA1F6D" w:rsidRPr="006C0FC7" w:rsidRDefault="00EA1F6D" w:rsidP="0046076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2490648" w14:textId="77777777" w:rsidR="00EA1F6D" w:rsidRPr="00471024" w:rsidRDefault="00EA1F6D" w:rsidP="0046076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7102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7682D9EF" w14:textId="77777777" w:rsidR="00EA1F6D" w:rsidRPr="00471024" w:rsidRDefault="00EA1F6D" w:rsidP="0046076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14EFA7AE" w14:textId="77777777" w:rsidR="00EA1F6D" w:rsidRPr="00471024" w:rsidRDefault="00EA1F6D" w:rsidP="0046076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710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1F6D" w:rsidRPr="006C0FC7" w14:paraId="043A5207" w14:textId="77777777" w:rsidTr="00EA1F6D">
        <w:trPr>
          <w:cantSplit/>
          <w:tblHeader/>
        </w:trPr>
        <w:tc>
          <w:tcPr>
            <w:tcW w:w="3780" w:type="dxa"/>
            <w:vAlign w:val="bottom"/>
          </w:tcPr>
          <w:p w14:paraId="3D0C50F3" w14:textId="77777777" w:rsidR="00EA1F6D" w:rsidRPr="000543E8" w:rsidRDefault="00EA1F6D" w:rsidP="00EA1F6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8A3FBD" w14:textId="4CA51C14" w:rsidR="00EA1F6D" w:rsidRPr="006C0FC7" w:rsidRDefault="00EA1F6D" w:rsidP="00EA1F6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7EBBF7BE" w14:textId="77777777" w:rsidR="00EA1F6D" w:rsidRPr="006C0FC7" w:rsidRDefault="00EA1F6D" w:rsidP="00EA1F6D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1C3C2C" w14:textId="2A4A9F01" w:rsidR="00EA1F6D" w:rsidRPr="00EA1F6D" w:rsidRDefault="00EA1F6D" w:rsidP="00EA1F6D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323D191C" w14:textId="77777777" w:rsidR="00EA1F6D" w:rsidRPr="006C0FC7" w:rsidRDefault="00EA1F6D" w:rsidP="00EA1F6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CF918B1" w14:textId="6BAA0F10" w:rsidR="00EA1F6D" w:rsidRPr="006C0FC7" w:rsidRDefault="00EA1F6D" w:rsidP="00EA1F6D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2B35301E" w14:textId="77777777" w:rsidR="00EA1F6D" w:rsidRPr="006C0FC7" w:rsidRDefault="00EA1F6D" w:rsidP="00EA1F6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3283C571" w14:textId="7610B8F1" w:rsidR="00EA1F6D" w:rsidRPr="006C0FC7" w:rsidRDefault="00EA1F6D" w:rsidP="00EA1F6D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EA1F6D" w:rsidRPr="006C0FC7" w14:paraId="04F47B52" w14:textId="77777777" w:rsidTr="00EA1F6D">
        <w:trPr>
          <w:cantSplit/>
          <w:tblHeader/>
        </w:trPr>
        <w:tc>
          <w:tcPr>
            <w:tcW w:w="3780" w:type="dxa"/>
            <w:vAlign w:val="bottom"/>
          </w:tcPr>
          <w:p w14:paraId="2FDA0CD6" w14:textId="63C1E38E" w:rsidR="00EA1F6D" w:rsidRPr="000543E8" w:rsidRDefault="00EA1F6D" w:rsidP="00EA1F6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2B4016" w14:textId="64AA1818" w:rsidR="00EA1F6D" w:rsidRPr="006C0FC7" w:rsidRDefault="00EA1F6D" w:rsidP="00EA1F6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C0FC7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5467DBC" w14:textId="77777777" w:rsidR="00EA1F6D" w:rsidRPr="006C0FC7" w:rsidRDefault="00EA1F6D" w:rsidP="00EA1F6D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5264CC" w14:textId="6685FF08" w:rsidR="00EA1F6D" w:rsidRPr="006C0FC7" w:rsidRDefault="00EA1F6D" w:rsidP="00EA1F6D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C0FC7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1FF1B53C" w14:textId="77777777" w:rsidR="00EA1F6D" w:rsidRPr="006C0FC7" w:rsidRDefault="00EA1F6D" w:rsidP="00EA1F6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6C29172" w14:textId="198CBBC2" w:rsidR="00EA1F6D" w:rsidRPr="00261731" w:rsidRDefault="00EA1F6D" w:rsidP="00EA1F6D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6C0FC7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152834D" w14:textId="77777777" w:rsidR="00EA1F6D" w:rsidRPr="006C0FC7" w:rsidRDefault="00EA1F6D" w:rsidP="00EA1F6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1584065B" w14:textId="2A939F00" w:rsidR="00EA1F6D" w:rsidRPr="006C0FC7" w:rsidRDefault="00EA1F6D" w:rsidP="00EA1F6D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C0FC7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</w:tr>
      <w:tr w:rsidR="00EA1F6D" w:rsidRPr="00471024" w14:paraId="09BF5157" w14:textId="77777777" w:rsidTr="00EA1F6D">
        <w:trPr>
          <w:cantSplit/>
          <w:tblHeader/>
        </w:trPr>
        <w:tc>
          <w:tcPr>
            <w:tcW w:w="3780" w:type="dxa"/>
            <w:vAlign w:val="bottom"/>
            <w:hideMark/>
          </w:tcPr>
          <w:p w14:paraId="322BBD5A" w14:textId="77777777" w:rsidR="00EA1F6D" w:rsidRPr="00471024" w:rsidRDefault="00EA1F6D" w:rsidP="00EA1F6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71" w:type="dxa"/>
            <w:gridSpan w:val="7"/>
            <w:vAlign w:val="bottom"/>
            <w:hideMark/>
          </w:tcPr>
          <w:p w14:paraId="530BE0E3" w14:textId="77777777" w:rsidR="00EA1F6D" w:rsidRPr="00471024" w:rsidRDefault="00EA1F6D" w:rsidP="00EA1F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710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4710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EA1F6D" w:rsidRPr="000C0E17" w14:paraId="576CF184" w14:textId="77777777" w:rsidTr="00EA1F6D">
        <w:trPr>
          <w:cantSplit/>
        </w:trPr>
        <w:tc>
          <w:tcPr>
            <w:tcW w:w="3780" w:type="dxa"/>
            <w:hideMark/>
          </w:tcPr>
          <w:p w14:paraId="0BA0272A" w14:textId="77777777" w:rsidR="00EA1F6D" w:rsidRPr="00471024" w:rsidRDefault="00EA1F6D" w:rsidP="00EA1F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A0B1E59" w14:textId="67644CF2" w:rsidR="00EA1F6D" w:rsidRPr="00471024" w:rsidRDefault="001A32FD" w:rsidP="00E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744,234</w:t>
            </w:r>
          </w:p>
        </w:tc>
        <w:tc>
          <w:tcPr>
            <w:tcW w:w="180" w:type="dxa"/>
          </w:tcPr>
          <w:p w14:paraId="3797F6A1" w14:textId="77777777" w:rsidR="00EA1F6D" w:rsidRPr="00471024" w:rsidRDefault="00EA1F6D" w:rsidP="00EA1F6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DD3E1A" w14:textId="71864C42" w:rsidR="00EA1F6D" w:rsidRPr="00471024" w:rsidRDefault="00EA1F6D" w:rsidP="00E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E18FF">
              <w:rPr>
                <w:rFonts w:asciiTheme="majorBidi" w:hAnsiTheme="majorBidi" w:cstheme="majorBidi"/>
                <w:sz w:val="30"/>
                <w:szCs w:val="30"/>
              </w:rPr>
              <w:t xml:space="preserve"> 599,478 </w:t>
            </w:r>
          </w:p>
        </w:tc>
        <w:tc>
          <w:tcPr>
            <w:tcW w:w="178" w:type="dxa"/>
          </w:tcPr>
          <w:p w14:paraId="51A44D73" w14:textId="77777777" w:rsidR="00EA1F6D" w:rsidRPr="00471024" w:rsidRDefault="00EA1F6D" w:rsidP="00EA1F6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73C2519" w14:textId="4E59E0E8" w:rsidR="00EA1F6D" w:rsidRPr="00471024" w:rsidRDefault="001A32FD" w:rsidP="00E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748,795</w:t>
            </w:r>
          </w:p>
        </w:tc>
        <w:tc>
          <w:tcPr>
            <w:tcW w:w="180" w:type="dxa"/>
          </w:tcPr>
          <w:p w14:paraId="4967EE46" w14:textId="77777777" w:rsidR="00EA1F6D" w:rsidRPr="00471024" w:rsidRDefault="00EA1F6D" w:rsidP="00EA1F6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32CC421" w14:textId="0DA3967C" w:rsidR="00EA1F6D" w:rsidRPr="000C0E17" w:rsidRDefault="00EA1F6D" w:rsidP="00E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E18FF">
              <w:rPr>
                <w:rFonts w:asciiTheme="majorBidi" w:hAnsiTheme="majorBidi" w:cstheme="majorBidi"/>
                <w:sz w:val="30"/>
                <w:szCs w:val="30"/>
              </w:rPr>
              <w:t xml:space="preserve"> 605,202 </w:t>
            </w:r>
          </w:p>
        </w:tc>
      </w:tr>
      <w:tr w:rsidR="00EA1F6D" w:rsidRPr="00471024" w14:paraId="665B9063" w14:textId="77777777" w:rsidTr="00EA1F6D">
        <w:trPr>
          <w:cantSplit/>
        </w:trPr>
        <w:tc>
          <w:tcPr>
            <w:tcW w:w="3780" w:type="dxa"/>
            <w:hideMark/>
          </w:tcPr>
          <w:p w14:paraId="097A3264" w14:textId="77777777" w:rsidR="00EA1F6D" w:rsidRPr="00471024" w:rsidRDefault="00EA1F6D" w:rsidP="00EA1F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2FEBED36" w14:textId="2CAF0CDE" w:rsidR="00EA1F6D" w:rsidRPr="00471024" w:rsidRDefault="00EA1F6D" w:rsidP="00E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F80404" w14:textId="77777777" w:rsidR="00EA1F6D" w:rsidRPr="00471024" w:rsidRDefault="00EA1F6D" w:rsidP="00EA1F6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BEC74D" w14:textId="48286B80" w:rsidR="00EA1F6D" w:rsidRPr="00471024" w:rsidRDefault="00EA1F6D" w:rsidP="00E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E18FF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78" w:type="dxa"/>
          </w:tcPr>
          <w:p w14:paraId="0AF09125" w14:textId="77777777" w:rsidR="00EA1F6D" w:rsidRPr="00471024" w:rsidRDefault="00EA1F6D" w:rsidP="00EA1F6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9FCE672" w14:textId="6C677D68" w:rsidR="00EA1F6D" w:rsidRPr="00471024" w:rsidRDefault="00EA1F6D" w:rsidP="00E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21917D" w14:textId="77777777" w:rsidR="00EA1F6D" w:rsidRPr="00471024" w:rsidRDefault="00EA1F6D" w:rsidP="00EA1F6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0D7155E" w14:textId="57D0C506" w:rsidR="00EA1F6D" w:rsidRPr="00471024" w:rsidRDefault="00EA1F6D" w:rsidP="00E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E18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A32FD" w:rsidRPr="00471024" w14:paraId="35AAF469" w14:textId="77777777" w:rsidTr="004801F7">
        <w:trPr>
          <w:cantSplit/>
        </w:trPr>
        <w:tc>
          <w:tcPr>
            <w:tcW w:w="3780" w:type="dxa"/>
            <w:hideMark/>
          </w:tcPr>
          <w:p w14:paraId="61BF0C9D" w14:textId="77777777" w:rsidR="001A32FD" w:rsidRPr="00471024" w:rsidRDefault="001A32FD" w:rsidP="001A32F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1 -</w:t>
            </w: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710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center"/>
          </w:tcPr>
          <w:p w14:paraId="7953DD64" w14:textId="7CF99A86" w:rsidR="001A32FD" w:rsidRPr="001A22AC" w:rsidRDefault="001A32FD" w:rsidP="001A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2FD">
              <w:rPr>
                <w:rFonts w:asciiTheme="majorBidi" w:hAnsiTheme="majorBidi" w:cstheme="majorBidi"/>
                <w:sz w:val="30"/>
                <w:szCs w:val="30"/>
              </w:rPr>
              <w:t xml:space="preserve">      54,532 </w:t>
            </w:r>
          </w:p>
        </w:tc>
        <w:tc>
          <w:tcPr>
            <w:tcW w:w="180" w:type="dxa"/>
          </w:tcPr>
          <w:p w14:paraId="216136EC" w14:textId="77777777" w:rsidR="001A32FD" w:rsidRPr="00471024" w:rsidRDefault="001A32FD" w:rsidP="001A32F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84BD4C" w14:textId="08ADDD0B" w:rsidR="001A32FD" w:rsidRPr="00471024" w:rsidRDefault="001A32FD" w:rsidP="001A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A22AC">
              <w:rPr>
                <w:rFonts w:asciiTheme="majorBidi" w:hAnsiTheme="majorBidi" w:cstheme="majorBidi"/>
                <w:sz w:val="30"/>
                <w:szCs w:val="30"/>
              </w:rPr>
              <w:t xml:space="preserve"> 91,982</w:t>
            </w:r>
          </w:p>
        </w:tc>
        <w:tc>
          <w:tcPr>
            <w:tcW w:w="178" w:type="dxa"/>
          </w:tcPr>
          <w:p w14:paraId="645EE3F9" w14:textId="77777777" w:rsidR="001A32FD" w:rsidRPr="00471024" w:rsidRDefault="001A32FD" w:rsidP="001A32F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275CBFB8" w14:textId="15D769B6" w:rsidR="001A32FD" w:rsidRPr="00471024" w:rsidRDefault="001A32FD" w:rsidP="001A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A32FD">
              <w:rPr>
                <w:rFonts w:asciiTheme="majorBidi" w:hAnsiTheme="majorBidi" w:cstheme="majorBidi"/>
                <w:sz w:val="30"/>
                <w:szCs w:val="30"/>
              </w:rPr>
              <w:t xml:space="preserve">      52,462 </w:t>
            </w:r>
          </w:p>
        </w:tc>
        <w:tc>
          <w:tcPr>
            <w:tcW w:w="180" w:type="dxa"/>
          </w:tcPr>
          <w:p w14:paraId="2C33BDC7" w14:textId="77777777" w:rsidR="001A32FD" w:rsidRPr="00471024" w:rsidRDefault="001A32FD" w:rsidP="001A32F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8043D27" w14:textId="09CB1446" w:rsidR="001A32FD" w:rsidRPr="00471024" w:rsidRDefault="001A32FD" w:rsidP="001A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E18FF">
              <w:rPr>
                <w:rFonts w:asciiTheme="majorBidi" w:hAnsiTheme="majorBidi" w:cstheme="majorBidi"/>
                <w:sz w:val="30"/>
                <w:szCs w:val="30"/>
              </w:rPr>
              <w:t xml:space="preserve"> 89,489 </w:t>
            </w:r>
          </w:p>
        </w:tc>
      </w:tr>
      <w:tr w:rsidR="001A32FD" w:rsidRPr="00B631B1" w14:paraId="6D3A39D0" w14:textId="77777777" w:rsidTr="004801F7">
        <w:trPr>
          <w:cantSplit/>
        </w:trPr>
        <w:tc>
          <w:tcPr>
            <w:tcW w:w="3780" w:type="dxa"/>
            <w:hideMark/>
          </w:tcPr>
          <w:p w14:paraId="7A6F218E" w14:textId="77777777" w:rsidR="001A32FD" w:rsidRPr="00471024" w:rsidRDefault="001A32FD" w:rsidP="001A32F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4710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710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710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center"/>
          </w:tcPr>
          <w:p w14:paraId="14673462" w14:textId="0EA9FD72" w:rsidR="001A32FD" w:rsidRPr="001A22AC" w:rsidRDefault="001A32FD" w:rsidP="001A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A32FD">
              <w:rPr>
                <w:rFonts w:asciiTheme="majorBidi" w:hAnsiTheme="majorBidi" w:cstheme="majorBidi"/>
                <w:sz w:val="30"/>
                <w:szCs w:val="30"/>
              </w:rPr>
              <w:t xml:space="preserve">        5,634 </w:t>
            </w:r>
          </w:p>
        </w:tc>
        <w:tc>
          <w:tcPr>
            <w:tcW w:w="180" w:type="dxa"/>
          </w:tcPr>
          <w:p w14:paraId="56514760" w14:textId="77777777" w:rsidR="001A32FD" w:rsidRPr="00471024" w:rsidRDefault="001A32FD" w:rsidP="001A32F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2C1B6D" w14:textId="5D160E39" w:rsidR="001A32FD" w:rsidRPr="00471024" w:rsidRDefault="001A32FD" w:rsidP="00E0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6B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224C724" w14:textId="77777777" w:rsidR="001A32FD" w:rsidRPr="00471024" w:rsidRDefault="001A32FD" w:rsidP="001A32F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17F87FCE" w14:textId="03FF3776" w:rsidR="001A32FD" w:rsidRPr="001A32FD" w:rsidRDefault="001A32FD" w:rsidP="001A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A32FD">
              <w:rPr>
                <w:rFonts w:asciiTheme="majorBidi" w:hAnsiTheme="majorBidi" w:cstheme="majorBidi"/>
                <w:sz w:val="30"/>
                <w:szCs w:val="30"/>
              </w:rPr>
              <w:t xml:space="preserve">        5,602 </w:t>
            </w:r>
          </w:p>
        </w:tc>
        <w:tc>
          <w:tcPr>
            <w:tcW w:w="180" w:type="dxa"/>
          </w:tcPr>
          <w:p w14:paraId="334BBF81" w14:textId="77777777" w:rsidR="001A32FD" w:rsidRPr="00471024" w:rsidRDefault="001A32FD" w:rsidP="001A32F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BFE7E25" w14:textId="281664B4" w:rsidR="001A32FD" w:rsidRPr="00B631B1" w:rsidRDefault="001A32FD" w:rsidP="00E0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B631B1"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</w:tr>
      <w:tr w:rsidR="001A32FD" w:rsidRPr="00B631B1" w14:paraId="75AECE23" w14:textId="77777777" w:rsidTr="004801F7">
        <w:trPr>
          <w:cantSplit/>
        </w:trPr>
        <w:tc>
          <w:tcPr>
            <w:tcW w:w="3780" w:type="dxa"/>
            <w:hideMark/>
          </w:tcPr>
          <w:p w14:paraId="6DC8E1D0" w14:textId="77777777" w:rsidR="001A32FD" w:rsidRPr="00471024" w:rsidRDefault="001A32FD" w:rsidP="001A32FD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4710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71024">
              <w:rPr>
                <w:rFonts w:asciiTheme="majorBidi" w:hAnsiTheme="majorBidi" w:cstheme="majorBidi"/>
                <w:sz w:val="30"/>
                <w:szCs w:val="30"/>
              </w:rPr>
              <w:t>- 12</w:t>
            </w: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4710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4E8BCF24" w14:textId="14D38E68" w:rsidR="001A32FD" w:rsidRPr="001A32FD" w:rsidRDefault="001A32FD" w:rsidP="00E0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A32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496652D" w14:textId="77777777" w:rsidR="001A32FD" w:rsidRPr="00471024" w:rsidRDefault="001A32FD" w:rsidP="001A32F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B46C06" w14:textId="13E541B2" w:rsidR="001A32FD" w:rsidRPr="00E06B36" w:rsidRDefault="001A32FD" w:rsidP="00E0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06B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CA12BF9" w14:textId="77777777" w:rsidR="001A32FD" w:rsidRPr="00471024" w:rsidRDefault="001A32FD" w:rsidP="001A32F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0E20CACC" w14:textId="43D2EC51" w:rsidR="001A32FD" w:rsidRPr="001A32FD" w:rsidRDefault="001A32FD" w:rsidP="00E0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A32FD">
              <w:rPr>
                <w:rFonts w:asciiTheme="majorBidi" w:hAnsiTheme="majorBidi" w:cstheme="majorBidi"/>
                <w:sz w:val="30"/>
                <w:szCs w:val="30"/>
              </w:rPr>
              <w:t xml:space="preserve">          -</w:t>
            </w:r>
          </w:p>
        </w:tc>
        <w:tc>
          <w:tcPr>
            <w:tcW w:w="180" w:type="dxa"/>
          </w:tcPr>
          <w:p w14:paraId="1B10B7B3" w14:textId="77777777" w:rsidR="001A32FD" w:rsidRPr="00471024" w:rsidRDefault="001A32FD" w:rsidP="001A32F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B63FB5B" w14:textId="130AEFD2" w:rsidR="001A32FD" w:rsidRPr="00B631B1" w:rsidRDefault="001A32FD" w:rsidP="00E0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B631B1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1A32FD" w:rsidRPr="00471024" w14:paraId="34EB5D89" w14:textId="77777777" w:rsidTr="004801F7">
        <w:trPr>
          <w:cantSplit/>
        </w:trPr>
        <w:tc>
          <w:tcPr>
            <w:tcW w:w="3780" w:type="dxa"/>
            <w:hideMark/>
          </w:tcPr>
          <w:p w14:paraId="4E270D20" w14:textId="77777777" w:rsidR="001A32FD" w:rsidRPr="00471024" w:rsidRDefault="001A32FD" w:rsidP="001A32F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7102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2F5A91" w14:textId="26618FF8" w:rsidR="001A32FD" w:rsidRPr="00471024" w:rsidRDefault="001A32FD" w:rsidP="001A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A32FD">
              <w:rPr>
                <w:rFonts w:asciiTheme="majorBidi" w:hAnsiTheme="majorBidi" w:cstheme="majorBidi"/>
                <w:sz w:val="30"/>
                <w:szCs w:val="30"/>
              </w:rPr>
              <w:t xml:space="preserve">      14,118 </w:t>
            </w:r>
          </w:p>
        </w:tc>
        <w:tc>
          <w:tcPr>
            <w:tcW w:w="180" w:type="dxa"/>
          </w:tcPr>
          <w:p w14:paraId="72B253A0" w14:textId="77777777" w:rsidR="001A32FD" w:rsidRPr="00471024" w:rsidRDefault="001A32FD" w:rsidP="001A32F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F10FE" w14:textId="24901E27" w:rsidR="001A32FD" w:rsidRPr="00471024" w:rsidRDefault="001A32FD" w:rsidP="001A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E18FF">
              <w:rPr>
                <w:rFonts w:asciiTheme="majorBidi" w:hAnsiTheme="majorBidi" w:cstheme="majorBidi"/>
                <w:sz w:val="30"/>
                <w:szCs w:val="30"/>
              </w:rPr>
              <w:t xml:space="preserve"> 14,166 </w:t>
            </w:r>
          </w:p>
        </w:tc>
        <w:tc>
          <w:tcPr>
            <w:tcW w:w="178" w:type="dxa"/>
          </w:tcPr>
          <w:p w14:paraId="147BC175" w14:textId="77777777" w:rsidR="001A32FD" w:rsidRPr="00471024" w:rsidRDefault="001A32FD" w:rsidP="001A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B96F88" w14:textId="1038345F" w:rsidR="001A32FD" w:rsidRPr="00471024" w:rsidRDefault="001A32FD" w:rsidP="001A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A32FD">
              <w:rPr>
                <w:rFonts w:asciiTheme="majorBidi" w:hAnsiTheme="majorBidi" w:cstheme="majorBidi"/>
                <w:sz w:val="30"/>
                <w:szCs w:val="30"/>
              </w:rPr>
              <w:t xml:space="preserve">      14,118 </w:t>
            </w:r>
          </w:p>
        </w:tc>
        <w:tc>
          <w:tcPr>
            <w:tcW w:w="180" w:type="dxa"/>
          </w:tcPr>
          <w:p w14:paraId="66F89FED" w14:textId="77777777" w:rsidR="001A32FD" w:rsidRPr="00471024" w:rsidRDefault="001A32FD" w:rsidP="001A32F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C3A09" w14:textId="5DD96789" w:rsidR="001A32FD" w:rsidRPr="00471024" w:rsidRDefault="001A32FD" w:rsidP="001A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E18FF">
              <w:rPr>
                <w:rFonts w:asciiTheme="majorBidi" w:hAnsiTheme="majorBidi" w:cstheme="majorBidi"/>
                <w:sz w:val="30"/>
                <w:szCs w:val="30"/>
              </w:rPr>
              <w:t xml:space="preserve">14,166  </w:t>
            </w:r>
          </w:p>
        </w:tc>
      </w:tr>
      <w:tr w:rsidR="001A32FD" w:rsidRPr="00FE33E3" w14:paraId="017EFC22" w14:textId="77777777" w:rsidTr="004801F7">
        <w:trPr>
          <w:cantSplit/>
        </w:trPr>
        <w:tc>
          <w:tcPr>
            <w:tcW w:w="3780" w:type="dxa"/>
            <w:hideMark/>
          </w:tcPr>
          <w:p w14:paraId="44702AC2" w14:textId="77777777" w:rsidR="001A32FD" w:rsidRPr="00471024" w:rsidRDefault="001A32FD" w:rsidP="001A32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0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253416" w14:textId="07DCDE5C" w:rsidR="001A32FD" w:rsidRPr="001A32FD" w:rsidRDefault="001A32FD" w:rsidP="001A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32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818,518 </w:t>
            </w:r>
          </w:p>
        </w:tc>
        <w:tc>
          <w:tcPr>
            <w:tcW w:w="180" w:type="dxa"/>
          </w:tcPr>
          <w:p w14:paraId="144C0124" w14:textId="77777777" w:rsidR="001A32FD" w:rsidRPr="001A32FD" w:rsidRDefault="001A32FD" w:rsidP="001A32F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4910D" w14:textId="3301C860" w:rsidR="001A32FD" w:rsidRPr="001A32FD" w:rsidRDefault="001A32FD" w:rsidP="001A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32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705,626</w:t>
            </w:r>
          </w:p>
        </w:tc>
        <w:tc>
          <w:tcPr>
            <w:tcW w:w="178" w:type="dxa"/>
          </w:tcPr>
          <w:p w14:paraId="6FCD8ACB" w14:textId="77777777" w:rsidR="001A32FD" w:rsidRPr="001A32FD" w:rsidRDefault="001A32FD" w:rsidP="001A32F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527D3D" w14:textId="573DDEC7" w:rsidR="001A32FD" w:rsidRPr="001A32FD" w:rsidRDefault="001A32FD" w:rsidP="001A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32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820,977 </w:t>
            </w:r>
          </w:p>
        </w:tc>
        <w:tc>
          <w:tcPr>
            <w:tcW w:w="180" w:type="dxa"/>
          </w:tcPr>
          <w:p w14:paraId="669B71C9" w14:textId="77777777" w:rsidR="001A32FD" w:rsidRPr="001A32FD" w:rsidRDefault="001A32FD" w:rsidP="001A32F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</w:tcPr>
          <w:p w14:paraId="74692A0C" w14:textId="78F379F7" w:rsidR="001A32FD" w:rsidRPr="00FE33E3" w:rsidRDefault="001A32FD" w:rsidP="001A3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18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708,857 </w:t>
            </w:r>
          </w:p>
        </w:tc>
      </w:tr>
      <w:tr w:rsidR="00EA1F6D" w:rsidRPr="00471024" w14:paraId="464FA6FD" w14:textId="77777777" w:rsidTr="00EA1F6D">
        <w:trPr>
          <w:cantSplit/>
          <w:trHeight w:val="71"/>
        </w:trPr>
        <w:tc>
          <w:tcPr>
            <w:tcW w:w="3780" w:type="dxa"/>
            <w:vAlign w:val="bottom"/>
            <w:hideMark/>
          </w:tcPr>
          <w:p w14:paraId="7F9B5BDF" w14:textId="593FFC54" w:rsidR="00EA1F6D" w:rsidRPr="00471024" w:rsidRDefault="00EA1F6D" w:rsidP="009E78BD">
            <w:pPr>
              <w:tabs>
                <w:tab w:val="clear" w:pos="227"/>
                <w:tab w:val="left" w:pos="370"/>
              </w:tabs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710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9E78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1024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A3848" w14:textId="77777777" w:rsidR="00EA1F6D" w:rsidRDefault="00EA1F6D" w:rsidP="00E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AA67F7" w14:textId="4FD45D50" w:rsidR="001A32FD" w:rsidRPr="00053F4F" w:rsidRDefault="001A32FD" w:rsidP="00E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(12,123)</w:t>
            </w:r>
          </w:p>
        </w:tc>
        <w:tc>
          <w:tcPr>
            <w:tcW w:w="180" w:type="dxa"/>
            <w:vAlign w:val="bottom"/>
          </w:tcPr>
          <w:p w14:paraId="386329C6" w14:textId="77777777" w:rsidR="00EA1F6D" w:rsidRPr="00FE33E3" w:rsidRDefault="00EA1F6D" w:rsidP="00EA1F6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8D3775" w14:textId="77777777" w:rsidR="00EA1F6D" w:rsidRDefault="00EA1F6D" w:rsidP="00E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466FDD" w14:textId="2B95460B" w:rsidR="00EA1F6D" w:rsidRPr="00FE33E3" w:rsidRDefault="00EA1F6D" w:rsidP="00E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E18FF">
              <w:rPr>
                <w:rFonts w:asciiTheme="majorBidi" w:hAnsiTheme="majorBidi" w:cstheme="majorBidi"/>
                <w:sz w:val="30"/>
                <w:szCs w:val="30"/>
              </w:rPr>
              <w:t xml:space="preserve">   (11,213)</w:t>
            </w:r>
          </w:p>
        </w:tc>
        <w:tc>
          <w:tcPr>
            <w:tcW w:w="178" w:type="dxa"/>
            <w:vAlign w:val="bottom"/>
          </w:tcPr>
          <w:p w14:paraId="5C3E5071" w14:textId="77777777" w:rsidR="00EA1F6D" w:rsidRPr="00FE33E3" w:rsidRDefault="00EA1F6D" w:rsidP="00E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25B5AA" w14:textId="77777777" w:rsidR="00EA1F6D" w:rsidRDefault="00EA1F6D" w:rsidP="00E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9B873D" w14:textId="66B73916" w:rsidR="001A32FD" w:rsidRPr="00DE18FF" w:rsidRDefault="001A32FD" w:rsidP="00E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(12,123)</w:t>
            </w:r>
          </w:p>
        </w:tc>
        <w:tc>
          <w:tcPr>
            <w:tcW w:w="180" w:type="dxa"/>
            <w:vAlign w:val="bottom"/>
          </w:tcPr>
          <w:p w14:paraId="239FF1A0" w14:textId="77777777" w:rsidR="00EA1F6D" w:rsidRPr="00053F4F" w:rsidRDefault="00EA1F6D" w:rsidP="00EA1F6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left w:val="nil"/>
              <w:bottom w:val="single" w:sz="2" w:space="0" w:color="auto"/>
              <w:right w:val="nil"/>
            </w:tcBorders>
          </w:tcPr>
          <w:p w14:paraId="6455DCB6" w14:textId="77777777" w:rsidR="00EA1F6D" w:rsidRDefault="00EA1F6D" w:rsidP="00E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E18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A053F06" w14:textId="4D012043" w:rsidR="00EA1F6D" w:rsidRPr="00471024" w:rsidRDefault="00EA1F6D" w:rsidP="00E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E18FF">
              <w:rPr>
                <w:rFonts w:asciiTheme="majorBidi" w:hAnsiTheme="majorBidi" w:cstheme="majorBidi"/>
                <w:sz w:val="30"/>
                <w:szCs w:val="30"/>
              </w:rPr>
              <w:t xml:space="preserve">   (11,213)</w:t>
            </w:r>
          </w:p>
        </w:tc>
      </w:tr>
      <w:tr w:rsidR="00EA1F6D" w:rsidRPr="00FE33E3" w14:paraId="10709B7F" w14:textId="77777777" w:rsidTr="00EA1F6D">
        <w:trPr>
          <w:cantSplit/>
        </w:trPr>
        <w:tc>
          <w:tcPr>
            <w:tcW w:w="3780" w:type="dxa"/>
            <w:hideMark/>
          </w:tcPr>
          <w:p w14:paraId="78C621A1" w14:textId="77777777" w:rsidR="00EA1F6D" w:rsidRPr="00471024" w:rsidRDefault="00EA1F6D" w:rsidP="00EA1F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0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052901" w14:textId="375EB3C4" w:rsidR="00EA1F6D" w:rsidRPr="00FE33E3" w:rsidRDefault="001A32FD" w:rsidP="00E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806,395</w:t>
            </w:r>
          </w:p>
        </w:tc>
        <w:tc>
          <w:tcPr>
            <w:tcW w:w="180" w:type="dxa"/>
          </w:tcPr>
          <w:p w14:paraId="3502ED98" w14:textId="77777777" w:rsidR="00EA1F6D" w:rsidRPr="00471024" w:rsidRDefault="00EA1F6D" w:rsidP="00EA1F6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1BF14" w14:textId="39222AF9" w:rsidR="00EA1F6D" w:rsidRPr="00FE33E3" w:rsidRDefault="00EA1F6D" w:rsidP="00E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18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694,413</w:t>
            </w:r>
          </w:p>
        </w:tc>
        <w:tc>
          <w:tcPr>
            <w:tcW w:w="178" w:type="dxa"/>
          </w:tcPr>
          <w:p w14:paraId="5CEC3A74" w14:textId="77777777" w:rsidR="00EA1F6D" w:rsidRPr="00471024" w:rsidRDefault="00EA1F6D" w:rsidP="00EA1F6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8B6C53" w14:textId="5EA4EA74" w:rsidR="00EA1F6D" w:rsidRPr="00FE33E3" w:rsidRDefault="001A32FD" w:rsidP="00E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808,854</w:t>
            </w:r>
          </w:p>
        </w:tc>
        <w:tc>
          <w:tcPr>
            <w:tcW w:w="180" w:type="dxa"/>
          </w:tcPr>
          <w:p w14:paraId="18C7937B" w14:textId="77777777" w:rsidR="00EA1F6D" w:rsidRPr="00471024" w:rsidRDefault="00EA1F6D" w:rsidP="00EA1F6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2" w:space="0" w:color="auto"/>
              <w:bottom w:val="double" w:sz="4" w:space="0" w:color="auto"/>
            </w:tcBorders>
          </w:tcPr>
          <w:p w14:paraId="3B719BBE" w14:textId="02CFE99C" w:rsidR="00EA1F6D" w:rsidRPr="00FE33E3" w:rsidRDefault="00EA1F6D" w:rsidP="00E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18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697,644</w:t>
            </w:r>
            <w:r w:rsidRPr="006E049F">
              <w:t xml:space="preserve"> </w:t>
            </w:r>
          </w:p>
        </w:tc>
      </w:tr>
    </w:tbl>
    <w:p w14:paraId="4910DDE5" w14:textId="6D258204" w:rsidR="00EA1F6D" w:rsidRDefault="00EA1F6D" w:rsidP="0036421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260"/>
        <w:gridCol w:w="178"/>
        <w:gridCol w:w="1262"/>
        <w:gridCol w:w="178"/>
        <w:gridCol w:w="1262"/>
        <w:gridCol w:w="178"/>
        <w:gridCol w:w="1262"/>
      </w:tblGrid>
      <w:tr w:rsidR="00EA1F6D" w:rsidRPr="00297FFE" w14:paraId="3A2BEC24" w14:textId="77777777" w:rsidTr="00EA1F6D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0A4F178" w14:textId="77777777" w:rsidR="00EA1F6D" w:rsidRPr="00297FFE" w:rsidRDefault="00EA1F6D" w:rsidP="0046076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bidi="th-TH"/>
              </w:rPr>
            </w:pPr>
            <w:r w:rsidRPr="00297F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297F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62D078AF" w14:textId="77777777" w:rsidR="00EA1F6D" w:rsidRPr="00297FFE" w:rsidRDefault="00EA1F6D" w:rsidP="0046076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97FF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72B2C795" w14:textId="77777777" w:rsidR="00EA1F6D" w:rsidRPr="00297FFE" w:rsidRDefault="00EA1F6D" w:rsidP="0046076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4F9FA28D" w14:textId="77777777" w:rsidR="00EA1F6D" w:rsidRPr="00297FFE" w:rsidRDefault="00EA1F6D" w:rsidP="0046076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297FF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A1F6D" w:rsidRPr="00297FFE" w14:paraId="4428DFEA" w14:textId="77777777" w:rsidTr="00EA1F6D">
        <w:trPr>
          <w:cantSplit/>
          <w:tblHeader/>
        </w:trPr>
        <w:tc>
          <w:tcPr>
            <w:tcW w:w="3780" w:type="dxa"/>
          </w:tcPr>
          <w:p w14:paraId="420EF0A7" w14:textId="77777777" w:rsidR="00EA1F6D" w:rsidRPr="00297FFE" w:rsidRDefault="00EA1F6D" w:rsidP="00EA1F6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297F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297F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97F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297F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97F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14:paraId="52330CC3" w14:textId="2998F8F9" w:rsidR="00EA1F6D" w:rsidRPr="00EA1F6D" w:rsidRDefault="00EA1F6D" w:rsidP="00EA1F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7F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EA1F6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0B7D635E" w14:textId="77777777" w:rsidR="00EA1F6D" w:rsidRPr="00297FFE" w:rsidRDefault="00EA1F6D" w:rsidP="00EA1F6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459CE69" w14:textId="518F7D2A" w:rsidR="00EA1F6D" w:rsidRPr="00297FFE" w:rsidRDefault="00EA1F6D" w:rsidP="00EA1F6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7F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EA1F6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78" w:type="dxa"/>
          </w:tcPr>
          <w:p w14:paraId="64507400" w14:textId="77777777" w:rsidR="00EA1F6D" w:rsidRPr="00297FFE" w:rsidRDefault="00EA1F6D" w:rsidP="00EA1F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D7F0661" w14:textId="2DAF1A48" w:rsidR="00EA1F6D" w:rsidRPr="00297FFE" w:rsidRDefault="00EA1F6D" w:rsidP="00EA1F6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97FF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969A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8" w:type="dxa"/>
            <w:vAlign w:val="bottom"/>
          </w:tcPr>
          <w:p w14:paraId="0D24A40A" w14:textId="77777777" w:rsidR="00EA1F6D" w:rsidRPr="00297FFE" w:rsidRDefault="00EA1F6D" w:rsidP="00EA1F6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1B5BD38" w14:textId="7D8681E1" w:rsidR="00EA1F6D" w:rsidRPr="00297FFE" w:rsidRDefault="00EA1F6D" w:rsidP="00EA1F6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7F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EA1F6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EA1F6D" w:rsidRPr="00297FFE" w14:paraId="1F6913DA" w14:textId="77777777" w:rsidTr="00EA1F6D">
        <w:trPr>
          <w:cantSplit/>
          <w:tblHeader/>
        </w:trPr>
        <w:tc>
          <w:tcPr>
            <w:tcW w:w="3780" w:type="dxa"/>
            <w:vAlign w:val="bottom"/>
            <w:hideMark/>
          </w:tcPr>
          <w:p w14:paraId="6F22F44A" w14:textId="77777777" w:rsidR="00EA1F6D" w:rsidRPr="00DF463B" w:rsidRDefault="00EA1F6D" w:rsidP="00EA1F6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2B02A462" w14:textId="77777777" w:rsidR="00EA1F6D" w:rsidRPr="00297FFE" w:rsidRDefault="00EA1F6D" w:rsidP="00EA1F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297FF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297FF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EA1F6D" w:rsidRPr="00297FFE" w14:paraId="0845473E" w14:textId="77777777" w:rsidTr="00EA1F6D">
        <w:trPr>
          <w:cantSplit/>
        </w:trPr>
        <w:tc>
          <w:tcPr>
            <w:tcW w:w="3780" w:type="dxa"/>
          </w:tcPr>
          <w:p w14:paraId="1D2B5A47" w14:textId="77777777" w:rsidR="00EA1F6D" w:rsidRPr="00297FFE" w:rsidRDefault="00EA1F6D" w:rsidP="00EA1F6D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7FF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3332598" w14:textId="1B915E4D" w:rsidR="00EA1F6D" w:rsidRPr="00297FFE" w:rsidRDefault="00E06B36" w:rsidP="00E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910</w:t>
            </w:r>
          </w:p>
        </w:tc>
        <w:tc>
          <w:tcPr>
            <w:tcW w:w="178" w:type="dxa"/>
          </w:tcPr>
          <w:p w14:paraId="7C35FCDA" w14:textId="77777777" w:rsidR="00EA1F6D" w:rsidRPr="00297FFE" w:rsidRDefault="00EA1F6D" w:rsidP="00EA1F6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E321FB9" w14:textId="74170888" w:rsidR="00EA1F6D" w:rsidRPr="00297FFE" w:rsidRDefault="00EA1F6D" w:rsidP="00E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178" w:type="dxa"/>
          </w:tcPr>
          <w:p w14:paraId="23F7BEAC" w14:textId="77777777" w:rsidR="00EA1F6D" w:rsidRPr="00297FFE" w:rsidRDefault="00EA1F6D" w:rsidP="00EA1F6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25A8461" w14:textId="3C1B3A0B" w:rsidR="00EA1F6D" w:rsidRPr="00297FFE" w:rsidRDefault="00E06B36" w:rsidP="00E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910</w:t>
            </w:r>
          </w:p>
        </w:tc>
        <w:tc>
          <w:tcPr>
            <w:tcW w:w="178" w:type="dxa"/>
          </w:tcPr>
          <w:p w14:paraId="15956A69" w14:textId="77777777" w:rsidR="00EA1F6D" w:rsidRPr="00297FFE" w:rsidRDefault="00EA1F6D" w:rsidP="00EA1F6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0200AA6" w14:textId="56D427D8" w:rsidR="00EA1F6D" w:rsidRPr="00297FFE" w:rsidRDefault="00EA1F6D" w:rsidP="00EA1F6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83" w:right="-14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</w:tr>
    </w:tbl>
    <w:p w14:paraId="52F9B516" w14:textId="77777777" w:rsidR="00EA1F6D" w:rsidRDefault="00EA1F6D" w:rsidP="0036421E">
      <w:pPr>
        <w:rPr>
          <w:rFonts w:asciiTheme="majorBidi" w:hAnsiTheme="majorBidi" w:cstheme="majorBidi"/>
          <w:sz w:val="30"/>
          <w:szCs w:val="30"/>
        </w:rPr>
      </w:pPr>
    </w:p>
    <w:p w14:paraId="2FBFAB2A" w14:textId="67164957" w:rsidR="00EA1F6D" w:rsidRDefault="00EA1F6D" w:rsidP="0036421E">
      <w:pPr>
        <w:rPr>
          <w:rFonts w:asciiTheme="majorBidi" w:hAnsiTheme="majorBidi" w:cstheme="majorBidi"/>
          <w:sz w:val="30"/>
          <w:szCs w:val="30"/>
        </w:rPr>
      </w:pPr>
    </w:p>
    <w:p w14:paraId="5D087BB3" w14:textId="77777777" w:rsidR="00EA1F6D" w:rsidRPr="00EA1F6D" w:rsidRDefault="00EA1F6D" w:rsidP="0036421E">
      <w:pPr>
        <w:rPr>
          <w:rFonts w:asciiTheme="majorBidi" w:hAnsiTheme="majorBidi" w:cstheme="majorBidi"/>
          <w:sz w:val="30"/>
          <w:szCs w:val="30"/>
        </w:rPr>
      </w:pPr>
    </w:p>
    <w:p w14:paraId="6A8D8D22" w14:textId="77777777" w:rsidR="0036421E" w:rsidRPr="00B75DA7" w:rsidRDefault="0036421E" w:rsidP="0036421E">
      <w:pPr>
        <w:rPr>
          <w:rFonts w:asciiTheme="majorBidi" w:hAnsiTheme="majorBidi" w:cstheme="majorBidi"/>
          <w:sz w:val="36"/>
          <w:szCs w:val="36"/>
        </w:rPr>
      </w:pPr>
    </w:p>
    <w:p w14:paraId="5F8125A5" w14:textId="77777777" w:rsidR="00104001" w:rsidRPr="00B75DA7" w:rsidRDefault="00104001" w:rsidP="00D9143F">
      <w:pPr>
        <w:pStyle w:val="a6"/>
        <w:tabs>
          <w:tab w:val="clear" w:pos="1080"/>
          <w:tab w:val="left" w:pos="540"/>
        </w:tabs>
        <w:ind w:right="18"/>
        <w:jc w:val="thaiDistribute"/>
        <w:rPr>
          <w:rFonts w:asciiTheme="majorBidi" w:eastAsia="Times New Roman" w:hAnsiTheme="majorBidi" w:cstheme="majorBidi"/>
          <w:snapToGrid/>
          <w:lang w:val="en-US" w:eastAsia="en-US"/>
        </w:rPr>
        <w:sectPr w:rsidR="00104001" w:rsidRPr="00B75DA7" w:rsidSect="00AE1E9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</w:p>
    <w:p w14:paraId="223685AE" w14:textId="0E4222D5" w:rsidR="00640404" w:rsidRPr="00B75DA7" w:rsidRDefault="00640404" w:rsidP="00835F5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b w:val="0"/>
          <w:bCs w:val="0"/>
          <w:szCs w:val="30"/>
        </w:rPr>
      </w:pPr>
      <w:r w:rsidRPr="00B75DA7">
        <w:rPr>
          <w:rFonts w:asciiTheme="majorBidi" w:hAnsiTheme="majorBidi" w:cstheme="majorBidi"/>
          <w:szCs w:val="30"/>
          <w:cs/>
        </w:rPr>
        <w:lastRenderedPageBreak/>
        <w:t>เงินลงทุนในบริษัทย่อย</w:t>
      </w:r>
    </w:p>
    <w:p w14:paraId="1183CDE8" w14:textId="1FB6E0F7" w:rsidR="00640404" w:rsidRDefault="0064040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sz w:val="30"/>
          <w:szCs w:val="30"/>
        </w:rPr>
      </w:pPr>
    </w:p>
    <w:tbl>
      <w:tblPr>
        <w:tblW w:w="145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1108"/>
        <w:gridCol w:w="729"/>
        <w:gridCol w:w="732"/>
        <w:gridCol w:w="677"/>
        <w:gridCol w:w="278"/>
        <w:gridCol w:w="716"/>
        <w:gridCol w:w="247"/>
        <w:gridCol w:w="649"/>
        <w:gridCol w:w="278"/>
        <w:gridCol w:w="670"/>
        <w:gridCol w:w="278"/>
        <w:gridCol w:w="705"/>
        <w:gridCol w:w="278"/>
        <w:gridCol w:w="744"/>
        <w:gridCol w:w="278"/>
        <w:gridCol w:w="667"/>
        <w:gridCol w:w="278"/>
        <w:gridCol w:w="655"/>
        <w:gridCol w:w="281"/>
        <w:gridCol w:w="652"/>
        <w:gridCol w:w="278"/>
        <w:gridCol w:w="611"/>
      </w:tblGrid>
      <w:tr w:rsidR="00835F56" w:rsidRPr="00104E8F" w14:paraId="291AE0D9" w14:textId="77777777" w:rsidTr="006F0AD1">
        <w:trPr>
          <w:trHeight w:val="377"/>
        </w:trPr>
        <w:tc>
          <w:tcPr>
            <w:tcW w:w="1710" w:type="dxa"/>
          </w:tcPr>
          <w:p w14:paraId="5F71E176" w14:textId="777777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EE3446F" w14:textId="777777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89" w:type="dxa"/>
            <w:gridSpan w:val="22"/>
          </w:tcPr>
          <w:p w14:paraId="5FC5249F" w14:textId="777777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5F56" w:rsidRPr="00104E8F" w14:paraId="31FB4D33" w14:textId="77777777" w:rsidTr="006F0AD1">
        <w:trPr>
          <w:trHeight w:val="362"/>
        </w:trPr>
        <w:tc>
          <w:tcPr>
            <w:tcW w:w="1710" w:type="dxa"/>
          </w:tcPr>
          <w:p w14:paraId="0730ACB1" w14:textId="777777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15DBD31" w14:textId="777777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342FF82A" w14:textId="777777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1" w:type="dxa"/>
            <w:gridSpan w:val="2"/>
          </w:tcPr>
          <w:p w14:paraId="2F50245F" w14:textId="2539DF72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7" w:type="dxa"/>
          </w:tcPr>
          <w:p w14:paraId="3090246F" w14:textId="777777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24D27A96" w14:textId="777777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dxa"/>
          </w:tcPr>
          <w:p w14:paraId="39B5922D" w14:textId="777777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05B59F58" w14:textId="777777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9" w:type="dxa"/>
          </w:tcPr>
          <w:p w14:paraId="23AEA207" w14:textId="777777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7D8A9CB6" w14:textId="777777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" w:type="dxa"/>
          </w:tcPr>
          <w:p w14:paraId="49AAFED5" w14:textId="777777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3FFF1003" w14:textId="777777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5" w:type="dxa"/>
          </w:tcPr>
          <w:p w14:paraId="37162CBD" w14:textId="777777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68BF2CD8" w14:textId="777777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092840AD" w14:textId="777777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6845D708" w14:textId="777777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7" w:type="dxa"/>
          </w:tcPr>
          <w:p w14:paraId="5A5731DC" w14:textId="777777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5E20AA99" w14:textId="777777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dxa"/>
          </w:tcPr>
          <w:p w14:paraId="263D9C15" w14:textId="777777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" w:type="dxa"/>
          </w:tcPr>
          <w:p w14:paraId="249985B5" w14:textId="777777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1" w:type="dxa"/>
            <w:gridSpan w:val="3"/>
          </w:tcPr>
          <w:p w14:paraId="30AB2D72" w14:textId="431784EC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835F56" w:rsidRPr="00104E8F" w14:paraId="751A28FF" w14:textId="77777777" w:rsidTr="006F0AD1">
        <w:trPr>
          <w:trHeight w:val="710"/>
        </w:trPr>
        <w:tc>
          <w:tcPr>
            <w:tcW w:w="1710" w:type="dxa"/>
          </w:tcPr>
          <w:p w14:paraId="5820C160" w14:textId="77777777" w:rsidR="00835F56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 w:firstLine="432"/>
              <w:rPr>
                <w:rFonts w:ascii="Angsana New" w:hAnsi="Angsana New"/>
                <w:sz w:val="26"/>
                <w:szCs w:val="26"/>
              </w:rPr>
            </w:pPr>
          </w:p>
          <w:p w14:paraId="10CD6EC1" w14:textId="7EC7F5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 w:firstLine="432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43E8D84" w14:textId="77777777" w:rsidR="00835F56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41E91B2" w14:textId="05E8EFA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08" w:type="dxa"/>
          </w:tcPr>
          <w:p w14:paraId="13C81A41" w14:textId="777777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461" w:type="dxa"/>
            <w:gridSpan w:val="2"/>
          </w:tcPr>
          <w:p w14:paraId="6279617D" w14:textId="654DD27F" w:rsidR="00835F56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สัดส่วนความ</w:t>
            </w:r>
          </w:p>
          <w:p w14:paraId="7EA3F91D" w14:textId="7BA7767C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671" w:type="dxa"/>
            <w:gridSpan w:val="3"/>
          </w:tcPr>
          <w:p w14:paraId="223EA602" w14:textId="77777777" w:rsidR="00835F56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398D501" w14:textId="40449616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47" w:type="dxa"/>
          </w:tcPr>
          <w:p w14:paraId="493070CA" w14:textId="777777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7" w:type="dxa"/>
            <w:gridSpan w:val="3"/>
          </w:tcPr>
          <w:p w14:paraId="5ADC6EF1" w14:textId="77777777" w:rsidR="00835F56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263BEBC" w14:textId="5873504D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8" w:type="dxa"/>
          </w:tcPr>
          <w:p w14:paraId="27992BD5" w14:textId="777777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7" w:type="dxa"/>
            <w:gridSpan w:val="3"/>
          </w:tcPr>
          <w:p w14:paraId="66BB284B" w14:textId="77777777" w:rsidR="00835F56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A3355AF" w14:textId="5598ECA4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8" w:type="dxa"/>
          </w:tcPr>
          <w:p w14:paraId="5E6AE31A" w14:textId="777777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0" w:type="dxa"/>
            <w:gridSpan w:val="3"/>
          </w:tcPr>
          <w:p w14:paraId="3410DC87" w14:textId="77777777" w:rsidR="00835F56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597560E" w14:textId="3505A17C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ราคาทุน - สุทธิ</w:t>
            </w:r>
          </w:p>
        </w:tc>
        <w:tc>
          <w:tcPr>
            <w:tcW w:w="281" w:type="dxa"/>
          </w:tcPr>
          <w:p w14:paraId="59CD295B" w14:textId="77777777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1" w:type="dxa"/>
            <w:gridSpan w:val="3"/>
          </w:tcPr>
          <w:p w14:paraId="070F51C0" w14:textId="77777777" w:rsidR="00835F56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</w:p>
          <w:p w14:paraId="2EB872D5" w14:textId="10D46C1F" w:rsidR="00835F56" w:rsidRPr="00104E8F" w:rsidRDefault="00835F5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</w:p>
        </w:tc>
      </w:tr>
      <w:tr w:rsidR="00835F56" w:rsidRPr="00104E8F" w14:paraId="3AB6002D" w14:textId="77777777" w:rsidTr="006F0AD1">
        <w:trPr>
          <w:trHeight w:val="362"/>
        </w:trPr>
        <w:tc>
          <w:tcPr>
            <w:tcW w:w="1710" w:type="dxa"/>
          </w:tcPr>
          <w:p w14:paraId="3D95CC3D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6C91D26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5C6FFE3D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14:paraId="4F795648" w14:textId="5454838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732" w:type="dxa"/>
          </w:tcPr>
          <w:p w14:paraId="58EC4B26" w14:textId="77777777" w:rsidR="00835F56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7CEFE61D" w14:textId="51F9C8F8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77" w:type="dxa"/>
          </w:tcPr>
          <w:p w14:paraId="181B34CC" w14:textId="77777777" w:rsidR="00835F56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1A5BDE33" w14:textId="539302A8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8" w:type="dxa"/>
          </w:tcPr>
          <w:p w14:paraId="51680126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dxa"/>
          </w:tcPr>
          <w:p w14:paraId="4845DABD" w14:textId="77777777" w:rsidR="00835F56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1E00F89B" w14:textId="118BEAFF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7" w:type="dxa"/>
          </w:tcPr>
          <w:p w14:paraId="264E1812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9" w:type="dxa"/>
          </w:tcPr>
          <w:p w14:paraId="588E44EA" w14:textId="77777777" w:rsidR="00835F56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1CFE2223" w14:textId="64F6AE35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8" w:type="dxa"/>
          </w:tcPr>
          <w:p w14:paraId="5C706A03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" w:type="dxa"/>
          </w:tcPr>
          <w:p w14:paraId="668601FD" w14:textId="77777777" w:rsidR="00835F56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5F9FD200" w14:textId="3E0745D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8" w:type="dxa"/>
          </w:tcPr>
          <w:p w14:paraId="11482CD5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5" w:type="dxa"/>
          </w:tcPr>
          <w:p w14:paraId="4BA677D8" w14:textId="77777777" w:rsidR="00835F56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18ECB143" w14:textId="4C50853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8" w:type="dxa"/>
          </w:tcPr>
          <w:p w14:paraId="4B590E90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48137076" w14:textId="77777777" w:rsidR="00835F56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32907F22" w14:textId="2CCE44C5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8" w:type="dxa"/>
          </w:tcPr>
          <w:p w14:paraId="6C6A0681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7" w:type="dxa"/>
          </w:tcPr>
          <w:p w14:paraId="39F9F44B" w14:textId="77777777" w:rsidR="00835F56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3A8863D2" w14:textId="451DA834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8" w:type="dxa"/>
          </w:tcPr>
          <w:p w14:paraId="1D6A4AEE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dxa"/>
          </w:tcPr>
          <w:p w14:paraId="1DCAAD42" w14:textId="77777777" w:rsidR="00835F56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11C9458F" w14:textId="036572B4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1" w:type="dxa"/>
          </w:tcPr>
          <w:p w14:paraId="717E4228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" w:type="dxa"/>
          </w:tcPr>
          <w:p w14:paraId="0B046D1C" w14:textId="77777777" w:rsidR="00835F56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13BCF61D" w14:textId="43DA7E0C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8" w:type="dxa"/>
          </w:tcPr>
          <w:p w14:paraId="533A7A7F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" w:type="dxa"/>
          </w:tcPr>
          <w:p w14:paraId="30227903" w14:textId="77777777" w:rsidR="00835F56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057A2A50" w14:textId="63493CDE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835F56" w:rsidRPr="00104E8F" w14:paraId="508BF042" w14:textId="77777777" w:rsidTr="006F0AD1">
        <w:trPr>
          <w:trHeight w:val="362"/>
        </w:trPr>
        <w:tc>
          <w:tcPr>
            <w:tcW w:w="1710" w:type="dxa"/>
          </w:tcPr>
          <w:p w14:paraId="07A3B3C1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E33A2FE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0E00C6BD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14:paraId="4ED4F9AE" w14:textId="3895BF41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32" w:type="dxa"/>
          </w:tcPr>
          <w:p w14:paraId="5B7B6AD1" w14:textId="49E2BF59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677" w:type="dxa"/>
          </w:tcPr>
          <w:p w14:paraId="28BDAF44" w14:textId="69DB1BBB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8" w:type="dxa"/>
          </w:tcPr>
          <w:p w14:paraId="0FF9874B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dxa"/>
          </w:tcPr>
          <w:p w14:paraId="72C7F593" w14:textId="12AC8A38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47" w:type="dxa"/>
          </w:tcPr>
          <w:p w14:paraId="7C25047B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9" w:type="dxa"/>
          </w:tcPr>
          <w:p w14:paraId="3329DB18" w14:textId="3601C381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8" w:type="dxa"/>
          </w:tcPr>
          <w:p w14:paraId="67C6FDA9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" w:type="dxa"/>
          </w:tcPr>
          <w:p w14:paraId="57FE2358" w14:textId="6B53BB19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8" w:type="dxa"/>
          </w:tcPr>
          <w:p w14:paraId="4B9ED6D6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5" w:type="dxa"/>
          </w:tcPr>
          <w:p w14:paraId="27A4B0DA" w14:textId="75F04C62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8" w:type="dxa"/>
          </w:tcPr>
          <w:p w14:paraId="74215E41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3F29D342" w14:textId="41C8EE56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8" w:type="dxa"/>
          </w:tcPr>
          <w:p w14:paraId="429A5754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7" w:type="dxa"/>
          </w:tcPr>
          <w:p w14:paraId="36150EE1" w14:textId="7B4BE4AB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8" w:type="dxa"/>
          </w:tcPr>
          <w:p w14:paraId="60E88DA7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dxa"/>
          </w:tcPr>
          <w:p w14:paraId="548F172F" w14:textId="25BD069F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81" w:type="dxa"/>
          </w:tcPr>
          <w:p w14:paraId="107945E9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" w:type="dxa"/>
          </w:tcPr>
          <w:p w14:paraId="177BBB56" w14:textId="7163C344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8" w:type="dxa"/>
          </w:tcPr>
          <w:p w14:paraId="00CE94DC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" w:type="dxa"/>
          </w:tcPr>
          <w:p w14:paraId="10315B65" w14:textId="0EAB252B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835F56" w:rsidRPr="00104E8F" w14:paraId="034C8CA7" w14:textId="77777777" w:rsidTr="006F0AD1">
        <w:trPr>
          <w:trHeight w:val="377"/>
        </w:trPr>
        <w:tc>
          <w:tcPr>
            <w:tcW w:w="1710" w:type="dxa"/>
          </w:tcPr>
          <w:p w14:paraId="238CECA8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05FAE90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21B8B9BC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61" w:type="dxa"/>
            <w:gridSpan w:val="2"/>
          </w:tcPr>
          <w:p w14:paraId="46BA18AB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04E8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220" w:type="dxa"/>
            <w:gridSpan w:val="19"/>
          </w:tcPr>
          <w:p w14:paraId="6C513AE0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04E8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35F56" w:rsidRPr="00104E8F" w14:paraId="7C599126" w14:textId="77777777" w:rsidTr="006F0AD1">
        <w:trPr>
          <w:trHeight w:val="362"/>
        </w:trPr>
        <w:tc>
          <w:tcPr>
            <w:tcW w:w="1710" w:type="dxa"/>
          </w:tcPr>
          <w:p w14:paraId="2ABC9E16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080" w:type="dxa"/>
          </w:tcPr>
          <w:p w14:paraId="21098D69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</w:tcPr>
          <w:p w14:paraId="0682B057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</w:tcPr>
          <w:p w14:paraId="5EB3C01D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</w:tcPr>
          <w:p w14:paraId="30DDEF74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7" w:type="dxa"/>
          </w:tcPr>
          <w:p w14:paraId="4D380397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78EE9883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dxa"/>
          </w:tcPr>
          <w:p w14:paraId="745DBF90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14:paraId="4B8AFFC2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9" w:type="dxa"/>
          </w:tcPr>
          <w:p w14:paraId="2E82867A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606DB75B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" w:type="dxa"/>
          </w:tcPr>
          <w:p w14:paraId="6C20115F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25475842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5" w:type="dxa"/>
          </w:tcPr>
          <w:p w14:paraId="3D11A170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686B07C6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6D1618B5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03BED989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7" w:type="dxa"/>
          </w:tcPr>
          <w:p w14:paraId="4BAC00F6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20ADACF1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dxa"/>
          </w:tcPr>
          <w:p w14:paraId="41D06FA5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7457DB77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" w:type="dxa"/>
          </w:tcPr>
          <w:p w14:paraId="698B4BDB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1FE9F27E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" w:type="dxa"/>
          </w:tcPr>
          <w:p w14:paraId="6D088EC2" w14:textId="77777777" w:rsidR="00835F56" w:rsidRPr="00104E8F" w:rsidRDefault="00835F56" w:rsidP="0083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585A" w:rsidRPr="00104E8F" w14:paraId="4D610780" w14:textId="77777777" w:rsidTr="006F0AD1">
        <w:trPr>
          <w:trHeight w:val="380"/>
        </w:trPr>
        <w:tc>
          <w:tcPr>
            <w:tcW w:w="1710" w:type="dxa"/>
          </w:tcPr>
          <w:p w14:paraId="13225592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อีโลฟาร์ จำกัด</w:t>
            </w:r>
          </w:p>
        </w:tc>
        <w:tc>
          <w:tcPr>
            <w:tcW w:w="1080" w:type="dxa"/>
          </w:tcPr>
          <w:p w14:paraId="273971C5" w14:textId="77777777" w:rsidR="00F2585A" w:rsidRPr="00096A5E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6A5E">
              <w:rPr>
                <w:rFonts w:ascii="Angsana New" w:hAnsi="Angsana New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1108" w:type="dxa"/>
          </w:tcPr>
          <w:p w14:paraId="61CE6117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729" w:type="dxa"/>
          </w:tcPr>
          <w:p w14:paraId="456F96FB" w14:textId="3A720A49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32" w:type="dxa"/>
          </w:tcPr>
          <w:p w14:paraId="64FFFD0A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77" w:type="dxa"/>
          </w:tcPr>
          <w:p w14:paraId="4B9B4B03" w14:textId="3DD9259D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0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1F999EE3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dxa"/>
          </w:tcPr>
          <w:p w14:paraId="63713A69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0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47" w:type="dxa"/>
          </w:tcPr>
          <w:p w14:paraId="09DAC715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9" w:type="dxa"/>
          </w:tcPr>
          <w:p w14:paraId="29142A8D" w14:textId="4E684018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05B1265D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" w:type="dxa"/>
          </w:tcPr>
          <w:p w14:paraId="781967AB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90" w:right="-100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01AAF992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5" w:type="dxa"/>
          </w:tcPr>
          <w:p w14:paraId="1734FFA1" w14:textId="32D2730B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673F6FB2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07ACF6F4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118AA8B7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7" w:type="dxa"/>
          </w:tcPr>
          <w:p w14:paraId="0F771F31" w14:textId="603B26A8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67F462CE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dxa"/>
          </w:tcPr>
          <w:p w14:paraId="257F6808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81" w:type="dxa"/>
          </w:tcPr>
          <w:p w14:paraId="23C6C3AA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" w:type="dxa"/>
          </w:tcPr>
          <w:p w14:paraId="1B4D128C" w14:textId="5D9CDA3B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6CD4AC4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" w:type="dxa"/>
          </w:tcPr>
          <w:p w14:paraId="3CBA2D1A" w14:textId="4F59D7F3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F2585A" w:rsidRPr="00104E8F" w14:paraId="7163DCA2" w14:textId="77777777" w:rsidTr="006F0AD1">
        <w:trPr>
          <w:trHeight w:val="362"/>
        </w:trPr>
        <w:tc>
          <w:tcPr>
            <w:tcW w:w="1710" w:type="dxa"/>
          </w:tcPr>
          <w:p w14:paraId="1E69972A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53D8DBAE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</w:tcPr>
          <w:p w14:paraId="41708F9B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</w:tcPr>
          <w:p w14:paraId="16420EA5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</w:tcPr>
          <w:p w14:paraId="7F38818A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7" w:type="dxa"/>
            <w:tcBorders>
              <w:bottom w:val="nil"/>
            </w:tcBorders>
          </w:tcPr>
          <w:p w14:paraId="35CE94C7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bottom w:val="nil"/>
            </w:tcBorders>
          </w:tcPr>
          <w:p w14:paraId="512E63B1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7BB36F7D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14:paraId="2DC907B8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</w:tcPr>
          <w:p w14:paraId="1439FAAF" w14:textId="106FA66C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0F52C114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</w:tcPr>
          <w:p w14:paraId="74C5C3E6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90" w:right="-100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61F95221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</w:tcPr>
          <w:p w14:paraId="34D09454" w14:textId="4E9441F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40D73A46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1BE36E84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F1384AF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</w:tcPr>
          <w:p w14:paraId="2AD61966" w14:textId="5846EB0C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72992037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</w:tcPr>
          <w:p w14:paraId="7775C6BA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81" w:type="dxa"/>
          </w:tcPr>
          <w:p w14:paraId="7C55CB5F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</w:tcPr>
          <w:p w14:paraId="0267FAD2" w14:textId="656CF0E8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6A0DEEC7" w14:textId="77777777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338E33BE" w14:textId="44BE52C1" w:rsidR="00F2585A" w:rsidRPr="00104E8F" w:rsidRDefault="00F2585A" w:rsidP="00F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</w:tr>
    </w:tbl>
    <w:p w14:paraId="2B5DA420" w14:textId="426E1786" w:rsidR="00AE50E2" w:rsidRPr="00B75DA7" w:rsidRDefault="00AE50E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sz w:val="30"/>
          <w:szCs w:val="30"/>
        </w:rPr>
      </w:pPr>
    </w:p>
    <w:p w14:paraId="6D5659E4" w14:textId="77777777" w:rsidR="00640404" w:rsidRPr="00B75DA7" w:rsidRDefault="000E7D58" w:rsidP="00F54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rPr>
          <w:rFonts w:asciiTheme="majorBidi" w:hAnsiTheme="majorBidi" w:cstheme="majorBidi"/>
          <w:sz w:val="30"/>
          <w:szCs w:val="30"/>
        </w:rPr>
      </w:pPr>
      <w:r w:rsidRPr="00B75DA7">
        <w:rPr>
          <w:rFonts w:asciiTheme="majorBidi" w:hAnsiTheme="majorBidi" w:cstheme="majorBidi"/>
          <w:sz w:val="30"/>
          <w:szCs w:val="30"/>
          <w:cs/>
        </w:rPr>
        <w:tab/>
      </w:r>
      <w:r w:rsidRPr="00B75DA7">
        <w:rPr>
          <w:rFonts w:asciiTheme="majorBidi" w:hAnsiTheme="majorBidi" w:cstheme="majorBidi"/>
          <w:sz w:val="30"/>
          <w:szCs w:val="30"/>
          <w:cs/>
        </w:rPr>
        <w:tab/>
      </w:r>
      <w:r w:rsidR="007113E9" w:rsidRPr="00B75DA7">
        <w:rPr>
          <w:rFonts w:asciiTheme="majorBidi" w:hAnsiTheme="majorBidi" w:cstheme="majorBidi"/>
          <w:sz w:val="30"/>
          <w:szCs w:val="30"/>
          <w:cs/>
        </w:rPr>
        <w:t>บริษัทย่อยดำเนินธุรกิจในประเทศไท</w:t>
      </w:r>
      <w:r w:rsidR="000D5DBB" w:rsidRPr="00B75DA7">
        <w:rPr>
          <w:rFonts w:asciiTheme="majorBidi" w:hAnsiTheme="majorBidi" w:cstheme="majorBidi"/>
          <w:sz w:val="30"/>
          <w:szCs w:val="30"/>
          <w:cs/>
        </w:rPr>
        <w:t>ย</w:t>
      </w:r>
    </w:p>
    <w:p w14:paraId="79787712" w14:textId="77777777" w:rsidR="00865BF4" w:rsidRPr="00B75DA7" w:rsidRDefault="00865BF4" w:rsidP="0015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sz w:val="30"/>
          <w:szCs w:val="30"/>
        </w:rPr>
      </w:pPr>
    </w:p>
    <w:p w14:paraId="67BFE2A1" w14:textId="24C37551" w:rsidR="00865BF4" w:rsidRPr="00B75DA7" w:rsidRDefault="00865BF4" w:rsidP="0015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</w:rPr>
        <w:sectPr w:rsidR="00865BF4" w:rsidRPr="00B75DA7" w:rsidSect="00551EA1">
          <w:headerReference w:type="default" r:id="rId14"/>
          <w:footerReference w:type="default" r:id="rId15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296B6D5" w14:textId="3633AA86" w:rsidR="0076038E" w:rsidRPr="00E766A2" w:rsidRDefault="0076038E" w:rsidP="00DF4AC9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rFonts w:asciiTheme="majorBidi" w:hAnsiTheme="majorBidi" w:cstheme="majorBidi"/>
          <w:szCs w:val="30"/>
        </w:rPr>
      </w:pPr>
      <w:r w:rsidRPr="00E766A2">
        <w:rPr>
          <w:rFonts w:asciiTheme="majorBidi" w:hAnsiTheme="majorBidi" w:cstheme="majorBidi"/>
          <w:szCs w:val="30"/>
        </w:rPr>
        <w:lastRenderedPageBreak/>
        <w:tab/>
      </w:r>
      <w:r w:rsidR="00DF4AC9" w:rsidRPr="00E766A2">
        <w:rPr>
          <w:rFonts w:asciiTheme="majorBidi" w:hAnsiTheme="majorBidi" w:cstheme="majorBidi"/>
          <w:szCs w:val="30"/>
          <w:cs/>
        </w:rPr>
        <w:t>ที่ดิน อาคารและอุปกรณ์</w:t>
      </w:r>
    </w:p>
    <w:p w14:paraId="7F3A4F55" w14:textId="227C90F7" w:rsidR="00BD2738" w:rsidRPr="00E766A2" w:rsidRDefault="00BD2738" w:rsidP="00880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3600"/>
        <w:gridCol w:w="1260"/>
        <w:gridCol w:w="268"/>
        <w:gridCol w:w="1352"/>
        <w:gridCol w:w="236"/>
        <w:gridCol w:w="1204"/>
        <w:gridCol w:w="268"/>
        <w:gridCol w:w="1442"/>
      </w:tblGrid>
      <w:tr w:rsidR="00505A33" w:rsidRPr="001F50B0" w14:paraId="2C5CCAE2" w14:textId="77777777" w:rsidTr="0046076F">
        <w:trPr>
          <w:tblHeader/>
        </w:trPr>
        <w:tc>
          <w:tcPr>
            <w:tcW w:w="3600" w:type="dxa"/>
          </w:tcPr>
          <w:p w14:paraId="57994BDB" w14:textId="4A300640" w:rsidR="00505A33" w:rsidRPr="005320D0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030" w:type="dxa"/>
            <w:gridSpan w:val="7"/>
          </w:tcPr>
          <w:p w14:paraId="2EFFF4BD" w14:textId="21A47C33" w:rsidR="00505A33" w:rsidRPr="00D23606" w:rsidRDefault="00505A33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36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7B23" w:rsidRPr="001F50B0" w14:paraId="7601152C" w14:textId="77777777" w:rsidTr="0046076F">
        <w:trPr>
          <w:tblHeader/>
        </w:trPr>
        <w:tc>
          <w:tcPr>
            <w:tcW w:w="3600" w:type="dxa"/>
          </w:tcPr>
          <w:p w14:paraId="7EDFF9DE" w14:textId="580ADCC0" w:rsidR="00D57B23" w:rsidRPr="00D57B23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0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D57B23">
              <w:rPr>
                <w:rFonts w:asciiTheme="majorBidi" w:hAnsiTheme="majorBidi" w:cstheme="majorBidi"/>
                <w:spacing w:val="-8"/>
                <w:sz w:val="30"/>
                <w:szCs w:val="30"/>
              </w:rPr>
              <w:br w:type="page"/>
            </w:r>
            <w:r w:rsidRPr="00D57B2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สำหรับงวดสามเดือนสิ้นสุด</w:t>
            </w:r>
            <w:r w:rsidRPr="00D57B2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</w:t>
            </w:r>
            <w:r w:rsidRPr="00D57B2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วันที่</w:t>
            </w:r>
            <w:r w:rsidRPr="00D57B2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31 </w:t>
            </w:r>
            <w:r w:rsidRPr="00D57B2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มีนาคม</w:t>
            </w:r>
          </w:p>
        </w:tc>
        <w:tc>
          <w:tcPr>
            <w:tcW w:w="2880" w:type="dxa"/>
            <w:gridSpan w:val="3"/>
          </w:tcPr>
          <w:p w14:paraId="7181BB92" w14:textId="5E266C97" w:rsidR="00D57B23" w:rsidRPr="00D23606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905CF0C" w14:textId="77777777" w:rsidR="00D57B23" w:rsidRPr="00D23606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4" w:type="dxa"/>
            <w:gridSpan w:val="3"/>
          </w:tcPr>
          <w:p w14:paraId="0EE4AE58" w14:textId="1C0D19CF" w:rsidR="00D57B23" w:rsidRPr="00D23606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05A33" w:rsidRPr="001F50B0" w14:paraId="4A94A2B0" w14:textId="77777777" w:rsidTr="0046076F">
        <w:tc>
          <w:tcPr>
            <w:tcW w:w="3600" w:type="dxa"/>
          </w:tcPr>
          <w:p w14:paraId="22962376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DB1DB0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0ECF25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8" w:type="dxa"/>
          </w:tcPr>
          <w:p w14:paraId="742D68A0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D13A615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45D73318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00" w:firstLine="25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pacing w:val="-12"/>
                <w:sz w:val="30"/>
                <w:szCs w:val="30"/>
              </w:rPr>
              <w:t xml:space="preserve"> </w:t>
            </w:r>
            <w:r w:rsidRPr="00D23606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และการโอนออก</w:t>
            </w:r>
          </w:p>
        </w:tc>
        <w:tc>
          <w:tcPr>
            <w:tcW w:w="236" w:type="dxa"/>
          </w:tcPr>
          <w:p w14:paraId="6BCFF3C9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C85E95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E137A5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8" w:type="dxa"/>
          </w:tcPr>
          <w:p w14:paraId="532093A6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23CD37ED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2E732CD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และการโอนออก</w:t>
            </w:r>
          </w:p>
        </w:tc>
      </w:tr>
      <w:tr w:rsidR="00505A33" w:rsidRPr="001F50B0" w14:paraId="352722F6" w14:textId="77777777" w:rsidTr="0046076F">
        <w:tc>
          <w:tcPr>
            <w:tcW w:w="3600" w:type="dxa"/>
          </w:tcPr>
          <w:p w14:paraId="433206F7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420114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68" w:type="dxa"/>
          </w:tcPr>
          <w:p w14:paraId="0C3043D2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2A683F7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-</w:t>
            </w: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</w:tcPr>
          <w:p w14:paraId="392168CE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1BE8B04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68" w:type="dxa"/>
          </w:tcPr>
          <w:p w14:paraId="15E7ECAD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D6F629D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-</w:t>
            </w: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505A33" w:rsidRPr="001F50B0" w14:paraId="145AC5C6" w14:textId="77777777" w:rsidTr="0046076F">
        <w:tc>
          <w:tcPr>
            <w:tcW w:w="3600" w:type="dxa"/>
          </w:tcPr>
          <w:p w14:paraId="39751002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F3F1FE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8" w:type="dxa"/>
          </w:tcPr>
          <w:p w14:paraId="5B97923C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0D1F664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71E63810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01A092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8" w:type="dxa"/>
          </w:tcPr>
          <w:p w14:paraId="6179C419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764E2BA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505A33" w:rsidRPr="001F50B0" w14:paraId="04675FD4" w14:textId="77777777" w:rsidTr="0046076F">
        <w:tc>
          <w:tcPr>
            <w:tcW w:w="3600" w:type="dxa"/>
          </w:tcPr>
          <w:p w14:paraId="79620C5A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14:paraId="4180C737" w14:textId="77777777" w:rsidR="00505A33" w:rsidRPr="00D23606" w:rsidRDefault="00505A33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36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59DA" w:rsidRPr="001F50B0" w14:paraId="42152991" w14:textId="77777777" w:rsidTr="00F36227">
        <w:tc>
          <w:tcPr>
            <w:tcW w:w="3600" w:type="dxa"/>
          </w:tcPr>
          <w:p w14:paraId="0CD3E923" w14:textId="77777777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260" w:type="dxa"/>
            <w:vAlign w:val="bottom"/>
          </w:tcPr>
          <w:p w14:paraId="38A3A222" w14:textId="2FD9AD78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59DA">
              <w:rPr>
                <w:rFonts w:asciiTheme="majorBidi" w:hAnsiTheme="majorBidi" w:cstheme="majorBidi"/>
                <w:sz w:val="30"/>
                <w:szCs w:val="30"/>
              </w:rPr>
              <w:t xml:space="preserve">            8,870</w:t>
            </w:r>
          </w:p>
        </w:tc>
        <w:tc>
          <w:tcPr>
            <w:tcW w:w="268" w:type="dxa"/>
          </w:tcPr>
          <w:p w14:paraId="788FB197" w14:textId="77777777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B9CD362" w14:textId="152EB33A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66353D" w14:textId="77777777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152873" w14:textId="0B310E71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11,502</w:t>
            </w:r>
          </w:p>
        </w:tc>
        <w:tc>
          <w:tcPr>
            <w:tcW w:w="268" w:type="dxa"/>
          </w:tcPr>
          <w:p w14:paraId="5CBD7B99" w14:textId="77777777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6C3B82C8" w14:textId="5023A9AF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59DA" w:rsidRPr="001F50B0" w14:paraId="6F9178B9" w14:textId="77777777" w:rsidTr="00F36227">
        <w:tc>
          <w:tcPr>
            <w:tcW w:w="3600" w:type="dxa"/>
          </w:tcPr>
          <w:p w14:paraId="40E883B5" w14:textId="77777777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vAlign w:val="bottom"/>
          </w:tcPr>
          <w:p w14:paraId="33117D0A" w14:textId="4CE0B1CE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59DA">
              <w:rPr>
                <w:rFonts w:asciiTheme="majorBidi" w:hAnsiTheme="majorBidi" w:cstheme="majorBidi"/>
                <w:sz w:val="30"/>
                <w:szCs w:val="30"/>
              </w:rPr>
              <w:t xml:space="preserve">         24,317</w:t>
            </w:r>
          </w:p>
        </w:tc>
        <w:tc>
          <w:tcPr>
            <w:tcW w:w="268" w:type="dxa"/>
          </w:tcPr>
          <w:p w14:paraId="40F6AAA5" w14:textId="77777777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1FD56C1" w14:textId="3B9E6567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F609A5" w14:textId="77777777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DCEF7C" w14:textId="1EFEA87D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24,631</w:t>
            </w:r>
          </w:p>
        </w:tc>
        <w:tc>
          <w:tcPr>
            <w:tcW w:w="268" w:type="dxa"/>
          </w:tcPr>
          <w:p w14:paraId="19DC3B4B" w14:textId="77777777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30DB7E85" w14:textId="51DBF4A3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59DA" w:rsidRPr="001F50B0" w14:paraId="15087822" w14:textId="77777777" w:rsidTr="00F36227">
        <w:tc>
          <w:tcPr>
            <w:tcW w:w="3600" w:type="dxa"/>
          </w:tcPr>
          <w:p w14:paraId="3AD14B31" w14:textId="77777777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  <w:vAlign w:val="bottom"/>
          </w:tcPr>
          <w:p w14:paraId="0A3E658E" w14:textId="6312042D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59DA">
              <w:rPr>
                <w:rFonts w:asciiTheme="majorBidi" w:hAnsiTheme="majorBidi" w:cstheme="majorBidi"/>
                <w:sz w:val="30"/>
                <w:szCs w:val="30"/>
              </w:rPr>
              <w:t xml:space="preserve">  1,950</w:t>
            </w:r>
          </w:p>
        </w:tc>
        <w:tc>
          <w:tcPr>
            <w:tcW w:w="268" w:type="dxa"/>
          </w:tcPr>
          <w:p w14:paraId="16CAA865" w14:textId="77777777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7AAD9D1" w14:textId="46A4F623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7330CB" w14:textId="77777777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23BDFB" w14:textId="355365C0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268" w:type="dxa"/>
          </w:tcPr>
          <w:p w14:paraId="0C3BFEC2" w14:textId="77777777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4A91145" w14:textId="6FF35907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59DA" w:rsidRPr="001F50B0" w14:paraId="748B3733" w14:textId="77777777" w:rsidTr="00F36227">
        <w:tc>
          <w:tcPr>
            <w:tcW w:w="3600" w:type="dxa"/>
          </w:tcPr>
          <w:p w14:paraId="00F571C5" w14:textId="77777777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631A35A2" w14:textId="52DF8AD4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7F8861FD" w14:textId="77777777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E241FEC" w14:textId="41836EC3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E961B3" w14:textId="77777777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655D603" w14:textId="78FA4357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5FFFD97" w14:textId="77777777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8B07528" w14:textId="0CB3651F" w:rsidR="006F59DA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5A33" w:rsidRPr="001F50B0" w14:paraId="0F298120" w14:textId="77777777" w:rsidTr="0046076F">
        <w:tc>
          <w:tcPr>
            <w:tcW w:w="3600" w:type="dxa"/>
          </w:tcPr>
          <w:p w14:paraId="1BD19E29" w14:textId="77777777" w:rsidR="00505A33" w:rsidRPr="00D23606" w:rsidRDefault="00505A33" w:rsidP="0050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สินทรัพย์ระหว่างก่อสร้างและเครื่องจักร</w:t>
            </w:r>
            <w:r w:rsidRPr="00D2360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260" w:type="dxa"/>
          </w:tcPr>
          <w:p w14:paraId="53AD3D78" w14:textId="77777777" w:rsidR="00505A33" w:rsidRPr="00D23606" w:rsidRDefault="00505A33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381C15BC" w14:textId="77777777" w:rsidR="00505A33" w:rsidRPr="00D23606" w:rsidRDefault="00505A33" w:rsidP="0050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87AB1C7" w14:textId="77777777" w:rsidR="00505A33" w:rsidRPr="00D23606" w:rsidRDefault="00505A33" w:rsidP="0050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02E907" w14:textId="77777777" w:rsidR="00505A33" w:rsidRPr="00D23606" w:rsidRDefault="00505A33" w:rsidP="0050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80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8B25AD4" w14:textId="77777777" w:rsidR="00505A33" w:rsidRPr="00D23606" w:rsidRDefault="00505A33" w:rsidP="0050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D535414" w14:textId="77777777" w:rsidR="00505A33" w:rsidRPr="00D23606" w:rsidRDefault="00505A33" w:rsidP="0050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0CD4DAB" w14:textId="77777777" w:rsidR="00505A33" w:rsidRPr="00D23606" w:rsidRDefault="00505A33" w:rsidP="0050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5A33" w:rsidRPr="00D23606" w14:paraId="1D478C98" w14:textId="77777777" w:rsidTr="0046076F">
        <w:tc>
          <w:tcPr>
            <w:tcW w:w="3600" w:type="dxa"/>
          </w:tcPr>
          <w:p w14:paraId="464B6099" w14:textId="77777777" w:rsidR="00505A33" w:rsidRPr="00D23606" w:rsidRDefault="00505A33" w:rsidP="0050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260" w:type="dxa"/>
          </w:tcPr>
          <w:p w14:paraId="54C59B5B" w14:textId="5FC46505" w:rsidR="00505A33" w:rsidRPr="00D23606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20,963</w:t>
            </w:r>
          </w:p>
        </w:tc>
        <w:tc>
          <w:tcPr>
            <w:tcW w:w="268" w:type="dxa"/>
          </w:tcPr>
          <w:p w14:paraId="3BE5E0BA" w14:textId="77777777" w:rsidR="00505A33" w:rsidRPr="00D23606" w:rsidRDefault="00505A33" w:rsidP="0050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CEB2445" w14:textId="2E74230E" w:rsidR="00505A33" w:rsidRPr="00D23606" w:rsidRDefault="006F59DA" w:rsidP="0050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28,786</w:t>
            </w:r>
          </w:p>
        </w:tc>
        <w:tc>
          <w:tcPr>
            <w:tcW w:w="236" w:type="dxa"/>
          </w:tcPr>
          <w:p w14:paraId="63DB7010" w14:textId="77777777" w:rsidR="00505A33" w:rsidRPr="00D23606" w:rsidRDefault="00505A33" w:rsidP="0050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466FF89" w14:textId="494A8553" w:rsidR="00505A33" w:rsidRPr="00D23606" w:rsidRDefault="00505A33" w:rsidP="0050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18,670</w:t>
            </w:r>
          </w:p>
        </w:tc>
        <w:tc>
          <w:tcPr>
            <w:tcW w:w="268" w:type="dxa"/>
          </w:tcPr>
          <w:p w14:paraId="2E660FED" w14:textId="77777777" w:rsidR="00505A33" w:rsidRPr="00D23606" w:rsidRDefault="00505A33" w:rsidP="0050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C7DB2F8" w14:textId="7CF4CA93" w:rsidR="00505A33" w:rsidRPr="00D23606" w:rsidRDefault="00505A33" w:rsidP="0050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30,263</w:t>
            </w:r>
          </w:p>
        </w:tc>
      </w:tr>
      <w:tr w:rsidR="00505A33" w:rsidRPr="00D23606" w14:paraId="26D59E22" w14:textId="77777777" w:rsidTr="0046076F">
        <w:tc>
          <w:tcPr>
            <w:tcW w:w="3600" w:type="dxa"/>
          </w:tcPr>
          <w:p w14:paraId="5CE9550B" w14:textId="77777777" w:rsidR="00505A33" w:rsidRPr="00D23606" w:rsidRDefault="00505A33" w:rsidP="0050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707F2D" w14:textId="249465CF" w:rsidR="00505A33" w:rsidRPr="006F59DA" w:rsidRDefault="006F59DA" w:rsidP="006F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59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56,102</w:t>
            </w:r>
          </w:p>
        </w:tc>
        <w:tc>
          <w:tcPr>
            <w:tcW w:w="268" w:type="dxa"/>
          </w:tcPr>
          <w:p w14:paraId="3CCBEF0A" w14:textId="77777777" w:rsidR="00505A33" w:rsidRPr="00D23606" w:rsidRDefault="00505A33" w:rsidP="0050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769E18B0" w14:textId="0D8FCE5E" w:rsidR="00505A33" w:rsidRPr="00D23606" w:rsidRDefault="006F59DA" w:rsidP="0050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28,786</w:t>
            </w:r>
          </w:p>
        </w:tc>
        <w:tc>
          <w:tcPr>
            <w:tcW w:w="236" w:type="dxa"/>
          </w:tcPr>
          <w:p w14:paraId="2A2611C6" w14:textId="77777777" w:rsidR="00505A33" w:rsidRPr="00D23606" w:rsidRDefault="00505A33" w:rsidP="0050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18499E5" w14:textId="3402DF3A" w:rsidR="00505A33" w:rsidRPr="00D23606" w:rsidRDefault="00505A33" w:rsidP="0050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55,167</w:t>
            </w:r>
          </w:p>
        </w:tc>
        <w:tc>
          <w:tcPr>
            <w:tcW w:w="268" w:type="dxa"/>
          </w:tcPr>
          <w:p w14:paraId="2710AC2D" w14:textId="77777777" w:rsidR="00505A33" w:rsidRPr="00D23606" w:rsidRDefault="00505A33" w:rsidP="0050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45AA06D9" w14:textId="7ABC114E" w:rsidR="00505A33" w:rsidRPr="00D23606" w:rsidRDefault="00505A33" w:rsidP="0050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30,263</w:t>
            </w:r>
          </w:p>
        </w:tc>
      </w:tr>
    </w:tbl>
    <w:p w14:paraId="6C203605" w14:textId="77777777" w:rsidR="00505A33" w:rsidRPr="00E766A2" w:rsidRDefault="00505A33" w:rsidP="00505A33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3600"/>
        <w:gridCol w:w="1260"/>
        <w:gridCol w:w="268"/>
        <w:gridCol w:w="1352"/>
        <w:gridCol w:w="236"/>
        <w:gridCol w:w="1204"/>
        <w:gridCol w:w="268"/>
        <w:gridCol w:w="1442"/>
      </w:tblGrid>
      <w:tr w:rsidR="005320D0" w:rsidRPr="001F50B0" w14:paraId="477E2493" w14:textId="77777777" w:rsidTr="00FB56D6">
        <w:tc>
          <w:tcPr>
            <w:tcW w:w="3600" w:type="dxa"/>
          </w:tcPr>
          <w:p w14:paraId="6C048BE1" w14:textId="63765016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030" w:type="dxa"/>
            <w:gridSpan w:val="7"/>
          </w:tcPr>
          <w:p w14:paraId="05772975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36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7B23" w:rsidRPr="001F50B0" w14:paraId="661F5CE2" w14:textId="77777777" w:rsidTr="00FB56D6">
        <w:tc>
          <w:tcPr>
            <w:tcW w:w="3600" w:type="dxa"/>
          </w:tcPr>
          <w:p w14:paraId="4D4E08A6" w14:textId="7D9FBD20" w:rsidR="00D57B23" w:rsidRPr="00D23606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7B23">
              <w:rPr>
                <w:rFonts w:asciiTheme="majorBidi" w:hAnsiTheme="majorBidi" w:cstheme="majorBidi"/>
                <w:spacing w:val="-8"/>
                <w:sz w:val="30"/>
                <w:szCs w:val="30"/>
              </w:rPr>
              <w:br w:type="page"/>
            </w:r>
            <w:r w:rsidRPr="00D57B2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สำหรับงวดสามเดือนสิ้นสุด</w:t>
            </w:r>
            <w:r w:rsidRPr="00D57B2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</w:t>
            </w:r>
            <w:r w:rsidRPr="00D57B2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วันที่</w:t>
            </w:r>
            <w:r w:rsidRPr="00D57B2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31 </w:t>
            </w:r>
            <w:r w:rsidRPr="00D57B2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มีนาคม</w:t>
            </w:r>
          </w:p>
        </w:tc>
        <w:tc>
          <w:tcPr>
            <w:tcW w:w="2880" w:type="dxa"/>
            <w:gridSpan w:val="3"/>
          </w:tcPr>
          <w:p w14:paraId="45AE9BB3" w14:textId="77777777" w:rsidR="00D57B23" w:rsidRPr="00D23606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698023C" w14:textId="77777777" w:rsidR="00D57B23" w:rsidRPr="00D23606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4" w:type="dxa"/>
            <w:gridSpan w:val="3"/>
          </w:tcPr>
          <w:p w14:paraId="209A9A54" w14:textId="77777777" w:rsidR="00D57B23" w:rsidRPr="00D23606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320D0" w:rsidRPr="001F50B0" w14:paraId="6A9D153E" w14:textId="77777777" w:rsidTr="00FB56D6">
        <w:tc>
          <w:tcPr>
            <w:tcW w:w="3600" w:type="dxa"/>
          </w:tcPr>
          <w:p w14:paraId="5C3B382B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E6C34D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DF6093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8" w:type="dxa"/>
          </w:tcPr>
          <w:p w14:paraId="3D88CE0E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455C315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929C7DC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pacing w:val="-12"/>
                <w:sz w:val="30"/>
                <w:szCs w:val="30"/>
              </w:rPr>
              <w:t xml:space="preserve"> </w:t>
            </w:r>
            <w:r w:rsidRPr="00D23606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และการโอนออก</w:t>
            </w:r>
          </w:p>
        </w:tc>
        <w:tc>
          <w:tcPr>
            <w:tcW w:w="236" w:type="dxa"/>
          </w:tcPr>
          <w:p w14:paraId="42E5047C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E9E069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531468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8" w:type="dxa"/>
          </w:tcPr>
          <w:p w14:paraId="4F42A1B6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A42AB58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AB41BD8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และการโอนออก</w:t>
            </w:r>
          </w:p>
        </w:tc>
      </w:tr>
      <w:tr w:rsidR="005320D0" w:rsidRPr="001F50B0" w14:paraId="01D6447A" w14:textId="77777777" w:rsidTr="00FB56D6">
        <w:tc>
          <w:tcPr>
            <w:tcW w:w="3600" w:type="dxa"/>
          </w:tcPr>
          <w:p w14:paraId="2744DB65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A16C70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68" w:type="dxa"/>
          </w:tcPr>
          <w:p w14:paraId="26C9C7C0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600DA08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-</w:t>
            </w: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</w:tcPr>
          <w:p w14:paraId="09B9311D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09DCE99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68" w:type="dxa"/>
          </w:tcPr>
          <w:p w14:paraId="610B8BBC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2FCA86E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-</w:t>
            </w: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5320D0" w:rsidRPr="001F50B0" w14:paraId="5A68DD2B" w14:textId="77777777" w:rsidTr="00FB56D6">
        <w:tc>
          <w:tcPr>
            <w:tcW w:w="3600" w:type="dxa"/>
          </w:tcPr>
          <w:p w14:paraId="140DBEDC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5FBCC9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8" w:type="dxa"/>
          </w:tcPr>
          <w:p w14:paraId="69DA6B12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B4A7BB6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7378DDB7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EDEA532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8" w:type="dxa"/>
          </w:tcPr>
          <w:p w14:paraId="3E7468C6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2E44647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5320D0" w:rsidRPr="001F50B0" w14:paraId="644DEEA1" w14:textId="77777777" w:rsidTr="00FB56D6">
        <w:tc>
          <w:tcPr>
            <w:tcW w:w="3600" w:type="dxa"/>
          </w:tcPr>
          <w:p w14:paraId="03F9B07D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14:paraId="1CF4542C" w14:textId="77777777" w:rsidR="005320D0" w:rsidRPr="00D23606" w:rsidRDefault="005320D0" w:rsidP="0053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36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207C" w:rsidRPr="001F50B0" w14:paraId="4C36B937" w14:textId="77777777" w:rsidTr="008D3B09">
        <w:tc>
          <w:tcPr>
            <w:tcW w:w="3600" w:type="dxa"/>
          </w:tcPr>
          <w:p w14:paraId="1CC87DBE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260" w:type="dxa"/>
            <w:vAlign w:val="bottom"/>
          </w:tcPr>
          <w:p w14:paraId="528CA10A" w14:textId="78B7194B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59DA">
              <w:rPr>
                <w:rFonts w:asciiTheme="majorBidi" w:hAnsiTheme="majorBidi" w:cstheme="majorBidi"/>
                <w:sz w:val="30"/>
                <w:szCs w:val="30"/>
              </w:rPr>
              <w:t xml:space="preserve">            8,870</w:t>
            </w:r>
          </w:p>
        </w:tc>
        <w:tc>
          <w:tcPr>
            <w:tcW w:w="268" w:type="dxa"/>
          </w:tcPr>
          <w:p w14:paraId="780ACD41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1712189" w14:textId="45530AFD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206666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2054AE6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10,682</w:t>
            </w:r>
          </w:p>
        </w:tc>
        <w:tc>
          <w:tcPr>
            <w:tcW w:w="268" w:type="dxa"/>
          </w:tcPr>
          <w:p w14:paraId="20170624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2E53497B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207C" w:rsidRPr="001F50B0" w14:paraId="487CCA45" w14:textId="77777777" w:rsidTr="008D3B09">
        <w:tc>
          <w:tcPr>
            <w:tcW w:w="3600" w:type="dxa"/>
          </w:tcPr>
          <w:p w14:paraId="6A6C6266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vAlign w:val="bottom"/>
          </w:tcPr>
          <w:p w14:paraId="5B07C0B7" w14:textId="23524A82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59DA">
              <w:rPr>
                <w:rFonts w:asciiTheme="majorBidi" w:hAnsiTheme="majorBidi" w:cstheme="majorBidi"/>
                <w:sz w:val="30"/>
                <w:szCs w:val="30"/>
              </w:rPr>
              <w:t xml:space="preserve">         24,317</w:t>
            </w:r>
          </w:p>
        </w:tc>
        <w:tc>
          <w:tcPr>
            <w:tcW w:w="268" w:type="dxa"/>
          </w:tcPr>
          <w:p w14:paraId="53790844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53F0619" w14:textId="1DD95591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D9CE6A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7D09079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24,631</w:t>
            </w:r>
          </w:p>
        </w:tc>
        <w:tc>
          <w:tcPr>
            <w:tcW w:w="268" w:type="dxa"/>
          </w:tcPr>
          <w:p w14:paraId="4743553D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D29D27C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207C" w:rsidRPr="001F50B0" w14:paraId="558417EB" w14:textId="77777777" w:rsidTr="008D3B09">
        <w:tc>
          <w:tcPr>
            <w:tcW w:w="3600" w:type="dxa"/>
          </w:tcPr>
          <w:p w14:paraId="76689034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  <w:vAlign w:val="bottom"/>
          </w:tcPr>
          <w:p w14:paraId="2471249C" w14:textId="581288C0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59DA">
              <w:rPr>
                <w:rFonts w:asciiTheme="majorBidi" w:hAnsiTheme="majorBidi" w:cstheme="majorBidi"/>
                <w:sz w:val="30"/>
                <w:szCs w:val="30"/>
              </w:rPr>
              <w:t xml:space="preserve">  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877</w:t>
            </w:r>
          </w:p>
        </w:tc>
        <w:tc>
          <w:tcPr>
            <w:tcW w:w="268" w:type="dxa"/>
          </w:tcPr>
          <w:p w14:paraId="2396491E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77FD292" w14:textId="35B4645B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BE209A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1F58D8F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268" w:type="dxa"/>
          </w:tcPr>
          <w:p w14:paraId="24448A15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4720704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207C" w:rsidRPr="001F50B0" w14:paraId="74F68FBF" w14:textId="77777777" w:rsidTr="00FB56D6">
        <w:tc>
          <w:tcPr>
            <w:tcW w:w="3600" w:type="dxa"/>
          </w:tcPr>
          <w:p w14:paraId="51393D7A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สินทรัพย์ระหว่างก่อสร้างและเครื่องจักร</w:t>
            </w:r>
          </w:p>
        </w:tc>
        <w:tc>
          <w:tcPr>
            <w:tcW w:w="1260" w:type="dxa"/>
          </w:tcPr>
          <w:p w14:paraId="1BF85D72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2259603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6F8C264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462CE0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F347034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19C16B23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04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2C37D517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207C" w:rsidRPr="001F50B0" w14:paraId="78AF5C2C" w14:textId="77777777" w:rsidTr="00FB56D6">
        <w:tc>
          <w:tcPr>
            <w:tcW w:w="3600" w:type="dxa"/>
          </w:tcPr>
          <w:p w14:paraId="31F57BAA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ระหว่างติดตั้ง</w:t>
            </w:r>
          </w:p>
        </w:tc>
        <w:tc>
          <w:tcPr>
            <w:tcW w:w="1260" w:type="dxa"/>
          </w:tcPr>
          <w:p w14:paraId="3195E42D" w14:textId="40A8E43E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20,963</w:t>
            </w:r>
          </w:p>
        </w:tc>
        <w:tc>
          <w:tcPr>
            <w:tcW w:w="268" w:type="dxa"/>
          </w:tcPr>
          <w:p w14:paraId="5E5F6DC2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E029C66" w14:textId="57C68C8D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28,786</w:t>
            </w:r>
          </w:p>
        </w:tc>
        <w:tc>
          <w:tcPr>
            <w:tcW w:w="236" w:type="dxa"/>
          </w:tcPr>
          <w:p w14:paraId="15369E45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B626CCB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18,670</w:t>
            </w:r>
          </w:p>
        </w:tc>
        <w:tc>
          <w:tcPr>
            <w:tcW w:w="268" w:type="dxa"/>
          </w:tcPr>
          <w:p w14:paraId="39F49CA3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829DA79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t>30,263</w:t>
            </w:r>
          </w:p>
        </w:tc>
      </w:tr>
      <w:tr w:rsidR="0022207C" w:rsidRPr="001F50B0" w14:paraId="06F2743E" w14:textId="77777777" w:rsidTr="00FB56D6">
        <w:tc>
          <w:tcPr>
            <w:tcW w:w="3600" w:type="dxa"/>
          </w:tcPr>
          <w:p w14:paraId="7A700CE0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AAE82F" w14:textId="1B4362BA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9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027</w:t>
            </w:r>
          </w:p>
        </w:tc>
        <w:tc>
          <w:tcPr>
            <w:tcW w:w="268" w:type="dxa"/>
          </w:tcPr>
          <w:p w14:paraId="329A21D3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5E1071D2" w14:textId="770AE8BE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28,786</w:t>
            </w:r>
          </w:p>
        </w:tc>
        <w:tc>
          <w:tcPr>
            <w:tcW w:w="236" w:type="dxa"/>
          </w:tcPr>
          <w:p w14:paraId="37EB5AC8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B068E29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54,336</w:t>
            </w:r>
          </w:p>
        </w:tc>
        <w:tc>
          <w:tcPr>
            <w:tcW w:w="268" w:type="dxa"/>
          </w:tcPr>
          <w:p w14:paraId="25889D21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0500B37D" w14:textId="77777777" w:rsidR="0022207C" w:rsidRPr="00D23606" w:rsidRDefault="0022207C" w:rsidP="0022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30,263</w:t>
            </w:r>
          </w:p>
        </w:tc>
      </w:tr>
    </w:tbl>
    <w:p w14:paraId="714A6FC9" w14:textId="77777777" w:rsidR="00E766A2" w:rsidRDefault="00E766A2">
      <w:r>
        <w:br w:type="page"/>
      </w:r>
    </w:p>
    <w:p w14:paraId="3E8F05A0" w14:textId="70B05881" w:rsidR="00337AE5" w:rsidRPr="00B75DA7" w:rsidRDefault="00337AE5" w:rsidP="00880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1584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 มีดังนี้</w:t>
      </w:r>
    </w:p>
    <w:p w14:paraId="686A50F6" w14:textId="6E711B79" w:rsidR="00880D21" w:rsidRDefault="00880D21" w:rsidP="00BD2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3600"/>
        <w:gridCol w:w="1260"/>
        <w:gridCol w:w="268"/>
        <w:gridCol w:w="1352"/>
        <w:gridCol w:w="236"/>
        <w:gridCol w:w="1204"/>
        <w:gridCol w:w="268"/>
        <w:gridCol w:w="1352"/>
      </w:tblGrid>
      <w:tr w:rsidR="004D54A8" w:rsidRPr="001F50B0" w14:paraId="330348BF" w14:textId="77777777" w:rsidTr="00337D3E">
        <w:trPr>
          <w:tblHeader/>
        </w:trPr>
        <w:tc>
          <w:tcPr>
            <w:tcW w:w="3600" w:type="dxa"/>
          </w:tcPr>
          <w:p w14:paraId="2C602A8E" w14:textId="4E8657C9" w:rsidR="004D54A8" w:rsidRPr="001F50B0" w:rsidRDefault="004D54A8" w:rsidP="004D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940" w:type="dxa"/>
            <w:gridSpan w:val="7"/>
          </w:tcPr>
          <w:p w14:paraId="004D5D5C" w14:textId="77777777" w:rsidR="004D54A8" w:rsidRPr="001F50B0" w:rsidRDefault="004D54A8" w:rsidP="004D5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7B23" w:rsidRPr="001F50B0" w14:paraId="1F76A850" w14:textId="77777777" w:rsidTr="00337D3E">
        <w:trPr>
          <w:tblHeader/>
        </w:trPr>
        <w:tc>
          <w:tcPr>
            <w:tcW w:w="3600" w:type="dxa"/>
          </w:tcPr>
          <w:p w14:paraId="200A9551" w14:textId="2C979FDE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7B23">
              <w:rPr>
                <w:rFonts w:asciiTheme="majorBidi" w:hAnsiTheme="majorBidi" w:cstheme="majorBidi"/>
                <w:spacing w:val="-8"/>
                <w:sz w:val="30"/>
                <w:szCs w:val="30"/>
              </w:rPr>
              <w:br w:type="page"/>
            </w:r>
            <w:r w:rsidRPr="00D57B2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สำหรับงวดสามเดือนสิ้นสุด</w:t>
            </w:r>
            <w:r w:rsidRPr="00D57B2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</w:t>
            </w:r>
            <w:r w:rsidRPr="00D57B2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วันที่</w:t>
            </w:r>
            <w:r w:rsidRPr="00D57B2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31 </w:t>
            </w:r>
            <w:r w:rsidRPr="00D57B2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มีนาคม</w:t>
            </w:r>
          </w:p>
        </w:tc>
        <w:tc>
          <w:tcPr>
            <w:tcW w:w="2880" w:type="dxa"/>
            <w:gridSpan w:val="3"/>
          </w:tcPr>
          <w:p w14:paraId="510F02B1" w14:textId="365F1340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7E717F7" w14:textId="77777777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4" w:type="dxa"/>
            <w:gridSpan w:val="3"/>
          </w:tcPr>
          <w:p w14:paraId="078F4C81" w14:textId="53ECB012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57B23" w:rsidRPr="001F50B0" w14:paraId="191E905B" w14:textId="77777777" w:rsidTr="00337D3E">
        <w:tc>
          <w:tcPr>
            <w:tcW w:w="3600" w:type="dxa"/>
          </w:tcPr>
          <w:p w14:paraId="2623C86D" w14:textId="77777777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CCBC63" w14:textId="77777777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</w:tcPr>
          <w:p w14:paraId="5A64040B" w14:textId="77777777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9FC1148" w14:textId="77777777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00" w:firstLine="25"/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662FD796" w14:textId="77777777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46E8CED" w14:textId="77777777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</w:tcPr>
          <w:p w14:paraId="30214E78" w14:textId="77777777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8CC1A6E" w14:textId="77777777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</w:tr>
      <w:tr w:rsidR="00D57B23" w:rsidRPr="001F50B0" w14:paraId="213E748F" w14:textId="77777777" w:rsidTr="00337D3E">
        <w:tc>
          <w:tcPr>
            <w:tcW w:w="3600" w:type="dxa"/>
          </w:tcPr>
          <w:p w14:paraId="4494B4D8" w14:textId="77777777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</w:tcPr>
          <w:p w14:paraId="17EAAEBE" w14:textId="77777777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7B23" w:rsidRPr="001F50B0" w14:paraId="47A56C0F" w14:textId="77777777" w:rsidTr="00337D3E">
        <w:tc>
          <w:tcPr>
            <w:tcW w:w="3600" w:type="dxa"/>
          </w:tcPr>
          <w:p w14:paraId="740A5B00" w14:textId="77777777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</w:tcPr>
          <w:p w14:paraId="4C521306" w14:textId="1B8A9072" w:rsidR="00D57B23" w:rsidRPr="001F50B0" w:rsidRDefault="004A1584" w:rsidP="004A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3B0A91F" w14:textId="77777777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B54B8DE" w14:textId="3FA5D3A7" w:rsidR="00D57B23" w:rsidRPr="001F50B0" w:rsidRDefault="004A1584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44F5BC" w14:textId="77777777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C942C60" w14:textId="6995CB43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268" w:type="dxa"/>
          </w:tcPr>
          <w:p w14:paraId="4B773B1D" w14:textId="77777777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8239204" w14:textId="50386E03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7B23" w:rsidRPr="001F50B0" w14:paraId="425054F4" w14:textId="77777777" w:rsidTr="00337D3E">
        <w:tc>
          <w:tcPr>
            <w:tcW w:w="3600" w:type="dxa"/>
          </w:tcPr>
          <w:p w14:paraId="302F55AA" w14:textId="77777777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260" w:type="dxa"/>
          </w:tcPr>
          <w:p w14:paraId="22F628E9" w14:textId="46C5563F" w:rsidR="00D57B23" w:rsidRPr="001F50B0" w:rsidRDefault="004A1584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268" w:type="dxa"/>
          </w:tcPr>
          <w:p w14:paraId="588C376D" w14:textId="77777777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6374710" w14:textId="2DD42BEC" w:rsidR="00D57B23" w:rsidRPr="001F50B0" w:rsidRDefault="004A1584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ADEAF5" w14:textId="77777777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81B910B" w14:textId="21D6DEDB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68" w:type="dxa"/>
          </w:tcPr>
          <w:p w14:paraId="04983D40" w14:textId="77777777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F726317" w14:textId="15AFDEC0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7B23" w:rsidRPr="001F50B0" w14:paraId="545720C3" w14:textId="77777777" w:rsidTr="00337D3E">
        <w:tc>
          <w:tcPr>
            <w:tcW w:w="3600" w:type="dxa"/>
          </w:tcPr>
          <w:p w14:paraId="1ED7E830" w14:textId="77777777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F34138" w14:textId="316CD252" w:rsidR="00D57B23" w:rsidRPr="001F50B0" w:rsidRDefault="004A1584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268" w:type="dxa"/>
          </w:tcPr>
          <w:p w14:paraId="1E19DBA2" w14:textId="77777777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610BAAF8" w14:textId="57B57C1E" w:rsidR="00D57B23" w:rsidRPr="00CF3531" w:rsidRDefault="004A1584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AAD31F" w14:textId="77777777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F721CBD" w14:textId="21B8BE81" w:rsidR="00D57B23" w:rsidRPr="00FE0491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1,081</w:t>
            </w:r>
          </w:p>
        </w:tc>
        <w:tc>
          <w:tcPr>
            <w:tcW w:w="268" w:type="dxa"/>
          </w:tcPr>
          <w:p w14:paraId="27C53549" w14:textId="77777777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5399F4F4" w14:textId="5717B316" w:rsidR="00D57B23" w:rsidRPr="001F50B0" w:rsidRDefault="00D57B23" w:rsidP="00D57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5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0790199" w14:textId="77777777" w:rsidR="00464D96" w:rsidRPr="00B75DA7" w:rsidRDefault="00464D96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0372115" w14:textId="0906A512" w:rsidR="000445C2" w:rsidRPr="00B75DA7" w:rsidRDefault="000445C2" w:rsidP="00880D21">
      <w:pPr>
        <w:pStyle w:val="Heading1"/>
        <w:numPr>
          <w:ilvl w:val="0"/>
          <w:numId w:val="23"/>
        </w:numPr>
        <w:tabs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Cs w:val="30"/>
        </w:rPr>
      </w:pPr>
      <w:r w:rsidRPr="00B75DA7">
        <w:rPr>
          <w:rFonts w:asciiTheme="majorBidi" w:hAnsiTheme="majorBidi" w:cstheme="majorBidi"/>
          <w:szCs w:val="30"/>
        </w:rPr>
        <w:tab/>
      </w:r>
      <w:r w:rsidRPr="00B75DA7">
        <w:rPr>
          <w:rFonts w:asciiTheme="majorBidi" w:hAnsiTheme="majorBidi" w:cstheme="majorBidi"/>
          <w:szCs w:val="30"/>
          <w:cs/>
        </w:rPr>
        <w:t>ส่วนงานดำเนินงานและการจำแนกรายได้</w:t>
      </w:r>
    </w:p>
    <w:p w14:paraId="42670088" w14:textId="3D3E212E" w:rsidR="000445C2" w:rsidRPr="00B75DA7" w:rsidRDefault="000445C2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5D0252A" w14:textId="0306FE3A" w:rsidR="000E1E06" w:rsidRPr="00B75DA7" w:rsidRDefault="000E1E06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75DA7">
        <w:rPr>
          <w:rFonts w:asciiTheme="majorBidi" w:hAnsiTheme="majorBidi" w:cstheme="majorBidi"/>
          <w:sz w:val="30"/>
          <w:szCs w:val="30"/>
          <w:cs/>
        </w:rPr>
        <w:t>ผู้บริหารเห็นว่า</w:t>
      </w:r>
      <w:r w:rsidRPr="00B75DA7">
        <w:rPr>
          <w:rFonts w:asciiTheme="majorBidi" w:hAnsiTheme="majorBidi" w:cstheme="majorBidi"/>
          <w:sz w:val="30"/>
          <w:szCs w:val="30"/>
        </w:rPr>
        <w:t xml:space="preserve"> </w:t>
      </w:r>
      <w:r w:rsidRPr="00B75DA7">
        <w:rPr>
          <w:rFonts w:asciiTheme="majorBidi" w:hAnsiTheme="majorBidi" w:cstheme="majorBidi"/>
          <w:sz w:val="30"/>
          <w:szCs w:val="30"/>
          <w:cs/>
        </w:rPr>
        <w:t>กลุ่มบริษัทดำเนินกิจการในส่วนงานเดียวคือส่วนงานธุรกิจผลิตและจำหน่ายอาหารทะเลบรรจุกระป๋องและบรรจุซอง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5DD5E98A" w14:textId="0DCC6794" w:rsidR="00077452" w:rsidRPr="00B75DA7" w:rsidRDefault="00077452" w:rsidP="00077452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9EA2B5" w14:textId="77777777" w:rsidR="00E766A2" w:rsidRDefault="00E7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11304A0" w14:textId="6B9391D4" w:rsidR="00077452" w:rsidRPr="00B75DA7" w:rsidRDefault="00077452" w:rsidP="00431672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DA7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ตารางต่อไปนี้แสดงข้อมูลรายได้ที่ถูกจำแนกตามส่วนงานภูมิศาสตร์หลัก ประเภทของ</w:t>
      </w:r>
      <w:r w:rsidR="00571109">
        <w:rPr>
          <w:rFonts w:asciiTheme="majorBidi" w:hAnsiTheme="majorBidi" w:cstheme="majorBidi" w:hint="cs"/>
          <w:sz w:val="30"/>
          <w:szCs w:val="30"/>
          <w:cs/>
        </w:rPr>
        <w:t>สินค้า</w:t>
      </w:r>
      <w:r w:rsidRPr="00B75DA7">
        <w:rPr>
          <w:rFonts w:asciiTheme="majorBidi" w:hAnsiTheme="majorBidi" w:cstheme="majorBidi"/>
          <w:sz w:val="30"/>
          <w:szCs w:val="30"/>
          <w:cs/>
        </w:rPr>
        <w:t>และบริการหลัก และจังหวะเวลาในการรับรู้รายได้</w:t>
      </w:r>
    </w:p>
    <w:p w14:paraId="3E994F1E" w14:textId="3A5A992B" w:rsidR="009E697E" w:rsidRDefault="009E697E" w:rsidP="00431672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48"/>
        <w:gridCol w:w="1282"/>
        <w:gridCol w:w="267"/>
        <w:gridCol w:w="1170"/>
        <w:gridCol w:w="273"/>
        <w:gridCol w:w="1167"/>
      </w:tblGrid>
      <w:tr w:rsidR="003829E1" w:rsidRPr="00BB3FA5" w14:paraId="0CA68604" w14:textId="77777777" w:rsidTr="001509F0">
        <w:trPr>
          <w:trHeight w:val="87"/>
        </w:trPr>
        <w:tc>
          <w:tcPr>
            <w:tcW w:w="3690" w:type="dxa"/>
          </w:tcPr>
          <w:p w14:paraId="1102A23C" w14:textId="7BCB09C6" w:rsidR="003829E1" w:rsidRPr="00BB3FA5" w:rsidRDefault="003829E1" w:rsidP="003829E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14:paraId="2D1691F1" w14:textId="77777777" w:rsidR="003829E1" w:rsidRPr="00BB3FA5" w:rsidRDefault="003829E1" w:rsidP="003829E1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BB3F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55E9A297" w14:textId="77777777" w:rsidR="003829E1" w:rsidRPr="00BB3FA5" w:rsidRDefault="003829E1" w:rsidP="003829E1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0" w:type="dxa"/>
            <w:gridSpan w:val="3"/>
          </w:tcPr>
          <w:p w14:paraId="7F0F651A" w14:textId="77777777" w:rsidR="003829E1" w:rsidRPr="00BB3FA5" w:rsidRDefault="003829E1" w:rsidP="003829E1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7B23" w:rsidRPr="00BB3FA5" w14:paraId="33985831" w14:textId="77777777" w:rsidTr="00610C00">
        <w:trPr>
          <w:trHeight w:val="87"/>
        </w:trPr>
        <w:tc>
          <w:tcPr>
            <w:tcW w:w="3690" w:type="dxa"/>
            <w:hideMark/>
          </w:tcPr>
          <w:p w14:paraId="6B700CC2" w14:textId="757099D9" w:rsidR="00D57B23" w:rsidRPr="00BB3FA5" w:rsidRDefault="00D57B23" w:rsidP="00D57B23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5320D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สำหรับงวดสามเดือนสิ้นสุด</w:t>
            </w:r>
            <w:r w:rsidRPr="005320D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Pr="005320D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วันที่</w:t>
            </w:r>
            <w:r w:rsidRPr="005320D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31 </w:t>
            </w:r>
            <w:r w:rsidRPr="005320D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44A66F5A" w14:textId="23CF2752" w:rsidR="00D57B23" w:rsidRPr="00BB3FA5" w:rsidRDefault="00D57B23" w:rsidP="00D57B23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48" w:type="dxa"/>
          </w:tcPr>
          <w:p w14:paraId="400AB9B8" w14:textId="77777777" w:rsidR="00D57B23" w:rsidRPr="00BB3FA5" w:rsidRDefault="00D57B23" w:rsidP="00D57B23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7683A281" w14:textId="533CFB6E" w:rsidR="00D57B23" w:rsidRPr="00BB3FA5" w:rsidRDefault="00D57B23" w:rsidP="00D57B23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67" w:type="dxa"/>
          </w:tcPr>
          <w:p w14:paraId="32FE26D3" w14:textId="77777777" w:rsidR="00D57B23" w:rsidRPr="00BB3FA5" w:rsidRDefault="00D57B23" w:rsidP="00D57B23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5B243F26" w14:textId="7498DE88" w:rsidR="00D57B23" w:rsidRPr="00BB3FA5" w:rsidRDefault="00D57B23" w:rsidP="00D57B23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3" w:type="dxa"/>
          </w:tcPr>
          <w:p w14:paraId="18976E1F" w14:textId="77777777" w:rsidR="00D57B23" w:rsidRPr="00BB3FA5" w:rsidRDefault="00D57B23" w:rsidP="00D57B23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04686286" w14:textId="70A00B25" w:rsidR="00D57B23" w:rsidRPr="00BB3FA5" w:rsidRDefault="00D57B23" w:rsidP="00D57B23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</w:tr>
      <w:tr w:rsidR="00F5206C" w:rsidRPr="00BB3FA5" w14:paraId="7528BB69" w14:textId="77777777" w:rsidTr="001813C8">
        <w:trPr>
          <w:trHeight w:val="87"/>
        </w:trPr>
        <w:tc>
          <w:tcPr>
            <w:tcW w:w="3690" w:type="dxa"/>
            <w:vAlign w:val="bottom"/>
          </w:tcPr>
          <w:p w14:paraId="767C1B67" w14:textId="77777777" w:rsidR="00F5206C" w:rsidRPr="00BB3FA5" w:rsidRDefault="00F5206C" w:rsidP="0046076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67" w:type="dxa"/>
            <w:gridSpan w:val="7"/>
            <w:hideMark/>
          </w:tcPr>
          <w:p w14:paraId="123422D3" w14:textId="77777777" w:rsidR="00F5206C" w:rsidRPr="00BB3FA5" w:rsidRDefault="00F5206C" w:rsidP="0046076F">
            <w:pPr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BB3F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BB3FA5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F5206C" w:rsidRPr="00BB3FA5" w14:paraId="138C6B32" w14:textId="77777777" w:rsidTr="001813C8">
        <w:tc>
          <w:tcPr>
            <w:tcW w:w="3690" w:type="dxa"/>
            <w:hideMark/>
          </w:tcPr>
          <w:p w14:paraId="36AAA547" w14:textId="77777777" w:rsidR="00F5206C" w:rsidRPr="00BB3FA5" w:rsidRDefault="00F5206C" w:rsidP="0046076F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ส่วนงานภูมิศาสตร์หลัก </w:t>
            </w:r>
          </w:p>
        </w:tc>
        <w:tc>
          <w:tcPr>
            <w:tcW w:w="1260" w:type="dxa"/>
          </w:tcPr>
          <w:p w14:paraId="4B9371A1" w14:textId="77777777" w:rsidR="00F5206C" w:rsidRPr="00BB3FA5" w:rsidRDefault="00F5206C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14:paraId="727B0959" w14:textId="77777777" w:rsidR="00F5206C" w:rsidRPr="00BB3FA5" w:rsidRDefault="00F5206C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75228FB1" w14:textId="77777777" w:rsidR="00F5206C" w:rsidRPr="00BB3FA5" w:rsidRDefault="00F5206C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49EF7CF3" w14:textId="77777777" w:rsidR="00F5206C" w:rsidRPr="00BB3FA5" w:rsidRDefault="00F5206C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39955AA" w14:textId="77777777" w:rsidR="00F5206C" w:rsidRPr="00BB3FA5" w:rsidRDefault="00F5206C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</w:tcPr>
          <w:p w14:paraId="2C781700" w14:textId="77777777" w:rsidR="00F5206C" w:rsidRPr="00BB3FA5" w:rsidRDefault="00F5206C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</w:tcPr>
          <w:p w14:paraId="16173657" w14:textId="77777777" w:rsidR="00F5206C" w:rsidRPr="00BB3FA5" w:rsidRDefault="00F5206C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F5206C" w:rsidRPr="00BB3FA5" w14:paraId="13FB0025" w14:textId="77777777" w:rsidTr="001813C8">
        <w:tc>
          <w:tcPr>
            <w:tcW w:w="3690" w:type="dxa"/>
            <w:hideMark/>
          </w:tcPr>
          <w:p w14:paraId="0CF90A80" w14:textId="77777777" w:rsidR="00F5206C" w:rsidRPr="00BB3FA5" w:rsidRDefault="00F5206C" w:rsidP="00F5206C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B3FA5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ทวีปเอเชีย </w:t>
            </w:r>
            <w:r w:rsidRPr="00BB3FA5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(</w:t>
            </w:r>
            <w:r w:rsidRPr="00BB3FA5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ไม่รวมประเทศไทย</w:t>
            </w:r>
            <w:r w:rsidRPr="00BB3FA5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60" w:type="dxa"/>
          </w:tcPr>
          <w:p w14:paraId="49147FDB" w14:textId="201A4046" w:rsidR="00F5206C" w:rsidRPr="00BB3FA5" w:rsidRDefault="0022207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787,166</w:t>
            </w:r>
          </w:p>
        </w:tc>
        <w:tc>
          <w:tcPr>
            <w:tcW w:w="248" w:type="dxa"/>
            <w:vAlign w:val="bottom"/>
          </w:tcPr>
          <w:p w14:paraId="3279C69B" w14:textId="77777777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04C4FE2E" w14:textId="4D053EE2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773,692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1457E455" w14:textId="77777777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0ADF5E82" w14:textId="59AE791E" w:rsidR="00F5206C" w:rsidRPr="00BB3FA5" w:rsidRDefault="0022207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779,820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36395B99" w14:textId="77777777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517BC32A" w14:textId="238CE210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770,317</w:t>
            </w:r>
          </w:p>
        </w:tc>
      </w:tr>
      <w:tr w:rsidR="0009338B" w:rsidRPr="00BB3FA5" w14:paraId="131D2212" w14:textId="77777777" w:rsidTr="000A4322">
        <w:tc>
          <w:tcPr>
            <w:tcW w:w="3690" w:type="dxa"/>
            <w:hideMark/>
          </w:tcPr>
          <w:p w14:paraId="49124E10" w14:textId="77777777" w:rsidR="0009338B" w:rsidRPr="00BB3FA5" w:rsidRDefault="0009338B" w:rsidP="000A4322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cs/>
              </w:rPr>
              <w:t>ทวีปยุโรป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E498ADC" w14:textId="77777777" w:rsidR="0009338B" w:rsidRPr="00BB3FA5" w:rsidRDefault="0009338B" w:rsidP="000A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313,098</w:t>
            </w:r>
          </w:p>
        </w:tc>
        <w:tc>
          <w:tcPr>
            <w:tcW w:w="248" w:type="dxa"/>
            <w:vAlign w:val="bottom"/>
          </w:tcPr>
          <w:p w14:paraId="46610BF6" w14:textId="77777777" w:rsidR="0009338B" w:rsidRPr="00BB3FA5" w:rsidRDefault="0009338B" w:rsidP="000A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414C7BE" w14:textId="77777777" w:rsidR="0009338B" w:rsidRPr="00BB3FA5" w:rsidRDefault="0009338B" w:rsidP="000A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71,619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7C3F82A9" w14:textId="77777777" w:rsidR="0009338B" w:rsidRPr="00BB3FA5" w:rsidRDefault="0009338B" w:rsidP="000A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B8487E7" w14:textId="77777777" w:rsidR="0009338B" w:rsidRPr="00BB3FA5" w:rsidRDefault="0009338B" w:rsidP="000A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313,098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165E8229" w14:textId="77777777" w:rsidR="0009338B" w:rsidRPr="00BB3FA5" w:rsidRDefault="0009338B" w:rsidP="000A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2B41F2F" w14:textId="77777777" w:rsidR="0009338B" w:rsidRPr="00BB3FA5" w:rsidRDefault="0009338B" w:rsidP="000A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71,619</w:t>
            </w:r>
          </w:p>
        </w:tc>
      </w:tr>
      <w:tr w:rsidR="00F5206C" w:rsidRPr="00BB3FA5" w14:paraId="052B3DEE" w14:textId="77777777" w:rsidTr="001813C8">
        <w:tc>
          <w:tcPr>
            <w:tcW w:w="3690" w:type="dxa"/>
          </w:tcPr>
          <w:p w14:paraId="1F4155C6" w14:textId="77777777" w:rsidR="00F5206C" w:rsidRPr="00BB3FA5" w:rsidRDefault="00F5206C" w:rsidP="00F5206C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B3FA5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ทวีปแอฟริกา</w:t>
            </w:r>
          </w:p>
        </w:tc>
        <w:tc>
          <w:tcPr>
            <w:tcW w:w="1260" w:type="dxa"/>
          </w:tcPr>
          <w:p w14:paraId="2884479A" w14:textId="5DDACF75" w:rsidR="00F5206C" w:rsidRPr="00BB3FA5" w:rsidRDefault="0022207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65,989</w:t>
            </w:r>
          </w:p>
        </w:tc>
        <w:tc>
          <w:tcPr>
            <w:tcW w:w="248" w:type="dxa"/>
            <w:vAlign w:val="bottom"/>
          </w:tcPr>
          <w:p w14:paraId="75BB9B09" w14:textId="77777777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39379C09" w14:textId="052E4D1B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108,193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2569D12D" w14:textId="77777777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678A5EE5" w14:textId="577D7874" w:rsidR="00F5206C" w:rsidRPr="00BB3FA5" w:rsidRDefault="0022207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65,989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42677632" w14:textId="77777777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162E316F" w14:textId="39E396FC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108,193</w:t>
            </w:r>
          </w:p>
        </w:tc>
      </w:tr>
      <w:tr w:rsidR="00F5206C" w:rsidRPr="00BB3FA5" w14:paraId="66055899" w14:textId="77777777" w:rsidTr="001813C8">
        <w:tc>
          <w:tcPr>
            <w:tcW w:w="3690" w:type="dxa"/>
          </w:tcPr>
          <w:p w14:paraId="10B3E417" w14:textId="77777777" w:rsidR="00F5206C" w:rsidRPr="00BB3FA5" w:rsidRDefault="00F5206C" w:rsidP="00F5206C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BB3FA5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ทวีปอเมริกา</w:t>
            </w:r>
          </w:p>
        </w:tc>
        <w:tc>
          <w:tcPr>
            <w:tcW w:w="1260" w:type="dxa"/>
          </w:tcPr>
          <w:p w14:paraId="60420897" w14:textId="3BDED264" w:rsidR="00F5206C" w:rsidRPr="00BB3FA5" w:rsidRDefault="0022207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61,747</w:t>
            </w:r>
          </w:p>
        </w:tc>
        <w:tc>
          <w:tcPr>
            <w:tcW w:w="248" w:type="dxa"/>
            <w:vAlign w:val="bottom"/>
          </w:tcPr>
          <w:p w14:paraId="60507892" w14:textId="77777777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0A2E7294" w14:textId="5DBCC312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70,359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32EE3CB5" w14:textId="77777777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789BB448" w14:textId="53FFBA97" w:rsidR="00F5206C" w:rsidRPr="00BB3FA5" w:rsidRDefault="0022207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61,747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086027C5" w14:textId="77777777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6BE25C8C" w14:textId="1182307B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70,359</w:t>
            </w:r>
          </w:p>
        </w:tc>
      </w:tr>
      <w:tr w:rsidR="00F5206C" w:rsidRPr="00BB3FA5" w14:paraId="64378E9E" w14:textId="77777777" w:rsidTr="001813C8">
        <w:tc>
          <w:tcPr>
            <w:tcW w:w="3690" w:type="dxa"/>
          </w:tcPr>
          <w:p w14:paraId="7624DB97" w14:textId="77777777" w:rsidR="00F5206C" w:rsidRPr="00BB3FA5" w:rsidRDefault="00F5206C" w:rsidP="00F5206C">
            <w:pPr>
              <w:ind w:left="162" w:hanging="162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60" w:type="dxa"/>
          </w:tcPr>
          <w:p w14:paraId="7F093347" w14:textId="097AB531" w:rsidR="00F5206C" w:rsidRPr="00BB3FA5" w:rsidRDefault="0022207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54,258</w:t>
            </w:r>
          </w:p>
        </w:tc>
        <w:tc>
          <w:tcPr>
            <w:tcW w:w="248" w:type="dxa"/>
            <w:vAlign w:val="bottom"/>
          </w:tcPr>
          <w:p w14:paraId="1F011BB6" w14:textId="77777777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0890E4C5" w14:textId="32E8B890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58,980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39A51044" w14:textId="77777777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0C6DCB1C" w14:textId="62753EAA" w:rsidR="00F5206C" w:rsidRPr="00BB3FA5" w:rsidRDefault="0022207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58,160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6B15B2CF" w14:textId="77777777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3A798D89" w14:textId="4285F003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56,746</w:t>
            </w:r>
          </w:p>
        </w:tc>
      </w:tr>
      <w:tr w:rsidR="00F5206C" w:rsidRPr="00BB3FA5" w14:paraId="05993840" w14:textId="77777777" w:rsidTr="001813C8">
        <w:tc>
          <w:tcPr>
            <w:tcW w:w="3690" w:type="dxa"/>
          </w:tcPr>
          <w:p w14:paraId="42673909" w14:textId="77777777" w:rsidR="00F5206C" w:rsidRPr="00BB3FA5" w:rsidRDefault="00F5206C" w:rsidP="00F5206C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B3FA5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ทวีปออสเตรเลีย</w:t>
            </w:r>
          </w:p>
        </w:tc>
        <w:tc>
          <w:tcPr>
            <w:tcW w:w="1260" w:type="dxa"/>
          </w:tcPr>
          <w:p w14:paraId="0D03EEDB" w14:textId="2978A118" w:rsidR="00F5206C" w:rsidRPr="00BB3FA5" w:rsidRDefault="0022207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14,387</w:t>
            </w:r>
          </w:p>
        </w:tc>
        <w:tc>
          <w:tcPr>
            <w:tcW w:w="248" w:type="dxa"/>
            <w:vAlign w:val="bottom"/>
          </w:tcPr>
          <w:p w14:paraId="6AEF0034" w14:textId="77777777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6DE7B104" w14:textId="23175C3D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8,779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6C7ED678" w14:textId="77777777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58F6A8B6" w14:textId="5B514224" w:rsidR="00F5206C" w:rsidRPr="00BB3FA5" w:rsidRDefault="0022207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14,387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09B33659" w14:textId="77777777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3B389AD9" w14:textId="1705385C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8,779</w:t>
            </w:r>
          </w:p>
        </w:tc>
      </w:tr>
      <w:tr w:rsidR="00F5206C" w:rsidRPr="00BB3FA5" w14:paraId="7AA4DFB7" w14:textId="77777777" w:rsidTr="001813C8">
        <w:tc>
          <w:tcPr>
            <w:tcW w:w="3690" w:type="dxa"/>
            <w:hideMark/>
          </w:tcPr>
          <w:p w14:paraId="620F9251" w14:textId="77777777" w:rsidR="00F5206C" w:rsidRPr="00BB3FA5" w:rsidRDefault="00F5206C" w:rsidP="00F5206C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B3F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D0791" w14:textId="640ABBF4" w:rsidR="00F5206C" w:rsidRPr="00BB3FA5" w:rsidRDefault="0022207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1,296,645</w:t>
            </w:r>
          </w:p>
        </w:tc>
        <w:tc>
          <w:tcPr>
            <w:tcW w:w="248" w:type="dxa"/>
          </w:tcPr>
          <w:p w14:paraId="13C80CDC" w14:textId="77777777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7CA21CD3" w14:textId="23F06B78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1,091,622</w:t>
            </w:r>
          </w:p>
        </w:tc>
        <w:tc>
          <w:tcPr>
            <w:tcW w:w="267" w:type="dxa"/>
            <w:shd w:val="clear" w:color="auto" w:fill="FFFFFF" w:themeFill="background1"/>
          </w:tcPr>
          <w:p w14:paraId="7238C0BD" w14:textId="77777777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0646F6B1" w14:textId="5E749C00" w:rsidR="00F5206C" w:rsidRPr="00BB3FA5" w:rsidRDefault="0022207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1,293,201</w:t>
            </w:r>
          </w:p>
        </w:tc>
        <w:tc>
          <w:tcPr>
            <w:tcW w:w="273" w:type="dxa"/>
            <w:shd w:val="clear" w:color="auto" w:fill="FFFFFF" w:themeFill="background1"/>
          </w:tcPr>
          <w:p w14:paraId="6B72AAA8" w14:textId="77777777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2909DE60" w14:textId="16FAD4FD" w:rsidR="00F5206C" w:rsidRPr="00BB3FA5" w:rsidRDefault="00F5206C" w:rsidP="00F5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1,086,013</w:t>
            </w:r>
          </w:p>
        </w:tc>
      </w:tr>
    </w:tbl>
    <w:p w14:paraId="7E0949CD" w14:textId="6F6981C3" w:rsidR="00AA539C" w:rsidRDefault="00AA539C" w:rsidP="00542F34">
      <w:pPr>
        <w:tabs>
          <w:tab w:val="clear" w:pos="227"/>
          <w:tab w:val="clear" w:pos="454"/>
        </w:tabs>
        <w:jc w:val="thaiDistribute"/>
        <w:rPr>
          <w:rFonts w:asciiTheme="majorBidi" w:hAnsiTheme="majorBidi" w:cstheme="majorBidi"/>
          <w:noProof/>
          <w:sz w:val="30"/>
          <w:szCs w:val="30"/>
        </w:rPr>
      </w:pPr>
    </w:p>
    <w:p w14:paraId="73887D35" w14:textId="0A284FC6" w:rsidR="00542F34" w:rsidRPr="00B75DA7" w:rsidRDefault="00542F34" w:rsidP="00542F34">
      <w:pPr>
        <w:tabs>
          <w:tab w:val="clear" w:pos="227"/>
          <w:tab w:val="clear" w:pos="454"/>
        </w:tabs>
        <w:ind w:left="-270" w:hanging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8E7FE" w14:textId="0DDAC4B4" w:rsidR="00BD57B3" w:rsidRPr="00B75DA7" w:rsidRDefault="000F64B6" w:rsidP="000F64B6">
      <w:pPr>
        <w:tabs>
          <w:tab w:val="clear" w:pos="227"/>
          <w:tab w:val="clear" w:pos="454"/>
        </w:tabs>
        <w:ind w:left="-180" w:hanging="81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 wp14:anchorId="517C7C73" wp14:editId="04E445B2">
            <wp:simplePos x="0" y="0"/>
            <wp:positionH relativeFrom="column">
              <wp:posOffset>2760980</wp:posOffset>
            </wp:positionH>
            <wp:positionV relativeFrom="paragraph">
              <wp:posOffset>3810</wp:posOffset>
            </wp:positionV>
            <wp:extent cx="4276725" cy="237744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42F34">
        <w:rPr>
          <w:rFonts w:asciiTheme="majorBidi" w:hAnsiTheme="majorBidi" w:cstheme="majorBidi"/>
          <w:noProof/>
          <w:sz w:val="30"/>
          <w:szCs w:val="30"/>
        </w:rPr>
        <w:drawing>
          <wp:inline distT="0" distB="0" distL="0" distR="0" wp14:anchorId="755F3CD7" wp14:editId="1F5E6AC6">
            <wp:extent cx="4277135" cy="237744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7135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161249" w14:textId="79CEEBAA" w:rsidR="002B5E7B" w:rsidRPr="00B75DA7" w:rsidRDefault="002B5E7B" w:rsidP="00666E2B">
      <w:pPr>
        <w:tabs>
          <w:tab w:val="clear" w:pos="227"/>
          <w:tab w:val="clear" w:pos="454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71ED3A0" w14:textId="4ABED98E" w:rsidR="00F74DDF" w:rsidRPr="00B75DA7" w:rsidRDefault="00F74DDF" w:rsidP="00666E2B">
      <w:pPr>
        <w:tabs>
          <w:tab w:val="clear" w:pos="227"/>
          <w:tab w:val="clear" w:pos="454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2494CF3" w14:textId="325BC4F0" w:rsidR="0055268E" w:rsidRPr="00B75DA7" w:rsidRDefault="0055268E" w:rsidP="00666E2B">
      <w:pPr>
        <w:tabs>
          <w:tab w:val="clear" w:pos="227"/>
          <w:tab w:val="clear" w:pos="454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8BA9071" w14:textId="7F992D69" w:rsidR="0055268E" w:rsidRPr="00B75DA7" w:rsidRDefault="0055268E" w:rsidP="00666E2B">
      <w:pPr>
        <w:tabs>
          <w:tab w:val="clear" w:pos="227"/>
          <w:tab w:val="clear" w:pos="454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6CC5C65" w14:textId="3C2F1FAB" w:rsidR="0055268E" w:rsidRPr="00B75DA7" w:rsidRDefault="0055268E" w:rsidP="00666E2B">
      <w:pPr>
        <w:tabs>
          <w:tab w:val="clear" w:pos="227"/>
          <w:tab w:val="clear" w:pos="454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DB0BBAF" w14:textId="59D42D61" w:rsidR="0055268E" w:rsidRPr="00B75DA7" w:rsidRDefault="0055268E" w:rsidP="00666E2B">
      <w:pPr>
        <w:tabs>
          <w:tab w:val="clear" w:pos="227"/>
          <w:tab w:val="clear" w:pos="454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CACBE79" w14:textId="2576232C" w:rsidR="00024DCC" w:rsidRPr="00B75DA7" w:rsidRDefault="00024DCC">
      <w:pPr>
        <w:rPr>
          <w:rFonts w:asciiTheme="majorBidi" w:hAnsiTheme="majorBidi" w:cstheme="majorBidi"/>
          <w:cs/>
        </w:rPr>
      </w:pPr>
    </w:p>
    <w:tbl>
      <w:tblPr>
        <w:tblW w:w="93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48"/>
        <w:gridCol w:w="1282"/>
        <w:gridCol w:w="267"/>
        <w:gridCol w:w="1170"/>
        <w:gridCol w:w="273"/>
        <w:gridCol w:w="1167"/>
      </w:tblGrid>
      <w:tr w:rsidR="003829E1" w:rsidRPr="00BB3FA5" w14:paraId="7B75F066" w14:textId="77777777" w:rsidTr="003411AD">
        <w:trPr>
          <w:trHeight w:val="87"/>
        </w:trPr>
        <w:tc>
          <w:tcPr>
            <w:tcW w:w="3690" w:type="dxa"/>
          </w:tcPr>
          <w:p w14:paraId="302043C1" w14:textId="312E5C28" w:rsidR="003829E1" w:rsidRPr="00BB3FA5" w:rsidRDefault="003829E1" w:rsidP="003829E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60D41888" w14:textId="77777777" w:rsidR="003829E1" w:rsidRPr="00BB3FA5" w:rsidRDefault="003829E1" w:rsidP="003829E1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BB3F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43BDF5F1" w14:textId="77777777" w:rsidR="003829E1" w:rsidRPr="00BB3FA5" w:rsidRDefault="003829E1" w:rsidP="003829E1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0" w:type="dxa"/>
            <w:gridSpan w:val="3"/>
          </w:tcPr>
          <w:p w14:paraId="699104E7" w14:textId="77777777" w:rsidR="003829E1" w:rsidRPr="00BB3FA5" w:rsidRDefault="003829E1" w:rsidP="003829E1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7B23" w:rsidRPr="00BB3FA5" w14:paraId="084AA436" w14:textId="77777777" w:rsidTr="00E469A7">
        <w:trPr>
          <w:trHeight w:val="87"/>
        </w:trPr>
        <w:tc>
          <w:tcPr>
            <w:tcW w:w="3690" w:type="dxa"/>
            <w:hideMark/>
          </w:tcPr>
          <w:p w14:paraId="76947B21" w14:textId="7D8B78EB" w:rsidR="00D57B23" w:rsidRPr="00BB3FA5" w:rsidRDefault="00D57B23" w:rsidP="00D57B23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5320D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สำหรับงวดสามเดือนสิ้นสุด</w:t>
            </w:r>
            <w:r w:rsidRPr="005320D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Pr="005320D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วันที่</w:t>
            </w:r>
            <w:r w:rsidRPr="005320D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31 </w:t>
            </w:r>
            <w:r w:rsidRPr="005320D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3944876A" w14:textId="77777777" w:rsidR="00D57B23" w:rsidRPr="00BB3FA5" w:rsidRDefault="00D57B23" w:rsidP="00D57B23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48" w:type="dxa"/>
          </w:tcPr>
          <w:p w14:paraId="150BD30A" w14:textId="77777777" w:rsidR="00D57B23" w:rsidRPr="00BB3FA5" w:rsidRDefault="00D57B23" w:rsidP="00D57B23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01ABDED5" w14:textId="77777777" w:rsidR="00D57B23" w:rsidRPr="00BB3FA5" w:rsidRDefault="00D57B23" w:rsidP="00D57B23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67" w:type="dxa"/>
          </w:tcPr>
          <w:p w14:paraId="39904DB2" w14:textId="77777777" w:rsidR="00D57B23" w:rsidRPr="00BB3FA5" w:rsidRDefault="00D57B23" w:rsidP="00D57B23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00187F8" w14:textId="77777777" w:rsidR="00D57B23" w:rsidRPr="00BB3FA5" w:rsidRDefault="00D57B23" w:rsidP="00D57B23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3" w:type="dxa"/>
          </w:tcPr>
          <w:p w14:paraId="05CA31EE" w14:textId="77777777" w:rsidR="00D57B23" w:rsidRPr="00BB3FA5" w:rsidRDefault="00D57B23" w:rsidP="00D57B23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38EA1C40" w14:textId="77777777" w:rsidR="00D57B23" w:rsidRPr="00BB3FA5" w:rsidRDefault="00D57B23" w:rsidP="00D57B23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</w:tr>
      <w:tr w:rsidR="001813C8" w:rsidRPr="00BB3FA5" w14:paraId="11A30851" w14:textId="77777777" w:rsidTr="0046076F">
        <w:trPr>
          <w:trHeight w:val="87"/>
        </w:trPr>
        <w:tc>
          <w:tcPr>
            <w:tcW w:w="3690" w:type="dxa"/>
            <w:vAlign w:val="bottom"/>
          </w:tcPr>
          <w:p w14:paraId="328A60BE" w14:textId="77777777" w:rsidR="001813C8" w:rsidRPr="00BB3FA5" w:rsidRDefault="001813C8" w:rsidP="0046076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67" w:type="dxa"/>
            <w:gridSpan w:val="7"/>
            <w:hideMark/>
          </w:tcPr>
          <w:p w14:paraId="01AE2A8D" w14:textId="77777777" w:rsidR="001813C8" w:rsidRPr="00BB3FA5" w:rsidRDefault="001813C8" w:rsidP="0046076F">
            <w:pPr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BB3F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BB3FA5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1813C8" w:rsidRPr="00BB3FA5" w14:paraId="1A219611" w14:textId="77777777" w:rsidTr="0046076F">
        <w:trPr>
          <w:trHeight w:val="92"/>
        </w:trPr>
        <w:tc>
          <w:tcPr>
            <w:tcW w:w="3690" w:type="dxa"/>
            <w:hideMark/>
          </w:tcPr>
          <w:p w14:paraId="3682BB88" w14:textId="77777777" w:rsidR="001813C8" w:rsidRPr="00BB3FA5" w:rsidRDefault="001813C8" w:rsidP="0046076F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60" w:type="dxa"/>
          </w:tcPr>
          <w:p w14:paraId="50613269" w14:textId="77777777" w:rsidR="001813C8" w:rsidRPr="00BB3FA5" w:rsidRDefault="001813C8" w:rsidP="0046076F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3BD7D676" w14:textId="77777777" w:rsidR="001813C8" w:rsidRPr="00BB3FA5" w:rsidRDefault="001813C8" w:rsidP="0046076F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624B516B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7E7F6CEE" w14:textId="77777777" w:rsidR="001813C8" w:rsidRPr="00BB3FA5" w:rsidRDefault="001813C8" w:rsidP="0046076F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982D859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3" w:type="dxa"/>
          </w:tcPr>
          <w:p w14:paraId="2BB2D222" w14:textId="77777777" w:rsidR="001813C8" w:rsidRPr="00BB3FA5" w:rsidRDefault="001813C8" w:rsidP="0046076F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06342950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813C8" w:rsidRPr="00BB3FA5" w14:paraId="4C59FD18" w14:textId="77777777" w:rsidTr="0046076F">
        <w:tc>
          <w:tcPr>
            <w:tcW w:w="3690" w:type="dxa"/>
            <w:hideMark/>
          </w:tcPr>
          <w:p w14:paraId="72C7CDA2" w14:textId="77777777" w:rsidR="001813C8" w:rsidRPr="00BB3FA5" w:rsidRDefault="001813C8" w:rsidP="0046076F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อาหารสัตว์เลี้ยงบรรจุกระป๋องและ</w:t>
            </w:r>
            <w:r w:rsidRPr="00BB3FA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บรรจุซอง</w:t>
            </w:r>
          </w:p>
        </w:tc>
        <w:tc>
          <w:tcPr>
            <w:tcW w:w="1260" w:type="dxa"/>
          </w:tcPr>
          <w:p w14:paraId="4283BD49" w14:textId="77777777" w:rsidR="0009338B" w:rsidRDefault="0009338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7628B483" w14:textId="1B485F7B" w:rsidR="001813C8" w:rsidRPr="00BB3FA5" w:rsidRDefault="0009338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644,803</w:t>
            </w:r>
          </w:p>
        </w:tc>
        <w:tc>
          <w:tcPr>
            <w:tcW w:w="248" w:type="dxa"/>
          </w:tcPr>
          <w:p w14:paraId="12A1FEC1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6BB6DAA6" w14:textId="77777777" w:rsidR="001813C8" w:rsidRPr="00BB3FA5" w:rsidRDefault="001813C8" w:rsidP="00093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60EEF668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373,277</w:t>
            </w:r>
          </w:p>
        </w:tc>
        <w:tc>
          <w:tcPr>
            <w:tcW w:w="267" w:type="dxa"/>
          </w:tcPr>
          <w:p w14:paraId="4A6FE765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7B48AFDB" w14:textId="77777777" w:rsidR="0009338B" w:rsidRDefault="0009338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420CF1F2" w14:textId="53017DEC" w:rsidR="001813C8" w:rsidRPr="00BB3FA5" w:rsidRDefault="0009338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643,827</w:t>
            </w:r>
          </w:p>
        </w:tc>
        <w:tc>
          <w:tcPr>
            <w:tcW w:w="273" w:type="dxa"/>
          </w:tcPr>
          <w:p w14:paraId="05AAAC1B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</w:tcPr>
          <w:p w14:paraId="7F993D74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34D78D71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371,818</w:t>
            </w:r>
          </w:p>
        </w:tc>
      </w:tr>
      <w:tr w:rsidR="0009338B" w:rsidRPr="00BB3FA5" w14:paraId="4634CF30" w14:textId="77777777" w:rsidTr="000A4322">
        <w:tc>
          <w:tcPr>
            <w:tcW w:w="3690" w:type="dxa"/>
            <w:hideMark/>
          </w:tcPr>
          <w:p w14:paraId="7665E948" w14:textId="77777777" w:rsidR="0009338B" w:rsidRPr="00BB3FA5" w:rsidRDefault="0009338B" w:rsidP="000A4322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cs/>
              </w:rPr>
              <w:t>ปลาทูน่าบรรจุกระป๋องและบรรจุซอง</w:t>
            </w:r>
          </w:p>
        </w:tc>
        <w:tc>
          <w:tcPr>
            <w:tcW w:w="1260" w:type="dxa"/>
          </w:tcPr>
          <w:p w14:paraId="3EB3780D" w14:textId="77777777" w:rsidR="0009338B" w:rsidRPr="00BB3FA5" w:rsidRDefault="0009338B" w:rsidP="000A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483,685</w:t>
            </w:r>
          </w:p>
        </w:tc>
        <w:tc>
          <w:tcPr>
            <w:tcW w:w="248" w:type="dxa"/>
          </w:tcPr>
          <w:p w14:paraId="06115F2C" w14:textId="77777777" w:rsidR="0009338B" w:rsidRPr="00BB3FA5" w:rsidRDefault="0009338B" w:rsidP="000A4322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637CC34B" w14:textId="77777777" w:rsidR="0009338B" w:rsidRPr="00BB3FA5" w:rsidRDefault="0009338B" w:rsidP="000A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579,606</w:t>
            </w:r>
          </w:p>
        </w:tc>
        <w:tc>
          <w:tcPr>
            <w:tcW w:w="267" w:type="dxa"/>
          </w:tcPr>
          <w:p w14:paraId="445D09CF" w14:textId="77777777" w:rsidR="0009338B" w:rsidRPr="00BB3FA5" w:rsidRDefault="0009338B" w:rsidP="000A4322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404E23D0" w14:textId="77777777" w:rsidR="0009338B" w:rsidRPr="00BB3FA5" w:rsidRDefault="0009338B" w:rsidP="000A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484,543</w:t>
            </w:r>
          </w:p>
        </w:tc>
        <w:tc>
          <w:tcPr>
            <w:tcW w:w="273" w:type="dxa"/>
          </w:tcPr>
          <w:p w14:paraId="10C0C5B2" w14:textId="77777777" w:rsidR="0009338B" w:rsidRPr="00BB3FA5" w:rsidRDefault="0009338B" w:rsidP="000A4322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4E6CFD0E" w14:textId="77777777" w:rsidR="0009338B" w:rsidRPr="00BB3FA5" w:rsidRDefault="0009338B" w:rsidP="000A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576,893</w:t>
            </w:r>
          </w:p>
        </w:tc>
      </w:tr>
      <w:tr w:rsidR="001813C8" w:rsidRPr="00BB3FA5" w14:paraId="34098294" w14:textId="77777777" w:rsidTr="0046076F">
        <w:tc>
          <w:tcPr>
            <w:tcW w:w="3690" w:type="dxa"/>
          </w:tcPr>
          <w:p w14:paraId="334F61C7" w14:textId="77777777" w:rsidR="001813C8" w:rsidRPr="00BB3FA5" w:rsidRDefault="001813C8" w:rsidP="0046076F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อาหารทะเลบรรจุกระป๋องและบรรจุซอง</w:t>
            </w:r>
          </w:p>
        </w:tc>
        <w:tc>
          <w:tcPr>
            <w:tcW w:w="1260" w:type="dxa"/>
          </w:tcPr>
          <w:p w14:paraId="0766E3E4" w14:textId="3043680E" w:rsidR="001813C8" w:rsidRPr="00BB3FA5" w:rsidRDefault="0009338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139,423</w:t>
            </w:r>
          </w:p>
        </w:tc>
        <w:tc>
          <w:tcPr>
            <w:tcW w:w="248" w:type="dxa"/>
          </w:tcPr>
          <w:p w14:paraId="11415814" w14:textId="77777777" w:rsidR="001813C8" w:rsidRPr="00BB3FA5" w:rsidRDefault="001813C8" w:rsidP="0046076F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12DCBE3A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109,615</w:t>
            </w:r>
          </w:p>
        </w:tc>
        <w:tc>
          <w:tcPr>
            <w:tcW w:w="267" w:type="dxa"/>
          </w:tcPr>
          <w:p w14:paraId="397A6B12" w14:textId="77777777" w:rsidR="001813C8" w:rsidRPr="00BB3FA5" w:rsidRDefault="001813C8" w:rsidP="0046076F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286A6DA1" w14:textId="0E5BD299" w:rsidR="001813C8" w:rsidRPr="00BB3FA5" w:rsidRDefault="0009338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139,423</w:t>
            </w:r>
          </w:p>
        </w:tc>
        <w:tc>
          <w:tcPr>
            <w:tcW w:w="273" w:type="dxa"/>
          </w:tcPr>
          <w:p w14:paraId="15FC7609" w14:textId="77777777" w:rsidR="001813C8" w:rsidRPr="00BB3FA5" w:rsidRDefault="001813C8" w:rsidP="0046076F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1148E1C2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109,615</w:t>
            </w:r>
          </w:p>
        </w:tc>
      </w:tr>
      <w:tr w:rsidR="001813C8" w:rsidRPr="00BB3FA5" w14:paraId="34B52771" w14:textId="77777777" w:rsidTr="0046076F">
        <w:tc>
          <w:tcPr>
            <w:tcW w:w="3690" w:type="dxa"/>
            <w:hideMark/>
          </w:tcPr>
          <w:p w14:paraId="6BE33CF5" w14:textId="523386EC" w:rsidR="001813C8" w:rsidRPr="00BB3FA5" w:rsidRDefault="001813C8" w:rsidP="0046076F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67101" w14:textId="0A463EDC" w:rsidR="001813C8" w:rsidRPr="00BB3FA5" w:rsidRDefault="0009338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28,734</w:t>
            </w:r>
          </w:p>
        </w:tc>
        <w:tc>
          <w:tcPr>
            <w:tcW w:w="248" w:type="dxa"/>
          </w:tcPr>
          <w:p w14:paraId="1749D95B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7242F0F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29,124</w:t>
            </w:r>
          </w:p>
        </w:tc>
        <w:tc>
          <w:tcPr>
            <w:tcW w:w="267" w:type="dxa"/>
            <w:shd w:val="clear" w:color="auto" w:fill="FFFFFF" w:themeFill="background1"/>
          </w:tcPr>
          <w:p w14:paraId="122E125E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C83514E" w14:textId="446472C3" w:rsidR="001813C8" w:rsidRPr="00BB3FA5" w:rsidRDefault="0009338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25,408</w:t>
            </w:r>
          </w:p>
        </w:tc>
        <w:tc>
          <w:tcPr>
            <w:tcW w:w="273" w:type="dxa"/>
            <w:shd w:val="clear" w:color="auto" w:fill="FFFFFF" w:themeFill="background1"/>
          </w:tcPr>
          <w:p w14:paraId="24D2D6CF" w14:textId="77777777" w:rsidR="001813C8" w:rsidRPr="00BB3FA5" w:rsidRDefault="001813C8" w:rsidP="0046076F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78782E3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27,687</w:t>
            </w:r>
          </w:p>
        </w:tc>
      </w:tr>
      <w:tr w:rsidR="001813C8" w:rsidRPr="00BB3FA5" w14:paraId="6042DADE" w14:textId="77777777" w:rsidTr="0046076F">
        <w:tc>
          <w:tcPr>
            <w:tcW w:w="3690" w:type="dxa"/>
            <w:hideMark/>
          </w:tcPr>
          <w:p w14:paraId="24B6DFE3" w14:textId="77777777" w:rsidR="001813C8" w:rsidRPr="00BB3FA5" w:rsidRDefault="001813C8" w:rsidP="0046076F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B3F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7C608" w14:textId="155DF72A" w:rsidR="001813C8" w:rsidRPr="00BB3FA5" w:rsidRDefault="0009338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1,296,645</w:t>
            </w:r>
          </w:p>
        </w:tc>
        <w:tc>
          <w:tcPr>
            <w:tcW w:w="248" w:type="dxa"/>
          </w:tcPr>
          <w:p w14:paraId="2334EE16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9E78EA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1,091,622</w:t>
            </w:r>
          </w:p>
        </w:tc>
        <w:tc>
          <w:tcPr>
            <w:tcW w:w="267" w:type="dxa"/>
          </w:tcPr>
          <w:p w14:paraId="1A918852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276710" w14:textId="0DFDE054" w:rsidR="001813C8" w:rsidRPr="00BB3FA5" w:rsidRDefault="009007B5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1,293,201</w:t>
            </w:r>
          </w:p>
        </w:tc>
        <w:tc>
          <w:tcPr>
            <w:tcW w:w="273" w:type="dxa"/>
          </w:tcPr>
          <w:p w14:paraId="6EA9B045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C30A3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1,086,013</w:t>
            </w:r>
          </w:p>
        </w:tc>
      </w:tr>
      <w:tr w:rsidR="001813C8" w:rsidRPr="00BB3FA5" w14:paraId="6D47D1D4" w14:textId="77777777" w:rsidTr="0046076F">
        <w:trPr>
          <w:trHeight w:val="78"/>
        </w:trPr>
        <w:tc>
          <w:tcPr>
            <w:tcW w:w="3690" w:type="dxa"/>
          </w:tcPr>
          <w:p w14:paraId="7FD36803" w14:textId="77777777" w:rsidR="001813C8" w:rsidRPr="00BB3FA5" w:rsidRDefault="001813C8" w:rsidP="004607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4A3479" w14:textId="77777777" w:rsidR="001813C8" w:rsidRPr="00BB3FA5" w:rsidRDefault="001813C8" w:rsidP="004607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75CBE9AF" w14:textId="77777777" w:rsidR="001813C8" w:rsidRPr="00BB3FA5" w:rsidRDefault="001813C8" w:rsidP="004607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0D5C9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28A65990" w14:textId="77777777" w:rsidR="001813C8" w:rsidRPr="00BB3FA5" w:rsidRDefault="001813C8" w:rsidP="004607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69F1D" w14:textId="77777777" w:rsidR="001813C8" w:rsidRPr="00BB3FA5" w:rsidRDefault="001813C8" w:rsidP="004607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2ED2DF0C" w14:textId="77777777" w:rsidR="001813C8" w:rsidRPr="00BB3FA5" w:rsidRDefault="001813C8" w:rsidP="004607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39C15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813C8" w:rsidRPr="00BB3FA5" w14:paraId="73AC0AD2" w14:textId="77777777" w:rsidTr="0046076F">
        <w:tc>
          <w:tcPr>
            <w:tcW w:w="3690" w:type="dxa"/>
            <w:hideMark/>
          </w:tcPr>
          <w:p w14:paraId="7749AA0C" w14:textId="77777777" w:rsidR="001813C8" w:rsidRPr="00BB3FA5" w:rsidRDefault="001813C8" w:rsidP="0046076F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600D8E43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14:paraId="03177C95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3713043F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6F96AD7E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28AABFF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</w:tcPr>
          <w:p w14:paraId="1CF4F46F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67" w:type="dxa"/>
          </w:tcPr>
          <w:p w14:paraId="7C5212E6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9" w:right="-22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1813C8" w:rsidRPr="00BB3FA5" w14:paraId="0D38FC9D" w14:textId="77777777" w:rsidTr="0046076F">
        <w:tc>
          <w:tcPr>
            <w:tcW w:w="3690" w:type="dxa"/>
            <w:vAlign w:val="bottom"/>
            <w:hideMark/>
          </w:tcPr>
          <w:p w14:paraId="2A281180" w14:textId="77777777" w:rsidR="001813C8" w:rsidRPr="00BB3FA5" w:rsidRDefault="001813C8" w:rsidP="0046076F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</w:tcPr>
          <w:p w14:paraId="5E34350A" w14:textId="5A3BE0A8" w:rsidR="001813C8" w:rsidRPr="0009338B" w:rsidRDefault="0009338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9338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1,296,645</w:t>
            </w:r>
          </w:p>
        </w:tc>
        <w:tc>
          <w:tcPr>
            <w:tcW w:w="248" w:type="dxa"/>
          </w:tcPr>
          <w:p w14:paraId="13E39CCC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1E03019F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1,091,622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7461FD7C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6E467E3F" w14:textId="4096B3CE" w:rsidR="001813C8" w:rsidRPr="009007B5" w:rsidRDefault="009007B5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07B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1,293,201</w:t>
            </w:r>
          </w:p>
        </w:tc>
        <w:tc>
          <w:tcPr>
            <w:tcW w:w="273" w:type="dxa"/>
            <w:shd w:val="clear" w:color="auto" w:fill="FFFFFF" w:themeFill="background1"/>
          </w:tcPr>
          <w:p w14:paraId="21662F00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6825CD11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1,086,013</w:t>
            </w:r>
          </w:p>
        </w:tc>
      </w:tr>
      <w:tr w:rsidR="001813C8" w:rsidRPr="00BB3FA5" w14:paraId="779E1990" w14:textId="77777777" w:rsidTr="0046076F">
        <w:tc>
          <w:tcPr>
            <w:tcW w:w="3690" w:type="dxa"/>
            <w:hideMark/>
          </w:tcPr>
          <w:p w14:paraId="5E3FDB0A" w14:textId="425A9AC8" w:rsidR="001813C8" w:rsidRPr="00BB3FA5" w:rsidRDefault="001813C8" w:rsidP="0046076F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B3F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C2FDD3" w14:textId="33860038" w:rsidR="001813C8" w:rsidRPr="00BB3FA5" w:rsidRDefault="0009338B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1,296,645</w:t>
            </w:r>
          </w:p>
        </w:tc>
        <w:tc>
          <w:tcPr>
            <w:tcW w:w="248" w:type="dxa"/>
          </w:tcPr>
          <w:p w14:paraId="1D9076C6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294BB7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1,091,622</w:t>
            </w:r>
          </w:p>
        </w:tc>
        <w:tc>
          <w:tcPr>
            <w:tcW w:w="267" w:type="dxa"/>
          </w:tcPr>
          <w:p w14:paraId="2D4A97C1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AC8CA6" w14:textId="5F93B514" w:rsidR="001813C8" w:rsidRPr="00BB3FA5" w:rsidRDefault="009007B5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1,293,201</w:t>
            </w:r>
          </w:p>
        </w:tc>
        <w:tc>
          <w:tcPr>
            <w:tcW w:w="273" w:type="dxa"/>
          </w:tcPr>
          <w:p w14:paraId="739C855B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B4F815" w14:textId="77777777" w:rsidR="001813C8" w:rsidRPr="00BB3FA5" w:rsidRDefault="001813C8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B3FA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1,086,013</w:t>
            </w:r>
          </w:p>
        </w:tc>
      </w:tr>
    </w:tbl>
    <w:p w14:paraId="77F3CA2A" w14:textId="5E9F964E" w:rsidR="000E3B3A" w:rsidRDefault="000E3B3A" w:rsidP="000E3B3A">
      <w:pPr>
        <w:tabs>
          <w:tab w:val="clear" w:pos="227"/>
          <w:tab w:val="clear" w:pos="454"/>
        </w:tabs>
        <w:jc w:val="thaiDistribute"/>
        <w:rPr>
          <w:rFonts w:asciiTheme="majorBidi" w:hAnsiTheme="majorBidi" w:cstheme="majorBidi"/>
          <w:noProof/>
          <w:sz w:val="30"/>
          <w:szCs w:val="30"/>
        </w:rPr>
      </w:pPr>
    </w:p>
    <w:p w14:paraId="2B5621A7" w14:textId="77777777" w:rsidR="000E3B3A" w:rsidRDefault="000E3B3A" w:rsidP="000E3B3A">
      <w:pPr>
        <w:tabs>
          <w:tab w:val="clear" w:pos="227"/>
          <w:tab w:val="clear" w:pos="454"/>
        </w:tabs>
        <w:jc w:val="thaiDistribute"/>
        <w:rPr>
          <w:rFonts w:asciiTheme="majorBidi" w:hAnsiTheme="majorBidi" w:cstheme="majorBidi"/>
          <w:noProof/>
          <w:sz w:val="30"/>
          <w:szCs w:val="30"/>
        </w:rPr>
      </w:pPr>
    </w:p>
    <w:p w14:paraId="647CBD35" w14:textId="438C49B0" w:rsidR="00EC3710" w:rsidRPr="00B75DA7" w:rsidRDefault="000E3B3A" w:rsidP="000E3B3A">
      <w:pPr>
        <w:tabs>
          <w:tab w:val="clear" w:pos="227"/>
          <w:tab w:val="clear" w:pos="454"/>
        </w:tabs>
        <w:ind w:hanging="81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59264" behindDoc="0" locked="0" layoutInCell="1" allowOverlap="1" wp14:anchorId="46E2678B" wp14:editId="5CCD130C">
            <wp:simplePos x="0" y="0"/>
            <wp:positionH relativeFrom="column">
              <wp:posOffset>2824480</wp:posOffset>
            </wp:positionH>
            <wp:positionV relativeFrom="paragraph">
              <wp:posOffset>13335</wp:posOffset>
            </wp:positionV>
            <wp:extent cx="4249420" cy="237744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9420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noProof/>
          <w:sz w:val="30"/>
          <w:szCs w:val="30"/>
        </w:rPr>
        <w:t xml:space="preserve">   </w:t>
      </w:r>
      <w:r>
        <w:rPr>
          <w:rFonts w:asciiTheme="majorBidi" w:hAnsiTheme="majorBidi" w:cstheme="majorBidi"/>
          <w:noProof/>
          <w:sz w:val="30"/>
          <w:szCs w:val="30"/>
        </w:rPr>
        <w:drawing>
          <wp:inline distT="0" distB="0" distL="0" distR="0" wp14:anchorId="71597623" wp14:editId="0FBC909E">
            <wp:extent cx="4249548" cy="237744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9548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noProof/>
          <w:sz w:val="30"/>
          <w:szCs w:val="30"/>
        </w:rPr>
        <w:t xml:space="preserve">                                                            </w:t>
      </w:r>
    </w:p>
    <w:p w14:paraId="5A28C84B" w14:textId="4192DC61" w:rsidR="00B07399" w:rsidRPr="00B75DA7" w:rsidRDefault="00B07399" w:rsidP="00666E2B">
      <w:pPr>
        <w:tabs>
          <w:tab w:val="clear" w:pos="227"/>
          <w:tab w:val="clear" w:pos="454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005DB70" w14:textId="4BBB1842" w:rsidR="007F4AE3" w:rsidRPr="00B75DA7" w:rsidRDefault="007F4AE3" w:rsidP="00666E2B">
      <w:pPr>
        <w:tabs>
          <w:tab w:val="clear" w:pos="227"/>
          <w:tab w:val="clear" w:pos="454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A93BC4A" w14:textId="65E7559A" w:rsidR="0055268E" w:rsidRPr="00B75DA7" w:rsidRDefault="0055268E" w:rsidP="00666E2B">
      <w:pPr>
        <w:tabs>
          <w:tab w:val="clear" w:pos="227"/>
          <w:tab w:val="clear" w:pos="454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065A380" w14:textId="0000DFDE" w:rsidR="0055268E" w:rsidRPr="00B75DA7" w:rsidRDefault="0055268E" w:rsidP="00666E2B">
      <w:pPr>
        <w:tabs>
          <w:tab w:val="clear" w:pos="227"/>
          <w:tab w:val="clear" w:pos="454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798DD42" w14:textId="16C7BDCC" w:rsidR="0055268E" w:rsidRPr="00B75DA7" w:rsidRDefault="0055268E" w:rsidP="00666E2B">
      <w:pPr>
        <w:tabs>
          <w:tab w:val="clear" w:pos="227"/>
          <w:tab w:val="clear" w:pos="454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96BBD6C" w14:textId="0B5D50F4" w:rsidR="0055268E" w:rsidRPr="00B75DA7" w:rsidRDefault="0055268E" w:rsidP="00666E2B">
      <w:pPr>
        <w:tabs>
          <w:tab w:val="clear" w:pos="227"/>
          <w:tab w:val="clear" w:pos="454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AAB85F9" w14:textId="38D05AF0" w:rsidR="0055268E" w:rsidRPr="00B75DA7" w:rsidRDefault="0055268E" w:rsidP="00666E2B">
      <w:pPr>
        <w:tabs>
          <w:tab w:val="clear" w:pos="227"/>
          <w:tab w:val="clear" w:pos="454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6210D28" w14:textId="501CCC49" w:rsidR="006224AE" w:rsidRPr="006224AE" w:rsidRDefault="006224AE" w:rsidP="00622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 xml:space="preserve">           </w:t>
      </w:r>
      <w:r w:rsidRPr="006224AE">
        <w:rPr>
          <w:rFonts w:ascii="Angsana New" w:hAnsi="Angsana New"/>
          <w:i/>
          <w:iCs/>
          <w:sz w:val="30"/>
          <w:szCs w:val="30"/>
          <w:cs/>
          <w:lang w:val="th-TH"/>
        </w:rPr>
        <w:t>สิทธิประโยชน์จากการส่งเสริมการลงทุน</w:t>
      </w:r>
    </w:p>
    <w:p w14:paraId="4D029B56" w14:textId="77777777" w:rsidR="006224AE" w:rsidRPr="0015398A" w:rsidRDefault="006224AE" w:rsidP="00622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80E09FB" w14:textId="6F35A405" w:rsidR="006224AE" w:rsidRDefault="006224AE" w:rsidP="00622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72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23043">
        <w:rPr>
          <w:rFonts w:ascii="Angsana New" w:hAnsi="Angsana New"/>
          <w:sz w:val="30"/>
          <w:szCs w:val="30"/>
          <w:cs/>
          <w:lang w:val="th-TH"/>
        </w:rPr>
        <w:t xml:space="preserve">บริษัทได้รับบัตรส่งเสริมการลงทุนจากสำนักงานคณะกรรมการส่งเสริมการลงทุน  </w:t>
      </w:r>
      <w:r w:rsidRPr="00F03D7F">
        <w:rPr>
          <w:rFonts w:ascii="Angsana New" w:hAnsi="Angsana New"/>
          <w:sz w:val="30"/>
          <w:szCs w:val="30"/>
          <w:cs/>
          <w:lang w:val="th-TH"/>
        </w:rPr>
        <w:t>เกี่ยวกับ</w:t>
      </w:r>
      <w:r w:rsidRPr="00724B91">
        <w:rPr>
          <w:rFonts w:ascii="Angsana New" w:hAnsi="Angsana New"/>
          <w:sz w:val="30"/>
          <w:szCs w:val="30"/>
          <w:cs/>
          <w:lang w:val="th-TH"/>
        </w:rPr>
        <w:t>การผลิต</w:t>
      </w:r>
      <w:r w:rsidR="00D60257">
        <w:rPr>
          <w:rFonts w:ascii="Angsana New" w:hAnsi="Angsana New" w:hint="cs"/>
          <w:sz w:val="30"/>
          <w:szCs w:val="30"/>
          <w:cs/>
          <w:lang w:val="th-TH"/>
        </w:rPr>
        <w:t>ผลิตภัณฑ์</w:t>
      </w:r>
      <w:r w:rsidR="00724B91" w:rsidRPr="00724B91">
        <w:rPr>
          <w:rFonts w:ascii="Angsana New" w:hAnsi="Angsana New" w:hint="cs"/>
          <w:sz w:val="30"/>
          <w:szCs w:val="30"/>
          <w:cs/>
        </w:rPr>
        <w:t>ปลา</w:t>
      </w:r>
      <w:r w:rsidR="00724B91">
        <w:rPr>
          <w:rFonts w:ascii="Angsana New" w:hAnsi="Angsana New" w:hint="cs"/>
          <w:sz w:val="30"/>
          <w:szCs w:val="30"/>
          <w:cs/>
        </w:rPr>
        <w:t xml:space="preserve">ทูน่า </w:t>
      </w:r>
      <w:r w:rsidR="00D60257">
        <w:rPr>
          <w:rFonts w:ascii="Angsana New" w:hAnsi="Angsana New" w:hint="cs"/>
          <w:sz w:val="30"/>
          <w:szCs w:val="30"/>
          <w:cs/>
          <w:lang w:val="th-TH"/>
        </w:rPr>
        <w:t>ผลิตภัณฑ์</w:t>
      </w:r>
      <w:r w:rsidR="00724B91">
        <w:rPr>
          <w:rFonts w:ascii="Angsana New" w:hAnsi="Angsana New" w:hint="cs"/>
          <w:sz w:val="30"/>
          <w:szCs w:val="30"/>
          <w:cs/>
        </w:rPr>
        <w:t>อาหารทะเล และ</w:t>
      </w:r>
      <w:r w:rsidR="00D60257">
        <w:rPr>
          <w:rFonts w:ascii="Angsana New" w:hAnsi="Angsana New" w:hint="cs"/>
          <w:sz w:val="30"/>
          <w:szCs w:val="30"/>
          <w:cs/>
          <w:lang w:val="th-TH"/>
        </w:rPr>
        <w:t>ผลิตภัณฑ์</w:t>
      </w:r>
      <w:r w:rsidR="00724B91">
        <w:rPr>
          <w:rFonts w:ascii="Angsana New" w:hAnsi="Angsana New" w:hint="cs"/>
          <w:sz w:val="30"/>
          <w:szCs w:val="30"/>
          <w:cs/>
        </w:rPr>
        <w:t>อาหารสัตว์เลี้ยง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923043">
        <w:rPr>
          <w:rFonts w:ascii="Angsana New" w:hAnsi="Angsana New"/>
          <w:sz w:val="30"/>
          <w:szCs w:val="30"/>
          <w:cs/>
          <w:lang w:val="th-TH"/>
        </w:rPr>
        <w:t xml:space="preserve">จึงได้รับสิทธิประโยชน์หลายประการรวมถึงการยกเว้นและ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  </w:t>
      </w:r>
    </w:p>
    <w:p w14:paraId="4DA1D6EC" w14:textId="4905F2AA" w:rsidR="006224AE" w:rsidRDefault="006224AE" w:rsidP="00622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53"/>
        <w:gridCol w:w="236"/>
        <w:gridCol w:w="990"/>
        <w:gridCol w:w="236"/>
        <w:gridCol w:w="1017"/>
        <w:gridCol w:w="236"/>
        <w:gridCol w:w="999"/>
        <w:gridCol w:w="236"/>
        <w:gridCol w:w="1026"/>
        <w:gridCol w:w="236"/>
        <w:gridCol w:w="972"/>
      </w:tblGrid>
      <w:tr w:rsidR="007C2A77" w:rsidRPr="00BF13E4" w14:paraId="436F4131" w14:textId="77777777" w:rsidTr="00AC3AE4">
        <w:trPr>
          <w:cantSplit/>
        </w:trPr>
        <w:tc>
          <w:tcPr>
            <w:tcW w:w="2250" w:type="dxa"/>
          </w:tcPr>
          <w:p w14:paraId="57E9526D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237" w:type="dxa"/>
            <w:gridSpan w:val="11"/>
          </w:tcPr>
          <w:p w14:paraId="2D0C1430" w14:textId="4B0FEE54" w:rsidR="007C2A77" w:rsidRPr="007C2A77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7C2A7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C2A77" w:rsidRPr="00BF13E4" w14:paraId="47C97254" w14:textId="77777777" w:rsidTr="00AC3AE4">
        <w:trPr>
          <w:cantSplit/>
        </w:trPr>
        <w:tc>
          <w:tcPr>
            <w:tcW w:w="2250" w:type="dxa"/>
          </w:tcPr>
          <w:p w14:paraId="32C22465" w14:textId="77777777" w:rsidR="004B543E" w:rsidRPr="004B543E" w:rsidRDefault="004B543E" w:rsidP="004B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</w:pPr>
            <w:r w:rsidRPr="004B543E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1E24C0C8" w14:textId="5CFB1686" w:rsidR="007C2A77" w:rsidRPr="00BF13E4" w:rsidRDefault="004B543E" w:rsidP="004B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="Angsana New" w:hAnsi="Angsana New"/>
                <w:sz w:val="29"/>
                <w:szCs w:val="29"/>
              </w:rPr>
            </w:pPr>
            <w:r w:rsidRPr="004B54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B543E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วันที่</w:t>
            </w:r>
            <w:r w:rsidRPr="004B543E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31 </w:t>
            </w:r>
            <w:r w:rsidRPr="004B543E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มีนาคม</w:t>
            </w:r>
          </w:p>
        </w:tc>
        <w:tc>
          <w:tcPr>
            <w:tcW w:w="3532" w:type="dxa"/>
            <w:gridSpan w:val="5"/>
            <w:tcBorders>
              <w:bottom w:val="single" w:sz="4" w:space="0" w:color="auto"/>
            </w:tcBorders>
          </w:tcPr>
          <w:p w14:paraId="57C69749" w14:textId="77777777" w:rsidR="005247F6" w:rsidRDefault="005247F6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0304732E" w14:textId="093F2DA4" w:rsidR="007C2A77" w:rsidRPr="00726BDB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236" w:type="dxa"/>
          </w:tcPr>
          <w:p w14:paraId="5CC359DE" w14:textId="77777777" w:rsidR="007C2A77" w:rsidRPr="00726BDB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3469" w:type="dxa"/>
            <w:gridSpan w:val="5"/>
            <w:tcBorders>
              <w:bottom w:val="single" w:sz="4" w:space="0" w:color="auto"/>
            </w:tcBorders>
          </w:tcPr>
          <w:p w14:paraId="2F3628A9" w14:textId="77777777" w:rsidR="005247F6" w:rsidRDefault="005247F6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4D5B6F4B" w14:textId="78A6B9E3" w:rsidR="007C2A77" w:rsidRPr="00726BDB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2564</w:t>
            </w:r>
          </w:p>
        </w:tc>
      </w:tr>
      <w:tr w:rsidR="007C2A77" w:rsidRPr="00BF13E4" w14:paraId="3ED94DFC" w14:textId="77777777" w:rsidTr="00AC3AE4">
        <w:trPr>
          <w:cantSplit/>
        </w:trPr>
        <w:tc>
          <w:tcPr>
            <w:tcW w:w="2250" w:type="dxa"/>
          </w:tcPr>
          <w:p w14:paraId="1633D171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CF6961E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</w:rPr>
              <w:t>กิจก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าร</w:t>
            </w:r>
            <w:r w:rsidRPr="00BF13E4">
              <w:rPr>
                <w:rFonts w:ascii="Angsana New" w:hAnsi="Angsana New"/>
                <w:sz w:val="29"/>
                <w:szCs w:val="29"/>
                <w:cs/>
              </w:rPr>
              <w:t>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AE9F455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C4F4F3F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</w:rPr>
              <w:t>กิจก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าร</w:t>
            </w:r>
            <w:r w:rsidRPr="00BF13E4">
              <w:rPr>
                <w:rFonts w:ascii="Angsana New" w:hAnsi="Angsana New"/>
                <w:sz w:val="29"/>
                <w:szCs w:val="29"/>
                <w:cs/>
              </w:rPr>
              <w:t>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A01329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5D0BB554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36" w:type="dxa"/>
          </w:tcPr>
          <w:p w14:paraId="25384284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7A5C841D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</w:rPr>
              <w:t>กิจก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าร</w:t>
            </w:r>
            <w:r w:rsidRPr="00BF13E4">
              <w:rPr>
                <w:rFonts w:ascii="Angsana New" w:hAnsi="Angsana New"/>
                <w:sz w:val="29"/>
                <w:szCs w:val="29"/>
                <w:cs/>
              </w:rPr>
              <w:t>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A453549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5C1A08F6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</w:rPr>
              <w:t>กิจก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าร</w:t>
            </w:r>
            <w:r w:rsidRPr="00BF13E4">
              <w:rPr>
                <w:rFonts w:ascii="Angsana New" w:hAnsi="Angsana New"/>
                <w:sz w:val="29"/>
                <w:szCs w:val="29"/>
                <w:cs/>
              </w:rPr>
              <w:t>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D69E3B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5D81279B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</w:tr>
      <w:tr w:rsidR="007C2A77" w:rsidRPr="00BF13E4" w14:paraId="5A5280E7" w14:textId="77777777" w:rsidTr="00AC3AE4">
        <w:trPr>
          <w:cantSplit/>
        </w:trPr>
        <w:tc>
          <w:tcPr>
            <w:tcW w:w="2250" w:type="dxa"/>
          </w:tcPr>
          <w:p w14:paraId="31918CDF" w14:textId="4BC2A426" w:rsidR="007C2A77" w:rsidRPr="00DE78B8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7D61610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  <w:lang w:val="th-TH"/>
              </w:rPr>
              <w:t>ได้รับการ</w:t>
            </w:r>
          </w:p>
        </w:tc>
        <w:tc>
          <w:tcPr>
            <w:tcW w:w="236" w:type="dxa"/>
          </w:tcPr>
          <w:p w14:paraId="2B192F7E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990" w:type="dxa"/>
          </w:tcPr>
          <w:p w14:paraId="003FB9C9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  <w:lang w:val="th-TH"/>
              </w:rPr>
              <w:t>ไม่ได้รับ</w:t>
            </w:r>
          </w:p>
        </w:tc>
        <w:tc>
          <w:tcPr>
            <w:tcW w:w="236" w:type="dxa"/>
          </w:tcPr>
          <w:p w14:paraId="27C712A9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17" w:type="dxa"/>
          </w:tcPr>
          <w:p w14:paraId="1B23B18B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36" w:type="dxa"/>
          </w:tcPr>
          <w:p w14:paraId="435EE2AF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999" w:type="dxa"/>
          </w:tcPr>
          <w:p w14:paraId="2A2B2E77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  <w:lang w:val="th-TH"/>
              </w:rPr>
              <w:t>ได้รับการ</w:t>
            </w:r>
          </w:p>
        </w:tc>
        <w:tc>
          <w:tcPr>
            <w:tcW w:w="236" w:type="dxa"/>
          </w:tcPr>
          <w:p w14:paraId="55A24B5E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26" w:type="dxa"/>
          </w:tcPr>
          <w:p w14:paraId="4E324192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  <w:lang w:val="th-TH"/>
              </w:rPr>
              <w:t>ไม่ได้รับ</w:t>
            </w:r>
          </w:p>
        </w:tc>
        <w:tc>
          <w:tcPr>
            <w:tcW w:w="236" w:type="dxa"/>
          </w:tcPr>
          <w:p w14:paraId="790A5182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972" w:type="dxa"/>
          </w:tcPr>
          <w:p w14:paraId="1BE5CF68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</w:tr>
      <w:tr w:rsidR="007C2A77" w:rsidRPr="00BF13E4" w14:paraId="2E10F61E" w14:textId="77777777" w:rsidTr="00AC3AE4">
        <w:trPr>
          <w:cantSplit/>
        </w:trPr>
        <w:tc>
          <w:tcPr>
            <w:tcW w:w="2250" w:type="dxa"/>
          </w:tcPr>
          <w:p w14:paraId="2A27F9A2" w14:textId="05202DF5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3" w:type="dxa"/>
          </w:tcPr>
          <w:p w14:paraId="5AA07BEA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  <w:lang w:val="th-TH"/>
              </w:rPr>
              <w:t>ส่งเสริม</w:t>
            </w:r>
          </w:p>
        </w:tc>
        <w:tc>
          <w:tcPr>
            <w:tcW w:w="236" w:type="dxa"/>
          </w:tcPr>
          <w:p w14:paraId="59BEA576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990" w:type="dxa"/>
          </w:tcPr>
          <w:p w14:paraId="01DE7776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  <w:lang w:val="th-TH"/>
              </w:rPr>
              <w:t>การส่งเสริม</w:t>
            </w:r>
          </w:p>
        </w:tc>
        <w:tc>
          <w:tcPr>
            <w:tcW w:w="236" w:type="dxa"/>
          </w:tcPr>
          <w:p w14:paraId="4E99AA4E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17" w:type="dxa"/>
          </w:tcPr>
          <w:p w14:paraId="78275444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  <w:lang w:val="th-TH"/>
              </w:rPr>
              <w:t>รวม</w:t>
            </w:r>
          </w:p>
        </w:tc>
        <w:tc>
          <w:tcPr>
            <w:tcW w:w="236" w:type="dxa"/>
          </w:tcPr>
          <w:p w14:paraId="17D8B50F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999" w:type="dxa"/>
          </w:tcPr>
          <w:p w14:paraId="6FA6B9C4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  <w:lang w:val="th-TH"/>
              </w:rPr>
              <w:t>ส่งเสริม</w:t>
            </w:r>
          </w:p>
        </w:tc>
        <w:tc>
          <w:tcPr>
            <w:tcW w:w="236" w:type="dxa"/>
          </w:tcPr>
          <w:p w14:paraId="6A3192AE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26" w:type="dxa"/>
          </w:tcPr>
          <w:p w14:paraId="0AD50E6E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  <w:lang w:val="th-TH"/>
              </w:rPr>
              <w:t>การส่งเสริม</w:t>
            </w:r>
          </w:p>
        </w:tc>
        <w:tc>
          <w:tcPr>
            <w:tcW w:w="236" w:type="dxa"/>
          </w:tcPr>
          <w:p w14:paraId="2A97570C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972" w:type="dxa"/>
          </w:tcPr>
          <w:p w14:paraId="0AF32CF9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  <w:lang w:val="th-TH"/>
              </w:rPr>
              <w:t>รวม</w:t>
            </w:r>
          </w:p>
        </w:tc>
      </w:tr>
      <w:tr w:rsidR="007C2A77" w:rsidRPr="00BF13E4" w14:paraId="7A64E8B4" w14:textId="77777777" w:rsidTr="00AC3AE4">
        <w:trPr>
          <w:cantSplit/>
        </w:trPr>
        <w:tc>
          <w:tcPr>
            <w:tcW w:w="2250" w:type="dxa"/>
          </w:tcPr>
          <w:p w14:paraId="5BBEB670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7237" w:type="dxa"/>
            <w:gridSpan w:val="11"/>
          </w:tcPr>
          <w:p w14:paraId="3E69C2DA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BF13E4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931A66" w:rsidRPr="00BF13E4" w14:paraId="23A49A63" w14:textId="77777777" w:rsidTr="00AC3AE4">
        <w:trPr>
          <w:cantSplit/>
        </w:trPr>
        <w:tc>
          <w:tcPr>
            <w:tcW w:w="2250" w:type="dxa"/>
          </w:tcPr>
          <w:p w14:paraId="0C40347C" w14:textId="77777777" w:rsidR="00931A66" w:rsidRPr="00BF13E4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990"/>
              <w:rPr>
                <w:rFonts w:ascii="Angsana New" w:hAnsi="Angsana New"/>
                <w:sz w:val="29"/>
                <w:szCs w:val="29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</w:rPr>
              <w:t>ขายต่างประเทศ</w:t>
            </w:r>
          </w:p>
        </w:tc>
        <w:tc>
          <w:tcPr>
            <w:tcW w:w="1053" w:type="dxa"/>
          </w:tcPr>
          <w:p w14:paraId="162A2C87" w14:textId="61453859" w:rsidR="00931A66" w:rsidRPr="00BF13E4" w:rsidRDefault="008F29A7" w:rsidP="008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1,229,371</w:t>
            </w:r>
          </w:p>
        </w:tc>
        <w:tc>
          <w:tcPr>
            <w:tcW w:w="236" w:type="dxa"/>
          </w:tcPr>
          <w:p w14:paraId="6AFAE259" w14:textId="77777777" w:rsidR="00931A66" w:rsidRPr="00BF13E4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35CA7016" w14:textId="09DAAB67" w:rsidR="00931A66" w:rsidRPr="00BF13E4" w:rsidRDefault="008F29A7" w:rsidP="008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13,016</w:t>
            </w:r>
          </w:p>
        </w:tc>
        <w:tc>
          <w:tcPr>
            <w:tcW w:w="236" w:type="dxa"/>
          </w:tcPr>
          <w:p w14:paraId="323ACA4B" w14:textId="77777777" w:rsidR="00931A66" w:rsidRPr="00BF13E4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7" w:type="dxa"/>
          </w:tcPr>
          <w:p w14:paraId="146F71F8" w14:textId="3B0F5C99" w:rsidR="00931A66" w:rsidRPr="00BF13E4" w:rsidRDefault="008F29A7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1,242,387</w:t>
            </w:r>
          </w:p>
        </w:tc>
        <w:tc>
          <w:tcPr>
            <w:tcW w:w="236" w:type="dxa"/>
          </w:tcPr>
          <w:p w14:paraId="1273FEF4" w14:textId="77777777" w:rsidR="00931A66" w:rsidRPr="00BF13E4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9" w:type="dxa"/>
          </w:tcPr>
          <w:p w14:paraId="0708918A" w14:textId="28CAED11" w:rsidR="00931A66" w:rsidRPr="00BF13E4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6EC405C4" w14:textId="77777777" w:rsidR="00931A66" w:rsidRPr="00BF13E4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6" w:type="dxa"/>
          </w:tcPr>
          <w:p w14:paraId="711E179A" w14:textId="3B205E5A" w:rsidR="00931A66" w:rsidRPr="00BF13E4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 w:rsidRPr="00931A66">
              <w:rPr>
                <w:rFonts w:ascii="Angsana New" w:hAnsi="Angsana New"/>
                <w:sz w:val="29"/>
                <w:szCs w:val="29"/>
              </w:rPr>
              <w:t>1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931A66">
              <w:rPr>
                <w:rFonts w:ascii="Angsana New" w:hAnsi="Angsana New"/>
                <w:sz w:val="29"/>
                <w:szCs w:val="29"/>
              </w:rPr>
              <w:t>032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931A66">
              <w:rPr>
                <w:rFonts w:ascii="Angsana New" w:hAnsi="Angsana New"/>
                <w:sz w:val="29"/>
                <w:szCs w:val="29"/>
              </w:rPr>
              <w:t>642</w:t>
            </w:r>
          </w:p>
        </w:tc>
        <w:tc>
          <w:tcPr>
            <w:tcW w:w="236" w:type="dxa"/>
          </w:tcPr>
          <w:p w14:paraId="2A7C6243" w14:textId="77777777" w:rsidR="00931A66" w:rsidRPr="00BF13E4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72" w:type="dxa"/>
          </w:tcPr>
          <w:p w14:paraId="00D26CCD" w14:textId="7BDA2EA8" w:rsidR="00931A66" w:rsidRPr="00BF13E4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 w:rsidRPr="00931A66">
              <w:rPr>
                <w:rFonts w:ascii="Angsana New" w:hAnsi="Angsana New"/>
                <w:sz w:val="29"/>
                <w:szCs w:val="29"/>
              </w:rPr>
              <w:t>1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931A66">
              <w:rPr>
                <w:rFonts w:ascii="Angsana New" w:hAnsi="Angsana New"/>
                <w:sz w:val="29"/>
                <w:szCs w:val="29"/>
              </w:rPr>
              <w:t>032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931A66">
              <w:rPr>
                <w:rFonts w:ascii="Angsana New" w:hAnsi="Angsana New"/>
                <w:sz w:val="29"/>
                <w:szCs w:val="29"/>
              </w:rPr>
              <w:t>642</w:t>
            </w:r>
          </w:p>
        </w:tc>
      </w:tr>
      <w:tr w:rsidR="00931A66" w:rsidRPr="00BF13E4" w14:paraId="5F9CDEE3" w14:textId="77777777" w:rsidTr="00AC3AE4">
        <w:trPr>
          <w:cantSplit/>
        </w:trPr>
        <w:tc>
          <w:tcPr>
            <w:tcW w:w="2250" w:type="dxa"/>
          </w:tcPr>
          <w:p w14:paraId="7CC39E5B" w14:textId="77777777" w:rsidR="00931A66" w:rsidRPr="00BF13E4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990"/>
              <w:rPr>
                <w:rFonts w:ascii="Angsana New" w:hAnsi="Angsana New"/>
                <w:sz w:val="29"/>
                <w:szCs w:val="29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</w:rPr>
              <w:t>ขายในประเทศ</w:t>
            </w:r>
          </w:p>
        </w:tc>
        <w:tc>
          <w:tcPr>
            <w:tcW w:w="1053" w:type="dxa"/>
          </w:tcPr>
          <w:p w14:paraId="779EFEF5" w14:textId="72413E05" w:rsidR="00931A66" w:rsidRPr="00BF13E4" w:rsidRDefault="008F29A7" w:rsidP="008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19,326</w:t>
            </w:r>
          </w:p>
        </w:tc>
        <w:tc>
          <w:tcPr>
            <w:tcW w:w="236" w:type="dxa"/>
          </w:tcPr>
          <w:p w14:paraId="29A7E2D5" w14:textId="77777777" w:rsidR="00931A66" w:rsidRPr="00BF13E4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28B5D986" w14:textId="618126A6" w:rsidR="00931A66" w:rsidRPr="00BF13E4" w:rsidRDefault="008F29A7" w:rsidP="008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34,932</w:t>
            </w:r>
          </w:p>
        </w:tc>
        <w:tc>
          <w:tcPr>
            <w:tcW w:w="236" w:type="dxa"/>
          </w:tcPr>
          <w:p w14:paraId="6366C2D8" w14:textId="77777777" w:rsidR="00931A66" w:rsidRPr="00BF13E4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7" w:type="dxa"/>
          </w:tcPr>
          <w:p w14:paraId="784DB826" w14:textId="01C0A5A2" w:rsidR="00931A66" w:rsidRPr="00BF13E4" w:rsidRDefault="008F29A7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54,258</w:t>
            </w:r>
          </w:p>
        </w:tc>
        <w:tc>
          <w:tcPr>
            <w:tcW w:w="236" w:type="dxa"/>
          </w:tcPr>
          <w:p w14:paraId="589E8848" w14:textId="77777777" w:rsidR="00931A66" w:rsidRPr="00BF13E4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9" w:type="dxa"/>
          </w:tcPr>
          <w:p w14:paraId="54DF235F" w14:textId="0BF57248" w:rsidR="00931A66" w:rsidRPr="00BF13E4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0F5CDEF6" w14:textId="77777777" w:rsidR="00931A66" w:rsidRPr="00BF13E4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6" w:type="dxa"/>
          </w:tcPr>
          <w:p w14:paraId="78E248F9" w14:textId="63D0854D" w:rsidR="00931A66" w:rsidRPr="00BF13E4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58,980</w:t>
            </w:r>
          </w:p>
        </w:tc>
        <w:tc>
          <w:tcPr>
            <w:tcW w:w="236" w:type="dxa"/>
          </w:tcPr>
          <w:p w14:paraId="1C166ED9" w14:textId="77777777" w:rsidR="00931A66" w:rsidRPr="00BF13E4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72" w:type="dxa"/>
          </w:tcPr>
          <w:p w14:paraId="23A72E03" w14:textId="6EE90B8B" w:rsidR="00931A66" w:rsidRPr="00BF13E4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58,980</w:t>
            </w:r>
          </w:p>
        </w:tc>
      </w:tr>
      <w:tr w:rsidR="00931A66" w:rsidRPr="00BF13E4" w14:paraId="4324D2C8" w14:textId="77777777" w:rsidTr="00AC3AE4">
        <w:trPr>
          <w:cantSplit/>
        </w:trPr>
        <w:tc>
          <w:tcPr>
            <w:tcW w:w="2250" w:type="dxa"/>
          </w:tcPr>
          <w:p w14:paraId="201F9457" w14:textId="77777777" w:rsidR="00931A66" w:rsidRPr="00BF13E4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F13E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768A9A54" w14:textId="70813FDD" w:rsidR="00931A66" w:rsidRPr="005A5F1D" w:rsidRDefault="008F29A7" w:rsidP="008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1,248,697</w:t>
            </w:r>
          </w:p>
        </w:tc>
        <w:tc>
          <w:tcPr>
            <w:tcW w:w="236" w:type="dxa"/>
          </w:tcPr>
          <w:p w14:paraId="3E4F88B8" w14:textId="77777777" w:rsidR="00931A66" w:rsidRPr="00BF13E4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3CCC98" w14:textId="1FF988BD" w:rsidR="00931A66" w:rsidRPr="00BF13E4" w:rsidRDefault="008F29A7" w:rsidP="008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47,948</w:t>
            </w:r>
          </w:p>
        </w:tc>
        <w:tc>
          <w:tcPr>
            <w:tcW w:w="236" w:type="dxa"/>
          </w:tcPr>
          <w:p w14:paraId="13819D37" w14:textId="77777777" w:rsidR="00931A66" w:rsidRPr="00BF13E4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E791115" w14:textId="77777777" w:rsidR="00931A66" w:rsidRPr="00BF13E4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1,296,645</w:t>
            </w:r>
          </w:p>
        </w:tc>
        <w:tc>
          <w:tcPr>
            <w:tcW w:w="236" w:type="dxa"/>
          </w:tcPr>
          <w:p w14:paraId="3591451F" w14:textId="77777777" w:rsidR="00931A66" w:rsidRPr="00BF13E4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21157EB8" w14:textId="622DE41C" w:rsidR="00931A66" w:rsidRPr="006224AE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 w:rsidRPr="00FF092C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50AB251F" w14:textId="77777777" w:rsidR="00931A66" w:rsidRPr="00BF13E4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0BBECA7" w14:textId="5196B64F" w:rsidR="00931A66" w:rsidRPr="00BF13E4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B3FA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1,091,622</w:t>
            </w:r>
          </w:p>
        </w:tc>
        <w:tc>
          <w:tcPr>
            <w:tcW w:w="236" w:type="dxa"/>
          </w:tcPr>
          <w:p w14:paraId="5472AD11" w14:textId="77777777" w:rsidR="00931A66" w:rsidRPr="00BF13E4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E663C51" w14:textId="1BC76F55" w:rsidR="00931A66" w:rsidRPr="00BF13E4" w:rsidRDefault="00931A66" w:rsidP="0093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B3FA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1,091,622</w:t>
            </w:r>
          </w:p>
        </w:tc>
      </w:tr>
    </w:tbl>
    <w:p w14:paraId="33477892" w14:textId="77777777" w:rsidR="007C2A77" w:rsidRPr="005248F6" w:rsidRDefault="007C2A77" w:rsidP="007C2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53"/>
        <w:gridCol w:w="236"/>
        <w:gridCol w:w="990"/>
        <w:gridCol w:w="236"/>
        <w:gridCol w:w="1017"/>
        <w:gridCol w:w="236"/>
        <w:gridCol w:w="999"/>
        <w:gridCol w:w="236"/>
        <w:gridCol w:w="1026"/>
        <w:gridCol w:w="236"/>
        <w:gridCol w:w="972"/>
      </w:tblGrid>
      <w:tr w:rsidR="007C2A77" w:rsidRPr="00BF13E4" w14:paraId="7871C1D7" w14:textId="77777777" w:rsidTr="007C2A77">
        <w:trPr>
          <w:cantSplit/>
        </w:trPr>
        <w:tc>
          <w:tcPr>
            <w:tcW w:w="2250" w:type="dxa"/>
          </w:tcPr>
          <w:p w14:paraId="3C6ECDEB" w14:textId="77777777" w:rsidR="007C2A77" w:rsidRPr="00BF13E4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237" w:type="dxa"/>
            <w:gridSpan w:val="11"/>
          </w:tcPr>
          <w:p w14:paraId="261E6E14" w14:textId="62CA9611" w:rsidR="007C2A77" w:rsidRPr="007C2A77" w:rsidRDefault="007C2A77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C2A7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6224AE" w:rsidRPr="00BF13E4" w14:paraId="68E8F0B5" w14:textId="77777777" w:rsidTr="007C2A77">
        <w:trPr>
          <w:cantSplit/>
        </w:trPr>
        <w:tc>
          <w:tcPr>
            <w:tcW w:w="2250" w:type="dxa"/>
          </w:tcPr>
          <w:p w14:paraId="6E9FF7F9" w14:textId="77777777" w:rsidR="006224AE" w:rsidRPr="004B543E" w:rsidRDefault="005247F6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</w:pPr>
            <w:r w:rsidRPr="004B543E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54BEF593" w14:textId="1C8D0EC0" w:rsidR="005247F6" w:rsidRPr="00BF13E4" w:rsidRDefault="005247F6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="Angsana New" w:hAnsi="Angsana New"/>
                <w:sz w:val="29"/>
                <w:szCs w:val="29"/>
              </w:rPr>
            </w:pPr>
            <w:r w:rsidRPr="004B54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B543E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วันที่</w:t>
            </w:r>
            <w:r w:rsidRPr="004B543E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31 </w:t>
            </w:r>
            <w:r w:rsidRPr="004B543E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มีนาคม</w:t>
            </w:r>
          </w:p>
        </w:tc>
        <w:tc>
          <w:tcPr>
            <w:tcW w:w="3532" w:type="dxa"/>
            <w:gridSpan w:val="5"/>
            <w:tcBorders>
              <w:bottom w:val="single" w:sz="4" w:space="0" w:color="auto"/>
            </w:tcBorders>
          </w:tcPr>
          <w:p w14:paraId="7F250D60" w14:textId="77777777" w:rsidR="005247F6" w:rsidRDefault="005247F6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3CDFDA13" w14:textId="47C58250" w:rsidR="006224AE" w:rsidRPr="00726BDB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236" w:type="dxa"/>
          </w:tcPr>
          <w:p w14:paraId="72BDE44A" w14:textId="77777777" w:rsidR="006224AE" w:rsidRPr="00726BDB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3469" w:type="dxa"/>
            <w:gridSpan w:val="5"/>
            <w:tcBorders>
              <w:bottom w:val="single" w:sz="4" w:space="0" w:color="auto"/>
            </w:tcBorders>
          </w:tcPr>
          <w:p w14:paraId="67D4EC75" w14:textId="77777777" w:rsidR="005247F6" w:rsidRDefault="005247F6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79EBDF78" w14:textId="4B7F25AB" w:rsidR="006224AE" w:rsidRPr="00726BDB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2564</w:t>
            </w:r>
          </w:p>
        </w:tc>
      </w:tr>
      <w:tr w:rsidR="006224AE" w:rsidRPr="00BF13E4" w14:paraId="4F8DE60B" w14:textId="77777777" w:rsidTr="00AC3AE4">
        <w:trPr>
          <w:cantSplit/>
        </w:trPr>
        <w:tc>
          <w:tcPr>
            <w:tcW w:w="2250" w:type="dxa"/>
          </w:tcPr>
          <w:p w14:paraId="4B67422B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3625379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</w:rPr>
              <w:t>กิจก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าร</w:t>
            </w:r>
            <w:r w:rsidRPr="00BF13E4">
              <w:rPr>
                <w:rFonts w:ascii="Angsana New" w:hAnsi="Angsana New"/>
                <w:sz w:val="29"/>
                <w:szCs w:val="29"/>
                <w:cs/>
              </w:rPr>
              <w:t>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E29195A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BE8E14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</w:rPr>
              <w:t>กิจก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าร</w:t>
            </w:r>
            <w:r w:rsidRPr="00BF13E4">
              <w:rPr>
                <w:rFonts w:ascii="Angsana New" w:hAnsi="Angsana New"/>
                <w:sz w:val="29"/>
                <w:szCs w:val="29"/>
                <w:cs/>
              </w:rPr>
              <w:t>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E5D5CD2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0EBED00A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36" w:type="dxa"/>
          </w:tcPr>
          <w:p w14:paraId="493FCAE7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2F57CD65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</w:rPr>
              <w:t>กิจก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าร</w:t>
            </w:r>
            <w:r w:rsidRPr="00BF13E4">
              <w:rPr>
                <w:rFonts w:ascii="Angsana New" w:hAnsi="Angsana New"/>
                <w:sz w:val="29"/>
                <w:szCs w:val="29"/>
                <w:cs/>
              </w:rPr>
              <w:t>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66F6E7C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0BEE803D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</w:rPr>
              <w:t>กิจก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าร</w:t>
            </w:r>
            <w:r w:rsidRPr="00BF13E4">
              <w:rPr>
                <w:rFonts w:ascii="Angsana New" w:hAnsi="Angsana New"/>
                <w:sz w:val="29"/>
                <w:szCs w:val="29"/>
                <w:cs/>
              </w:rPr>
              <w:t>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7BA5AEE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33F5433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</w:tr>
      <w:tr w:rsidR="006224AE" w:rsidRPr="00BF13E4" w14:paraId="2E93A555" w14:textId="77777777" w:rsidTr="00AC3AE4">
        <w:trPr>
          <w:cantSplit/>
        </w:trPr>
        <w:tc>
          <w:tcPr>
            <w:tcW w:w="2250" w:type="dxa"/>
          </w:tcPr>
          <w:p w14:paraId="11BF12B5" w14:textId="64523C2D" w:rsidR="006224AE" w:rsidRPr="00DE78B8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A3D7401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  <w:lang w:val="th-TH"/>
              </w:rPr>
              <w:t>ได้รับการ</w:t>
            </w:r>
          </w:p>
        </w:tc>
        <w:tc>
          <w:tcPr>
            <w:tcW w:w="236" w:type="dxa"/>
          </w:tcPr>
          <w:p w14:paraId="52984ACA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990" w:type="dxa"/>
          </w:tcPr>
          <w:p w14:paraId="377A0DF6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  <w:lang w:val="th-TH"/>
              </w:rPr>
              <w:t>ไม่ได้รับ</w:t>
            </w:r>
          </w:p>
        </w:tc>
        <w:tc>
          <w:tcPr>
            <w:tcW w:w="236" w:type="dxa"/>
          </w:tcPr>
          <w:p w14:paraId="60766364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17" w:type="dxa"/>
          </w:tcPr>
          <w:p w14:paraId="38CFE90B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36" w:type="dxa"/>
          </w:tcPr>
          <w:p w14:paraId="1B2C0C30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999" w:type="dxa"/>
          </w:tcPr>
          <w:p w14:paraId="03DC41F7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  <w:lang w:val="th-TH"/>
              </w:rPr>
              <w:t>ได้รับการ</w:t>
            </w:r>
          </w:p>
        </w:tc>
        <w:tc>
          <w:tcPr>
            <w:tcW w:w="236" w:type="dxa"/>
          </w:tcPr>
          <w:p w14:paraId="33DB60DF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26" w:type="dxa"/>
          </w:tcPr>
          <w:p w14:paraId="02201113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  <w:lang w:val="th-TH"/>
              </w:rPr>
              <w:t>ไม่ได้รับ</w:t>
            </w:r>
          </w:p>
        </w:tc>
        <w:tc>
          <w:tcPr>
            <w:tcW w:w="236" w:type="dxa"/>
          </w:tcPr>
          <w:p w14:paraId="233BB303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972" w:type="dxa"/>
          </w:tcPr>
          <w:p w14:paraId="444F3AE8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</w:tr>
      <w:tr w:rsidR="006224AE" w:rsidRPr="00BF13E4" w14:paraId="388F51E7" w14:textId="77777777" w:rsidTr="00AC3AE4">
        <w:trPr>
          <w:cantSplit/>
        </w:trPr>
        <w:tc>
          <w:tcPr>
            <w:tcW w:w="2250" w:type="dxa"/>
          </w:tcPr>
          <w:p w14:paraId="713A798E" w14:textId="4F992347" w:rsidR="006224AE" w:rsidRPr="00BF13E4" w:rsidRDefault="00DE78B8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  </w:t>
            </w:r>
          </w:p>
        </w:tc>
        <w:tc>
          <w:tcPr>
            <w:tcW w:w="1053" w:type="dxa"/>
          </w:tcPr>
          <w:p w14:paraId="6B5627F5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  <w:lang w:val="th-TH"/>
              </w:rPr>
              <w:t>ส่งเสริม</w:t>
            </w:r>
          </w:p>
        </w:tc>
        <w:tc>
          <w:tcPr>
            <w:tcW w:w="236" w:type="dxa"/>
          </w:tcPr>
          <w:p w14:paraId="6347C715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990" w:type="dxa"/>
          </w:tcPr>
          <w:p w14:paraId="53AD4BD1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  <w:lang w:val="th-TH"/>
              </w:rPr>
              <w:t>การส่งเสริม</w:t>
            </w:r>
          </w:p>
        </w:tc>
        <w:tc>
          <w:tcPr>
            <w:tcW w:w="236" w:type="dxa"/>
          </w:tcPr>
          <w:p w14:paraId="3A426CF0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17" w:type="dxa"/>
          </w:tcPr>
          <w:p w14:paraId="215A0F20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  <w:lang w:val="th-TH"/>
              </w:rPr>
              <w:t>รวม</w:t>
            </w:r>
          </w:p>
        </w:tc>
        <w:tc>
          <w:tcPr>
            <w:tcW w:w="236" w:type="dxa"/>
          </w:tcPr>
          <w:p w14:paraId="17031399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999" w:type="dxa"/>
          </w:tcPr>
          <w:p w14:paraId="6C13874E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  <w:lang w:val="th-TH"/>
              </w:rPr>
              <w:t>ส่งเสริม</w:t>
            </w:r>
          </w:p>
        </w:tc>
        <w:tc>
          <w:tcPr>
            <w:tcW w:w="236" w:type="dxa"/>
          </w:tcPr>
          <w:p w14:paraId="443ABA6A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26" w:type="dxa"/>
          </w:tcPr>
          <w:p w14:paraId="1C0E50BF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  <w:lang w:val="th-TH"/>
              </w:rPr>
              <w:t>การส่งเสริม</w:t>
            </w:r>
          </w:p>
        </w:tc>
        <w:tc>
          <w:tcPr>
            <w:tcW w:w="236" w:type="dxa"/>
          </w:tcPr>
          <w:p w14:paraId="6C3C79DD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972" w:type="dxa"/>
          </w:tcPr>
          <w:p w14:paraId="671C0240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  <w:lang w:val="th-TH"/>
              </w:rPr>
              <w:t>รวม</w:t>
            </w:r>
          </w:p>
        </w:tc>
      </w:tr>
      <w:tr w:rsidR="006224AE" w:rsidRPr="00BF13E4" w14:paraId="0F025429" w14:textId="77777777" w:rsidTr="00AC3AE4">
        <w:trPr>
          <w:cantSplit/>
        </w:trPr>
        <w:tc>
          <w:tcPr>
            <w:tcW w:w="2250" w:type="dxa"/>
          </w:tcPr>
          <w:p w14:paraId="6D45E009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7237" w:type="dxa"/>
            <w:gridSpan w:val="11"/>
          </w:tcPr>
          <w:p w14:paraId="2CB0A04C" w14:textId="77777777" w:rsidR="006224AE" w:rsidRPr="00BF13E4" w:rsidRDefault="006224AE" w:rsidP="00AC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BF13E4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094C64" w:rsidRPr="00BF13E4" w14:paraId="0189C25F" w14:textId="77777777" w:rsidTr="00AC3AE4">
        <w:trPr>
          <w:cantSplit/>
        </w:trPr>
        <w:tc>
          <w:tcPr>
            <w:tcW w:w="2250" w:type="dxa"/>
          </w:tcPr>
          <w:p w14:paraId="637C95EB" w14:textId="77777777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990"/>
              <w:rPr>
                <w:rFonts w:ascii="Angsana New" w:hAnsi="Angsana New"/>
                <w:sz w:val="29"/>
                <w:szCs w:val="29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</w:rPr>
              <w:t>ขายต่างประเทศ</w:t>
            </w:r>
          </w:p>
        </w:tc>
        <w:tc>
          <w:tcPr>
            <w:tcW w:w="1053" w:type="dxa"/>
          </w:tcPr>
          <w:p w14:paraId="3D904252" w14:textId="0CC6E854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1,229,371</w:t>
            </w:r>
          </w:p>
        </w:tc>
        <w:tc>
          <w:tcPr>
            <w:tcW w:w="236" w:type="dxa"/>
          </w:tcPr>
          <w:p w14:paraId="624D177B" w14:textId="77777777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428AC5C4" w14:textId="73FD1D11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5,670</w:t>
            </w:r>
          </w:p>
        </w:tc>
        <w:tc>
          <w:tcPr>
            <w:tcW w:w="236" w:type="dxa"/>
          </w:tcPr>
          <w:p w14:paraId="60D1C23F" w14:textId="77777777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7" w:type="dxa"/>
          </w:tcPr>
          <w:p w14:paraId="6A15E71E" w14:textId="3DC64F06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1,235,041</w:t>
            </w:r>
          </w:p>
        </w:tc>
        <w:tc>
          <w:tcPr>
            <w:tcW w:w="236" w:type="dxa"/>
          </w:tcPr>
          <w:p w14:paraId="655049E1" w14:textId="77777777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9" w:type="dxa"/>
          </w:tcPr>
          <w:p w14:paraId="542F30BA" w14:textId="55B73DA8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316D304E" w14:textId="77777777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6" w:type="dxa"/>
          </w:tcPr>
          <w:p w14:paraId="44E2E6EB" w14:textId="44C3A460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 w:rsidRPr="00FF092C">
              <w:rPr>
                <w:rFonts w:ascii="Angsana New" w:hAnsi="Angsana New"/>
                <w:sz w:val="29"/>
                <w:szCs w:val="29"/>
              </w:rPr>
              <w:t>1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FF092C">
              <w:rPr>
                <w:rFonts w:ascii="Angsana New" w:hAnsi="Angsana New"/>
                <w:sz w:val="29"/>
                <w:szCs w:val="29"/>
              </w:rPr>
              <w:t>029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FF092C">
              <w:rPr>
                <w:rFonts w:ascii="Angsana New" w:hAnsi="Angsana New"/>
                <w:sz w:val="29"/>
                <w:szCs w:val="29"/>
              </w:rPr>
              <w:t>267</w:t>
            </w:r>
          </w:p>
        </w:tc>
        <w:tc>
          <w:tcPr>
            <w:tcW w:w="236" w:type="dxa"/>
          </w:tcPr>
          <w:p w14:paraId="4FC1A341" w14:textId="77777777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72" w:type="dxa"/>
          </w:tcPr>
          <w:p w14:paraId="52A0E54E" w14:textId="5C5720B5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 w:rsidRPr="00FF092C">
              <w:rPr>
                <w:rFonts w:ascii="Angsana New" w:hAnsi="Angsana New"/>
                <w:sz w:val="29"/>
                <w:szCs w:val="29"/>
              </w:rPr>
              <w:t>1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FF092C">
              <w:rPr>
                <w:rFonts w:ascii="Angsana New" w:hAnsi="Angsana New"/>
                <w:sz w:val="29"/>
                <w:szCs w:val="29"/>
              </w:rPr>
              <w:t>029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Pr="00FF092C">
              <w:rPr>
                <w:rFonts w:ascii="Angsana New" w:hAnsi="Angsana New"/>
                <w:sz w:val="29"/>
                <w:szCs w:val="29"/>
              </w:rPr>
              <w:t>267</w:t>
            </w:r>
          </w:p>
        </w:tc>
      </w:tr>
      <w:tr w:rsidR="00094C64" w:rsidRPr="00BF13E4" w14:paraId="04A806B3" w14:textId="77777777" w:rsidTr="00AC3AE4">
        <w:trPr>
          <w:cantSplit/>
        </w:trPr>
        <w:tc>
          <w:tcPr>
            <w:tcW w:w="2250" w:type="dxa"/>
          </w:tcPr>
          <w:p w14:paraId="1CF2729B" w14:textId="77777777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990"/>
              <w:rPr>
                <w:rFonts w:ascii="Angsana New" w:hAnsi="Angsana New"/>
                <w:sz w:val="29"/>
                <w:szCs w:val="29"/>
              </w:rPr>
            </w:pPr>
            <w:r w:rsidRPr="00BF13E4">
              <w:rPr>
                <w:rFonts w:ascii="Angsana New" w:hAnsi="Angsana New"/>
                <w:sz w:val="29"/>
                <w:szCs w:val="29"/>
                <w:cs/>
              </w:rPr>
              <w:t>ขายในประเทศ</w:t>
            </w:r>
          </w:p>
        </w:tc>
        <w:tc>
          <w:tcPr>
            <w:tcW w:w="1053" w:type="dxa"/>
          </w:tcPr>
          <w:p w14:paraId="1C2371B7" w14:textId="6A0AB6AC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34,858</w:t>
            </w:r>
          </w:p>
        </w:tc>
        <w:tc>
          <w:tcPr>
            <w:tcW w:w="236" w:type="dxa"/>
          </w:tcPr>
          <w:p w14:paraId="16CE2A73" w14:textId="77777777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7E3F3901" w14:textId="741DD6DB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23,302</w:t>
            </w:r>
          </w:p>
        </w:tc>
        <w:tc>
          <w:tcPr>
            <w:tcW w:w="236" w:type="dxa"/>
          </w:tcPr>
          <w:p w14:paraId="5A7ADEE6" w14:textId="77777777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7" w:type="dxa"/>
          </w:tcPr>
          <w:p w14:paraId="36C605A2" w14:textId="3A9CB4AD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58,160</w:t>
            </w:r>
          </w:p>
        </w:tc>
        <w:tc>
          <w:tcPr>
            <w:tcW w:w="236" w:type="dxa"/>
          </w:tcPr>
          <w:p w14:paraId="65D2D6CA" w14:textId="77777777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9" w:type="dxa"/>
          </w:tcPr>
          <w:p w14:paraId="6486F366" w14:textId="71C54BF7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28347F1A" w14:textId="77777777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6" w:type="dxa"/>
          </w:tcPr>
          <w:p w14:paraId="00FCC345" w14:textId="4B56AF1D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56,746</w:t>
            </w:r>
          </w:p>
        </w:tc>
        <w:tc>
          <w:tcPr>
            <w:tcW w:w="236" w:type="dxa"/>
          </w:tcPr>
          <w:p w14:paraId="7BDBD1BB" w14:textId="77777777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72" w:type="dxa"/>
          </w:tcPr>
          <w:p w14:paraId="3B09DE75" w14:textId="402D8475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 w:rsidRPr="00BB3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56,746</w:t>
            </w:r>
          </w:p>
        </w:tc>
      </w:tr>
      <w:tr w:rsidR="00094C64" w:rsidRPr="00BF13E4" w14:paraId="09C82EFE" w14:textId="77777777" w:rsidTr="00AC3AE4">
        <w:trPr>
          <w:cantSplit/>
        </w:trPr>
        <w:tc>
          <w:tcPr>
            <w:tcW w:w="2250" w:type="dxa"/>
          </w:tcPr>
          <w:p w14:paraId="3D15AC7C" w14:textId="77777777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F13E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386F861" w14:textId="0F68A89C" w:rsidR="00094C64" w:rsidRPr="005A5F1D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1,264,229</w:t>
            </w:r>
          </w:p>
        </w:tc>
        <w:tc>
          <w:tcPr>
            <w:tcW w:w="236" w:type="dxa"/>
          </w:tcPr>
          <w:p w14:paraId="6BF340DB" w14:textId="77777777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E0C046C" w14:textId="2AA9EABC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28,972</w:t>
            </w:r>
          </w:p>
        </w:tc>
        <w:tc>
          <w:tcPr>
            <w:tcW w:w="236" w:type="dxa"/>
          </w:tcPr>
          <w:p w14:paraId="5E128E9B" w14:textId="77777777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8F5B564" w14:textId="482C88A6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1,293,201</w:t>
            </w:r>
          </w:p>
        </w:tc>
        <w:tc>
          <w:tcPr>
            <w:tcW w:w="236" w:type="dxa"/>
          </w:tcPr>
          <w:p w14:paraId="553C7214" w14:textId="77777777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0AF13E50" w14:textId="39003F30" w:rsidR="00094C64" w:rsidRPr="00FF092C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F092C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63F03CC1" w14:textId="77777777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257B313" w14:textId="363977D7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B3FA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1,086,013</w:t>
            </w:r>
          </w:p>
        </w:tc>
        <w:tc>
          <w:tcPr>
            <w:tcW w:w="236" w:type="dxa"/>
          </w:tcPr>
          <w:p w14:paraId="497D9626" w14:textId="77777777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1F61D1F" w14:textId="2B1544BE" w:rsidR="00094C64" w:rsidRPr="00BF13E4" w:rsidRDefault="00094C64" w:rsidP="000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B3FA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1,086,013</w:t>
            </w:r>
          </w:p>
        </w:tc>
      </w:tr>
    </w:tbl>
    <w:p w14:paraId="1578CB6F" w14:textId="3D36E23C" w:rsidR="006224AE" w:rsidRDefault="006224AE" w:rsidP="00B95509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</w:p>
    <w:p w14:paraId="7D91E9D7" w14:textId="61C4D956" w:rsidR="007C2A77" w:rsidRDefault="007C2A77" w:rsidP="007C2A77"/>
    <w:p w14:paraId="57D29860" w14:textId="452C7670" w:rsidR="007C2A77" w:rsidRDefault="007C2A77" w:rsidP="007C2A77"/>
    <w:p w14:paraId="55C87F2D" w14:textId="07C3CF0C" w:rsidR="007C2A77" w:rsidRDefault="007C2A77" w:rsidP="007C2A77"/>
    <w:p w14:paraId="7DEAAFD6" w14:textId="2F689297" w:rsidR="007C2A77" w:rsidRDefault="007C2A77" w:rsidP="007C2A77"/>
    <w:p w14:paraId="6C3E07B4" w14:textId="77777777" w:rsidR="007C2A77" w:rsidRPr="007C2A77" w:rsidRDefault="007C2A77" w:rsidP="007C2A77"/>
    <w:p w14:paraId="0B41B977" w14:textId="19BA270D" w:rsidR="00B95509" w:rsidRPr="00B75DA7" w:rsidRDefault="009972C5" w:rsidP="00B95509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 w:rsidRPr="00B75DA7">
        <w:rPr>
          <w:rFonts w:asciiTheme="majorBidi" w:hAnsiTheme="majorBidi" w:cstheme="majorBidi"/>
          <w:szCs w:val="30"/>
        </w:rPr>
        <w:lastRenderedPageBreak/>
        <w:t>7</w:t>
      </w:r>
      <w:r w:rsidR="00B95509" w:rsidRPr="00B75DA7">
        <w:rPr>
          <w:rFonts w:asciiTheme="majorBidi" w:hAnsiTheme="majorBidi" w:cstheme="majorBidi"/>
          <w:szCs w:val="30"/>
        </w:rPr>
        <w:tab/>
      </w:r>
      <w:r w:rsidR="00B95509" w:rsidRPr="00B75DA7">
        <w:rPr>
          <w:rFonts w:asciiTheme="majorBidi" w:hAnsiTheme="majorBidi" w:cstheme="majorBidi"/>
          <w:szCs w:val="30"/>
          <w:cs/>
        </w:rPr>
        <w:t>สัญญาเช่า</w:t>
      </w:r>
    </w:p>
    <w:p w14:paraId="0CED91D9" w14:textId="419CFB03" w:rsidR="00B95509" w:rsidRDefault="00B95509" w:rsidP="00B95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48"/>
        <w:gridCol w:w="1192"/>
        <w:gridCol w:w="267"/>
        <w:gridCol w:w="1170"/>
        <w:gridCol w:w="273"/>
        <w:gridCol w:w="1260"/>
      </w:tblGrid>
      <w:tr w:rsidR="003829E1" w:rsidRPr="001F50B0" w14:paraId="4FFDCD02" w14:textId="77777777" w:rsidTr="00C0744F">
        <w:trPr>
          <w:trHeight w:val="87"/>
          <w:tblHeader/>
        </w:trPr>
        <w:tc>
          <w:tcPr>
            <w:tcW w:w="3870" w:type="dxa"/>
          </w:tcPr>
          <w:p w14:paraId="69CDB6DC" w14:textId="3F94E716" w:rsidR="003829E1" w:rsidRPr="001F50B0" w:rsidRDefault="003829E1" w:rsidP="003829E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10" w:type="dxa"/>
            <w:gridSpan w:val="3"/>
          </w:tcPr>
          <w:p w14:paraId="13ED056B" w14:textId="77777777" w:rsidR="003829E1" w:rsidRPr="001F50B0" w:rsidRDefault="003829E1" w:rsidP="003829E1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06F59824" w14:textId="77777777" w:rsidR="003829E1" w:rsidRPr="001F50B0" w:rsidRDefault="003829E1" w:rsidP="003829E1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3" w:type="dxa"/>
            <w:gridSpan w:val="3"/>
          </w:tcPr>
          <w:p w14:paraId="16DA4E62" w14:textId="77777777" w:rsidR="003829E1" w:rsidRPr="001F50B0" w:rsidRDefault="003829E1" w:rsidP="003829E1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79FF" w:rsidRPr="001F50B0" w14:paraId="5C2409F9" w14:textId="77777777" w:rsidTr="00022B9A">
        <w:trPr>
          <w:trHeight w:val="87"/>
          <w:tblHeader/>
        </w:trPr>
        <w:tc>
          <w:tcPr>
            <w:tcW w:w="3870" w:type="dxa"/>
            <w:hideMark/>
          </w:tcPr>
          <w:p w14:paraId="56AEA389" w14:textId="526E1AC2" w:rsidR="00CE79FF" w:rsidRPr="001F50B0" w:rsidRDefault="00CE79FF" w:rsidP="00CE79FF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2360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5320D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สำหรับงวดสามเดือนสิ้นสุด</w:t>
            </w:r>
            <w:r w:rsidRPr="005320D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Pr="005320D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วันที่</w:t>
            </w:r>
            <w:r w:rsidRPr="005320D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31 </w:t>
            </w:r>
            <w:r w:rsidRPr="005320D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04C4A87F" w14:textId="360456E3" w:rsidR="00CE79FF" w:rsidRPr="001F50B0" w:rsidRDefault="00CE79FF" w:rsidP="00CE79FF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48" w:type="dxa"/>
          </w:tcPr>
          <w:p w14:paraId="0780CEEE" w14:textId="77777777" w:rsidR="00CE79FF" w:rsidRPr="001F50B0" w:rsidRDefault="00CE79FF" w:rsidP="00CE79FF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92" w:type="dxa"/>
          </w:tcPr>
          <w:p w14:paraId="738F3C2D" w14:textId="360FD87C" w:rsidR="00CE79FF" w:rsidRPr="001F50B0" w:rsidRDefault="00CE79FF" w:rsidP="00CE79FF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67" w:type="dxa"/>
          </w:tcPr>
          <w:p w14:paraId="590481A2" w14:textId="77777777" w:rsidR="00CE79FF" w:rsidRPr="001F50B0" w:rsidRDefault="00CE79FF" w:rsidP="00CE79FF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CEE0449" w14:textId="6B0D58B2" w:rsidR="00CE79FF" w:rsidRPr="001F50B0" w:rsidRDefault="00CE79FF" w:rsidP="00CE79FF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3" w:type="dxa"/>
          </w:tcPr>
          <w:p w14:paraId="72273597" w14:textId="77777777" w:rsidR="00CE79FF" w:rsidRPr="001F50B0" w:rsidRDefault="00CE79FF" w:rsidP="00CE79FF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653FD039" w14:textId="6BF645F1" w:rsidR="00CE79FF" w:rsidRPr="001F50B0" w:rsidRDefault="00CE79FF" w:rsidP="00CE79FF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</w:tr>
      <w:tr w:rsidR="00415D70" w:rsidRPr="001F50B0" w14:paraId="0893FC68" w14:textId="77777777" w:rsidTr="00415D70">
        <w:trPr>
          <w:trHeight w:val="87"/>
          <w:tblHeader/>
        </w:trPr>
        <w:tc>
          <w:tcPr>
            <w:tcW w:w="3870" w:type="dxa"/>
            <w:vAlign w:val="bottom"/>
          </w:tcPr>
          <w:p w14:paraId="6D9F8B8B" w14:textId="77777777" w:rsidR="00415D70" w:rsidRPr="001F50B0" w:rsidRDefault="00415D70" w:rsidP="0046076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580" w:type="dxa"/>
            <w:gridSpan w:val="7"/>
            <w:hideMark/>
          </w:tcPr>
          <w:p w14:paraId="1CB93787" w14:textId="77777777" w:rsidR="00415D70" w:rsidRPr="001F50B0" w:rsidRDefault="00415D70" w:rsidP="0046076F">
            <w:pPr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415D70" w:rsidRPr="001F50B0" w14:paraId="3B56C8AC" w14:textId="77777777" w:rsidTr="00415D70">
        <w:tc>
          <w:tcPr>
            <w:tcW w:w="3870" w:type="dxa"/>
            <w:hideMark/>
          </w:tcPr>
          <w:p w14:paraId="3046C466" w14:textId="77777777" w:rsidR="00415D70" w:rsidRPr="001F50B0" w:rsidRDefault="00415D70" w:rsidP="00415D70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1F50B0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5E953C0" w14:textId="3AF7B048" w:rsidR="00415D70" w:rsidRPr="001F50B0" w:rsidRDefault="009B4153" w:rsidP="00415D70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121</w:t>
            </w:r>
          </w:p>
        </w:tc>
        <w:tc>
          <w:tcPr>
            <w:tcW w:w="248" w:type="dxa"/>
            <w:vAlign w:val="bottom"/>
          </w:tcPr>
          <w:p w14:paraId="033EA64D" w14:textId="77777777" w:rsidR="00415D70" w:rsidRPr="001F50B0" w:rsidRDefault="00415D70" w:rsidP="00415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92" w:type="dxa"/>
            <w:shd w:val="clear" w:color="auto" w:fill="FFFFFF" w:themeFill="background1"/>
          </w:tcPr>
          <w:p w14:paraId="157E7845" w14:textId="58C2F65D" w:rsidR="00415D70" w:rsidRPr="001F50B0" w:rsidRDefault="00415D70" w:rsidP="009B4153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161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2FD8AD8F" w14:textId="77777777" w:rsidR="00415D70" w:rsidRPr="001F50B0" w:rsidRDefault="00415D70" w:rsidP="00415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26872429" w14:textId="6ED5272A" w:rsidR="00415D70" w:rsidRPr="001F50B0" w:rsidRDefault="009B4153" w:rsidP="00415D70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121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2983113D" w14:textId="77777777" w:rsidR="00415D70" w:rsidRPr="001F50B0" w:rsidRDefault="00415D70" w:rsidP="00415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24390A8F" w14:textId="262B0CB5" w:rsidR="00415D70" w:rsidRPr="001F50B0" w:rsidRDefault="00415D70" w:rsidP="00415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161</w:t>
            </w:r>
          </w:p>
        </w:tc>
      </w:tr>
      <w:tr w:rsidR="00415D70" w:rsidRPr="001F50B0" w14:paraId="360D6DAE" w14:textId="77777777" w:rsidTr="00415D70">
        <w:tc>
          <w:tcPr>
            <w:tcW w:w="3870" w:type="dxa"/>
          </w:tcPr>
          <w:p w14:paraId="0B5D3538" w14:textId="77777777" w:rsidR="00415D70" w:rsidRPr="001F50B0" w:rsidRDefault="00415D70" w:rsidP="00415D70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70" w:type="dxa"/>
          </w:tcPr>
          <w:p w14:paraId="11CF6ACE" w14:textId="7328F882" w:rsidR="00415D70" w:rsidRPr="001F50B0" w:rsidRDefault="009B4153" w:rsidP="00415D70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216</w:t>
            </w:r>
          </w:p>
        </w:tc>
        <w:tc>
          <w:tcPr>
            <w:tcW w:w="248" w:type="dxa"/>
            <w:vAlign w:val="bottom"/>
          </w:tcPr>
          <w:p w14:paraId="5D4122EC" w14:textId="77777777" w:rsidR="00415D70" w:rsidRPr="001F50B0" w:rsidRDefault="00415D70" w:rsidP="00415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92" w:type="dxa"/>
            <w:shd w:val="clear" w:color="auto" w:fill="FFFFFF" w:themeFill="background1"/>
          </w:tcPr>
          <w:p w14:paraId="26E59985" w14:textId="177E2146" w:rsidR="00415D70" w:rsidRPr="001F50B0" w:rsidRDefault="00415D70" w:rsidP="009B4153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513F385D" w14:textId="77777777" w:rsidR="00415D70" w:rsidRPr="001F50B0" w:rsidRDefault="00415D70" w:rsidP="00415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016238B5" w14:textId="2F9D6F7C" w:rsidR="00415D70" w:rsidRPr="001F50B0" w:rsidRDefault="00571109" w:rsidP="00571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302620F7" w14:textId="77777777" w:rsidR="00415D70" w:rsidRPr="001F50B0" w:rsidRDefault="00415D70" w:rsidP="00415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41CB79D3" w14:textId="18001FA8" w:rsidR="00415D70" w:rsidRPr="001F50B0" w:rsidRDefault="00415D70" w:rsidP="00415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</w:tbl>
    <w:p w14:paraId="3E5681B3" w14:textId="17BA812D" w:rsidR="00415D70" w:rsidRDefault="00415D70" w:rsidP="00B95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081CA49" w14:textId="42DECABE" w:rsidR="00B95509" w:rsidRPr="00B75DA7" w:rsidRDefault="00B95509" w:rsidP="00B95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5DA7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</w:t>
      </w:r>
      <w:r w:rsidR="00745CB1">
        <w:rPr>
          <w:rFonts w:asciiTheme="majorBidi" w:hAnsiTheme="majorBidi" w:cstheme="majorBidi"/>
          <w:sz w:val="30"/>
          <w:szCs w:val="30"/>
        </w:rPr>
        <w:br/>
      </w:r>
      <w:r w:rsidRPr="00B75DA7">
        <w:rPr>
          <w:rFonts w:asciiTheme="majorBidi" w:hAnsiTheme="majorBidi" w:cstheme="majorBidi"/>
          <w:sz w:val="30"/>
          <w:szCs w:val="30"/>
          <w:cs/>
        </w:rPr>
        <w:t>งวด</w:t>
      </w:r>
      <w:r w:rsidR="0054224E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B75DA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A64ED" w:rsidRPr="00B75DA7">
        <w:rPr>
          <w:rFonts w:asciiTheme="majorBidi" w:hAnsiTheme="majorBidi" w:cstheme="majorBidi"/>
          <w:sz w:val="30"/>
          <w:szCs w:val="30"/>
        </w:rPr>
        <w:t>3</w:t>
      </w:r>
      <w:r w:rsidR="0054224E">
        <w:rPr>
          <w:rFonts w:asciiTheme="majorBidi" w:hAnsiTheme="majorBidi" w:cstheme="majorBidi"/>
          <w:sz w:val="30"/>
          <w:szCs w:val="30"/>
        </w:rPr>
        <w:t xml:space="preserve">1 </w:t>
      </w:r>
      <w:r w:rsidR="0054224E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5A64ED" w:rsidRPr="00B75DA7">
        <w:rPr>
          <w:rFonts w:asciiTheme="majorBidi" w:hAnsiTheme="majorBidi" w:cstheme="majorBidi"/>
          <w:sz w:val="30"/>
          <w:szCs w:val="30"/>
        </w:rPr>
        <w:t>256</w:t>
      </w:r>
      <w:r w:rsidR="0054224E">
        <w:rPr>
          <w:rFonts w:asciiTheme="majorBidi" w:hAnsiTheme="majorBidi" w:cstheme="majorBidi"/>
          <w:sz w:val="30"/>
          <w:szCs w:val="30"/>
        </w:rPr>
        <w:t>5</w:t>
      </w:r>
      <w:r w:rsidRPr="00B75D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32EB9" w:rsidRPr="00B75DA7">
        <w:rPr>
          <w:rFonts w:asciiTheme="majorBidi" w:hAnsiTheme="majorBidi" w:cstheme="majorBidi"/>
          <w:sz w:val="30"/>
          <w:szCs w:val="30"/>
          <w:cs/>
        </w:rPr>
        <w:t>มี</w:t>
      </w:r>
      <w:r w:rsidR="00E32EB9" w:rsidRPr="00051D29">
        <w:rPr>
          <w:rFonts w:asciiTheme="majorBidi" w:hAnsiTheme="majorBidi" w:cstheme="majorBidi"/>
          <w:sz w:val="30"/>
          <w:szCs w:val="30"/>
          <w:cs/>
        </w:rPr>
        <w:t>จำนวน</w:t>
      </w:r>
      <w:r w:rsidR="00F94D3D" w:rsidRPr="00051D29">
        <w:rPr>
          <w:rFonts w:asciiTheme="majorBidi" w:hAnsiTheme="majorBidi" w:cstheme="majorBidi"/>
          <w:sz w:val="30"/>
          <w:szCs w:val="30"/>
          <w:cs/>
        </w:rPr>
        <w:t>เงิน</w:t>
      </w:r>
      <w:r w:rsidR="002C475A">
        <w:rPr>
          <w:rFonts w:asciiTheme="majorBidi" w:hAnsiTheme="majorBidi" w:cstheme="majorBidi"/>
          <w:sz w:val="30"/>
          <w:szCs w:val="30"/>
        </w:rPr>
        <w:t xml:space="preserve"> 4.02</w:t>
      </w:r>
      <w:r w:rsidR="00FE4224" w:rsidRPr="00051D29">
        <w:rPr>
          <w:rFonts w:asciiTheme="majorBidi" w:hAnsiTheme="majorBidi" w:cstheme="majorBidi"/>
          <w:sz w:val="30"/>
          <w:szCs w:val="30"/>
        </w:rPr>
        <w:t xml:space="preserve"> </w:t>
      </w:r>
      <w:r w:rsidR="00E32EB9" w:rsidRPr="00051D2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512CBE" w:rsidRPr="00051D29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54224E" w:rsidRPr="00051D29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512CBE" w:rsidRPr="00B75DA7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8A6692" w:rsidRPr="008A669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8A6692" w:rsidRPr="008A6692">
        <w:rPr>
          <w:rFonts w:asciiTheme="majorBidi" w:hAnsiTheme="majorBidi" w:cstheme="majorBidi"/>
          <w:i/>
          <w:iCs/>
          <w:sz w:val="30"/>
          <w:szCs w:val="30"/>
        </w:rPr>
        <w:t>3.49</w:t>
      </w:r>
      <w:r w:rsidR="00512CBE" w:rsidRPr="00B75DA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12CBE" w:rsidRPr="00B75DA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512CBE" w:rsidRPr="00B75DA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F684AB4" w14:textId="77777777" w:rsidR="006224AE" w:rsidRPr="008A6692" w:rsidRDefault="006224AE" w:rsidP="00B95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0335AA" w14:textId="4717D69B" w:rsidR="003B4E0B" w:rsidRPr="00B75DA7" w:rsidRDefault="00641F99" w:rsidP="00104001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/>
          <w:szCs w:val="30"/>
        </w:rPr>
        <w:t>8</w:t>
      </w:r>
      <w:r w:rsidR="00FF16E4" w:rsidRPr="00B75DA7">
        <w:rPr>
          <w:rFonts w:asciiTheme="majorBidi" w:hAnsiTheme="majorBidi" w:cstheme="majorBidi"/>
          <w:szCs w:val="30"/>
        </w:rPr>
        <w:tab/>
      </w:r>
      <w:r w:rsidR="003B4E0B" w:rsidRPr="00B75DA7">
        <w:rPr>
          <w:rFonts w:asciiTheme="majorBidi" w:hAnsiTheme="majorBidi" w:cstheme="majorBidi"/>
          <w:szCs w:val="30"/>
          <w:cs/>
        </w:rPr>
        <w:t>เครื่องมือทางการเงิน</w:t>
      </w:r>
    </w:p>
    <w:p w14:paraId="67F37D1C" w14:textId="77777777" w:rsidR="00785A79" w:rsidRPr="00B75DA7" w:rsidRDefault="00785A79" w:rsidP="001B0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198"/>
        <w:jc w:val="both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78ACF33A" w14:textId="41F4D09A" w:rsidR="001B0999" w:rsidRPr="00B75DA7" w:rsidRDefault="001B0999" w:rsidP="001B0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198"/>
        <w:jc w:val="both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B75DA7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1DFC00BE" w14:textId="77777777" w:rsidR="001B0999" w:rsidRPr="00B75DA7" w:rsidRDefault="001B0999" w:rsidP="001B0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198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14:paraId="53967578" w14:textId="0F5DEB48" w:rsidR="00AE3B91" w:rsidRPr="00B75DA7" w:rsidRDefault="001B0999" w:rsidP="001B0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75DA7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66ECEE3" w14:textId="4403C846" w:rsidR="00010508" w:rsidRPr="00B75DA7" w:rsidRDefault="00010508" w:rsidP="001B0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6F381" w14:textId="77777777" w:rsidR="00010508" w:rsidRPr="00B75DA7" w:rsidRDefault="00010508" w:rsidP="001B0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41C8D8E" w14:textId="77777777" w:rsidR="00A61283" w:rsidRPr="00B75DA7" w:rsidRDefault="00A6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  <w:sectPr w:rsidR="00A61283" w:rsidRPr="00B75DA7" w:rsidSect="00C901C1">
          <w:headerReference w:type="default" r:id="rId20"/>
          <w:footerReference w:type="default" r:id="rId21"/>
          <w:type w:val="nextColumn"/>
          <w:pgSz w:w="11909" w:h="16834" w:code="9"/>
          <w:pgMar w:top="691" w:right="839" w:bottom="576" w:left="1152" w:header="720" w:footer="720" w:gutter="0"/>
          <w:cols w:space="720"/>
        </w:sectPr>
      </w:pPr>
    </w:p>
    <w:tbl>
      <w:tblPr>
        <w:tblW w:w="145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270"/>
        <w:gridCol w:w="1350"/>
        <w:gridCol w:w="1350"/>
        <w:gridCol w:w="1294"/>
        <w:gridCol w:w="236"/>
        <w:gridCol w:w="1204"/>
        <w:gridCol w:w="236"/>
        <w:gridCol w:w="900"/>
        <w:gridCol w:w="236"/>
        <w:gridCol w:w="1024"/>
        <w:gridCol w:w="236"/>
        <w:gridCol w:w="934"/>
        <w:gridCol w:w="236"/>
        <w:gridCol w:w="1024"/>
      </w:tblGrid>
      <w:tr w:rsidR="00AB467F" w:rsidRPr="00104E8F" w14:paraId="01B18940" w14:textId="77777777" w:rsidTr="0046076F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79DFDCB8" w14:textId="77777777" w:rsidR="00AB467F" w:rsidRPr="00104E8F" w:rsidRDefault="00AB467F" w:rsidP="0046076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C236652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15192BC9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งินรวม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งินเฉพาะกิจการ</w:t>
            </w:r>
          </w:p>
        </w:tc>
      </w:tr>
      <w:tr w:rsidR="00AB467F" w:rsidRPr="00104E8F" w14:paraId="0A8F6D03" w14:textId="77777777" w:rsidTr="0046076F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12EB1DD1" w14:textId="77777777" w:rsidR="00AB467F" w:rsidRPr="00104E8F" w:rsidRDefault="00AB467F" w:rsidP="0046076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0E38BEE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34" w:type="dxa"/>
            <w:gridSpan w:val="5"/>
            <w:vAlign w:val="bottom"/>
          </w:tcPr>
          <w:p w14:paraId="147C125D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6D938A6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065F215C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B467F" w:rsidRPr="00104E8F" w14:paraId="6BB61F89" w14:textId="77777777" w:rsidTr="0046076F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3B55D479" w14:textId="038BCC4D" w:rsidR="00AB467F" w:rsidRPr="00104E8F" w:rsidRDefault="00AB467F" w:rsidP="0046076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66C4EB43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F64A12D" w14:textId="77777777" w:rsidR="007C2B93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E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2B826A38" w14:textId="627FE442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E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1350" w:type="dxa"/>
          </w:tcPr>
          <w:p w14:paraId="4531AA01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D53C307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6DB524" w14:textId="77777777" w:rsidR="00AB467F" w:rsidRPr="00104E8F" w:rsidRDefault="00AB467F" w:rsidP="0046076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8CAF880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DAC18D8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E420836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5641CF44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5B940C4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EF6699C" w14:textId="77777777" w:rsidR="00AB467F" w:rsidRPr="00104E8F" w:rsidRDefault="00AB467F" w:rsidP="0046076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6E3E474E" w14:textId="77777777" w:rsidR="00AB467F" w:rsidRPr="00104E8F" w:rsidRDefault="00AB467F" w:rsidP="0046076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66428008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036A71F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B467F" w:rsidRPr="00104E8F" w14:paraId="62ECEEC9" w14:textId="77777777" w:rsidTr="0046076F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44E4AB5A" w14:textId="77777777" w:rsidR="00AB467F" w:rsidRPr="00104E8F" w:rsidRDefault="00AB467F" w:rsidP="0046076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38E7AC8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5C091163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467F" w:rsidRPr="00104E8F" w14:paraId="7D3E2E65" w14:textId="77777777" w:rsidTr="0046076F">
        <w:trPr>
          <w:trHeight w:val="261"/>
        </w:trPr>
        <w:tc>
          <w:tcPr>
            <w:tcW w:w="4050" w:type="dxa"/>
            <w:shd w:val="clear" w:color="auto" w:fill="auto"/>
          </w:tcPr>
          <w:p w14:paraId="36917D78" w14:textId="77777777" w:rsidR="00AB467F" w:rsidRPr="00104E8F" w:rsidRDefault="00AB467F" w:rsidP="004607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6874661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EA3AC4A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155D70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6AE6143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D61D70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333F9D9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04E176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4A275D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D4D6CD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D416345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8A1E05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DAE5207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8D9076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8EBE85E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467F" w:rsidRPr="00104E8F" w14:paraId="6D407E9B" w14:textId="77777777" w:rsidTr="0046076F">
        <w:trPr>
          <w:trHeight w:val="261"/>
        </w:trPr>
        <w:tc>
          <w:tcPr>
            <w:tcW w:w="4050" w:type="dxa"/>
            <w:shd w:val="clear" w:color="auto" w:fill="auto"/>
          </w:tcPr>
          <w:p w14:paraId="53AFF0D2" w14:textId="77777777" w:rsidR="00AB467F" w:rsidRPr="00911434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 w:firstLine="22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เงินลงทุนในตราสารทุนที่ไม่อยู่ในความต้องการ</w:t>
            </w:r>
          </w:p>
        </w:tc>
        <w:tc>
          <w:tcPr>
            <w:tcW w:w="270" w:type="dxa"/>
          </w:tcPr>
          <w:p w14:paraId="1FB681AE" w14:textId="77777777" w:rsidR="00AB467F" w:rsidRPr="005A02D6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799BE70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2B9A71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3D0AD07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78AC66D" w14:textId="77777777" w:rsidR="00AB467F" w:rsidRPr="005A02D6" w:rsidRDefault="00AB467F" w:rsidP="004607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1EB181D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3090C8B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32FB93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EA1065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983ABF0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B67E757" w14:textId="77777777" w:rsidR="00AB467F" w:rsidRPr="005A02D6" w:rsidRDefault="00AB467F" w:rsidP="004607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C229D38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F6320E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DEB0C37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B467F" w:rsidRPr="00104E8F" w14:paraId="5A6542BD" w14:textId="77777777" w:rsidTr="0046076F">
        <w:trPr>
          <w:trHeight w:val="261"/>
        </w:trPr>
        <w:tc>
          <w:tcPr>
            <w:tcW w:w="4050" w:type="dxa"/>
            <w:shd w:val="clear" w:color="auto" w:fill="auto"/>
          </w:tcPr>
          <w:p w14:paraId="5E45FE69" w14:textId="77777777" w:rsidR="00AB467F" w:rsidRPr="005A02D6" w:rsidRDefault="00AB467F" w:rsidP="0046076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270" w:type="dxa"/>
          </w:tcPr>
          <w:p w14:paraId="3E3DF6F5" w14:textId="77777777" w:rsidR="00AB467F" w:rsidRPr="005A02D6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A37F5A9" w14:textId="6D5DF9E9" w:rsidR="00AB467F" w:rsidRPr="005A02D6" w:rsidRDefault="009B4153" w:rsidP="004607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FD83A5E" w14:textId="5730A9C0" w:rsidR="00AB467F" w:rsidRPr="005A02D6" w:rsidRDefault="009B4153" w:rsidP="0046076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  <w:tc>
          <w:tcPr>
            <w:tcW w:w="1294" w:type="dxa"/>
            <w:shd w:val="clear" w:color="auto" w:fill="auto"/>
          </w:tcPr>
          <w:p w14:paraId="25443085" w14:textId="00ED08CA" w:rsidR="00AB467F" w:rsidRPr="005A02D6" w:rsidRDefault="009B4153" w:rsidP="0046076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062845" w14:textId="77777777" w:rsidR="00AB467F" w:rsidRPr="005A02D6" w:rsidRDefault="00AB467F" w:rsidP="004607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B43C39F" w14:textId="0B60CC50" w:rsidR="00AB467F" w:rsidRPr="005A02D6" w:rsidRDefault="009B4153" w:rsidP="004607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  <w:tc>
          <w:tcPr>
            <w:tcW w:w="236" w:type="dxa"/>
          </w:tcPr>
          <w:p w14:paraId="31B47B76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3F12964" w14:textId="33F24ABB" w:rsidR="00AB467F" w:rsidRPr="005A02D6" w:rsidRDefault="009B4153" w:rsidP="0046076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CDE522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6DBE9F2" w14:textId="336139C7" w:rsidR="00AB467F" w:rsidRPr="005A02D6" w:rsidRDefault="009B4153" w:rsidP="0046076F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DAAC346" w14:textId="77777777" w:rsidR="00AB467F" w:rsidRPr="005A02D6" w:rsidRDefault="00AB467F" w:rsidP="004607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B1256E2" w14:textId="1B8AE169" w:rsidR="00AB467F" w:rsidRPr="005A02D6" w:rsidRDefault="009B4153" w:rsidP="0046076F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  <w:tc>
          <w:tcPr>
            <w:tcW w:w="236" w:type="dxa"/>
          </w:tcPr>
          <w:p w14:paraId="299BD8B8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AD5E2A9" w14:textId="39F627CA" w:rsidR="00AB467F" w:rsidRPr="005A02D6" w:rsidRDefault="009B4153" w:rsidP="0046076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</w:tr>
      <w:tr w:rsidR="00AB467F" w:rsidRPr="00104E8F" w14:paraId="0693B3E0" w14:textId="77777777" w:rsidTr="0046076F">
        <w:trPr>
          <w:trHeight w:val="261"/>
        </w:trPr>
        <w:tc>
          <w:tcPr>
            <w:tcW w:w="4050" w:type="dxa"/>
            <w:shd w:val="clear" w:color="auto" w:fill="auto"/>
          </w:tcPr>
          <w:p w14:paraId="79BE223A" w14:textId="77777777" w:rsidR="00AB467F" w:rsidRPr="00104E8F" w:rsidRDefault="00AB467F" w:rsidP="0046076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สัญญาขายเงินตราต่างประเทศล่วงหน้าที่ใช้</w:t>
            </w:r>
          </w:p>
        </w:tc>
        <w:tc>
          <w:tcPr>
            <w:tcW w:w="270" w:type="dxa"/>
          </w:tcPr>
          <w:p w14:paraId="0E33F58C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A5FB3AD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7D006A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A85B30F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33040A" w14:textId="77777777" w:rsidR="00AB467F" w:rsidRPr="00104E8F" w:rsidRDefault="00AB467F" w:rsidP="004607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E2ED950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539832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02909A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724700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41AA9CA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F0553F" w14:textId="77777777" w:rsidR="00AB467F" w:rsidRPr="00104E8F" w:rsidRDefault="00AB467F" w:rsidP="004607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8030177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5C1930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63EE995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467F" w:rsidRPr="00104E8F" w14:paraId="336108AF" w14:textId="77777777" w:rsidTr="0046076F">
        <w:trPr>
          <w:trHeight w:val="261"/>
        </w:trPr>
        <w:tc>
          <w:tcPr>
            <w:tcW w:w="4050" w:type="dxa"/>
            <w:shd w:val="clear" w:color="auto" w:fill="auto"/>
          </w:tcPr>
          <w:p w14:paraId="6B685B6F" w14:textId="77777777" w:rsidR="00AB467F" w:rsidRPr="00104E8F" w:rsidRDefault="00AB467F" w:rsidP="004607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lang w:val="en-GB"/>
              </w:rPr>
              <w:t xml:space="preserve">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cs/>
                <w:lang w:val="en-GB"/>
              </w:rPr>
              <w:t>น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270" w:type="dxa"/>
          </w:tcPr>
          <w:p w14:paraId="1D88A0F8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D941673" w14:textId="160FDA28" w:rsidR="00AB467F" w:rsidRPr="00104E8F" w:rsidRDefault="00AF35B4" w:rsidP="004607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1,667</w:t>
            </w:r>
          </w:p>
        </w:tc>
        <w:tc>
          <w:tcPr>
            <w:tcW w:w="1350" w:type="dxa"/>
          </w:tcPr>
          <w:p w14:paraId="552DF0C6" w14:textId="7930DF49" w:rsidR="00AB467F" w:rsidRPr="00104E8F" w:rsidRDefault="00AF35B4" w:rsidP="0046076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5E7AC235" w14:textId="62F2DA8B" w:rsidR="00AB467F" w:rsidRPr="00104E8F" w:rsidRDefault="00AF35B4" w:rsidP="0046076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7942C6" w14:textId="77777777" w:rsidR="00AB467F" w:rsidRPr="00104E8F" w:rsidRDefault="00AB467F" w:rsidP="004607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5035F67" w14:textId="046A7A15" w:rsidR="00AB467F" w:rsidRPr="00104E8F" w:rsidRDefault="00AF35B4" w:rsidP="004607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1,667</w:t>
            </w:r>
          </w:p>
        </w:tc>
        <w:tc>
          <w:tcPr>
            <w:tcW w:w="236" w:type="dxa"/>
          </w:tcPr>
          <w:p w14:paraId="3D6FB21C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109ECA" w14:textId="19B6FD69" w:rsidR="00AB467F" w:rsidRPr="00104E8F" w:rsidRDefault="00AF35B4" w:rsidP="0046076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A84ADA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44C7220" w14:textId="03DA3453" w:rsidR="00AB467F" w:rsidRPr="00BF2BE3" w:rsidRDefault="00AF35B4" w:rsidP="0046076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1,667</w:t>
            </w:r>
          </w:p>
        </w:tc>
        <w:tc>
          <w:tcPr>
            <w:tcW w:w="236" w:type="dxa"/>
          </w:tcPr>
          <w:p w14:paraId="13C30E6B" w14:textId="77777777" w:rsidR="00AB467F" w:rsidRPr="00104E8F" w:rsidRDefault="00AB467F" w:rsidP="004607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D0CDBB7" w14:textId="1C2462BD" w:rsidR="00AB467F" w:rsidRPr="00104E8F" w:rsidRDefault="00AF35B4" w:rsidP="0046076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55C1D7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1FA1E16" w14:textId="2A2CF026" w:rsidR="00AB467F" w:rsidRPr="00104E8F" w:rsidRDefault="00B60589" w:rsidP="0046076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1,667</w:t>
            </w:r>
          </w:p>
        </w:tc>
      </w:tr>
      <w:tr w:rsidR="00AB467F" w:rsidRPr="00104E8F" w14:paraId="723846FF" w14:textId="77777777" w:rsidTr="0046076F">
        <w:trPr>
          <w:trHeight w:val="261"/>
        </w:trPr>
        <w:tc>
          <w:tcPr>
            <w:tcW w:w="4050" w:type="dxa"/>
            <w:shd w:val="clear" w:color="auto" w:fill="auto"/>
          </w:tcPr>
          <w:p w14:paraId="2C97017C" w14:textId="77777777" w:rsidR="00AB467F" w:rsidRPr="00104E8F" w:rsidRDefault="00AB467F" w:rsidP="0046076F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820B8B4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A5AB63E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0E5518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1E35B1F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2BB98F" w14:textId="77777777" w:rsidR="00AB467F" w:rsidRPr="00104E8F" w:rsidRDefault="00AB467F" w:rsidP="004607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A7A822F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E119BF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A5719B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040A24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206082D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74A559" w14:textId="77777777" w:rsidR="00AB467F" w:rsidRPr="00104E8F" w:rsidRDefault="00AB467F" w:rsidP="004607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1F8430A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30AC47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24DEADF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46762A4" w14:textId="6FA46DDC" w:rsidR="00AB467F" w:rsidRDefault="00AB467F"/>
    <w:p w14:paraId="12179373" w14:textId="77777777" w:rsidR="00AB467F" w:rsidRDefault="00AB4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45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270"/>
        <w:gridCol w:w="1350"/>
        <w:gridCol w:w="1350"/>
        <w:gridCol w:w="1294"/>
        <w:gridCol w:w="236"/>
        <w:gridCol w:w="1204"/>
        <w:gridCol w:w="236"/>
        <w:gridCol w:w="900"/>
        <w:gridCol w:w="236"/>
        <w:gridCol w:w="1024"/>
        <w:gridCol w:w="236"/>
        <w:gridCol w:w="934"/>
        <w:gridCol w:w="236"/>
        <w:gridCol w:w="1024"/>
      </w:tblGrid>
      <w:tr w:rsidR="00AB467F" w:rsidRPr="00104E8F" w14:paraId="69085EAA" w14:textId="77777777" w:rsidTr="0046076F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2D806670" w14:textId="77777777" w:rsidR="00AB467F" w:rsidRPr="00104E8F" w:rsidRDefault="00AB467F" w:rsidP="0046076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1E6B15A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7A2E9B4A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งินรวม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งินเฉพาะกิจการ</w:t>
            </w:r>
          </w:p>
        </w:tc>
      </w:tr>
      <w:tr w:rsidR="00AB467F" w:rsidRPr="00104E8F" w14:paraId="7DA0AE27" w14:textId="77777777" w:rsidTr="0046076F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01249879" w14:textId="77777777" w:rsidR="00AB467F" w:rsidRPr="00104E8F" w:rsidRDefault="00AB467F" w:rsidP="0046076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3F9FEF8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34" w:type="dxa"/>
            <w:gridSpan w:val="5"/>
            <w:vAlign w:val="bottom"/>
          </w:tcPr>
          <w:p w14:paraId="58B765F5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ECF42BF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40404B97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B467F" w:rsidRPr="00104E8F" w14:paraId="777A0BD4" w14:textId="77777777" w:rsidTr="0046076F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18460741" w14:textId="77777777" w:rsidR="00AB467F" w:rsidRPr="00104E8F" w:rsidRDefault="00AB467F" w:rsidP="0046076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51911078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9A6011A" w14:textId="77777777" w:rsidR="005C6842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E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4531ACDA" w14:textId="734E3076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E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1350" w:type="dxa"/>
          </w:tcPr>
          <w:p w14:paraId="1DC0F832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EFE5735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6432D7" w14:textId="77777777" w:rsidR="00AB467F" w:rsidRPr="00104E8F" w:rsidRDefault="00AB467F" w:rsidP="0046076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4FF50D9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1CD8082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3C7AF74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5EA2BFC5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24A3D61D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3C59DF71" w14:textId="77777777" w:rsidR="00AB467F" w:rsidRPr="00104E8F" w:rsidRDefault="00AB467F" w:rsidP="0046076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5EDDC1C6" w14:textId="77777777" w:rsidR="00AB467F" w:rsidRPr="00104E8F" w:rsidRDefault="00AB467F" w:rsidP="0046076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7C5FACF5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D7B1FA6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B467F" w:rsidRPr="00104E8F" w14:paraId="739D7B52" w14:textId="77777777" w:rsidTr="0046076F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2024ACD8" w14:textId="77777777" w:rsidR="00AB467F" w:rsidRPr="00104E8F" w:rsidRDefault="00AB467F" w:rsidP="0046076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A079271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4F89C6D3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467F" w:rsidRPr="00104E8F" w14:paraId="2F2809C4" w14:textId="77777777" w:rsidTr="0046076F">
        <w:trPr>
          <w:trHeight w:val="261"/>
        </w:trPr>
        <w:tc>
          <w:tcPr>
            <w:tcW w:w="4050" w:type="dxa"/>
            <w:shd w:val="clear" w:color="auto" w:fill="auto"/>
          </w:tcPr>
          <w:p w14:paraId="7B90DD7D" w14:textId="77777777" w:rsidR="00AB467F" w:rsidRPr="00104E8F" w:rsidRDefault="00AB467F" w:rsidP="004607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F8E0968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70BC482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7E6E17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2525168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09CF96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26D67EF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392FBE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E93F6D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33034C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1127E7C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8B28E5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EACCED4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877BC0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6A33B55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467F" w:rsidRPr="00104E8F" w14:paraId="773BBC96" w14:textId="77777777" w:rsidTr="0046076F">
        <w:trPr>
          <w:trHeight w:val="261"/>
        </w:trPr>
        <w:tc>
          <w:tcPr>
            <w:tcW w:w="4050" w:type="dxa"/>
            <w:shd w:val="clear" w:color="auto" w:fill="auto"/>
          </w:tcPr>
          <w:p w14:paraId="2E0B6E89" w14:textId="77777777" w:rsidR="00AB467F" w:rsidRPr="005A02D6" w:rsidRDefault="00AB467F" w:rsidP="0046076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2D6">
              <w:rPr>
                <w:rFonts w:asciiTheme="majorBidi" w:hAnsiTheme="majorBidi"/>
                <w:sz w:val="30"/>
                <w:szCs w:val="30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270" w:type="dxa"/>
          </w:tcPr>
          <w:p w14:paraId="079C3871" w14:textId="77777777" w:rsidR="00AB467F" w:rsidRPr="005A02D6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F2E0326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33B6FD7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4A3E7D4C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36" w:type="dxa"/>
            <w:shd w:val="clear" w:color="auto" w:fill="auto"/>
          </w:tcPr>
          <w:p w14:paraId="5A599F8E" w14:textId="77777777" w:rsidR="00AB467F" w:rsidRPr="005A02D6" w:rsidRDefault="00AB467F" w:rsidP="004607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B4AE759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36" w:type="dxa"/>
          </w:tcPr>
          <w:p w14:paraId="439A163A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538132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9011A3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9017614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36" w:type="dxa"/>
          </w:tcPr>
          <w:p w14:paraId="381BAB44" w14:textId="77777777" w:rsidR="00AB467F" w:rsidRPr="005A02D6" w:rsidRDefault="00AB467F" w:rsidP="004607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8862CEB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75E559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BEC6717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2,000</w:t>
            </w:r>
          </w:p>
        </w:tc>
      </w:tr>
      <w:tr w:rsidR="00AB467F" w:rsidRPr="00104E8F" w14:paraId="53143E1A" w14:textId="77777777" w:rsidTr="0046076F">
        <w:trPr>
          <w:trHeight w:val="261"/>
        </w:trPr>
        <w:tc>
          <w:tcPr>
            <w:tcW w:w="4050" w:type="dxa"/>
            <w:shd w:val="clear" w:color="auto" w:fill="auto"/>
          </w:tcPr>
          <w:p w14:paraId="49BEC186" w14:textId="77777777" w:rsidR="00AB467F" w:rsidRPr="005A02D6" w:rsidRDefault="00AB467F" w:rsidP="0046076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</w:t>
            </w:r>
            <w:r w:rsidRPr="005A02D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ยาว</w:t>
            </w:r>
            <w:r w:rsidRPr="005A02D6">
              <w:rPr>
                <w:rFonts w:asciiTheme="majorBidi" w:hAnsiTheme="majorBidi" w:cstheme="majorBidi"/>
                <w:sz w:val="30"/>
                <w:szCs w:val="30"/>
                <w:cs/>
              </w:rPr>
              <w:t>แก่กิจการอื่น</w:t>
            </w:r>
          </w:p>
        </w:tc>
        <w:tc>
          <w:tcPr>
            <w:tcW w:w="270" w:type="dxa"/>
          </w:tcPr>
          <w:p w14:paraId="36131569" w14:textId="77777777" w:rsidR="00AB467F" w:rsidRPr="005A02D6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5292DEC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7D362DD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3384B7F7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36" w:type="dxa"/>
            <w:shd w:val="clear" w:color="auto" w:fill="auto"/>
          </w:tcPr>
          <w:p w14:paraId="059245FE" w14:textId="77777777" w:rsidR="00AB467F" w:rsidRPr="005A02D6" w:rsidRDefault="00AB467F" w:rsidP="004607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793CAC8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36" w:type="dxa"/>
          </w:tcPr>
          <w:p w14:paraId="5BD74C9F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A3542A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E0B862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10E5B73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36" w:type="dxa"/>
          </w:tcPr>
          <w:p w14:paraId="3ED70812" w14:textId="77777777" w:rsidR="00AB467F" w:rsidRPr="005A02D6" w:rsidRDefault="00AB467F" w:rsidP="004607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A5D6458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DF5A96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2A3056E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02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</w:tr>
      <w:tr w:rsidR="00AB467F" w:rsidRPr="00104E8F" w14:paraId="3A9009A7" w14:textId="77777777" w:rsidTr="0046076F">
        <w:trPr>
          <w:trHeight w:val="261"/>
        </w:trPr>
        <w:tc>
          <w:tcPr>
            <w:tcW w:w="4050" w:type="dxa"/>
            <w:shd w:val="clear" w:color="auto" w:fill="auto"/>
          </w:tcPr>
          <w:p w14:paraId="4A9F4FED" w14:textId="77777777" w:rsidR="00AB467F" w:rsidRPr="00911434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 w:firstLine="22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เงินลงทุนในตราสารทุนที่ไม่อยู่ในความต้องการ</w:t>
            </w:r>
          </w:p>
        </w:tc>
        <w:tc>
          <w:tcPr>
            <w:tcW w:w="270" w:type="dxa"/>
          </w:tcPr>
          <w:p w14:paraId="5CCA00D3" w14:textId="77777777" w:rsidR="00AB467F" w:rsidRPr="005A02D6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C8E94AA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EA1AD2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413B4B1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307D24D" w14:textId="77777777" w:rsidR="00AB467F" w:rsidRPr="005A02D6" w:rsidRDefault="00AB467F" w:rsidP="004607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E1BB24F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7944E7A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9366A1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D4ECD4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78E5FA7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BF84CF4" w14:textId="77777777" w:rsidR="00AB467F" w:rsidRPr="005A02D6" w:rsidRDefault="00AB467F" w:rsidP="004607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FAD0AD4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8526EF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B334FFA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B467F" w:rsidRPr="00104E8F" w14:paraId="02016C6D" w14:textId="77777777" w:rsidTr="0046076F">
        <w:trPr>
          <w:trHeight w:val="261"/>
        </w:trPr>
        <w:tc>
          <w:tcPr>
            <w:tcW w:w="4050" w:type="dxa"/>
            <w:shd w:val="clear" w:color="auto" w:fill="auto"/>
          </w:tcPr>
          <w:p w14:paraId="42CF31B8" w14:textId="77777777" w:rsidR="00AB467F" w:rsidRPr="005A02D6" w:rsidRDefault="00AB467F" w:rsidP="0046076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270" w:type="dxa"/>
          </w:tcPr>
          <w:p w14:paraId="21B348D2" w14:textId="77777777" w:rsidR="00AB467F" w:rsidRPr="005A02D6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5FD661F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5439831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  <w:tc>
          <w:tcPr>
            <w:tcW w:w="1294" w:type="dxa"/>
            <w:shd w:val="clear" w:color="auto" w:fill="auto"/>
          </w:tcPr>
          <w:p w14:paraId="5D325D0D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289FF9" w14:textId="77777777" w:rsidR="00AB467F" w:rsidRPr="005A02D6" w:rsidRDefault="00AB467F" w:rsidP="004607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18E1502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7,383</w:t>
            </w:r>
          </w:p>
        </w:tc>
        <w:tc>
          <w:tcPr>
            <w:tcW w:w="236" w:type="dxa"/>
          </w:tcPr>
          <w:p w14:paraId="22C8C9D1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F31379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3EB372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B76CF85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803D025" w14:textId="77777777" w:rsidR="00AB467F" w:rsidRPr="005A02D6" w:rsidRDefault="00AB467F" w:rsidP="004607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555096F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  <w:tc>
          <w:tcPr>
            <w:tcW w:w="236" w:type="dxa"/>
          </w:tcPr>
          <w:p w14:paraId="5A57DA0A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7548F11" w14:textId="77777777" w:rsidR="00AB467F" w:rsidRPr="005A02D6" w:rsidRDefault="00AB467F" w:rsidP="0046076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7,383</w:t>
            </w:r>
          </w:p>
        </w:tc>
      </w:tr>
      <w:tr w:rsidR="00AB467F" w:rsidRPr="00104E8F" w14:paraId="1B30AAD2" w14:textId="77777777" w:rsidTr="0046076F">
        <w:trPr>
          <w:trHeight w:val="261"/>
        </w:trPr>
        <w:tc>
          <w:tcPr>
            <w:tcW w:w="4050" w:type="dxa"/>
            <w:shd w:val="clear" w:color="auto" w:fill="auto"/>
          </w:tcPr>
          <w:p w14:paraId="0BA93EC8" w14:textId="77777777" w:rsidR="00AB467F" w:rsidRPr="00104E8F" w:rsidRDefault="00AB467F" w:rsidP="0046076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สัญญาขายเงินตราต่างประเทศล่วงหน้าที่ใช้</w:t>
            </w:r>
          </w:p>
        </w:tc>
        <w:tc>
          <w:tcPr>
            <w:tcW w:w="270" w:type="dxa"/>
          </w:tcPr>
          <w:p w14:paraId="76DA4670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ECD27F9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833861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8168834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73F7C0" w14:textId="77777777" w:rsidR="00AB467F" w:rsidRPr="00104E8F" w:rsidRDefault="00AB467F" w:rsidP="004607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2F457D2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D9C951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0CDA7A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26610C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B65E452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F50B43" w14:textId="77777777" w:rsidR="00AB467F" w:rsidRPr="00104E8F" w:rsidRDefault="00AB467F" w:rsidP="004607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9BDCB47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2C36A3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838EEDE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467F" w:rsidRPr="00104E8F" w14:paraId="524BDC8C" w14:textId="77777777" w:rsidTr="0046076F">
        <w:trPr>
          <w:trHeight w:val="261"/>
        </w:trPr>
        <w:tc>
          <w:tcPr>
            <w:tcW w:w="4050" w:type="dxa"/>
            <w:shd w:val="clear" w:color="auto" w:fill="auto"/>
          </w:tcPr>
          <w:p w14:paraId="3515EA8B" w14:textId="77777777" w:rsidR="00AB467F" w:rsidRPr="00104E8F" w:rsidRDefault="00AB467F" w:rsidP="004607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lang w:val="en-GB"/>
              </w:rPr>
              <w:t xml:space="preserve">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cs/>
                <w:lang w:val="en-GB"/>
              </w:rPr>
              <w:t>น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270" w:type="dxa"/>
          </w:tcPr>
          <w:p w14:paraId="24D3AF70" w14:textId="77777777" w:rsidR="00AB467F" w:rsidRPr="00104E8F" w:rsidRDefault="00AB467F" w:rsidP="004607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7FE2677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1,437</w:t>
            </w:r>
          </w:p>
        </w:tc>
        <w:tc>
          <w:tcPr>
            <w:tcW w:w="1350" w:type="dxa"/>
          </w:tcPr>
          <w:p w14:paraId="1C1687B6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27611AD9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4FC67B" w14:textId="77777777" w:rsidR="00AB467F" w:rsidRPr="00104E8F" w:rsidRDefault="00AB467F" w:rsidP="004607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67E39BF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1,437</w:t>
            </w:r>
          </w:p>
        </w:tc>
        <w:tc>
          <w:tcPr>
            <w:tcW w:w="236" w:type="dxa"/>
          </w:tcPr>
          <w:p w14:paraId="237A1ECB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FC1363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8074F0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612E8F7" w14:textId="77777777" w:rsidR="00AB467F" w:rsidRPr="00BF2BE3" w:rsidRDefault="00AB467F" w:rsidP="0046076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2B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1,437</w:t>
            </w:r>
          </w:p>
        </w:tc>
        <w:tc>
          <w:tcPr>
            <w:tcW w:w="236" w:type="dxa"/>
          </w:tcPr>
          <w:p w14:paraId="3E801409" w14:textId="77777777" w:rsidR="00AB467F" w:rsidRPr="00104E8F" w:rsidRDefault="00AB467F" w:rsidP="004607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28D81F9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C00C18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79CB800" w14:textId="77777777" w:rsidR="00AB467F" w:rsidRPr="00104E8F" w:rsidRDefault="00AB467F" w:rsidP="0046076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F2B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1,437</w:t>
            </w:r>
          </w:p>
        </w:tc>
      </w:tr>
    </w:tbl>
    <w:p w14:paraId="0C2F843F" w14:textId="15F115BE" w:rsidR="00AB467F" w:rsidRPr="00AB467F" w:rsidRDefault="00AB467F">
      <w:pPr>
        <w:rPr>
          <w:rFonts w:asciiTheme="majorBidi" w:hAnsiTheme="majorBidi" w:cstheme="majorBidi"/>
          <w:sz w:val="30"/>
          <w:szCs w:val="30"/>
        </w:rPr>
      </w:pPr>
    </w:p>
    <w:p w14:paraId="0AF5C08A" w14:textId="444B74C9" w:rsidR="00785A3C" w:rsidRPr="00B75DA7" w:rsidRDefault="00785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6BA203F9" w14:textId="417F58AD" w:rsidR="00A61283" w:rsidRPr="00B75DA7" w:rsidRDefault="00A61283" w:rsidP="00A17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  <w:sectPr w:rsidR="00A61283" w:rsidRPr="00B75DA7" w:rsidSect="00551EA1">
          <w:footerReference w:type="default" r:id="rId22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D8A82CB" w14:textId="77777777" w:rsidR="009B04A1" w:rsidRPr="00B75DA7" w:rsidRDefault="009B04A1" w:rsidP="009B04A1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B75DA7">
        <w:rPr>
          <w:rFonts w:asciiTheme="majorBidi" w:hAnsiTheme="majorBidi" w:cstheme="majorBidi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ที่มีการเปลี่ยนแปลงเทคนิคการประเมินมูลค่าและข้อมูลที่ไม่สามารถสังเกตได้ที่มีนัยสำคัญในระหว่างงวด</w:t>
      </w:r>
    </w:p>
    <w:p w14:paraId="009933B2" w14:textId="77777777" w:rsidR="00576358" w:rsidRPr="00B75DA7" w:rsidRDefault="00576358" w:rsidP="006D5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9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AE3B91" w:rsidRPr="00B75DA7" w14:paraId="54C2E48C" w14:textId="77777777" w:rsidTr="00A26C8D">
        <w:trPr>
          <w:tblHeader/>
        </w:trPr>
        <w:tc>
          <w:tcPr>
            <w:tcW w:w="2520" w:type="dxa"/>
          </w:tcPr>
          <w:p w14:paraId="3B627066" w14:textId="77777777" w:rsidR="00AE3B91" w:rsidRPr="00B75DA7" w:rsidRDefault="00AE3B91" w:rsidP="00F021F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75D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A7ED24B" w14:textId="77777777" w:rsidR="00AE3B91" w:rsidRPr="00B75DA7" w:rsidRDefault="00AE3B91" w:rsidP="00F021F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7E566DE5" w14:textId="77777777" w:rsidR="00AE3B91" w:rsidRPr="00B75DA7" w:rsidRDefault="00AE3B91" w:rsidP="00F021F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75D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E3B91" w:rsidRPr="00B75DA7" w14:paraId="352EFF94" w14:textId="77777777" w:rsidTr="00A26C8D">
        <w:tc>
          <w:tcPr>
            <w:tcW w:w="2520" w:type="dxa"/>
          </w:tcPr>
          <w:p w14:paraId="53C6C086" w14:textId="77777777" w:rsidR="00AE3B91" w:rsidRPr="00B75DA7" w:rsidRDefault="00AE3B91" w:rsidP="00F021F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0AD4C394" w14:textId="77777777" w:rsidR="00AE3B91" w:rsidRPr="00B75DA7" w:rsidRDefault="00AE3B91" w:rsidP="00F021F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1F5FB1A6" w14:textId="3CCED8D6" w:rsidR="00AE3B91" w:rsidRPr="00B75DA7" w:rsidRDefault="00AE3B91" w:rsidP="00F021F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75D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B75D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</w:t>
            </w:r>
            <w:r w:rsidR="00BC2F77" w:rsidRPr="00B75D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BC2F77" w:rsidRPr="00B75D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68773F" w:rsidRPr="00B75DA7" w14:paraId="06B2D9D3" w14:textId="77777777" w:rsidTr="00A26C8D">
        <w:tc>
          <w:tcPr>
            <w:tcW w:w="2520" w:type="dxa"/>
          </w:tcPr>
          <w:p w14:paraId="02A2F0F2" w14:textId="4865A723" w:rsidR="0068773F" w:rsidRPr="00B75DA7" w:rsidRDefault="00A115FF" w:rsidP="00BC2F77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DA7">
              <w:rPr>
                <w:rFonts w:asciiTheme="majorBidi" w:hAnsiTheme="majorBidi" w:cstheme="majorBidi"/>
                <w:spacing w:val="-3"/>
                <w:sz w:val="30"/>
                <w:szCs w:val="30"/>
                <w:cs/>
                <w:lang w:bidi="th-TH"/>
              </w:rPr>
              <w:t>เงินลงทุนในตราสารทุนที่ไม่</w:t>
            </w:r>
            <w:r w:rsidRPr="00B75DA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อยู่ในความต้องการของตลาด</w:t>
            </w:r>
            <w:r w:rsidRPr="00B75DA7">
              <w:rPr>
                <w:rFonts w:asciiTheme="majorBidi" w:hAnsiTheme="majorBidi" w:cstheme="majorBidi"/>
                <w:spacing w:val="-3"/>
                <w:sz w:val="30"/>
                <w:szCs w:val="30"/>
                <w:cs/>
                <w:lang w:bidi="th-TH"/>
              </w:rPr>
              <w:t xml:space="preserve">  </w:t>
            </w:r>
          </w:p>
        </w:tc>
        <w:tc>
          <w:tcPr>
            <w:tcW w:w="236" w:type="dxa"/>
          </w:tcPr>
          <w:p w14:paraId="400213E9" w14:textId="77777777" w:rsidR="0068773F" w:rsidRPr="00B75DA7" w:rsidRDefault="0068773F" w:rsidP="00BC2F7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2AC29AA1" w14:textId="4BBFA378" w:rsidR="0068773F" w:rsidRPr="00B75DA7" w:rsidRDefault="007D208C" w:rsidP="00BC2F7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  <w:tr w:rsidR="00BC2F77" w:rsidRPr="00B75DA7" w14:paraId="3647BB00" w14:textId="77777777" w:rsidTr="00A26C8D">
        <w:tc>
          <w:tcPr>
            <w:tcW w:w="2520" w:type="dxa"/>
          </w:tcPr>
          <w:p w14:paraId="670F952C" w14:textId="30E5E8F7" w:rsidR="00BC2F77" w:rsidRPr="00B75DA7" w:rsidRDefault="00BC2F77" w:rsidP="00BC2F77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236" w:type="dxa"/>
          </w:tcPr>
          <w:p w14:paraId="5BDAB2F7" w14:textId="77777777" w:rsidR="00BC2F77" w:rsidRPr="00B75DA7" w:rsidRDefault="00BC2F77" w:rsidP="00BC2F7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52F258DB" w14:textId="23EF02E8" w:rsidR="00BC2F77" w:rsidRPr="00B75DA7" w:rsidRDefault="00BC2F77" w:rsidP="00BC2F7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B75D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B75D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64C1FB3C" w14:textId="77777777" w:rsidR="00E026E5" w:rsidRPr="00B75DA7" w:rsidRDefault="00E026E5" w:rsidP="000C1D54">
      <w:pPr>
        <w:tabs>
          <w:tab w:val="clear" w:pos="227"/>
          <w:tab w:val="clear" w:pos="454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6283EAD" w14:textId="7ACB4FD1" w:rsidR="00A7407B" w:rsidRPr="00B75DA7" w:rsidRDefault="00A7407B" w:rsidP="000C1D54">
      <w:pPr>
        <w:tabs>
          <w:tab w:val="clear" w:pos="227"/>
          <w:tab w:val="clear" w:pos="454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5D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ฐานะเปิดต่อความเสี่ยงด้านสภาพคล่อง </w:t>
      </w:r>
    </w:p>
    <w:p w14:paraId="7FFD6B23" w14:textId="77777777" w:rsidR="00E45E82" w:rsidRPr="00B75DA7" w:rsidRDefault="00E45E82" w:rsidP="00A7407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63BB0A" w14:textId="519FF16B" w:rsidR="00A7407B" w:rsidRPr="00B75DA7" w:rsidRDefault="00A7407B" w:rsidP="00A7407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5DA7">
        <w:rPr>
          <w:rFonts w:asciiTheme="majorBidi" w:hAnsiTheme="majorBidi" w:cstheme="majorBidi"/>
          <w:sz w:val="30"/>
          <w:szCs w:val="30"/>
          <w:cs/>
        </w:rPr>
        <w:t>ตารางด้านล่างแสดงการครบกำหนดที่เหลือตามสัญญาของหนี้สินทางการเงิน ณ วันที่รายงาน จำนวนเงินเป็นจำนวนขั้นต้นซึ่งไม่ได้คิดลดและรวมถึงการจ่ายดอกเบี้ยตามสัญญาและไม่รวมผลกระทบของสัญญาหักกลบ</w:t>
      </w:r>
    </w:p>
    <w:p w14:paraId="656D2984" w14:textId="38A14151" w:rsidR="00107F8B" w:rsidRDefault="00107F8B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Style w:val="TableGrid"/>
        <w:tblW w:w="99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270"/>
        <w:gridCol w:w="900"/>
        <w:gridCol w:w="270"/>
        <w:gridCol w:w="900"/>
        <w:gridCol w:w="270"/>
        <w:gridCol w:w="810"/>
        <w:gridCol w:w="270"/>
        <w:gridCol w:w="900"/>
        <w:gridCol w:w="270"/>
        <w:gridCol w:w="998"/>
      </w:tblGrid>
      <w:tr w:rsidR="00FF103A" w:rsidRPr="001F50B0" w14:paraId="7408AA5C" w14:textId="77777777" w:rsidTr="005B3712">
        <w:trPr>
          <w:tblHeader/>
        </w:trPr>
        <w:tc>
          <w:tcPr>
            <w:tcW w:w="3150" w:type="dxa"/>
          </w:tcPr>
          <w:p w14:paraId="794B561A" w14:textId="77777777" w:rsidR="00FF103A" w:rsidRPr="001F50B0" w:rsidRDefault="00FF103A" w:rsidP="004607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8" w:type="dxa"/>
            <w:gridSpan w:val="11"/>
          </w:tcPr>
          <w:p w14:paraId="5A331064" w14:textId="77777777" w:rsidR="00FF103A" w:rsidRPr="001F50B0" w:rsidRDefault="00FF103A" w:rsidP="004607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103A" w:rsidRPr="001F50B0" w14:paraId="5C96A1FA" w14:textId="77777777" w:rsidTr="005B3712">
        <w:trPr>
          <w:tblHeader/>
        </w:trPr>
        <w:tc>
          <w:tcPr>
            <w:tcW w:w="3150" w:type="dxa"/>
          </w:tcPr>
          <w:p w14:paraId="0B7C8A0E" w14:textId="77777777" w:rsidR="00FF103A" w:rsidRPr="001F50B0" w:rsidRDefault="00FF103A" w:rsidP="004607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3C8EDAA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25D8A" w14:textId="77777777" w:rsidR="00FF103A" w:rsidRPr="001F50B0" w:rsidRDefault="00FF103A" w:rsidP="0046076F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8" w:type="dxa"/>
            <w:gridSpan w:val="9"/>
            <w:vAlign w:val="bottom"/>
          </w:tcPr>
          <w:p w14:paraId="08DB3541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FF103A" w:rsidRPr="001F50B0" w14:paraId="59D399F7" w14:textId="77777777" w:rsidTr="005B3712">
        <w:trPr>
          <w:tblHeader/>
        </w:trPr>
        <w:tc>
          <w:tcPr>
            <w:tcW w:w="3150" w:type="dxa"/>
            <w:vAlign w:val="bottom"/>
          </w:tcPr>
          <w:p w14:paraId="19D0E9D6" w14:textId="234B9EAB" w:rsidR="00FF103A" w:rsidRPr="001F50B0" w:rsidRDefault="00FF103A" w:rsidP="0046076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00" w:type="dxa"/>
          </w:tcPr>
          <w:p w14:paraId="7EA76D70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781E5274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3E4E1437" w14:textId="77777777" w:rsidR="00FF103A" w:rsidRPr="001F50B0" w:rsidRDefault="00FF103A" w:rsidP="0046076F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46A675C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110C050C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152A61EC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5FB55EE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61C51F7" w14:textId="77777777" w:rsidR="00FF103A" w:rsidRPr="001F50B0" w:rsidRDefault="00FF103A" w:rsidP="004607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7816E02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B66378A" w14:textId="77777777" w:rsidR="00FF103A" w:rsidRPr="001F50B0" w:rsidRDefault="00FF103A" w:rsidP="0046076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B6D89CA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444BF083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0569B2C" w14:textId="77777777" w:rsidR="00FF103A" w:rsidRPr="001F50B0" w:rsidRDefault="00FF103A" w:rsidP="0046076F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8" w:type="dxa"/>
            <w:vAlign w:val="bottom"/>
          </w:tcPr>
          <w:p w14:paraId="058BA8B3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F103A" w:rsidRPr="001F50B0" w14:paraId="5792BB24" w14:textId="77777777" w:rsidTr="005B3712">
        <w:trPr>
          <w:tblHeader/>
        </w:trPr>
        <w:tc>
          <w:tcPr>
            <w:tcW w:w="3150" w:type="dxa"/>
          </w:tcPr>
          <w:p w14:paraId="25C688C0" w14:textId="77777777" w:rsidR="00FF103A" w:rsidRPr="001F50B0" w:rsidRDefault="00FF103A" w:rsidP="0046076F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8" w:type="dxa"/>
            <w:gridSpan w:val="11"/>
          </w:tcPr>
          <w:p w14:paraId="4C78F66E" w14:textId="77777777" w:rsidR="00FF103A" w:rsidRPr="001F50B0" w:rsidRDefault="00FF103A" w:rsidP="0046076F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103A" w:rsidRPr="001F50B0" w14:paraId="3C4E5E29" w14:textId="77777777" w:rsidTr="0046076F">
        <w:tc>
          <w:tcPr>
            <w:tcW w:w="3150" w:type="dxa"/>
          </w:tcPr>
          <w:p w14:paraId="33224479" w14:textId="77777777" w:rsidR="00FF103A" w:rsidRPr="001F50B0" w:rsidRDefault="00FF103A" w:rsidP="0046076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4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</w:tcPr>
          <w:p w14:paraId="44A99B1E" w14:textId="77777777" w:rsidR="00FF103A" w:rsidRPr="00E96917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B09A7A" w14:textId="77777777" w:rsidR="00FF103A" w:rsidRPr="00E96917" w:rsidRDefault="00FF103A" w:rsidP="0046076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7230639" w14:textId="77777777" w:rsidR="00FF103A" w:rsidRPr="00E96917" w:rsidRDefault="00FF103A" w:rsidP="0046076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2929F" w14:textId="77777777" w:rsidR="00FF103A" w:rsidRPr="00E96917" w:rsidRDefault="00FF103A" w:rsidP="0046076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EAFB667" w14:textId="77777777" w:rsidR="00FF103A" w:rsidRPr="00E96917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562B0" w14:textId="77777777" w:rsidR="00FF103A" w:rsidRPr="00E96917" w:rsidRDefault="00FF103A" w:rsidP="0046076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1D7C889" w14:textId="77777777" w:rsidR="00FF103A" w:rsidRPr="00E96917" w:rsidRDefault="00FF103A" w:rsidP="0046076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351E5C" w14:textId="77777777" w:rsidR="00FF103A" w:rsidRPr="00E96917" w:rsidRDefault="00FF103A" w:rsidP="0046076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DAB385" w14:textId="77777777" w:rsidR="00FF103A" w:rsidRPr="00E96917" w:rsidRDefault="00FF103A" w:rsidP="0046076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25D826" w14:textId="77777777" w:rsidR="00FF103A" w:rsidRPr="00E96917" w:rsidRDefault="00FF103A" w:rsidP="0046076F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09E1F3B0" w14:textId="77777777" w:rsidR="00FF103A" w:rsidRPr="00E96917" w:rsidRDefault="00FF103A" w:rsidP="0046076F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103A" w:rsidRPr="001F50B0" w14:paraId="4428E731" w14:textId="77777777" w:rsidTr="0046076F">
        <w:tc>
          <w:tcPr>
            <w:tcW w:w="3150" w:type="dxa"/>
          </w:tcPr>
          <w:p w14:paraId="57BF22DF" w14:textId="27BEB591" w:rsidR="001C6805" w:rsidRPr="00763047" w:rsidRDefault="001C6805" w:rsidP="001C680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</w:t>
            </w:r>
            <w:r w:rsidRPr="00763047">
              <w:rPr>
                <w:rFonts w:asciiTheme="majorBidi" w:hAnsiTheme="majorBidi" w:cstheme="majorBidi"/>
                <w:sz w:val="30"/>
                <w:szCs w:val="30"/>
                <w:cs/>
              </w:rPr>
              <w:t>บัญชี</w:t>
            </w:r>
            <w:r w:rsidRPr="0076304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และเงินกู้ยืม</w:t>
            </w:r>
          </w:p>
          <w:p w14:paraId="18F07AA3" w14:textId="317ABCD5" w:rsidR="00FF103A" w:rsidRPr="001F50B0" w:rsidRDefault="001C6805" w:rsidP="001C680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630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5C224B" w:rsidRPr="00763047">
              <w:rPr>
                <w:rFonts w:asciiTheme="majorBidi" w:hAnsiTheme="majorBidi"/>
                <w:sz w:val="30"/>
                <w:szCs w:val="30"/>
                <w:cs/>
              </w:rPr>
              <w:t>ระยะสั้น</w:t>
            </w:r>
            <w:r w:rsidR="005C224B" w:rsidRPr="00763047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763047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3C08B411" w14:textId="77777777" w:rsidR="00FF103A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56D5B0" w14:textId="42C31D68" w:rsidR="00AF35B4" w:rsidRPr="00E96917" w:rsidRDefault="00AF35B4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136,047</w:t>
            </w:r>
          </w:p>
        </w:tc>
        <w:tc>
          <w:tcPr>
            <w:tcW w:w="270" w:type="dxa"/>
          </w:tcPr>
          <w:p w14:paraId="3E509276" w14:textId="77777777" w:rsidR="00FF103A" w:rsidRPr="00E96917" w:rsidRDefault="00FF103A" w:rsidP="0046076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0A20B2" w14:textId="77777777" w:rsidR="00AF35B4" w:rsidRDefault="00AF35B4" w:rsidP="0046076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541441" w14:textId="1FABEF5A" w:rsidR="00FF103A" w:rsidRPr="00E96917" w:rsidRDefault="00AF35B4" w:rsidP="0046076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99F2FA" w14:textId="77777777" w:rsidR="00FF103A" w:rsidRPr="00E96917" w:rsidRDefault="00FF103A" w:rsidP="0046076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8EC4AE" w14:textId="77777777" w:rsidR="00AF35B4" w:rsidRDefault="00AF35B4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9060A0" w14:textId="1D4F196A" w:rsidR="00FF103A" w:rsidRPr="00E96917" w:rsidRDefault="00AF35B4" w:rsidP="006E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136,047</w:t>
            </w:r>
          </w:p>
        </w:tc>
        <w:tc>
          <w:tcPr>
            <w:tcW w:w="270" w:type="dxa"/>
          </w:tcPr>
          <w:p w14:paraId="5ED7849C" w14:textId="77777777" w:rsidR="00FF103A" w:rsidRPr="00E96917" w:rsidRDefault="00FF103A" w:rsidP="0046076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0D5F0E0" w14:textId="77777777" w:rsidR="00AF35B4" w:rsidRDefault="00AF35B4" w:rsidP="0046076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81C9E8" w14:textId="13911B6D" w:rsidR="00FF103A" w:rsidRPr="00E96917" w:rsidRDefault="00AF35B4" w:rsidP="0046076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2BB746" w14:textId="77777777" w:rsidR="00FF103A" w:rsidRPr="00E96917" w:rsidRDefault="00FF103A" w:rsidP="0046076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3B7F57" w14:textId="77777777" w:rsidR="00AF35B4" w:rsidRDefault="00AF35B4" w:rsidP="0046076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3C7E0" w14:textId="79950DB3" w:rsidR="00FF103A" w:rsidRPr="00E96917" w:rsidRDefault="00AF35B4" w:rsidP="0046076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37C99F" w14:textId="77777777" w:rsidR="00FF103A" w:rsidRPr="00E96917" w:rsidRDefault="00FF103A" w:rsidP="0046076F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4879249A" w14:textId="77777777" w:rsidR="00AF35B4" w:rsidRDefault="00AF35B4" w:rsidP="0046076F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5F5ABD" w14:textId="6A8697C4" w:rsidR="00FF103A" w:rsidRPr="00E96917" w:rsidRDefault="00AF35B4" w:rsidP="006E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136,047</w:t>
            </w:r>
          </w:p>
        </w:tc>
      </w:tr>
      <w:tr w:rsidR="00FF103A" w:rsidRPr="001F50B0" w14:paraId="7D66DF72" w14:textId="77777777" w:rsidTr="0046076F">
        <w:tc>
          <w:tcPr>
            <w:tcW w:w="3150" w:type="dxa"/>
          </w:tcPr>
          <w:p w14:paraId="703A173E" w14:textId="77777777" w:rsidR="00FF103A" w:rsidRPr="001F50B0" w:rsidRDefault="00FF103A" w:rsidP="0046076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7F9A9A8F" w14:textId="3BFC3096" w:rsidR="00FF103A" w:rsidRPr="00E96917" w:rsidRDefault="00AF35B4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726,33</w:t>
            </w:r>
            <w:r w:rsidR="00FE187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92855A9" w14:textId="77777777" w:rsidR="00FF103A" w:rsidRPr="00E96917" w:rsidRDefault="00FF103A" w:rsidP="0046076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6B1C05" w14:textId="5674B285" w:rsidR="00FF103A" w:rsidRPr="00E96917" w:rsidRDefault="00AF35B4" w:rsidP="00F2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726,33</w:t>
            </w:r>
            <w:r w:rsidR="00FE187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71ECDAC" w14:textId="77777777" w:rsidR="00FF103A" w:rsidRPr="00E96917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C521DE" w14:textId="47EE9584" w:rsidR="00FF103A" w:rsidRPr="00E96917" w:rsidRDefault="00AF35B4" w:rsidP="0046076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B10814" w14:textId="77777777" w:rsidR="00FF103A" w:rsidRPr="00E96917" w:rsidRDefault="00FF103A" w:rsidP="0046076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E8FDD95" w14:textId="26EAC2B8" w:rsidR="00FF103A" w:rsidRPr="00E96917" w:rsidRDefault="00AF35B4" w:rsidP="0046076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344956" w14:textId="77777777" w:rsidR="00FF103A" w:rsidRPr="00E96917" w:rsidRDefault="00FF103A" w:rsidP="0046076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EE4887" w14:textId="173CD78D" w:rsidR="00FF103A" w:rsidRPr="00E96917" w:rsidRDefault="00AF35B4" w:rsidP="0046076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61262E" w14:textId="77777777" w:rsidR="00FF103A" w:rsidRPr="00E96917" w:rsidRDefault="00FF103A" w:rsidP="0046076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6A0282F5" w14:textId="7BB0CC42" w:rsidR="00FF103A" w:rsidRPr="00F97AF0" w:rsidRDefault="00AF35B4" w:rsidP="006E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726,33</w:t>
            </w:r>
            <w:r w:rsidR="00FE187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F103A" w:rsidRPr="001F50B0" w14:paraId="4A21DE36" w14:textId="77777777" w:rsidTr="0046076F">
        <w:tc>
          <w:tcPr>
            <w:tcW w:w="3150" w:type="dxa"/>
          </w:tcPr>
          <w:p w14:paraId="6E970E93" w14:textId="77777777" w:rsidR="00FF103A" w:rsidRPr="004C7FA9" w:rsidRDefault="00FF103A" w:rsidP="0046076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202A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3417087A" w14:textId="51DFBA9D" w:rsidR="00FF103A" w:rsidRPr="00F202AB" w:rsidRDefault="00F202AB" w:rsidP="00F2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F202AB">
              <w:rPr>
                <w:rFonts w:asciiTheme="majorBidi" w:hAnsiTheme="majorBidi" w:cstheme="majorBidi"/>
                <w:sz w:val="30"/>
                <w:szCs w:val="30"/>
              </w:rPr>
              <w:t>10,689</w:t>
            </w:r>
          </w:p>
        </w:tc>
        <w:tc>
          <w:tcPr>
            <w:tcW w:w="270" w:type="dxa"/>
          </w:tcPr>
          <w:p w14:paraId="72ACF986" w14:textId="77777777" w:rsidR="00FF103A" w:rsidRPr="00F202AB" w:rsidRDefault="00FF103A" w:rsidP="0046076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0ED7546" w14:textId="1425F35F" w:rsidR="00FF103A" w:rsidRPr="00F202AB" w:rsidRDefault="00AF35B4" w:rsidP="0046076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2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B8F856" w14:textId="77777777" w:rsidR="00FF103A" w:rsidRPr="00F202AB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1BE976" w14:textId="10E01DC9" w:rsidR="00FF103A" w:rsidRPr="00A477E6" w:rsidRDefault="00F202AB" w:rsidP="00F2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A477E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B102E" w:rsidRPr="00A477E6">
              <w:rPr>
                <w:rFonts w:asciiTheme="majorBidi" w:hAnsiTheme="majorBidi" w:cstheme="majorBidi"/>
                <w:sz w:val="30"/>
                <w:szCs w:val="30"/>
              </w:rPr>
              <w:t>,693</w:t>
            </w:r>
          </w:p>
        </w:tc>
        <w:tc>
          <w:tcPr>
            <w:tcW w:w="270" w:type="dxa"/>
          </w:tcPr>
          <w:p w14:paraId="50D83520" w14:textId="77777777" w:rsidR="00FF103A" w:rsidRPr="00A477E6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17ADDA0" w14:textId="35674261" w:rsidR="00FF103A" w:rsidRPr="00A477E6" w:rsidRDefault="00F202AB" w:rsidP="00F2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A477E6">
              <w:rPr>
                <w:rFonts w:asciiTheme="majorBidi" w:hAnsiTheme="majorBidi" w:cstheme="majorBidi"/>
                <w:sz w:val="30"/>
                <w:szCs w:val="30"/>
              </w:rPr>
              <w:t>2,900</w:t>
            </w:r>
          </w:p>
        </w:tc>
        <w:tc>
          <w:tcPr>
            <w:tcW w:w="270" w:type="dxa"/>
          </w:tcPr>
          <w:p w14:paraId="3195042A" w14:textId="77777777" w:rsidR="00FF103A" w:rsidRPr="00A477E6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CD8C36" w14:textId="212378F4" w:rsidR="00FF103A" w:rsidRPr="00A477E6" w:rsidRDefault="00F202AB" w:rsidP="00F2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A477E6">
              <w:rPr>
                <w:rFonts w:asciiTheme="majorBidi" w:hAnsiTheme="majorBidi" w:cstheme="majorBidi"/>
                <w:sz w:val="30"/>
                <w:szCs w:val="30"/>
              </w:rPr>
              <w:t>2,475</w:t>
            </w:r>
          </w:p>
        </w:tc>
        <w:tc>
          <w:tcPr>
            <w:tcW w:w="270" w:type="dxa"/>
          </w:tcPr>
          <w:p w14:paraId="3488BC00" w14:textId="77777777" w:rsidR="00FF103A" w:rsidRPr="00A477E6" w:rsidRDefault="00FF103A" w:rsidP="0046076F">
            <w:pPr>
              <w:tabs>
                <w:tab w:val="decimal" w:pos="706"/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7CA1114E" w14:textId="3AB71AD3" w:rsidR="00FF103A" w:rsidRPr="00A477E6" w:rsidRDefault="004B102E" w:rsidP="00F2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A477E6">
              <w:rPr>
                <w:rFonts w:asciiTheme="majorBidi" w:hAnsiTheme="majorBidi" w:cstheme="majorBidi"/>
                <w:sz w:val="30"/>
                <w:szCs w:val="30"/>
              </w:rPr>
              <w:t>12,068</w:t>
            </w:r>
          </w:p>
        </w:tc>
      </w:tr>
      <w:tr w:rsidR="00FF103A" w:rsidRPr="001F50B0" w14:paraId="4A07BA2D" w14:textId="77777777" w:rsidTr="0046076F">
        <w:tc>
          <w:tcPr>
            <w:tcW w:w="3150" w:type="dxa"/>
          </w:tcPr>
          <w:p w14:paraId="1056A7A5" w14:textId="77777777" w:rsidR="00FF103A" w:rsidRPr="001F50B0" w:rsidRDefault="00FF103A" w:rsidP="0046076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76A193D" w14:textId="4CAAF021" w:rsidR="00FF103A" w:rsidRPr="00F202AB" w:rsidRDefault="00F202AB" w:rsidP="00F2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2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873,07</w:t>
            </w:r>
            <w:r w:rsidR="00FE18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C57311E" w14:textId="77777777" w:rsidR="00FF103A" w:rsidRPr="00F202AB" w:rsidRDefault="00FF103A" w:rsidP="0046076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80444AE" w14:textId="2B089674" w:rsidR="00FF103A" w:rsidRPr="00F202AB" w:rsidRDefault="00F202AB" w:rsidP="00F2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2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726,33</w:t>
            </w:r>
            <w:r w:rsidR="00FE18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6CBBFED" w14:textId="77777777" w:rsidR="00FF103A" w:rsidRPr="00F202AB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18E8C1D" w14:textId="6A248151" w:rsidR="00FF103A" w:rsidRPr="00A477E6" w:rsidRDefault="00F202AB" w:rsidP="00F2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7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</w:t>
            </w:r>
            <w:r w:rsidR="004B102E" w:rsidRPr="00A477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270" w:type="dxa"/>
          </w:tcPr>
          <w:p w14:paraId="64A20408" w14:textId="77777777" w:rsidR="00FF103A" w:rsidRPr="00A477E6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6819C65" w14:textId="1804CE52" w:rsidR="00FF103A" w:rsidRPr="00A477E6" w:rsidRDefault="00F202AB" w:rsidP="00F2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7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2,900</w:t>
            </w:r>
          </w:p>
        </w:tc>
        <w:tc>
          <w:tcPr>
            <w:tcW w:w="270" w:type="dxa"/>
          </w:tcPr>
          <w:p w14:paraId="2559A157" w14:textId="77777777" w:rsidR="00FF103A" w:rsidRPr="00A477E6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A8F477D" w14:textId="372B49DB" w:rsidR="00FF103A" w:rsidRPr="00A477E6" w:rsidRDefault="00F202AB" w:rsidP="00F2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7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2,475</w:t>
            </w:r>
          </w:p>
        </w:tc>
        <w:tc>
          <w:tcPr>
            <w:tcW w:w="270" w:type="dxa"/>
          </w:tcPr>
          <w:p w14:paraId="65B69226" w14:textId="77777777" w:rsidR="00FF103A" w:rsidRPr="00A477E6" w:rsidRDefault="00FF103A" w:rsidP="0046076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811B2DE" w14:textId="65BF7975" w:rsidR="00FF103A" w:rsidRPr="00A477E6" w:rsidRDefault="00F202AB" w:rsidP="00F2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7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874,</w:t>
            </w:r>
            <w:r w:rsidR="004B102E" w:rsidRPr="00A477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E18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</w:tr>
      <w:tr w:rsidR="00FF103A" w:rsidRPr="001F50B0" w14:paraId="61BB1AF3" w14:textId="77777777" w:rsidTr="0046076F">
        <w:tc>
          <w:tcPr>
            <w:tcW w:w="3150" w:type="dxa"/>
          </w:tcPr>
          <w:p w14:paraId="257E2DC9" w14:textId="77777777" w:rsidR="00FF103A" w:rsidRPr="001F50B0" w:rsidRDefault="00FF103A" w:rsidP="0046076F">
            <w:pPr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4AF3EE6" w14:textId="77777777" w:rsidR="00FF103A" w:rsidRPr="001F50B0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CF751" w14:textId="77777777" w:rsidR="00FF103A" w:rsidRPr="001F50B0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789858" w14:textId="77777777" w:rsidR="00FF103A" w:rsidRPr="001F50B0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795179" w14:textId="77777777" w:rsidR="00FF103A" w:rsidRPr="001F50B0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374FD9" w14:textId="77777777" w:rsidR="00FF103A" w:rsidRPr="001F50B0" w:rsidRDefault="00FF103A" w:rsidP="0046076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FEF6D9" w14:textId="77777777" w:rsidR="00FF103A" w:rsidRPr="001F50B0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C50B374" w14:textId="77777777" w:rsidR="00FF103A" w:rsidRPr="001F50B0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015410" w14:textId="77777777" w:rsidR="00FF103A" w:rsidRPr="001F50B0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02CB72" w14:textId="77777777" w:rsidR="00FF103A" w:rsidRPr="001F50B0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43A1E4" w14:textId="77777777" w:rsidR="00FF103A" w:rsidRPr="001F50B0" w:rsidRDefault="00FF103A" w:rsidP="0046076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64A67A9F" w14:textId="77777777" w:rsidR="00FF103A" w:rsidRPr="001F50B0" w:rsidRDefault="00FF103A" w:rsidP="0046076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3712" w:rsidRPr="001F50B0" w14:paraId="23BCB0CD" w14:textId="77777777" w:rsidTr="0046076F">
        <w:tc>
          <w:tcPr>
            <w:tcW w:w="3150" w:type="dxa"/>
          </w:tcPr>
          <w:p w14:paraId="475D0851" w14:textId="77777777" w:rsidR="005B3712" w:rsidRPr="001F50B0" w:rsidRDefault="005B3712" w:rsidP="0046076F">
            <w:pPr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714F1ED" w14:textId="77777777" w:rsidR="005B3712" w:rsidRPr="001F50B0" w:rsidRDefault="005B3712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91FD85" w14:textId="77777777" w:rsidR="005B3712" w:rsidRPr="001F50B0" w:rsidRDefault="005B3712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B7AAC9" w14:textId="77777777" w:rsidR="005B3712" w:rsidRPr="001F50B0" w:rsidRDefault="005B3712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FC832" w14:textId="77777777" w:rsidR="005B3712" w:rsidRPr="001F50B0" w:rsidRDefault="005B3712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500493" w14:textId="77777777" w:rsidR="005B3712" w:rsidRPr="001F50B0" w:rsidRDefault="005B3712" w:rsidP="0046076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CC5026" w14:textId="77777777" w:rsidR="005B3712" w:rsidRPr="001F50B0" w:rsidRDefault="005B3712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42B85FE" w14:textId="77777777" w:rsidR="005B3712" w:rsidRPr="001F50B0" w:rsidRDefault="005B3712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C01FFE" w14:textId="77777777" w:rsidR="005B3712" w:rsidRPr="001F50B0" w:rsidRDefault="005B3712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980806" w14:textId="77777777" w:rsidR="005B3712" w:rsidRPr="001F50B0" w:rsidRDefault="005B3712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78A339" w14:textId="77777777" w:rsidR="005B3712" w:rsidRPr="001F50B0" w:rsidRDefault="005B3712" w:rsidP="0046076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071AA1C5" w14:textId="77777777" w:rsidR="005B3712" w:rsidRPr="001F50B0" w:rsidRDefault="005B3712" w:rsidP="0046076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103A" w:rsidRPr="001F50B0" w14:paraId="27D0EB91" w14:textId="77777777" w:rsidTr="0046076F">
        <w:tc>
          <w:tcPr>
            <w:tcW w:w="3150" w:type="dxa"/>
          </w:tcPr>
          <w:p w14:paraId="6205B969" w14:textId="77777777" w:rsidR="00FF103A" w:rsidRPr="001F50B0" w:rsidRDefault="00FF103A" w:rsidP="0046076F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หนี้สินทางการเงินที่เป็นอนุพันธ์</w:t>
            </w:r>
          </w:p>
        </w:tc>
        <w:tc>
          <w:tcPr>
            <w:tcW w:w="900" w:type="dxa"/>
          </w:tcPr>
          <w:p w14:paraId="10A6E8E2" w14:textId="77777777" w:rsidR="00FF103A" w:rsidRPr="001F50B0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40E39D" w14:textId="77777777" w:rsidR="00FF103A" w:rsidRPr="001F50B0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69031C" w14:textId="77777777" w:rsidR="00FF103A" w:rsidRPr="001F50B0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A9136D" w14:textId="77777777" w:rsidR="00FF103A" w:rsidRPr="001F50B0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5B16AA" w14:textId="77777777" w:rsidR="00FF103A" w:rsidRPr="001F50B0" w:rsidRDefault="00FF103A" w:rsidP="0046076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8137FA" w14:textId="77777777" w:rsidR="00FF103A" w:rsidRPr="001F50B0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B4D187B" w14:textId="77777777" w:rsidR="00FF103A" w:rsidRPr="001F50B0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11C66" w14:textId="77777777" w:rsidR="00FF103A" w:rsidRPr="001F50B0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9B3652" w14:textId="77777777" w:rsidR="00FF103A" w:rsidRPr="001F50B0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7FA348" w14:textId="77777777" w:rsidR="00FF103A" w:rsidRPr="001F50B0" w:rsidRDefault="00FF103A" w:rsidP="0046076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34A7E38A" w14:textId="77777777" w:rsidR="00FF103A" w:rsidRPr="001F50B0" w:rsidRDefault="00FF103A" w:rsidP="0046076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103A" w:rsidRPr="001F50B0" w14:paraId="4B02011B" w14:textId="77777777" w:rsidTr="0046076F">
        <w:tc>
          <w:tcPr>
            <w:tcW w:w="3150" w:type="dxa"/>
          </w:tcPr>
          <w:p w14:paraId="14E9E9A1" w14:textId="77777777" w:rsidR="00FF103A" w:rsidRPr="001F50B0" w:rsidRDefault="00FF103A" w:rsidP="0046076F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900" w:type="dxa"/>
          </w:tcPr>
          <w:p w14:paraId="6CB471B2" w14:textId="77777777" w:rsidR="00FF103A" w:rsidRPr="001F50B0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7A99F2" w14:textId="77777777" w:rsidR="00FF103A" w:rsidRPr="001F50B0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70C27D" w14:textId="77777777" w:rsidR="00FF103A" w:rsidRPr="001F50B0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E20CA0" w14:textId="77777777" w:rsidR="00FF103A" w:rsidRPr="001F50B0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0B4073" w14:textId="77777777" w:rsidR="00FF103A" w:rsidRPr="001F50B0" w:rsidRDefault="00FF103A" w:rsidP="0046076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B44C07" w14:textId="77777777" w:rsidR="00FF103A" w:rsidRPr="001F50B0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D5709F" w14:textId="77777777" w:rsidR="00FF103A" w:rsidRPr="001F50B0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4E79EC" w14:textId="77777777" w:rsidR="00FF103A" w:rsidRPr="001F50B0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A83DCE" w14:textId="77777777" w:rsidR="00FF103A" w:rsidRPr="001F50B0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7F755" w14:textId="77777777" w:rsidR="00FF103A" w:rsidRPr="001F50B0" w:rsidRDefault="00FF103A" w:rsidP="0046076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19B83626" w14:textId="77777777" w:rsidR="00FF103A" w:rsidRPr="001F50B0" w:rsidRDefault="00FF103A" w:rsidP="0046076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35B4" w:rsidRPr="0096386A" w14:paraId="6F39C991" w14:textId="77777777" w:rsidTr="0046076F">
        <w:tc>
          <w:tcPr>
            <w:tcW w:w="3150" w:type="dxa"/>
          </w:tcPr>
          <w:p w14:paraId="26F15695" w14:textId="77777777" w:rsidR="00AF35B4" w:rsidRPr="001F50B0" w:rsidRDefault="00AF35B4" w:rsidP="00AF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13934994" w14:textId="48288818" w:rsidR="00AF35B4" w:rsidRPr="00837AEB" w:rsidRDefault="00AF35B4" w:rsidP="00837AEB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7A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7A7621" w14:textId="77777777" w:rsidR="00AF35B4" w:rsidRPr="001F50B0" w:rsidRDefault="00AF35B4" w:rsidP="00AF35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128EC7" w14:textId="265C457E" w:rsidR="00AF35B4" w:rsidRPr="001F50B0" w:rsidRDefault="00AF35B4" w:rsidP="00AF35B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FC4A60" w14:textId="77777777" w:rsidR="00AF35B4" w:rsidRPr="001F50B0" w:rsidRDefault="00AF35B4" w:rsidP="00AF35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BE15CC" w14:textId="10AD29BA" w:rsidR="00AF35B4" w:rsidRPr="00837AEB" w:rsidRDefault="00AF35B4" w:rsidP="006E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837AEB">
              <w:rPr>
                <w:rFonts w:asciiTheme="majorBidi" w:hAnsiTheme="majorBidi" w:cstheme="majorBidi"/>
                <w:sz w:val="30"/>
                <w:szCs w:val="30"/>
              </w:rPr>
              <w:t>(339,12</w:t>
            </w:r>
            <w:r w:rsidR="00F179F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37A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B57138B" w14:textId="77777777" w:rsidR="00AF35B4" w:rsidRPr="001F50B0" w:rsidRDefault="00AF35B4" w:rsidP="00AF35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6958C91" w14:textId="6B0EADA7" w:rsidR="00AF35B4" w:rsidRPr="001F50B0" w:rsidRDefault="00AF35B4" w:rsidP="00AF35B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7C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3E850C" w14:textId="77777777" w:rsidR="00AF35B4" w:rsidRPr="001F50B0" w:rsidRDefault="00AF35B4" w:rsidP="00AF35B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82E632" w14:textId="6A8ABC6D" w:rsidR="00AF35B4" w:rsidRPr="001F50B0" w:rsidRDefault="00AF35B4" w:rsidP="00AF35B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9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C5AE8E" w14:textId="77777777" w:rsidR="00AF35B4" w:rsidRPr="001F50B0" w:rsidRDefault="00AF35B4" w:rsidP="00AF35B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6DC665BC" w14:textId="57B68A38" w:rsidR="00AF35B4" w:rsidRPr="00837AEB" w:rsidRDefault="00AF35B4" w:rsidP="006E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837AEB">
              <w:rPr>
                <w:rFonts w:asciiTheme="majorBidi" w:hAnsiTheme="majorBidi" w:cstheme="majorBidi"/>
                <w:sz w:val="30"/>
                <w:szCs w:val="30"/>
              </w:rPr>
              <w:t>(339,12</w:t>
            </w:r>
            <w:r w:rsidR="0057110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37A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F35B4" w:rsidRPr="0096386A" w14:paraId="516AD974" w14:textId="77777777" w:rsidTr="0046076F">
        <w:tc>
          <w:tcPr>
            <w:tcW w:w="3150" w:type="dxa"/>
          </w:tcPr>
          <w:p w14:paraId="16F6ABA6" w14:textId="77777777" w:rsidR="00AF35B4" w:rsidRPr="001F50B0" w:rsidRDefault="00AF35B4" w:rsidP="00AF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023CF68" w14:textId="41EC6E9D" w:rsidR="00AF35B4" w:rsidRPr="00837AEB" w:rsidRDefault="00AF35B4" w:rsidP="00837AEB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7A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1,667</w:t>
            </w:r>
          </w:p>
        </w:tc>
        <w:tc>
          <w:tcPr>
            <w:tcW w:w="270" w:type="dxa"/>
          </w:tcPr>
          <w:p w14:paraId="48D882ED" w14:textId="77777777" w:rsidR="00AF35B4" w:rsidRPr="001F50B0" w:rsidRDefault="00AF35B4" w:rsidP="00AF35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239624" w14:textId="3CE2BF0D" w:rsidR="00AF35B4" w:rsidRPr="001F50B0" w:rsidRDefault="00AF35B4" w:rsidP="00AF35B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43A6F7" w14:textId="77777777" w:rsidR="00AF35B4" w:rsidRPr="001F50B0" w:rsidRDefault="00AF35B4" w:rsidP="00AF35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B691AF0" w14:textId="5FFD4560" w:rsidR="00AF35B4" w:rsidRPr="00837AEB" w:rsidRDefault="00AF35B4" w:rsidP="006E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837AEB">
              <w:rPr>
                <w:rFonts w:asciiTheme="majorBidi" w:hAnsiTheme="majorBidi" w:cstheme="majorBidi"/>
                <w:sz w:val="30"/>
                <w:szCs w:val="30"/>
              </w:rPr>
              <w:t>340,792</w:t>
            </w:r>
          </w:p>
        </w:tc>
        <w:tc>
          <w:tcPr>
            <w:tcW w:w="270" w:type="dxa"/>
          </w:tcPr>
          <w:p w14:paraId="5A3B2E6C" w14:textId="77777777" w:rsidR="00AF35B4" w:rsidRPr="001F50B0" w:rsidRDefault="00AF35B4" w:rsidP="00AF35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B70B8C8" w14:textId="2D28DBAD" w:rsidR="00AF35B4" w:rsidRPr="001F50B0" w:rsidRDefault="00AF35B4" w:rsidP="00AF35B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7C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6D9871" w14:textId="77777777" w:rsidR="00AF35B4" w:rsidRPr="001F50B0" w:rsidRDefault="00AF35B4" w:rsidP="00AF35B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D7DDAF9" w14:textId="676B8FF7" w:rsidR="00AF35B4" w:rsidRPr="001F50B0" w:rsidRDefault="00AF35B4" w:rsidP="00AF35B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9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467DF1" w14:textId="77777777" w:rsidR="00AF35B4" w:rsidRPr="001F50B0" w:rsidRDefault="00AF35B4" w:rsidP="00AF35B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B5A4736" w14:textId="72124EAE" w:rsidR="00AF35B4" w:rsidRPr="00837AEB" w:rsidRDefault="00AF35B4" w:rsidP="006E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837AEB">
              <w:rPr>
                <w:rFonts w:asciiTheme="majorBidi" w:hAnsiTheme="majorBidi" w:cstheme="majorBidi"/>
                <w:sz w:val="30"/>
                <w:szCs w:val="30"/>
              </w:rPr>
              <w:t>340,792</w:t>
            </w:r>
          </w:p>
        </w:tc>
      </w:tr>
      <w:tr w:rsidR="00AF35B4" w:rsidRPr="001F50B0" w14:paraId="195F113A" w14:textId="77777777" w:rsidTr="005834F1">
        <w:tc>
          <w:tcPr>
            <w:tcW w:w="3150" w:type="dxa"/>
          </w:tcPr>
          <w:p w14:paraId="0B251448" w14:textId="77777777" w:rsidR="00AF35B4" w:rsidRPr="001F50B0" w:rsidRDefault="00AF35B4" w:rsidP="00AF35B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887B92B" w14:textId="481DB79F" w:rsidR="00AF35B4" w:rsidRPr="00837AEB" w:rsidRDefault="00AF35B4" w:rsidP="00837AEB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7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1,667</w:t>
            </w:r>
          </w:p>
        </w:tc>
        <w:tc>
          <w:tcPr>
            <w:tcW w:w="270" w:type="dxa"/>
          </w:tcPr>
          <w:p w14:paraId="79D76422" w14:textId="77777777" w:rsidR="00AF35B4" w:rsidRPr="00837AEB" w:rsidRDefault="00AF35B4" w:rsidP="00AF35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29716C" w14:textId="61C82C1D" w:rsidR="00AF35B4" w:rsidRPr="00837AEB" w:rsidRDefault="00AF35B4" w:rsidP="00AF35B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F12CD9" w14:textId="77777777" w:rsidR="00AF35B4" w:rsidRPr="00837AEB" w:rsidRDefault="00AF35B4" w:rsidP="00AF35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E528143" w14:textId="5E2FD0C4" w:rsidR="00AF35B4" w:rsidRPr="006E3D73" w:rsidRDefault="00AF35B4" w:rsidP="006E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3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1,667</w:t>
            </w:r>
          </w:p>
        </w:tc>
        <w:tc>
          <w:tcPr>
            <w:tcW w:w="270" w:type="dxa"/>
          </w:tcPr>
          <w:p w14:paraId="5E35A7B4" w14:textId="77777777" w:rsidR="00AF35B4" w:rsidRPr="00837AEB" w:rsidRDefault="00AF35B4" w:rsidP="00AF35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B6F7F5A" w14:textId="13804701" w:rsidR="00AF35B4" w:rsidRPr="00837AEB" w:rsidRDefault="00AF35B4" w:rsidP="00AF35B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758D2B" w14:textId="77777777" w:rsidR="00AF35B4" w:rsidRPr="00837AEB" w:rsidRDefault="00AF35B4" w:rsidP="00AF35B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BB56C8F" w14:textId="247EE5ED" w:rsidR="00AF35B4" w:rsidRPr="00837AEB" w:rsidRDefault="00AF35B4" w:rsidP="00AF35B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127DCB" w14:textId="77777777" w:rsidR="00AF35B4" w:rsidRPr="00837AEB" w:rsidRDefault="00AF35B4" w:rsidP="00AF35B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270B866" w14:textId="43615901" w:rsidR="00AF35B4" w:rsidRPr="00837AEB" w:rsidRDefault="00AF35B4" w:rsidP="006E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Pr="00C244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667</w:t>
            </w:r>
          </w:p>
        </w:tc>
      </w:tr>
    </w:tbl>
    <w:p w14:paraId="6F248E52" w14:textId="77777777" w:rsidR="00FF103A" w:rsidRDefault="00FF103A" w:rsidP="00FF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Style w:val="TableGrid"/>
        <w:tblW w:w="99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270"/>
        <w:gridCol w:w="900"/>
        <w:gridCol w:w="270"/>
        <w:gridCol w:w="900"/>
        <w:gridCol w:w="270"/>
        <w:gridCol w:w="810"/>
        <w:gridCol w:w="270"/>
        <w:gridCol w:w="900"/>
        <w:gridCol w:w="270"/>
        <w:gridCol w:w="998"/>
      </w:tblGrid>
      <w:tr w:rsidR="00FF103A" w:rsidRPr="001F50B0" w14:paraId="0C2EDA7D" w14:textId="77777777" w:rsidTr="0046076F">
        <w:tc>
          <w:tcPr>
            <w:tcW w:w="3150" w:type="dxa"/>
          </w:tcPr>
          <w:p w14:paraId="6874DF17" w14:textId="77777777" w:rsidR="00FF103A" w:rsidRPr="001F50B0" w:rsidRDefault="00FF103A" w:rsidP="004607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8" w:type="dxa"/>
            <w:gridSpan w:val="11"/>
          </w:tcPr>
          <w:p w14:paraId="669F6692" w14:textId="77777777" w:rsidR="00FF103A" w:rsidRPr="001F50B0" w:rsidRDefault="00FF103A" w:rsidP="004607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FF103A" w:rsidRPr="001F50B0" w14:paraId="20017431" w14:textId="77777777" w:rsidTr="0046076F">
        <w:tc>
          <w:tcPr>
            <w:tcW w:w="3150" w:type="dxa"/>
          </w:tcPr>
          <w:p w14:paraId="7C80B304" w14:textId="77777777" w:rsidR="00FF103A" w:rsidRPr="001F50B0" w:rsidRDefault="00FF103A" w:rsidP="004607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06096D6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878FA5" w14:textId="77777777" w:rsidR="00FF103A" w:rsidRPr="001F50B0" w:rsidRDefault="00FF103A" w:rsidP="0046076F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8" w:type="dxa"/>
            <w:gridSpan w:val="9"/>
            <w:vAlign w:val="bottom"/>
          </w:tcPr>
          <w:p w14:paraId="1F9E892E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FF103A" w:rsidRPr="001F50B0" w14:paraId="0D960C78" w14:textId="77777777" w:rsidTr="0046076F">
        <w:tc>
          <w:tcPr>
            <w:tcW w:w="3150" w:type="dxa"/>
            <w:vAlign w:val="bottom"/>
          </w:tcPr>
          <w:p w14:paraId="72D34467" w14:textId="586A9AAD" w:rsidR="00FF103A" w:rsidRPr="001F50B0" w:rsidRDefault="00FF103A" w:rsidP="0046076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00" w:type="dxa"/>
          </w:tcPr>
          <w:p w14:paraId="2DF423FF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0A15BBCA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7ED1F92A" w14:textId="77777777" w:rsidR="00FF103A" w:rsidRPr="001F50B0" w:rsidRDefault="00FF103A" w:rsidP="0046076F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850B6B8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2B7E916E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319DE19C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0E4DD70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70FDB45" w14:textId="77777777" w:rsidR="00FF103A" w:rsidRPr="001F50B0" w:rsidRDefault="00FF103A" w:rsidP="004607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65BA7C7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5406299" w14:textId="77777777" w:rsidR="00FF103A" w:rsidRPr="001F50B0" w:rsidRDefault="00FF103A" w:rsidP="0046076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0213513E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3A2059D7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6236E4B" w14:textId="77777777" w:rsidR="00FF103A" w:rsidRPr="001F50B0" w:rsidRDefault="00FF103A" w:rsidP="0046076F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8" w:type="dxa"/>
            <w:vAlign w:val="bottom"/>
          </w:tcPr>
          <w:p w14:paraId="184AEDEB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F103A" w:rsidRPr="001F50B0" w14:paraId="203FDE29" w14:textId="77777777" w:rsidTr="0046076F">
        <w:tc>
          <w:tcPr>
            <w:tcW w:w="3150" w:type="dxa"/>
          </w:tcPr>
          <w:p w14:paraId="5068FEA1" w14:textId="77777777" w:rsidR="00FF103A" w:rsidRPr="001F50B0" w:rsidRDefault="00FF103A" w:rsidP="0046076F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8" w:type="dxa"/>
            <w:gridSpan w:val="11"/>
          </w:tcPr>
          <w:p w14:paraId="66FD58AD" w14:textId="77777777" w:rsidR="00FF103A" w:rsidRPr="001F50B0" w:rsidRDefault="00FF103A" w:rsidP="0046076F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103A" w:rsidRPr="001F50B0" w14:paraId="529791C0" w14:textId="77777777" w:rsidTr="0046076F">
        <w:tc>
          <w:tcPr>
            <w:tcW w:w="3150" w:type="dxa"/>
          </w:tcPr>
          <w:p w14:paraId="4D3A814B" w14:textId="77777777" w:rsidR="00FF103A" w:rsidRPr="001F50B0" w:rsidRDefault="00FF103A" w:rsidP="0046076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</w:tcPr>
          <w:p w14:paraId="587EEF24" w14:textId="77777777" w:rsidR="00FF103A" w:rsidRPr="00E96917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90A34" w14:textId="77777777" w:rsidR="00FF103A" w:rsidRPr="001F50B0" w:rsidRDefault="00FF103A" w:rsidP="0046076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F9235E" w14:textId="77777777" w:rsidR="00FF103A" w:rsidRPr="00E96917" w:rsidRDefault="00FF103A" w:rsidP="0046076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CE82A6" w14:textId="77777777" w:rsidR="00FF103A" w:rsidRPr="001F50B0" w:rsidRDefault="00FF103A" w:rsidP="0046076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76E84E" w14:textId="77777777" w:rsidR="00FF103A" w:rsidRPr="00E96917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BAD58C" w14:textId="77777777" w:rsidR="00FF103A" w:rsidRPr="001F50B0" w:rsidRDefault="00FF103A" w:rsidP="0046076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29F3434" w14:textId="77777777" w:rsidR="00FF103A" w:rsidRPr="00E96917" w:rsidRDefault="00FF103A" w:rsidP="0046076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A2684A" w14:textId="77777777" w:rsidR="00FF103A" w:rsidRPr="001F50B0" w:rsidRDefault="00FF103A" w:rsidP="0046076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87979A" w14:textId="77777777" w:rsidR="00FF103A" w:rsidRPr="00E96917" w:rsidRDefault="00FF103A" w:rsidP="0046076F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CFDC0A" w14:textId="77777777" w:rsidR="00FF103A" w:rsidRPr="001F50B0" w:rsidRDefault="00FF103A" w:rsidP="0046076F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363962FF" w14:textId="77777777" w:rsidR="00FF103A" w:rsidRPr="00E96917" w:rsidRDefault="00FF103A" w:rsidP="0046076F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79F7" w:rsidRPr="001F50B0" w14:paraId="42384EDA" w14:textId="77777777" w:rsidTr="0046076F">
        <w:tc>
          <w:tcPr>
            <w:tcW w:w="3150" w:type="dxa"/>
          </w:tcPr>
          <w:p w14:paraId="1BBF46AC" w14:textId="4741FFD5" w:rsidR="00F179F7" w:rsidRDefault="00F179F7" w:rsidP="00F179F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="001C680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และเงินกู้ยืม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1406F8BF" w14:textId="77777777" w:rsidR="00F179F7" w:rsidRPr="001F50B0" w:rsidRDefault="00F179F7" w:rsidP="00F179F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3BCC010B" w14:textId="77777777" w:rsidR="00F179F7" w:rsidRDefault="00F179F7" w:rsidP="00F179F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A7F289" w14:textId="1C50D618" w:rsidR="00F179F7" w:rsidRPr="001F50B0" w:rsidRDefault="00F179F7" w:rsidP="00F179F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136,047</w:t>
            </w:r>
          </w:p>
        </w:tc>
        <w:tc>
          <w:tcPr>
            <w:tcW w:w="270" w:type="dxa"/>
          </w:tcPr>
          <w:p w14:paraId="3A1020D3" w14:textId="77777777" w:rsidR="00F179F7" w:rsidRPr="001F50B0" w:rsidRDefault="00F179F7" w:rsidP="00F179F7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321B0D" w14:textId="77777777" w:rsidR="00F179F7" w:rsidRDefault="00F179F7" w:rsidP="00F179F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C7E6C9" w14:textId="7144B4BC" w:rsidR="00F179F7" w:rsidRPr="001F50B0" w:rsidRDefault="00F179F7" w:rsidP="00F179F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EDB1DD" w14:textId="77777777" w:rsidR="00F179F7" w:rsidRPr="001F50B0" w:rsidRDefault="00F179F7" w:rsidP="00F179F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3D68987" w14:textId="77777777" w:rsidR="00F179F7" w:rsidRDefault="00F179F7" w:rsidP="00F1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EC28CC" w14:textId="0866FC5A" w:rsidR="00F179F7" w:rsidRPr="001F50B0" w:rsidRDefault="00F179F7" w:rsidP="00F1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136,047</w:t>
            </w:r>
          </w:p>
        </w:tc>
        <w:tc>
          <w:tcPr>
            <w:tcW w:w="270" w:type="dxa"/>
          </w:tcPr>
          <w:p w14:paraId="13E5DC0D" w14:textId="77777777" w:rsidR="00F179F7" w:rsidRPr="001F50B0" w:rsidRDefault="00F179F7" w:rsidP="00F179F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1EBC95B" w14:textId="77777777" w:rsidR="00F179F7" w:rsidRDefault="00F179F7" w:rsidP="00F179F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0A8A8C" w14:textId="7D989EE4" w:rsidR="00F179F7" w:rsidRPr="001F50B0" w:rsidRDefault="00F179F7" w:rsidP="00F179F7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71E6D0" w14:textId="77777777" w:rsidR="00F179F7" w:rsidRPr="001F50B0" w:rsidRDefault="00F179F7" w:rsidP="00F179F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149453" w14:textId="77777777" w:rsidR="00F179F7" w:rsidRDefault="00F179F7" w:rsidP="00F179F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AEB598" w14:textId="278B2BF7" w:rsidR="00F179F7" w:rsidRPr="001F50B0" w:rsidRDefault="00F179F7" w:rsidP="00F179F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797A1B" w14:textId="77777777" w:rsidR="00F179F7" w:rsidRPr="001F50B0" w:rsidRDefault="00F179F7" w:rsidP="00F179F7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21226738" w14:textId="77777777" w:rsidR="00F179F7" w:rsidRDefault="00F179F7" w:rsidP="00F179F7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0364A0" w14:textId="3FDE8392" w:rsidR="00F179F7" w:rsidRPr="001F50B0" w:rsidRDefault="00F179F7" w:rsidP="006E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136,047</w:t>
            </w:r>
          </w:p>
        </w:tc>
      </w:tr>
      <w:tr w:rsidR="00F179F7" w:rsidRPr="001F50B0" w14:paraId="17558D26" w14:textId="77777777" w:rsidTr="0046076F">
        <w:tc>
          <w:tcPr>
            <w:tcW w:w="3150" w:type="dxa"/>
          </w:tcPr>
          <w:p w14:paraId="0535DD49" w14:textId="77777777" w:rsidR="00F179F7" w:rsidRPr="001F50B0" w:rsidRDefault="00F179F7" w:rsidP="00F179F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7E76F60F" w14:textId="04937F53" w:rsidR="00F179F7" w:rsidRPr="001F50B0" w:rsidRDefault="00F179F7" w:rsidP="00F179F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724,211</w:t>
            </w:r>
          </w:p>
        </w:tc>
        <w:tc>
          <w:tcPr>
            <w:tcW w:w="270" w:type="dxa"/>
          </w:tcPr>
          <w:p w14:paraId="34CA94A9" w14:textId="77777777" w:rsidR="00F179F7" w:rsidRPr="001F50B0" w:rsidRDefault="00F179F7" w:rsidP="00F179F7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B5F0EF" w14:textId="572C104D" w:rsidR="00F179F7" w:rsidRPr="001F50B0" w:rsidRDefault="00F179F7" w:rsidP="00F179F7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724,211</w:t>
            </w:r>
          </w:p>
        </w:tc>
        <w:tc>
          <w:tcPr>
            <w:tcW w:w="270" w:type="dxa"/>
          </w:tcPr>
          <w:p w14:paraId="10E8DCFD" w14:textId="77777777" w:rsidR="00F179F7" w:rsidRPr="001F50B0" w:rsidRDefault="00F179F7" w:rsidP="00F179F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72996B" w14:textId="37CAFBBB" w:rsidR="00F179F7" w:rsidRPr="001F50B0" w:rsidRDefault="00F179F7" w:rsidP="00F179F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7490F6" w14:textId="77777777" w:rsidR="00F179F7" w:rsidRPr="001F50B0" w:rsidRDefault="00F179F7" w:rsidP="00F179F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DEA0735" w14:textId="012803D6" w:rsidR="00F179F7" w:rsidRPr="001F50B0" w:rsidRDefault="00F179F7" w:rsidP="00F179F7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234DEE" w14:textId="77777777" w:rsidR="00F179F7" w:rsidRPr="001F50B0" w:rsidRDefault="00F179F7" w:rsidP="00F179F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71567D" w14:textId="7727E67B" w:rsidR="00F179F7" w:rsidRPr="001F50B0" w:rsidRDefault="00F179F7" w:rsidP="00F179F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0FC7A2" w14:textId="77777777" w:rsidR="00F179F7" w:rsidRPr="001F50B0" w:rsidRDefault="00F179F7" w:rsidP="00F179F7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3E6A83F8" w14:textId="7D83E8D0" w:rsidR="00F179F7" w:rsidRPr="001F50B0" w:rsidRDefault="00F179F7" w:rsidP="006E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724,211</w:t>
            </w:r>
          </w:p>
        </w:tc>
      </w:tr>
      <w:tr w:rsidR="005E11F8" w:rsidRPr="001F50B0" w14:paraId="1312A8EE" w14:textId="77777777" w:rsidTr="0046076F">
        <w:tc>
          <w:tcPr>
            <w:tcW w:w="3150" w:type="dxa"/>
          </w:tcPr>
          <w:p w14:paraId="4814AC4B" w14:textId="77777777" w:rsidR="005E11F8" w:rsidRPr="001F50B0" w:rsidRDefault="005E11F8" w:rsidP="005E11F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E11F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C2289A5" w14:textId="4B5E1BC8" w:rsidR="005E11F8" w:rsidRPr="001F50B0" w:rsidRDefault="005E11F8" w:rsidP="005E11F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11F8">
              <w:rPr>
                <w:rFonts w:asciiTheme="majorBidi" w:hAnsiTheme="majorBidi" w:cstheme="majorBidi"/>
                <w:sz w:val="30"/>
                <w:szCs w:val="30"/>
              </w:rPr>
              <w:t>10,689</w:t>
            </w:r>
          </w:p>
        </w:tc>
        <w:tc>
          <w:tcPr>
            <w:tcW w:w="270" w:type="dxa"/>
          </w:tcPr>
          <w:p w14:paraId="340754F6" w14:textId="77777777" w:rsidR="005E11F8" w:rsidRPr="001F50B0" w:rsidRDefault="005E11F8" w:rsidP="005E11F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5328ED" w14:textId="236C9720" w:rsidR="005E11F8" w:rsidRPr="001F50B0" w:rsidRDefault="005E11F8" w:rsidP="005E11F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1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55D17B" w14:textId="77777777" w:rsidR="005E11F8" w:rsidRPr="001F50B0" w:rsidRDefault="005E11F8" w:rsidP="005E11F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523D29" w14:textId="3499E130" w:rsidR="005E11F8" w:rsidRPr="00A477E6" w:rsidRDefault="005E11F8" w:rsidP="005E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A477E6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4B102E" w:rsidRPr="00A477E6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270" w:type="dxa"/>
          </w:tcPr>
          <w:p w14:paraId="7A015A28" w14:textId="77777777" w:rsidR="005E11F8" w:rsidRPr="00A477E6" w:rsidRDefault="005E11F8" w:rsidP="005E11F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0ECB1EF" w14:textId="6E3313DB" w:rsidR="005E11F8" w:rsidRPr="00A477E6" w:rsidRDefault="005E11F8" w:rsidP="005E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A477E6">
              <w:rPr>
                <w:rFonts w:asciiTheme="majorBidi" w:hAnsiTheme="majorBidi" w:cstheme="majorBidi"/>
                <w:sz w:val="30"/>
                <w:szCs w:val="30"/>
              </w:rPr>
              <w:t>2,900</w:t>
            </w:r>
          </w:p>
        </w:tc>
        <w:tc>
          <w:tcPr>
            <w:tcW w:w="270" w:type="dxa"/>
          </w:tcPr>
          <w:p w14:paraId="3372EBFA" w14:textId="77777777" w:rsidR="005E11F8" w:rsidRPr="00A477E6" w:rsidRDefault="005E11F8" w:rsidP="005E11F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D39A9A" w14:textId="304675E5" w:rsidR="005E11F8" w:rsidRPr="00A477E6" w:rsidRDefault="005E11F8" w:rsidP="005E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A477E6">
              <w:rPr>
                <w:rFonts w:asciiTheme="majorBidi" w:hAnsiTheme="majorBidi" w:cstheme="majorBidi"/>
                <w:sz w:val="30"/>
                <w:szCs w:val="30"/>
              </w:rPr>
              <w:t>2,475</w:t>
            </w:r>
          </w:p>
        </w:tc>
        <w:tc>
          <w:tcPr>
            <w:tcW w:w="270" w:type="dxa"/>
          </w:tcPr>
          <w:p w14:paraId="02DEFC69" w14:textId="77777777" w:rsidR="005E11F8" w:rsidRPr="00A477E6" w:rsidRDefault="005E11F8" w:rsidP="005E11F8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3F86024A" w14:textId="721DBD6D" w:rsidR="005E11F8" w:rsidRPr="00A477E6" w:rsidRDefault="005E11F8" w:rsidP="005E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A477E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B102E" w:rsidRPr="00A477E6">
              <w:rPr>
                <w:rFonts w:asciiTheme="majorBidi" w:hAnsiTheme="majorBidi" w:cstheme="majorBidi"/>
                <w:sz w:val="30"/>
                <w:szCs w:val="30"/>
              </w:rPr>
              <w:t>2,068</w:t>
            </w:r>
          </w:p>
        </w:tc>
      </w:tr>
      <w:tr w:rsidR="005E11F8" w:rsidRPr="001F50B0" w14:paraId="1479D8BE" w14:textId="77777777" w:rsidTr="0046076F">
        <w:tc>
          <w:tcPr>
            <w:tcW w:w="3150" w:type="dxa"/>
          </w:tcPr>
          <w:p w14:paraId="4DE766FC" w14:textId="77777777" w:rsidR="005E11F8" w:rsidRPr="001F50B0" w:rsidRDefault="005E11F8" w:rsidP="005E11F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166B80D" w14:textId="51E29909" w:rsidR="005E11F8" w:rsidRPr="005E11F8" w:rsidRDefault="005E11F8" w:rsidP="005E11F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870,947</w:t>
            </w:r>
          </w:p>
        </w:tc>
        <w:tc>
          <w:tcPr>
            <w:tcW w:w="270" w:type="dxa"/>
          </w:tcPr>
          <w:p w14:paraId="1CAF90C8" w14:textId="77777777" w:rsidR="005E11F8" w:rsidRPr="005E11F8" w:rsidRDefault="005E11F8" w:rsidP="005E11F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6521C21" w14:textId="7D15CC00" w:rsidR="005E11F8" w:rsidRPr="005E11F8" w:rsidRDefault="005E11F8" w:rsidP="005E11F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724,211</w:t>
            </w:r>
          </w:p>
        </w:tc>
        <w:tc>
          <w:tcPr>
            <w:tcW w:w="270" w:type="dxa"/>
          </w:tcPr>
          <w:p w14:paraId="670DDECD" w14:textId="77777777" w:rsidR="005E11F8" w:rsidRPr="005E11F8" w:rsidRDefault="005E11F8" w:rsidP="005E11F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A293CE3" w14:textId="14352646" w:rsidR="005E11F8" w:rsidRPr="00A477E6" w:rsidRDefault="005E11F8" w:rsidP="005E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7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</w:t>
            </w:r>
            <w:r w:rsidR="004B102E" w:rsidRPr="00A477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270" w:type="dxa"/>
          </w:tcPr>
          <w:p w14:paraId="3B117ED9" w14:textId="77777777" w:rsidR="005E11F8" w:rsidRPr="00A477E6" w:rsidRDefault="005E11F8" w:rsidP="005E11F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93C0F05" w14:textId="5FDCD952" w:rsidR="005E11F8" w:rsidRPr="00A477E6" w:rsidRDefault="005E11F8" w:rsidP="005E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7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2,900</w:t>
            </w:r>
          </w:p>
        </w:tc>
        <w:tc>
          <w:tcPr>
            <w:tcW w:w="270" w:type="dxa"/>
          </w:tcPr>
          <w:p w14:paraId="0018F189" w14:textId="77777777" w:rsidR="005E11F8" w:rsidRPr="00A477E6" w:rsidRDefault="005E11F8" w:rsidP="005E11F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F6C985" w14:textId="368A0E6F" w:rsidR="005E11F8" w:rsidRPr="00A477E6" w:rsidRDefault="005E11F8" w:rsidP="005E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7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2,475</w:t>
            </w:r>
          </w:p>
        </w:tc>
        <w:tc>
          <w:tcPr>
            <w:tcW w:w="270" w:type="dxa"/>
          </w:tcPr>
          <w:p w14:paraId="319DC85D" w14:textId="77777777" w:rsidR="005E11F8" w:rsidRPr="00A477E6" w:rsidRDefault="005E11F8" w:rsidP="005E11F8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0D1C5F1F" w14:textId="2922E421" w:rsidR="005E11F8" w:rsidRPr="00A477E6" w:rsidRDefault="005E11F8" w:rsidP="005E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7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872,</w:t>
            </w:r>
            <w:r w:rsidR="004B102E" w:rsidRPr="00A477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</w:t>
            </w:r>
          </w:p>
        </w:tc>
      </w:tr>
      <w:tr w:rsidR="00FF103A" w:rsidRPr="001F50B0" w14:paraId="17AFC7C4" w14:textId="77777777" w:rsidTr="0046076F">
        <w:trPr>
          <w:trHeight w:val="50"/>
        </w:trPr>
        <w:tc>
          <w:tcPr>
            <w:tcW w:w="3150" w:type="dxa"/>
          </w:tcPr>
          <w:p w14:paraId="217CB882" w14:textId="77777777" w:rsidR="00FF103A" w:rsidRPr="001F50B0" w:rsidRDefault="00FF103A" w:rsidP="004607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8BF11A4" w14:textId="77777777" w:rsidR="00FF103A" w:rsidRPr="001F50B0" w:rsidRDefault="00FF103A" w:rsidP="004607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514A62E" w14:textId="77777777" w:rsidR="00FF103A" w:rsidRPr="001F50B0" w:rsidRDefault="00FF103A" w:rsidP="0046076F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438183D" w14:textId="77777777" w:rsidR="00FF103A" w:rsidRPr="001F50B0" w:rsidRDefault="00FF103A" w:rsidP="004607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706BAB8" w14:textId="77777777" w:rsidR="00FF103A" w:rsidRPr="001F50B0" w:rsidRDefault="00FF103A" w:rsidP="004607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8360786" w14:textId="77777777" w:rsidR="00FF103A" w:rsidRPr="001F50B0" w:rsidRDefault="00FF103A" w:rsidP="004607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CB81FD" w14:textId="77777777" w:rsidR="00FF103A" w:rsidRPr="001F50B0" w:rsidRDefault="00FF103A" w:rsidP="004607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9468661" w14:textId="77777777" w:rsidR="00FF103A" w:rsidRPr="001F50B0" w:rsidRDefault="00FF103A" w:rsidP="004607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19DE4F2" w14:textId="77777777" w:rsidR="00FF103A" w:rsidRPr="001F50B0" w:rsidRDefault="00FF103A" w:rsidP="004607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164EA1C" w14:textId="77777777" w:rsidR="00FF103A" w:rsidRPr="001F50B0" w:rsidRDefault="00FF103A" w:rsidP="004607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7617F9" w14:textId="77777777" w:rsidR="00FF103A" w:rsidRPr="001F50B0" w:rsidRDefault="00FF103A" w:rsidP="0046076F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0882A991" w14:textId="77777777" w:rsidR="00FF103A" w:rsidRPr="001F50B0" w:rsidRDefault="00FF103A" w:rsidP="0046076F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F103A" w:rsidRPr="001F50B0" w14:paraId="7AA2CDA4" w14:textId="77777777" w:rsidTr="0046076F">
        <w:trPr>
          <w:trHeight w:val="50"/>
        </w:trPr>
        <w:tc>
          <w:tcPr>
            <w:tcW w:w="3150" w:type="dxa"/>
          </w:tcPr>
          <w:p w14:paraId="4D8F647F" w14:textId="77777777" w:rsidR="00FF103A" w:rsidRPr="00142DE9" w:rsidRDefault="00FF103A" w:rsidP="004607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A26C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</w:tcPr>
          <w:p w14:paraId="110F421E" w14:textId="77777777" w:rsidR="00FF103A" w:rsidRPr="00151AAC" w:rsidRDefault="00FF103A" w:rsidP="004607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168348B" w14:textId="77777777" w:rsidR="00FF103A" w:rsidRPr="00151AAC" w:rsidRDefault="00FF103A" w:rsidP="0046076F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5B48273" w14:textId="77777777" w:rsidR="00FF103A" w:rsidRPr="00151AAC" w:rsidRDefault="00FF103A" w:rsidP="004607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8FD5A54" w14:textId="77777777" w:rsidR="00FF103A" w:rsidRPr="00151AAC" w:rsidRDefault="00FF103A" w:rsidP="004607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A7F3F95" w14:textId="77777777" w:rsidR="00FF103A" w:rsidRPr="00151AAC" w:rsidRDefault="00FF103A" w:rsidP="004607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EB6DC4B" w14:textId="77777777" w:rsidR="00FF103A" w:rsidRPr="00151AAC" w:rsidRDefault="00FF103A" w:rsidP="004607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82E06AE" w14:textId="77777777" w:rsidR="00FF103A" w:rsidRPr="00151AAC" w:rsidRDefault="00FF103A" w:rsidP="004607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8C32E74" w14:textId="77777777" w:rsidR="00FF103A" w:rsidRPr="00151AAC" w:rsidRDefault="00FF103A" w:rsidP="004607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2DA11E5" w14:textId="77777777" w:rsidR="00FF103A" w:rsidRPr="00151AAC" w:rsidRDefault="00FF103A" w:rsidP="004607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2ED84D7" w14:textId="77777777" w:rsidR="00FF103A" w:rsidRPr="00151AAC" w:rsidRDefault="00FF103A" w:rsidP="0046076F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</w:tcPr>
          <w:p w14:paraId="5D0DEF51" w14:textId="77777777" w:rsidR="00FF103A" w:rsidRPr="00151AAC" w:rsidRDefault="00FF103A" w:rsidP="0046076F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F103A" w:rsidRPr="001F50B0" w14:paraId="6CB7589E" w14:textId="77777777" w:rsidTr="0046076F">
        <w:tc>
          <w:tcPr>
            <w:tcW w:w="3150" w:type="dxa"/>
          </w:tcPr>
          <w:p w14:paraId="52B7F6E7" w14:textId="77777777" w:rsidR="00FF103A" w:rsidRPr="00142DE9" w:rsidRDefault="00FF103A" w:rsidP="0046076F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142DE9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142DE9">
              <w:rPr>
                <w:rFonts w:asciiTheme="majorBidi" w:hAnsiTheme="majorBidi" w:cstheme="majorBidi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900" w:type="dxa"/>
          </w:tcPr>
          <w:p w14:paraId="7687CC2A" w14:textId="77777777" w:rsidR="00FF103A" w:rsidRPr="00151AAC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055B4" w14:textId="77777777" w:rsidR="00FF103A" w:rsidRPr="00151AAC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D4AA57" w14:textId="77777777" w:rsidR="00FF103A" w:rsidRPr="00151AAC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979E2D" w14:textId="77777777" w:rsidR="00FF103A" w:rsidRPr="00151AAC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9C04A1" w14:textId="77777777" w:rsidR="00FF103A" w:rsidRPr="00151AAC" w:rsidRDefault="00FF103A" w:rsidP="0046076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A7DFD" w14:textId="77777777" w:rsidR="00FF103A" w:rsidRPr="00151AAC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5702329" w14:textId="77777777" w:rsidR="00FF103A" w:rsidRPr="00151AAC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1A3F9" w14:textId="77777777" w:rsidR="00FF103A" w:rsidRPr="00151AAC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FC7D9F" w14:textId="77777777" w:rsidR="00FF103A" w:rsidRPr="00151AAC" w:rsidRDefault="00FF103A" w:rsidP="0046076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6C0179" w14:textId="77777777" w:rsidR="00FF103A" w:rsidRPr="00151AAC" w:rsidRDefault="00FF103A" w:rsidP="0046076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1A814817" w14:textId="77777777" w:rsidR="00FF103A" w:rsidRPr="00151AAC" w:rsidRDefault="00FF103A" w:rsidP="0046076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79F7" w:rsidRPr="001F50B0" w14:paraId="4E9B4EC0" w14:textId="77777777" w:rsidTr="0046076F">
        <w:tc>
          <w:tcPr>
            <w:tcW w:w="3150" w:type="dxa"/>
          </w:tcPr>
          <w:p w14:paraId="50CFA36D" w14:textId="77777777" w:rsidR="00F179F7" w:rsidRPr="00151AAC" w:rsidRDefault="00F179F7" w:rsidP="00F1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42DE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42DE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48BD7A84" w14:textId="246B71B1" w:rsidR="00F179F7" w:rsidRPr="00151AAC" w:rsidRDefault="00F179F7" w:rsidP="00F179F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1205B4" w14:textId="77777777" w:rsidR="00F179F7" w:rsidRPr="00151AAC" w:rsidRDefault="00F179F7" w:rsidP="00F179F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718582" w14:textId="48F54979" w:rsidR="00F179F7" w:rsidRPr="00151AAC" w:rsidRDefault="00F179F7" w:rsidP="00F179F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1BB221" w14:textId="77777777" w:rsidR="00F179F7" w:rsidRPr="00151AAC" w:rsidRDefault="00F179F7" w:rsidP="00F179F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8D7707" w14:textId="48877C02" w:rsidR="00F179F7" w:rsidRPr="00151AAC" w:rsidRDefault="00F179F7" w:rsidP="00F1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837AEB">
              <w:rPr>
                <w:rFonts w:asciiTheme="majorBidi" w:hAnsiTheme="majorBidi" w:cstheme="majorBidi"/>
                <w:sz w:val="30"/>
                <w:szCs w:val="30"/>
              </w:rPr>
              <w:t>(339,12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37A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1C159F" w14:textId="77777777" w:rsidR="00F179F7" w:rsidRPr="00151AAC" w:rsidRDefault="00F179F7" w:rsidP="00F179F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763293" w14:textId="6709EE2F" w:rsidR="00F179F7" w:rsidRPr="00151AAC" w:rsidRDefault="00F179F7" w:rsidP="00F179F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7C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7F2BFD" w14:textId="77777777" w:rsidR="00F179F7" w:rsidRPr="00151AAC" w:rsidRDefault="00F179F7" w:rsidP="00F179F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9C742AE" w14:textId="03035CCA" w:rsidR="00F179F7" w:rsidRPr="00151AAC" w:rsidRDefault="00F179F7" w:rsidP="00F179F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9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55E8C6" w14:textId="77777777" w:rsidR="00F179F7" w:rsidRPr="00151AAC" w:rsidRDefault="00F179F7" w:rsidP="00F179F7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66CFD7EB" w14:textId="10E1692D" w:rsidR="00F179F7" w:rsidRPr="00A26C8D" w:rsidRDefault="00F179F7" w:rsidP="006E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837AEB">
              <w:rPr>
                <w:rFonts w:asciiTheme="majorBidi" w:hAnsiTheme="majorBidi" w:cstheme="majorBidi"/>
                <w:sz w:val="30"/>
                <w:szCs w:val="30"/>
              </w:rPr>
              <w:t>(339,12</w:t>
            </w:r>
            <w:r w:rsidR="0057110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37A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179F7" w:rsidRPr="001F50B0" w14:paraId="69FA5933" w14:textId="77777777" w:rsidTr="0046076F">
        <w:tc>
          <w:tcPr>
            <w:tcW w:w="3150" w:type="dxa"/>
          </w:tcPr>
          <w:p w14:paraId="372909AC" w14:textId="77777777" w:rsidR="00F179F7" w:rsidRPr="00151AAC" w:rsidRDefault="00F179F7" w:rsidP="00F1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42DE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42DE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64D0DE" w14:textId="590C07DE" w:rsidR="00F179F7" w:rsidRPr="00F179F7" w:rsidRDefault="00F179F7" w:rsidP="00F1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837AEB">
              <w:rPr>
                <w:rFonts w:asciiTheme="majorBidi" w:hAnsiTheme="majorBidi" w:cstheme="majorBidi"/>
                <w:sz w:val="30"/>
                <w:szCs w:val="30"/>
              </w:rPr>
              <w:t>1,667</w:t>
            </w:r>
          </w:p>
        </w:tc>
        <w:tc>
          <w:tcPr>
            <w:tcW w:w="270" w:type="dxa"/>
          </w:tcPr>
          <w:p w14:paraId="02ADB622" w14:textId="77777777" w:rsidR="00F179F7" w:rsidRPr="00151AAC" w:rsidRDefault="00F179F7" w:rsidP="00F179F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D30F5E4" w14:textId="3D96BE3E" w:rsidR="00F179F7" w:rsidRPr="00151AAC" w:rsidRDefault="00F179F7" w:rsidP="00F179F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5606DE" w14:textId="77777777" w:rsidR="00F179F7" w:rsidRPr="00151AAC" w:rsidRDefault="00F179F7" w:rsidP="00F179F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5257BB" w14:textId="5B0D2E42" w:rsidR="00F179F7" w:rsidRPr="00151AAC" w:rsidRDefault="00F179F7" w:rsidP="00F1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837AEB">
              <w:rPr>
                <w:rFonts w:asciiTheme="majorBidi" w:hAnsiTheme="majorBidi" w:cstheme="majorBidi"/>
                <w:sz w:val="30"/>
                <w:szCs w:val="30"/>
              </w:rPr>
              <w:t>340,792</w:t>
            </w:r>
          </w:p>
        </w:tc>
        <w:tc>
          <w:tcPr>
            <w:tcW w:w="270" w:type="dxa"/>
          </w:tcPr>
          <w:p w14:paraId="1EFC55AF" w14:textId="77777777" w:rsidR="00F179F7" w:rsidRPr="00151AAC" w:rsidRDefault="00F179F7" w:rsidP="00F179F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16FEF9E" w14:textId="23B47CBC" w:rsidR="00F179F7" w:rsidRPr="00151AAC" w:rsidRDefault="00F179F7" w:rsidP="00F179F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7C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486075" w14:textId="77777777" w:rsidR="00F179F7" w:rsidRPr="00151AAC" w:rsidRDefault="00F179F7" w:rsidP="00F179F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A93D19" w14:textId="5E21FB35" w:rsidR="00F179F7" w:rsidRPr="00151AAC" w:rsidRDefault="00F179F7" w:rsidP="00F179F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9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99C4B1" w14:textId="77777777" w:rsidR="00F179F7" w:rsidRPr="00151AAC" w:rsidRDefault="00F179F7" w:rsidP="00F179F7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21BA79F" w14:textId="58AF01F6" w:rsidR="00F179F7" w:rsidRPr="00A26C8D" w:rsidRDefault="00F179F7" w:rsidP="00F1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837AEB">
              <w:rPr>
                <w:rFonts w:asciiTheme="majorBidi" w:hAnsiTheme="majorBidi" w:cstheme="majorBidi"/>
                <w:sz w:val="30"/>
                <w:szCs w:val="30"/>
              </w:rPr>
              <w:t>340,792</w:t>
            </w:r>
          </w:p>
        </w:tc>
      </w:tr>
      <w:tr w:rsidR="00F179F7" w:rsidRPr="001F50B0" w14:paraId="66BEF322" w14:textId="77777777" w:rsidTr="0046076F">
        <w:tc>
          <w:tcPr>
            <w:tcW w:w="3150" w:type="dxa"/>
          </w:tcPr>
          <w:p w14:paraId="443CDC95" w14:textId="77777777" w:rsidR="00F179F7" w:rsidRPr="001F50B0" w:rsidRDefault="00F179F7" w:rsidP="00F179F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DE71EE9" w14:textId="4CEB0ED0" w:rsidR="00F179F7" w:rsidRPr="00F179F7" w:rsidRDefault="00F179F7" w:rsidP="00F1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79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1,667</w:t>
            </w:r>
          </w:p>
        </w:tc>
        <w:tc>
          <w:tcPr>
            <w:tcW w:w="270" w:type="dxa"/>
          </w:tcPr>
          <w:p w14:paraId="5699C83B" w14:textId="77777777" w:rsidR="00F179F7" w:rsidRPr="00F179F7" w:rsidRDefault="00F179F7" w:rsidP="00F179F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4A35560" w14:textId="70A4103C" w:rsidR="00F179F7" w:rsidRPr="00F179F7" w:rsidRDefault="00F179F7" w:rsidP="00F179F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79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0F2AD3" w14:textId="77777777" w:rsidR="00F179F7" w:rsidRPr="00F179F7" w:rsidRDefault="00F179F7" w:rsidP="00F179F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5EAD086" w14:textId="610FC35C" w:rsidR="00F179F7" w:rsidRPr="00F179F7" w:rsidRDefault="00F179F7" w:rsidP="00F1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79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1,667</w:t>
            </w:r>
          </w:p>
        </w:tc>
        <w:tc>
          <w:tcPr>
            <w:tcW w:w="270" w:type="dxa"/>
          </w:tcPr>
          <w:p w14:paraId="1C4E5F6D" w14:textId="77777777" w:rsidR="00F179F7" w:rsidRPr="00F179F7" w:rsidRDefault="00F179F7" w:rsidP="00F179F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5AF9BAA" w14:textId="34C67A1D" w:rsidR="00F179F7" w:rsidRPr="00F179F7" w:rsidRDefault="00F179F7" w:rsidP="00F179F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79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F36BAD" w14:textId="77777777" w:rsidR="00F179F7" w:rsidRPr="00F179F7" w:rsidRDefault="00F179F7" w:rsidP="00F179F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176980C" w14:textId="3D476E45" w:rsidR="00F179F7" w:rsidRPr="00F179F7" w:rsidRDefault="00F179F7" w:rsidP="00F179F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79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B3FA26" w14:textId="77777777" w:rsidR="00F179F7" w:rsidRPr="00F179F7" w:rsidRDefault="00F179F7" w:rsidP="00F179F7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1C904BF7" w14:textId="785E2EB2" w:rsidR="00F179F7" w:rsidRPr="00F179F7" w:rsidRDefault="00F179F7" w:rsidP="00F1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79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Pr="00A04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667</w:t>
            </w:r>
          </w:p>
        </w:tc>
      </w:tr>
    </w:tbl>
    <w:p w14:paraId="1D539625" w14:textId="2AB3DB7D" w:rsidR="00FF103A" w:rsidRDefault="00FF103A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1959A62B" w14:textId="77777777" w:rsidR="005B3712" w:rsidRDefault="005B3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FE95EF5" w14:textId="18D75EB9" w:rsidR="00792969" w:rsidRPr="00B75DA7" w:rsidRDefault="00792969" w:rsidP="00792969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B75DA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ฐานะเปิดต่อความเสี่ยงจากเงินตราต่างประเทศ</w:t>
      </w:r>
    </w:p>
    <w:p w14:paraId="79BA8431" w14:textId="6DE929DF" w:rsidR="00DC4754" w:rsidRDefault="00DC4754" w:rsidP="00792969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8"/>
        <w:gridCol w:w="1008"/>
        <w:gridCol w:w="267"/>
        <w:gridCol w:w="873"/>
        <w:gridCol w:w="338"/>
        <w:gridCol w:w="922"/>
        <w:gridCol w:w="340"/>
        <w:gridCol w:w="1010"/>
        <w:gridCol w:w="268"/>
        <w:gridCol w:w="812"/>
        <w:gridCol w:w="8"/>
        <w:gridCol w:w="266"/>
        <w:gridCol w:w="990"/>
      </w:tblGrid>
      <w:tr w:rsidR="00FF103A" w:rsidRPr="001F50B0" w14:paraId="28115272" w14:textId="77777777" w:rsidTr="0068162E">
        <w:trPr>
          <w:tblHeader/>
        </w:trPr>
        <w:tc>
          <w:tcPr>
            <w:tcW w:w="2618" w:type="dxa"/>
          </w:tcPr>
          <w:p w14:paraId="15ED3691" w14:textId="77777777" w:rsidR="00FF103A" w:rsidRPr="001F50B0" w:rsidRDefault="00FF103A" w:rsidP="0046076F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408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48531EA9" w14:textId="77777777" w:rsidR="00FF103A" w:rsidRPr="001F50B0" w:rsidRDefault="00FF103A" w:rsidP="0046076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40" w:type="dxa"/>
          </w:tcPr>
          <w:p w14:paraId="37CC05E6" w14:textId="77777777" w:rsidR="00FF103A" w:rsidRPr="001F50B0" w:rsidRDefault="00FF103A" w:rsidP="0046076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4" w:type="dxa"/>
            <w:gridSpan w:val="6"/>
            <w:tcBorders>
              <w:top w:val="nil"/>
              <w:left w:val="nil"/>
              <w:right w:val="nil"/>
            </w:tcBorders>
            <w:hideMark/>
          </w:tcPr>
          <w:p w14:paraId="290B0D7E" w14:textId="77777777" w:rsidR="00FF103A" w:rsidRPr="001F50B0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103A" w:rsidRPr="001F50B0" w14:paraId="15353178" w14:textId="77777777" w:rsidTr="0068162E">
        <w:trPr>
          <w:tblHeader/>
        </w:trPr>
        <w:tc>
          <w:tcPr>
            <w:tcW w:w="2618" w:type="dxa"/>
            <w:vAlign w:val="bottom"/>
          </w:tcPr>
          <w:p w14:paraId="3B94B7AE" w14:textId="6C4204D3" w:rsidR="00FF103A" w:rsidRPr="001F50B0" w:rsidRDefault="00FF103A" w:rsidP="0046076F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08" w:type="dxa"/>
          </w:tcPr>
          <w:p w14:paraId="53576700" w14:textId="77777777" w:rsidR="00FF103A" w:rsidRPr="001F50B0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174E34" w14:textId="77777777" w:rsidR="00FF103A" w:rsidRPr="001F50B0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</w:p>
          <w:p w14:paraId="28200D9D" w14:textId="77777777" w:rsidR="00FF103A" w:rsidRPr="001F50B0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67" w:type="dxa"/>
          </w:tcPr>
          <w:p w14:paraId="70B70903" w14:textId="77777777" w:rsidR="00FF103A" w:rsidRPr="001F50B0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38E1B525" w14:textId="77777777" w:rsidR="00FF103A" w:rsidRPr="001F50B0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  <w:p w14:paraId="45EF2C6D" w14:textId="77777777" w:rsidR="00FF103A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  <w:p w14:paraId="03881F3A" w14:textId="77777777" w:rsidR="00FF103A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  <w:p w14:paraId="1822AE71" w14:textId="77777777" w:rsidR="00FF103A" w:rsidRPr="001F50B0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ยูโร</w:t>
            </w:r>
          </w:p>
        </w:tc>
        <w:tc>
          <w:tcPr>
            <w:tcW w:w="338" w:type="dxa"/>
          </w:tcPr>
          <w:p w14:paraId="058AEBA3" w14:textId="77777777" w:rsidR="00FF103A" w:rsidRPr="001F50B0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D7E83BD" w14:textId="77777777" w:rsidR="00FF103A" w:rsidRPr="001F50B0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90B3FD" w14:textId="77777777" w:rsidR="00FF103A" w:rsidRPr="001F50B0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55D1F0" w14:textId="77777777" w:rsidR="00FF103A" w:rsidRPr="001F50B0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63ED02" w14:textId="77777777" w:rsidR="00FF103A" w:rsidRPr="001F50B0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40" w:type="dxa"/>
          </w:tcPr>
          <w:p w14:paraId="06883348" w14:textId="77777777" w:rsidR="00FF103A" w:rsidRPr="001F50B0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0" w:type="dxa"/>
          </w:tcPr>
          <w:p w14:paraId="3224048F" w14:textId="77777777" w:rsidR="00FF103A" w:rsidRPr="001F50B0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CFACA8" w14:textId="77777777" w:rsidR="00FF103A" w:rsidRPr="001F50B0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</w:p>
          <w:p w14:paraId="7C1F602D" w14:textId="77777777" w:rsidR="00FF103A" w:rsidRPr="001F50B0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68" w:type="dxa"/>
          </w:tcPr>
          <w:p w14:paraId="5AB9928F" w14:textId="77777777" w:rsidR="00FF103A" w:rsidRPr="001F50B0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1C386DAA" w14:textId="77777777" w:rsidR="00FF103A" w:rsidRPr="001F50B0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  <w:p w14:paraId="3BD3D3F2" w14:textId="77777777" w:rsidR="00FF103A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  <w:p w14:paraId="4876C5CD" w14:textId="77777777" w:rsidR="00FF103A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  <w:p w14:paraId="0F8F2FFA" w14:textId="77777777" w:rsidR="00FF103A" w:rsidRPr="001F50B0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ยูโร</w:t>
            </w:r>
          </w:p>
        </w:tc>
        <w:tc>
          <w:tcPr>
            <w:tcW w:w="274" w:type="dxa"/>
            <w:gridSpan w:val="2"/>
          </w:tcPr>
          <w:p w14:paraId="03304FE2" w14:textId="77777777" w:rsidR="00FF103A" w:rsidRPr="001F50B0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753E35" w14:textId="77777777" w:rsidR="00FF103A" w:rsidRPr="001F50B0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E05E6E" w14:textId="77777777" w:rsidR="00FF103A" w:rsidRPr="001F50B0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93975F" w14:textId="77777777" w:rsidR="00FF103A" w:rsidRPr="001F50B0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2309A2" w14:textId="77777777" w:rsidR="00FF103A" w:rsidRPr="001F50B0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F103A" w:rsidRPr="001F50B0" w14:paraId="1D399B07" w14:textId="77777777" w:rsidTr="0068162E">
        <w:trPr>
          <w:tblHeader/>
        </w:trPr>
        <w:tc>
          <w:tcPr>
            <w:tcW w:w="2618" w:type="dxa"/>
          </w:tcPr>
          <w:p w14:paraId="34B7831E" w14:textId="77777777" w:rsidR="00FF103A" w:rsidRPr="001F50B0" w:rsidRDefault="00FF103A" w:rsidP="0046076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02" w:type="dxa"/>
            <w:gridSpan w:val="12"/>
            <w:hideMark/>
          </w:tcPr>
          <w:p w14:paraId="7F2DDB0E" w14:textId="77777777" w:rsidR="00FF103A" w:rsidRPr="001F50B0" w:rsidRDefault="00FF103A" w:rsidP="0046076F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9CA" w:rsidRPr="001F50B0" w14:paraId="5E612528" w14:textId="77777777" w:rsidTr="0068162E">
        <w:tc>
          <w:tcPr>
            <w:tcW w:w="2618" w:type="dxa"/>
          </w:tcPr>
          <w:p w14:paraId="45FD2798" w14:textId="77777777" w:rsidR="000829CA" w:rsidRPr="001F50B0" w:rsidRDefault="000829CA" w:rsidP="000829C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08" w:type="dxa"/>
            <w:vAlign w:val="bottom"/>
          </w:tcPr>
          <w:p w14:paraId="1BE4DA12" w14:textId="5EC488C5" w:rsidR="000829CA" w:rsidRPr="000D5B5B" w:rsidRDefault="000829CA" w:rsidP="000829C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789,229</w:t>
            </w:r>
          </w:p>
        </w:tc>
        <w:tc>
          <w:tcPr>
            <w:tcW w:w="267" w:type="dxa"/>
          </w:tcPr>
          <w:p w14:paraId="358EB4F0" w14:textId="77777777" w:rsidR="000829CA" w:rsidRPr="001F50B0" w:rsidRDefault="000829CA" w:rsidP="000829C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EC03135" w14:textId="3D6FD1E7" w:rsidR="000829CA" w:rsidRPr="000D5B5B" w:rsidRDefault="000829CA" w:rsidP="000829CA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38" w:type="dxa"/>
          </w:tcPr>
          <w:p w14:paraId="6E2C85CF" w14:textId="77777777" w:rsidR="000829CA" w:rsidRPr="001F50B0" w:rsidRDefault="000829CA" w:rsidP="000829C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3D1641F2" w14:textId="21D6DD59" w:rsidR="000829CA" w:rsidRPr="000D5B5B" w:rsidRDefault="000829CA" w:rsidP="000829CA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789,229</w:t>
            </w:r>
          </w:p>
        </w:tc>
        <w:tc>
          <w:tcPr>
            <w:tcW w:w="340" w:type="dxa"/>
          </w:tcPr>
          <w:p w14:paraId="19ECC28C" w14:textId="77777777" w:rsidR="000829CA" w:rsidRPr="001F50B0" w:rsidRDefault="000829CA" w:rsidP="000829C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2AF04256" w14:textId="62125A97" w:rsidR="000829CA" w:rsidRPr="000D5B5B" w:rsidRDefault="000829CA" w:rsidP="000829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788,092</w:t>
            </w:r>
          </w:p>
        </w:tc>
        <w:tc>
          <w:tcPr>
            <w:tcW w:w="268" w:type="dxa"/>
          </w:tcPr>
          <w:p w14:paraId="5E2DB009" w14:textId="77777777" w:rsidR="000829CA" w:rsidRPr="001F50B0" w:rsidRDefault="000829CA" w:rsidP="000829C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19C73E76" w14:textId="6376F3F1" w:rsidR="000829CA" w:rsidRPr="000D5B5B" w:rsidRDefault="000829CA" w:rsidP="000829C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0BB3EBA5" w14:textId="77777777" w:rsidR="000829CA" w:rsidRPr="001F50B0" w:rsidRDefault="000829CA" w:rsidP="000829C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63C3F4" w14:textId="3703EDFA" w:rsidR="000829CA" w:rsidRPr="000D5B5B" w:rsidRDefault="000829CA" w:rsidP="000829C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788,092</w:t>
            </w:r>
          </w:p>
        </w:tc>
      </w:tr>
      <w:tr w:rsidR="000829CA" w:rsidRPr="001F50B0" w14:paraId="6CFD47F4" w14:textId="77777777" w:rsidTr="0068162E">
        <w:tc>
          <w:tcPr>
            <w:tcW w:w="2618" w:type="dxa"/>
          </w:tcPr>
          <w:p w14:paraId="4FDB4E3D" w14:textId="77777777" w:rsidR="000829CA" w:rsidRPr="001F50B0" w:rsidRDefault="000829CA" w:rsidP="000829C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08" w:type="dxa"/>
            <w:vAlign w:val="bottom"/>
          </w:tcPr>
          <w:p w14:paraId="2B556AC7" w14:textId="325D8FF7" w:rsidR="000829CA" w:rsidRPr="000D5B5B" w:rsidRDefault="000829CA" w:rsidP="000829C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24,309</w:t>
            </w:r>
          </w:p>
        </w:tc>
        <w:tc>
          <w:tcPr>
            <w:tcW w:w="267" w:type="dxa"/>
          </w:tcPr>
          <w:p w14:paraId="06EE2E5C" w14:textId="77777777" w:rsidR="000829CA" w:rsidRPr="001F50B0" w:rsidRDefault="000829CA" w:rsidP="000829C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A753FA2" w14:textId="22D0C059" w:rsidR="000829CA" w:rsidRPr="000D5B5B" w:rsidRDefault="000829CA" w:rsidP="000829CA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338" w:type="dxa"/>
          </w:tcPr>
          <w:p w14:paraId="7F171D3D" w14:textId="77777777" w:rsidR="000829CA" w:rsidRPr="001F50B0" w:rsidRDefault="000829CA" w:rsidP="000829C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34C9A2E0" w14:textId="5D6D163B" w:rsidR="000829CA" w:rsidRPr="000D5B5B" w:rsidRDefault="000829CA" w:rsidP="000829CA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24,499</w:t>
            </w:r>
          </w:p>
        </w:tc>
        <w:tc>
          <w:tcPr>
            <w:tcW w:w="340" w:type="dxa"/>
          </w:tcPr>
          <w:p w14:paraId="367A2CA3" w14:textId="77777777" w:rsidR="000829CA" w:rsidRPr="001F50B0" w:rsidRDefault="000829CA" w:rsidP="000829C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080F4B13" w14:textId="7B71A4EC" w:rsidR="000829CA" w:rsidRPr="000D5B5B" w:rsidRDefault="000829CA" w:rsidP="000829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24,309</w:t>
            </w:r>
          </w:p>
        </w:tc>
        <w:tc>
          <w:tcPr>
            <w:tcW w:w="268" w:type="dxa"/>
          </w:tcPr>
          <w:p w14:paraId="4DBFD3EB" w14:textId="77777777" w:rsidR="000829CA" w:rsidRPr="001F50B0" w:rsidRDefault="000829CA" w:rsidP="000829C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5331CB2B" w14:textId="51D0ED97" w:rsidR="000829CA" w:rsidRPr="000D5B5B" w:rsidRDefault="000829CA" w:rsidP="000829C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266" w:type="dxa"/>
          </w:tcPr>
          <w:p w14:paraId="384C0092" w14:textId="77777777" w:rsidR="000829CA" w:rsidRPr="001F50B0" w:rsidRDefault="000829CA" w:rsidP="000829C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BEB39C" w14:textId="57379D6F" w:rsidR="000829CA" w:rsidRPr="000D5B5B" w:rsidRDefault="000829CA" w:rsidP="000829C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24,499</w:t>
            </w:r>
          </w:p>
        </w:tc>
      </w:tr>
      <w:tr w:rsidR="000829CA" w:rsidRPr="001F50B0" w14:paraId="0164E29A" w14:textId="77777777" w:rsidTr="0068162E">
        <w:tc>
          <w:tcPr>
            <w:tcW w:w="2618" w:type="dxa"/>
          </w:tcPr>
          <w:p w14:paraId="4BBE4524" w14:textId="77777777" w:rsidR="000829CA" w:rsidRPr="001F50B0" w:rsidRDefault="000829CA" w:rsidP="000829C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08" w:type="dxa"/>
            <w:vAlign w:val="bottom"/>
          </w:tcPr>
          <w:p w14:paraId="5D6F4653" w14:textId="53C150BE" w:rsidR="000829CA" w:rsidRPr="000D5B5B" w:rsidRDefault="000829CA" w:rsidP="000829C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(304,957)</w:t>
            </w:r>
          </w:p>
        </w:tc>
        <w:tc>
          <w:tcPr>
            <w:tcW w:w="267" w:type="dxa"/>
          </w:tcPr>
          <w:p w14:paraId="10E9CC9A" w14:textId="77777777" w:rsidR="000829CA" w:rsidRPr="001F50B0" w:rsidRDefault="000829CA" w:rsidP="000829C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45AD961" w14:textId="05D44DE8" w:rsidR="000829CA" w:rsidRPr="000D5B5B" w:rsidRDefault="000829CA" w:rsidP="000829CA">
            <w:pPr>
              <w:pStyle w:val="acctfourfigures"/>
              <w:tabs>
                <w:tab w:val="clear" w:pos="765"/>
                <w:tab w:val="decimal" w:pos="4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38" w:type="dxa"/>
          </w:tcPr>
          <w:p w14:paraId="5C52493C" w14:textId="77777777" w:rsidR="000829CA" w:rsidRPr="001F50B0" w:rsidRDefault="000829CA" w:rsidP="000829C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5BD06B52" w14:textId="3F580EEF" w:rsidR="000829CA" w:rsidRPr="000D5B5B" w:rsidRDefault="000829CA" w:rsidP="000829CA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(304,957)</w:t>
            </w:r>
          </w:p>
        </w:tc>
        <w:tc>
          <w:tcPr>
            <w:tcW w:w="340" w:type="dxa"/>
          </w:tcPr>
          <w:p w14:paraId="65B21189" w14:textId="77777777" w:rsidR="000829CA" w:rsidRPr="001F50B0" w:rsidRDefault="000829CA" w:rsidP="000829C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7B57B26C" w14:textId="0B9F9487" w:rsidR="000829CA" w:rsidRPr="000D5B5B" w:rsidRDefault="000829CA" w:rsidP="000829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(304,957)</w:t>
            </w:r>
          </w:p>
        </w:tc>
        <w:tc>
          <w:tcPr>
            <w:tcW w:w="268" w:type="dxa"/>
          </w:tcPr>
          <w:p w14:paraId="6E64CA86" w14:textId="77777777" w:rsidR="000829CA" w:rsidRPr="001F50B0" w:rsidRDefault="000829CA" w:rsidP="000829C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2BBA6919" w14:textId="0411B36C" w:rsidR="000829CA" w:rsidRPr="000D5B5B" w:rsidRDefault="000829CA" w:rsidP="000829CA">
            <w:pPr>
              <w:pStyle w:val="acctfourfigures"/>
              <w:tabs>
                <w:tab w:val="clear" w:pos="765"/>
                <w:tab w:val="decimal" w:pos="4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295EA5A5" w14:textId="77777777" w:rsidR="000829CA" w:rsidRPr="001F50B0" w:rsidRDefault="000829CA" w:rsidP="000829C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05824F" w14:textId="361CE870" w:rsidR="000829CA" w:rsidRPr="000D5B5B" w:rsidRDefault="000829CA" w:rsidP="000829C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(304,957)</w:t>
            </w:r>
          </w:p>
        </w:tc>
      </w:tr>
      <w:tr w:rsidR="000829CA" w:rsidRPr="001F50B0" w14:paraId="135E14EC" w14:textId="77777777" w:rsidTr="0068162E">
        <w:tc>
          <w:tcPr>
            <w:tcW w:w="2618" w:type="dxa"/>
          </w:tcPr>
          <w:p w14:paraId="1655CF84" w14:textId="77777777" w:rsidR="000829CA" w:rsidRPr="001F50B0" w:rsidRDefault="000829CA" w:rsidP="000829C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08" w:type="dxa"/>
            <w:vAlign w:val="bottom"/>
          </w:tcPr>
          <w:p w14:paraId="7506BCD0" w14:textId="431CFC07" w:rsidR="000829CA" w:rsidRPr="000D5B5B" w:rsidRDefault="000829CA" w:rsidP="000829C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(28,803)</w:t>
            </w:r>
          </w:p>
        </w:tc>
        <w:tc>
          <w:tcPr>
            <w:tcW w:w="267" w:type="dxa"/>
          </w:tcPr>
          <w:p w14:paraId="1E86764E" w14:textId="77777777" w:rsidR="000829CA" w:rsidRPr="001F50B0" w:rsidRDefault="000829CA" w:rsidP="000829C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27755E70" w14:textId="3CBD7F98" w:rsidR="000829CA" w:rsidRPr="000D5B5B" w:rsidRDefault="000829CA" w:rsidP="000829CA">
            <w:pPr>
              <w:pStyle w:val="acctfourfigures"/>
              <w:tabs>
                <w:tab w:val="clear" w:pos="765"/>
                <w:tab w:val="decimal" w:pos="4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38" w:type="dxa"/>
          </w:tcPr>
          <w:p w14:paraId="5CB4A8D5" w14:textId="77777777" w:rsidR="000829CA" w:rsidRPr="001F50B0" w:rsidRDefault="000829CA" w:rsidP="000829C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19BDCB6C" w14:textId="3AF346E4" w:rsidR="000829CA" w:rsidRPr="000D5B5B" w:rsidRDefault="000829CA" w:rsidP="000829CA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(28,803)</w:t>
            </w:r>
          </w:p>
        </w:tc>
        <w:tc>
          <w:tcPr>
            <w:tcW w:w="340" w:type="dxa"/>
          </w:tcPr>
          <w:p w14:paraId="2131B21F" w14:textId="77777777" w:rsidR="000829CA" w:rsidRPr="001F50B0" w:rsidRDefault="000829CA" w:rsidP="000829C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0A8B1878" w14:textId="0E0DDEFE" w:rsidR="000829CA" w:rsidRPr="000D5B5B" w:rsidRDefault="000829CA" w:rsidP="000829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(28,803)</w:t>
            </w:r>
          </w:p>
        </w:tc>
        <w:tc>
          <w:tcPr>
            <w:tcW w:w="268" w:type="dxa"/>
          </w:tcPr>
          <w:p w14:paraId="153678D5" w14:textId="77777777" w:rsidR="000829CA" w:rsidRPr="001F50B0" w:rsidRDefault="000829CA" w:rsidP="000829C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65C6308F" w14:textId="453062A2" w:rsidR="000829CA" w:rsidRPr="000D5B5B" w:rsidRDefault="000829CA" w:rsidP="000829CA">
            <w:pPr>
              <w:pStyle w:val="acctfourfigures"/>
              <w:tabs>
                <w:tab w:val="clear" w:pos="765"/>
                <w:tab w:val="decimal" w:pos="4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7F41CC17" w14:textId="77777777" w:rsidR="000829CA" w:rsidRPr="001F50B0" w:rsidRDefault="000829CA" w:rsidP="000829C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3F8F03" w14:textId="6C44A8B5" w:rsidR="000829CA" w:rsidRPr="000D5B5B" w:rsidRDefault="000829CA" w:rsidP="000829C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(28,803)</w:t>
            </w:r>
          </w:p>
        </w:tc>
      </w:tr>
      <w:tr w:rsidR="001C6805" w:rsidRPr="001F50B0" w14:paraId="6EB70843" w14:textId="77777777" w:rsidTr="0068162E">
        <w:tc>
          <w:tcPr>
            <w:tcW w:w="2618" w:type="dxa"/>
          </w:tcPr>
          <w:p w14:paraId="6FBF5EF4" w14:textId="50F2773E" w:rsidR="001C6805" w:rsidRPr="001F50B0" w:rsidRDefault="001C6805" w:rsidP="001C680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08" w:type="dxa"/>
            <w:vAlign w:val="bottom"/>
          </w:tcPr>
          <w:p w14:paraId="1BAAAD68" w14:textId="19EC16A1" w:rsidR="001C6805" w:rsidRDefault="001C6805" w:rsidP="001C6805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29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(104,140)</w:t>
            </w:r>
          </w:p>
        </w:tc>
        <w:tc>
          <w:tcPr>
            <w:tcW w:w="267" w:type="dxa"/>
          </w:tcPr>
          <w:p w14:paraId="7DCB1E82" w14:textId="77777777" w:rsidR="001C6805" w:rsidRPr="001F50B0" w:rsidRDefault="001C6805" w:rsidP="001C680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45E561D" w14:textId="112CE260" w:rsidR="001C6805" w:rsidRDefault="001C6805" w:rsidP="001C6805">
            <w:pPr>
              <w:pStyle w:val="acctfourfigures"/>
              <w:tabs>
                <w:tab w:val="clear" w:pos="765"/>
                <w:tab w:val="decimal" w:pos="4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38" w:type="dxa"/>
          </w:tcPr>
          <w:p w14:paraId="621A7E29" w14:textId="77777777" w:rsidR="001C6805" w:rsidRPr="001F50B0" w:rsidRDefault="001C6805" w:rsidP="001C680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2D66CCD4" w14:textId="01F54616" w:rsidR="001C6805" w:rsidRDefault="001C6805" w:rsidP="001C6805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29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(104,140)</w:t>
            </w:r>
          </w:p>
        </w:tc>
        <w:tc>
          <w:tcPr>
            <w:tcW w:w="340" w:type="dxa"/>
          </w:tcPr>
          <w:p w14:paraId="5BCCA400" w14:textId="77777777" w:rsidR="001C6805" w:rsidRPr="001F50B0" w:rsidRDefault="001C6805" w:rsidP="001C680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54BC7CAD" w14:textId="398E58DD" w:rsidR="001C6805" w:rsidRDefault="001C6805" w:rsidP="001C68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29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(104,140)</w:t>
            </w:r>
          </w:p>
        </w:tc>
        <w:tc>
          <w:tcPr>
            <w:tcW w:w="268" w:type="dxa"/>
          </w:tcPr>
          <w:p w14:paraId="5E07C92B" w14:textId="77777777" w:rsidR="001C6805" w:rsidRPr="001F50B0" w:rsidRDefault="001C6805" w:rsidP="001C680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6BBD6C08" w14:textId="24F3E9D6" w:rsidR="001C6805" w:rsidRDefault="001C6805" w:rsidP="001C6805">
            <w:pPr>
              <w:pStyle w:val="acctfourfigures"/>
              <w:tabs>
                <w:tab w:val="clear" w:pos="765"/>
                <w:tab w:val="decimal" w:pos="4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5CE660F2" w14:textId="77777777" w:rsidR="001C6805" w:rsidRPr="001F50B0" w:rsidRDefault="001C6805" w:rsidP="001C680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220F71" w14:textId="3C5E6F2A" w:rsidR="001C6805" w:rsidRDefault="001C6805" w:rsidP="001C680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29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(104,140)</w:t>
            </w:r>
          </w:p>
        </w:tc>
      </w:tr>
      <w:tr w:rsidR="001C6805" w:rsidRPr="001F50B0" w14:paraId="3499857D" w14:textId="77777777" w:rsidTr="0068162E">
        <w:tc>
          <w:tcPr>
            <w:tcW w:w="2618" w:type="dxa"/>
          </w:tcPr>
          <w:p w14:paraId="1B55695E" w14:textId="77777777" w:rsidR="001C6805" w:rsidRPr="001F50B0" w:rsidRDefault="001C6805" w:rsidP="001C6805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>ยอดบัญชีในงบแสดงฐานะการเงิน</w:t>
            </w:r>
          </w:p>
          <w:p w14:paraId="36B80780" w14:textId="77777777" w:rsidR="001C6805" w:rsidRPr="001F50B0" w:rsidRDefault="001C6805" w:rsidP="001C6805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 xml:space="preserve">   ที่มีความเสี่ยง</w:t>
            </w:r>
            <w:r w:rsidRPr="001F50B0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</w:rPr>
              <w:t xml:space="preserve">       </w:t>
            </w:r>
            <w:r w:rsidRPr="001F50B0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D0496DC" w14:textId="20263A99" w:rsidR="001C6805" w:rsidRPr="000D5B5B" w:rsidRDefault="00AA59D6" w:rsidP="001C6805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375,638</w:t>
            </w:r>
          </w:p>
        </w:tc>
        <w:tc>
          <w:tcPr>
            <w:tcW w:w="267" w:type="dxa"/>
          </w:tcPr>
          <w:p w14:paraId="441C5C33" w14:textId="77777777" w:rsidR="001C6805" w:rsidRPr="001F50B0" w:rsidRDefault="001C6805" w:rsidP="001C680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09E80C" w14:textId="1AE4078A" w:rsidR="001C6805" w:rsidRPr="000D5B5B" w:rsidRDefault="001C6805" w:rsidP="001C6805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338" w:type="dxa"/>
          </w:tcPr>
          <w:p w14:paraId="0A17CDD5" w14:textId="77777777" w:rsidR="001C6805" w:rsidRPr="000D5B5B" w:rsidRDefault="001C6805" w:rsidP="001C680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4E402411" w14:textId="47ECB090" w:rsidR="001C6805" w:rsidRPr="000D5B5B" w:rsidRDefault="00AA59D6" w:rsidP="001C6805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375,828</w:t>
            </w:r>
          </w:p>
        </w:tc>
        <w:tc>
          <w:tcPr>
            <w:tcW w:w="340" w:type="dxa"/>
          </w:tcPr>
          <w:p w14:paraId="0DB48927" w14:textId="77777777" w:rsidR="001C6805" w:rsidRPr="000D5B5B" w:rsidRDefault="001C6805" w:rsidP="001C680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61FE6300" w14:textId="6622F35A" w:rsidR="001C6805" w:rsidRPr="000D5B5B" w:rsidRDefault="00AA59D6" w:rsidP="001C68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374,501</w:t>
            </w:r>
          </w:p>
        </w:tc>
        <w:tc>
          <w:tcPr>
            <w:tcW w:w="268" w:type="dxa"/>
          </w:tcPr>
          <w:p w14:paraId="7728DBED" w14:textId="77777777" w:rsidR="001C6805" w:rsidRPr="000D5B5B" w:rsidRDefault="001C6805" w:rsidP="001C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8A06A2" w14:textId="72AB893C" w:rsidR="001C6805" w:rsidRPr="000D5B5B" w:rsidRDefault="001C6805" w:rsidP="001C680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266" w:type="dxa"/>
          </w:tcPr>
          <w:p w14:paraId="4B2D78A6" w14:textId="77777777" w:rsidR="001C6805" w:rsidRPr="000D5B5B" w:rsidRDefault="001C6805" w:rsidP="001C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7A65A0" w14:textId="7C027E30" w:rsidR="001C6805" w:rsidRPr="000D5B5B" w:rsidRDefault="00AA59D6" w:rsidP="001C680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374,691</w:t>
            </w:r>
          </w:p>
        </w:tc>
      </w:tr>
      <w:tr w:rsidR="001C6805" w:rsidRPr="001F50B0" w14:paraId="5315801D" w14:textId="77777777" w:rsidTr="0068162E">
        <w:tc>
          <w:tcPr>
            <w:tcW w:w="2618" w:type="dxa"/>
          </w:tcPr>
          <w:p w14:paraId="00A2E880" w14:textId="77777777" w:rsidR="001C6805" w:rsidRPr="00125CAC" w:rsidRDefault="001C6805" w:rsidP="001C680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25CA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</w:t>
            </w:r>
            <w:r w:rsidRPr="00125C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4BE330C" w14:textId="77777777" w:rsidR="001C6805" w:rsidRPr="001F50B0" w:rsidRDefault="001C6805" w:rsidP="001C6805">
            <w:pPr>
              <w:pStyle w:val="NoSpacing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125CA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25CA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008" w:type="dxa"/>
            <w:vAlign w:val="bottom"/>
          </w:tcPr>
          <w:p w14:paraId="0FB8FDD9" w14:textId="00E3E4FB" w:rsidR="001C6805" w:rsidRPr="000D5B5B" w:rsidRDefault="001C6805" w:rsidP="001C6805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(340,792)</w:t>
            </w:r>
          </w:p>
        </w:tc>
        <w:tc>
          <w:tcPr>
            <w:tcW w:w="267" w:type="dxa"/>
          </w:tcPr>
          <w:p w14:paraId="46EF2C6E" w14:textId="77777777" w:rsidR="001C6805" w:rsidRPr="001F50B0" w:rsidRDefault="001C6805" w:rsidP="001C680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6088542D" w14:textId="3901FE24" w:rsidR="001C6805" w:rsidRPr="000D5B5B" w:rsidRDefault="001C6805" w:rsidP="001C6805">
            <w:pPr>
              <w:pStyle w:val="acctfourfigures"/>
              <w:tabs>
                <w:tab w:val="clear" w:pos="765"/>
                <w:tab w:val="decimal" w:pos="4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38" w:type="dxa"/>
          </w:tcPr>
          <w:p w14:paraId="69123B0E" w14:textId="77777777" w:rsidR="001C6805" w:rsidRPr="001F50B0" w:rsidRDefault="001C6805" w:rsidP="001C680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7B7079D3" w14:textId="67A927B9" w:rsidR="001C6805" w:rsidRPr="000829CA" w:rsidRDefault="001C6805" w:rsidP="001C6805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29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(340,792)</w:t>
            </w:r>
          </w:p>
        </w:tc>
        <w:tc>
          <w:tcPr>
            <w:tcW w:w="340" w:type="dxa"/>
          </w:tcPr>
          <w:p w14:paraId="24FE8984" w14:textId="77777777" w:rsidR="001C6805" w:rsidRPr="001F50B0" w:rsidRDefault="001C6805" w:rsidP="001C680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53EE5C27" w14:textId="5B632599" w:rsidR="001C6805" w:rsidRPr="000D5B5B" w:rsidRDefault="001C6805" w:rsidP="001C68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(340,792)</w:t>
            </w:r>
          </w:p>
        </w:tc>
        <w:tc>
          <w:tcPr>
            <w:tcW w:w="268" w:type="dxa"/>
          </w:tcPr>
          <w:p w14:paraId="7A521DC7" w14:textId="77777777" w:rsidR="001C6805" w:rsidRPr="001F50B0" w:rsidRDefault="001C6805" w:rsidP="001C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gridSpan w:val="2"/>
            <w:tcBorders>
              <w:left w:val="nil"/>
              <w:right w:val="nil"/>
            </w:tcBorders>
            <w:vAlign w:val="bottom"/>
          </w:tcPr>
          <w:p w14:paraId="3B4D64C9" w14:textId="05A64550" w:rsidR="001C6805" w:rsidRPr="000D5B5B" w:rsidRDefault="001C6805" w:rsidP="001C6805">
            <w:pPr>
              <w:pStyle w:val="acctfourfigures"/>
              <w:tabs>
                <w:tab w:val="clear" w:pos="765"/>
                <w:tab w:val="decimal" w:pos="4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232058D9" w14:textId="77777777" w:rsidR="001C6805" w:rsidRPr="001F50B0" w:rsidRDefault="001C6805" w:rsidP="001C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FD50E7" w14:textId="56BDC2A9" w:rsidR="001C6805" w:rsidRPr="000D5B5B" w:rsidRDefault="001C6805" w:rsidP="001C680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29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(340,792)</w:t>
            </w:r>
          </w:p>
        </w:tc>
      </w:tr>
      <w:tr w:rsidR="001C6805" w:rsidRPr="001F50B0" w14:paraId="496986F0" w14:textId="77777777" w:rsidTr="0068162E">
        <w:tc>
          <w:tcPr>
            <w:tcW w:w="2618" w:type="dxa"/>
          </w:tcPr>
          <w:p w14:paraId="7AE0BC56" w14:textId="77777777" w:rsidR="001C6805" w:rsidRPr="001F50B0" w:rsidRDefault="001C6805" w:rsidP="001C6805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1AA62D59" w14:textId="77777777" w:rsidR="001C6805" w:rsidRPr="001F50B0" w:rsidRDefault="001C6805" w:rsidP="001C6805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67DC7" w14:textId="2FDFFF76" w:rsidR="001C6805" w:rsidRPr="000D5B5B" w:rsidRDefault="001C6805" w:rsidP="001C6805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34,846</w:t>
            </w:r>
          </w:p>
        </w:tc>
        <w:tc>
          <w:tcPr>
            <w:tcW w:w="267" w:type="dxa"/>
          </w:tcPr>
          <w:p w14:paraId="03B44251" w14:textId="77777777" w:rsidR="001C6805" w:rsidRPr="001F50B0" w:rsidRDefault="001C6805" w:rsidP="001C6805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60DD31" w14:textId="4C660A18" w:rsidR="001C6805" w:rsidRPr="000D5B5B" w:rsidRDefault="001C6805" w:rsidP="001C6805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338" w:type="dxa"/>
          </w:tcPr>
          <w:p w14:paraId="60126A61" w14:textId="77777777" w:rsidR="001C6805" w:rsidRPr="000D5B5B" w:rsidRDefault="001C6805" w:rsidP="001C6805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7F350" w14:textId="41B78F29" w:rsidR="001C6805" w:rsidRPr="000D5B5B" w:rsidRDefault="001C6805" w:rsidP="001C6805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35,036</w:t>
            </w:r>
          </w:p>
        </w:tc>
        <w:tc>
          <w:tcPr>
            <w:tcW w:w="340" w:type="dxa"/>
          </w:tcPr>
          <w:p w14:paraId="238E295E" w14:textId="77777777" w:rsidR="001C6805" w:rsidRPr="000D5B5B" w:rsidRDefault="001C6805" w:rsidP="001C6805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D5C4CE" w14:textId="2F3B0FE8" w:rsidR="001C6805" w:rsidRPr="000D5B5B" w:rsidRDefault="001C6805" w:rsidP="001C68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33,709</w:t>
            </w:r>
          </w:p>
        </w:tc>
        <w:tc>
          <w:tcPr>
            <w:tcW w:w="268" w:type="dxa"/>
          </w:tcPr>
          <w:p w14:paraId="66EBDB84" w14:textId="77777777" w:rsidR="001C6805" w:rsidRPr="000D5B5B" w:rsidRDefault="001C6805" w:rsidP="001C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513824" w14:textId="16CA9897" w:rsidR="001C6805" w:rsidRPr="000D5B5B" w:rsidRDefault="001C6805" w:rsidP="001C680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266" w:type="dxa"/>
          </w:tcPr>
          <w:p w14:paraId="23E360BF" w14:textId="77777777" w:rsidR="001C6805" w:rsidRPr="000D5B5B" w:rsidRDefault="001C6805" w:rsidP="001C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3448B" w14:textId="3442C92D" w:rsidR="001C6805" w:rsidRPr="000D5B5B" w:rsidRDefault="001C6805" w:rsidP="001C680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33,899</w:t>
            </w:r>
          </w:p>
        </w:tc>
      </w:tr>
    </w:tbl>
    <w:p w14:paraId="28B07E62" w14:textId="77777777" w:rsidR="00FF103A" w:rsidRPr="00B75DA7" w:rsidRDefault="00FF103A" w:rsidP="00792969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775FA76C" w14:textId="203BDD7D" w:rsidR="003B4E0B" w:rsidRPr="00B75DA7" w:rsidRDefault="005654CB" w:rsidP="00315786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/>
          <w:szCs w:val="30"/>
        </w:rPr>
        <w:t>9</w:t>
      </w:r>
      <w:r w:rsidR="00193598" w:rsidRPr="00B75DA7">
        <w:rPr>
          <w:rFonts w:asciiTheme="majorBidi" w:hAnsiTheme="majorBidi" w:cstheme="majorBidi"/>
          <w:szCs w:val="30"/>
        </w:rPr>
        <w:tab/>
      </w:r>
      <w:r w:rsidR="003B4E0B" w:rsidRPr="00B75DA7">
        <w:rPr>
          <w:rFonts w:asciiTheme="majorBidi" w:hAnsiTheme="majorBidi" w:cstheme="majorBidi"/>
          <w:szCs w:val="30"/>
          <w:cs/>
        </w:rPr>
        <w:t>ภาระผูกพันกับบุคคลหรือกิจการที่ไม่เกี่ยวข้องกัน</w:t>
      </w:r>
    </w:p>
    <w:p w14:paraId="721D61E3" w14:textId="4F845241" w:rsidR="003B4E0B" w:rsidRPr="005B3712" w:rsidRDefault="003B4E0B" w:rsidP="00315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9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270"/>
        <w:gridCol w:w="1620"/>
      </w:tblGrid>
      <w:tr w:rsidR="00FF103A" w:rsidRPr="001F50B0" w14:paraId="4F233D9B" w14:textId="77777777" w:rsidTr="0046076F">
        <w:trPr>
          <w:tblHeader/>
        </w:trPr>
        <w:tc>
          <w:tcPr>
            <w:tcW w:w="5652" w:type="dxa"/>
            <w:shd w:val="clear" w:color="auto" w:fill="auto"/>
          </w:tcPr>
          <w:p w14:paraId="3ED83AD4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855BC3F" w14:textId="59E84688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5C237F92" w14:textId="77777777" w:rsidR="00FF103A" w:rsidRPr="001F50B0" w:rsidRDefault="00FF103A" w:rsidP="0046076F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8E1F734" w14:textId="77777777" w:rsidR="00FF103A" w:rsidRPr="001F50B0" w:rsidRDefault="00FF103A" w:rsidP="0046076F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FD566B2" w14:textId="77777777" w:rsidR="00FF103A" w:rsidRPr="001F50B0" w:rsidRDefault="00FF103A" w:rsidP="0046076F">
            <w:pPr>
              <w:tabs>
                <w:tab w:val="clear" w:pos="907"/>
                <w:tab w:val="decimal" w:pos="1062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8D1AE93" w14:textId="77777777" w:rsidR="00FF103A" w:rsidRPr="001F50B0" w:rsidRDefault="00FF103A" w:rsidP="0046076F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FF103A" w:rsidRPr="001F50B0" w14:paraId="74BF87A0" w14:textId="77777777" w:rsidTr="0046076F">
        <w:trPr>
          <w:tblHeader/>
        </w:trPr>
        <w:tc>
          <w:tcPr>
            <w:tcW w:w="5652" w:type="dxa"/>
            <w:shd w:val="clear" w:color="auto" w:fill="auto"/>
          </w:tcPr>
          <w:p w14:paraId="15FF34FC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7AA05A92" w14:textId="77777777" w:rsidR="00FF103A" w:rsidRPr="001F50B0" w:rsidRDefault="00FF103A" w:rsidP="004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103A" w:rsidRPr="001F50B0" w14:paraId="10A50500" w14:textId="77777777" w:rsidTr="0046076F">
        <w:tc>
          <w:tcPr>
            <w:tcW w:w="5652" w:type="dxa"/>
            <w:shd w:val="clear" w:color="auto" w:fill="auto"/>
          </w:tcPr>
          <w:p w14:paraId="72C2F73D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  <w:shd w:val="clear" w:color="auto" w:fill="auto"/>
          </w:tcPr>
          <w:p w14:paraId="3C93D194" w14:textId="77777777" w:rsidR="00FF103A" w:rsidRPr="001F50B0" w:rsidRDefault="00FF103A" w:rsidP="0046076F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DBDC55" w14:textId="77777777" w:rsidR="00FF103A" w:rsidRPr="001F50B0" w:rsidRDefault="00FF103A" w:rsidP="004607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6A059E2" w14:textId="77777777" w:rsidR="00FF103A" w:rsidRPr="001F50B0" w:rsidRDefault="00FF103A" w:rsidP="004607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4275C" w:rsidRPr="008D1798" w14:paraId="7E25F7C6" w14:textId="77777777" w:rsidTr="0054275C">
        <w:tc>
          <w:tcPr>
            <w:tcW w:w="5652" w:type="dxa"/>
            <w:shd w:val="clear" w:color="auto" w:fill="auto"/>
          </w:tcPr>
          <w:p w14:paraId="25BD98EF" w14:textId="22CFA1BE" w:rsidR="0054275C" w:rsidRPr="0054275C" w:rsidRDefault="0054275C" w:rsidP="0054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275C">
              <w:rPr>
                <w:rFonts w:asciiTheme="majorBidi" w:hAnsi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620" w:type="dxa"/>
            <w:shd w:val="clear" w:color="auto" w:fill="auto"/>
          </w:tcPr>
          <w:p w14:paraId="75A0CAAF" w14:textId="233DAB24" w:rsidR="0054275C" w:rsidRPr="0054275C" w:rsidRDefault="0054275C" w:rsidP="0054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4275C">
              <w:rPr>
                <w:rFonts w:asciiTheme="majorBidi" w:hAnsiTheme="majorBidi" w:cstheme="majorBidi"/>
                <w:sz w:val="30"/>
                <w:szCs w:val="30"/>
              </w:rPr>
              <w:t>18,832</w:t>
            </w:r>
          </w:p>
        </w:tc>
        <w:tc>
          <w:tcPr>
            <w:tcW w:w="270" w:type="dxa"/>
            <w:shd w:val="clear" w:color="auto" w:fill="auto"/>
          </w:tcPr>
          <w:p w14:paraId="348C8ED1" w14:textId="77777777" w:rsidR="0054275C" w:rsidRPr="008D1798" w:rsidRDefault="0054275C" w:rsidP="0054275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0F4FA97E" w14:textId="59199F81" w:rsidR="0054275C" w:rsidRPr="008D1798" w:rsidRDefault="0054275C" w:rsidP="0054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75C">
              <w:rPr>
                <w:rFonts w:asciiTheme="majorBidi" w:hAnsiTheme="majorBidi" w:cstheme="majorBidi"/>
                <w:sz w:val="30"/>
                <w:szCs w:val="30"/>
              </w:rPr>
              <w:t>18,832</w:t>
            </w:r>
          </w:p>
        </w:tc>
      </w:tr>
      <w:tr w:rsidR="0054275C" w:rsidRPr="008D1798" w14:paraId="5F052A17" w14:textId="77777777" w:rsidTr="0054275C">
        <w:tc>
          <w:tcPr>
            <w:tcW w:w="5652" w:type="dxa"/>
            <w:shd w:val="clear" w:color="auto" w:fill="auto"/>
          </w:tcPr>
          <w:p w14:paraId="630ECB3C" w14:textId="239E4A96" w:rsidR="0054275C" w:rsidRPr="001F50B0" w:rsidRDefault="0054275C" w:rsidP="0054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997A46C" w14:textId="09EACEAC" w:rsidR="0054275C" w:rsidRPr="0054275C" w:rsidRDefault="0054275C" w:rsidP="0054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4275C">
              <w:rPr>
                <w:rFonts w:asciiTheme="majorBidi" w:hAnsiTheme="majorBidi" w:cstheme="majorBidi"/>
                <w:sz w:val="30"/>
                <w:szCs w:val="30"/>
              </w:rPr>
              <w:t>11,802</w:t>
            </w:r>
          </w:p>
        </w:tc>
        <w:tc>
          <w:tcPr>
            <w:tcW w:w="270" w:type="dxa"/>
            <w:shd w:val="clear" w:color="auto" w:fill="auto"/>
          </w:tcPr>
          <w:p w14:paraId="598BA517" w14:textId="77777777" w:rsidR="0054275C" w:rsidRPr="008D1798" w:rsidRDefault="0054275C" w:rsidP="0054275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D4945BC" w14:textId="4708F885" w:rsidR="0054275C" w:rsidRPr="008D1798" w:rsidRDefault="0054275C" w:rsidP="0054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75C">
              <w:rPr>
                <w:rFonts w:asciiTheme="majorBidi" w:hAnsiTheme="majorBidi" w:cstheme="majorBidi"/>
                <w:sz w:val="30"/>
                <w:szCs w:val="30"/>
              </w:rPr>
              <w:t>11,802</w:t>
            </w:r>
          </w:p>
        </w:tc>
      </w:tr>
      <w:tr w:rsidR="0054275C" w:rsidRPr="008D1798" w14:paraId="460F3EEE" w14:textId="77777777" w:rsidTr="0054275C">
        <w:tc>
          <w:tcPr>
            <w:tcW w:w="5652" w:type="dxa"/>
            <w:shd w:val="clear" w:color="auto" w:fill="auto"/>
          </w:tcPr>
          <w:p w14:paraId="1CFF5586" w14:textId="0B918380" w:rsidR="0054275C" w:rsidRPr="005834F1" w:rsidRDefault="005834F1" w:rsidP="0058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34F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0C2DC" w14:textId="24CB9ABD" w:rsidR="0054275C" w:rsidRPr="008D1798" w:rsidRDefault="0054275C" w:rsidP="0054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30,634</w:t>
            </w:r>
          </w:p>
        </w:tc>
        <w:tc>
          <w:tcPr>
            <w:tcW w:w="270" w:type="dxa"/>
            <w:shd w:val="clear" w:color="auto" w:fill="auto"/>
          </w:tcPr>
          <w:p w14:paraId="08C028D9" w14:textId="77777777" w:rsidR="0054275C" w:rsidRPr="008D1798" w:rsidRDefault="0054275C" w:rsidP="0054275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EBC5C7" w14:textId="3E32EC4B" w:rsidR="0054275C" w:rsidRPr="008D1798" w:rsidRDefault="0054275C" w:rsidP="0054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30,634</w:t>
            </w:r>
          </w:p>
        </w:tc>
      </w:tr>
      <w:tr w:rsidR="00FF103A" w:rsidRPr="001F50B0" w14:paraId="0FE9528C" w14:textId="77777777" w:rsidTr="0046076F">
        <w:tblPrEx>
          <w:tblLook w:val="01E0" w:firstRow="1" w:lastRow="1" w:firstColumn="1" w:lastColumn="1" w:noHBand="0" w:noVBand="0"/>
        </w:tblPrEx>
        <w:tc>
          <w:tcPr>
            <w:tcW w:w="5652" w:type="dxa"/>
            <w:shd w:val="clear" w:color="auto" w:fill="auto"/>
          </w:tcPr>
          <w:p w14:paraId="119F5F31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2A13A2CF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59A807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609003A9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0376" w:rsidRPr="001F50B0" w14:paraId="7BAB8267" w14:textId="77777777" w:rsidTr="0046076F">
        <w:tblPrEx>
          <w:tblLook w:val="01E0" w:firstRow="1" w:lastRow="1" w:firstColumn="1" w:lastColumn="1" w:noHBand="0" w:noVBand="0"/>
        </w:tblPrEx>
        <w:tc>
          <w:tcPr>
            <w:tcW w:w="5652" w:type="dxa"/>
            <w:shd w:val="clear" w:color="auto" w:fill="auto"/>
          </w:tcPr>
          <w:p w14:paraId="47E56610" w14:textId="77777777" w:rsidR="00DB0376" w:rsidRPr="001F50B0" w:rsidRDefault="00DB037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4689518C" w14:textId="77777777" w:rsidR="00DB0376" w:rsidRPr="001F50B0" w:rsidRDefault="00DB037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0A4A9E" w14:textId="77777777" w:rsidR="00DB0376" w:rsidRPr="001F50B0" w:rsidRDefault="00DB037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2EDD5250" w14:textId="77777777" w:rsidR="00DB0376" w:rsidRPr="001F50B0" w:rsidRDefault="00DB037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0376" w:rsidRPr="001F50B0" w14:paraId="7C422957" w14:textId="77777777" w:rsidTr="0046076F">
        <w:tblPrEx>
          <w:tblLook w:val="01E0" w:firstRow="1" w:lastRow="1" w:firstColumn="1" w:lastColumn="1" w:noHBand="0" w:noVBand="0"/>
        </w:tblPrEx>
        <w:tc>
          <w:tcPr>
            <w:tcW w:w="5652" w:type="dxa"/>
            <w:shd w:val="clear" w:color="auto" w:fill="auto"/>
          </w:tcPr>
          <w:p w14:paraId="65024313" w14:textId="77777777" w:rsidR="00DB0376" w:rsidRPr="001F50B0" w:rsidRDefault="00DB037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22D4204C" w14:textId="77777777" w:rsidR="00DB0376" w:rsidRPr="001F50B0" w:rsidRDefault="00DB037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E7C8C5" w14:textId="77777777" w:rsidR="00DB0376" w:rsidRPr="001F50B0" w:rsidRDefault="00DB037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5D0DFA24" w14:textId="77777777" w:rsidR="00DB0376" w:rsidRPr="001F50B0" w:rsidRDefault="00DB0376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103A" w:rsidRPr="001F50B0" w14:paraId="07801BAF" w14:textId="77777777" w:rsidTr="0046076F">
        <w:tc>
          <w:tcPr>
            <w:tcW w:w="5652" w:type="dxa"/>
            <w:shd w:val="clear" w:color="auto" w:fill="auto"/>
          </w:tcPr>
          <w:p w14:paraId="05108AC5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1620" w:type="dxa"/>
            <w:shd w:val="clear" w:color="auto" w:fill="auto"/>
          </w:tcPr>
          <w:p w14:paraId="66A86D19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6E4780" w14:textId="77777777" w:rsidR="00FF103A" w:rsidRPr="001F50B0" w:rsidRDefault="00FF103A" w:rsidP="0046076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FB9D729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275C" w:rsidRPr="001F50B0" w14:paraId="1ADCED3A" w14:textId="77777777" w:rsidTr="0046076F">
        <w:tc>
          <w:tcPr>
            <w:tcW w:w="5652" w:type="dxa"/>
            <w:shd w:val="clear" w:color="auto" w:fill="auto"/>
          </w:tcPr>
          <w:p w14:paraId="22F930E2" w14:textId="257BA688" w:rsidR="0054275C" w:rsidRPr="0054275C" w:rsidRDefault="0054275C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275C">
              <w:rPr>
                <w:rFonts w:asciiTheme="majorBidi" w:hAnsi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  <w:shd w:val="clear" w:color="auto" w:fill="auto"/>
          </w:tcPr>
          <w:p w14:paraId="4CD5052C" w14:textId="0334B8CD" w:rsidR="0054275C" w:rsidRPr="001F50B0" w:rsidRDefault="0054275C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270" w:type="dxa"/>
            <w:shd w:val="clear" w:color="auto" w:fill="auto"/>
          </w:tcPr>
          <w:p w14:paraId="2334563B" w14:textId="77777777" w:rsidR="0054275C" w:rsidRPr="001F50B0" w:rsidRDefault="0054275C" w:rsidP="0046076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9DCE8D5" w14:textId="18A250D7" w:rsidR="0054275C" w:rsidRPr="001F50B0" w:rsidRDefault="0054275C" w:rsidP="0054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103A" w:rsidRPr="0001455A" w14:paraId="7604A3B1" w14:textId="77777777" w:rsidTr="000B4AA3">
        <w:tc>
          <w:tcPr>
            <w:tcW w:w="5652" w:type="dxa"/>
            <w:shd w:val="clear" w:color="auto" w:fill="auto"/>
            <w:vAlign w:val="bottom"/>
          </w:tcPr>
          <w:p w14:paraId="58B2CF9B" w14:textId="77777777" w:rsidR="00FF103A" w:rsidRPr="001F50B0" w:rsidRDefault="00FF103A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ED34EA4" w14:textId="27617474" w:rsidR="00FF103A" w:rsidRPr="00D9746E" w:rsidRDefault="0054275C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746E">
              <w:rPr>
                <w:rFonts w:asciiTheme="majorBidi" w:hAnsiTheme="majorBidi" w:cstheme="majorBidi"/>
                <w:sz w:val="30"/>
                <w:szCs w:val="30"/>
              </w:rPr>
              <w:t>10,923</w:t>
            </w:r>
          </w:p>
        </w:tc>
        <w:tc>
          <w:tcPr>
            <w:tcW w:w="270" w:type="dxa"/>
            <w:shd w:val="clear" w:color="auto" w:fill="auto"/>
          </w:tcPr>
          <w:p w14:paraId="6B7CC18B" w14:textId="77777777" w:rsidR="00FF103A" w:rsidRPr="00D9746E" w:rsidRDefault="00FF103A" w:rsidP="0046076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C19D4C7" w14:textId="299DD614" w:rsidR="00FF103A" w:rsidRPr="00D9746E" w:rsidRDefault="0054275C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746E">
              <w:rPr>
                <w:rFonts w:asciiTheme="majorBidi" w:hAnsiTheme="majorBidi" w:cstheme="majorBidi"/>
                <w:sz w:val="30"/>
                <w:szCs w:val="30"/>
              </w:rPr>
              <w:t>10,923</w:t>
            </w:r>
          </w:p>
        </w:tc>
      </w:tr>
      <w:tr w:rsidR="0054275C" w:rsidRPr="0001455A" w14:paraId="68EE26C5" w14:textId="77777777" w:rsidTr="000B4AA3">
        <w:tc>
          <w:tcPr>
            <w:tcW w:w="5652" w:type="dxa"/>
            <w:shd w:val="clear" w:color="auto" w:fill="auto"/>
            <w:vAlign w:val="bottom"/>
          </w:tcPr>
          <w:p w14:paraId="78CB9449" w14:textId="6D0CF3A0" w:rsidR="0054275C" w:rsidRPr="001F50B0" w:rsidRDefault="005834F1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34F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04B8FE" w14:textId="20C23504" w:rsidR="0054275C" w:rsidRDefault="0054275C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11,743</w:t>
            </w:r>
          </w:p>
        </w:tc>
        <w:tc>
          <w:tcPr>
            <w:tcW w:w="270" w:type="dxa"/>
            <w:shd w:val="clear" w:color="auto" w:fill="auto"/>
          </w:tcPr>
          <w:p w14:paraId="1139C783" w14:textId="77777777" w:rsidR="0054275C" w:rsidRPr="0001455A" w:rsidRDefault="0054275C" w:rsidP="0046076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A79AE5" w14:textId="7D7E8AD0" w:rsidR="0054275C" w:rsidRDefault="0054275C" w:rsidP="0046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10,923</w:t>
            </w:r>
          </w:p>
        </w:tc>
      </w:tr>
    </w:tbl>
    <w:p w14:paraId="0CBFAE9E" w14:textId="77777777" w:rsidR="00DF4418" w:rsidRPr="00B75DA7" w:rsidRDefault="00DF4418" w:rsidP="004362E3">
      <w:pPr>
        <w:pStyle w:val="block"/>
        <w:spacing w:after="0" w:line="240" w:lineRule="atLeast"/>
        <w:ind w:right="-25"/>
        <w:jc w:val="thaiDistribute"/>
        <w:rPr>
          <w:rFonts w:asciiTheme="majorBidi" w:hAnsiTheme="majorBidi" w:cstheme="majorBidi"/>
          <w:spacing w:val="-8"/>
          <w:sz w:val="28"/>
          <w:szCs w:val="28"/>
          <w:lang w:bidi="th-TH"/>
        </w:rPr>
      </w:pPr>
    </w:p>
    <w:p w14:paraId="6CF883F4" w14:textId="127B5448" w:rsidR="00D6100C" w:rsidRDefault="00F72F78" w:rsidP="004362E3">
      <w:pPr>
        <w:pStyle w:val="block"/>
        <w:spacing w:after="0" w:line="240" w:lineRule="atLeast"/>
        <w:ind w:right="-25"/>
        <w:jc w:val="thaiDistribute"/>
        <w:rPr>
          <w:rFonts w:asciiTheme="majorBidi" w:hAnsiTheme="majorBidi" w:cstheme="majorBidi"/>
          <w:spacing w:val="-8"/>
          <w:sz w:val="30"/>
          <w:szCs w:val="30"/>
          <w:lang w:bidi="th-TH"/>
        </w:rPr>
      </w:pPr>
      <w:r w:rsidRPr="00B75DA7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บริษัทมีภาระผูกพันกับ</w:t>
      </w:r>
      <w:r w:rsidR="00987A7F" w:rsidRPr="00B75DA7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สถาบันการเงิน</w:t>
      </w:r>
      <w:r w:rsidRPr="00B75DA7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สองแห่ง</w:t>
      </w:r>
      <w:r w:rsidRPr="00B75DA7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ออกหนังสือค้ำประกัน</w:t>
      </w:r>
      <w:r w:rsidRPr="00B75DA7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บริษัทสำหรับการใช้ไฟฟ้าให้แก่หน่วยงานราชการ</w:t>
      </w:r>
    </w:p>
    <w:p w14:paraId="205D1ACF" w14:textId="2EDA4A12" w:rsidR="00457270" w:rsidRDefault="00457270" w:rsidP="004362E3">
      <w:pPr>
        <w:pStyle w:val="block"/>
        <w:spacing w:after="0" w:line="240" w:lineRule="atLeast"/>
        <w:ind w:right="-25"/>
        <w:jc w:val="thaiDistribute"/>
        <w:rPr>
          <w:rFonts w:asciiTheme="majorBidi" w:hAnsiTheme="majorBidi" w:cstheme="majorBidi"/>
          <w:spacing w:val="-8"/>
          <w:sz w:val="30"/>
          <w:szCs w:val="30"/>
          <w:lang w:bidi="th-TH"/>
        </w:rPr>
      </w:pPr>
    </w:p>
    <w:p w14:paraId="782EDB46" w14:textId="17B5C162" w:rsidR="00457270" w:rsidRPr="001F50B0" w:rsidRDefault="00457270" w:rsidP="00457270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 w:rsidRPr="001F50B0">
        <w:rPr>
          <w:rFonts w:asciiTheme="majorBidi" w:hAnsiTheme="majorBidi" w:cstheme="majorBidi"/>
          <w:szCs w:val="30"/>
        </w:rPr>
        <w:t>1</w:t>
      </w:r>
      <w:r>
        <w:rPr>
          <w:rFonts w:asciiTheme="majorBidi" w:hAnsiTheme="majorBidi" w:cstheme="majorBidi"/>
          <w:szCs w:val="30"/>
        </w:rPr>
        <w:t>0</w:t>
      </w:r>
      <w:r w:rsidRPr="001F50B0">
        <w:rPr>
          <w:rFonts w:asciiTheme="majorBidi" w:hAnsiTheme="majorBidi" w:cstheme="majorBidi"/>
          <w:szCs w:val="30"/>
        </w:rPr>
        <w:tab/>
      </w:r>
      <w:bookmarkStart w:id="1" w:name="_Hlk39499977"/>
      <w:bookmarkStart w:id="2" w:name="_Hlk38290738"/>
      <w:r w:rsidRPr="001F50B0">
        <w:rPr>
          <w:rFonts w:asciiTheme="majorBidi" w:hAnsiTheme="majorBidi" w:cstheme="majorBidi"/>
          <w:szCs w:val="30"/>
          <w:cs/>
        </w:rPr>
        <w:t>เหตุการณ์ภายหลังรอบระยะเวลารายงาน</w:t>
      </w:r>
      <w:bookmarkEnd w:id="1"/>
    </w:p>
    <w:p w14:paraId="389EF94D" w14:textId="77777777" w:rsidR="00457270" w:rsidRPr="001F50B0" w:rsidRDefault="00457270" w:rsidP="0045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bookmarkEnd w:id="2"/>
    <w:p w14:paraId="45CED5F7" w14:textId="388461E4" w:rsidR="00457270" w:rsidRPr="001F50B0" w:rsidRDefault="00457270" w:rsidP="0045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C5365">
        <w:rPr>
          <w:rFonts w:asciiTheme="majorBidi" w:hAnsiTheme="majorBidi" w:cstheme="majorBidi"/>
          <w:sz w:val="30"/>
          <w:szCs w:val="30"/>
          <w:cs/>
          <w:lang w:val="en-GB" w:bidi="ar-SA"/>
        </w:rPr>
        <w:t xml:space="preserve">ในการประชุมสามัญประจำปีของผู้ถือหุ้นของบริษัทเมื่อวันที่ </w:t>
      </w:r>
      <w:r w:rsidRPr="004C5365">
        <w:rPr>
          <w:rFonts w:asciiTheme="majorBidi" w:hAnsiTheme="majorBidi" w:cstheme="majorBidi"/>
          <w:sz w:val="30"/>
          <w:szCs w:val="30"/>
          <w:lang w:val="en-GB" w:bidi="ar-SA"/>
        </w:rPr>
        <w:t>2</w:t>
      </w:r>
      <w:r w:rsidRPr="004C5365">
        <w:rPr>
          <w:rFonts w:asciiTheme="majorBidi" w:hAnsiTheme="majorBidi" w:cstheme="majorBidi"/>
          <w:sz w:val="30"/>
          <w:szCs w:val="30"/>
        </w:rPr>
        <w:t>8</w:t>
      </w:r>
      <w:r w:rsidRPr="004C5365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4C5365">
        <w:rPr>
          <w:rFonts w:asciiTheme="majorBidi" w:hAnsiTheme="majorBidi" w:cstheme="majorBidi"/>
          <w:sz w:val="30"/>
          <w:szCs w:val="30"/>
          <w:cs/>
          <w:lang w:val="en-GB" w:bidi="ar-SA"/>
        </w:rPr>
        <w:t xml:space="preserve">เมษายน </w:t>
      </w:r>
      <w:r w:rsidRPr="004C5365">
        <w:rPr>
          <w:rFonts w:asciiTheme="majorBidi" w:hAnsiTheme="majorBidi" w:cstheme="majorBidi"/>
          <w:sz w:val="30"/>
          <w:szCs w:val="30"/>
          <w:lang w:bidi="ar-SA"/>
        </w:rPr>
        <w:t>25</w:t>
      </w:r>
      <w:r w:rsidRPr="004C5365">
        <w:rPr>
          <w:rFonts w:asciiTheme="majorBidi" w:hAnsiTheme="majorBidi" w:cstheme="majorBidi"/>
          <w:sz w:val="30"/>
          <w:szCs w:val="30"/>
          <w:lang w:val="en-GB" w:bidi="ar-SA"/>
        </w:rPr>
        <w:t>6</w:t>
      </w:r>
      <w:r>
        <w:rPr>
          <w:rFonts w:asciiTheme="majorBidi" w:hAnsiTheme="majorBidi" w:cstheme="majorBidi"/>
          <w:sz w:val="30"/>
          <w:szCs w:val="30"/>
        </w:rPr>
        <w:t>5</w:t>
      </w:r>
      <w:r w:rsidRPr="004C5365">
        <w:rPr>
          <w:rFonts w:asciiTheme="majorBidi" w:hAnsiTheme="majorBidi" w:cstheme="majorBidi"/>
          <w:sz w:val="30"/>
          <w:szCs w:val="30"/>
          <w:cs/>
          <w:lang w:val="en-GB" w:bidi="ar-SA"/>
        </w:rPr>
        <w:t xml:space="preserve"> ผู้ถือหุ้นมีมติอนุมัติการจ่ายเงินปันผลจากกำไรในอัตราหุ้นละ </w:t>
      </w:r>
      <w:r w:rsidRPr="007B2DD7">
        <w:rPr>
          <w:rFonts w:asciiTheme="majorBidi" w:hAnsiTheme="majorBidi" w:cstheme="majorBidi"/>
          <w:sz w:val="30"/>
          <w:szCs w:val="30"/>
        </w:rPr>
        <w:t>0</w:t>
      </w:r>
      <w:r w:rsidRPr="007B2DD7">
        <w:rPr>
          <w:rFonts w:asciiTheme="majorBidi" w:hAnsiTheme="majorBidi" w:cstheme="majorBidi"/>
          <w:sz w:val="30"/>
          <w:szCs w:val="30"/>
          <w:cs/>
          <w:lang w:val="en-GB" w:bidi="ar-SA"/>
        </w:rPr>
        <w:t>.</w:t>
      </w:r>
      <w:r w:rsidR="007B2DD7" w:rsidRPr="007B2DD7">
        <w:rPr>
          <w:rFonts w:asciiTheme="majorBidi" w:hAnsiTheme="majorBidi" w:cstheme="majorBidi"/>
          <w:sz w:val="30"/>
          <w:szCs w:val="30"/>
          <w:lang w:bidi="ar-SA"/>
        </w:rPr>
        <w:t>15</w:t>
      </w:r>
      <w:r w:rsidRPr="004C5365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4C5365">
        <w:rPr>
          <w:rFonts w:asciiTheme="majorBidi" w:hAnsiTheme="majorBidi" w:cstheme="majorBidi"/>
          <w:sz w:val="30"/>
          <w:szCs w:val="30"/>
          <w:cs/>
          <w:lang w:val="en-GB" w:bidi="ar-SA"/>
        </w:rPr>
        <w:t xml:space="preserve">บาท เป็นจำนวนเงินทั้งสิ้น </w:t>
      </w:r>
      <w:r w:rsidR="007B2DD7">
        <w:rPr>
          <w:rFonts w:asciiTheme="majorBidi" w:hAnsiTheme="majorBidi" w:cstheme="majorBidi"/>
          <w:sz w:val="30"/>
          <w:szCs w:val="30"/>
          <w:lang w:val="en-GB" w:bidi="ar-SA"/>
        </w:rPr>
        <w:t>49.50</w:t>
      </w:r>
      <w:r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4C5365">
        <w:rPr>
          <w:rFonts w:asciiTheme="majorBidi" w:hAnsiTheme="majorBidi" w:cstheme="majorBidi"/>
          <w:sz w:val="30"/>
          <w:szCs w:val="30"/>
          <w:cs/>
          <w:lang w:val="en-GB" w:bidi="ar-SA"/>
        </w:rPr>
        <w:t>ล้านบาท เงินปันผลดังกล่าวจะจ่ายให้แก่</w:t>
      </w:r>
      <w:r w:rsidRPr="004C5365">
        <w:rPr>
          <w:rFonts w:asciiTheme="majorBidi" w:hAnsiTheme="majorBidi" w:cstheme="majorBidi"/>
          <w:sz w:val="30"/>
          <w:szCs w:val="30"/>
          <w:lang w:val="en-GB" w:bidi="ar-SA"/>
        </w:rPr>
        <w:t xml:space="preserve">               </w:t>
      </w:r>
      <w:r>
        <w:rPr>
          <w:rFonts w:asciiTheme="majorBidi" w:hAnsiTheme="majorBidi" w:cstheme="majorBidi"/>
          <w:sz w:val="30"/>
          <w:szCs w:val="30"/>
          <w:lang w:val="en-GB" w:bidi="ar-SA"/>
        </w:rPr>
        <w:br/>
      </w:r>
      <w:r w:rsidRPr="004C5365">
        <w:rPr>
          <w:rFonts w:asciiTheme="majorBidi" w:hAnsiTheme="majorBidi" w:cstheme="majorBidi"/>
          <w:sz w:val="30"/>
          <w:szCs w:val="30"/>
          <w:cs/>
          <w:lang w:val="en-GB" w:bidi="ar-SA"/>
        </w:rPr>
        <w:t>ผู้ถือหุ้น</w:t>
      </w:r>
      <w:r w:rsidRPr="004C5365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ในวันที่ </w:t>
      </w:r>
      <w:r w:rsidR="007B2DD7">
        <w:rPr>
          <w:rFonts w:asciiTheme="majorBidi" w:hAnsiTheme="majorBidi" w:cstheme="majorBidi"/>
          <w:sz w:val="30"/>
          <w:szCs w:val="30"/>
        </w:rPr>
        <w:t>26</w:t>
      </w:r>
      <w:r w:rsidRPr="004C5365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4C536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</w:p>
    <w:p w14:paraId="07586A56" w14:textId="77777777" w:rsidR="00457270" w:rsidRPr="00457270" w:rsidRDefault="00457270" w:rsidP="004362E3">
      <w:pPr>
        <w:pStyle w:val="block"/>
        <w:spacing w:after="0" w:line="240" w:lineRule="atLeast"/>
        <w:ind w:right="-25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val="en-US" w:bidi="th-TH"/>
        </w:rPr>
      </w:pPr>
    </w:p>
    <w:sectPr w:rsidR="00457270" w:rsidRPr="00457270" w:rsidSect="00551EA1"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0F82F" w14:textId="77777777" w:rsidR="00E13990" w:rsidRDefault="00E13990" w:rsidP="00CE3999">
      <w:pPr>
        <w:pStyle w:val="BodyText2"/>
      </w:pPr>
      <w:r>
        <w:separator/>
      </w:r>
    </w:p>
  </w:endnote>
  <w:endnote w:type="continuationSeparator" w:id="0">
    <w:p w14:paraId="2A69D547" w14:textId="77777777" w:rsidR="00E13990" w:rsidRDefault="00E13990" w:rsidP="00CE3999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13670" w14:textId="77777777" w:rsidR="00633EBD" w:rsidRDefault="00633E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F2721" w14:textId="023FF01B" w:rsidR="00B75DA7" w:rsidRPr="00EC0A85" w:rsidRDefault="00B75DA7" w:rsidP="000D0AF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C0A8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EC0A8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5A64ED">
      <w:rPr>
        <w:rStyle w:val="PageNumber"/>
        <w:rFonts w:ascii="Angsana New" w:hAnsi="Angsana New"/>
        <w:noProof/>
        <w:sz w:val="30"/>
        <w:szCs w:val="30"/>
      </w:rPr>
      <w:t>1</w: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09D0FA2" w14:textId="77777777" w:rsidR="00B75DA7" w:rsidRPr="008339B1" w:rsidRDefault="00B75DA7" w:rsidP="008B12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B85AA" w14:textId="77777777" w:rsidR="00633EBD" w:rsidRDefault="00633E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EB7C6" w14:textId="77777777" w:rsidR="00B75DA7" w:rsidRPr="0042166C" w:rsidRDefault="00B75DA7" w:rsidP="007E2E39">
    <w:pPr>
      <w:pStyle w:val="Footer"/>
      <w:framePr w:wrap="around" w:vAnchor="text" w:hAnchor="page" w:x="8339" w:y="-21"/>
      <w:rPr>
        <w:rStyle w:val="PageNumber"/>
        <w:rFonts w:ascii="Angsana New" w:hAnsi="Angsana New"/>
        <w:sz w:val="30"/>
        <w:szCs w:val="30"/>
      </w:rPr>
    </w:pPr>
    <w:r w:rsidRPr="0042166C">
      <w:rPr>
        <w:rStyle w:val="PageNumber"/>
        <w:rFonts w:ascii="Angsana New" w:hAnsi="Angsana New"/>
        <w:sz w:val="30"/>
        <w:szCs w:val="30"/>
      </w:rPr>
      <w:fldChar w:fldCharType="begin"/>
    </w:r>
    <w:r w:rsidRPr="004216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166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5A64ED">
      <w:rPr>
        <w:rStyle w:val="PageNumber"/>
        <w:rFonts w:ascii="Angsana New" w:hAnsi="Angsana New"/>
        <w:noProof/>
        <w:sz w:val="30"/>
        <w:szCs w:val="30"/>
      </w:rPr>
      <w:t>4</w:t>
    </w:r>
    <w:r w:rsidRPr="0042166C">
      <w:rPr>
        <w:rStyle w:val="PageNumber"/>
        <w:rFonts w:ascii="Angsana New" w:hAnsi="Angsana New"/>
        <w:sz w:val="30"/>
        <w:szCs w:val="30"/>
      </w:rPr>
      <w:fldChar w:fldCharType="end"/>
    </w:r>
  </w:p>
  <w:p w14:paraId="0BAD068B" w14:textId="77777777" w:rsidR="00B75DA7" w:rsidRPr="000F024E" w:rsidRDefault="00B75DA7" w:rsidP="00804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25057" w14:textId="77777777" w:rsidR="00B75DA7" w:rsidRPr="004233E3" w:rsidRDefault="00B75DA7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5A64ED">
      <w:rPr>
        <w:rStyle w:val="PageNumber"/>
        <w:rFonts w:ascii="Angsana New" w:hAnsi="Angsana New"/>
        <w:noProof/>
        <w:sz w:val="30"/>
        <w:szCs w:val="30"/>
      </w:rPr>
      <w:t>5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550E6B6" w14:textId="77777777" w:rsidR="00B75DA7" w:rsidRPr="000F024E" w:rsidRDefault="00B75DA7" w:rsidP="00012399">
    <w:pPr>
      <w:pStyle w:val="Footer"/>
      <w:tabs>
        <w:tab w:val="decimal" w:pos="14130"/>
      </w:tabs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E1FD3" w14:textId="3782870A" w:rsidR="00B75DA7" w:rsidRPr="004233E3" w:rsidRDefault="00B75DA7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5A64ED">
      <w:rPr>
        <w:rStyle w:val="PageNumber"/>
        <w:rFonts w:ascii="Angsana New" w:hAnsi="Angsana New"/>
        <w:noProof/>
        <w:sz w:val="30"/>
        <w:szCs w:val="30"/>
      </w:rPr>
      <w:t>5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607CEF9" w14:textId="77777777" w:rsidR="00B75DA7" w:rsidRPr="000F024E" w:rsidRDefault="00B75DA7" w:rsidP="00012399">
    <w:pPr>
      <w:pStyle w:val="Footer"/>
      <w:tabs>
        <w:tab w:val="decimal" w:pos="1413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2DCA4" w14:textId="77777777" w:rsidR="00E13990" w:rsidRDefault="00E13990" w:rsidP="00CE3999">
      <w:pPr>
        <w:pStyle w:val="BodyText2"/>
      </w:pPr>
      <w:r>
        <w:separator/>
      </w:r>
    </w:p>
  </w:footnote>
  <w:footnote w:type="continuationSeparator" w:id="0">
    <w:p w14:paraId="76191370" w14:textId="77777777" w:rsidR="00E13990" w:rsidRDefault="00E13990" w:rsidP="00CE3999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A323C" w14:textId="77777777" w:rsidR="00633EBD" w:rsidRDefault="00633E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1E66B" w14:textId="77777777" w:rsidR="00B75DA7" w:rsidRDefault="00B75DA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BA91E7A" w14:textId="77777777" w:rsidR="00B75DA7" w:rsidRPr="001531FA" w:rsidRDefault="00B75DA7" w:rsidP="007657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</w:t>
    </w:r>
    <w:r w:rsidRPr="004A35CF">
      <w:rPr>
        <w:rFonts w:ascii="Angsana New" w:hAnsi="Angsana New"/>
        <w:b/>
        <w:bCs/>
        <w:sz w:val="32"/>
        <w:szCs w:val="32"/>
        <w:cs/>
      </w:rPr>
      <w:t>ล</w:t>
    </w:r>
    <w:r w:rsidRPr="004A35CF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2030F6D" w14:textId="1410A547" w:rsidR="00B75DA7" w:rsidRPr="006C2B83" w:rsidRDefault="00B75DA7" w:rsidP="007657F0">
    <w:pPr>
      <w:pStyle w:val="Heading5"/>
      <w:rPr>
        <w:rFonts w:ascii="Angsana New" w:hAnsi="Angsana New" w:cs="Angsana New"/>
        <w:sz w:val="32"/>
        <w:szCs w:val="32"/>
      </w:rPr>
    </w:pPr>
    <w:r w:rsidRPr="006C2B83">
      <w:rPr>
        <w:rFonts w:ascii="Angsana New" w:hAnsi="Angsana New" w:cs="Angsana New"/>
        <w:sz w:val="32"/>
        <w:szCs w:val="32"/>
        <w:cs/>
      </w:rPr>
      <w:t>สำหรับงวด</w:t>
    </w:r>
    <w:r w:rsidRPr="006C2B83">
      <w:rPr>
        <w:rFonts w:ascii="Angsana New" w:hAnsi="Angsana New" w:cs="Angsana New" w:hint="cs"/>
        <w:sz w:val="32"/>
        <w:szCs w:val="32"/>
        <w:cs/>
      </w:rPr>
      <w:t>สาม</w:t>
    </w:r>
    <w:r w:rsidRPr="006C2B83">
      <w:rPr>
        <w:rFonts w:ascii="Angsana New" w:hAnsi="Angsana New" w:cs="Angsana New"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 w:cs="Angsana New"/>
        <w:sz w:val="32"/>
        <w:szCs w:val="32"/>
      </w:rPr>
      <w:t xml:space="preserve">31 </w:t>
    </w:r>
    <w:r>
      <w:rPr>
        <w:rFonts w:ascii="Angsana New" w:hAnsi="Angsana New" w:cs="Angsana New" w:hint="cs"/>
        <w:sz w:val="32"/>
        <w:szCs w:val="32"/>
        <w:cs/>
      </w:rPr>
      <w:t xml:space="preserve">มีนาคม </w:t>
    </w:r>
    <w:r w:rsidRPr="006C2B83">
      <w:rPr>
        <w:rFonts w:ascii="Angsana New" w:hAnsi="Angsana New" w:cs="Angsana New"/>
        <w:sz w:val="32"/>
        <w:szCs w:val="32"/>
      </w:rPr>
      <w:t>256</w:t>
    </w:r>
    <w:r>
      <w:rPr>
        <w:rFonts w:ascii="Angsana New" w:hAnsi="Angsana New" w:cs="Angsana New"/>
        <w:sz w:val="32"/>
        <w:szCs w:val="32"/>
      </w:rPr>
      <w:t>5</w:t>
    </w:r>
    <w:r w:rsidRPr="006C2B83">
      <w:rPr>
        <w:rFonts w:ascii="Angsana New" w:hAnsi="Angsana New" w:cs="Angsana New" w:hint="cs"/>
        <w:sz w:val="32"/>
        <w:szCs w:val="32"/>
        <w:cs/>
      </w:rPr>
      <w:t xml:space="preserve"> </w:t>
    </w:r>
    <w:r w:rsidRPr="006C2B83">
      <w:rPr>
        <w:rFonts w:ascii="Angsana New" w:hAnsi="Angsana New" w:cs="Angsana New"/>
        <w:sz w:val="32"/>
        <w:szCs w:val="32"/>
        <w:cs/>
      </w:rPr>
      <w:t>(ไม่ได้ตรวจสอบ)</w:t>
    </w:r>
  </w:p>
  <w:p w14:paraId="13EC2669" w14:textId="77777777" w:rsidR="00B75DA7" w:rsidRPr="001D0657" w:rsidRDefault="00B75DA7" w:rsidP="009D2E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32"/>
        <w:szCs w:val="32"/>
      </w:rPr>
    </w:pPr>
    <w:r w:rsidRPr="004233E3">
      <w:rPr>
        <w:rFonts w:ascii="Angsana New" w:hAnsi="Angsana New"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FD8AB" w14:textId="77777777" w:rsidR="00633EBD" w:rsidRDefault="00633E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EF760" w14:textId="77777777" w:rsidR="00B75DA7" w:rsidRPr="00511B21" w:rsidRDefault="00B75DA7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11B21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511B21">
      <w:rPr>
        <w:rFonts w:ascii="Angsana New" w:hAnsi="Angsana New"/>
        <w:b/>
        <w:bCs/>
        <w:sz w:val="32"/>
        <w:szCs w:val="32"/>
      </w:rPr>
      <w:t>(</w:t>
    </w:r>
    <w:r w:rsidRPr="00511B21">
      <w:rPr>
        <w:rFonts w:ascii="Angsana New" w:hAnsi="Angsana New"/>
        <w:b/>
        <w:bCs/>
        <w:sz w:val="32"/>
        <w:szCs w:val="32"/>
        <w:cs/>
      </w:rPr>
      <w:t>ประเทศไทย</w:t>
    </w:r>
    <w:r w:rsidRPr="00511B21">
      <w:rPr>
        <w:rFonts w:ascii="Angsana New" w:hAnsi="Angsana New"/>
        <w:b/>
        <w:bCs/>
        <w:sz w:val="32"/>
        <w:szCs w:val="32"/>
      </w:rPr>
      <w:t xml:space="preserve">) </w:t>
    </w:r>
    <w:r w:rsidRPr="00511B2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511B21">
      <w:rPr>
        <w:rFonts w:ascii="Angsana New" w:hAnsi="Angsana New"/>
        <w:b/>
        <w:bCs/>
        <w:sz w:val="32"/>
        <w:szCs w:val="32"/>
      </w:rPr>
      <w:t>(</w:t>
    </w:r>
    <w:r w:rsidRPr="00511B21">
      <w:rPr>
        <w:rFonts w:ascii="Angsana New" w:hAnsi="Angsana New"/>
        <w:b/>
        <w:bCs/>
        <w:sz w:val="32"/>
        <w:szCs w:val="32"/>
        <w:cs/>
      </w:rPr>
      <w:t>มหาชน</w:t>
    </w:r>
    <w:r w:rsidRPr="00511B21">
      <w:rPr>
        <w:rFonts w:ascii="Angsana New" w:hAnsi="Angsana New"/>
        <w:b/>
        <w:bCs/>
        <w:sz w:val="32"/>
        <w:szCs w:val="32"/>
      </w:rPr>
      <w:t xml:space="preserve">) </w:t>
    </w:r>
    <w:r w:rsidRPr="00511B2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5950BA5" w14:textId="77777777" w:rsidR="00B75DA7" w:rsidRPr="00511B21" w:rsidRDefault="00B75DA7" w:rsidP="001D06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11B2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511B2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1EC96C1" w14:textId="53DAEA74" w:rsidR="00B75DA7" w:rsidRPr="00511B21" w:rsidRDefault="00B75DA7" w:rsidP="00511B21">
    <w:pPr>
      <w:pStyle w:val="Heading5"/>
      <w:rPr>
        <w:rFonts w:ascii="Angsana New" w:hAnsi="Angsana New" w:cs="Angsana New"/>
        <w:sz w:val="32"/>
        <w:szCs w:val="32"/>
      </w:rPr>
    </w:pPr>
    <w:r w:rsidRPr="00511B21">
      <w:rPr>
        <w:rFonts w:ascii="Angsana New" w:hAnsi="Angsana New" w:cs="Angsana New"/>
        <w:sz w:val="32"/>
        <w:szCs w:val="32"/>
        <w:cs/>
      </w:rPr>
      <w:t>สำหรับงวด</w:t>
    </w:r>
    <w:r w:rsidRPr="00511B21">
      <w:rPr>
        <w:rFonts w:ascii="Angsana New" w:hAnsi="Angsana New" w:cs="Angsana New" w:hint="cs"/>
        <w:sz w:val="32"/>
        <w:szCs w:val="32"/>
        <w:cs/>
      </w:rPr>
      <w:t>สาม</w:t>
    </w:r>
    <w:r w:rsidRPr="00511B21">
      <w:rPr>
        <w:rFonts w:ascii="Angsana New" w:hAnsi="Angsana New" w:cs="Angsana New"/>
        <w:sz w:val="32"/>
        <w:szCs w:val="32"/>
        <w:cs/>
      </w:rPr>
      <w:t xml:space="preserve">เดือนสิ้นสุดวันที่ </w:t>
    </w:r>
    <w:r w:rsidRPr="005A64ED">
      <w:rPr>
        <w:rFonts w:ascii="Angsana New" w:hAnsi="Angsana New" w:cs="Angsana New"/>
        <w:sz w:val="32"/>
        <w:szCs w:val="32"/>
      </w:rPr>
      <w:t>3</w:t>
    </w:r>
    <w:r w:rsidR="00835F56">
      <w:rPr>
        <w:rFonts w:ascii="Angsana New" w:hAnsi="Angsana New" w:cs="Angsana New"/>
        <w:sz w:val="32"/>
        <w:szCs w:val="32"/>
      </w:rPr>
      <w:t xml:space="preserve">1 </w:t>
    </w:r>
    <w:r w:rsidR="00835F56">
      <w:rPr>
        <w:rFonts w:ascii="Angsana New" w:hAnsi="Angsana New" w:cs="Angsana New" w:hint="cs"/>
        <w:sz w:val="32"/>
        <w:szCs w:val="32"/>
        <w:cs/>
      </w:rPr>
      <w:t xml:space="preserve">มีนาคม </w:t>
    </w:r>
    <w:r w:rsidRPr="005A64ED">
      <w:rPr>
        <w:rFonts w:ascii="Angsana New" w:hAnsi="Angsana New" w:cs="Angsana New"/>
        <w:sz w:val="32"/>
        <w:szCs w:val="32"/>
      </w:rPr>
      <w:t>256</w:t>
    </w:r>
    <w:r w:rsidR="00835F56">
      <w:rPr>
        <w:rFonts w:ascii="Angsana New" w:hAnsi="Angsana New" w:cs="Angsana New"/>
        <w:sz w:val="32"/>
        <w:szCs w:val="32"/>
      </w:rPr>
      <w:t>5</w:t>
    </w:r>
    <w:r w:rsidRPr="00511B21">
      <w:rPr>
        <w:rFonts w:ascii="Angsana New" w:hAnsi="Angsana New" w:cs="Angsana New" w:hint="cs"/>
        <w:sz w:val="32"/>
        <w:szCs w:val="32"/>
        <w:cs/>
      </w:rPr>
      <w:t xml:space="preserve"> </w:t>
    </w:r>
    <w:r w:rsidRPr="00511B21">
      <w:rPr>
        <w:rFonts w:ascii="Angsana New" w:hAnsi="Angsana New" w:cs="Angsana New"/>
        <w:sz w:val="32"/>
        <w:szCs w:val="32"/>
        <w:cs/>
      </w:rPr>
      <w:t>(ไม่ได้ตรวจสอบ)</w:t>
    </w:r>
  </w:p>
  <w:p w14:paraId="5C602D79" w14:textId="77777777" w:rsidR="00B75DA7" w:rsidRPr="001D0657" w:rsidRDefault="00B75DA7" w:rsidP="001D06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233E3">
      <w:rPr>
        <w:rFonts w:ascii="Angsana New" w:hAnsi="Angsana New"/>
        <w:sz w:val="32"/>
        <w:szCs w:val="32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57A9D" w14:textId="77777777" w:rsidR="00B75DA7" w:rsidRPr="00644D4B" w:rsidRDefault="00B75DA7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ประเทศไทย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มหาชน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42DBABE" w14:textId="77777777" w:rsidR="00B75DA7" w:rsidRPr="001531FA" w:rsidRDefault="00B75DA7" w:rsidP="003D6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</w:t>
    </w:r>
    <w:r w:rsidRPr="004A35CF">
      <w:rPr>
        <w:rFonts w:ascii="Angsana New" w:hAnsi="Angsana New"/>
        <w:b/>
        <w:bCs/>
        <w:sz w:val="32"/>
        <w:szCs w:val="32"/>
        <w:cs/>
      </w:rPr>
      <w:t>ล</w:t>
    </w:r>
    <w:r w:rsidRPr="004A35CF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961DF79" w14:textId="0B34D27C" w:rsidR="00B75DA7" w:rsidRPr="00EB4206" w:rsidRDefault="00B75DA7" w:rsidP="003D6A42">
    <w:pPr>
      <w:pStyle w:val="Heading5"/>
      <w:rPr>
        <w:rFonts w:ascii="Angsana New" w:hAnsi="Angsana New" w:cs="Angsana New"/>
        <w:sz w:val="32"/>
        <w:szCs w:val="32"/>
      </w:rPr>
    </w:pPr>
    <w:r w:rsidRPr="00EB4206">
      <w:rPr>
        <w:rFonts w:ascii="Angsana New" w:hAnsi="Angsana New" w:cs="Angsana New"/>
        <w:sz w:val="32"/>
        <w:szCs w:val="32"/>
        <w:cs/>
      </w:rPr>
      <w:t>สำหรับงวด</w:t>
    </w:r>
    <w:r w:rsidRPr="00EB4206">
      <w:rPr>
        <w:rFonts w:ascii="Angsana New" w:hAnsi="Angsana New" w:cs="Angsana New" w:hint="cs"/>
        <w:sz w:val="32"/>
        <w:szCs w:val="32"/>
        <w:cs/>
      </w:rPr>
      <w:t>สาม</w:t>
    </w:r>
    <w:r w:rsidRPr="00EB4206">
      <w:rPr>
        <w:rFonts w:ascii="Angsana New" w:hAnsi="Angsana New" w:cs="Angsana New"/>
        <w:sz w:val="32"/>
        <w:szCs w:val="32"/>
        <w:cs/>
      </w:rPr>
      <w:t xml:space="preserve">เดือนสิ้นสุดวันที่ </w:t>
    </w:r>
    <w:r w:rsidR="006F0AD1">
      <w:rPr>
        <w:rFonts w:ascii="Angsana New" w:hAnsi="Angsana New" w:cs="Angsana New"/>
        <w:sz w:val="32"/>
        <w:szCs w:val="32"/>
      </w:rPr>
      <w:t xml:space="preserve">31 </w:t>
    </w:r>
    <w:r w:rsidR="006F0AD1">
      <w:rPr>
        <w:rFonts w:ascii="Angsana New" w:hAnsi="Angsana New" w:cs="Angsana New" w:hint="cs"/>
        <w:sz w:val="32"/>
        <w:szCs w:val="32"/>
        <w:cs/>
      </w:rPr>
      <w:t xml:space="preserve">มีนาคม </w:t>
    </w:r>
    <w:r w:rsidRPr="00EB4206">
      <w:rPr>
        <w:rFonts w:ascii="Angsana New" w:hAnsi="Angsana New" w:cs="Angsana New"/>
        <w:sz w:val="32"/>
        <w:szCs w:val="32"/>
      </w:rPr>
      <w:t>256</w:t>
    </w:r>
    <w:r w:rsidR="006F0AD1">
      <w:rPr>
        <w:rFonts w:ascii="Angsana New" w:hAnsi="Angsana New" w:cs="Angsana New"/>
        <w:sz w:val="32"/>
        <w:szCs w:val="32"/>
      </w:rPr>
      <w:t>5</w:t>
    </w:r>
    <w:r w:rsidRPr="00EB4206">
      <w:rPr>
        <w:rFonts w:ascii="Angsana New" w:hAnsi="Angsana New" w:cs="Angsana New" w:hint="cs"/>
        <w:sz w:val="32"/>
        <w:szCs w:val="32"/>
        <w:cs/>
      </w:rPr>
      <w:t xml:space="preserve"> </w:t>
    </w:r>
    <w:r w:rsidRPr="00EB4206">
      <w:rPr>
        <w:rFonts w:ascii="Angsana New" w:hAnsi="Angsana New" w:cs="Angsana New"/>
        <w:sz w:val="32"/>
        <w:szCs w:val="32"/>
        <w:cs/>
      </w:rPr>
      <w:t>(ไม่ได้ตรวจสอบ)</w:t>
    </w:r>
  </w:p>
  <w:p w14:paraId="0AC6CD46" w14:textId="77777777" w:rsidR="00B75DA7" w:rsidRPr="00BB4C9E" w:rsidRDefault="00B75DA7" w:rsidP="00BB4C9E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F185F8A"/>
    <w:lvl w:ilvl="0" w:tplc="D026FA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18D58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9" w15:restartNumberingAfterBreak="0">
    <w:nsid w:val="6227434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0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F706D0A"/>
    <w:multiLevelType w:val="multilevel"/>
    <w:tmpl w:val="923436F6"/>
    <w:lvl w:ilvl="0">
      <w:start w:val="3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 w:hint="cs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4" w15:restartNumberingAfterBreak="0">
    <w:nsid w:val="72377F1C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31"/>
  </w:num>
  <w:num w:numId="14">
    <w:abstractNumId w:val="19"/>
  </w:num>
  <w:num w:numId="15">
    <w:abstractNumId w:val="21"/>
  </w:num>
  <w:num w:numId="16">
    <w:abstractNumId w:val="14"/>
  </w:num>
  <w:num w:numId="17">
    <w:abstractNumId w:val="10"/>
  </w:num>
  <w:num w:numId="18">
    <w:abstractNumId w:val="18"/>
  </w:num>
  <w:num w:numId="19">
    <w:abstractNumId w:val="11"/>
  </w:num>
  <w:num w:numId="20">
    <w:abstractNumId w:val="13"/>
  </w:num>
  <w:num w:numId="21">
    <w:abstractNumId w:val="28"/>
  </w:num>
  <w:num w:numId="22">
    <w:abstractNumId w:val="23"/>
  </w:num>
  <w:num w:numId="23">
    <w:abstractNumId w:val="36"/>
  </w:num>
  <w:num w:numId="24">
    <w:abstractNumId w:val="35"/>
  </w:num>
  <w:num w:numId="25">
    <w:abstractNumId w:val="27"/>
  </w:num>
  <w:num w:numId="26">
    <w:abstractNumId w:val="12"/>
  </w:num>
  <w:num w:numId="27">
    <w:abstractNumId w:val="16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26"/>
  </w:num>
  <w:num w:numId="32">
    <w:abstractNumId w:val="34"/>
  </w:num>
  <w:num w:numId="33">
    <w:abstractNumId w:val="29"/>
  </w:num>
  <w:num w:numId="34">
    <w:abstractNumId w:val="24"/>
  </w:num>
  <w:num w:numId="35">
    <w:abstractNumId w:val="32"/>
  </w:num>
  <w:num w:numId="36">
    <w:abstractNumId w:val="30"/>
  </w:num>
  <w:num w:numId="37">
    <w:abstractNumId w:val="25"/>
  </w:num>
  <w:num w:numId="38">
    <w:abstractNumId w:val="15"/>
  </w:num>
  <w:num w:numId="39">
    <w:abstractNumId w:val="33"/>
  </w:num>
  <w:num w:numId="40">
    <w:abstractNumId w:val="22"/>
  </w:num>
  <w:num w:numId="41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62B"/>
    <w:rsid w:val="00001627"/>
    <w:rsid w:val="0000185C"/>
    <w:rsid w:val="000019FD"/>
    <w:rsid w:val="000024CA"/>
    <w:rsid w:val="0000278A"/>
    <w:rsid w:val="00002834"/>
    <w:rsid w:val="00002C06"/>
    <w:rsid w:val="00002F01"/>
    <w:rsid w:val="000035C9"/>
    <w:rsid w:val="0000369A"/>
    <w:rsid w:val="00003B33"/>
    <w:rsid w:val="000040CD"/>
    <w:rsid w:val="00004348"/>
    <w:rsid w:val="00004536"/>
    <w:rsid w:val="0000467D"/>
    <w:rsid w:val="00004884"/>
    <w:rsid w:val="00004A85"/>
    <w:rsid w:val="00004B87"/>
    <w:rsid w:val="00004B8B"/>
    <w:rsid w:val="00004B90"/>
    <w:rsid w:val="00004E15"/>
    <w:rsid w:val="0000512B"/>
    <w:rsid w:val="000055F9"/>
    <w:rsid w:val="000056D9"/>
    <w:rsid w:val="00006374"/>
    <w:rsid w:val="0000680A"/>
    <w:rsid w:val="00007034"/>
    <w:rsid w:val="000073CB"/>
    <w:rsid w:val="00007A07"/>
    <w:rsid w:val="00010508"/>
    <w:rsid w:val="00010661"/>
    <w:rsid w:val="00010B8F"/>
    <w:rsid w:val="00010D7C"/>
    <w:rsid w:val="000114FF"/>
    <w:rsid w:val="00012399"/>
    <w:rsid w:val="00012BA7"/>
    <w:rsid w:val="00012E4B"/>
    <w:rsid w:val="00013A6A"/>
    <w:rsid w:val="00013B8D"/>
    <w:rsid w:val="00013ECC"/>
    <w:rsid w:val="00014212"/>
    <w:rsid w:val="00014896"/>
    <w:rsid w:val="000150B5"/>
    <w:rsid w:val="00015324"/>
    <w:rsid w:val="0001545F"/>
    <w:rsid w:val="000155BE"/>
    <w:rsid w:val="000156A6"/>
    <w:rsid w:val="00015AA3"/>
    <w:rsid w:val="00015AFC"/>
    <w:rsid w:val="00015DC1"/>
    <w:rsid w:val="00015E71"/>
    <w:rsid w:val="00015F40"/>
    <w:rsid w:val="000161EB"/>
    <w:rsid w:val="00016B29"/>
    <w:rsid w:val="00016E92"/>
    <w:rsid w:val="00017413"/>
    <w:rsid w:val="00017528"/>
    <w:rsid w:val="00017ED5"/>
    <w:rsid w:val="0002025D"/>
    <w:rsid w:val="000206E5"/>
    <w:rsid w:val="000208D0"/>
    <w:rsid w:val="00020AC9"/>
    <w:rsid w:val="000213BD"/>
    <w:rsid w:val="000214B4"/>
    <w:rsid w:val="000219DB"/>
    <w:rsid w:val="00021BB9"/>
    <w:rsid w:val="00021C49"/>
    <w:rsid w:val="0002246C"/>
    <w:rsid w:val="0002302B"/>
    <w:rsid w:val="0002319F"/>
    <w:rsid w:val="000237D9"/>
    <w:rsid w:val="00024312"/>
    <w:rsid w:val="00024322"/>
    <w:rsid w:val="00024674"/>
    <w:rsid w:val="0002469D"/>
    <w:rsid w:val="000249C6"/>
    <w:rsid w:val="00024DCC"/>
    <w:rsid w:val="00025CA1"/>
    <w:rsid w:val="00025CF9"/>
    <w:rsid w:val="00025DF1"/>
    <w:rsid w:val="00025EDF"/>
    <w:rsid w:val="00026787"/>
    <w:rsid w:val="000267E6"/>
    <w:rsid w:val="00026AB4"/>
    <w:rsid w:val="00027F0C"/>
    <w:rsid w:val="00032316"/>
    <w:rsid w:val="0003231C"/>
    <w:rsid w:val="0003297A"/>
    <w:rsid w:val="000334F5"/>
    <w:rsid w:val="00033529"/>
    <w:rsid w:val="000338DE"/>
    <w:rsid w:val="000338F2"/>
    <w:rsid w:val="00033A8F"/>
    <w:rsid w:val="00033E7B"/>
    <w:rsid w:val="00033FBD"/>
    <w:rsid w:val="0003458D"/>
    <w:rsid w:val="00034B9A"/>
    <w:rsid w:val="0003581E"/>
    <w:rsid w:val="000359B9"/>
    <w:rsid w:val="00035B57"/>
    <w:rsid w:val="0003622F"/>
    <w:rsid w:val="00036299"/>
    <w:rsid w:val="00036AB5"/>
    <w:rsid w:val="0003711B"/>
    <w:rsid w:val="00037279"/>
    <w:rsid w:val="000372F0"/>
    <w:rsid w:val="00037382"/>
    <w:rsid w:val="0003751C"/>
    <w:rsid w:val="00037B3D"/>
    <w:rsid w:val="0004031E"/>
    <w:rsid w:val="0004067E"/>
    <w:rsid w:val="00040774"/>
    <w:rsid w:val="00040AF8"/>
    <w:rsid w:val="00040D43"/>
    <w:rsid w:val="000416F9"/>
    <w:rsid w:val="000419E2"/>
    <w:rsid w:val="00042073"/>
    <w:rsid w:val="000421F1"/>
    <w:rsid w:val="00042CAF"/>
    <w:rsid w:val="00042CEE"/>
    <w:rsid w:val="000440C8"/>
    <w:rsid w:val="000445C2"/>
    <w:rsid w:val="0004496B"/>
    <w:rsid w:val="00044C00"/>
    <w:rsid w:val="00045033"/>
    <w:rsid w:val="00045630"/>
    <w:rsid w:val="000458F8"/>
    <w:rsid w:val="000462E0"/>
    <w:rsid w:val="000468E1"/>
    <w:rsid w:val="00046EE3"/>
    <w:rsid w:val="000500EF"/>
    <w:rsid w:val="0005010A"/>
    <w:rsid w:val="00050556"/>
    <w:rsid w:val="00050591"/>
    <w:rsid w:val="0005074B"/>
    <w:rsid w:val="0005088C"/>
    <w:rsid w:val="000515E1"/>
    <w:rsid w:val="00051632"/>
    <w:rsid w:val="000518AE"/>
    <w:rsid w:val="00051D29"/>
    <w:rsid w:val="00052B62"/>
    <w:rsid w:val="00052F53"/>
    <w:rsid w:val="00053182"/>
    <w:rsid w:val="0005345D"/>
    <w:rsid w:val="00053873"/>
    <w:rsid w:val="00053F77"/>
    <w:rsid w:val="00054E58"/>
    <w:rsid w:val="0005510F"/>
    <w:rsid w:val="0005527D"/>
    <w:rsid w:val="00055778"/>
    <w:rsid w:val="00055F4E"/>
    <w:rsid w:val="00056259"/>
    <w:rsid w:val="00056649"/>
    <w:rsid w:val="0005692C"/>
    <w:rsid w:val="000569A7"/>
    <w:rsid w:val="00057AE3"/>
    <w:rsid w:val="00057CF3"/>
    <w:rsid w:val="00057EF8"/>
    <w:rsid w:val="00057FCC"/>
    <w:rsid w:val="00060347"/>
    <w:rsid w:val="00060899"/>
    <w:rsid w:val="00060F64"/>
    <w:rsid w:val="0006114F"/>
    <w:rsid w:val="00061586"/>
    <w:rsid w:val="0006158A"/>
    <w:rsid w:val="00061AC2"/>
    <w:rsid w:val="00061D1A"/>
    <w:rsid w:val="00061E0F"/>
    <w:rsid w:val="00061F27"/>
    <w:rsid w:val="00062AD1"/>
    <w:rsid w:val="00062D76"/>
    <w:rsid w:val="00062E08"/>
    <w:rsid w:val="00063B51"/>
    <w:rsid w:val="000640B2"/>
    <w:rsid w:val="000641AA"/>
    <w:rsid w:val="00064929"/>
    <w:rsid w:val="00065167"/>
    <w:rsid w:val="0006518D"/>
    <w:rsid w:val="000657C6"/>
    <w:rsid w:val="00065D30"/>
    <w:rsid w:val="00065DB3"/>
    <w:rsid w:val="0006627B"/>
    <w:rsid w:val="0006651E"/>
    <w:rsid w:val="000667CE"/>
    <w:rsid w:val="00066F52"/>
    <w:rsid w:val="00066FD3"/>
    <w:rsid w:val="0006733E"/>
    <w:rsid w:val="000679F7"/>
    <w:rsid w:val="00067A48"/>
    <w:rsid w:val="00070502"/>
    <w:rsid w:val="00070781"/>
    <w:rsid w:val="00070C1F"/>
    <w:rsid w:val="0007130A"/>
    <w:rsid w:val="00071EF8"/>
    <w:rsid w:val="0007220D"/>
    <w:rsid w:val="00072E64"/>
    <w:rsid w:val="000736D3"/>
    <w:rsid w:val="00073B52"/>
    <w:rsid w:val="0007456D"/>
    <w:rsid w:val="000745DC"/>
    <w:rsid w:val="00074B44"/>
    <w:rsid w:val="00074F31"/>
    <w:rsid w:val="00075452"/>
    <w:rsid w:val="00075BE3"/>
    <w:rsid w:val="000764AD"/>
    <w:rsid w:val="000768C7"/>
    <w:rsid w:val="00076D17"/>
    <w:rsid w:val="0007719E"/>
    <w:rsid w:val="00077452"/>
    <w:rsid w:val="00077501"/>
    <w:rsid w:val="00077948"/>
    <w:rsid w:val="00077C3F"/>
    <w:rsid w:val="00080252"/>
    <w:rsid w:val="00080671"/>
    <w:rsid w:val="0008074B"/>
    <w:rsid w:val="00080CD1"/>
    <w:rsid w:val="000811AF"/>
    <w:rsid w:val="00081246"/>
    <w:rsid w:val="000815E3"/>
    <w:rsid w:val="00081767"/>
    <w:rsid w:val="0008189D"/>
    <w:rsid w:val="00081D4A"/>
    <w:rsid w:val="0008272C"/>
    <w:rsid w:val="000829CA"/>
    <w:rsid w:val="00083453"/>
    <w:rsid w:val="00083884"/>
    <w:rsid w:val="000838B6"/>
    <w:rsid w:val="00083F2A"/>
    <w:rsid w:val="000841AC"/>
    <w:rsid w:val="0008423C"/>
    <w:rsid w:val="00084829"/>
    <w:rsid w:val="000848C7"/>
    <w:rsid w:val="00084929"/>
    <w:rsid w:val="00084CBB"/>
    <w:rsid w:val="00084D26"/>
    <w:rsid w:val="00084DD0"/>
    <w:rsid w:val="00084F50"/>
    <w:rsid w:val="0008503A"/>
    <w:rsid w:val="000855A1"/>
    <w:rsid w:val="000856C2"/>
    <w:rsid w:val="00085831"/>
    <w:rsid w:val="00085EE5"/>
    <w:rsid w:val="00085F69"/>
    <w:rsid w:val="00086165"/>
    <w:rsid w:val="00087487"/>
    <w:rsid w:val="0008797D"/>
    <w:rsid w:val="00087A3A"/>
    <w:rsid w:val="00090799"/>
    <w:rsid w:val="00090AA4"/>
    <w:rsid w:val="00091349"/>
    <w:rsid w:val="00091A2E"/>
    <w:rsid w:val="00091ECF"/>
    <w:rsid w:val="000921B2"/>
    <w:rsid w:val="00092548"/>
    <w:rsid w:val="00092D37"/>
    <w:rsid w:val="0009338B"/>
    <w:rsid w:val="00093768"/>
    <w:rsid w:val="00093818"/>
    <w:rsid w:val="000942BC"/>
    <w:rsid w:val="00094862"/>
    <w:rsid w:val="00094AB2"/>
    <w:rsid w:val="00094C64"/>
    <w:rsid w:val="0009517B"/>
    <w:rsid w:val="000953E3"/>
    <w:rsid w:val="00095868"/>
    <w:rsid w:val="00095C06"/>
    <w:rsid w:val="00095D17"/>
    <w:rsid w:val="00095DBB"/>
    <w:rsid w:val="000965C8"/>
    <w:rsid w:val="000970A6"/>
    <w:rsid w:val="00097181"/>
    <w:rsid w:val="000974C8"/>
    <w:rsid w:val="000975CF"/>
    <w:rsid w:val="000978A5"/>
    <w:rsid w:val="00097DB4"/>
    <w:rsid w:val="000A01C5"/>
    <w:rsid w:val="000A0CAE"/>
    <w:rsid w:val="000A0F39"/>
    <w:rsid w:val="000A0F9F"/>
    <w:rsid w:val="000A1F31"/>
    <w:rsid w:val="000A216F"/>
    <w:rsid w:val="000A2D6A"/>
    <w:rsid w:val="000A315A"/>
    <w:rsid w:val="000A3540"/>
    <w:rsid w:val="000A39BE"/>
    <w:rsid w:val="000A39E2"/>
    <w:rsid w:val="000A3A93"/>
    <w:rsid w:val="000A3F31"/>
    <w:rsid w:val="000A414E"/>
    <w:rsid w:val="000A4340"/>
    <w:rsid w:val="000A4427"/>
    <w:rsid w:val="000A48BD"/>
    <w:rsid w:val="000A4D0A"/>
    <w:rsid w:val="000A4EC5"/>
    <w:rsid w:val="000A5033"/>
    <w:rsid w:val="000A5336"/>
    <w:rsid w:val="000A5ACB"/>
    <w:rsid w:val="000A5B42"/>
    <w:rsid w:val="000A6ABB"/>
    <w:rsid w:val="000A6C9D"/>
    <w:rsid w:val="000A7196"/>
    <w:rsid w:val="000A7C3F"/>
    <w:rsid w:val="000B00CF"/>
    <w:rsid w:val="000B0156"/>
    <w:rsid w:val="000B028F"/>
    <w:rsid w:val="000B0754"/>
    <w:rsid w:val="000B0C2A"/>
    <w:rsid w:val="000B0CA4"/>
    <w:rsid w:val="000B0F78"/>
    <w:rsid w:val="000B0FF0"/>
    <w:rsid w:val="000B130C"/>
    <w:rsid w:val="000B17F7"/>
    <w:rsid w:val="000B18C8"/>
    <w:rsid w:val="000B1B8A"/>
    <w:rsid w:val="000B2083"/>
    <w:rsid w:val="000B2268"/>
    <w:rsid w:val="000B266C"/>
    <w:rsid w:val="000B2925"/>
    <w:rsid w:val="000B2AF0"/>
    <w:rsid w:val="000B2D40"/>
    <w:rsid w:val="000B2E80"/>
    <w:rsid w:val="000B367D"/>
    <w:rsid w:val="000B376A"/>
    <w:rsid w:val="000B3B08"/>
    <w:rsid w:val="000B400A"/>
    <w:rsid w:val="000B4374"/>
    <w:rsid w:val="000B4532"/>
    <w:rsid w:val="000B4A56"/>
    <w:rsid w:val="000B4AA3"/>
    <w:rsid w:val="000B4C0E"/>
    <w:rsid w:val="000B4D5A"/>
    <w:rsid w:val="000B5E87"/>
    <w:rsid w:val="000B6119"/>
    <w:rsid w:val="000B6895"/>
    <w:rsid w:val="000B6AEE"/>
    <w:rsid w:val="000B7546"/>
    <w:rsid w:val="000C02EB"/>
    <w:rsid w:val="000C02F2"/>
    <w:rsid w:val="000C03EB"/>
    <w:rsid w:val="000C06F0"/>
    <w:rsid w:val="000C09E2"/>
    <w:rsid w:val="000C0A47"/>
    <w:rsid w:val="000C0FA1"/>
    <w:rsid w:val="000C1103"/>
    <w:rsid w:val="000C1982"/>
    <w:rsid w:val="000C1CE4"/>
    <w:rsid w:val="000C1D2A"/>
    <w:rsid w:val="000C1D54"/>
    <w:rsid w:val="000C22EC"/>
    <w:rsid w:val="000C2558"/>
    <w:rsid w:val="000C2D7C"/>
    <w:rsid w:val="000C311F"/>
    <w:rsid w:val="000C36BC"/>
    <w:rsid w:val="000C38B1"/>
    <w:rsid w:val="000C4398"/>
    <w:rsid w:val="000C444E"/>
    <w:rsid w:val="000C454E"/>
    <w:rsid w:val="000C4C96"/>
    <w:rsid w:val="000C4F90"/>
    <w:rsid w:val="000C555E"/>
    <w:rsid w:val="000C5C34"/>
    <w:rsid w:val="000C5C38"/>
    <w:rsid w:val="000C5CD1"/>
    <w:rsid w:val="000C6356"/>
    <w:rsid w:val="000C638D"/>
    <w:rsid w:val="000C6D0D"/>
    <w:rsid w:val="000C6F26"/>
    <w:rsid w:val="000C73D8"/>
    <w:rsid w:val="000C76C9"/>
    <w:rsid w:val="000C7F25"/>
    <w:rsid w:val="000D01D7"/>
    <w:rsid w:val="000D077E"/>
    <w:rsid w:val="000D086C"/>
    <w:rsid w:val="000D08EF"/>
    <w:rsid w:val="000D0AFC"/>
    <w:rsid w:val="000D19F3"/>
    <w:rsid w:val="000D1BE0"/>
    <w:rsid w:val="000D1FA4"/>
    <w:rsid w:val="000D21FB"/>
    <w:rsid w:val="000D288A"/>
    <w:rsid w:val="000D32BF"/>
    <w:rsid w:val="000D336C"/>
    <w:rsid w:val="000D3650"/>
    <w:rsid w:val="000D4036"/>
    <w:rsid w:val="000D446B"/>
    <w:rsid w:val="000D4BFA"/>
    <w:rsid w:val="000D56CE"/>
    <w:rsid w:val="000D5DBB"/>
    <w:rsid w:val="000D5FE5"/>
    <w:rsid w:val="000D6AE1"/>
    <w:rsid w:val="000D7353"/>
    <w:rsid w:val="000D787D"/>
    <w:rsid w:val="000D7973"/>
    <w:rsid w:val="000D7D92"/>
    <w:rsid w:val="000E030B"/>
    <w:rsid w:val="000E0619"/>
    <w:rsid w:val="000E0F46"/>
    <w:rsid w:val="000E122B"/>
    <w:rsid w:val="000E198B"/>
    <w:rsid w:val="000E1A06"/>
    <w:rsid w:val="000E1E06"/>
    <w:rsid w:val="000E21FE"/>
    <w:rsid w:val="000E276F"/>
    <w:rsid w:val="000E2E0D"/>
    <w:rsid w:val="000E3A36"/>
    <w:rsid w:val="000E3B3A"/>
    <w:rsid w:val="000E3BF4"/>
    <w:rsid w:val="000E3C9B"/>
    <w:rsid w:val="000E42AE"/>
    <w:rsid w:val="000E4610"/>
    <w:rsid w:val="000E4A2C"/>
    <w:rsid w:val="000E4A85"/>
    <w:rsid w:val="000E4DEC"/>
    <w:rsid w:val="000E52B3"/>
    <w:rsid w:val="000E57E0"/>
    <w:rsid w:val="000E5C85"/>
    <w:rsid w:val="000E5D57"/>
    <w:rsid w:val="000E66C3"/>
    <w:rsid w:val="000E69F1"/>
    <w:rsid w:val="000E6D77"/>
    <w:rsid w:val="000E6D95"/>
    <w:rsid w:val="000E7862"/>
    <w:rsid w:val="000E7D58"/>
    <w:rsid w:val="000E7F37"/>
    <w:rsid w:val="000F024E"/>
    <w:rsid w:val="000F10B5"/>
    <w:rsid w:val="000F15D0"/>
    <w:rsid w:val="000F347D"/>
    <w:rsid w:val="000F37B4"/>
    <w:rsid w:val="000F3DF6"/>
    <w:rsid w:val="000F4691"/>
    <w:rsid w:val="000F4886"/>
    <w:rsid w:val="000F505B"/>
    <w:rsid w:val="000F509B"/>
    <w:rsid w:val="000F51C7"/>
    <w:rsid w:val="000F566B"/>
    <w:rsid w:val="000F5ABA"/>
    <w:rsid w:val="000F5F0B"/>
    <w:rsid w:val="000F64B6"/>
    <w:rsid w:val="000F6569"/>
    <w:rsid w:val="000F6F3B"/>
    <w:rsid w:val="000F7433"/>
    <w:rsid w:val="000F7925"/>
    <w:rsid w:val="000F7D47"/>
    <w:rsid w:val="000F7F54"/>
    <w:rsid w:val="000F7F5B"/>
    <w:rsid w:val="00100422"/>
    <w:rsid w:val="001005F8"/>
    <w:rsid w:val="00101164"/>
    <w:rsid w:val="00101535"/>
    <w:rsid w:val="001015E8"/>
    <w:rsid w:val="001015FA"/>
    <w:rsid w:val="0010184B"/>
    <w:rsid w:val="00102354"/>
    <w:rsid w:val="001024AC"/>
    <w:rsid w:val="0010252C"/>
    <w:rsid w:val="001026BB"/>
    <w:rsid w:val="00102D8E"/>
    <w:rsid w:val="00102E8A"/>
    <w:rsid w:val="00103271"/>
    <w:rsid w:val="00103B18"/>
    <w:rsid w:val="00103D39"/>
    <w:rsid w:val="00104001"/>
    <w:rsid w:val="00104060"/>
    <w:rsid w:val="00104346"/>
    <w:rsid w:val="0010450D"/>
    <w:rsid w:val="00104B01"/>
    <w:rsid w:val="00105074"/>
    <w:rsid w:val="001053A8"/>
    <w:rsid w:val="00105A1A"/>
    <w:rsid w:val="00105C4C"/>
    <w:rsid w:val="00105EDE"/>
    <w:rsid w:val="00106115"/>
    <w:rsid w:val="001065D9"/>
    <w:rsid w:val="0010781D"/>
    <w:rsid w:val="00107CB4"/>
    <w:rsid w:val="00107F8B"/>
    <w:rsid w:val="00110205"/>
    <w:rsid w:val="00110809"/>
    <w:rsid w:val="00110A7C"/>
    <w:rsid w:val="00110E72"/>
    <w:rsid w:val="0011142C"/>
    <w:rsid w:val="00111ED5"/>
    <w:rsid w:val="00112358"/>
    <w:rsid w:val="001128EA"/>
    <w:rsid w:val="00112B69"/>
    <w:rsid w:val="00112E56"/>
    <w:rsid w:val="00113628"/>
    <w:rsid w:val="00114315"/>
    <w:rsid w:val="00114853"/>
    <w:rsid w:val="00115D3C"/>
    <w:rsid w:val="001163BE"/>
    <w:rsid w:val="001164A5"/>
    <w:rsid w:val="00116CCB"/>
    <w:rsid w:val="00116FF4"/>
    <w:rsid w:val="001176FE"/>
    <w:rsid w:val="00117DDB"/>
    <w:rsid w:val="00120ECF"/>
    <w:rsid w:val="00121543"/>
    <w:rsid w:val="00121F39"/>
    <w:rsid w:val="00122106"/>
    <w:rsid w:val="0012307E"/>
    <w:rsid w:val="00123350"/>
    <w:rsid w:val="00123416"/>
    <w:rsid w:val="00123469"/>
    <w:rsid w:val="001238B1"/>
    <w:rsid w:val="00123C50"/>
    <w:rsid w:val="00123F11"/>
    <w:rsid w:val="00124408"/>
    <w:rsid w:val="00124546"/>
    <w:rsid w:val="0012463C"/>
    <w:rsid w:val="00124F12"/>
    <w:rsid w:val="00124F5A"/>
    <w:rsid w:val="00125001"/>
    <w:rsid w:val="00125063"/>
    <w:rsid w:val="0012537A"/>
    <w:rsid w:val="001253E6"/>
    <w:rsid w:val="00125CAC"/>
    <w:rsid w:val="00126216"/>
    <w:rsid w:val="001264A1"/>
    <w:rsid w:val="00126656"/>
    <w:rsid w:val="00126812"/>
    <w:rsid w:val="0012746F"/>
    <w:rsid w:val="00127696"/>
    <w:rsid w:val="001277E2"/>
    <w:rsid w:val="00127885"/>
    <w:rsid w:val="001279B2"/>
    <w:rsid w:val="00127B28"/>
    <w:rsid w:val="00127DBE"/>
    <w:rsid w:val="00130319"/>
    <w:rsid w:val="0013041C"/>
    <w:rsid w:val="0013049D"/>
    <w:rsid w:val="001319DB"/>
    <w:rsid w:val="00131E6C"/>
    <w:rsid w:val="00132056"/>
    <w:rsid w:val="00132400"/>
    <w:rsid w:val="001326AC"/>
    <w:rsid w:val="00133305"/>
    <w:rsid w:val="00133AC6"/>
    <w:rsid w:val="00134FFB"/>
    <w:rsid w:val="00135761"/>
    <w:rsid w:val="00135F32"/>
    <w:rsid w:val="001361BE"/>
    <w:rsid w:val="00136B9A"/>
    <w:rsid w:val="00136D27"/>
    <w:rsid w:val="0013735C"/>
    <w:rsid w:val="001373D3"/>
    <w:rsid w:val="001375E8"/>
    <w:rsid w:val="0013767A"/>
    <w:rsid w:val="00137AF3"/>
    <w:rsid w:val="00140AC3"/>
    <w:rsid w:val="00140F8C"/>
    <w:rsid w:val="00141130"/>
    <w:rsid w:val="00141256"/>
    <w:rsid w:val="00141595"/>
    <w:rsid w:val="00141CCC"/>
    <w:rsid w:val="00141D52"/>
    <w:rsid w:val="00142A59"/>
    <w:rsid w:val="00142DE9"/>
    <w:rsid w:val="001432E5"/>
    <w:rsid w:val="00143379"/>
    <w:rsid w:val="001434E3"/>
    <w:rsid w:val="001435F3"/>
    <w:rsid w:val="00143A88"/>
    <w:rsid w:val="00144494"/>
    <w:rsid w:val="0014474F"/>
    <w:rsid w:val="001447CA"/>
    <w:rsid w:val="0014480E"/>
    <w:rsid w:val="00144B54"/>
    <w:rsid w:val="00144DC9"/>
    <w:rsid w:val="00144E33"/>
    <w:rsid w:val="00145218"/>
    <w:rsid w:val="0014549A"/>
    <w:rsid w:val="00145502"/>
    <w:rsid w:val="00145CC3"/>
    <w:rsid w:val="00146254"/>
    <w:rsid w:val="00146A97"/>
    <w:rsid w:val="001472F6"/>
    <w:rsid w:val="0014775E"/>
    <w:rsid w:val="0015016A"/>
    <w:rsid w:val="0015018F"/>
    <w:rsid w:val="0015059C"/>
    <w:rsid w:val="00150740"/>
    <w:rsid w:val="0015101B"/>
    <w:rsid w:val="0015120A"/>
    <w:rsid w:val="00151447"/>
    <w:rsid w:val="001514CF"/>
    <w:rsid w:val="00151993"/>
    <w:rsid w:val="00151AAC"/>
    <w:rsid w:val="00151E33"/>
    <w:rsid w:val="00151EE4"/>
    <w:rsid w:val="00152166"/>
    <w:rsid w:val="001521D2"/>
    <w:rsid w:val="0015258D"/>
    <w:rsid w:val="001529FA"/>
    <w:rsid w:val="00152C2C"/>
    <w:rsid w:val="00152EEA"/>
    <w:rsid w:val="00152F0E"/>
    <w:rsid w:val="001530C3"/>
    <w:rsid w:val="0015377E"/>
    <w:rsid w:val="00153CA6"/>
    <w:rsid w:val="001542B8"/>
    <w:rsid w:val="001543DD"/>
    <w:rsid w:val="00154851"/>
    <w:rsid w:val="00154D13"/>
    <w:rsid w:val="00154D80"/>
    <w:rsid w:val="00154EA0"/>
    <w:rsid w:val="001555D8"/>
    <w:rsid w:val="0015588E"/>
    <w:rsid w:val="00155C02"/>
    <w:rsid w:val="00155C4B"/>
    <w:rsid w:val="0015620C"/>
    <w:rsid w:val="001567CC"/>
    <w:rsid w:val="001567F6"/>
    <w:rsid w:val="00156BB0"/>
    <w:rsid w:val="00156C34"/>
    <w:rsid w:val="00156E44"/>
    <w:rsid w:val="00156E4B"/>
    <w:rsid w:val="00156F10"/>
    <w:rsid w:val="0015780B"/>
    <w:rsid w:val="00157ADB"/>
    <w:rsid w:val="00157D9C"/>
    <w:rsid w:val="001603F1"/>
    <w:rsid w:val="00160757"/>
    <w:rsid w:val="001608E4"/>
    <w:rsid w:val="00160E62"/>
    <w:rsid w:val="0016103D"/>
    <w:rsid w:val="00161A60"/>
    <w:rsid w:val="00161B01"/>
    <w:rsid w:val="0016221C"/>
    <w:rsid w:val="00162262"/>
    <w:rsid w:val="001623CA"/>
    <w:rsid w:val="0016241E"/>
    <w:rsid w:val="00162729"/>
    <w:rsid w:val="00162781"/>
    <w:rsid w:val="0016300B"/>
    <w:rsid w:val="00163048"/>
    <w:rsid w:val="001639AD"/>
    <w:rsid w:val="0016415B"/>
    <w:rsid w:val="00164220"/>
    <w:rsid w:val="001648AB"/>
    <w:rsid w:val="001648AD"/>
    <w:rsid w:val="001649C5"/>
    <w:rsid w:val="00164A60"/>
    <w:rsid w:val="00164E55"/>
    <w:rsid w:val="00165138"/>
    <w:rsid w:val="00165261"/>
    <w:rsid w:val="001653E6"/>
    <w:rsid w:val="00165DEE"/>
    <w:rsid w:val="00165E11"/>
    <w:rsid w:val="00165E87"/>
    <w:rsid w:val="00165F63"/>
    <w:rsid w:val="00166124"/>
    <w:rsid w:val="0016635E"/>
    <w:rsid w:val="00166785"/>
    <w:rsid w:val="00166A69"/>
    <w:rsid w:val="00166B03"/>
    <w:rsid w:val="00166BCC"/>
    <w:rsid w:val="0016712B"/>
    <w:rsid w:val="00167732"/>
    <w:rsid w:val="0016797B"/>
    <w:rsid w:val="00170E0E"/>
    <w:rsid w:val="00170F60"/>
    <w:rsid w:val="00170F87"/>
    <w:rsid w:val="0017101B"/>
    <w:rsid w:val="00171A51"/>
    <w:rsid w:val="00171CF1"/>
    <w:rsid w:val="00172187"/>
    <w:rsid w:val="00172A17"/>
    <w:rsid w:val="00173001"/>
    <w:rsid w:val="001731A8"/>
    <w:rsid w:val="001736D4"/>
    <w:rsid w:val="00173CD2"/>
    <w:rsid w:val="00173D7E"/>
    <w:rsid w:val="00173E63"/>
    <w:rsid w:val="001741CF"/>
    <w:rsid w:val="00174527"/>
    <w:rsid w:val="00174745"/>
    <w:rsid w:val="00174AC2"/>
    <w:rsid w:val="00175512"/>
    <w:rsid w:val="00175B81"/>
    <w:rsid w:val="0017601C"/>
    <w:rsid w:val="0017667C"/>
    <w:rsid w:val="001766CA"/>
    <w:rsid w:val="00176CB9"/>
    <w:rsid w:val="00176DC1"/>
    <w:rsid w:val="00177559"/>
    <w:rsid w:val="00177B0F"/>
    <w:rsid w:val="00177E75"/>
    <w:rsid w:val="0018049A"/>
    <w:rsid w:val="0018098D"/>
    <w:rsid w:val="001809DA"/>
    <w:rsid w:val="00180A62"/>
    <w:rsid w:val="00180D5C"/>
    <w:rsid w:val="001813C8"/>
    <w:rsid w:val="0018178C"/>
    <w:rsid w:val="001819DC"/>
    <w:rsid w:val="00181D5F"/>
    <w:rsid w:val="00182435"/>
    <w:rsid w:val="00182D1A"/>
    <w:rsid w:val="00182F7D"/>
    <w:rsid w:val="00183363"/>
    <w:rsid w:val="00183377"/>
    <w:rsid w:val="0018356E"/>
    <w:rsid w:val="001836A7"/>
    <w:rsid w:val="0018387B"/>
    <w:rsid w:val="00183CE8"/>
    <w:rsid w:val="00183D9F"/>
    <w:rsid w:val="00183E55"/>
    <w:rsid w:val="00183F14"/>
    <w:rsid w:val="001842A5"/>
    <w:rsid w:val="00184475"/>
    <w:rsid w:val="0018490C"/>
    <w:rsid w:val="00184EB6"/>
    <w:rsid w:val="0018503A"/>
    <w:rsid w:val="0018582E"/>
    <w:rsid w:val="00185B9B"/>
    <w:rsid w:val="00185E37"/>
    <w:rsid w:val="00185F85"/>
    <w:rsid w:val="00185FEF"/>
    <w:rsid w:val="001863B4"/>
    <w:rsid w:val="0018647B"/>
    <w:rsid w:val="001871B1"/>
    <w:rsid w:val="00187216"/>
    <w:rsid w:val="00187CD4"/>
    <w:rsid w:val="00190020"/>
    <w:rsid w:val="00190200"/>
    <w:rsid w:val="00190580"/>
    <w:rsid w:val="001908F1"/>
    <w:rsid w:val="00191824"/>
    <w:rsid w:val="0019191C"/>
    <w:rsid w:val="00191CDB"/>
    <w:rsid w:val="0019244A"/>
    <w:rsid w:val="00193253"/>
    <w:rsid w:val="00193265"/>
    <w:rsid w:val="00193598"/>
    <w:rsid w:val="00193759"/>
    <w:rsid w:val="001937F2"/>
    <w:rsid w:val="00193B6D"/>
    <w:rsid w:val="00194DB4"/>
    <w:rsid w:val="00195511"/>
    <w:rsid w:val="00195775"/>
    <w:rsid w:val="001958AE"/>
    <w:rsid w:val="00195C2B"/>
    <w:rsid w:val="00195C40"/>
    <w:rsid w:val="00196310"/>
    <w:rsid w:val="001964A6"/>
    <w:rsid w:val="00196583"/>
    <w:rsid w:val="00196694"/>
    <w:rsid w:val="0019692C"/>
    <w:rsid w:val="00196A63"/>
    <w:rsid w:val="00196DAF"/>
    <w:rsid w:val="00196E00"/>
    <w:rsid w:val="00197B85"/>
    <w:rsid w:val="00197D5E"/>
    <w:rsid w:val="001A0310"/>
    <w:rsid w:val="001A0712"/>
    <w:rsid w:val="001A0734"/>
    <w:rsid w:val="001A0D08"/>
    <w:rsid w:val="001A1076"/>
    <w:rsid w:val="001A1270"/>
    <w:rsid w:val="001A15BD"/>
    <w:rsid w:val="001A1745"/>
    <w:rsid w:val="001A1FC8"/>
    <w:rsid w:val="001A2273"/>
    <w:rsid w:val="001A2AD5"/>
    <w:rsid w:val="001A2F5E"/>
    <w:rsid w:val="001A2F67"/>
    <w:rsid w:val="001A2FC2"/>
    <w:rsid w:val="001A32FD"/>
    <w:rsid w:val="001A335B"/>
    <w:rsid w:val="001A33D4"/>
    <w:rsid w:val="001A34F2"/>
    <w:rsid w:val="001A3ADE"/>
    <w:rsid w:val="001A3C06"/>
    <w:rsid w:val="001A4514"/>
    <w:rsid w:val="001A489F"/>
    <w:rsid w:val="001A4DA8"/>
    <w:rsid w:val="001A503B"/>
    <w:rsid w:val="001A5408"/>
    <w:rsid w:val="001A56AB"/>
    <w:rsid w:val="001A5AEC"/>
    <w:rsid w:val="001A5E37"/>
    <w:rsid w:val="001A6242"/>
    <w:rsid w:val="001A64B5"/>
    <w:rsid w:val="001A66DB"/>
    <w:rsid w:val="001A6AF8"/>
    <w:rsid w:val="001A6E9B"/>
    <w:rsid w:val="001A6EBB"/>
    <w:rsid w:val="001A74E3"/>
    <w:rsid w:val="001A7630"/>
    <w:rsid w:val="001A7F85"/>
    <w:rsid w:val="001B05CE"/>
    <w:rsid w:val="001B0999"/>
    <w:rsid w:val="001B0D9F"/>
    <w:rsid w:val="001B10C2"/>
    <w:rsid w:val="001B14AD"/>
    <w:rsid w:val="001B1848"/>
    <w:rsid w:val="001B1868"/>
    <w:rsid w:val="001B21BC"/>
    <w:rsid w:val="001B23AC"/>
    <w:rsid w:val="001B2956"/>
    <w:rsid w:val="001B2D6F"/>
    <w:rsid w:val="001B3033"/>
    <w:rsid w:val="001B3255"/>
    <w:rsid w:val="001B3504"/>
    <w:rsid w:val="001B35E6"/>
    <w:rsid w:val="001B3F81"/>
    <w:rsid w:val="001B3FE2"/>
    <w:rsid w:val="001B40E9"/>
    <w:rsid w:val="001B451E"/>
    <w:rsid w:val="001B4A85"/>
    <w:rsid w:val="001B4BD5"/>
    <w:rsid w:val="001B4F0D"/>
    <w:rsid w:val="001B593A"/>
    <w:rsid w:val="001B5A5D"/>
    <w:rsid w:val="001B5DB8"/>
    <w:rsid w:val="001B63C1"/>
    <w:rsid w:val="001B6B20"/>
    <w:rsid w:val="001C07EE"/>
    <w:rsid w:val="001C0B49"/>
    <w:rsid w:val="001C0C0E"/>
    <w:rsid w:val="001C0DFA"/>
    <w:rsid w:val="001C15F4"/>
    <w:rsid w:val="001C1816"/>
    <w:rsid w:val="001C1DC3"/>
    <w:rsid w:val="001C2460"/>
    <w:rsid w:val="001C2528"/>
    <w:rsid w:val="001C265F"/>
    <w:rsid w:val="001C2A78"/>
    <w:rsid w:val="001C2CB6"/>
    <w:rsid w:val="001C3069"/>
    <w:rsid w:val="001C30E3"/>
    <w:rsid w:val="001C3510"/>
    <w:rsid w:val="001C36C9"/>
    <w:rsid w:val="001C4296"/>
    <w:rsid w:val="001C4429"/>
    <w:rsid w:val="001C4673"/>
    <w:rsid w:val="001C4A21"/>
    <w:rsid w:val="001C4B3B"/>
    <w:rsid w:val="001C4BE3"/>
    <w:rsid w:val="001C4FAB"/>
    <w:rsid w:val="001C50DE"/>
    <w:rsid w:val="001C619E"/>
    <w:rsid w:val="001C6370"/>
    <w:rsid w:val="001C6805"/>
    <w:rsid w:val="001C6A20"/>
    <w:rsid w:val="001C7A32"/>
    <w:rsid w:val="001D000F"/>
    <w:rsid w:val="001D0657"/>
    <w:rsid w:val="001D0D3B"/>
    <w:rsid w:val="001D0D69"/>
    <w:rsid w:val="001D14E5"/>
    <w:rsid w:val="001D2417"/>
    <w:rsid w:val="001D267B"/>
    <w:rsid w:val="001D31EA"/>
    <w:rsid w:val="001D3F06"/>
    <w:rsid w:val="001D48C4"/>
    <w:rsid w:val="001D5B3F"/>
    <w:rsid w:val="001D605F"/>
    <w:rsid w:val="001D68D4"/>
    <w:rsid w:val="001D6B8A"/>
    <w:rsid w:val="001D7435"/>
    <w:rsid w:val="001D771C"/>
    <w:rsid w:val="001E0090"/>
    <w:rsid w:val="001E0186"/>
    <w:rsid w:val="001E0274"/>
    <w:rsid w:val="001E031D"/>
    <w:rsid w:val="001E038A"/>
    <w:rsid w:val="001E042B"/>
    <w:rsid w:val="001E09B4"/>
    <w:rsid w:val="001E0CD6"/>
    <w:rsid w:val="001E1221"/>
    <w:rsid w:val="001E2DB7"/>
    <w:rsid w:val="001E3FBE"/>
    <w:rsid w:val="001E408B"/>
    <w:rsid w:val="001E4388"/>
    <w:rsid w:val="001E472F"/>
    <w:rsid w:val="001E49F1"/>
    <w:rsid w:val="001E506F"/>
    <w:rsid w:val="001E5555"/>
    <w:rsid w:val="001E6E3F"/>
    <w:rsid w:val="001E7205"/>
    <w:rsid w:val="001E726D"/>
    <w:rsid w:val="001F0A78"/>
    <w:rsid w:val="001F0B17"/>
    <w:rsid w:val="001F0CFB"/>
    <w:rsid w:val="001F0F11"/>
    <w:rsid w:val="001F0F18"/>
    <w:rsid w:val="001F1CA4"/>
    <w:rsid w:val="001F21A1"/>
    <w:rsid w:val="001F27AA"/>
    <w:rsid w:val="001F2A30"/>
    <w:rsid w:val="001F2A69"/>
    <w:rsid w:val="001F3041"/>
    <w:rsid w:val="001F309D"/>
    <w:rsid w:val="001F364B"/>
    <w:rsid w:val="001F3967"/>
    <w:rsid w:val="001F3ACC"/>
    <w:rsid w:val="001F4221"/>
    <w:rsid w:val="001F43A9"/>
    <w:rsid w:val="001F4F59"/>
    <w:rsid w:val="001F50B0"/>
    <w:rsid w:val="001F547F"/>
    <w:rsid w:val="001F553E"/>
    <w:rsid w:val="001F585B"/>
    <w:rsid w:val="001F63DD"/>
    <w:rsid w:val="001F65B3"/>
    <w:rsid w:val="001F679F"/>
    <w:rsid w:val="001F6D48"/>
    <w:rsid w:val="001F6F38"/>
    <w:rsid w:val="001F7419"/>
    <w:rsid w:val="001F7996"/>
    <w:rsid w:val="001F7B5D"/>
    <w:rsid w:val="002005F6"/>
    <w:rsid w:val="00200735"/>
    <w:rsid w:val="00200966"/>
    <w:rsid w:val="002009F2"/>
    <w:rsid w:val="0020110C"/>
    <w:rsid w:val="00201C6A"/>
    <w:rsid w:val="00201F1B"/>
    <w:rsid w:val="00202685"/>
    <w:rsid w:val="00202BAB"/>
    <w:rsid w:val="0020313B"/>
    <w:rsid w:val="00203273"/>
    <w:rsid w:val="0020380D"/>
    <w:rsid w:val="002038C6"/>
    <w:rsid w:val="00203A47"/>
    <w:rsid w:val="00203D33"/>
    <w:rsid w:val="00203EE1"/>
    <w:rsid w:val="002048B6"/>
    <w:rsid w:val="00205224"/>
    <w:rsid w:val="00205798"/>
    <w:rsid w:val="0020585F"/>
    <w:rsid w:val="00205F2D"/>
    <w:rsid w:val="00206570"/>
    <w:rsid w:val="002066B4"/>
    <w:rsid w:val="002070BB"/>
    <w:rsid w:val="002070F6"/>
    <w:rsid w:val="00207102"/>
    <w:rsid w:val="0020753F"/>
    <w:rsid w:val="00207876"/>
    <w:rsid w:val="00207BDB"/>
    <w:rsid w:val="00207D17"/>
    <w:rsid w:val="00207ECC"/>
    <w:rsid w:val="00211CA2"/>
    <w:rsid w:val="00211CD2"/>
    <w:rsid w:val="00212AFF"/>
    <w:rsid w:val="00212D1E"/>
    <w:rsid w:val="00212ED2"/>
    <w:rsid w:val="002130E1"/>
    <w:rsid w:val="002138CF"/>
    <w:rsid w:val="002139A9"/>
    <w:rsid w:val="00213C3A"/>
    <w:rsid w:val="0021425A"/>
    <w:rsid w:val="002142C5"/>
    <w:rsid w:val="00214FA2"/>
    <w:rsid w:val="00215B46"/>
    <w:rsid w:val="00215BB9"/>
    <w:rsid w:val="00215FC5"/>
    <w:rsid w:val="0021633A"/>
    <w:rsid w:val="0021670A"/>
    <w:rsid w:val="00216A1E"/>
    <w:rsid w:val="00216D29"/>
    <w:rsid w:val="00216F7A"/>
    <w:rsid w:val="002170F9"/>
    <w:rsid w:val="00217697"/>
    <w:rsid w:val="00217F75"/>
    <w:rsid w:val="002200A8"/>
    <w:rsid w:val="002204CE"/>
    <w:rsid w:val="00220571"/>
    <w:rsid w:val="00220837"/>
    <w:rsid w:val="00220C06"/>
    <w:rsid w:val="00221105"/>
    <w:rsid w:val="0022113D"/>
    <w:rsid w:val="002211BF"/>
    <w:rsid w:val="00221D92"/>
    <w:rsid w:val="00221DB6"/>
    <w:rsid w:val="0022207C"/>
    <w:rsid w:val="00222632"/>
    <w:rsid w:val="002231E8"/>
    <w:rsid w:val="002233E2"/>
    <w:rsid w:val="00223424"/>
    <w:rsid w:val="0022382F"/>
    <w:rsid w:val="002238EE"/>
    <w:rsid w:val="00223D2D"/>
    <w:rsid w:val="00223EE7"/>
    <w:rsid w:val="00225047"/>
    <w:rsid w:val="00225362"/>
    <w:rsid w:val="002259F6"/>
    <w:rsid w:val="00225BDF"/>
    <w:rsid w:val="00225C0E"/>
    <w:rsid w:val="0022666F"/>
    <w:rsid w:val="002272DA"/>
    <w:rsid w:val="00227457"/>
    <w:rsid w:val="0022769F"/>
    <w:rsid w:val="002277B6"/>
    <w:rsid w:val="00227885"/>
    <w:rsid w:val="002279E1"/>
    <w:rsid w:val="00227C5E"/>
    <w:rsid w:val="002301C1"/>
    <w:rsid w:val="00230565"/>
    <w:rsid w:val="00230D53"/>
    <w:rsid w:val="002316D0"/>
    <w:rsid w:val="00231D42"/>
    <w:rsid w:val="00231DB5"/>
    <w:rsid w:val="002321A1"/>
    <w:rsid w:val="002324F7"/>
    <w:rsid w:val="00232E80"/>
    <w:rsid w:val="00232F14"/>
    <w:rsid w:val="0023312E"/>
    <w:rsid w:val="00233178"/>
    <w:rsid w:val="0023352A"/>
    <w:rsid w:val="00233B89"/>
    <w:rsid w:val="00233BC0"/>
    <w:rsid w:val="00234191"/>
    <w:rsid w:val="00234591"/>
    <w:rsid w:val="002348C9"/>
    <w:rsid w:val="00234B19"/>
    <w:rsid w:val="00234EA5"/>
    <w:rsid w:val="00235730"/>
    <w:rsid w:val="00235AFF"/>
    <w:rsid w:val="00235B60"/>
    <w:rsid w:val="00235ED3"/>
    <w:rsid w:val="0023603F"/>
    <w:rsid w:val="00236185"/>
    <w:rsid w:val="00236D85"/>
    <w:rsid w:val="00237252"/>
    <w:rsid w:val="0023761F"/>
    <w:rsid w:val="002378B9"/>
    <w:rsid w:val="002379CD"/>
    <w:rsid w:val="00237A92"/>
    <w:rsid w:val="00237A9B"/>
    <w:rsid w:val="00240301"/>
    <w:rsid w:val="00240800"/>
    <w:rsid w:val="00240889"/>
    <w:rsid w:val="00240895"/>
    <w:rsid w:val="00240A86"/>
    <w:rsid w:val="00240D08"/>
    <w:rsid w:val="00240FF9"/>
    <w:rsid w:val="00241306"/>
    <w:rsid w:val="00241F1B"/>
    <w:rsid w:val="00242989"/>
    <w:rsid w:val="00242BD9"/>
    <w:rsid w:val="00243341"/>
    <w:rsid w:val="00244277"/>
    <w:rsid w:val="00244704"/>
    <w:rsid w:val="00244730"/>
    <w:rsid w:val="0024476B"/>
    <w:rsid w:val="002447B1"/>
    <w:rsid w:val="002447CC"/>
    <w:rsid w:val="002449AD"/>
    <w:rsid w:val="00244A4F"/>
    <w:rsid w:val="00244AF6"/>
    <w:rsid w:val="00244C4A"/>
    <w:rsid w:val="0024510C"/>
    <w:rsid w:val="00245D99"/>
    <w:rsid w:val="00245E06"/>
    <w:rsid w:val="002461D3"/>
    <w:rsid w:val="0024656E"/>
    <w:rsid w:val="00246659"/>
    <w:rsid w:val="0024690A"/>
    <w:rsid w:val="00246FF3"/>
    <w:rsid w:val="00247069"/>
    <w:rsid w:val="00247163"/>
    <w:rsid w:val="00247232"/>
    <w:rsid w:val="00247317"/>
    <w:rsid w:val="002500CE"/>
    <w:rsid w:val="00250238"/>
    <w:rsid w:val="00250445"/>
    <w:rsid w:val="00250934"/>
    <w:rsid w:val="00250E23"/>
    <w:rsid w:val="00251064"/>
    <w:rsid w:val="00251292"/>
    <w:rsid w:val="002518DE"/>
    <w:rsid w:val="00251AE8"/>
    <w:rsid w:val="00253203"/>
    <w:rsid w:val="002532D8"/>
    <w:rsid w:val="00253949"/>
    <w:rsid w:val="00253A4A"/>
    <w:rsid w:val="00253BFD"/>
    <w:rsid w:val="00253EA0"/>
    <w:rsid w:val="002544D4"/>
    <w:rsid w:val="002549ED"/>
    <w:rsid w:val="002552F5"/>
    <w:rsid w:val="00255423"/>
    <w:rsid w:val="0025553F"/>
    <w:rsid w:val="00255F2F"/>
    <w:rsid w:val="00255F77"/>
    <w:rsid w:val="00256020"/>
    <w:rsid w:val="002566F5"/>
    <w:rsid w:val="00256E3E"/>
    <w:rsid w:val="00257086"/>
    <w:rsid w:val="002579EE"/>
    <w:rsid w:val="002608B2"/>
    <w:rsid w:val="00260995"/>
    <w:rsid w:val="00260B18"/>
    <w:rsid w:val="00260DB2"/>
    <w:rsid w:val="00260F51"/>
    <w:rsid w:val="002611A7"/>
    <w:rsid w:val="0026190F"/>
    <w:rsid w:val="002619F0"/>
    <w:rsid w:val="002625C8"/>
    <w:rsid w:val="00262A76"/>
    <w:rsid w:val="00262C78"/>
    <w:rsid w:val="00262CF6"/>
    <w:rsid w:val="002632F2"/>
    <w:rsid w:val="00263A72"/>
    <w:rsid w:val="00263EBA"/>
    <w:rsid w:val="00263FDE"/>
    <w:rsid w:val="002641A0"/>
    <w:rsid w:val="002644F1"/>
    <w:rsid w:val="00264E6E"/>
    <w:rsid w:val="00264E77"/>
    <w:rsid w:val="002655DB"/>
    <w:rsid w:val="002656D1"/>
    <w:rsid w:val="00265797"/>
    <w:rsid w:val="002658BC"/>
    <w:rsid w:val="00265A1A"/>
    <w:rsid w:val="00266668"/>
    <w:rsid w:val="0026709E"/>
    <w:rsid w:val="00267138"/>
    <w:rsid w:val="00267406"/>
    <w:rsid w:val="00267E20"/>
    <w:rsid w:val="00271280"/>
    <w:rsid w:val="002714EB"/>
    <w:rsid w:val="002717FC"/>
    <w:rsid w:val="0027195A"/>
    <w:rsid w:val="00271DFC"/>
    <w:rsid w:val="00271E38"/>
    <w:rsid w:val="00271F32"/>
    <w:rsid w:val="00271FE8"/>
    <w:rsid w:val="00272D85"/>
    <w:rsid w:val="00273780"/>
    <w:rsid w:val="00273A3A"/>
    <w:rsid w:val="002742AA"/>
    <w:rsid w:val="00274389"/>
    <w:rsid w:val="002745DD"/>
    <w:rsid w:val="00275350"/>
    <w:rsid w:val="002756C8"/>
    <w:rsid w:val="002756E2"/>
    <w:rsid w:val="002758C0"/>
    <w:rsid w:val="00275B4B"/>
    <w:rsid w:val="00276699"/>
    <w:rsid w:val="002767F0"/>
    <w:rsid w:val="002767FB"/>
    <w:rsid w:val="00277010"/>
    <w:rsid w:val="0027762A"/>
    <w:rsid w:val="002777FA"/>
    <w:rsid w:val="00277B05"/>
    <w:rsid w:val="00277B59"/>
    <w:rsid w:val="00277C42"/>
    <w:rsid w:val="00280165"/>
    <w:rsid w:val="002809E2"/>
    <w:rsid w:val="00280D23"/>
    <w:rsid w:val="002814F9"/>
    <w:rsid w:val="002815F3"/>
    <w:rsid w:val="00282087"/>
    <w:rsid w:val="0028244D"/>
    <w:rsid w:val="002828B9"/>
    <w:rsid w:val="00282C25"/>
    <w:rsid w:val="00282FAF"/>
    <w:rsid w:val="00283635"/>
    <w:rsid w:val="0028398E"/>
    <w:rsid w:val="00283B78"/>
    <w:rsid w:val="0028419E"/>
    <w:rsid w:val="00284336"/>
    <w:rsid w:val="0028464D"/>
    <w:rsid w:val="0028489D"/>
    <w:rsid w:val="00284CD6"/>
    <w:rsid w:val="002856DA"/>
    <w:rsid w:val="002859DB"/>
    <w:rsid w:val="00286561"/>
    <w:rsid w:val="0028661B"/>
    <w:rsid w:val="00286C50"/>
    <w:rsid w:val="00286FF8"/>
    <w:rsid w:val="002875AA"/>
    <w:rsid w:val="00287C8A"/>
    <w:rsid w:val="00287E6D"/>
    <w:rsid w:val="002900CB"/>
    <w:rsid w:val="00290470"/>
    <w:rsid w:val="00290C66"/>
    <w:rsid w:val="002913D2"/>
    <w:rsid w:val="002917A0"/>
    <w:rsid w:val="0029191E"/>
    <w:rsid w:val="002921AB"/>
    <w:rsid w:val="0029231B"/>
    <w:rsid w:val="00293D72"/>
    <w:rsid w:val="00293EC5"/>
    <w:rsid w:val="0029400A"/>
    <w:rsid w:val="0029489A"/>
    <w:rsid w:val="00294A2E"/>
    <w:rsid w:val="00294BAE"/>
    <w:rsid w:val="00294EDA"/>
    <w:rsid w:val="00294F10"/>
    <w:rsid w:val="002951E0"/>
    <w:rsid w:val="002951EE"/>
    <w:rsid w:val="0029570F"/>
    <w:rsid w:val="0029573A"/>
    <w:rsid w:val="0029578D"/>
    <w:rsid w:val="00295CE5"/>
    <w:rsid w:val="002962AF"/>
    <w:rsid w:val="002963BD"/>
    <w:rsid w:val="002965BD"/>
    <w:rsid w:val="00296B85"/>
    <w:rsid w:val="00297429"/>
    <w:rsid w:val="00297942"/>
    <w:rsid w:val="002A064A"/>
    <w:rsid w:val="002A07F6"/>
    <w:rsid w:val="002A0EBC"/>
    <w:rsid w:val="002A0F8F"/>
    <w:rsid w:val="002A11E8"/>
    <w:rsid w:val="002A14CB"/>
    <w:rsid w:val="002A2A4D"/>
    <w:rsid w:val="002A2CBB"/>
    <w:rsid w:val="002A2F17"/>
    <w:rsid w:val="002A2FC7"/>
    <w:rsid w:val="002A31A0"/>
    <w:rsid w:val="002A33DD"/>
    <w:rsid w:val="002A344E"/>
    <w:rsid w:val="002A4632"/>
    <w:rsid w:val="002A46CB"/>
    <w:rsid w:val="002A48A9"/>
    <w:rsid w:val="002A4FF4"/>
    <w:rsid w:val="002A5213"/>
    <w:rsid w:val="002A52BD"/>
    <w:rsid w:val="002A6194"/>
    <w:rsid w:val="002A63B4"/>
    <w:rsid w:val="002A7168"/>
    <w:rsid w:val="002A7A0D"/>
    <w:rsid w:val="002B01F5"/>
    <w:rsid w:val="002B034E"/>
    <w:rsid w:val="002B06B2"/>
    <w:rsid w:val="002B07B4"/>
    <w:rsid w:val="002B09F2"/>
    <w:rsid w:val="002B0E2D"/>
    <w:rsid w:val="002B199F"/>
    <w:rsid w:val="002B1B78"/>
    <w:rsid w:val="002B1E81"/>
    <w:rsid w:val="002B2330"/>
    <w:rsid w:val="002B2875"/>
    <w:rsid w:val="002B29C8"/>
    <w:rsid w:val="002B2BCF"/>
    <w:rsid w:val="002B43F4"/>
    <w:rsid w:val="002B4637"/>
    <w:rsid w:val="002B4F03"/>
    <w:rsid w:val="002B515C"/>
    <w:rsid w:val="002B5725"/>
    <w:rsid w:val="002B5D1B"/>
    <w:rsid w:val="002B5D28"/>
    <w:rsid w:val="002B5E7B"/>
    <w:rsid w:val="002B5FE5"/>
    <w:rsid w:val="002B667C"/>
    <w:rsid w:val="002B6D69"/>
    <w:rsid w:val="002B6ECE"/>
    <w:rsid w:val="002B6F8C"/>
    <w:rsid w:val="002B7A8D"/>
    <w:rsid w:val="002B7B5E"/>
    <w:rsid w:val="002B7FB9"/>
    <w:rsid w:val="002C00C9"/>
    <w:rsid w:val="002C086A"/>
    <w:rsid w:val="002C090C"/>
    <w:rsid w:val="002C181E"/>
    <w:rsid w:val="002C1985"/>
    <w:rsid w:val="002C211D"/>
    <w:rsid w:val="002C269C"/>
    <w:rsid w:val="002C273C"/>
    <w:rsid w:val="002C2E3F"/>
    <w:rsid w:val="002C2FD1"/>
    <w:rsid w:val="002C3489"/>
    <w:rsid w:val="002C3B33"/>
    <w:rsid w:val="002C3E04"/>
    <w:rsid w:val="002C40D2"/>
    <w:rsid w:val="002C43CB"/>
    <w:rsid w:val="002C459C"/>
    <w:rsid w:val="002C475A"/>
    <w:rsid w:val="002C479E"/>
    <w:rsid w:val="002C506A"/>
    <w:rsid w:val="002C52D1"/>
    <w:rsid w:val="002C5353"/>
    <w:rsid w:val="002C56F0"/>
    <w:rsid w:val="002C5BD4"/>
    <w:rsid w:val="002C60D4"/>
    <w:rsid w:val="002C617D"/>
    <w:rsid w:val="002C6974"/>
    <w:rsid w:val="002C6DA3"/>
    <w:rsid w:val="002C6DDA"/>
    <w:rsid w:val="002C7219"/>
    <w:rsid w:val="002C7335"/>
    <w:rsid w:val="002C7566"/>
    <w:rsid w:val="002C7B45"/>
    <w:rsid w:val="002D03E3"/>
    <w:rsid w:val="002D0402"/>
    <w:rsid w:val="002D0B1E"/>
    <w:rsid w:val="002D0F2C"/>
    <w:rsid w:val="002D17B7"/>
    <w:rsid w:val="002D18AD"/>
    <w:rsid w:val="002D297B"/>
    <w:rsid w:val="002D3262"/>
    <w:rsid w:val="002D37A2"/>
    <w:rsid w:val="002D3FA2"/>
    <w:rsid w:val="002D4182"/>
    <w:rsid w:val="002D4223"/>
    <w:rsid w:val="002D424A"/>
    <w:rsid w:val="002D42C7"/>
    <w:rsid w:val="002D455F"/>
    <w:rsid w:val="002D5C9B"/>
    <w:rsid w:val="002D5EBA"/>
    <w:rsid w:val="002D6311"/>
    <w:rsid w:val="002D63EA"/>
    <w:rsid w:val="002D6B16"/>
    <w:rsid w:val="002D6C5A"/>
    <w:rsid w:val="002E0352"/>
    <w:rsid w:val="002E0388"/>
    <w:rsid w:val="002E046E"/>
    <w:rsid w:val="002E05F2"/>
    <w:rsid w:val="002E0652"/>
    <w:rsid w:val="002E078F"/>
    <w:rsid w:val="002E0F12"/>
    <w:rsid w:val="002E134B"/>
    <w:rsid w:val="002E13E9"/>
    <w:rsid w:val="002E15A2"/>
    <w:rsid w:val="002E1A41"/>
    <w:rsid w:val="002E1B74"/>
    <w:rsid w:val="002E1D15"/>
    <w:rsid w:val="002E1EFC"/>
    <w:rsid w:val="002E2199"/>
    <w:rsid w:val="002E22F2"/>
    <w:rsid w:val="002E238E"/>
    <w:rsid w:val="002E2885"/>
    <w:rsid w:val="002E2BA7"/>
    <w:rsid w:val="002E30C8"/>
    <w:rsid w:val="002E3330"/>
    <w:rsid w:val="002E3512"/>
    <w:rsid w:val="002E3A9E"/>
    <w:rsid w:val="002E3DF3"/>
    <w:rsid w:val="002E3EA2"/>
    <w:rsid w:val="002E3F86"/>
    <w:rsid w:val="002E40AB"/>
    <w:rsid w:val="002E45AE"/>
    <w:rsid w:val="002E4910"/>
    <w:rsid w:val="002E5008"/>
    <w:rsid w:val="002E54C0"/>
    <w:rsid w:val="002E5656"/>
    <w:rsid w:val="002E5852"/>
    <w:rsid w:val="002E5C94"/>
    <w:rsid w:val="002E69CD"/>
    <w:rsid w:val="002E6AF6"/>
    <w:rsid w:val="002E6C6F"/>
    <w:rsid w:val="002E77B3"/>
    <w:rsid w:val="002F02C3"/>
    <w:rsid w:val="002F0666"/>
    <w:rsid w:val="002F0CCB"/>
    <w:rsid w:val="002F14A2"/>
    <w:rsid w:val="002F188B"/>
    <w:rsid w:val="002F1B2E"/>
    <w:rsid w:val="002F1DD3"/>
    <w:rsid w:val="002F1ECD"/>
    <w:rsid w:val="002F24CD"/>
    <w:rsid w:val="002F2D9F"/>
    <w:rsid w:val="002F3682"/>
    <w:rsid w:val="002F3749"/>
    <w:rsid w:val="002F3DA5"/>
    <w:rsid w:val="002F43EA"/>
    <w:rsid w:val="002F455D"/>
    <w:rsid w:val="002F46AD"/>
    <w:rsid w:val="002F4A05"/>
    <w:rsid w:val="002F4E20"/>
    <w:rsid w:val="002F50A2"/>
    <w:rsid w:val="002F523E"/>
    <w:rsid w:val="002F53D9"/>
    <w:rsid w:val="002F5438"/>
    <w:rsid w:val="002F5BD5"/>
    <w:rsid w:val="002F6A0F"/>
    <w:rsid w:val="002F6FE4"/>
    <w:rsid w:val="002F707B"/>
    <w:rsid w:val="002F7C72"/>
    <w:rsid w:val="002F7C88"/>
    <w:rsid w:val="002F7D96"/>
    <w:rsid w:val="00300297"/>
    <w:rsid w:val="00300D80"/>
    <w:rsid w:val="0030118C"/>
    <w:rsid w:val="0030149B"/>
    <w:rsid w:val="003018EE"/>
    <w:rsid w:val="00301B36"/>
    <w:rsid w:val="00301B44"/>
    <w:rsid w:val="00301BC7"/>
    <w:rsid w:val="00302EA1"/>
    <w:rsid w:val="003034EA"/>
    <w:rsid w:val="003039EF"/>
    <w:rsid w:val="00303E83"/>
    <w:rsid w:val="00304195"/>
    <w:rsid w:val="003041E9"/>
    <w:rsid w:val="003050E2"/>
    <w:rsid w:val="003051C5"/>
    <w:rsid w:val="00305400"/>
    <w:rsid w:val="003058A9"/>
    <w:rsid w:val="0030632D"/>
    <w:rsid w:val="00306386"/>
    <w:rsid w:val="00306C9C"/>
    <w:rsid w:val="00306DF3"/>
    <w:rsid w:val="00306E3A"/>
    <w:rsid w:val="00307448"/>
    <w:rsid w:val="00307682"/>
    <w:rsid w:val="00310207"/>
    <w:rsid w:val="003102B3"/>
    <w:rsid w:val="003109BB"/>
    <w:rsid w:val="003109E2"/>
    <w:rsid w:val="00310B25"/>
    <w:rsid w:val="00310B71"/>
    <w:rsid w:val="00310E10"/>
    <w:rsid w:val="00311637"/>
    <w:rsid w:val="00311B00"/>
    <w:rsid w:val="00311F2E"/>
    <w:rsid w:val="00312244"/>
    <w:rsid w:val="00312803"/>
    <w:rsid w:val="00313BAE"/>
    <w:rsid w:val="00314064"/>
    <w:rsid w:val="003141E2"/>
    <w:rsid w:val="00314314"/>
    <w:rsid w:val="00314EE8"/>
    <w:rsid w:val="00315150"/>
    <w:rsid w:val="00315197"/>
    <w:rsid w:val="003154D9"/>
    <w:rsid w:val="00315786"/>
    <w:rsid w:val="00315C22"/>
    <w:rsid w:val="00316174"/>
    <w:rsid w:val="003164B0"/>
    <w:rsid w:val="00316EAE"/>
    <w:rsid w:val="0031730B"/>
    <w:rsid w:val="00317421"/>
    <w:rsid w:val="003175A5"/>
    <w:rsid w:val="003176E2"/>
    <w:rsid w:val="00317DA6"/>
    <w:rsid w:val="00317DF1"/>
    <w:rsid w:val="00320C3B"/>
    <w:rsid w:val="0032103C"/>
    <w:rsid w:val="003213F9"/>
    <w:rsid w:val="0032144B"/>
    <w:rsid w:val="00321569"/>
    <w:rsid w:val="003219E2"/>
    <w:rsid w:val="003224BE"/>
    <w:rsid w:val="00322565"/>
    <w:rsid w:val="00322869"/>
    <w:rsid w:val="003229CF"/>
    <w:rsid w:val="00322A66"/>
    <w:rsid w:val="00322ADA"/>
    <w:rsid w:val="00322DFC"/>
    <w:rsid w:val="003230B0"/>
    <w:rsid w:val="0032372D"/>
    <w:rsid w:val="003239F5"/>
    <w:rsid w:val="00323EF4"/>
    <w:rsid w:val="00324768"/>
    <w:rsid w:val="00324F77"/>
    <w:rsid w:val="00325A8A"/>
    <w:rsid w:val="00325F30"/>
    <w:rsid w:val="003263E2"/>
    <w:rsid w:val="00327019"/>
    <w:rsid w:val="00327088"/>
    <w:rsid w:val="003271DA"/>
    <w:rsid w:val="00327A07"/>
    <w:rsid w:val="00327D48"/>
    <w:rsid w:val="00330B78"/>
    <w:rsid w:val="00330B7D"/>
    <w:rsid w:val="00330D9F"/>
    <w:rsid w:val="003312CC"/>
    <w:rsid w:val="00331A85"/>
    <w:rsid w:val="00331B67"/>
    <w:rsid w:val="003321CD"/>
    <w:rsid w:val="00332AEF"/>
    <w:rsid w:val="00332D69"/>
    <w:rsid w:val="00333420"/>
    <w:rsid w:val="00333479"/>
    <w:rsid w:val="003342D1"/>
    <w:rsid w:val="003343EE"/>
    <w:rsid w:val="00334762"/>
    <w:rsid w:val="003348EE"/>
    <w:rsid w:val="003349EA"/>
    <w:rsid w:val="00334EB4"/>
    <w:rsid w:val="0033538C"/>
    <w:rsid w:val="003358CE"/>
    <w:rsid w:val="00336134"/>
    <w:rsid w:val="003364B5"/>
    <w:rsid w:val="003367E4"/>
    <w:rsid w:val="00336A54"/>
    <w:rsid w:val="00336B29"/>
    <w:rsid w:val="00336D00"/>
    <w:rsid w:val="00336F07"/>
    <w:rsid w:val="00336FAE"/>
    <w:rsid w:val="0033782B"/>
    <w:rsid w:val="00337AE5"/>
    <w:rsid w:val="00337D3E"/>
    <w:rsid w:val="0034001A"/>
    <w:rsid w:val="003402C5"/>
    <w:rsid w:val="00340E78"/>
    <w:rsid w:val="00341502"/>
    <w:rsid w:val="00341A12"/>
    <w:rsid w:val="00341CBD"/>
    <w:rsid w:val="003424EE"/>
    <w:rsid w:val="00342627"/>
    <w:rsid w:val="00342899"/>
    <w:rsid w:val="003428EE"/>
    <w:rsid w:val="003434E6"/>
    <w:rsid w:val="003436CC"/>
    <w:rsid w:val="00343970"/>
    <w:rsid w:val="00343A61"/>
    <w:rsid w:val="00343F0E"/>
    <w:rsid w:val="00344250"/>
    <w:rsid w:val="00344F51"/>
    <w:rsid w:val="00345031"/>
    <w:rsid w:val="0034508B"/>
    <w:rsid w:val="0034569F"/>
    <w:rsid w:val="00345A30"/>
    <w:rsid w:val="003460C5"/>
    <w:rsid w:val="00346700"/>
    <w:rsid w:val="00346A7C"/>
    <w:rsid w:val="00346AE9"/>
    <w:rsid w:val="00346CFA"/>
    <w:rsid w:val="0034712D"/>
    <w:rsid w:val="0034726E"/>
    <w:rsid w:val="00347E1F"/>
    <w:rsid w:val="00347E8C"/>
    <w:rsid w:val="00347FE1"/>
    <w:rsid w:val="00350539"/>
    <w:rsid w:val="0035059A"/>
    <w:rsid w:val="00350840"/>
    <w:rsid w:val="00350992"/>
    <w:rsid w:val="00350F3B"/>
    <w:rsid w:val="00351526"/>
    <w:rsid w:val="00351798"/>
    <w:rsid w:val="00351799"/>
    <w:rsid w:val="00351B83"/>
    <w:rsid w:val="00351FE3"/>
    <w:rsid w:val="00352144"/>
    <w:rsid w:val="00352B64"/>
    <w:rsid w:val="00352DFA"/>
    <w:rsid w:val="00353337"/>
    <w:rsid w:val="00353388"/>
    <w:rsid w:val="003539D7"/>
    <w:rsid w:val="00353CAB"/>
    <w:rsid w:val="003549CB"/>
    <w:rsid w:val="00354C46"/>
    <w:rsid w:val="00354DC1"/>
    <w:rsid w:val="00354E68"/>
    <w:rsid w:val="00354E6F"/>
    <w:rsid w:val="00355612"/>
    <w:rsid w:val="00355B32"/>
    <w:rsid w:val="0035604A"/>
    <w:rsid w:val="00356487"/>
    <w:rsid w:val="00356D14"/>
    <w:rsid w:val="0035713F"/>
    <w:rsid w:val="00357567"/>
    <w:rsid w:val="003575D9"/>
    <w:rsid w:val="00360173"/>
    <w:rsid w:val="003603DD"/>
    <w:rsid w:val="003604BF"/>
    <w:rsid w:val="00361C4F"/>
    <w:rsid w:val="00361F94"/>
    <w:rsid w:val="003621B2"/>
    <w:rsid w:val="00362565"/>
    <w:rsid w:val="003625C3"/>
    <w:rsid w:val="003628E1"/>
    <w:rsid w:val="00362925"/>
    <w:rsid w:val="00362A2E"/>
    <w:rsid w:val="003631BC"/>
    <w:rsid w:val="003637E2"/>
    <w:rsid w:val="00363AB7"/>
    <w:rsid w:val="00363F84"/>
    <w:rsid w:val="00363FEF"/>
    <w:rsid w:val="0036413F"/>
    <w:rsid w:val="0036421E"/>
    <w:rsid w:val="00364C15"/>
    <w:rsid w:val="00364D49"/>
    <w:rsid w:val="00364EEE"/>
    <w:rsid w:val="003658F7"/>
    <w:rsid w:val="00365CB0"/>
    <w:rsid w:val="00365DB8"/>
    <w:rsid w:val="00365E86"/>
    <w:rsid w:val="00365FA2"/>
    <w:rsid w:val="00366010"/>
    <w:rsid w:val="0036649A"/>
    <w:rsid w:val="003664EC"/>
    <w:rsid w:val="003666BC"/>
    <w:rsid w:val="003666F4"/>
    <w:rsid w:val="003669F8"/>
    <w:rsid w:val="00366A7B"/>
    <w:rsid w:val="00366DF6"/>
    <w:rsid w:val="00366F51"/>
    <w:rsid w:val="00366FC2"/>
    <w:rsid w:val="00367135"/>
    <w:rsid w:val="0036759C"/>
    <w:rsid w:val="0037029D"/>
    <w:rsid w:val="00370959"/>
    <w:rsid w:val="00370F6B"/>
    <w:rsid w:val="0037114F"/>
    <w:rsid w:val="003715B9"/>
    <w:rsid w:val="00371D6F"/>
    <w:rsid w:val="00371F71"/>
    <w:rsid w:val="0037280E"/>
    <w:rsid w:val="00372B3C"/>
    <w:rsid w:val="00372B8C"/>
    <w:rsid w:val="00372EB3"/>
    <w:rsid w:val="0037307F"/>
    <w:rsid w:val="00374EDE"/>
    <w:rsid w:val="00374F12"/>
    <w:rsid w:val="00374FF1"/>
    <w:rsid w:val="00375839"/>
    <w:rsid w:val="00375E21"/>
    <w:rsid w:val="0037617B"/>
    <w:rsid w:val="003763F0"/>
    <w:rsid w:val="00376CD0"/>
    <w:rsid w:val="003774E5"/>
    <w:rsid w:val="0037762D"/>
    <w:rsid w:val="003777DB"/>
    <w:rsid w:val="00377B1F"/>
    <w:rsid w:val="00377B45"/>
    <w:rsid w:val="00377C70"/>
    <w:rsid w:val="00377CED"/>
    <w:rsid w:val="00380044"/>
    <w:rsid w:val="00380305"/>
    <w:rsid w:val="00380541"/>
    <w:rsid w:val="0038123E"/>
    <w:rsid w:val="0038193E"/>
    <w:rsid w:val="00382473"/>
    <w:rsid w:val="003824B4"/>
    <w:rsid w:val="003829E1"/>
    <w:rsid w:val="00382EBA"/>
    <w:rsid w:val="00382F16"/>
    <w:rsid w:val="003830B7"/>
    <w:rsid w:val="00383171"/>
    <w:rsid w:val="003839A0"/>
    <w:rsid w:val="00383C6C"/>
    <w:rsid w:val="00384808"/>
    <w:rsid w:val="00384C77"/>
    <w:rsid w:val="00384F0C"/>
    <w:rsid w:val="00384F6F"/>
    <w:rsid w:val="00385141"/>
    <w:rsid w:val="003852EC"/>
    <w:rsid w:val="00386049"/>
    <w:rsid w:val="00386528"/>
    <w:rsid w:val="0038652D"/>
    <w:rsid w:val="0038664F"/>
    <w:rsid w:val="00386C4C"/>
    <w:rsid w:val="00387084"/>
    <w:rsid w:val="00387373"/>
    <w:rsid w:val="003875EF"/>
    <w:rsid w:val="00387CDD"/>
    <w:rsid w:val="00387F38"/>
    <w:rsid w:val="00387FEB"/>
    <w:rsid w:val="00390E78"/>
    <w:rsid w:val="00390EEF"/>
    <w:rsid w:val="003913F0"/>
    <w:rsid w:val="00391C32"/>
    <w:rsid w:val="00391C91"/>
    <w:rsid w:val="00391D4A"/>
    <w:rsid w:val="00392151"/>
    <w:rsid w:val="00392269"/>
    <w:rsid w:val="0039241E"/>
    <w:rsid w:val="00392F3C"/>
    <w:rsid w:val="003931BE"/>
    <w:rsid w:val="00393E5F"/>
    <w:rsid w:val="003942E7"/>
    <w:rsid w:val="0039433E"/>
    <w:rsid w:val="00394592"/>
    <w:rsid w:val="00394D33"/>
    <w:rsid w:val="00395545"/>
    <w:rsid w:val="00395D58"/>
    <w:rsid w:val="0039601A"/>
    <w:rsid w:val="003961E6"/>
    <w:rsid w:val="0039626F"/>
    <w:rsid w:val="00396356"/>
    <w:rsid w:val="00396449"/>
    <w:rsid w:val="003966F6"/>
    <w:rsid w:val="00396B0A"/>
    <w:rsid w:val="00396B71"/>
    <w:rsid w:val="00396E6D"/>
    <w:rsid w:val="0039744D"/>
    <w:rsid w:val="00397806"/>
    <w:rsid w:val="00397AE2"/>
    <w:rsid w:val="00397AE8"/>
    <w:rsid w:val="00397D4D"/>
    <w:rsid w:val="00397D7F"/>
    <w:rsid w:val="00397D8C"/>
    <w:rsid w:val="00397E60"/>
    <w:rsid w:val="003A002F"/>
    <w:rsid w:val="003A003F"/>
    <w:rsid w:val="003A015E"/>
    <w:rsid w:val="003A0248"/>
    <w:rsid w:val="003A0397"/>
    <w:rsid w:val="003A044E"/>
    <w:rsid w:val="003A0594"/>
    <w:rsid w:val="003A06DA"/>
    <w:rsid w:val="003A080F"/>
    <w:rsid w:val="003A102B"/>
    <w:rsid w:val="003A121A"/>
    <w:rsid w:val="003A1323"/>
    <w:rsid w:val="003A1473"/>
    <w:rsid w:val="003A161D"/>
    <w:rsid w:val="003A17AF"/>
    <w:rsid w:val="003A1E45"/>
    <w:rsid w:val="003A206C"/>
    <w:rsid w:val="003A2417"/>
    <w:rsid w:val="003A2683"/>
    <w:rsid w:val="003A28FE"/>
    <w:rsid w:val="003A2978"/>
    <w:rsid w:val="003A2C0E"/>
    <w:rsid w:val="003A31EB"/>
    <w:rsid w:val="003A32C8"/>
    <w:rsid w:val="003A3374"/>
    <w:rsid w:val="003A3489"/>
    <w:rsid w:val="003A376B"/>
    <w:rsid w:val="003A3829"/>
    <w:rsid w:val="003A3C61"/>
    <w:rsid w:val="003A3CB1"/>
    <w:rsid w:val="003A47DA"/>
    <w:rsid w:val="003A4C08"/>
    <w:rsid w:val="003A4C54"/>
    <w:rsid w:val="003A4C84"/>
    <w:rsid w:val="003A507D"/>
    <w:rsid w:val="003A5685"/>
    <w:rsid w:val="003A5889"/>
    <w:rsid w:val="003A5CCC"/>
    <w:rsid w:val="003A5E99"/>
    <w:rsid w:val="003A6163"/>
    <w:rsid w:val="003A65D7"/>
    <w:rsid w:val="003A66D7"/>
    <w:rsid w:val="003A6C1B"/>
    <w:rsid w:val="003A70ED"/>
    <w:rsid w:val="003A74D3"/>
    <w:rsid w:val="003B03E0"/>
    <w:rsid w:val="003B0831"/>
    <w:rsid w:val="003B0A81"/>
    <w:rsid w:val="003B0CFF"/>
    <w:rsid w:val="003B0D2D"/>
    <w:rsid w:val="003B2449"/>
    <w:rsid w:val="003B2726"/>
    <w:rsid w:val="003B2EC3"/>
    <w:rsid w:val="003B35C1"/>
    <w:rsid w:val="003B369E"/>
    <w:rsid w:val="003B397F"/>
    <w:rsid w:val="003B40C5"/>
    <w:rsid w:val="003B41F8"/>
    <w:rsid w:val="003B45BF"/>
    <w:rsid w:val="003B4771"/>
    <w:rsid w:val="003B4A71"/>
    <w:rsid w:val="003B4D08"/>
    <w:rsid w:val="003B4E0B"/>
    <w:rsid w:val="003B4E4E"/>
    <w:rsid w:val="003B511B"/>
    <w:rsid w:val="003B611E"/>
    <w:rsid w:val="003B6683"/>
    <w:rsid w:val="003B7061"/>
    <w:rsid w:val="003B708B"/>
    <w:rsid w:val="003B73BA"/>
    <w:rsid w:val="003B7B4B"/>
    <w:rsid w:val="003B7BE7"/>
    <w:rsid w:val="003B7DEE"/>
    <w:rsid w:val="003B7ECD"/>
    <w:rsid w:val="003B7F3F"/>
    <w:rsid w:val="003C05BE"/>
    <w:rsid w:val="003C0640"/>
    <w:rsid w:val="003C071E"/>
    <w:rsid w:val="003C0813"/>
    <w:rsid w:val="003C088A"/>
    <w:rsid w:val="003C0A86"/>
    <w:rsid w:val="003C0B54"/>
    <w:rsid w:val="003C0C1C"/>
    <w:rsid w:val="003C15FA"/>
    <w:rsid w:val="003C1AAD"/>
    <w:rsid w:val="003C1CF0"/>
    <w:rsid w:val="003C1CF9"/>
    <w:rsid w:val="003C1D04"/>
    <w:rsid w:val="003C1D6F"/>
    <w:rsid w:val="003C2734"/>
    <w:rsid w:val="003C287F"/>
    <w:rsid w:val="003C30E5"/>
    <w:rsid w:val="003C3712"/>
    <w:rsid w:val="003C3B4D"/>
    <w:rsid w:val="003C403D"/>
    <w:rsid w:val="003C4157"/>
    <w:rsid w:val="003C4E6B"/>
    <w:rsid w:val="003C4FE6"/>
    <w:rsid w:val="003C55DD"/>
    <w:rsid w:val="003C59D0"/>
    <w:rsid w:val="003C5A4C"/>
    <w:rsid w:val="003C5B1F"/>
    <w:rsid w:val="003C5C09"/>
    <w:rsid w:val="003C5F27"/>
    <w:rsid w:val="003C6200"/>
    <w:rsid w:val="003C646E"/>
    <w:rsid w:val="003C67C7"/>
    <w:rsid w:val="003C681F"/>
    <w:rsid w:val="003C7241"/>
    <w:rsid w:val="003C72E3"/>
    <w:rsid w:val="003C766D"/>
    <w:rsid w:val="003C7705"/>
    <w:rsid w:val="003C7ABF"/>
    <w:rsid w:val="003C7BC8"/>
    <w:rsid w:val="003C7C8C"/>
    <w:rsid w:val="003C7E34"/>
    <w:rsid w:val="003D09AF"/>
    <w:rsid w:val="003D0F59"/>
    <w:rsid w:val="003D0F80"/>
    <w:rsid w:val="003D12F4"/>
    <w:rsid w:val="003D2340"/>
    <w:rsid w:val="003D2A54"/>
    <w:rsid w:val="003D2B29"/>
    <w:rsid w:val="003D2C38"/>
    <w:rsid w:val="003D2E01"/>
    <w:rsid w:val="003D2E76"/>
    <w:rsid w:val="003D3161"/>
    <w:rsid w:val="003D318E"/>
    <w:rsid w:val="003D3688"/>
    <w:rsid w:val="003D41B7"/>
    <w:rsid w:val="003D41F7"/>
    <w:rsid w:val="003D471A"/>
    <w:rsid w:val="003D489A"/>
    <w:rsid w:val="003D5628"/>
    <w:rsid w:val="003D56D2"/>
    <w:rsid w:val="003D56D6"/>
    <w:rsid w:val="003D5801"/>
    <w:rsid w:val="003D5D77"/>
    <w:rsid w:val="003D5E47"/>
    <w:rsid w:val="003D6197"/>
    <w:rsid w:val="003D63DE"/>
    <w:rsid w:val="003D6A42"/>
    <w:rsid w:val="003D6BDD"/>
    <w:rsid w:val="003D766C"/>
    <w:rsid w:val="003D7F29"/>
    <w:rsid w:val="003E0050"/>
    <w:rsid w:val="003E0241"/>
    <w:rsid w:val="003E08D6"/>
    <w:rsid w:val="003E0E5F"/>
    <w:rsid w:val="003E11AF"/>
    <w:rsid w:val="003E1328"/>
    <w:rsid w:val="003E1875"/>
    <w:rsid w:val="003E2562"/>
    <w:rsid w:val="003E292F"/>
    <w:rsid w:val="003E3153"/>
    <w:rsid w:val="003E3284"/>
    <w:rsid w:val="003E346E"/>
    <w:rsid w:val="003E36E9"/>
    <w:rsid w:val="003E3753"/>
    <w:rsid w:val="003E3DAD"/>
    <w:rsid w:val="003E44B6"/>
    <w:rsid w:val="003E4883"/>
    <w:rsid w:val="003E490E"/>
    <w:rsid w:val="003E4A0F"/>
    <w:rsid w:val="003E4EC2"/>
    <w:rsid w:val="003E51B9"/>
    <w:rsid w:val="003E553E"/>
    <w:rsid w:val="003E5CA2"/>
    <w:rsid w:val="003E5F44"/>
    <w:rsid w:val="003E6E51"/>
    <w:rsid w:val="003E6EA6"/>
    <w:rsid w:val="003E6F73"/>
    <w:rsid w:val="003E7167"/>
    <w:rsid w:val="003E7652"/>
    <w:rsid w:val="003E78A4"/>
    <w:rsid w:val="003F0146"/>
    <w:rsid w:val="003F0204"/>
    <w:rsid w:val="003F1570"/>
    <w:rsid w:val="003F1DB9"/>
    <w:rsid w:val="003F275A"/>
    <w:rsid w:val="003F2773"/>
    <w:rsid w:val="003F27EE"/>
    <w:rsid w:val="003F2B6F"/>
    <w:rsid w:val="003F33F6"/>
    <w:rsid w:val="003F38EC"/>
    <w:rsid w:val="003F38ED"/>
    <w:rsid w:val="003F3F55"/>
    <w:rsid w:val="003F4022"/>
    <w:rsid w:val="003F46C7"/>
    <w:rsid w:val="003F4876"/>
    <w:rsid w:val="003F4AAF"/>
    <w:rsid w:val="003F4B16"/>
    <w:rsid w:val="003F51E8"/>
    <w:rsid w:val="003F5A03"/>
    <w:rsid w:val="003F5CEB"/>
    <w:rsid w:val="003F5ED7"/>
    <w:rsid w:val="003F5F1C"/>
    <w:rsid w:val="003F61C8"/>
    <w:rsid w:val="003F659B"/>
    <w:rsid w:val="003F76E4"/>
    <w:rsid w:val="003F7D0A"/>
    <w:rsid w:val="003F7DD0"/>
    <w:rsid w:val="00400503"/>
    <w:rsid w:val="0040126D"/>
    <w:rsid w:val="004015AE"/>
    <w:rsid w:val="00401B9F"/>
    <w:rsid w:val="00402864"/>
    <w:rsid w:val="00402BE5"/>
    <w:rsid w:val="00403348"/>
    <w:rsid w:val="00403561"/>
    <w:rsid w:val="0040376B"/>
    <w:rsid w:val="0040382E"/>
    <w:rsid w:val="00403B43"/>
    <w:rsid w:val="00404524"/>
    <w:rsid w:val="004049B8"/>
    <w:rsid w:val="00405157"/>
    <w:rsid w:val="00405921"/>
    <w:rsid w:val="00405A34"/>
    <w:rsid w:val="00405B42"/>
    <w:rsid w:val="00405D4E"/>
    <w:rsid w:val="00405F77"/>
    <w:rsid w:val="00406441"/>
    <w:rsid w:val="004065A1"/>
    <w:rsid w:val="004069A8"/>
    <w:rsid w:val="004070FD"/>
    <w:rsid w:val="0040727F"/>
    <w:rsid w:val="0040787E"/>
    <w:rsid w:val="00407DBF"/>
    <w:rsid w:val="00407FB2"/>
    <w:rsid w:val="004104FF"/>
    <w:rsid w:val="00410523"/>
    <w:rsid w:val="004108BC"/>
    <w:rsid w:val="00410E02"/>
    <w:rsid w:val="00410E09"/>
    <w:rsid w:val="00410FF3"/>
    <w:rsid w:val="00411454"/>
    <w:rsid w:val="00411AED"/>
    <w:rsid w:val="004120BB"/>
    <w:rsid w:val="004123E1"/>
    <w:rsid w:val="004125DA"/>
    <w:rsid w:val="00412C81"/>
    <w:rsid w:val="00412CC6"/>
    <w:rsid w:val="00413202"/>
    <w:rsid w:val="00414851"/>
    <w:rsid w:val="00414859"/>
    <w:rsid w:val="00414CAB"/>
    <w:rsid w:val="00415A93"/>
    <w:rsid w:val="00415D70"/>
    <w:rsid w:val="0041665F"/>
    <w:rsid w:val="00417C2A"/>
    <w:rsid w:val="00417C77"/>
    <w:rsid w:val="00417E8D"/>
    <w:rsid w:val="00417FBC"/>
    <w:rsid w:val="004202B9"/>
    <w:rsid w:val="00420BA4"/>
    <w:rsid w:val="00420CA8"/>
    <w:rsid w:val="0042113E"/>
    <w:rsid w:val="0042166C"/>
    <w:rsid w:val="00421685"/>
    <w:rsid w:val="00421816"/>
    <w:rsid w:val="00421D92"/>
    <w:rsid w:val="004223A9"/>
    <w:rsid w:val="004223D3"/>
    <w:rsid w:val="00422666"/>
    <w:rsid w:val="00422E51"/>
    <w:rsid w:val="004233E3"/>
    <w:rsid w:val="00423541"/>
    <w:rsid w:val="004238A0"/>
    <w:rsid w:val="00423BEF"/>
    <w:rsid w:val="00424320"/>
    <w:rsid w:val="00424719"/>
    <w:rsid w:val="00424DBA"/>
    <w:rsid w:val="00424E4E"/>
    <w:rsid w:val="00424F13"/>
    <w:rsid w:val="00424F5C"/>
    <w:rsid w:val="00425158"/>
    <w:rsid w:val="0042559C"/>
    <w:rsid w:val="0042567E"/>
    <w:rsid w:val="00425844"/>
    <w:rsid w:val="00425ACA"/>
    <w:rsid w:val="00425CEB"/>
    <w:rsid w:val="00425DAE"/>
    <w:rsid w:val="00426125"/>
    <w:rsid w:val="00426214"/>
    <w:rsid w:val="00426C7D"/>
    <w:rsid w:val="00427537"/>
    <w:rsid w:val="00427B2F"/>
    <w:rsid w:val="00427D84"/>
    <w:rsid w:val="00427EA2"/>
    <w:rsid w:val="00430464"/>
    <w:rsid w:val="0043046C"/>
    <w:rsid w:val="00430DFE"/>
    <w:rsid w:val="00431093"/>
    <w:rsid w:val="00431672"/>
    <w:rsid w:val="004319B3"/>
    <w:rsid w:val="004319D4"/>
    <w:rsid w:val="00431C6B"/>
    <w:rsid w:val="00432178"/>
    <w:rsid w:val="00432A86"/>
    <w:rsid w:val="00433237"/>
    <w:rsid w:val="0043329D"/>
    <w:rsid w:val="004332A8"/>
    <w:rsid w:val="00433A85"/>
    <w:rsid w:val="00433CEA"/>
    <w:rsid w:val="00433D80"/>
    <w:rsid w:val="00433E2D"/>
    <w:rsid w:val="00433F23"/>
    <w:rsid w:val="004342E4"/>
    <w:rsid w:val="00434C77"/>
    <w:rsid w:val="004353E2"/>
    <w:rsid w:val="0043546C"/>
    <w:rsid w:val="00435DB6"/>
    <w:rsid w:val="00436019"/>
    <w:rsid w:val="00436139"/>
    <w:rsid w:val="00436185"/>
    <w:rsid w:val="004362E3"/>
    <w:rsid w:val="00436601"/>
    <w:rsid w:val="004367F1"/>
    <w:rsid w:val="00436A98"/>
    <w:rsid w:val="00436F4F"/>
    <w:rsid w:val="00436F85"/>
    <w:rsid w:val="00437168"/>
    <w:rsid w:val="00437314"/>
    <w:rsid w:val="004376CC"/>
    <w:rsid w:val="00440391"/>
    <w:rsid w:val="004403F8"/>
    <w:rsid w:val="00440BED"/>
    <w:rsid w:val="00440CD6"/>
    <w:rsid w:val="00441063"/>
    <w:rsid w:val="00441402"/>
    <w:rsid w:val="0044142E"/>
    <w:rsid w:val="0044198B"/>
    <w:rsid w:val="004419E6"/>
    <w:rsid w:val="00441B4E"/>
    <w:rsid w:val="0044230F"/>
    <w:rsid w:val="0044304A"/>
    <w:rsid w:val="00443E14"/>
    <w:rsid w:val="004443C8"/>
    <w:rsid w:val="0044454C"/>
    <w:rsid w:val="00444592"/>
    <w:rsid w:val="00444A7B"/>
    <w:rsid w:val="00444A8A"/>
    <w:rsid w:val="00445118"/>
    <w:rsid w:val="00445980"/>
    <w:rsid w:val="00445C0A"/>
    <w:rsid w:val="00445FFF"/>
    <w:rsid w:val="004463CB"/>
    <w:rsid w:val="00446792"/>
    <w:rsid w:val="004468A1"/>
    <w:rsid w:val="0044750F"/>
    <w:rsid w:val="00447588"/>
    <w:rsid w:val="00447694"/>
    <w:rsid w:val="00447814"/>
    <w:rsid w:val="00447D6E"/>
    <w:rsid w:val="00447DD7"/>
    <w:rsid w:val="00447E51"/>
    <w:rsid w:val="004505D9"/>
    <w:rsid w:val="00450755"/>
    <w:rsid w:val="0045085F"/>
    <w:rsid w:val="00451B09"/>
    <w:rsid w:val="00451C27"/>
    <w:rsid w:val="00452458"/>
    <w:rsid w:val="0045253F"/>
    <w:rsid w:val="004526AB"/>
    <w:rsid w:val="00452E82"/>
    <w:rsid w:val="00453065"/>
    <w:rsid w:val="00453719"/>
    <w:rsid w:val="004537FD"/>
    <w:rsid w:val="00453CC7"/>
    <w:rsid w:val="004545E0"/>
    <w:rsid w:val="00454C5C"/>
    <w:rsid w:val="00454D71"/>
    <w:rsid w:val="00455021"/>
    <w:rsid w:val="0045510D"/>
    <w:rsid w:val="00455743"/>
    <w:rsid w:val="00455F89"/>
    <w:rsid w:val="004561AA"/>
    <w:rsid w:val="004562F9"/>
    <w:rsid w:val="00456879"/>
    <w:rsid w:val="00456F57"/>
    <w:rsid w:val="00457044"/>
    <w:rsid w:val="00457270"/>
    <w:rsid w:val="004575FB"/>
    <w:rsid w:val="00457695"/>
    <w:rsid w:val="004578B6"/>
    <w:rsid w:val="00461077"/>
    <w:rsid w:val="004611DD"/>
    <w:rsid w:val="004612E3"/>
    <w:rsid w:val="004614E9"/>
    <w:rsid w:val="0046166D"/>
    <w:rsid w:val="00462157"/>
    <w:rsid w:val="00462630"/>
    <w:rsid w:val="004626D8"/>
    <w:rsid w:val="00462BEF"/>
    <w:rsid w:val="00462E73"/>
    <w:rsid w:val="00462EC5"/>
    <w:rsid w:val="00462FE9"/>
    <w:rsid w:val="004630A6"/>
    <w:rsid w:val="00463119"/>
    <w:rsid w:val="00463974"/>
    <w:rsid w:val="00463D10"/>
    <w:rsid w:val="0046448E"/>
    <w:rsid w:val="00464D96"/>
    <w:rsid w:val="00464E34"/>
    <w:rsid w:val="00464E9F"/>
    <w:rsid w:val="004651AE"/>
    <w:rsid w:val="0046574F"/>
    <w:rsid w:val="00465A4B"/>
    <w:rsid w:val="00465B90"/>
    <w:rsid w:val="00465C54"/>
    <w:rsid w:val="00465D77"/>
    <w:rsid w:val="0046662D"/>
    <w:rsid w:val="00466712"/>
    <w:rsid w:val="00466F26"/>
    <w:rsid w:val="00467829"/>
    <w:rsid w:val="00467A2A"/>
    <w:rsid w:val="00467ABE"/>
    <w:rsid w:val="00467B3E"/>
    <w:rsid w:val="00467E0A"/>
    <w:rsid w:val="004701E8"/>
    <w:rsid w:val="004706DF"/>
    <w:rsid w:val="00470BDB"/>
    <w:rsid w:val="00470DE3"/>
    <w:rsid w:val="00471736"/>
    <w:rsid w:val="00471BAF"/>
    <w:rsid w:val="00471E72"/>
    <w:rsid w:val="00471FC1"/>
    <w:rsid w:val="004723D2"/>
    <w:rsid w:val="004728EC"/>
    <w:rsid w:val="00472E4D"/>
    <w:rsid w:val="004736E8"/>
    <w:rsid w:val="004736F8"/>
    <w:rsid w:val="004737B3"/>
    <w:rsid w:val="00473B39"/>
    <w:rsid w:val="00473D4D"/>
    <w:rsid w:val="00473D8A"/>
    <w:rsid w:val="00473FF6"/>
    <w:rsid w:val="00474415"/>
    <w:rsid w:val="00474E6F"/>
    <w:rsid w:val="00475B0F"/>
    <w:rsid w:val="00475F31"/>
    <w:rsid w:val="004763A4"/>
    <w:rsid w:val="004764A2"/>
    <w:rsid w:val="00476BF0"/>
    <w:rsid w:val="00476D10"/>
    <w:rsid w:val="004770FC"/>
    <w:rsid w:val="0047735A"/>
    <w:rsid w:val="004775E0"/>
    <w:rsid w:val="004776D6"/>
    <w:rsid w:val="004778E2"/>
    <w:rsid w:val="0047790B"/>
    <w:rsid w:val="00477DA4"/>
    <w:rsid w:val="00477DBC"/>
    <w:rsid w:val="00480D2A"/>
    <w:rsid w:val="00480E67"/>
    <w:rsid w:val="00481370"/>
    <w:rsid w:val="00481390"/>
    <w:rsid w:val="0048141F"/>
    <w:rsid w:val="004817A7"/>
    <w:rsid w:val="004819D9"/>
    <w:rsid w:val="004822BE"/>
    <w:rsid w:val="00482619"/>
    <w:rsid w:val="00482865"/>
    <w:rsid w:val="00482FF7"/>
    <w:rsid w:val="004830DE"/>
    <w:rsid w:val="0048342D"/>
    <w:rsid w:val="004834F8"/>
    <w:rsid w:val="00483511"/>
    <w:rsid w:val="00483DFB"/>
    <w:rsid w:val="00484395"/>
    <w:rsid w:val="00484759"/>
    <w:rsid w:val="00484C9D"/>
    <w:rsid w:val="00484CA9"/>
    <w:rsid w:val="0048519E"/>
    <w:rsid w:val="004851A3"/>
    <w:rsid w:val="0048535D"/>
    <w:rsid w:val="0048547F"/>
    <w:rsid w:val="00485CC7"/>
    <w:rsid w:val="004861D5"/>
    <w:rsid w:val="004864B1"/>
    <w:rsid w:val="004864D0"/>
    <w:rsid w:val="00486B75"/>
    <w:rsid w:val="00486DDB"/>
    <w:rsid w:val="00487072"/>
    <w:rsid w:val="0048708B"/>
    <w:rsid w:val="00487815"/>
    <w:rsid w:val="00487C4D"/>
    <w:rsid w:val="004906E2"/>
    <w:rsid w:val="00490847"/>
    <w:rsid w:val="004910B0"/>
    <w:rsid w:val="00491419"/>
    <w:rsid w:val="00491576"/>
    <w:rsid w:val="00492018"/>
    <w:rsid w:val="0049214C"/>
    <w:rsid w:val="00492288"/>
    <w:rsid w:val="00492362"/>
    <w:rsid w:val="0049246F"/>
    <w:rsid w:val="0049256E"/>
    <w:rsid w:val="00492E23"/>
    <w:rsid w:val="00493576"/>
    <w:rsid w:val="00493D41"/>
    <w:rsid w:val="0049411E"/>
    <w:rsid w:val="004946DA"/>
    <w:rsid w:val="00494FB0"/>
    <w:rsid w:val="0049583F"/>
    <w:rsid w:val="00495D93"/>
    <w:rsid w:val="00495F63"/>
    <w:rsid w:val="00496076"/>
    <w:rsid w:val="00496715"/>
    <w:rsid w:val="004968F6"/>
    <w:rsid w:val="004969AE"/>
    <w:rsid w:val="00496ABC"/>
    <w:rsid w:val="00496B99"/>
    <w:rsid w:val="00496D61"/>
    <w:rsid w:val="004970EB"/>
    <w:rsid w:val="00497635"/>
    <w:rsid w:val="00497A54"/>
    <w:rsid w:val="00497D61"/>
    <w:rsid w:val="004A0361"/>
    <w:rsid w:val="004A0C5E"/>
    <w:rsid w:val="004A0E79"/>
    <w:rsid w:val="004A1350"/>
    <w:rsid w:val="004A1552"/>
    <w:rsid w:val="004A1584"/>
    <w:rsid w:val="004A1784"/>
    <w:rsid w:val="004A17CD"/>
    <w:rsid w:val="004A1CBF"/>
    <w:rsid w:val="004A1E20"/>
    <w:rsid w:val="004A1ECA"/>
    <w:rsid w:val="004A2065"/>
    <w:rsid w:val="004A247E"/>
    <w:rsid w:val="004A24CF"/>
    <w:rsid w:val="004A2BA2"/>
    <w:rsid w:val="004A3025"/>
    <w:rsid w:val="004A328D"/>
    <w:rsid w:val="004A32E9"/>
    <w:rsid w:val="004A3614"/>
    <w:rsid w:val="004A39C0"/>
    <w:rsid w:val="004A3D0E"/>
    <w:rsid w:val="004A3DAF"/>
    <w:rsid w:val="004A45D7"/>
    <w:rsid w:val="004A4BC4"/>
    <w:rsid w:val="004A4C01"/>
    <w:rsid w:val="004A5F18"/>
    <w:rsid w:val="004A6161"/>
    <w:rsid w:val="004A657E"/>
    <w:rsid w:val="004A65A8"/>
    <w:rsid w:val="004A6636"/>
    <w:rsid w:val="004A6958"/>
    <w:rsid w:val="004A6BCE"/>
    <w:rsid w:val="004A6D2F"/>
    <w:rsid w:val="004A71A9"/>
    <w:rsid w:val="004A721D"/>
    <w:rsid w:val="004A7692"/>
    <w:rsid w:val="004A7758"/>
    <w:rsid w:val="004A7861"/>
    <w:rsid w:val="004A7885"/>
    <w:rsid w:val="004A7901"/>
    <w:rsid w:val="004A790C"/>
    <w:rsid w:val="004B09A9"/>
    <w:rsid w:val="004B0CFF"/>
    <w:rsid w:val="004B102E"/>
    <w:rsid w:val="004B1165"/>
    <w:rsid w:val="004B154B"/>
    <w:rsid w:val="004B1746"/>
    <w:rsid w:val="004B1AEE"/>
    <w:rsid w:val="004B1B47"/>
    <w:rsid w:val="004B21B0"/>
    <w:rsid w:val="004B2202"/>
    <w:rsid w:val="004B223F"/>
    <w:rsid w:val="004B25D8"/>
    <w:rsid w:val="004B29C6"/>
    <w:rsid w:val="004B2C92"/>
    <w:rsid w:val="004B2ECA"/>
    <w:rsid w:val="004B30FA"/>
    <w:rsid w:val="004B35BC"/>
    <w:rsid w:val="004B3F54"/>
    <w:rsid w:val="004B4034"/>
    <w:rsid w:val="004B4686"/>
    <w:rsid w:val="004B543E"/>
    <w:rsid w:val="004B5B28"/>
    <w:rsid w:val="004B5BC9"/>
    <w:rsid w:val="004B5D28"/>
    <w:rsid w:val="004B5F95"/>
    <w:rsid w:val="004B646F"/>
    <w:rsid w:val="004B66DF"/>
    <w:rsid w:val="004B6863"/>
    <w:rsid w:val="004B6C80"/>
    <w:rsid w:val="004B7071"/>
    <w:rsid w:val="004B729F"/>
    <w:rsid w:val="004B72D4"/>
    <w:rsid w:val="004B78DC"/>
    <w:rsid w:val="004B7F20"/>
    <w:rsid w:val="004C03F5"/>
    <w:rsid w:val="004C09D5"/>
    <w:rsid w:val="004C0B87"/>
    <w:rsid w:val="004C1035"/>
    <w:rsid w:val="004C10D2"/>
    <w:rsid w:val="004C10D8"/>
    <w:rsid w:val="004C15DB"/>
    <w:rsid w:val="004C1950"/>
    <w:rsid w:val="004C1E65"/>
    <w:rsid w:val="004C2292"/>
    <w:rsid w:val="004C22F1"/>
    <w:rsid w:val="004C2572"/>
    <w:rsid w:val="004C3F95"/>
    <w:rsid w:val="004C467E"/>
    <w:rsid w:val="004C4CC1"/>
    <w:rsid w:val="004C4E8F"/>
    <w:rsid w:val="004C50D1"/>
    <w:rsid w:val="004C523F"/>
    <w:rsid w:val="004C5631"/>
    <w:rsid w:val="004C5E20"/>
    <w:rsid w:val="004C6472"/>
    <w:rsid w:val="004C69E0"/>
    <w:rsid w:val="004C6BFF"/>
    <w:rsid w:val="004C6D19"/>
    <w:rsid w:val="004C7240"/>
    <w:rsid w:val="004C73C3"/>
    <w:rsid w:val="004C76F1"/>
    <w:rsid w:val="004C7805"/>
    <w:rsid w:val="004C7B9D"/>
    <w:rsid w:val="004C7D71"/>
    <w:rsid w:val="004C7F17"/>
    <w:rsid w:val="004C7F6D"/>
    <w:rsid w:val="004D02D0"/>
    <w:rsid w:val="004D0C61"/>
    <w:rsid w:val="004D0E46"/>
    <w:rsid w:val="004D14CD"/>
    <w:rsid w:val="004D153E"/>
    <w:rsid w:val="004D180A"/>
    <w:rsid w:val="004D190A"/>
    <w:rsid w:val="004D23CF"/>
    <w:rsid w:val="004D27E1"/>
    <w:rsid w:val="004D283D"/>
    <w:rsid w:val="004D2FA8"/>
    <w:rsid w:val="004D30BA"/>
    <w:rsid w:val="004D320F"/>
    <w:rsid w:val="004D39C4"/>
    <w:rsid w:val="004D3A47"/>
    <w:rsid w:val="004D3B60"/>
    <w:rsid w:val="004D3D2C"/>
    <w:rsid w:val="004D4160"/>
    <w:rsid w:val="004D41A9"/>
    <w:rsid w:val="004D42C0"/>
    <w:rsid w:val="004D522D"/>
    <w:rsid w:val="004D5238"/>
    <w:rsid w:val="004D54A8"/>
    <w:rsid w:val="004D5574"/>
    <w:rsid w:val="004D5C0D"/>
    <w:rsid w:val="004D663E"/>
    <w:rsid w:val="004D6792"/>
    <w:rsid w:val="004D6A25"/>
    <w:rsid w:val="004D7026"/>
    <w:rsid w:val="004D7269"/>
    <w:rsid w:val="004D794F"/>
    <w:rsid w:val="004D79B7"/>
    <w:rsid w:val="004D7BBA"/>
    <w:rsid w:val="004E0090"/>
    <w:rsid w:val="004E0128"/>
    <w:rsid w:val="004E0D4A"/>
    <w:rsid w:val="004E0E01"/>
    <w:rsid w:val="004E158F"/>
    <w:rsid w:val="004E1624"/>
    <w:rsid w:val="004E19F8"/>
    <w:rsid w:val="004E2415"/>
    <w:rsid w:val="004E25D3"/>
    <w:rsid w:val="004E2967"/>
    <w:rsid w:val="004E3174"/>
    <w:rsid w:val="004E3BEA"/>
    <w:rsid w:val="004E4234"/>
    <w:rsid w:val="004E5119"/>
    <w:rsid w:val="004E53A6"/>
    <w:rsid w:val="004E5875"/>
    <w:rsid w:val="004E600F"/>
    <w:rsid w:val="004E6074"/>
    <w:rsid w:val="004E677D"/>
    <w:rsid w:val="004E73D9"/>
    <w:rsid w:val="004E7523"/>
    <w:rsid w:val="004E7567"/>
    <w:rsid w:val="004E77D7"/>
    <w:rsid w:val="004E78A6"/>
    <w:rsid w:val="004E7966"/>
    <w:rsid w:val="004E7FEF"/>
    <w:rsid w:val="004F0039"/>
    <w:rsid w:val="004F02BE"/>
    <w:rsid w:val="004F03DE"/>
    <w:rsid w:val="004F0749"/>
    <w:rsid w:val="004F0994"/>
    <w:rsid w:val="004F0A54"/>
    <w:rsid w:val="004F10D3"/>
    <w:rsid w:val="004F1A35"/>
    <w:rsid w:val="004F2534"/>
    <w:rsid w:val="004F2636"/>
    <w:rsid w:val="004F2771"/>
    <w:rsid w:val="004F2AB6"/>
    <w:rsid w:val="004F2C62"/>
    <w:rsid w:val="004F2C93"/>
    <w:rsid w:val="004F334E"/>
    <w:rsid w:val="004F385B"/>
    <w:rsid w:val="004F3A6B"/>
    <w:rsid w:val="004F3EFF"/>
    <w:rsid w:val="004F4545"/>
    <w:rsid w:val="004F4664"/>
    <w:rsid w:val="004F48AD"/>
    <w:rsid w:val="004F4C5B"/>
    <w:rsid w:val="004F5111"/>
    <w:rsid w:val="004F569E"/>
    <w:rsid w:val="004F5C37"/>
    <w:rsid w:val="004F5EE1"/>
    <w:rsid w:val="004F605C"/>
    <w:rsid w:val="004F619E"/>
    <w:rsid w:val="004F6383"/>
    <w:rsid w:val="004F6459"/>
    <w:rsid w:val="004F69B6"/>
    <w:rsid w:val="004F77CB"/>
    <w:rsid w:val="004F79FF"/>
    <w:rsid w:val="0050009A"/>
    <w:rsid w:val="00500C91"/>
    <w:rsid w:val="00500F88"/>
    <w:rsid w:val="005010DB"/>
    <w:rsid w:val="00501184"/>
    <w:rsid w:val="0050118B"/>
    <w:rsid w:val="005011BB"/>
    <w:rsid w:val="005013DE"/>
    <w:rsid w:val="00501545"/>
    <w:rsid w:val="00502847"/>
    <w:rsid w:val="00502B29"/>
    <w:rsid w:val="00502BAB"/>
    <w:rsid w:val="00503D9B"/>
    <w:rsid w:val="005043A5"/>
    <w:rsid w:val="00504837"/>
    <w:rsid w:val="00504C17"/>
    <w:rsid w:val="00504E57"/>
    <w:rsid w:val="0050513C"/>
    <w:rsid w:val="0050541B"/>
    <w:rsid w:val="005057A3"/>
    <w:rsid w:val="00505875"/>
    <w:rsid w:val="00505A33"/>
    <w:rsid w:val="00505E37"/>
    <w:rsid w:val="0050608F"/>
    <w:rsid w:val="00506594"/>
    <w:rsid w:val="00506AEC"/>
    <w:rsid w:val="00506E9C"/>
    <w:rsid w:val="00507481"/>
    <w:rsid w:val="005074B0"/>
    <w:rsid w:val="00507562"/>
    <w:rsid w:val="0051062B"/>
    <w:rsid w:val="00511362"/>
    <w:rsid w:val="005115D8"/>
    <w:rsid w:val="00511A83"/>
    <w:rsid w:val="00511B21"/>
    <w:rsid w:val="00511B6E"/>
    <w:rsid w:val="00511B94"/>
    <w:rsid w:val="00511F75"/>
    <w:rsid w:val="00512CBE"/>
    <w:rsid w:val="00512D7F"/>
    <w:rsid w:val="00512D95"/>
    <w:rsid w:val="00512EA4"/>
    <w:rsid w:val="005133B7"/>
    <w:rsid w:val="0051372C"/>
    <w:rsid w:val="00513BC8"/>
    <w:rsid w:val="005140E7"/>
    <w:rsid w:val="0051415B"/>
    <w:rsid w:val="005144E1"/>
    <w:rsid w:val="00515630"/>
    <w:rsid w:val="00515819"/>
    <w:rsid w:val="00515D61"/>
    <w:rsid w:val="005162D4"/>
    <w:rsid w:val="005163FA"/>
    <w:rsid w:val="0051685E"/>
    <w:rsid w:val="00516A6E"/>
    <w:rsid w:val="00516A8E"/>
    <w:rsid w:val="00516E7C"/>
    <w:rsid w:val="00517152"/>
    <w:rsid w:val="00517410"/>
    <w:rsid w:val="0051750C"/>
    <w:rsid w:val="00517984"/>
    <w:rsid w:val="00517D44"/>
    <w:rsid w:val="00517E1C"/>
    <w:rsid w:val="005209E1"/>
    <w:rsid w:val="00520F32"/>
    <w:rsid w:val="005210F4"/>
    <w:rsid w:val="005219EE"/>
    <w:rsid w:val="00521BCF"/>
    <w:rsid w:val="00521DB1"/>
    <w:rsid w:val="00522303"/>
    <w:rsid w:val="005227A8"/>
    <w:rsid w:val="00522B06"/>
    <w:rsid w:val="00522BF8"/>
    <w:rsid w:val="005232B1"/>
    <w:rsid w:val="00523349"/>
    <w:rsid w:val="00523638"/>
    <w:rsid w:val="00523985"/>
    <w:rsid w:val="00523D27"/>
    <w:rsid w:val="00524294"/>
    <w:rsid w:val="005243AB"/>
    <w:rsid w:val="005247F6"/>
    <w:rsid w:val="005250C8"/>
    <w:rsid w:val="00525127"/>
    <w:rsid w:val="005251D2"/>
    <w:rsid w:val="005251E7"/>
    <w:rsid w:val="005255E6"/>
    <w:rsid w:val="00525CC7"/>
    <w:rsid w:val="00526982"/>
    <w:rsid w:val="00526BA7"/>
    <w:rsid w:val="00526DAF"/>
    <w:rsid w:val="00527C7B"/>
    <w:rsid w:val="00527EF9"/>
    <w:rsid w:val="00530A9C"/>
    <w:rsid w:val="00530C0C"/>
    <w:rsid w:val="005310E7"/>
    <w:rsid w:val="0053144B"/>
    <w:rsid w:val="0053185C"/>
    <w:rsid w:val="00531DB8"/>
    <w:rsid w:val="00531E8F"/>
    <w:rsid w:val="005320D0"/>
    <w:rsid w:val="00532F2E"/>
    <w:rsid w:val="005331BF"/>
    <w:rsid w:val="00534201"/>
    <w:rsid w:val="005344F6"/>
    <w:rsid w:val="005344FD"/>
    <w:rsid w:val="00534BC3"/>
    <w:rsid w:val="00534DFA"/>
    <w:rsid w:val="0053629B"/>
    <w:rsid w:val="00536948"/>
    <w:rsid w:val="00536B88"/>
    <w:rsid w:val="00536C48"/>
    <w:rsid w:val="00536EC1"/>
    <w:rsid w:val="0053780B"/>
    <w:rsid w:val="00537B97"/>
    <w:rsid w:val="0054025C"/>
    <w:rsid w:val="0054095A"/>
    <w:rsid w:val="00541039"/>
    <w:rsid w:val="00541157"/>
    <w:rsid w:val="00541256"/>
    <w:rsid w:val="00541505"/>
    <w:rsid w:val="00541897"/>
    <w:rsid w:val="00541F4B"/>
    <w:rsid w:val="00541F84"/>
    <w:rsid w:val="00542064"/>
    <w:rsid w:val="0054224E"/>
    <w:rsid w:val="0054228A"/>
    <w:rsid w:val="00542582"/>
    <w:rsid w:val="0054275C"/>
    <w:rsid w:val="00542AE5"/>
    <w:rsid w:val="00542D65"/>
    <w:rsid w:val="00542E12"/>
    <w:rsid w:val="00542F34"/>
    <w:rsid w:val="0054314D"/>
    <w:rsid w:val="00543430"/>
    <w:rsid w:val="00543547"/>
    <w:rsid w:val="0054383B"/>
    <w:rsid w:val="00543AD5"/>
    <w:rsid w:val="00543C5D"/>
    <w:rsid w:val="00543E61"/>
    <w:rsid w:val="005443A5"/>
    <w:rsid w:val="00544971"/>
    <w:rsid w:val="00544A38"/>
    <w:rsid w:val="00544EDB"/>
    <w:rsid w:val="00545791"/>
    <w:rsid w:val="005459D9"/>
    <w:rsid w:val="00545E00"/>
    <w:rsid w:val="005461EC"/>
    <w:rsid w:val="00546839"/>
    <w:rsid w:val="00546CAE"/>
    <w:rsid w:val="00550030"/>
    <w:rsid w:val="00550B74"/>
    <w:rsid w:val="00550EB6"/>
    <w:rsid w:val="005511AD"/>
    <w:rsid w:val="00551EA1"/>
    <w:rsid w:val="00551EFD"/>
    <w:rsid w:val="0055268E"/>
    <w:rsid w:val="0055271F"/>
    <w:rsid w:val="00552A5E"/>
    <w:rsid w:val="00552A9F"/>
    <w:rsid w:val="00553170"/>
    <w:rsid w:val="005537D8"/>
    <w:rsid w:val="00553B45"/>
    <w:rsid w:val="00553BBF"/>
    <w:rsid w:val="00553EB4"/>
    <w:rsid w:val="00553F3C"/>
    <w:rsid w:val="005543DA"/>
    <w:rsid w:val="00554DA2"/>
    <w:rsid w:val="00554EFC"/>
    <w:rsid w:val="00555364"/>
    <w:rsid w:val="005553C4"/>
    <w:rsid w:val="0055556F"/>
    <w:rsid w:val="005555A1"/>
    <w:rsid w:val="00555C9B"/>
    <w:rsid w:val="00555D9B"/>
    <w:rsid w:val="0055647F"/>
    <w:rsid w:val="00556932"/>
    <w:rsid w:val="00556A41"/>
    <w:rsid w:val="0055706F"/>
    <w:rsid w:val="005574B7"/>
    <w:rsid w:val="005574D4"/>
    <w:rsid w:val="005574FF"/>
    <w:rsid w:val="00557E7F"/>
    <w:rsid w:val="00560B21"/>
    <w:rsid w:val="00560C45"/>
    <w:rsid w:val="00560CAA"/>
    <w:rsid w:val="00560D03"/>
    <w:rsid w:val="00561BC0"/>
    <w:rsid w:val="00561C35"/>
    <w:rsid w:val="00561CC0"/>
    <w:rsid w:val="00561F3A"/>
    <w:rsid w:val="0056230E"/>
    <w:rsid w:val="0056287B"/>
    <w:rsid w:val="00562DF9"/>
    <w:rsid w:val="00562E2C"/>
    <w:rsid w:val="005635F6"/>
    <w:rsid w:val="0056361D"/>
    <w:rsid w:val="005639ED"/>
    <w:rsid w:val="00563FA4"/>
    <w:rsid w:val="00564224"/>
    <w:rsid w:val="00564637"/>
    <w:rsid w:val="00564715"/>
    <w:rsid w:val="00564EC4"/>
    <w:rsid w:val="00565339"/>
    <w:rsid w:val="005654CB"/>
    <w:rsid w:val="0056556E"/>
    <w:rsid w:val="00565AE7"/>
    <w:rsid w:val="00566312"/>
    <w:rsid w:val="00566E09"/>
    <w:rsid w:val="005671FF"/>
    <w:rsid w:val="0056731F"/>
    <w:rsid w:val="00567D43"/>
    <w:rsid w:val="00570305"/>
    <w:rsid w:val="005706B0"/>
    <w:rsid w:val="00570F7E"/>
    <w:rsid w:val="00571109"/>
    <w:rsid w:val="005715FD"/>
    <w:rsid w:val="00571B35"/>
    <w:rsid w:val="00571D3C"/>
    <w:rsid w:val="00572400"/>
    <w:rsid w:val="00572847"/>
    <w:rsid w:val="00572A09"/>
    <w:rsid w:val="00572B7F"/>
    <w:rsid w:val="00572E7E"/>
    <w:rsid w:val="00573542"/>
    <w:rsid w:val="00573765"/>
    <w:rsid w:val="00573C4A"/>
    <w:rsid w:val="00573FCB"/>
    <w:rsid w:val="00574482"/>
    <w:rsid w:val="0057454D"/>
    <w:rsid w:val="005755AD"/>
    <w:rsid w:val="00575655"/>
    <w:rsid w:val="00575BF9"/>
    <w:rsid w:val="00575D8F"/>
    <w:rsid w:val="00576358"/>
    <w:rsid w:val="0057652C"/>
    <w:rsid w:val="00576549"/>
    <w:rsid w:val="00576700"/>
    <w:rsid w:val="00576785"/>
    <w:rsid w:val="005767F2"/>
    <w:rsid w:val="00576E9A"/>
    <w:rsid w:val="005771CE"/>
    <w:rsid w:val="005771FB"/>
    <w:rsid w:val="00577AD3"/>
    <w:rsid w:val="00577EA3"/>
    <w:rsid w:val="00580817"/>
    <w:rsid w:val="00580BE1"/>
    <w:rsid w:val="0058104D"/>
    <w:rsid w:val="005810C4"/>
    <w:rsid w:val="00581146"/>
    <w:rsid w:val="005814E3"/>
    <w:rsid w:val="00582073"/>
    <w:rsid w:val="005821C2"/>
    <w:rsid w:val="00582648"/>
    <w:rsid w:val="00582B49"/>
    <w:rsid w:val="005834F1"/>
    <w:rsid w:val="00583805"/>
    <w:rsid w:val="0058425C"/>
    <w:rsid w:val="005844A0"/>
    <w:rsid w:val="00584652"/>
    <w:rsid w:val="005846CC"/>
    <w:rsid w:val="00584D36"/>
    <w:rsid w:val="0058568F"/>
    <w:rsid w:val="00585909"/>
    <w:rsid w:val="00585919"/>
    <w:rsid w:val="005859ED"/>
    <w:rsid w:val="00585DC6"/>
    <w:rsid w:val="00585F0F"/>
    <w:rsid w:val="00585F59"/>
    <w:rsid w:val="005864AD"/>
    <w:rsid w:val="00586877"/>
    <w:rsid w:val="00586A81"/>
    <w:rsid w:val="005872F4"/>
    <w:rsid w:val="0058754A"/>
    <w:rsid w:val="005900B5"/>
    <w:rsid w:val="005901FA"/>
    <w:rsid w:val="005902F0"/>
    <w:rsid w:val="0059047E"/>
    <w:rsid w:val="00590670"/>
    <w:rsid w:val="005906F7"/>
    <w:rsid w:val="00590723"/>
    <w:rsid w:val="00591100"/>
    <w:rsid w:val="005913B9"/>
    <w:rsid w:val="00591A86"/>
    <w:rsid w:val="00591ACA"/>
    <w:rsid w:val="00591C77"/>
    <w:rsid w:val="005920AA"/>
    <w:rsid w:val="0059220E"/>
    <w:rsid w:val="005922E6"/>
    <w:rsid w:val="00592635"/>
    <w:rsid w:val="005926BD"/>
    <w:rsid w:val="00592887"/>
    <w:rsid w:val="00593EFF"/>
    <w:rsid w:val="00593F10"/>
    <w:rsid w:val="005941F7"/>
    <w:rsid w:val="005944B3"/>
    <w:rsid w:val="005945C2"/>
    <w:rsid w:val="00595361"/>
    <w:rsid w:val="00595579"/>
    <w:rsid w:val="0059564B"/>
    <w:rsid w:val="00595AFF"/>
    <w:rsid w:val="00595D27"/>
    <w:rsid w:val="00596240"/>
    <w:rsid w:val="005964AF"/>
    <w:rsid w:val="005966D7"/>
    <w:rsid w:val="005966E7"/>
    <w:rsid w:val="005968EA"/>
    <w:rsid w:val="00596FD2"/>
    <w:rsid w:val="00597484"/>
    <w:rsid w:val="005974A0"/>
    <w:rsid w:val="00597CE1"/>
    <w:rsid w:val="00597E0E"/>
    <w:rsid w:val="005A03B4"/>
    <w:rsid w:val="005A03F4"/>
    <w:rsid w:val="005A111B"/>
    <w:rsid w:val="005A1583"/>
    <w:rsid w:val="005A1679"/>
    <w:rsid w:val="005A1805"/>
    <w:rsid w:val="005A18AC"/>
    <w:rsid w:val="005A1C8B"/>
    <w:rsid w:val="005A2202"/>
    <w:rsid w:val="005A2218"/>
    <w:rsid w:val="005A2311"/>
    <w:rsid w:val="005A245D"/>
    <w:rsid w:val="005A30A6"/>
    <w:rsid w:val="005A31B5"/>
    <w:rsid w:val="005A3337"/>
    <w:rsid w:val="005A3380"/>
    <w:rsid w:val="005A362F"/>
    <w:rsid w:val="005A3C79"/>
    <w:rsid w:val="005A43AC"/>
    <w:rsid w:val="005A54C1"/>
    <w:rsid w:val="005A56A7"/>
    <w:rsid w:val="005A5F88"/>
    <w:rsid w:val="005A6350"/>
    <w:rsid w:val="005A64ED"/>
    <w:rsid w:val="005A65DF"/>
    <w:rsid w:val="005A672E"/>
    <w:rsid w:val="005A6814"/>
    <w:rsid w:val="005A7027"/>
    <w:rsid w:val="005A74DD"/>
    <w:rsid w:val="005A771A"/>
    <w:rsid w:val="005A782E"/>
    <w:rsid w:val="005A785F"/>
    <w:rsid w:val="005A791C"/>
    <w:rsid w:val="005B02EA"/>
    <w:rsid w:val="005B1385"/>
    <w:rsid w:val="005B1981"/>
    <w:rsid w:val="005B1C89"/>
    <w:rsid w:val="005B1CB9"/>
    <w:rsid w:val="005B1F98"/>
    <w:rsid w:val="005B22A4"/>
    <w:rsid w:val="005B266E"/>
    <w:rsid w:val="005B303D"/>
    <w:rsid w:val="005B3480"/>
    <w:rsid w:val="005B3712"/>
    <w:rsid w:val="005B42BB"/>
    <w:rsid w:val="005B4AB2"/>
    <w:rsid w:val="005B52D9"/>
    <w:rsid w:val="005B6670"/>
    <w:rsid w:val="005B680C"/>
    <w:rsid w:val="005B6ACD"/>
    <w:rsid w:val="005B735A"/>
    <w:rsid w:val="005B7556"/>
    <w:rsid w:val="005B77D7"/>
    <w:rsid w:val="005B78FE"/>
    <w:rsid w:val="005B7A9A"/>
    <w:rsid w:val="005B7BCB"/>
    <w:rsid w:val="005C007B"/>
    <w:rsid w:val="005C0D61"/>
    <w:rsid w:val="005C1178"/>
    <w:rsid w:val="005C17B7"/>
    <w:rsid w:val="005C1B81"/>
    <w:rsid w:val="005C1D96"/>
    <w:rsid w:val="005C1EB3"/>
    <w:rsid w:val="005C224B"/>
    <w:rsid w:val="005C276F"/>
    <w:rsid w:val="005C29FA"/>
    <w:rsid w:val="005C2F7C"/>
    <w:rsid w:val="005C30F4"/>
    <w:rsid w:val="005C3B82"/>
    <w:rsid w:val="005C44FF"/>
    <w:rsid w:val="005C55EB"/>
    <w:rsid w:val="005C5651"/>
    <w:rsid w:val="005C587F"/>
    <w:rsid w:val="005C66CE"/>
    <w:rsid w:val="005C6842"/>
    <w:rsid w:val="005C6A37"/>
    <w:rsid w:val="005C6C5A"/>
    <w:rsid w:val="005C6DE1"/>
    <w:rsid w:val="005C7067"/>
    <w:rsid w:val="005C717A"/>
    <w:rsid w:val="005C73FF"/>
    <w:rsid w:val="005C7589"/>
    <w:rsid w:val="005C75B4"/>
    <w:rsid w:val="005C789A"/>
    <w:rsid w:val="005C7DA5"/>
    <w:rsid w:val="005C7F16"/>
    <w:rsid w:val="005D004D"/>
    <w:rsid w:val="005D0316"/>
    <w:rsid w:val="005D041C"/>
    <w:rsid w:val="005D05ED"/>
    <w:rsid w:val="005D06B9"/>
    <w:rsid w:val="005D0777"/>
    <w:rsid w:val="005D079A"/>
    <w:rsid w:val="005D0E80"/>
    <w:rsid w:val="005D14A3"/>
    <w:rsid w:val="005D1818"/>
    <w:rsid w:val="005D21C5"/>
    <w:rsid w:val="005D22D0"/>
    <w:rsid w:val="005D2373"/>
    <w:rsid w:val="005D266C"/>
    <w:rsid w:val="005D26A0"/>
    <w:rsid w:val="005D2B3B"/>
    <w:rsid w:val="005D30D4"/>
    <w:rsid w:val="005D33A8"/>
    <w:rsid w:val="005D35A6"/>
    <w:rsid w:val="005D395D"/>
    <w:rsid w:val="005D398B"/>
    <w:rsid w:val="005D3DFC"/>
    <w:rsid w:val="005D3E00"/>
    <w:rsid w:val="005D404F"/>
    <w:rsid w:val="005D444E"/>
    <w:rsid w:val="005D4814"/>
    <w:rsid w:val="005D4B64"/>
    <w:rsid w:val="005D4FCC"/>
    <w:rsid w:val="005D5236"/>
    <w:rsid w:val="005D52F9"/>
    <w:rsid w:val="005D554F"/>
    <w:rsid w:val="005D5552"/>
    <w:rsid w:val="005D5D26"/>
    <w:rsid w:val="005D5F62"/>
    <w:rsid w:val="005D6AB5"/>
    <w:rsid w:val="005D6CE0"/>
    <w:rsid w:val="005D710D"/>
    <w:rsid w:val="005D7812"/>
    <w:rsid w:val="005D7B5F"/>
    <w:rsid w:val="005E0687"/>
    <w:rsid w:val="005E0B6A"/>
    <w:rsid w:val="005E11F8"/>
    <w:rsid w:val="005E221A"/>
    <w:rsid w:val="005E221E"/>
    <w:rsid w:val="005E223A"/>
    <w:rsid w:val="005E2745"/>
    <w:rsid w:val="005E29C3"/>
    <w:rsid w:val="005E32E3"/>
    <w:rsid w:val="005E32EA"/>
    <w:rsid w:val="005E39B3"/>
    <w:rsid w:val="005E3AF4"/>
    <w:rsid w:val="005E3D02"/>
    <w:rsid w:val="005E4477"/>
    <w:rsid w:val="005E5F62"/>
    <w:rsid w:val="005E622E"/>
    <w:rsid w:val="005E630A"/>
    <w:rsid w:val="005E63FA"/>
    <w:rsid w:val="005E63FB"/>
    <w:rsid w:val="005E6C3A"/>
    <w:rsid w:val="005E72CC"/>
    <w:rsid w:val="005E7BFF"/>
    <w:rsid w:val="005E7EFD"/>
    <w:rsid w:val="005F00A6"/>
    <w:rsid w:val="005F016B"/>
    <w:rsid w:val="005F0A47"/>
    <w:rsid w:val="005F0B70"/>
    <w:rsid w:val="005F0CB4"/>
    <w:rsid w:val="005F0FFE"/>
    <w:rsid w:val="005F111B"/>
    <w:rsid w:val="005F135C"/>
    <w:rsid w:val="005F1666"/>
    <w:rsid w:val="005F1B4F"/>
    <w:rsid w:val="005F2FDF"/>
    <w:rsid w:val="005F3A48"/>
    <w:rsid w:val="005F4425"/>
    <w:rsid w:val="005F5321"/>
    <w:rsid w:val="005F5858"/>
    <w:rsid w:val="005F5B2A"/>
    <w:rsid w:val="005F5B77"/>
    <w:rsid w:val="005F65EC"/>
    <w:rsid w:val="005F68BF"/>
    <w:rsid w:val="005F7D8C"/>
    <w:rsid w:val="005F7EB8"/>
    <w:rsid w:val="00600519"/>
    <w:rsid w:val="00600F36"/>
    <w:rsid w:val="00601217"/>
    <w:rsid w:val="00601A56"/>
    <w:rsid w:val="006026FE"/>
    <w:rsid w:val="0060297E"/>
    <w:rsid w:val="006030B9"/>
    <w:rsid w:val="006038B1"/>
    <w:rsid w:val="00603C2B"/>
    <w:rsid w:val="00603E0B"/>
    <w:rsid w:val="0060456A"/>
    <w:rsid w:val="006045B2"/>
    <w:rsid w:val="006045D1"/>
    <w:rsid w:val="00605274"/>
    <w:rsid w:val="00605C4B"/>
    <w:rsid w:val="00606122"/>
    <w:rsid w:val="006061C0"/>
    <w:rsid w:val="006062CD"/>
    <w:rsid w:val="006063BC"/>
    <w:rsid w:val="006064C0"/>
    <w:rsid w:val="00606828"/>
    <w:rsid w:val="00606FB8"/>
    <w:rsid w:val="00607476"/>
    <w:rsid w:val="006077CA"/>
    <w:rsid w:val="0060780C"/>
    <w:rsid w:val="00607C07"/>
    <w:rsid w:val="0061095E"/>
    <w:rsid w:val="006111DF"/>
    <w:rsid w:val="0061150E"/>
    <w:rsid w:val="0061166A"/>
    <w:rsid w:val="00611771"/>
    <w:rsid w:val="00611A2C"/>
    <w:rsid w:val="00611D47"/>
    <w:rsid w:val="00612A89"/>
    <w:rsid w:val="006143E2"/>
    <w:rsid w:val="00614867"/>
    <w:rsid w:val="00614989"/>
    <w:rsid w:val="006153C0"/>
    <w:rsid w:val="006157BE"/>
    <w:rsid w:val="00615904"/>
    <w:rsid w:val="00615D95"/>
    <w:rsid w:val="00616223"/>
    <w:rsid w:val="0061679E"/>
    <w:rsid w:val="00616868"/>
    <w:rsid w:val="00616B57"/>
    <w:rsid w:val="00617024"/>
    <w:rsid w:val="0061736C"/>
    <w:rsid w:val="0061766C"/>
    <w:rsid w:val="00617769"/>
    <w:rsid w:val="00617941"/>
    <w:rsid w:val="00617E3F"/>
    <w:rsid w:val="0062006E"/>
    <w:rsid w:val="00620291"/>
    <w:rsid w:val="0062097D"/>
    <w:rsid w:val="00620C78"/>
    <w:rsid w:val="00620D53"/>
    <w:rsid w:val="00620F1F"/>
    <w:rsid w:val="00621365"/>
    <w:rsid w:val="006213D3"/>
    <w:rsid w:val="0062189D"/>
    <w:rsid w:val="00621BB5"/>
    <w:rsid w:val="00621E11"/>
    <w:rsid w:val="00621E78"/>
    <w:rsid w:val="00622187"/>
    <w:rsid w:val="0062227E"/>
    <w:rsid w:val="00622280"/>
    <w:rsid w:val="006224AE"/>
    <w:rsid w:val="00622F51"/>
    <w:rsid w:val="006230D6"/>
    <w:rsid w:val="00623665"/>
    <w:rsid w:val="006237F1"/>
    <w:rsid w:val="006238C0"/>
    <w:rsid w:val="00623BD0"/>
    <w:rsid w:val="00623E29"/>
    <w:rsid w:val="00623EE2"/>
    <w:rsid w:val="006242B7"/>
    <w:rsid w:val="00624783"/>
    <w:rsid w:val="00624A93"/>
    <w:rsid w:val="00625265"/>
    <w:rsid w:val="00625FC5"/>
    <w:rsid w:val="00626113"/>
    <w:rsid w:val="00626173"/>
    <w:rsid w:val="00626404"/>
    <w:rsid w:val="006264B2"/>
    <w:rsid w:val="0062670B"/>
    <w:rsid w:val="00627170"/>
    <w:rsid w:val="00627195"/>
    <w:rsid w:val="0062750C"/>
    <w:rsid w:val="00630121"/>
    <w:rsid w:val="006309A4"/>
    <w:rsid w:val="00630C28"/>
    <w:rsid w:val="006313D3"/>
    <w:rsid w:val="006313EC"/>
    <w:rsid w:val="00631473"/>
    <w:rsid w:val="00631482"/>
    <w:rsid w:val="00631531"/>
    <w:rsid w:val="006317B7"/>
    <w:rsid w:val="00631C83"/>
    <w:rsid w:val="00631F7B"/>
    <w:rsid w:val="00631FB6"/>
    <w:rsid w:val="00631FFA"/>
    <w:rsid w:val="00632664"/>
    <w:rsid w:val="00632BD5"/>
    <w:rsid w:val="00632C79"/>
    <w:rsid w:val="00633662"/>
    <w:rsid w:val="006336AB"/>
    <w:rsid w:val="00633939"/>
    <w:rsid w:val="00633EBD"/>
    <w:rsid w:val="00634747"/>
    <w:rsid w:val="00634791"/>
    <w:rsid w:val="00635005"/>
    <w:rsid w:val="0063524D"/>
    <w:rsid w:val="006353EE"/>
    <w:rsid w:val="00636241"/>
    <w:rsid w:val="006367F4"/>
    <w:rsid w:val="00636926"/>
    <w:rsid w:val="006369BB"/>
    <w:rsid w:val="00636BA6"/>
    <w:rsid w:val="00636F5D"/>
    <w:rsid w:val="00637128"/>
    <w:rsid w:val="00637AA0"/>
    <w:rsid w:val="00637C04"/>
    <w:rsid w:val="00640404"/>
    <w:rsid w:val="006404F7"/>
    <w:rsid w:val="00640814"/>
    <w:rsid w:val="00640FB8"/>
    <w:rsid w:val="00641959"/>
    <w:rsid w:val="00641C3B"/>
    <w:rsid w:val="00641D61"/>
    <w:rsid w:val="00641EB1"/>
    <w:rsid w:val="00641F99"/>
    <w:rsid w:val="0064249F"/>
    <w:rsid w:val="006424AD"/>
    <w:rsid w:val="00642D08"/>
    <w:rsid w:val="00643C69"/>
    <w:rsid w:val="006442D7"/>
    <w:rsid w:val="00644A49"/>
    <w:rsid w:val="00644D4B"/>
    <w:rsid w:val="0064545B"/>
    <w:rsid w:val="0064567F"/>
    <w:rsid w:val="0064574E"/>
    <w:rsid w:val="00645CA3"/>
    <w:rsid w:val="00645EE8"/>
    <w:rsid w:val="00646291"/>
    <w:rsid w:val="0064654B"/>
    <w:rsid w:val="00646720"/>
    <w:rsid w:val="006472B4"/>
    <w:rsid w:val="00647824"/>
    <w:rsid w:val="00647B78"/>
    <w:rsid w:val="00647BB9"/>
    <w:rsid w:val="00647F88"/>
    <w:rsid w:val="006501DB"/>
    <w:rsid w:val="00650262"/>
    <w:rsid w:val="0065091F"/>
    <w:rsid w:val="00650A34"/>
    <w:rsid w:val="00650C97"/>
    <w:rsid w:val="00650EE6"/>
    <w:rsid w:val="0065113A"/>
    <w:rsid w:val="006512EF"/>
    <w:rsid w:val="006513BD"/>
    <w:rsid w:val="00651E20"/>
    <w:rsid w:val="006521AB"/>
    <w:rsid w:val="00652CF4"/>
    <w:rsid w:val="006532D4"/>
    <w:rsid w:val="00653446"/>
    <w:rsid w:val="0065358F"/>
    <w:rsid w:val="00653BB2"/>
    <w:rsid w:val="00653BCB"/>
    <w:rsid w:val="0065414E"/>
    <w:rsid w:val="00654382"/>
    <w:rsid w:val="00654623"/>
    <w:rsid w:val="006547D2"/>
    <w:rsid w:val="0065526A"/>
    <w:rsid w:val="00655BED"/>
    <w:rsid w:val="00655E1C"/>
    <w:rsid w:val="00655FB5"/>
    <w:rsid w:val="00655FE0"/>
    <w:rsid w:val="0065620D"/>
    <w:rsid w:val="0065648B"/>
    <w:rsid w:val="00656601"/>
    <w:rsid w:val="006566CC"/>
    <w:rsid w:val="00656C6B"/>
    <w:rsid w:val="00657112"/>
    <w:rsid w:val="006573A6"/>
    <w:rsid w:val="0065790E"/>
    <w:rsid w:val="00657944"/>
    <w:rsid w:val="00660082"/>
    <w:rsid w:val="006602B3"/>
    <w:rsid w:val="006607A9"/>
    <w:rsid w:val="00660940"/>
    <w:rsid w:val="006616D1"/>
    <w:rsid w:val="00661768"/>
    <w:rsid w:val="006618C6"/>
    <w:rsid w:val="00661FC1"/>
    <w:rsid w:val="006626C5"/>
    <w:rsid w:val="006635D2"/>
    <w:rsid w:val="00663688"/>
    <w:rsid w:val="00663BD1"/>
    <w:rsid w:val="00663C71"/>
    <w:rsid w:val="0066441E"/>
    <w:rsid w:val="00664431"/>
    <w:rsid w:val="0066466C"/>
    <w:rsid w:val="006649DF"/>
    <w:rsid w:val="00665B29"/>
    <w:rsid w:val="0066663C"/>
    <w:rsid w:val="00666899"/>
    <w:rsid w:val="00666E2B"/>
    <w:rsid w:val="006673ED"/>
    <w:rsid w:val="006677B4"/>
    <w:rsid w:val="006678EB"/>
    <w:rsid w:val="00667C69"/>
    <w:rsid w:val="0067051A"/>
    <w:rsid w:val="0067070C"/>
    <w:rsid w:val="00670DAA"/>
    <w:rsid w:val="0067168F"/>
    <w:rsid w:val="00671703"/>
    <w:rsid w:val="00671A23"/>
    <w:rsid w:val="00671B80"/>
    <w:rsid w:val="00671CB7"/>
    <w:rsid w:val="00671F5E"/>
    <w:rsid w:val="0067206A"/>
    <w:rsid w:val="00672997"/>
    <w:rsid w:val="006729B6"/>
    <w:rsid w:val="00672D16"/>
    <w:rsid w:val="00672DEA"/>
    <w:rsid w:val="006733BF"/>
    <w:rsid w:val="00673787"/>
    <w:rsid w:val="006738D9"/>
    <w:rsid w:val="00673CC3"/>
    <w:rsid w:val="00673DF1"/>
    <w:rsid w:val="0067437E"/>
    <w:rsid w:val="00674696"/>
    <w:rsid w:val="006747BC"/>
    <w:rsid w:val="00674F7F"/>
    <w:rsid w:val="006756A6"/>
    <w:rsid w:val="006757DB"/>
    <w:rsid w:val="00675BE0"/>
    <w:rsid w:val="00675C04"/>
    <w:rsid w:val="0067678B"/>
    <w:rsid w:val="00676805"/>
    <w:rsid w:val="0067685C"/>
    <w:rsid w:val="0067699E"/>
    <w:rsid w:val="00676A97"/>
    <w:rsid w:val="00676CFC"/>
    <w:rsid w:val="00676DB8"/>
    <w:rsid w:val="00676E42"/>
    <w:rsid w:val="00677123"/>
    <w:rsid w:val="006771BC"/>
    <w:rsid w:val="00677584"/>
    <w:rsid w:val="006775B6"/>
    <w:rsid w:val="0067762D"/>
    <w:rsid w:val="00680C6B"/>
    <w:rsid w:val="0068162E"/>
    <w:rsid w:val="00681A18"/>
    <w:rsid w:val="00681A43"/>
    <w:rsid w:val="00682599"/>
    <w:rsid w:val="006825D0"/>
    <w:rsid w:val="00683C01"/>
    <w:rsid w:val="00683D97"/>
    <w:rsid w:val="00684074"/>
    <w:rsid w:val="00684567"/>
    <w:rsid w:val="00684765"/>
    <w:rsid w:val="006849B6"/>
    <w:rsid w:val="006849B9"/>
    <w:rsid w:val="00684D46"/>
    <w:rsid w:val="00684E4E"/>
    <w:rsid w:val="006850E1"/>
    <w:rsid w:val="006853A4"/>
    <w:rsid w:val="00685743"/>
    <w:rsid w:val="00685A45"/>
    <w:rsid w:val="00686131"/>
    <w:rsid w:val="00687386"/>
    <w:rsid w:val="0068773F"/>
    <w:rsid w:val="00687A39"/>
    <w:rsid w:val="00687A91"/>
    <w:rsid w:val="00687D25"/>
    <w:rsid w:val="00687EAE"/>
    <w:rsid w:val="00687FBE"/>
    <w:rsid w:val="00690171"/>
    <w:rsid w:val="006902C7"/>
    <w:rsid w:val="00690807"/>
    <w:rsid w:val="006908C9"/>
    <w:rsid w:val="006912D6"/>
    <w:rsid w:val="006914AB"/>
    <w:rsid w:val="00691704"/>
    <w:rsid w:val="00691A63"/>
    <w:rsid w:val="00691F71"/>
    <w:rsid w:val="0069245A"/>
    <w:rsid w:val="006925EF"/>
    <w:rsid w:val="00692707"/>
    <w:rsid w:val="00692871"/>
    <w:rsid w:val="00692A8D"/>
    <w:rsid w:val="00692C57"/>
    <w:rsid w:val="00692C62"/>
    <w:rsid w:val="00692D5C"/>
    <w:rsid w:val="0069309A"/>
    <w:rsid w:val="006934DA"/>
    <w:rsid w:val="006936CF"/>
    <w:rsid w:val="00693CED"/>
    <w:rsid w:val="00693F1F"/>
    <w:rsid w:val="00694162"/>
    <w:rsid w:val="00694223"/>
    <w:rsid w:val="00694306"/>
    <w:rsid w:val="00694361"/>
    <w:rsid w:val="006943DD"/>
    <w:rsid w:val="006946CE"/>
    <w:rsid w:val="00694C2C"/>
    <w:rsid w:val="0069558F"/>
    <w:rsid w:val="0069565A"/>
    <w:rsid w:val="00695F3D"/>
    <w:rsid w:val="006966B6"/>
    <w:rsid w:val="00697E69"/>
    <w:rsid w:val="00697F55"/>
    <w:rsid w:val="00697FE1"/>
    <w:rsid w:val="006A0159"/>
    <w:rsid w:val="006A01E0"/>
    <w:rsid w:val="006A086A"/>
    <w:rsid w:val="006A0B84"/>
    <w:rsid w:val="006A0F81"/>
    <w:rsid w:val="006A1285"/>
    <w:rsid w:val="006A1322"/>
    <w:rsid w:val="006A18FC"/>
    <w:rsid w:val="006A1EC3"/>
    <w:rsid w:val="006A2350"/>
    <w:rsid w:val="006A2FB2"/>
    <w:rsid w:val="006A3E1A"/>
    <w:rsid w:val="006A3FF3"/>
    <w:rsid w:val="006A4527"/>
    <w:rsid w:val="006A46DC"/>
    <w:rsid w:val="006A4D06"/>
    <w:rsid w:val="006A58DD"/>
    <w:rsid w:val="006A5989"/>
    <w:rsid w:val="006A5A64"/>
    <w:rsid w:val="006A5DB2"/>
    <w:rsid w:val="006A5DC9"/>
    <w:rsid w:val="006A5E03"/>
    <w:rsid w:val="006A5F21"/>
    <w:rsid w:val="006A61C4"/>
    <w:rsid w:val="006A6F55"/>
    <w:rsid w:val="006A7814"/>
    <w:rsid w:val="006A78BC"/>
    <w:rsid w:val="006B03E1"/>
    <w:rsid w:val="006B044A"/>
    <w:rsid w:val="006B04FE"/>
    <w:rsid w:val="006B068A"/>
    <w:rsid w:val="006B08CF"/>
    <w:rsid w:val="006B0A54"/>
    <w:rsid w:val="006B0B52"/>
    <w:rsid w:val="006B1576"/>
    <w:rsid w:val="006B1706"/>
    <w:rsid w:val="006B1880"/>
    <w:rsid w:val="006B1C25"/>
    <w:rsid w:val="006B1EFB"/>
    <w:rsid w:val="006B2005"/>
    <w:rsid w:val="006B23A5"/>
    <w:rsid w:val="006B282A"/>
    <w:rsid w:val="006B2A60"/>
    <w:rsid w:val="006B32A3"/>
    <w:rsid w:val="006B3351"/>
    <w:rsid w:val="006B39DF"/>
    <w:rsid w:val="006B39FA"/>
    <w:rsid w:val="006B3A8C"/>
    <w:rsid w:val="006B3AAC"/>
    <w:rsid w:val="006B3C4E"/>
    <w:rsid w:val="006B4310"/>
    <w:rsid w:val="006B492A"/>
    <w:rsid w:val="006B4AA8"/>
    <w:rsid w:val="006B54C4"/>
    <w:rsid w:val="006B5568"/>
    <w:rsid w:val="006B58E4"/>
    <w:rsid w:val="006B5927"/>
    <w:rsid w:val="006B61BE"/>
    <w:rsid w:val="006B73A5"/>
    <w:rsid w:val="006B7934"/>
    <w:rsid w:val="006B7A5E"/>
    <w:rsid w:val="006C0028"/>
    <w:rsid w:val="006C009A"/>
    <w:rsid w:val="006C023B"/>
    <w:rsid w:val="006C0A19"/>
    <w:rsid w:val="006C0C77"/>
    <w:rsid w:val="006C1043"/>
    <w:rsid w:val="006C1228"/>
    <w:rsid w:val="006C1F92"/>
    <w:rsid w:val="006C2150"/>
    <w:rsid w:val="006C215D"/>
    <w:rsid w:val="006C22E2"/>
    <w:rsid w:val="006C2332"/>
    <w:rsid w:val="006C239F"/>
    <w:rsid w:val="006C27BC"/>
    <w:rsid w:val="006C28DF"/>
    <w:rsid w:val="006C2A7A"/>
    <w:rsid w:val="006C2B83"/>
    <w:rsid w:val="006C34A7"/>
    <w:rsid w:val="006C38D4"/>
    <w:rsid w:val="006C3BC6"/>
    <w:rsid w:val="006C402A"/>
    <w:rsid w:val="006C4E7B"/>
    <w:rsid w:val="006C5668"/>
    <w:rsid w:val="006C58B7"/>
    <w:rsid w:val="006C5E63"/>
    <w:rsid w:val="006C61F1"/>
    <w:rsid w:val="006C667E"/>
    <w:rsid w:val="006C67FB"/>
    <w:rsid w:val="006C698C"/>
    <w:rsid w:val="006C69B5"/>
    <w:rsid w:val="006C6D05"/>
    <w:rsid w:val="006D09A6"/>
    <w:rsid w:val="006D0BF6"/>
    <w:rsid w:val="006D0E2F"/>
    <w:rsid w:val="006D11EE"/>
    <w:rsid w:val="006D17C0"/>
    <w:rsid w:val="006D2E62"/>
    <w:rsid w:val="006D3580"/>
    <w:rsid w:val="006D3928"/>
    <w:rsid w:val="006D3F15"/>
    <w:rsid w:val="006D41EA"/>
    <w:rsid w:val="006D4746"/>
    <w:rsid w:val="006D4BB2"/>
    <w:rsid w:val="006D503E"/>
    <w:rsid w:val="006D5809"/>
    <w:rsid w:val="006D6485"/>
    <w:rsid w:val="006D650D"/>
    <w:rsid w:val="006D657A"/>
    <w:rsid w:val="006D6844"/>
    <w:rsid w:val="006D6D77"/>
    <w:rsid w:val="006D6EFB"/>
    <w:rsid w:val="006D7BE3"/>
    <w:rsid w:val="006D7C36"/>
    <w:rsid w:val="006E05B8"/>
    <w:rsid w:val="006E0872"/>
    <w:rsid w:val="006E0EDF"/>
    <w:rsid w:val="006E1375"/>
    <w:rsid w:val="006E13B7"/>
    <w:rsid w:val="006E14BF"/>
    <w:rsid w:val="006E2771"/>
    <w:rsid w:val="006E2828"/>
    <w:rsid w:val="006E2AAA"/>
    <w:rsid w:val="006E33E2"/>
    <w:rsid w:val="006E3847"/>
    <w:rsid w:val="006E38B5"/>
    <w:rsid w:val="006E3BD7"/>
    <w:rsid w:val="006E3D73"/>
    <w:rsid w:val="006E4142"/>
    <w:rsid w:val="006E48D6"/>
    <w:rsid w:val="006E4B15"/>
    <w:rsid w:val="006E50D0"/>
    <w:rsid w:val="006E5151"/>
    <w:rsid w:val="006E555D"/>
    <w:rsid w:val="006E55EB"/>
    <w:rsid w:val="006E56CF"/>
    <w:rsid w:val="006E5A19"/>
    <w:rsid w:val="006E6270"/>
    <w:rsid w:val="006E6B11"/>
    <w:rsid w:val="006E6FC7"/>
    <w:rsid w:val="006E73B5"/>
    <w:rsid w:val="006E7475"/>
    <w:rsid w:val="006E78CC"/>
    <w:rsid w:val="006E7BED"/>
    <w:rsid w:val="006E7F81"/>
    <w:rsid w:val="006F0AD1"/>
    <w:rsid w:val="006F0D19"/>
    <w:rsid w:val="006F14ED"/>
    <w:rsid w:val="006F177D"/>
    <w:rsid w:val="006F18A0"/>
    <w:rsid w:val="006F1E2D"/>
    <w:rsid w:val="006F20D7"/>
    <w:rsid w:val="006F23EC"/>
    <w:rsid w:val="006F242F"/>
    <w:rsid w:val="006F2481"/>
    <w:rsid w:val="006F28FF"/>
    <w:rsid w:val="006F292D"/>
    <w:rsid w:val="006F3A93"/>
    <w:rsid w:val="006F3F0F"/>
    <w:rsid w:val="006F4182"/>
    <w:rsid w:val="006F47A5"/>
    <w:rsid w:val="006F48AC"/>
    <w:rsid w:val="006F4C59"/>
    <w:rsid w:val="006F4D05"/>
    <w:rsid w:val="006F4EDE"/>
    <w:rsid w:val="006F5285"/>
    <w:rsid w:val="006F59DA"/>
    <w:rsid w:val="006F59F8"/>
    <w:rsid w:val="006F5A78"/>
    <w:rsid w:val="006F5BFC"/>
    <w:rsid w:val="006F5D5A"/>
    <w:rsid w:val="006F5E75"/>
    <w:rsid w:val="006F629F"/>
    <w:rsid w:val="006F671E"/>
    <w:rsid w:val="006F6B93"/>
    <w:rsid w:val="006F6D3D"/>
    <w:rsid w:val="006F7489"/>
    <w:rsid w:val="006F793C"/>
    <w:rsid w:val="006F7E54"/>
    <w:rsid w:val="006F7FB3"/>
    <w:rsid w:val="00700254"/>
    <w:rsid w:val="0070065D"/>
    <w:rsid w:val="00700AD7"/>
    <w:rsid w:val="007012C1"/>
    <w:rsid w:val="00701701"/>
    <w:rsid w:val="00701AB7"/>
    <w:rsid w:val="00701F1E"/>
    <w:rsid w:val="00702532"/>
    <w:rsid w:val="0070254A"/>
    <w:rsid w:val="0070278B"/>
    <w:rsid w:val="007029A7"/>
    <w:rsid w:val="00702AA8"/>
    <w:rsid w:val="00702E5C"/>
    <w:rsid w:val="00703216"/>
    <w:rsid w:val="0070360A"/>
    <w:rsid w:val="0070360F"/>
    <w:rsid w:val="007037C1"/>
    <w:rsid w:val="00703C7C"/>
    <w:rsid w:val="00704018"/>
    <w:rsid w:val="00704424"/>
    <w:rsid w:val="00704549"/>
    <w:rsid w:val="007045E0"/>
    <w:rsid w:val="00704F00"/>
    <w:rsid w:val="007053EC"/>
    <w:rsid w:val="0070581E"/>
    <w:rsid w:val="00705F38"/>
    <w:rsid w:val="00705FAA"/>
    <w:rsid w:val="007065FB"/>
    <w:rsid w:val="00706A29"/>
    <w:rsid w:val="007073CC"/>
    <w:rsid w:val="00707618"/>
    <w:rsid w:val="007078C8"/>
    <w:rsid w:val="00707A3D"/>
    <w:rsid w:val="00707F51"/>
    <w:rsid w:val="007103C0"/>
    <w:rsid w:val="007103F6"/>
    <w:rsid w:val="007103F8"/>
    <w:rsid w:val="00710868"/>
    <w:rsid w:val="00710B18"/>
    <w:rsid w:val="00710D49"/>
    <w:rsid w:val="00710DA4"/>
    <w:rsid w:val="00711300"/>
    <w:rsid w:val="007113E9"/>
    <w:rsid w:val="0071157D"/>
    <w:rsid w:val="007116D8"/>
    <w:rsid w:val="00711756"/>
    <w:rsid w:val="00712A06"/>
    <w:rsid w:val="00712A2E"/>
    <w:rsid w:val="00712AA4"/>
    <w:rsid w:val="00713091"/>
    <w:rsid w:val="00713174"/>
    <w:rsid w:val="007136B9"/>
    <w:rsid w:val="007138D8"/>
    <w:rsid w:val="0071399C"/>
    <w:rsid w:val="00713A79"/>
    <w:rsid w:val="00714477"/>
    <w:rsid w:val="00714D47"/>
    <w:rsid w:val="007153BB"/>
    <w:rsid w:val="0071541A"/>
    <w:rsid w:val="00715617"/>
    <w:rsid w:val="00715903"/>
    <w:rsid w:val="00715B4A"/>
    <w:rsid w:val="00715D66"/>
    <w:rsid w:val="00716231"/>
    <w:rsid w:val="007162B6"/>
    <w:rsid w:val="00716878"/>
    <w:rsid w:val="0071699E"/>
    <w:rsid w:val="0071708C"/>
    <w:rsid w:val="00717DD8"/>
    <w:rsid w:val="007206A7"/>
    <w:rsid w:val="00720788"/>
    <w:rsid w:val="007208D8"/>
    <w:rsid w:val="00720A3F"/>
    <w:rsid w:val="00720B05"/>
    <w:rsid w:val="00720D18"/>
    <w:rsid w:val="007210A3"/>
    <w:rsid w:val="0072113D"/>
    <w:rsid w:val="00721899"/>
    <w:rsid w:val="007228A3"/>
    <w:rsid w:val="00722D4E"/>
    <w:rsid w:val="00723797"/>
    <w:rsid w:val="0072437E"/>
    <w:rsid w:val="007245B0"/>
    <w:rsid w:val="007245EE"/>
    <w:rsid w:val="00724734"/>
    <w:rsid w:val="0072498A"/>
    <w:rsid w:val="00724B91"/>
    <w:rsid w:val="00724CA1"/>
    <w:rsid w:val="0072500A"/>
    <w:rsid w:val="007268EA"/>
    <w:rsid w:val="007270DD"/>
    <w:rsid w:val="00727835"/>
    <w:rsid w:val="007305FE"/>
    <w:rsid w:val="00730BB6"/>
    <w:rsid w:val="00731A10"/>
    <w:rsid w:val="00731C81"/>
    <w:rsid w:val="00731F19"/>
    <w:rsid w:val="00732BA5"/>
    <w:rsid w:val="007337A2"/>
    <w:rsid w:val="00733E57"/>
    <w:rsid w:val="0073448F"/>
    <w:rsid w:val="007346B9"/>
    <w:rsid w:val="007347DB"/>
    <w:rsid w:val="007357B5"/>
    <w:rsid w:val="0073592F"/>
    <w:rsid w:val="00735A35"/>
    <w:rsid w:val="00735E72"/>
    <w:rsid w:val="00736013"/>
    <w:rsid w:val="0073634A"/>
    <w:rsid w:val="0073647A"/>
    <w:rsid w:val="00736677"/>
    <w:rsid w:val="0073667A"/>
    <w:rsid w:val="007368E1"/>
    <w:rsid w:val="007370C8"/>
    <w:rsid w:val="007372F8"/>
    <w:rsid w:val="0073755C"/>
    <w:rsid w:val="00737E1E"/>
    <w:rsid w:val="00737E5F"/>
    <w:rsid w:val="00737EA8"/>
    <w:rsid w:val="0074014C"/>
    <w:rsid w:val="0074051F"/>
    <w:rsid w:val="00740BA8"/>
    <w:rsid w:val="007414BC"/>
    <w:rsid w:val="007415CF"/>
    <w:rsid w:val="00741AEE"/>
    <w:rsid w:val="0074204A"/>
    <w:rsid w:val="0074228D"/>
    <w:rsid w:val="00742C90"/>
    <w:rsid w:val="00743073"/>
    <w:rsid w:val="007431FC"/>
    <w:rsid w:val="007432C6"/>
    <w:rsid w:val="00743A6B"/>
    <w:rsid w:val="0074414E"/>
    <w:rsid w:val="00744506"/>
    <w:rsid w:val="007448EB"/>
    <w:rsid w:val="00744A4F"/>
    <w:rsid w:val="007453E9"/>
    <w:rsid w:val="007456E2"/>
    <w:rsid w:val="00745CB1"/>
    <w:rsid w:val="007460B2"/>
    <w:rsid w:val="00746176"/>
    <w:rsid w:val="007465E3"/>
    <w:rsid w:val="00746621"/>
    <w:rsid w:val="0074694C"/>
    <w:rsid w:val="00746B24"/>
    <w:rsid w:val="00746C54"/>
    <w:rsid w:val="007474E0"/>
    <w:rsid w:val="00747767"/>
    <w:rsid w:val="00747846"/>
    <w:rsid w:val="00747954"/>
    <w:rsid w:val="00747986"/>
    <w:rsid w:val="007504EC"/>
    <w:rsid w:val="00750BB7"/>
    <w:rsid w:val="00751268"/>
    <w:rsid w:val="007514A1"/>
    <w:rsid w:val="007514B1"/>
    <w:rsid w:val="00752964"/>
    <w:rsid w:val="00752B6E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5E57"/>
    <w:rsid w:val="007566E4"/>
    <w:rsid w:val="0075683D"/>
    <w:rsid w:val="00756C1B"/>
    <w:rsid w:val="00756D1E"/>
    <w:rsid w:val="0075757A"/>
    <w:rsid w:val="007579DE"/>
    <w:rsid w:val="00757B20"/>
    <w:rsid w:val="00757E50"/>
    <w:rsid w:val="00757F2B"/>
    <w:rsid w:val="007601FA"/>
    <w:rsid w:val="0076038E"/>
    <w:rsid w:val="007610C2"/>
    <w:rsid w:val="007613CE"/>
    <w:rsid w:val="007616CC"/>
    <w:rsid w:val="00761D27"/>
    <w:rsid w:val="00761D56"/>
    <w:rsid w:val="007627A7"/>
    <w:rsid w:val="00762823"/>
    <w:rsid w:val="00762D7E"/>
    <w:rsid w:val="00762E35"/>
    <w:rsid w:val="00763047"/>
    <w:rsid w:val="007633A6"/>
    <w:rsid w:val="00763AED"/>
    <w:rsid w:val="00763D9A"/>
    <w:rsid w:val="00764B3B"/>
    <w:rsid w:val="00764F67"/>
    <w:rsid w:val="0076522C"/>
    <w:rsid w:val="007657F0"/>
    <w:rsid w:val="0076597E"/>
    <w:rsid w:val="00765D29"/>
    <w:rsid w:val="007663BC"/>
    <w:rsid w:val="00766800"/>
    <w:rsid w:val="00767484"/>
    <w:rsid w:val="0076784C"/>
    <w:rsid w:val="00770389"/>
    <w:rsid w:val="00770CED"/>
    <w:rsid w:val="0077115F"/>
    <w:rsid w:val="00771698"/>
    <w:rsid w:val="007723D7"/>
    <w:rsid w:val="007727DF"/>
    <w:rsid w:val="00772A09"/>
    <w:rsid w:val="00772F06"/>
    <w:rsid w:val="0077307F"/>
    <w:rsid w:val="00773137"/>
    <w:rsid w:val="007738AE"/>
    <w:rsid w:val="007738EC"/>
    <w:rsid w:val="00773FF3"/>
    <w:rsid w:val="00774017"/>
    <w:rsid w:val="00774880"/>
    <w:rsid w:val="007748A0"/>
    <w:rsid w:val="00774A17"/>
    <w:rsid w:val="007751D0"/>
    <w:rsid w:val="0077576C"/>
    <w:rsid w:val="007759CF"/>
    <w:rsid w:val="00775ACB"/>
    <w:rsid w:val="00775BD4"/>
    <w:rsid w:val="00775BDE"/>
    <w:rsid w:val="00775C3A"/>
    <w:rsid w:val="0077618A"/>
    <w:rsid w:val="007770BA"/>
    <w:rsid w:val="00777A72"/>
    <w:rsid w:val="007806F9"/>
    <w:rsid w:val="00780D22"/>
    <w:rsid w:val="00780D4C"/>
    <w:rsid w:val="00781436"/>
    <w:rsid w:val="00781588"/>
    <w:rsid w:val="007815AC"/>
    <w:rsid w:val="00781AE9"/>
    <w:rsid w:val="00782007"/>
    <w:rsid w:val="007821BF"/>
    <w:rsid w:val="007822B1"/>
    <w:rsid w:val="007825D2"/>
    <w:rsid w:val="00782A4C"/>
    <w:rsid w:val="00782BE5"/>
    <w:rsid w:val="00783101"/>
    <w:rsid w:val="0078327D"/>
    <w:rsid w:val="007833B7"/>
    <w:rsid w:val="00783402"/>
    <w:rsid w:val="007834BC"/>
    <w:rsid w:val="00783584"/>
    <w:rsid w:val="00783764"/>
    <w:rsid w:val="007837C2"/>
    <w:rsid w:val="00783D03"/>
    <w:rsid w:val="00783D48"/>
    <w:rsid w:val="007851CF"/>
    <w:rsid w:val="007853EE"/>
    <w:rsid w:val="00785A3C"/>
    <w:rsid w:val="00785A79"/>
    <w:rsid w:val="0078606C"/>
    <w:rsid w:val="00786084"/>
    <w:rsid w:val="00786908"/>
    <w:rsid w:val="007873DC"/>
    <w:rsid w:val="00787606"/>
    <w:rsid w:val="00787620"/>
    <w:rsid w:val="007876E6"/>
    <w:rsid w:val="00787CCE"/>
    <w:rsid w:val="00790376"/>
    <w:rsid w:val="007903E7"/>
    <w:rsid w:val="007907E1"/>
    <w:rsid w:val="00790A19"/>
    <w:rsid w:val="00790DA1"/>
    <w:rsid w:val="00790F26"/>
    <w:rsid w:val="007913BF"/>
    <w:rsid w:val="00791545"/>
    <w:rsid w:val="00791569"/>
    <w:rsid w:val="00792073"/>
    <w:rsid w:val="00792969"/>
    <w:rsid w:val="00792E6F"/>
    <w:rsid w:val="007942E2"/>
    <w:rsid w:val="00794731"/>
    <w:rsid w:val="007949A6"/>
    <w:rsid w:val="007949B0"/>
    <w:rsid w:val="00794C9A"/>
    <w:rsid w:val="00794DC6"/>
    <w:rsid w:val="007959FC"/>
    <w:rsid w:val="00795DA1"/>
    <w:rsid w:val="00795E8A"/>
    <w:rsid w:val="00796172"/>
    <w:rsid w:val="00796312"/>
    <w:rsid w:val="00796400"/>
    <w:rsid w:val="0079658F"/>
    <w:rsid w:val="00796816"/>
    <w:rsid w:val="007968EE"/>
    <w:rsid w:val="00796969"/>
    <w:rsid w:val="00796E46"/>
    <w:rsid w:val="00796EBB"/>
    <w:rsid w:val="007974F4"/>
    <w:rsid w:val="007A00FF"/>
    <w:rsid w:val="007A03D9"/>
    <w:rsid w:val="007A0456"/>
    <w:rsid w:val="007A062A"/>
    <w:rsid w:val="007A0AF6"/>
    <w:rsid w:val="007A0BEF"/>
    <w:rsid w:val="007A1E4D"/>
    <w:rsid w:val="007A2A9A"/>
    <w:rsid w:val="007A2C42"/>
    <w:rsid w:val="007A2DC4"/>
    <w:rsid w:val="007A312C"/>
    <w:rsid w:val="007A3221"/>
    <w:rsid w:val="007A38AE"/>
    <w:rsid w:val="007A3AB3"/>
    <w:rsid w:val="007A3AC5"/>
    <w:rsid w:val="007A4400"/>
    <w:rsid w:val="007A4EEF"/>
    <w:rsid w:val="007A5178"/>
    <w:rsid w:val="007A6649"/>
    <w:rsid w:val="007A6743"/>
    <w:rsid w:val="007A6910"/>
    <w:rsid w:val="007A699D"/>
    <w:rsid w:val="007A6AE3"/>
    <w:rsid w:val="007A6BDC"/>
    <w:rsid w:val="007A70DA"/>
    <w:rsid w:val="007A7586"/>
    <w:rsid w:val="007A7E94"/>
    <w:rsid w:val="007B021B"/>
    <w:rsid w:val="007B0733"/>
    <w:rsid w:val="007B07F6"/>
    <w:rsid w:val="007B0C66"/>
    <w:rsid w:val="007B1A61"/>
    <w:rsid w:val="007B22DB"/>
    <w:rsid w:val="007B2DD7"/>
    <w:rsid w:val="007B3678"/>
    <w:rsid w:val="007B443F"/>
    <w:rsid w:val="007B501A"/>
    <w:rsid w:val="007B51C0"/>
    <w:rsid w:val="007B5321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104"/>
    <w:rsid w:val="007B733C"/>
    <w:rsid w:val="007B73D1"/>
    <w:rsid w:val="007B7DBE"/>
    <w:rsid w:val="007C0582"/>
    <w:rsid w:val="007C06C3"/>
    <w:rsid w:val="007C0F99"/>
    <w:rsid w:val="007C1675"/>
    <w:rsid w:val="007C1C54"/>
    <w:rsid w:val="007C25C5"/>
    <w:rsid w:val="007C2A77"/>
    <w:rsid w:val="007C2B93"/>
    <w:rsid w:val="007C2FCA"/>
    <w:rsid w:val="007C3070"/>
    <w:rsid w:val="007C325B"/>
    <w:rsid w:val="007C380D"/>
    <w:rsid w:val="007C3D5A"/>
    <w:rsid w:val="007C44B6"/>
    <w:rsid w:val="007C49C3"/>
    <w:rsid w:val="007C51D7"/>
    <w:rsid w:val="007C5658"/>
    <w:rsid w:val="007C587A"/>
    <w:rsid w:val="007C5A1E"/>
    <w:rsid w:val="007C5B4D"/>
    <w:rsid w:val="007C5B5D"/>
    <w:rsid w:val="007C6D62"/>
    <w:rsid w:val="007C6FDB"/>
    <w:rsid w:val="007C70EB"/>
    <w:rsid w:val="007C7304"/>
    <w:rsid w:val="007C76EB"/>
    <w:rsid w:val="007D05D0"/>
    <w:rsid w:val="007D06ED"/>
    <w:rsid w:val="007D0868"/>
    <w:rsid w:val="007D0E0F"/>
    <w:rsid w:val="007D0F6D"/>
    <w:rsid w:val="007D1455"/>
    <w:rsid w:val="007D208C"/>
    <w:rsid w:val="007D2D14"/>
    <w:rsid w:val="007D33CE"/>
    <w:rsid w:val="007D35F0"/>
    <w:rsid w:val="007D3643"/>
    <w:rsid w:val="007D3763"/>
    <w:rsid w:val="007D3838"/>
    <w:rsid w:val="007D3AEA"/>
    <w:rsid w:val="007D3E83"/>
    <w:rsid w:val="007D3F45"/>
    <w:rsid w:val="007D460C"/>
    <w:rsid w:val="007D4675"/>
    <w:rsid w:val="007D48EB"/>
    <w:rsid w:val="007D4B6C"/>
    <w:rsid w:val="007D4E83"/>
    <w:rsid w:val="007D5528"/>
    <w:rsid w:val="007D5A1C"/>
    <w:rsid w:val="007D5B71"/>
    <w:rsid w:val="007D5E11"/>
    <w:rsid w:val="007D5F6E"/>
    <w:rsid w:val="007D6C58"/>
    <w:rsid w:val="007D6C72"/>
    <w:rsid w:val="007D6C96"/>
    <w:rsid w:val="007D77FF"/>
    <w:rsid w:val="007D795C"/>
    <w:rsid w:val="007D7C1F"/>
    <w:rsid w:val="007E0223"/>
    <w:rsid w:val="007E02B1"/>
    <w:rsid w:val="007E033E"/>
    <w:rsid w:val="007E0347"/>
    <w:rsid w:val="007E04A9"/>
    <w:rsid w:val="007E0993"/>
    <w:rsid w:val="007E0A85"/>
    <w:rsid w:val="007E0C73"/>
    <w:rsid w:val="007E0E45"/>
    <w:rsid w:val="007E12DD"/>
    <w:rsid w:val="007E2011"/>
    <w:rsid w:val="007E215F"/>
    <w:rsid w:val="007E23BF"/>
    <w:rsid w:val="007E248A"/>
    <w:rsid w:val="007E2918"/>
    <w:rsid w:val="007E2919"/>
    <w:rsid w:val="007E2CC0"/>
    <w:rsid w:val="007E2D00"/>
    <w:rsid w:val="007E2E39"/>
    <w:rsid w:val="007E2E57"/>
    <w:rsid w:val="007E31AD"/>
    <w:rsid w:val="007E33F6"/>
    <w:rsid w:val="007E34C1"/>
    <w:rsid w:val="007E36DB"/>
    <w:rsid w:val="007E3E14"/>
    <w:rsid w:val="007E4B18"/>
    <w:rsid w:val="007E4DF8"/>
    <w:rsid w:val="007E536F"/>
    <w:rsid w:val="007E5F20"/>
    <w:rsid w:val="007E5F6C"/>
    <w:rsid w:val="007E6F55"/>
    <w:rsid w:val="007E6F59"/>
    <w:rsid w:val="007E6F5A"/>
    <w:rsid w:val="007E7548"/>
    <w:rsid w:val="007E7D4C"/>
    <w:rsid w:val="007E7DEB"/>
    <w:rsid w:val="007E7E53"/>
    <w:rsid w:val="007E7FBA"/>
    <w:rsid w:val="007F03C6"/>
    <w:rsid w:val="007F0535"/>
    <w:rsid w:val="007F1514"/>
    <w:rsid w:val="007F1A23"/>
    <w:rsid w:val="007F1D19"/>
    <w:rsid w:val="007F212C"/>
    <w:rsid w:val="007F25FC"/>
    <w:rsid w:val="007F26AC"/>
    <w:rsid w:val="007F2826"/>
    <w:rsid w:val="007F28A2"/>
    <w:rsid w:val="007F2EFE"/>
    <w:rsid w:val="007F33C6"/>
    <w:rsid w:val="007F3A06"/>
    <w:rsid w:val="007F3EAE"/>
    <w:rsid w:val="007F40E6"/>
    <w:rsid w:val="007F42AA"/>
    <w:rsid w:val="007F4AE3"/>
    <w:rsid w:val="007F4CB9"/>
    <w:rsid w:val="007F4CF6"/>
    <w:rsid w:val="007F4DA9"/>
    <w:rsid w:val="007F4E57"/>
    <w:rsid w:val="007F53EF"/>
    <w:rsid w:val="007F54D9"/>
    <w:rsid w:val="007F54DA"/>
    <w:rsid w:val="007F5742"/>
    <w:rsid w:val="007F583A"/>
    <w:rsid w:val="007F5866"/>
    <w:rsid w:val="007F5D0F"/>
    <w:rsid w:val="007F5E71"/>
    <w:rsid w:val="007F61D1"/>
    <w:rsid w:val="007F6B25"/>
    <w:rsid w:val="007F6B79"/>
    <w:rsid w:val="007F6C88"/>
    <w:rsid w:val="007F6F6C"/>
    <w:rsid w:val="007F7833"/>
    <w:rsid w:val="007F7E7E"/>
    <w:rsid w:val="008002FE"/>
    <w:rsid w:val="008003CC"/>
    <w:rsid w:val="008006B0"/>
    <w:rsid w:val="00800CBE"/>
    <w:rsid w:val="008019F4"/>
    <w:rsid w:val="008020EE"/>
    <w:rsid w:val="008025B8"/>
    <w:rsid w:val="00803340"/>
    <w:rsid w:val="0080373C"/>
    <w:rsid w:val="008043C0"/>
    <w:rsid w:val="00804532"/>
    <w:rsid w:val="00804546"/>
    <w:rsid w:val="00804D41"/>
    <w:rsid w:val="00804E95"/>
    <w:rsid w:val="008051A2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F28"/>
    <w:rsid w:val="00805F3E"/>
    <w:rsid w:val="00806663"/>
    <w:rsid w:val="008067B5"/>
    <w:rsid w:val="00806C82"/>
    <w:rsid w:val="00806F14"/>
    <w:rsid w:val="00807017"/>
    <w:rsid w:val="008070EB"/>
    <w:rsid w:val="0080721D"/>
    <w:rsid w:val="00807649"/>
    <w:rsid w:val="0080789A"/>
    <w:rsid w:val="008078F7"/>
    <w:rsid w:val="00807D67"/>
    <w:rsid w:val="00807E35"/>
    <w:rsid w:val="0081002E"/>
    <w:rsid w:val="008102AE"/>
    <w:rsid w:val="00810C2A"/>
    <w:rsid w:val="00810C36"/>
    <w:rsid w:val="00810CBB"/>
    <w:rsid w:val="00811525"/>
    <w:rsid w:val="00811652"/>
    <w:rsid w:val="00811A6E"/>
    <w:rsid w:val="00811A6F"/>
    <w:rsid w:val="00812833"/>
    <w:rsid w:val="008132CF"/>
    <w:rsid w:val="00813713"/>
    <w:rsid w:val="00813B8A"/>
    <w:rsid w:val="00813CC3"/>
    <w:rsid w:val="0081401C"/>
    <w:rsid w:val="00814545"/>
    <w:rsid w:val="008146B7"/>
    <w:rsid w:val="008148B5"/>
    <w:rsid w:val="0081493A"/>
    <w:rsid w:val="00814E59"/>
    <w:rsid w:val="0081536E"/>
    <w:rsid w:val="0081574D"/>
    <w:rsid w:val="0081599C"/>
    <w:rsid w:val="00815B59"/>
    <w:rsid w:val="00815FCD"/>
    <w:rsid w:val="008161DC"/>
    <w:rsid w:val="008163CF"/>
    <w:rsid w:val="0081665D"/>
    <w:rsid w:val="008166B7"/>
    <w:rsid w:val="008167DC"/>
    <w:rsid w:val="008167F0"/>
    <w:rsid w:val="00816B1F"/>
    <w:rsid w:val="00817221"/>
    <w:rsid w:val="00817DC2"/>
    <w:rsid w:val="008201AF"/>
    <w:rsid w:val="00820504"/>
    <w:rsid w:val="00820547"/>
    <w:rsid w:val="0082082E"/>
    <w:rsid w:val="00820BA5"/>
    <w:rsid w:val="00820CC4"/>
    <w:rsid w:val="0082136E"/>
    <w:rsid w:val="008219A9"/>
    <w:rsid w:val="00821DEA"/>
    <w:rsid w:val="00822317"/>
    <w:rsid w:val="00822DA9"/>
    <w:rsid w:val="008235C7"/>
    <w:rsid w:val="008239DB"/>
    <w:rsid w:val="00823C95"/>
    <w:rsid w:val="00823CFE"/>
    <w:rsid w:val="0082441F"/>
    <w:rsid w:val="00824C15"/>
    <w:rsid w:val="00824E22"/>
    <w:rsid w:val="008255E7"/>
    <w:rsid w:val="0082568D"/>
    <w:rsid w:val="008260A3"/>
    <w:rsid w:val="008261C0"/>
    <w:rsid w:val="00826404"/>
    <w:rsid w:val="00826673"/>
    <w:rsid w:val="00826A58"/>
    <w:rsid w:val="00826D06"/>
    <w:rsid w:val="0082753A"/>
    <w:rsid w:val="008304D5"/>
    <w:rsid w:val="00830573"/>
    <w:rsid w:val="00830A29"/>
    <w:rsid w:val="00830B51"/>
    <w:rsid w:val="00830F9E"/>
    <w:rsid w:val="00831742"/>
    <w:rsid w:val="00831EBE"/>
    <w:rsid w:val="0083253D"/>
    <w:rsid w:val="00832DA7"/>
    <w:rsid w:val="00833069"/>
    <w:rsid w:val="00833210"/>
    <w:rsid w:val="00833508"/>
    <w:rsid w:val="008335F9"/>
    <w:rsid w:val="0083398E"/>
    <w:rsid w:val="008339B1"/>
    <w:rsid w:val="00833BFC"/>
    <w:rsid w:val="008340D5"/>
    <w:rsid w:val="00834208"/>
    <w:rsid w:val="00834824"/>
    <w:rsid w:val="00834F72"/>
    <w:rsid w:val="00835050"/>
    <w:rsid w:val="008352DF"/>
    <w:rsid w:val="008353F1"/>
    <w:rsid w:val="008357BE"/>
    <w:rsid w:val="00835C9B"/>
    <w:rsid w:val="00835D4F"/>
    <w:rsid w:val="00835F56"/>
    <w:rsid w:val="0083621F"/>
    <w:rsid w:val="008362DF"/>
    <w:rsid w:val="0083640F"/>
    <w:rsid w:val="00836CA4"/>
    <w:rsid w:val="00836CD1"/>
    <w:rsid w:val="008373A6"/>
    <w:rsid w:val="008375A7"/>
    <w:rsid w:val="00837AEB"/>
    <w:rsid w:val="00837EFB"/>
    <w:rsid w:val="00837F78"/>
    <w:rsid w:val="00840200"/>
    <w:rsid w:val="00840262"/>
    <w:rsid w:val="00840846"/>
    <w:rsid w:val="008409C8"/>
    <w:rsid w:val="008414FD"/>
    <w:rsid w:val="008418C8"/>
    <w:rsid w:val="00841F0A"/>
    <w:rsid w:val="008420B2"/>
    <w:rsid w:val="0084213F"/>
    <w:rsid w:val="008423BB"/>
    <w:rsid w:val="00842CAB"/>
    <w:rsid w:val="0084387A"/>
    <w:rsid w:val="008441CB"/>
    <w:rsid w:val="00844631"/>
    <w:rsid w:val="00844E90"/>
    <w:rsid w:val="00845516"/>
    <w:rsid w:val="0084570C"/>
    <w:rsid w:val="008457DA"/>
    <w:rsid w:val="00845B70"/>
    <w:rsid w:val="008460C8"/>
    <w:rsid w:val="0084634A"/>
    <w:rsid w:val="00847041"/>
    <w:rsid w:val="00847210"/>
    <w:rsid w:val="008474EB"/>
    <w:rsid w:val="00847F2A"/>
    <w:rsid w:val="0085007D"/>
    <w:rsid w:val="00850E20"/>
    <w:rsid w:val="00850FAB"/>
    <w:rsid w:val="00851F37"/>
    <w:rsid w:val="008521BC"/>
    <w:rsid w:val="008525D4"/>
    <w:rsid w:val="00852C76"/>
    <w:rsid w:val="00852CF2"/>
    <w:rsid w:val="00852E4B"/>
    <w:rsid w:val="00852F4B"/>
    <w:rsid w:val="008530A7"/>
    <w:rsid w:val="0085357D"/>
    <w:rsid w:val="008535EF"/>
    <w:rsid w:val="008541EB"/>
    <w:rsid w:val="008550A3"/>
    <w:rsid w:val="00855760"/>
    <w:rsid w:val="00855B1F"/>
    <w:rsid w:val="00855D18"/>
    <w:rsid w:val="00855DC7"/>
    <w:rsid w:val="00855DE8"/>
    <w:rsid w:val="008564E6"/>
    <w:rsid w:val="0085659B"/>
    <w:rsid w:val="00856E24"/>
    <w:rsid w:val="00856E3C"/>
    <w:rsid w:val="0085719E"/>
    <w:rsid w:val="00860293"/>
    <w:rsid w:val="00860357"/>
    <w:rsid w:val="00860A02"/>
    <w:rsid w:val="00860B4E"/>
    <w:rsid w:val="00860E6B"/>
    <w:rsid w:val="0086122A"/>
    <w:rsid w:val="00861302"/>
    <w:rsid w:val="00861AE3"/>
    <w:rsid w:val="00861D58"/>
    <w:rsid w:val="00861EEA"/>
    <w:rsid w:val="0086249B"/>
    <w:rsid w:val="00862963"/>
    <w:rsid w:val="00862EBC"/>
    <w:rsid w:val="00863878"/>
    <w:rsid w:val="0086420B"/>
    <w:rsid w:val="008648DC"/>
    <w:rsid w:val="00864950"/>
    <w:rsid w:val="00864CC6"/>
    <w:rsid w:val="00865213"/>
    <w:rsid w:val="0086521F"/>
    <w:rsid w:val="00865A32"/>
    <w:rsid w:val="00865A4D"/>
    <w:rsid w:val="00865ACB"/>
    <w:rsid w:val="00865BF4"/>
    <w:rsid w:val="00866CC4"/>
    <w:rsid w:val="00866F33"/>
    <w:rsid w:val="00867A06"/>
    <w:rsid w:val="00867ABC"/>
    <w:rsid w:val="00867C0C"/>
    <w:rsid w:val="0087006E"/>
    <w:rsid w:val="00870877"/>
    <w:rsid w:val="008709C8"/>
    <w:rsid w:val="00871179"/>
    <w:rsid w:val="00871462"/>
    <w:rsid w:val="00871980"/>
    <w:rsid w:val="00871BAD"/>
    <w:rsid w:val="00871D22"/>
    <w:rsid w:val="00871D43"/>
    <w:rsid w:val="00872748"/>
    <w:rsid w:val="008727D2"/>
    <w:rsid w:val="00873437"/>
    <w:rsid w:val="00873535"/>
    <w:rsid w:val="00873690"/>
    <w:rsid w:val="008739E2"/>
    <w:rsid w:val="00873A95"/>
    <w:rsid w:val="00873D09"/>
    <w:rsid w:val="008741B4"/>
    <w:rsid w:val="00874AA1"/>
    <w:rsid w:val="00874FA2"/>
    <w:rsid w:val="0087508E"/>
    <w:rsid w:val="00875412"/>
    <w:rsid w:val="0087583E"/>
    <w:rsid w:val="008761F0"/>
    <w:rsid w:val="008763DF"/>
    <w:rsid w:val="00876A62"/>
    <w:rsid w:val="00876D71"/>
    <w:rsid w:val="008770BE"/>
    <w:rsid w:val="0087713D"/>
    <w:rsid w:val="0087734C"/>
    <w:rsid w:val="008777B7"/>
    <w:rsid w:val="008777C9"/>
    <w:rsid w:val="00877B8A"/>
    <w:rsid w:val="0088040E"/>
    <w:rsid w:val="00880682"/>
    <w:rsid w:val="008807BA"/>
    <w:rsid w:val="00880856"/>
    <w:rsid w:val="00880CE6"/>
    <w:rsid w:val="00880D21"/>
    <w:rsid w:val="00881410"/>
    <w:rsid w:val="00881632"/>
    <w:rsid w:val="00881718"/>
    <w:rsid w:val="0088211A"/>
    <w:rsid w:val="00882246"/>
    <w:rsid w:val="0088267E"/>
    <w:rsid w:val="00883C44"/>
    <w:rsid w:val="00883EFD"/>
    <w:rsid w:val="008848CD"/>
    <w:rsid w:val="00884AC3"/>
    <w:rsid w:val="008851D8"/>
    <w:rsid w:val="00885252"/>
    <w:rsid w:val="00885257"/>
    <w:rsid w:val="008859F5"/>
    <w:rsid w:val="00885A1C"/>
    <w:rsid w:val="00885AB6"/>
    <w:rsid w:val="00885BD6"/>
    <w:rsid w:val="008863C8"/>
    <w:rsid w:val="00886A54"/>
    <w:rsid w:val="00886B2F"/>
    <w:rsid w:val="00886FB3"/>
    <w:rsid w:val="00887314"/>
    <w:rsid w:val="00887534"/>
    <w:rsid w:val="0088768F"/>
    <w:rsid w:val="00887F24"/>
    <w:rsid w:val="00887F63"/>
    <w:rsid w:val="00890346"/>
    <w:rsid w:val="0089037D"/>
    <w:rsid w:val="00890BAB"/>
    <w:rsid w:val="00890D55"/>
    <w:rsid w:val="00890FD8"/>
    <w:rsid w:val="00891852"/>
    <w:rsid w:val="0089203F"/>
    <w:rsid w:val="00892211"/>
    <w:rsid w:val="008925B0"/>
    <w:rsid w:val="0089281C"/>
    <w:rsid w:val="00892AD8"/>
    <w:rsid w:val="0089324F"/>
    <w:rsid w:val="00893279"/>
    <w:rsid w:val="0089327C"/>
    <w:rsid w:val="008937C7"/>
    <w:rsid w:val="00893A6E"/>
    <w:rsid w:val="008942E2"/>
    <w:rsid w:val="0089474E"/>
    <w:rsid w:val="008948FA"/>
    <w:rsid w:val="00894D6B"/>
    <w:rsid w:val="00895360"/>
    <w:rsid w:val="00895B63"/>
    <w:rsid w:val="00895D33"/>
    <w:rsid w:val="00896091"/>
    <w:rsid w:val="00896514"/>
    <w:rsid w:val="008969AC"/>
    <w:rsid w:val="008969FC"/>
    <w:rsid w:val="00896A0F"/>
    <w:rsid w:val="00896B30"/>
    <w:rsid w:val="00896B36"/>
    <w:rsid w:val="00896C07"/>
    <w:rsid w:val="00896D16"/>
    <w:rsid w:val="00896E33"/>
    <w:rsid w:val="00897763"/>
    <w:rsid w:val="00897B4E"/>
    <w:rsid w:val="00897E94"/>
    <w:rsid w:val="008A0A3F"/>
    <w:rsid w:val="008A0D82"/>
    <w:rsid w:val="008A0E64"/>
    <w:rsid w:val="008A1099"/>
    <w:rsid w:val="008A1391"/>
    <w:rsid w:val="008A1992"/>
    <w:rsid w:val="008A19AF"/>
    <w:rsid w:val="008A1E4D"/>
    <w:rsid w:val="008A1F92"/>
    <w:rsid w:val="008A23B3"/>
    <w:rsid w:val="008A3566"/>
    <w:rsid w:val="008A4363"/>
    <w:rsid w:val="008A47F6"/>
    <w:rsid w:val="008A4A3A"/>
    <w:rsid w:val="008A4B8A"/>
    <w:rsid w:val="008A4BCA"/>
    <w:rsid w:val="008A4BFA"/>
    <w:rsid w:val="008A4DDA"/>
    <w:rsid w:val="008A4DE2"/>
    <w:rsid w:val="008A527F"/>
    <w:rsid w:val="008A5943"/>
    <w:rsid w:val="008A5E59"/>
    <w:rsid w:val="008A6622"/>
    <w:rsid w:val="008A6692"/>
    <w:rsid w:val="008A6984"/>
    <w:rsid w:val="008A6C7A"/>
    <w:rsid w:val="008A70BC"/>
    <w:rsid w:val="008A7275"/>
    <w:rsid w:val="008A7442"/>
    <w:rsid w:val="008A7577"/>
    <w:rsid w:val="008A76DD"/>
    <w:rsid w:val="008A7B73"/>
    <w:rsid w:val="008A7DCC"/>
    <w:rsid w:val="008A7FD5"/>
    <w:rsid w:val="008B0848"/>
    <w:rsid w:val="008B0B0A"/>
    <w:rsid w:val="008B0FC8"/>
    <w:rsid w:val="008B11B4"/>
    <w:rsid w:val="008B1200"/>
    <w:rsid w:val="008B1A39"/>
    <w:rsid w:val="008B1AB2"/>
    <w:rsid w:val="008B2008"/>
    <w:rsid w:val="008B22C6"/>
    <w:rsid w:val="008B22DA"/>
    <w:rsid w:val="008B28AC"/>
    <w:rsid w:val="008B2D20"/>
    <w:rsid w:val="008B2E81"/>
    <w:rsid w:val="008B301C"/>
    <w:rsid w:val="008B3594"/>
    <w:rsid w:val="008B3A29"/>
    <w:rsid w:val="008B403D"/>
    <w:rsid w:val="008B40A5"/>
    <w:rsid w:val="008B44C5"/>
    <w:rsid w:val="008B4507"/>
    <w:rsid w:val="008B451D"/>
    <w:rsid w:val="008B4598"/>
    <w:rsid w:val="008B48D0"/>
    <w:rsid w:val="008B4B10"/>
    <w:rsid w:val="008B5A7D"/>
    <w:rsid w:val="008B5EF6"/>
    <w:rsid w:val="008B63EC"/>
    <w:rsid w:val="008B65E2"/>
    <w:rsid w:val="008B7627"/>
    <w:rsid w:val="008B7E89"/>
    <w:rsid w:val="008C006D"/>
    <w:rsid w:val="008C025E"/>
    <w:rsid w:val="008C0311"/>
    <w:rsid w:val="008C0551"/>
    <w:rsid w:val="008C07BE"/>
    <w:rsid w:val="008C0AF4"/>
    <w:rsid w:val="008C1067"/>
    <w:rsid w:val="008C1934"/>
    <w:rsid w:val="008C1A1D"/>
    <w:rsid w:val="008C1E6F"/>
    <w:rsid w:val="008C2264"/>
    <w:rsid w:val="008C2548"/>
    <w:rsid w:val="008C25C5"/>
    <w:rsid w:val="008C2892"/>
    <w:rsid w:val="008C34C0"/>
    <w:rsid w:val="008C4240"/>
    <w:rsid w:val="008C4E47"/>
    <w:rsid w:val="008C4FE1"/>
    <w:rsid w:val="008C5585"/>
    <w:rsid w:val="008C6105"/>
    <w:rsid w:val="008C6868"/>
    <w:rsid w:val="008C694D"/>
    <w:rsid w:val="008C7DAD"/>
    <w:rsid w:val="008D07E2"/>
    <w:rsid w:val="008D0B3E"/>
    <w:rsid w:val="008D1401"/>
    <w:rsid w:val="008D1433"/>
    <w:rsid w:val="008D1452"/>
    <w:rsid w:val="008D14AF"/>
    <w:rsid w:val="008D18F9"/>
    <w:rsid w:val="008D1B13"/>
    <w:rsid w:val="008D23AB"/>
    <w:rsid w:val="008D27A8"/>
    <w:rsid w:val="008D289C"/>
    <w:rsid w:val="008D29FC"/>
    <w:rsid w:val="008D2A4E"/>
    <w:rsid w:val="008D2A6E"/>
    <w:rsid w:val="008D2C38"/>
    <w:rsid w:val="008D3456"/>
    <w:rsid w:val="008D3480"/>
    <w:rsid w:val="008D3B91"/>
    <w:rsid w:val="008D40BC"/>
    <w:rsid w:val="008D42B2"/>
    <w:rsid w:val="008D42FA"/>
    <w:rsid w:val="008D529A"/>
    <w:rsid w:val="008D54A2"/>
    <w:rsid w:val="008D5940"/>
    <w:rsid w:val="008D5EFE"/>
    <w:rsid w:val="008D6328"/>
    <w:rsid w:val="008D6415"/>
    <w:rsid w:val="008D681E"/>
    <w:rsid w:val="008D6C4F"/>
    <w:rsid w:val="008D6FBB"/>
    <w:rsid w:val="008D70EF"/>
    <w:rsid w:val="008D718E"/>
    <w:rsid w:val="008D72FF"/>
    <w:rsid w:val="008D7A23"/>
    <w:rsid w:val="008E036A"/>
    <w:rsid w:val="008E09EE"/>
    <w:rsid w:val="008E1CCC"/>
    <w:rsid w:val="008E222B"/>
    <w:rsid w:val="008E23EF"/>
    <w:rsid w:val="008E258E"/>
    <w:rsid w:val="008E26DA"/>
    <w:rsid w:val="008E29D1"/>
    <w:rsid w:val="008E2C76"/>
    <w:rsid w:val="008E2D37"/>
    <w:rsid w:val="008E2E13"/>
    <w:rsid w:val="008E3090"/>
    <w:rsid w:val="008E3443"/>
    <w:rsid w:val="008E347B"/>
    <w:rsid w:val="008E409E"/>
    <w:rsid w:val="008E4153"/>
    <w:rsid w:val="008E4376"/>
    <w:rsid w:val="008E4B8A"/>
    <w:rsid w:val="008E4E88"/>
    <w:rsid w:val="008E511D"/>
    <w:rsid w:val="008E5740"/>
    <w:rsid w:val="008E58B2"/>
    <w:rsid w:val="008E5A69"/>
    <w:rsid w:val="008E5CC5"/>
    <w:rsid w:val="008E5D3E"/>
    <w:rsid w:val="008E5FAA"/>
    <w:rsid w:val="008E68CA"/>
    <w:rsid w:val="008E69FE"/>
    <w:rsid w:val="008E7081"/>
    <w:rsid w:val="008E7206"/>
    <w:rsid w:val="008E737F"/>
    <w:rsid w:val="008E7458"/>
    <w:rsid w:val="008F0E00"/>
    <w:rsid w:val="008F10EE"/>
    <w:rsid w:val="008F1BC8"/>
    <w:rsid w:val="008F1DEF"/>
    <w:rsid w:val="008F20EA"/>
    <w:rsid w:val="008F2189"/>
    <w:rsid w:val="008F2689"/>
    <w:rsid w:val="008F29A7"/>
    <w:rsid w:val="008F29AB"/>
    <w:rsid w:val="008F2AD7"/>
    <w:rsid w:val="008F2B93"/>
    <w:rsid w:val="008F35D1"/>
    <w:rsid w:val="008F366E"/>
    <w:rsid w:val="008F394D"/>
    <w:rsid w:val="008F3AC6"/>
    <w:rsid w:val="008F3C35"/>
    <w:rsid w:val="008F3CE0"/>
    <w:rsid w:val="008F409A"/>
    <w:rsid w:val="008F40E2"/>
    <w:rsid w:val="008F421A"/>
    <w:rsid w:val="008F47D6"/>
    <w:rsid w:val="008F5124"/>
    <w:rsid w:val="008F54A6"/>
    <w:rsid w:val="008F56BA"/>
    <w:rsid w:val="008F5746"/>
    <w:rsid w:val="008F58DC"/>
    <w:rsid w:val="008F59E7"/>
    <w:rsid w:val="008F5D4B"/>
    <w:rsid w:val="008F62B7"/>
    <w:rsid w:val="008F6C96"/>
    <w:rsid w:val="008F7229"/>
    <w:rsid w:val="008F771C"/>
    <w:rsid w:val="008F779F"/>
    <w:rsid w:val="008F7AA0"/>
    <w:rsid w:val="00900335"/>
    <w:rsid w:val="009007B5"/>
    <w:rsid w:val="00900831"/>
    <w:rsid w:val="00900A79"/>
    <w:rsid w:val="00900AB7"/>
    <w:rsid w:val="009016B0"/>
    <w:rsid w:val="00901D35"/>
    <w:rsid w:val="00902E1E"/>
    <w:rsid w:val="00903216"/>
    <w:rsid w:val="009039D9"/>
    <w:rsid w:val="00903CFA"/>
    <w:rsid w:val="0090415B"/>
    <w:rsid w:val="009045D3"/>
    <w:rsid w:val="00904772"/>
    <w:rsid w:val="00904D7E"/>
    <w:rsid w:val="00904DE6"/>
    <w:rsid w:val="00904E5D"/>
    <w:rsid w:val="009052ED"/>
    <w:rsid w:val="00905B74"/>
    <w:rsid w:val="00905BD2"/>
    <w:rsid w:val="00905E18"/>
    <w:rsid w:val="00905E5C"/>
    <w:rsid w:val="009061C7"/>
    <w:rsid w:val="009063FF"/>
    <w:rsid w:val="00906676"/>
    <w:rsid w:val="00906A59"/>
    <w:rsid w:val="0090715F"/>
    <w:rsid w:val="0090743D"/>
    <w:rsid w:val="00907570"/>
    <w:rsid w:val="009075F6"/>
    <w:rsid w:val="00907C81"/>
    <w:rsid w:val="009100EA"/>
    <w:rsid w:val="0091067E"/>
    <w:rsid w:val="009108EA"/>
    <w:rsid w:val="009112CD"/>
    <w:rsid w:val="00911334"/>
    <w:rsid w:val="0091172D"/>
    <w:rsid w:val="0091221C"/>
    <w:rsid w:val="0091269A"/>
    <w:rsid w:val="0091283B"/>
    <w:rsid w:val="00912C9F"/>
    <w:rsid w:val="009135F9"/>
    <w:rsid w:val="00913C08"/>
    <w:rsid w:val="00913DE1"/>
    <w:rsid w:val="00915317"/>
    <w:rsid w:val="009157CA"/>
    <w:rsid w:val="00915E71"/>
    <w:rsid w:val="009172D9"/>
    <w:rsid w:val="009173CF"/>
    <w:rsid w:val="00917E7E"/>
    <w:rsid w:val="0092026E"/>
    <w:rsid w:val="00920659"/>
    <w:rsid w:val="009208C9"/>
    <w:rsid w:val="0092096A"/>
    <w:rsid w:val="00920ECE"/>
    <w:rsid w:val="009210ED"/>
    <w:rsid w:val="0092129F"/>
    <w:rsid w:val="0092256D"/>
    <w:rsid w:val="0092257F"/>
    <w:rsid w:val="00923545"/>
    <w:rsid w:val="00923578"/>
    <w:rsid w:val="00923845"/>
    <w:rsid w:val="00923AB3"/>
    <w:rsid w:val="00923F6E"/>
    <w:rsid w:val="00924181"/>
    <w:rsid w:val="00924231"/>
    <w:rsid w:val="0092449C"/>
    <w:rsid w:val="009244E4"/>
    <w:rsid w:val="009247A3"/>
    <w:rsid w:val="00924A30"/>
    <w:rsid w:val="00924EF7"/>
    <w:rsid w:val="0092508E"/>
    <w:rsid w:val="009250B9"/>
    <w:rsid w:val="009254A2"/>
    <w:rsid w:val="00925B71"/>
    <w:rsid w:val="00925C5C"/>
    <w:rsid w:val="009260B3"/>
    <w:rsid w:val="00926432"/>
    <w:rsid w:val="00926662"/>
    <w:rsid w:val="00926754"/>
    <w:rsid w:val="00926910"/>
    <w:rsid w:val="00926D60"/>
    <w:rsid w:val="0092709A"/>
    <w:rsid w:val="009274CD"/>
    <w:rsid w:val="00927F4D"/>
    <w:rsid w:val="00927F6A"/>
    <w:rsid w:val="009300D5"/>
    <w:rsid w:val="00930B46"/>
    <w:rsid w:val="00930C1C"/>
    <w:rsid w:val="00930DA5"/>
    <w:rsid w:val="0093175E"/>
    <w:rsid w:val="00931A66"/>
    <w:rsid w:val="0093203D"/>
    <w:rsid w:val="00932065"/>
    <w:rsid w:val="00932552"/>
    <w:rsid w:val="00932B5E"/>
    <w:rsid w:val="00933330"/>
    <w:rsid w:val="009337B2"/>
    <w:rsid w:val="00933ABA"/>
    <w:rsid w:val="00933D6B"/>
    <w:rsid w:val="009341B6"/>
    <w:rsid w:val="00934432"/>
    <w:rsid w:val="009345A8"/>
    <w:rsid w:val="009345D7"/>
    <w:rsid w:val="00934686"/>
    <w:rsid w:val="0093469E"/>
    <w:rsid w:val="009347D2"/>
    <w:rsid w:val="00934F58"/>
    <w:rsid w:val="00935026"/>
    <w:rsid w:val="00935209"/>
    <w:rsid w:val="0093541E"/>
    <w:rsid w:val="00935874"/>
    <w:rsid w:val="00936030"/>
    <w:rsid w:val="009360C5"/>
    <w:rsid w:val="00936758"/>
    <w:rsid w:val="00936B1B"/>
    <w:rsid w:val="00936B33"/>
    <w:rsid w:val="00936FCB"/>
    <w:rsid w:val="0093759A"/>
    <w:rsid w:val="00937E17"/>
    <w:rsid w:val="0094044C"/>
    <w:rsid w:val="0094098C"/>
    <w:rsid w:val="00940D18"/>
    <w:rsid w:val="00940EB6"/>
    <w:rsid w:val="00941032"/>
    <w:rsid w:val="00941405"/>
    <w:rsid w:val="00941896"/>
    <w:rsid w:val="009418DA"/>
    <w:rsid w:val="009419B9"/>
    <w:rsid w:val="00941AC4"/>
    <w:rsid w:val="00941D01"/>
    <w:rsid w:val="009422A5"/>
    <w:rsid w:val="00942B4D"/>
    <w:rsid w:val="00942BA5"/>
    <w:rsid w:val="0094306F"/>
    <w:rsid w:val="009438B9"/>
    <w:rsid w:val="00943B6A"/>
    <w:rsid w:val="00943D3F"/>
    <w:rsid w:val="0094427A"/>
    <w:rsid w:val="009443C1"/>
    <w:rsid w:val="009444CE"/>
    <w:rsid w:val="00944DE7"/>
    <w:rsid w:val="00944E32"/>
    <w:rsid w:val="00944F25"/>
    <w:rsid w:val="009451D8"/>
    <w:rsid w:val="009452C4"/>
    <w:rsid w:val="00945B19"/>
    <w:rsid w:val="0094645D"/>
    <w:rsid w:val="00946545"/>
    <w:rsid w:val="009469A1"/>
    <w:rsid w:val="00946D8F"/>
    <w:rsid w:val="00946FC7"/>
    <w:rsid w:val="00947554"/>
    <w:rsid w:val="0094777A"/>
    <w:rsid w:val="00950091"/>
    <w:rsid w:val="009500F5"/>
    <w:rsid w:val="009506A9"/>
    <w:rsid w:val="00950DA7"/>
    <w:rsid w:val="00951225"/>
    <w:rsid w:val="0095143F"/>
    <w:rsid w:val="009517B1"/>
    <w:rsid w:val="00953220"/>
    <w:rsid w:val="00953251"/>
    <w:rsid w:val="009534CA"/>
    <w:rsid w:val="00953A0A"/>
    <w:rsid w:val="009550CA"/>
    <w:rsid w:val="009552A9"/>
    <w:rsid w:val="009556CA"/>
    <w:rsid w:val="00955B1D"/>
    <w:rsid w:val="00955B91"/>
    <w:rsid w:val="00956EFC"/>
    <w:rsid w:val="00957BF5"/>
    <w:rsid w:val="009602B5"/>
    <w:rsid w:val="009605F3"/>
    <w:rsid w:val="009607C4"/>
    <w:rsid w:val="009608A1"/>
    <w:rsid w:val="00960FA3"/>
    <w:rsid w:val="009610AD"/>
    <w:rsid w:val="009614A1"/>
    <w:rsid w:val="00961D43"/>
    <w:rsid w:val="0096207F"/>
    <w:rsid w:val="0096220E"/>
    <w:rsid w:val="0096262E"/>
    <w:rsid w:val="00962693"/>
    <w:rsid w:val="0096357F"/>
    <w:rsid w:val="0096367F"/>
    <w:rsid w:val="00963BC8"/>
    <w:rsid w:val="0096403B"/>
    <w:rsid w:val="00964323"/>
    <w:rsid w:val="00964333"/>
    <w:rsid w:val="009645B7"/>
    <w:rsid w:val="00964763"/>
    <w:rsid w:val="0096483E"/>
    <w:rsid w:val="00964EA8"/>
    <w:rsid w:val="0096523A"/>
    <w:rsid w:val="00965455"/>
    <w:rsid w:val="0096548B"/>
    <w:rsid w:val="00965A62"/>
    <w:rsid w:val="00965C6D"/>
    <w:rsid w:val="00965CD6"/>
    <w:rsid w:val="00965D35"/>
    <w:rsid w:val="00965F4A"/>
    <w:rsid w:val="0096614A"/>
    <w:rsid w:val="00966290"/>
    <w:rsid w:val="009666DC"/>
    <w:rsid w:val="00966ACB"/>
    <w:rsid w:val="00966E79"/>
    <w:rsid w:val="00967440"/>
    <w:rsid w:val="00967441"/>
    <w:rsid w:val="00967B46"/>
    <w:rsid w:val="0097005E"/>
    <w:rsid w:val="00970B58"/>
    <w:rsid w:val="00970EE6"/>
    <w:rsid w:val="00971B6C"/>
    <w:rsid w:val="00972079"/>
    <w:rsid w:val="00972192"/>
    <w:rsid w:val="009734E2"/>
    <w:rsid w:val="009739BD"/>
    <w:rsid w:val="00973D99"/>
    <w:rsid w:val="00973E6D"/>
    <w:rsid w:val="009745AB"/>
    <w:rsid w:val="0097490F"/>
    <w:rsid w:val="00974AF0"/>
    <w:rsid w:val="00974CED"/>
    <w:rsid w:val="009750FC"/>
    <w:rsid w:val="009753FD"/>
    <w:rsid w:val="00975495"/>
    <w:rsid w:val="00975801"/>
    <w:rsid w:val="00975B2F"/>
    <w:rsid w:val="00975D82"/>
    <w:rsid w:val="009762B1"/>
    <w:rsid w:val="0097631B"/>
    <w:rsid w:val="009769AA"/>
    <w:rsid w:val="00976FB9"/>
    <w:rsid w:val="00977116"/>
    <w:rsid w:val="0097730F"/>
    <w:rsid w:val="009777CB"/>
    <w:rsid w:val="00977C58"/>
    <w:rsid w:val="00977FAD"/>
    <w:rsid w:val="00980131"/>
    <w:rsid w:val="00980336"/>
    <w:rsid w:val="00980415"/>
    <w:rsid w:val="0098084A"/>
    <w:rsid w:val="0098134A"/>
    <w:rsid w:val="00981926"/>
    <w:rsid w:val="00982132"/>
    <w:rsid w:val="00982A93"/>
    <w:rsid w:val="00982C54"/>
    <w:rsid w:val="00983233"/>
    <w:rsid w:val="00983449"/>
    <w:rsid w:val="00983F94"/>
    <w:rsid w:val="009840E3"/>
    <w:rsid w:val="00984209"/>
    <w:rsid w:val="009844D5"/>
    <w:rsid w:val="00984DFB"/>
    <w:rsid w:val="009850ED"/>
    <w:rsid w:val="00985315"/>
    <w:rsid w:val="00985450"/>
    <w:rsid w:val="00985746"/>
    <w:rsid w:val="00986656"/>
    <w:rsid w:val="00986C39"/>
    <w:rsid w:val="009874D4"/>
    <w:rsid w:val="00987A7F"/>
    <w:rsid w:val="00987C68"/>
    <w:rsid w:val="00987DE7"/>
    <w:rsid w:val="00987EF5"/>
    <w:rsid w:val="0099016B"/>
    <w:rsid w:val="0099095C"/>
    <w:rsid w:val="00990D3F"/>
    <w:rsid w:val="00990EF3"/>
    <w:rsid w:val="00991588"/>
    <w:rsid w:val="0099164B"/>
    <w:rsid w:val="00991D37"/>
    <w:rsid w:val="00992CD5"/>
    <w:rsid w:val="00992F4A"/>
    <w:rsid w:val="00994071"/>
    <w:rsid w:val="00994187"/>
    <w:rsid w:val="0099494D"/>
    <w:rsid w:val="00994967"/>
    <w:rsid w:val="00994A9F"/>
    <w:rsid w:val="009953E2"/>
    <w:rsid w:val="009953F5"/>
    <w:rsid w:val="00995B87"/>
    <w:rsid w:val="009960B3"/>
    <w:rsid w:val="009967D8"/>
    <w:rsid w:val="009972C5"/>
    <w:rsid w:val="00997FEE"/>
    <w:rsid w:val="009A036C"/>
    <w:rsid w:val="009A055C"/>
    <w:rsid w:val="009A0784"/>
    <w:rsid w:val="009A1A1B"/>
    <w:rsid w:val="009A1C8C"/>
    <w:rsid w:val="009A1CF0"/>
    <w:rsid w:val="009A1F55"/>
    <w:rsid w:val="009A2494"/>
    <w:rsid w:val="009A263F"/>
    <w:rsid w:val="009A361F"/>
    <w:rsid w:val="009A3774"/>
    <w:rsid w:val="009A3A33"/>
    <w:rsid w:val="009A40AD"/>
    <w:rsid w:val="009A4315"/>
    <w:rsid w:val="009A4827"/>
    <w:rsid w:val="009A4A32"/>
    <w:rsid w:val="009A523F"/>
    <w:rsid w:val="009A5619"/>
    <w:rsid w:val="009A5708"/>
    <w:rsid w:val="009A5E68"/>
    <w:rsid w:val="009A6090"/>
    <w:rsid w:val="009A62B3"/>
    <w:rsid w:val="009A7B9D"/>
    <w:rsid w:val="009B019E"/>
    <w:rsid w:val="009B04A1"/>
    <w:rsid w:val="009B09E1"/>
    <w:rsid w:val="009B0B65"/>
    <w:rsid w:val="009B1183"/>
    <w:rsid w:val="009B1296"/>
    <w:rsid w:val="009B1B07"/>
    <w:rsid w:val="009B21EF"/>
    <w:rsid w:val="009B2961"/>
    <w:rsid w:val="009B2963"/>
    <w:rsid w:val="009B2A08"/>
    <w:rsid w:val="009B2AD7"/>
    <w:rsid w:val="009B2E40"/>
    <w:rsid w:val="009B393F"/>
    <w:rsid w:val="009B3E6A"/>
    <w:rsid w:val="009B4145"/>
    <w:rsid w:val="009B4153"/>
    <w:rsid w:val="009B41CA"/>
    <w:rsid w:val="009B4551"/>
    <w:rsid w:val="009B4602"/>
    <w:rsid w:val="009B4686"/>
    <w:rsid w:val="009B4949"/>
    <w:rsid w:val="009B4BDE"/>
    <w:rsid w:val="009B4CAE"/>
    <w:rsid w:val="009B4D7E"/>
    <w:rsid w:val="009B5404"/>
    <w:rsid w:val="009B54C5"/>
    <w:rsid w:val="009B5794"/>
    <w:rsid w:val="009B621A"/>
    <w:rsid w:val="009B6285"/>
    <w:rsid w:val="009B642A"/>
    <w:rsid w:val="009B6622"/>
    <w:rsid w:val="009B679A"/>
    <w:rsid w:val="009B67E3"/>
    <w:rsid w:val="009B6867"/>
    <w:rsid w:val="009B7316"/>
    <w:rsid w:val="009B77F1"/>
    <w:rsid w:val="009C02E9"/>
    <w:rsid w:val="009C0554"/>
    <w:rsid w:val="009C07B0"/>
    <w:rsid w:val="009C0AA9"/>
    <w:rsid w:val="009C0B11"/>
    <w:rsid w:val="009C11ED"/>
    <w:rsid w:val="009C2093"/>
    <w:rsid w:val="009C2927"/>
    <w:rsid w:val="009C2A45"/>
    <w:rsid w:val="009C2D33"/>
    <w:rsid w:val="009C30CF"/>
    <w:rsid w:val="009C37E3"/>
    <w:rsid w:val="009C3B0F"/>
    <w:rsid w:val="009C4284"/>
    <w:rsid w:val="009C46F0"/>
    <w:rsid w:val="009C48E5"/>
    <w:rsid w:val="009C4E43"/>
    <w:rsid w:val="009C4FB9"/>
    <w:rsid w:val="009C5086"/>
    <w:rsid w:val="009C50A6"/>
    <w:rsid w:val="009C5408"/>
    <w:rsid w:val="009C5860"/>
    <w:rsid w:val="009C5C48"/>
    <w:rsid w:val="009C5F2B"/>
    <w:rsid w:val="009C627A"/>
    <w:rsid w:val="009C6A2B"/>
    <w:rsid w:val="009C6A58"/>
    <w:rsid w:val="009C6AFB"/>
    <w:rsid w:val="009C6D4B"/>
    <w:rsid w:val="009C7105"/>
    <w:rsid w:val="009C7DBB"/>
    <w:rsid w:val="009C7DE0"/>
    <w:rsid w:val="009D1284"/>
    <w:rsid w:val="009D155E"/>
    <w:rsid w:val="009D1BE4"/>
    <w:rsid w:val="009D1C76"/>
    <w:rsid w:val="009D1D36"/>
    <w:rsid w:val="009D1E53"/>
    <w:rsid w:val="009D1F26"/>
    <w:rsid w:val="009D2778"/>
    <w:rsid w:val="009D2E6C"/>
    <w:rsid w:val="009D2EE5"/>
    <w:rsid w:val="009D2FFC"/>
    <w:rsid w:val="009D38C9"/>
    <w:rsid w:val="009D3D6C"/>
    <w:rsid w:val="009D3E26"/>
    <w:rsid w:val="009D3E87"/>
    <w:rsid w:val="009D3FA8"/>
    <w:rsid w:val="009D41EE"/>
    <w:rsid w:val="009D4541"/>
    <w:rsid w:val="009D46D9"/>
    <w:rsid w:val="009D5095"/>
    <w:rsid w:val="009D549D"/>
    <w:rsid w:val="009D55A7"/>
    <w:rsid w:val="009D55C3"/>
    <w:rsid w:val="009D5638"/>
    <w:rsid w:val="009D56BE"/>
    <w:rsid w:val="009D59F4"/>
    <w:rsid w:val="009D5A1F"/>
    <w:rsid w:val="009D5BD2"/>
    <w:rsid w:val="009D5F12"/>
    <w:rsid w:val="009D642D"/>
    <w:rsid w:val="009D65D7"/>
    <w:rsid w:val="009D6777"/>
    <w:rsid w:val="009D6AF9"/>
    <w:rsid w:val="009D6F21"/>
    <w:rsid w:val="009D70FD"/>
    <w:rsid w:val="009D7462"/>
    <w:rsid w:val="009D7603"/>
    <w:rsid w:val="009D7F25"/>
    <w:rsid w:val="009E0232"/>
    <w:rsid w:val="009E0AE1"/>
    <w:rsid w:val="009E14D5"/>
    <w:rsid w:val="009E167E"/>
    <w:rsid w:val="009E16DA"/>
    <w:rsid w:val="009E1C71"/>
    <w:rsid w:val="009E1EF5"/>
    <w:rsid w:val="009E20D1"/>
    <w:rsid w:val="009E2B2E"/>
    <w:rsid w:val="009E30FE"/>
    <w:rsid w:val="009E320A"/>
    <w:rsid w:val="009E3416"/>
    <w:rsid w:val="009E3A56"/>
    <w:rsid w:val="009E3AAA"/>
    <w:rsid w:val="009E3F2A"/>
    <w:rsid w:val="009E40EC"/>
    <w:rsid w:val="009E4466"/>
    <w:rsid w:val="009E449D"/>
    <w:rsid w:val="009E47F9"/>
    <w:rsid w:val="009E49AB"/>
    <w:rsid w:val="009E4A5B"/>
    <w:rsid w:val="009E4B9D"/>
    <w:rsid w:val="009E549D"/>
    <w:rsid w:val="009E5624"/>
    <w:rsid w:val="009E5ECC"/>
    <w:rsid w:val="009E65C8"/>
    <w:rsid w:val="009E67BD"/>
    <w:rsid w:val="009E6873"/>
    <w:rsid w:val="009E697E"/>
    <w:rsid w:val="009E6B19"/>
    <w:rsid w:val="009E6C33"/>
    <w:rsid w:val="009E7687"/>
    <w:rsid w:val="009E78BD"/>
    <w:rsid w:val="009E7ED7"/>
    <w:rsid w:val="009F06D5"/>
    <w:rsid w:val="009F097C"/>
    <w:rsid w:val="009F09F3"/>
    <w:rsid w:val="009F0B2C"/>
    <w:rsid w:val="009F1105"/>
    <w:rsid w:val="009F113E"/>
    <w:rsid w:val="009F11A7"/>
    <w:rsid w:val="009F11C7"/>
    <w:rsid w:val="009F124A"/>
    <w:rsid w:val="009F1482"/>
    <w:rsid w:val="009F148D"/>
    <w:rsid w:val="009F1641"/>
    <w:rsid w:val="009F233F"/>
    <w:rsid w:val="009F245F"/>
    <w:rsid w:val="009F255D"/>
    <w:rsid w:val="009F2A91"/>
    <w:rsid w:val="009F2CBF"/>
    <w:rsid w:val="009F32E6"/>
    <w:rsid w:val="009F3336"/>
    <w:rsid w:val="009F3D01"/>
    <w:rsid w:val="009F4195"/>
    <w:rsid w:val="009F4435"/>
    <w:rsid w:val="009F46F6"/>
    <w:rsid w:val="009F47EA"/>
    <w:rsid w:val="009F4822"/>
    <w:rsid w:val="009F48C7"/>
    <w:rsid w:val="009F4D3F"/>
    <w:rsid w:val="009F4F91"/>
    <w:rsid w:val="009F5A70"/>
    <w:rsid w:val="009F61E0"/>
    <w:rsid w:val="009F6215"/>
    <w:rsid w:val="009F6DB7"/>
    <w:rsid w:val="009F741F"/>
    <w:rsid w:val="009F74DB"/>
    <w:rsid w:val="00A012B8"/>
    <w:rsid w:val="00A01FD5"/>
    <w:rsid w:val="00A02137"/>
    <w:rsid w:val="00A02368"/>
    <w:rsid w:val="00A0291A"/>
    <w:rsid w:val="00A02D2E"/>
    <w:rsid w:val="00A02D6D"/>
    <w:rsid w:val="00A02F1E"/>
    <w:rsid w:val="00A02F6A"/>
    <w:rsid w:val="00A0388C"/>
    <w:rsid w:val="00A03A8A"/>
    <w:rsid w:val="00A03B1E"/>
    <w:rsid w:val="00A0401B"/>
    <w:rsid w:val="00A04300"/>
    <w:rsid w:val="00A0467D"/>
    <w:rsid w:val="00A04A53"/>
    <w:rsid w:val="00A04ACE"/>
    <w:rsid w:val="00A04E88"/>
    <w:rsid w:val="00A05306"/>
    <w:rsid w:val="00A06387"/>
    <w:rsid w:val="00A06DA7"/>
    <w:rsid w:val="00A079D8"/>
    <w:rsid w:val="00A07B72"/>
    <w:rsid w:val="00A07D4E"/>
    <w:rsid w:val="00A07ED5"/>
    <w:rsid w:val="00A07F09"/>
    <w:rsid w:val="00A10368"/>
    <w:rsid w:val="00A10C01"/>
    <w:rsid w:val="00A10F0F"/>
    <w:rsid w:val="00A115FF"/>
    <w:rsid w:val="00A1186F"/>
    <w:rsid w:val="00A11FE0"/>
    <w:rsid w:val="00A12292"/>
    <w:rsid w:val="00A13190"/>
    <w:rsid w:val="00A13B1A"/>
    <w:rsid w:val="00A13B54"/>
    <w:rsid w:val="00A13E94"/>
    <w:rsid w:val="00A14793"/>
    <w:rsid w:val="00A1482A"/>
    <w:rsid w:val="00A15192"/>
    <w:rsid w:val="00A151AF"/>
    <w:rsid w:val="00A15582"/>
    <w:rsid w:val="00A15A6F"/>
    <w:rsid w:val="00A15BD9"/>
    <w:rsid w:val="00A15C1E"/>
    <w:rsid w:val="00A15CD2"/>
    <w:rsid w:val="00A16279"/>
    <w:rsid w:val="00A162A4"/>
    <w:rsid w:val="00A1693B"/>
    <w:rsid w:val="00A16D6C"/>
    <w:rsid w:val="00A170B3"/>
    <w:rsid w:val="00A1734B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1C9D"/>
    <w:rsid w:val="00A22ABD"/>
    <w:rsid w:val="00A22B8F"/>
    <w:rsid w:val="00A22C9B"/>
    <w:rsid w:val="00A22D76"/>
    <w:rsid w:val="00A232C2"/>
    <w:rsid w:val="00A23596"/>
    <w:rsid w:val="00A2368D"/>
    <w:rsid w:val="00A238A7"/>
    <w:rsid w:val="00A23C90"/>
    <w:rsid w:val="00A23E48"/>
    <w:rsid w:val="00A23F76"/>
    <w:rsid w:val="00A24813"/>
    <w:rsid w:val="00A24905"/>
    <w:rsid w:val="00A24CAA"/>
    <w:rsid w:val="00A25002"/>
    <w:rsid w:val="00A25440"/>
    <w:rsid w:val="00A260CA"/>
    <w:rsid w:val="00A26801"/>
    <w:rsid w:val="00A26C8D"/>
    <w:rsid w:val="00A27251"/>
    <w:rsid w:val="00A30376"/>
    <w:rsid w:val="00A307E5"/>
    <w:rsid w:val="00A30DC7"/>
    <w:rsid w:val="00A30FBA"/>
    <w:rsid w:val="00A31A29"/>
    <w:rsid w:val="00A31FCB"/>
    <w:rsid w:val="00A33A67"/>
    <w:rsid w:val="00A33A6C"/>
    <w:rsid w:val="00A33DD4"/>
    <w:rsid w:val="00A3429E"/>
    <w:rsid w:val="00A3487E"/>
    <w:rsid w:val="00A34B7E"/>
    <w:rsid w:val="00A34D27"/>
    <w:rsid w:val="00A35004"/>
    <w:rsid w:val="00A3538E"/>
    <w:rsid w:val="00A356F4"/>
    <w:rsid w:val="00A3598A"/>
    <w:rsid w:val="00A35EDA"/>
    <w:rsid w:val="00A35FCE"/>
    <w:rsid w:val="00A36E44"/>
    <w:rsid w:val="00A37280"/>
    <w:rsid w:val="00A37457"/>
    <w:rsid w:val="00A374E3"/>
    <w:rsid w:val="00A37505"/>
    <w:rsid w:val="00A37FC4"/>
    <w:rsid w:val="00A4004A"/>
    <w:rsid w:val="00A401E1"/>
    <w:rsid w:val="00A403D1"/>
    <w:rsid w:val="00A403EA"/>
    <w:rsid w:val="00A40BEC"/>
    <w:rsid w:val="00A41434"/>
    <w:rsid w:val="00A417E1"/>
    <w:rsid w:val="00A41859"/>
    <w:rsid w:val="00A4188A"/>
    <w:rsid w:val="00A419E6"/>
    <w:rsid w:val="00A41C62"/>
    <w:rsid w:val="00A421E3"/>
    <w:rsid w:val="00A42471"/>
    <w:rsid w:val="00A42977"/>
    <w:rsid w:val="00A429A6"/>
    <w:rsid w:val="00A42E54"/>
    <w:rsid w:val="00A43D32"/>
    <w:rsid w:val="00A44019"/>
    <w:rsid w:val="00A4440C"/>
    <w:rsid w:val="00A448F4"/>
    <w:rsid w:val="00A44E8D"/>
    <w:rsid w:val="00A45065"/>
    <w:rsid w:val="00A45804"/>
    <w:rsid w:val="00A458F5"/>
    <w:rsid w:val="00A46211"/>
    <w:rsid w:val="00A463A5"/>
    <w:rsid w:val="00A467B6"/>
    <w:rsid w:val="00A46940"/>
    <w:rsid w:val="00A46A84"/>
    <w:rsid w:val="00A46B6C"/>
    <w:rsid w:val="00A46DF9"/>
    <w:rsid w:val="00A46F72"/>
    <w:rsid w:val="00A47458"/>
    <w:rsid w:val="00A476FC"/>
    <w:rsid w:val="00A477E6"/>
    <w:rsid w:val="00A477FF"/>
    <w:rsid w:val="00A47D47"/>
    <w:rsid w:val="00A50055"/>
    <w:rsid w:val="00A502BA"/>
    <w:rsid w:val="00A502DE"/>
    <w:rsid w:val="00A50566"/>
    <w:rsid w:val="00A50CEB"/>
    <w:rsid w:val="00A51403"/>
    <w:rsid w:val="00A51523"/>
    <w:rsid w:val="00A51606"/>
    <w:rsid w:val="00A52184"/>
    <w:rsid w:val="00A5325A"/>
    <w:rsid w:val="00A53483"/>
    <w:rsid w:val="00A539FF"/>
    <w:rsid w:val="00A53AE6"/>
    <w:rsid w:val="00A53B2D"/>
    <w:rsid w:val="00A53C4E"/>
    <w:rsid w:val="00A54B4B"/>
    <w:rsid w:val="00A55DF1"/>
    <w:rsid w:val="00A56212"/>
    <w:rsid w:val="00A566D3"/>
    <w:rsid w:val="00A56885"/>
    <w:rsid w:val="00A57065"/>
    <w:rsid w:val="00A5759B"/>
    <w:rsid w:val="00A575AF"/>
    <w:rsid w:val="00A57678"/>
    <w:rsid w:val="00A577B8"/>
    <w:rsid w:val="00A57AA0"/>
    <w:rsid w:val="00A60612"/>
    <w:rsid w:val="00A6096F"/>
    <w:rsid w:val="00A60C21"/>
    <w:rsid w:val="00A60CC4"/>
    <w:rsid w:val="00A60CD6"/>
    <w:rsid w:val="00A61283"/>
    <w:rsid w:val="00A6163C"/>
    <w:rsid w:val="00A61968"/>
    <w:rsid w:val="00A61D12"/>
    <w:rsid w:val="00A620B2"/>
    <w:rsid w:val="00A6221F"/>
    <w:rsid w:val="00A62AAB"/>
    <w:rsid w:val="00A62AED"/>
    <w:rsid w:val="00A62C97"/>
    <w:rsid w:val="00A633B1"/>
    <w:rsid w:val="00A6369A"/>
    <w:rsid w:val="00A63759"/>
    <w:rsid w:val="00A63B27"/>
    <w:rsid w:val="00A640C2"/>
    <w:rsid w:val="00A643A0"/>
    <w:rsid w:val="00A643D6"/>
    <w:rsid w:val="00A6461A"/>
    <w:rsid w:val="00A64978"/>
    <w:rsid w:val="00A64D1A"/>
    <w:rsid w:val="00A6572A"/>
    <w:rsid w:val="00A66176"/>
    <w:rsid w:val="00A66184"/>
    <w:rsid w:val="00A661F9"/>
    <w:rsid w:val="00A66F2C"/>
    <w:rsid w:val="00A674A5"/>
    <w:rsid w:val="00A67B1B"/>
    <w:rsid w:val="00A67CE5"/>
    <w:rsid w:val="00A67D2C"/>
    <w:rsid w:val="00A705C4"/>
    <w:rsid w:val="00A7082C"/>
    <w:rsid w:val="00A70A1A"/>
    <w:rsid w:val="00A70AF7"/>
    <w:rsid w:val="00A70BD9"/>
    <w:rsid w:val="00A70DB5"/>
    <w:rsid w:val="00A715DA"/>
    <w:rsid w:val="00A71912"/>
    <w:rsid w:val="00A721FA"/>
    <w:rsid w:val="00A72429"/>
    <w:rsid w:val="00A72571"/>
    <w:rsid w:val="00A7268B"/>
    <w:rsid w:val="00A72B50"/>
    <w:rsid w:val="00A72F0E"/>
    <w:rsid w:val="00A73241"/>
    <w:rsid w:val="00A735AB"/>
    <w:rsid w:val="00A73664"/>
    <w:rsid w:val="00A738FD"/>
    <w:rsid w:val="00A73B25"/>
    <w:rsid w:val="00A73EB3"/>
    <w:rsid w:val="00A7407B"/>
    <w:rsid w:val="00A74253"/>
    <w:rsid w:val="00A7450C"/>
    <w:rsid w:val="00A74870"/>
    <w:rsid w:val="00A74A81"/>
    <w:rsid w:val="00A74BD1"/>
    <w:rsid w:val="00A74E57"/>
    <w:rsid w:val="00A75414"/>
    <w:rsid w:val="00A75487"/>
    <w:rsid w:val="00A75735"/>
    <w:rsid w:val="00A7575A"/>
    <w:rsid w:val="00A76212"/>
    <w:rsid w:val="00A76295"/>
    <w:rsid w:val="00A764F7"/>
    <w:rsid w:val="00A7710D"/>
    <w:rsid w:val="00A774B7"/>
    <w:rsid w:val="00A77519"/>
    <w:rsid w:val="00A7780F"/>
    <w:rsid w:val="00A77C78"/>
    <w:rsid w:val="00A77E8C"/>
    <w:rsid w:val="00A8054F"/>
    <w:rsid w:val="00A805DE"/>
    <w:rsid w:val="00A80679"/>
    <w:rsid w:val="00A81008"/>
    <w:rsid w:val="00A810D9"/>
    <w:rsid w:val="00A81397"/>
    <w:rsid w:val="00A816F0"/>
    <w:rsid w:val="00A819B0"/>
    <w:rsid w:val="00A81C0E"/>
    <w:rsid w:val="00A82756"/>
    <w:rsid w:val="00A836CD"/>
    <w:rsid w:val="00A836EA"/>
    <w:rsid w:val="00A83E60"/>
    <w:rsid w:val="00A84013"/>
    <w:rsid w:val="00A842B5"/>
    <w:rsid w:val="00A84D3A"/>
    <w:rsid w:val="00A84DB4"/>
    <w:rsid w:val="00A850A3"/>
    <w:rsid w:val="00A85104"/>
    <w:rsid w:val="00A85243"/>
    <w:rsid w:val="00A85249"/>
    <w:rsid w:val="00A852F0"/>
    <w:rsid w:val="00A856E7"/>
    <w:rsid w:val="00A85873"/>
    <w:rsid w:val="00A85998"/>
    <w:rsid w:val="00A85A48"/>
    <w:rsid w:val="00A86BD2"/>
    <w:rsid w:val="00A86EA1"/>
    <w:rsid w:val="00A87FD0"/>
    <w:rsid w:val="00A9046E"/>
    <w:rsid w:val="00A9052E"/>
    <w:rsid w:val="00A907DB"/>
    <w:rsid w:val="00A907F4"/>
    <w:rsid w:val="00A90D3D"/>
    <w:rsid w:val="00A90E7A"/>
    <w:rsid w:val="00A913D1"/>
    <w:rsid w:val="00A91437"/>
    <w:rsid w:val="00A9160A"/>
    <w:rsid w:val="00A91E23"/>
    <w:rsid w:val="00A91F71"/>
    <w:rsid w:val="00A9218D"/>
    <w:rsid w:val="00A9229B"/>
    <w:rsid w:val="00A92665"/>
    <w:rsid w:val="00A9272D"/>
    <w:rsid w:val="00A927F4"/>
    <w:rsid w:val="00A92D6D"/>
    <w:rsid w:val="00A92FD9"/>
    <w:rsid w:val="00A93217"/>
    <w:rsid w:val="00A93CA9"/>
    <w:rsid w:val="00A94296"/>
    <w:rsid w:val="00A9476D"/>
    <w:rsid w:val="00A94868"/>
    <w:rsid w:val="00A9503D"/>
    <w:rsid w:val="00A95169"/>
    <w:rsid w:val="00A95224"/>
    <w:rsid w:val="00A953A1"/>
    <w:rsid w:val="00A95780"/>
    <w:rsid w:val="00A9699D"/>
    <w:rsid w:val="00A97256"/>
    <w:rsid w:val="00A977CA"/>
    <w:rsid w:val="00AA0276"/>
    <w:rsid w:val="00AA03A2"/>
    <w:rsid w:val="00AA04F4"/>
    <w:rsid w:val="00AA0B70"/>
    <w:rsid w:val="00AA0C95"/>
    <w:rsid w:val="00AA0D22"/>
    <w:rsid w:val="00AA1EED"/>
    <w:rsid w:val="00AA2566"/>
    <w:rsid w:val="00AA2AD2"/>
    <w:rsid w:val="00AA3B2B"/>
    <w:rsid w:val="00AA4377"/>
    <w:rsid w:val="00AA539C"/>
    <w:rsid w:val="00AA57C1"/>
    <w:rsid w:val="00AA59D6"/>
    <w:rsid w:val="00AA5EA7"/>
    <w:rsid w:val="00AA5F06"/>
    <w:rsid w:val="00AA62CF"/>
    <w:rsid w:val="00AA6947"/>
    <w:rsid w:val="00AA6E68"/>
    <w:rsid w:val="00AA76ED"/>
    <w:rsid w:val="00AA7725"/>
    <w:rsid w:val="00AB005B"/>
    <w:rsid w:val="00AB102E"/>
    <w:rsid w:val="00AB155E"/>
    <w:rsid w:val="00AB18D4"/>
    <w:rsid w:val="00AB1E41"/>
    <w:rsid w:val="00AB2706"/>
    <w:rsid w:val="00AB275E"/>
    <w:rsid w:val="00AB27AF"/>
    <w:rsid w:val="00AB2DFD"/>
    <w:rsid w:val="00AB2EDB"/>
    <w:rsid w:val="00AB31F5"/>
    <w:rsid w:val="00AB3E15"/>
    <w:rsid w:val="00AB4474"/>
    <w:rsid w:val="00AB467F"/>
    <w:rsid w:val="00AB48AE"/>
    <w:rsid w:val="00AB49B4"/>
    <w:rsid w:val="00AB4A42"/>
    <w:rsid w:val="00AB4A99"/>
    <w:rsid w:val="00AB4AC8"/>
    <w:rsid w:val="00AB4C24"/>
    <w:rsid w:val="00AB4D31"/>
    <w:rsid w:val="00AB537F"/>
    <w:rsid w:val="00AB53BD"/>
    <w:rsid w:val="00AB5CAE"/>
    <w:rsid w:val="00AB68AE"/>
    <w:rsid w:val="00AB69BF"/>
    <w:rsid w:val="00AB6F2A"/>
    <w:rsid w:val="00AB71AC"/>
    <w:rsid w:val="00AB78F2"/>
    <w:rsid w:val="00AC01AD"/>
    <w:rsid w:val="00AC034C"/>
    <w:rsid w:val="00AC0440"/>
    <w:rsid w:val="00AC1F02"/>
    <w:rsid w:val="00AC2278"/>
    <w:rsid w:val="00AC29AC"/>
    <w:rsid w:val="00AC354F"/>
    <w:rsid w:val="00AC35E3"/>
    <w:rsid w:val="00AC40B5"/>
    <w:rsid w:val="00AC44CB"/>
    <w:rsid w:val="00AC4951"/>
    <w:rsid w:val="00AC4992"/>
    <w:rsid w:val="00AC4D96"/>
    <w:rsid w:val="00AC4EA7"/>
    <w:rsid w:val="00AC50FC"/>
    <w:rsid w:val="00AC51FB"/>
    <w:rsid w:val="00AC557A"/>
    <w:rsid w:val="00AC5B97"/>
    <w:rsid w:val="00AC6961"/>
    <w:rsid w:val="00AC697A"/>
    <w:rsid w:val="00AC6AAB"/>
    <w:rsid w:val="00AC77DA"/>
    <w:rsid w:val="00AC7968"/>
    <w:rsid w:val="00AC79BF"/>
    <w:rsid w:val="00AC7E05"/>
    <w:rsid w:val="00AD057D"/>
    <w:rsid w:val="00AD0D42"/>
    <w:rsid w:val="00AD1016"/>
    <w:rsid w:val="00AD1A97"/>
    <w:rsid w:val="00AD1C15"/>
    <w:rsid w:val="00AD1C26"/>
    <w:rsid w:val="00AD1FDE"/>
    <w:rsid w:val="00AD2001"/>
    <w:rsid w:val="00AD21D8"/>
    <w:rsid w:val="00AD220A"/>
    <w:rsid w:val="00AD2298"/>
    <w:rsid w:val="00AD2692"/>
    <w:rsid w:val="00AD27C1"/>
    <w:rsid w:val="00AD2CBF"/>
    <w:rsid w:val="00AD2FCF"/>
    <w:rsid w:val="00AD303F"/>
    <w:rsid w:val="00AD3103"/>
    <w:rsid w:val="00AD329C"/>
    <w:rsid w:val="00AD36FD"/>
    <w:rsid w:val="00AD3C7B"/>
    <w:rsid w:val="00AD4625"/>
    <w:rsid w:val="00AD4FC9"/>
    <w:rsid w:val="00AD56BF"/>
    <w:rsid w:val="00AD5AC8"/>
    <w:rsid w:val="00AD5C01"/>
    <w:rsid w:val="00AD5E66"/>
    <w:rsid w:val="00AD64C2"/>
    <w:rsid w:val="00AD7434"/>
    <w:rsid w:val="00AD7980"/>
    <w:rsid w:val="00AD7A54"/>
    <w:rsid w:val="00AD7AC8"/>
    <w:rsid w:val="00AD7B8E"/>
    <w:rsid w:val="00AD7BA4"/>
    <w:rsid w:val="00AD7FEC"/>
    <w:rsid w:val="00AE06B1"/>
    <w:rsid w:val="00AE07A3"/>
    <w:rsid w:val="00AE0BA2"/>
    <w:rsid w:val="00AE103F"/>
    <w:rsid w:val="00AE1106"/>
    <w:rsid w:val="00AE1E9F"/>
    <w:rsid w:val="00AE22B2"/>
    <w:rsid w:val="00AE22EC"/>
    <w:rsid w:val="00AE243F"/>
    <w:rsid w:val="00AE2597"/>
    <w:rsid w:val="00AE2CA0"/>
    <w:rsid w:val="00AE35E6"/>
    <w:rsid w:val="00AE39C2"/>
    <w:rsid w:val="00AE3B91"/>
    <w:rsid w:val="00AE4282"/>
    <w:rsid w:val="00AE457B"/>
    <w:rsid w:val="00AE468D"/>
    <w:rsid w:val="00AE4737"/>
    <w:rsid w:val="00AE4D2E"/>
    <w:rsid w:val="00AE50E2"/>
    <w:rsid w:val="00AE52AD"/>
    <w:rsid w:val="00AE53BC"/>
    <w:rsid w:val="00AE5638"/>
    <w:rsid w:val="00AE59D5"/>
    <w:rsid w:val="00AE68FA"/>
    <w:rsid w:val="00AE75C8"/>
    <w:rsid w:val="00AE7931"/>
    <w:rsid w:val="00AE7E96"/>
    <w:rsid w:val="00AF066F"/>
    <w:rsid w:val="00AF0679"/>
    <w:rsid w:val="00AF072E"/>
    <w:rsid w:val="00AF0A9A"/>
    <w:rsid w:val="00AF0DA3"/>
    <w:rsid w:val="00AF1BE1"/>
    <w:rsid w:val="00AF1CCA"/>
    <w:rsid w:val="00AF1FAB"/>
    <w:rsid w:val="00AF202F"/>
    <w:rsid w:val="00AF212A"/>
    <w:rsid w:val="00AF23AC"/>
    <w:rsid w:val="00AF2857"/>
    <w:rsid w:val="00AF2C4A"/>
    <w:rsid w:val="00AF359A"/>
    <w:rsid w:val="00AF35B4"/>
    <w:rsid w:val="00AF38FA"/>
    <w:rsid w:val="00AF3CD5"/>
    <w:rsid w:val="00AF3F36"/>
    <w:rsid w:val="00AF4786"/>
    <w:rsid w:val="00AF48DA"/>
    <w:rsid w:val="00AF49CF"/>
    <w:rsid w:val="00AF4A73"/>
    <w:rsid w:val="00AF4C4F"/>
    <w:rsid w:val="00AF5EBD"/>
    <w:rsid w:val="00AF683A"/>
    <w:rsid w:val="00AF69BE"/>
    <w:rsid w:val="00AF6AF6"/>
    <w:rsid w:val="00AF6D19"/>
    <w:rsid w:val="00AF6DB8"/>
    <w:rsid w:val="00AF747E"/>
    <w:rsid w:val="00AF75B0"/>
    <w:rsid w:val="00AF76B5"/>
    <w:rsid w:val="00B001A0"/>
    <w:rsid w:val="00B00267"/>
    <w:rsid w:val="00B00738"/>
    <w:rsid w:val="00B00B1F"/>
    <w:rsid w:val="00B00C0C"/>
    <w:rsid w:val="00B00EED"/>
    <w:rsid w:val="00B0193A"/>
    <w:rsid w:val="00B01F31"/>
    <w:rsid w:val="00B028FF"/>
    <w:rsid w:val="00B02F82"/>
    <w:rsid w:val="00B03512"/>
    <w:rsid w:val="00B03562"/>
    <w:rsid w:val="00B036A6"/>
    <w:rsid w:val="00B04978"/>
    <w:rsid w:val="00B04EBB"/>
    <w:rsid w:val="00B04FE9"/>
    <w:rsid w:val="00B05158"/>
    <w:rsid w:val="00B05277"/>
    <w:rsid w:val="00B05B79"/>
    <w:rsid w:val="00B05CA0"/>
    <w:rsid w:val="00B05ECE"/>
    <w:rsid w:val="00B07088"/>
    <w:rsid w:val="00B072A3"/>
    <w:rsid w:val="00B07399"/>
    <w:rsid w:val="00B07C37"/>
    <w:rsid w:val="00B07D24"/>
    <w:rsid w:val="00B07D90"/>
    <w:rsid w:val="00B10BE0"/>
    <w:rsid w:val="00B10D00"/>
    <w:rsid w:val="00B10DDF"/>
    <w:rsid w:val="00B112E7"/>
    <w:rsid w:val="00B115EB"/>
    <w:rsid w:val="00B11885"/>
    <w:rsid w:val="00B11D79"/>
    <w:rsid w:val="00B11EA5"/>
    <w:rsid w:val="00B12356"/>
    <w:rsid w:val="00B124D9"/>
    <w:rsid w:val="00B127F7"/>
    <w:rsid w:val="00B1294B"/>
    <w:rsid w:val="00B12A13"/>
    <w:rsid w:val="00B12B5F"/>
    <w:rsid w:val="00B12DFE"/>
    <w:rsid w:val="00B12E71"/>
    <w:rsid w:val="00B13041"/>
    <w:rsid w:val="00B13482"/>
    <w:rsid w:val="00B13512"/>
    <w:rsid w:val="00B136FD"/>
    <w:rsid w:val="00B13D45"/>
    <w:rsid w:val="00B141DE"/>
    <w:rsid w:val="00B14B52"/>
    <w:rsid w:val="00B1530C"/>
    <w:rsid w:val="00B1538C"/>
    <w:rsid w:val="00B15471"/>
    <w:rsid w:val="00B15506"/>
    <w:rsid w:val="00B157B8"/>
    <w:rsid w:val="00B16678"/>
    <w:rsid w:val="00B16938"/>
    <w:rsid w:val="00B1698D"/>
    <w:rsid w:val="00B16ABE"/>
    <w:rsid w:val="00B16F06"/>
    <w:rsid w:val="00B17553"/>
    <w:rsid w:val="00B1777F"/>
    <w:rsid w:val="00B17F7E"/>
    <w:rsid w:val="00B20DA9"/>
    <w:rsid w:val="00B2135B"/>
    <w:rsid w:val="00B218BC"/>
    <w:rsid w:val="00B218BD"/>
    <w:rsid w:val="00B218E4"/>
    <w:rsid w:val="00B21B05"/>
    <w:rsid w:val="00B21C87"/>
    <w:rsid w:val="00B21E31"/>
    <w:rsid w:val="00B220B4"/>
    <w:rsid w:val="00B2260A"/>
    <w:rsid w:val="00B229F6"/>
    <w:rsid w:val="00B22E67"/>
    <w:rsid w:val="00B22F76"/>
    <w:rsid w:val="00B232D3"/>
    <w:rsid w:val="00B233AA"/>
    <w:rsid w:val="00B234DE"/>
    <w:rsid w:val="00B23661"/>
    <w:rsid w:val="00B237A8"/>
    <w:rsid w:val="00B242F6"/>
    <w:rsid w:val="00B244B2"/>
    <w:rsid w:val="00B249DB"/>
    <w:rsid w:val="00B2528A"/>
    <w:rsid w:val="00B25819"/>
    <w:rsid w:val="00B25996"/>
    <w:rsid w:val="00B25B66"/>
    <w:rsid w:val="00B2617F"/>
    <w:rsid w:val="00B273FF"/>
    <w:rsid w:val="00B278C8"/>
    <w:rsid w:val="00B27F7F"/>
    <w:rsid w:val="00B301E1"/>
    <w:rsid w:val="00B30898"/>
    <w:rsid w:val="00B30AFD"/>
    <w:rsid w:val="00B30C4A"/>
    <w:rsid w:val="00B314A8"/>
    <w:rsid w:val="00B31541"/>
    <w:rsid w:val="00B31CC1"/>
    <w:rsid w:val="00B31FC8"/>
    <w:rsid w:val="00B3200D"/>
    <w:rsid w:val="00B32634"/>
    <w:rsid w:val="00B33132"/>
    <w:rsid w:val="00B33517"/>
    <w:rsid w:val="00B33693"/>
    <w:rsid w:val="00B33BD7"/>
    <w:rsid w:val="00B33BF3"/>
    <w:rsid w:val="00B33C88"/>
    <w:rsid w:val="00B33DF3"/>
    <w:rsid w:val="00B34067"/>
    <w:rsid w:val="00B34685"/>
    <w:rsid w:val="00B3494B"/>
    <w:rsid w:val="00B34BAF"/>
    <w:rsid w:val="00B34E5F"/>
    <w:rsid w:val="00B35AAF"/>
    <w:rsid w:val="00B35D18"/>
    <w:rsid w:val="00B35E9E"/>
    <w:rsid w:val="00B35FCC"/>
    <w:rsid w:val="00B36B04"/>
    <w:rsid w:val="00B3732F"/>
    <w:rsid w:val="00B377BE"/>
    <w:rsid w:val="00B37A54"/>
    <w:rsid w:val="00B37BCD"/>
    <w:rsid w:val="00B37C63"/>
    <w:rsid w:val="00B40061"/>
    <w:rsid w:val="00B40210"/>
    <w:rsid w:val="00B403B3"/>
    <w:rsid w:val="00B408D9"/>
    <w:rsid w:val="00B412D4"/>
    <w:rsid w:val="00B42434"/>
    <w:rsid w:val="00B42755"/>
    <w:rsid w:val="00B42793"/>
    <w:rsid w:val="00B430E3"/>
    <w:rsid w:val="00B4348A"/>
    <w:rsid w:val="00B4386C"/>
    <w:rsid w:val="00B43B1F"/>
    <w:rsid w:val="00B43D08"/>
    <w:rsid w:val="00B44670"/>
    <w:rsid w:val="00B44C45"/>
    <w:rsid w:val="00B45B6C"/>
    <w:rsid w:val="00B46119"/>
    <w:rsid w:val="00B4622F"/>
    <w:rsid w:val="00B4660D"/>
    <w:rsid w:val="00B46D01"/>
    <w:rsid w:val="00B46D46"/>
    <w:rsid w:val="00B47265"/>
    <w:rsid w:val="00B4752D"/>
    <w:rsid w:val="00B47A00"/>
    <w:rsid w:val="00B50515"/>
    <w:rsid w:val="00B50A9A"/>
    <w:rsid w:val="00B50CD1"/>
    <w:rsid w:val="00B50D10"/>
    <w:rsid w:val="00B51542"/>
    <w:rsid w:val="00B5191F"/>
    <w:rsid w:val="00B52234"/>
    <w:rsid w:val="00B5260B"/>
    <w:rsid w:val="00B528A6"/>
    <w:rsid w:val="00B52AC9"/>
    <w:rsid w:val="00B52CFC"/>
    <w:rsid w:val="00B530CE"/>
    <w:rsid w:val="00B53368"/>
    <w:rsid w:val="00B535A9"/>
    <w:rsid w:val="00B53686"/>
    <w:rsid w:val="00B53820"/>
    <w:rsid w:val="00B53A53"/>
    <w:rsid w:val="00B54049"/>
    <w:rsid w:val="00B5435F"/>
    <w:rsid w:val="00B545D4"/>
    <w:rsid w:val="00B5517A"/>
    <w:rsid w:val="00B55531"/>
    <w:rsid w:val="00B557CA"/>
    <w:rsid w:val="00B55826"/>
    <w:rsid w:val="00B567FA"/>
    <w:rsid w:val="00B5704D"/>
    <w:rsid w:val="00B570BF"/>
    <w:rsid w:val="00B57218"/>
    <w:rsid w:val="00B57306"/>
    <w:rsid w:val="00B5783C"/>
    <w:rsid w:val="00B578D4"/>
    <w:rsid w:val="00B57A35"/>
    <w:rsid w:val="00B57C9A"/>
    <w:rsid w:val="00B60589"/>
    <w:rsid w:val="00B606CE"/>
    <w:rsid w:val="00B606D6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4A5"/>
    <w:rsid w:val="00B62CC5"/>
    <w:rsid w:val="00B63082"/>
    <w:rsid w:val="00B6311E"/>
    <w:rsid w:val="00B6334F"/>
    <w:rsid w:val="00B63F80"/>
    <w:rsid w:val="00B64DFF"/>
    <w:rsid w:val="00B65882"/>
    <w:rsid w:val="00B659E9"/>
    <w:rsid w:val="00B65BB9"/>
    <w:rsid w:val="00B65D8F"/>
    <w:rsid w:val="00B66330"/>
    <w:rsid w:val="00B665C5"/>
    <w:rsid w:val="00B66BFE"/>
    <w:rsid w:val="00B66CF6"/>
    <w:rsid w:val="00B66DCC"/>
    <w:rsid w:val="00B6742F"/>
    <w:rsid w:val="00B67507"/>
    <w:rsid w:val="00B677ED"/>
    <w:rsid w:val="00B67ADC"/>
    <w:rsid w:val="00B67B0D"/>
    <w:rsid w:val="00B70375"/>
    <w:rsid w:val="00B70ABF"/>
    <w:rsid w:val="00B7130B"/>
    <w:rsid w:val="00B71323"/>
    <w:rsid w:val="00B716B6"/>
    <w:rsid w:val="00B71D2E"/>
    <w:rsid w:val="00B71F07"/>
    <w:rsid w:val="00B73EF3"/>
    <w:rsid w:val="00B74362"/>
    <w:rsid w:val="00B74831"/>
    <w:rsid w:val="00B74AAA"/>
    <w:rsid w:val="00B74CEC"/>
    <w:rsid w:val="00B7550C"/>
    <w:rsid w:val="00B75736"/>
    <w:rsid w:val="00B75B4E"/>
    <w:rsid w:val="00B75DA7"/>
    <w:rsid w:val="00B75EB5"/>
    <w:rsid w:val="00B75EEB"/>
    <w:rsid w:val="00B75FF3"/>
    <w:rsid w:val="00B761F0"/>
    <w:rsid w:val="00B762EF"/>
    <w:rsid w:val="00B76551"/>
    <w:rsid w:val="00B76A6E"/>
    <w:rsid w:val="00B77A62"/>
    <w:rsid w:val="00B77B88"/>
    <w:rsid w:val="00B8067B"/>
    <w:rsid w:val="00B80880"/>
    <w:rsid w:val="00B81C40"/>
    <w:rsid w:val="00B81CDE"/>
    <w:rsid w:val="00B81F01"/>
    <w:rsid w:val="00B82126"/>
    <w:rsid w:val="00B822A2"/>
    <w:rsid w:val="00B82662"/>
    <w:rsid w:val="00B826B4"/>
    <w:rsid w:val="00B826D7"/>
    <w:rsid w:val="00B82EBA"/>
    <w:rsid w:val="00B836D0"/>
    <w:rsid w:val="00B83A87"/>
    <w:rsid w:val="00B83AD6"/>
    <w:rsid w:val="00B83F77"/>
    <w:rsid w:val="00B843B9"/>
    <w:rsid w:val="00B849B8"/>
    <w:rsid w:val="00B861BF"/>
    <w:rsid w:val="00B86637"/>
    <w:rsid w:val="00B86B8F"/>
    <w:rsid w:val="00B87302"/>
    <w:rsid w:val="00B873A5"/>
    <w:rsid w:val="00B873F3"/>
    <w:rsid w:val="00B878E6"/>
    <w:rsid w:val="00B87E8A"/>
    <w:rsid w:val="00B87F16"/>
    <w:rsid w:val="00B87F1F"/>
    <w:rsid w:val="00B90F48"/>
    <w:rsid w:val="00B90FA1"/>
    <w:rsid w:val="00B91279"/>
    <w:rsid w:val="00B913E8"/>
    <w:rsid w:val="00B9157D"/>
    <w:rsid w:val="00B916A7"/>
    <w:rsid w:val="00B918CE"/>
    <w:rsid w:val="00B9219C"/>
    <w:rsid w:val="00B925A2"/>
    <w:rsid w:val="00B925E7"/>
    <w:rsid w:val="00B93095"/>
    <w:rsid w:val="00B9361D"/>
    <w:rsid w:val="00B939E9"/>
    <w:rsid w:val="00B93FD1"/>
    <w:rsid w:val="00B946DE"/>
    <w:rsid w:val="00B94D01"/>
    <w:rsid w:val="00B953C4"/>
    <w:rsid w:val="00B95509"/>
    <w:rsid w:val="00B95919"/>
    <w:rsid w:val="00B9598E"/>
    <w:rsid w:val="00B96529"/>
    <w:rsid w:val="00B966B8"/>
    <w:rsid w:val="00B96726"/>
    <w:rsid w:val="00B969A4"/>
    <w:rsid w:val="00B96A79"/>
    <w:rsid w:val="00B96C3B"/>
    <w:rsid w:val="00B96C66"/>
    <w:rsid w:val="00B96CC3"/>
    <w:rsid w:val="00B96F64"/>
    <w:rsid w:val="00B96FE8"/>
    <w:rsid w:val="00B97C33"/>
    <w:rsid w:val="00B97D0F"/>
    <w:rsid w:val="00B97D6D"/>
    <w:rsid w:val="00B97DE9"/>
    <w:rsid w:val="00BA01D8"/>
    <w:rsid w:val="00BA08FE"/>
    <w:rsid w:val="00BA0A15"/>
    <w:rsid w:val="00BA0A6F"/>
    <w:rsid w:val="00BA10C3"/>
    <w:rsid w:val="00BA1522"/>
    <w:rsid w:val="00BA1572"/>
    <w:rsid w:val="00BA18D6"/>
    <w:rsid w:val="00BA1E2C"/>
    <w:rsid w:val="00BA2529"/>
    <w:rsid w:val="00BA295C"/>
    <w:rsid w:val="00BA2E04"/>
    <w:rsid w:val="00BA3748"/>
    <w:rsid w:val="00BA374D"/>
    <w:rsid w:val="00BA3D0E"/>
    <w:rsid w:val="00BA4402"/>
    <w:rsid w:val="00BA45EC"/>
    <w:rsid w:val="00BA470F"/>
    <w:rsid w:val="00BA49A4"/>
    <w:rsid w:val="00BA52FB"/>
    <w:rsid w:val="00BA568D"/>
    <w:rsid w:val="00BA5736"/>
    <w:rsid w:val="00BA590E"/>
    <w:rsid w:val="00BA5A1F"/>
    <w:rsid w:val="00BA5AFE"/>
    <w:rsid w:val="00BA5F32"/>
    <w:rsid w:val="00BA64DA"/>
    <w:rsid w:val="00BA69BD"/>
    <w:rsid w:val="00BA6A23"/>
    <w:rsid w:val="00BA6E6D"/>
    <w:rsid w:val="00BA6E7F"/>
    <w:rsid w:val="00BA720E"/>
    <w:rsid w:val="00BA7388"/>
    <w:rsid w:val="00BA74BA"/>
    <w:rsid w:val="00BA74C3"/>
    <w:rsid w:val="00BA763F"/>
    <w:rsid w:val="00BA7A17"/>
    <w:rsid w:val="00BB02C5"/>
    <w:rsid w:val="00BB02D4"/>
    <w:rsid w:val="00BB0421"/>
    <w:rsid w:val="00BB0777"/>
    <w:rsid w:val="00BB12E3"/>
    <w:rsid w:val="00BB1A53"/>
    <w:rsid w:val="00BB2230"/>
    <w:rsid w:val="00BB239F"/>
    <w:rsid w:val="00BB2623"/>
    <w:rsid w:val="00BB326E"/>
    <w:rsid w:val="00BB3808"/>
    <w:rsid w:val="00BB3D19"/>
    <w:rsid w:val="00BB3DF0"/>
    <w:rsid w:val="00BB3E9F"/>
    <w:rsid w:val="00BB3F02"/>
    <w:rsid w:val="00BB4006"/>
    <w:rsid w:val="00BB4179"/>
    <w:rsid w:val="00BB43D8"/>
    <w:rsid w:val="00BB47E4"/>
    <w:rsid w:val="00BB4C9E"/>
    <w:rsid w:val="00BB4D48"/>
    <w:rsid w:val="00BB4F5C"/>
    <w:rsid w:val="00BB4FCC"/>
    <w:rsid w:val="00BB537E"/>
    <w:rsid w:val="00BB53E6"/>
    <w:rsid w:val="00BB56BF"/>
    <w:rsid w:val="00BB5D96"/>
    <w:rsid w:val="00BB63D2"/>
    <w:rsid w:val="00BB69ED"/>
    <w:rsid w:val="00BB6F2D"/>
    <w:rsid w:val="00BB73AD"/>
    <w:rsid w:val="00BB750D"/>
    <w:rsid w:val="00BB7BC6"/>
    <w:rsid w:val="00BB7EDD"/>
    <w:rsid w:val="00BC02AB"/>
    <w:rsid w:val="00BC172A"/>
    <w:rsid w:val="00BC1B6D"/>
    <w:rsid w:val="00BC1D18"/>
    <w:rsid w:val="00BC2613"/>
    <w:rsid w:val="00BC2BEE"/>
    <w:rsid w:val="00BC2F77"/>
    <w:rsid w:val="00BC3010"/>
    <w:rsid w:val="00BC3146"/>
    <w:rsid w:val="00BC3807"/>
    <w:rsid w:val="00BC3B8E"/>
    <w:rsid w:val="00BC40A0"/>
    <w:rsid w:val="00BC4645"/>
    <w:rsid w:val="00BC4909"/>
    <w:rsid w:val="00BC4A72"/>
    <w:rsid w:val="00BC54AA"/>
    <w:rsid w:val="00BC587F"/>
    <w:rsid w:val="00BC5B04"/>
    <w:rsid w:val="00BC5CC3"/>
    <w:rsid w:val="00BC5DEA"/>
    <w:rsid w:val="00BC5F04"/>
    <w:rsid w:val="00BC69F2"/>
    <w:rsid w:val="00BC6DB4"/>
    <w:rsid w:val="00BC6FB4"/>
    <w:rsid w:val="00BC77B8"/>
    <w:rsid w:val="00BC7A29"/>
    <w:rsid w:val="00BC7B74"/>
    <w:rsid w:val="00BD066B"/>
    <w:rsid w:val="00BD09B6"/>
    <w:rsid w:val="00BD1652"/>
    <w:rsid w:val="00BD16DB"/>
    <w:rsid w:val="00BD1A92"/>
    <w:rsid w:val="00BD2738"/>
    <w:rsid w:val="00BD273C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3DD4"/>
    <w:rsid w:val="00BD402C"/>
    <w:rsid w:val="00BD4256"/>
    <w:rsid w:val="00BD48A5"/>
    <w:rsid w:val="00BD4E15"/>
    <w:rsid w:val="00BD51BA"/>
    <w:rsid w:val="00BD5783"/>
    <w:rsid w:val="00BD57B3"/>
    <w:rsid w:val="00BD5ACC"/>
    <w:rsid w:val="00BD6519"/>
    <w:rsid w:val="00BD69DC"/>
    <w:rsid w:val="00BD6A96"/>
    <w:rsid w:val="00BD7E8C"/>
    <w:rsid w:val="00BE0678"/>
    <w:rsid w:val="00BE125F"/>
    <w:rsid w:val="00BE131F"/>
    <w:rsid w:val="00BE18C1"/>
    <w:rsid w:val="00BE199D"/>
    <w:rsid w:val="00BE1C7E"/>
    <w:rsid w:val="00BE1DE8"/>
    <w:rsid w:val="00BE207B"/>
    <w:rsid w:val="00BE208C"/>
    <w:rsid w:val="00BE346B"/>
    <w:rsid w:val="00BE397C"/>
    <w:rsid w:val="00BE3BE2"/>
    <w:rsid w:val="00BE3CC3"/>
    <w:rsid w:val="00BE4351"/>
    <w:rsid w:val="00BE4411"/>
    <w:rsid w:val="00BE4B3F"/>
    <w:rsid w:val="00BE4E5A"/>
    <w:rsid w:val="00BE5216"/>
    <w:rsid w:val="00BE56D2"/>
    <w:rsid w:val="00BE69F5"/>
    <w:rsid w:val="00BE6AE1"/>
    <w:rsid w:val="00BE6BAF"/>
    <w:rsid w:val="00BE6D1C"/>
    <w:rsid w:val="00BE7662"/>
    <w:rsid w:val="00BE7732"/>
    <w:rsid w:val="00BE7A33"/>
    <w:rsid w:val="00BE7C1C"/>
    <w:rsid w:val="00BF03C2"/>
    <w:rsid w:val="00BF045D"/>
    <w:rsid w:val="00BF068D"/>
    <w:rsid w:val="00BF0895"/>
    <w:rsid w:val="00BF12AA"/>
    <w:rsid w:val="00BF13E9"/>
    <w:rsid w:val="00BF188D"/>
    <w:rsid w:val="00BF1B92"/>
    <w:rsid w:val="00BF1DD5"/>
    <w:rsid w:val="00BF23ED"/>
    <w:rsid w:val="00BF254C"/>
    <w:rsid w:val="00BF282D"/>
    <w:rsid w:val="00BF2E8D"/>
    <w:rsid w:val="00BF2F8A"/>
    <w:rsid w:val="00BF31DD"/>
    <w:rsid w:val="00BF320B"/>
    <w:rsid w:val="00BF4471"/>
    <w:rsid w:val="00BF4857"/>
    <w:rsid w:val="00BF4A7D"/>
    <w:rsid w:val="00BF4BC3"/>
    <w:rsid w:val="00BF4DB7"/>
    <w:rsid w:val="00BF4FE6"/>
    <w:rsid w:val="00BF5181"/>
    <w:rsid w:val="00BF5443"/>
    <w:rsid w:val="00BF5583"/>
    <w:rsid w:val="00BF59E7"/>
    <w:rsid w:val="00BF5D5B"/>
    <w:rsid w:val="00BF5DB1"/>
    <w:rsid w:val="00BF6BDF"/>
    <w:rsid w:val="00BF7059"/>
    <w:rsid w:val="00BF7538"/>
    <w:rsid w:val="00BF75B1"/>
    <w:rsid w:val="00BF76A2"/>
    <w:rsid w:val="00C00133"/>
    <w:rsid w:val="00C004AD"/>
    <w:rsid w:val="00C0050D"/>
    <w:rsid w:val="00C011AC"/>
    <w:rsid w:val="00C018AE"/>
    <w:rsid w:val="00C01D0E"/>
    <w:rsid w:val="00C01EAB"/>
    <w:rsid w:val="00C022BE"/>
    <w:rsid w:val="00C02ED5"/>
    <w:rsid w:val="00C02F98"/>
    <w:rsid w:val="00C030F3"/>
    <w:rsid w:val="00C03519"/>
    <w:rsid w:val="00C03A66"/>
    <w:rsid w:val="00C03C46"/>
    <w:rsid w:val="00C04828"/>
    <w:rsid w:val="00C0485C"/>
    <w:rsid w:val="00C05B3C"/>
    <w:rsid w:val="00C061E6"/>
    <w:rsid w:val="00C0629D"/>
    <w:rsid w:val="00C06555"/>
    <w:rsid w:val="00C06586"/>
    <w:rsid w:val="00C068CE"/>
    <w:rsid w:val="00C06BB1"/>
    <w:rsid w:val="00C06E3A"/>
    <w:rsid w:val="00C071D1"/>
    <w:rsid w:val="00C0778C"/>
    <w:rsid w:val="00C10C84"/>
    <w:rsid w:val="00C10D4A"/>
    <w:rsid w:val="00C10DAD"/>
    <w:rsid w:val="00C10EC0"/>
    <w:rsid w:val="00C114D4"/>
    <w:rsid w:val="00C11728"/>
    <w:rsid w:val="00C11BAA"/>
    <w:rsid w:val="00C11FFD"/>
    <w:rsid w:val="00C1209C"/>
    <w:rsid w:val="00C1298C"/>
    <w:rsid w:val="00C12F0C"/>
    <w:rsid w:val="00C1312F"/>
    <w:rsid w:val="00C13510"/>
    <w:rsid w:val="00C13AA3"/>
    <w:rsid w:val="00C13BB5"/>
    <w:rsid w:val="00C14338"/>
    <w:rsid w:val="00C14928"/>
    <w:rsid w:val="00C1516A"/>
    <w:rsid w:val="00C16393"/>
    <w:rsid w:val="00C164AA"/>
    <w:rsid w:val="00C16E58"/>
    <w:rsid w:val="00C17594"/>
    <w:rsid w:val="00C17D45"/>
    <w:rsid w:val="00C20272"/>
    <w:rsid w:val="00C20783"/>
    <w:rsid w:val="00C20A08"/>
    <w:rsid w:val="00C20FA2"/>
    <w:rsid w:val="00C213EB"/>
    <w:rsid w:val="00C216DA"/>
    <w:rsid w:val="00C21775"/>
    <w:rsid w:val="00C218AB"/>
    <w:rsid w:val="00C218FA"/>
    <w:rsid w:val="00C219DD"/>
    <w:rsid w:val="00C21D33"/>
    <w:rsid w:val="00C22358"/>
    <w:rsid w:val="00C223C0"/>
    <w:rsid w:val="00C22953"/>
    <w:rsid w:val="00C22D45"/>
    <w:rsid w:val="00C23239"/>
    <w:rsid w:val="00C23667"/>
    <w:rsid w:val="00C238AD"/>
    <w:rsid w:val="00C23C63"/>
    <w:rsid w:val="00C23D09"/>
    <w:rsid w:val="00C240A3"/>
    <w:rsid w:val="00C244A2"/>
    <w:rsid w:val="00C2460D"/>
    <w:rsid w:val="00C24695"/>
    <w:rsid w:val="00C24706"/>
    <w:rsid w:val="00C24D2A"/>
    <w:rsid w:val="00C2516C"/>
    <w:rsid w:val="00C25717"/>
    <w:rsid w:val="00C25E30"/>
    <w:rsid w:val="00C25F06"/>
    <w:rsid w:val="00C262EB"/>
    <w:rsid w:val="00C26846"/>
    <w:rsid w:val="00C268DB"/>
    <w:rsid w:val="00C26C37"/>
    <w:rsid w:val="00C26D06"/>
    <w:rsid w:val="00C27238"/>
    <w:rsid w:val="00C273CC"/>
    <w:rsid w:val="00C27766"/>
    <w:rsid w:val="00C27788"/>
    <w:rsid w:val="00C27828"/>
    <w:rsid w:val="00C27ACA"/>
    <w:rsid w:val="00C27DEE"/>
    <w:rsid w:val="00C30518"/>
    <w:rsid w:val="00C30EEC"/>
    <w:rsid w:val="00C32230"/>
    <w:rsid w:val="00C324CE"/>
    <w:rsid w:val="00C329EC"/>
    <w:rsid w:val="00C334A2"/>
    <w:rsid w:val="00C339A5"/>
    <w:rsid w:val="00C33A14"/>
    <w:rsid w:val="00C33A9E"/>
    <w:rsid w:val="00C33DD1"/>
    <w:rsid w:val="00C34620"/>
    <w:rsid w:val="00C3474F"/>
    <w:rsid w:val="00C34899"/>
    <w:rsid w:val="00C34DA7"/>
    <w:rsid w:val="00C34EDF"/>
    <w:rsid w:val="00C3538E"/>
    <w:rsid w:val="00C3553A"/>
    <w:rsid w:val="00C35947"/>
    <w:rsid w:val="00C35B01"/>
    <w:rsid w:val="00C36017"/>
    <w:rsid w:val="00C36385"/>
    <w:rsid w:val="00C3653C"/>
    <w:rsid w:val="00C36619"/>
    <w:rsid w:val="00C366D3"/>
    <w:rsid w:val="00C3678B"/>
    <w:rsid w:val="00C3681B"/>
    <w:rsid w:val="00C36D29"/>
    <w:rsid w:val="00C36E51"/>
    <w:rsid w:val="00C3765C"/>
    <w:rsid w:val="00C37B5E"/>
    <w:rsid w:val="00C37ED6"/>
    <w:rsid w:val="00C412AA"/>
    <w:rsid w:val="00C414EC"/>
    <w:rsid w:val="00C415D7"/>
    <w:rsid w:val="00C419F5"/>
    <w:rsid w:val="00C41DCF"/>
    <w:rsid w:val="00C41F05"/>
    <w:rsid w:val="00C42060"/>
    <w:rsid w:val="00C42CEF"/>
    <w:rsid w:val="00C42EF5"/>
    <w:rsid w:val="00C4302F"/>
    <w:rsid w:val="00C4385D"/>
    <w:rsid w:val="00C43C71"/>
    <w:rsid w:val="00C43FEF"/>
    <w:rsid w:val="00C44170"/>
    <w:rsid w:val="00C4470E"/>
    <w:rsid w:val="00C4495D"/>
    <w:rsid w:val="00C45F52"/>
    <w:rsid w:val="00C45FF1"/>
    <w:rsid w:val="00C46F51"/>
    <w:rsid w:val="00C4727C"/>
    <w:rsid w:val="00C477C9"/>
    <w:rsid w:val="00C47888"/>
    <w:rsid w:val="00C47B00"/>
    <w:rsid w:val="00C47C3A"/>
    <w:rsid w:val="00C47D62"/>
    <w:rsid w:val="00C509DB"/>
    <w:rsid w:val="00C509F9"/>
    <w:rsid w:val="00C50B57"/>
    <w:rsid w:val="00C50C64"/>
    <w:rsid w:val="00C512C5"/>
    <w:rsid w:val="00C51A76"/>
    <w:rsid w:val="00C51DDE"/>
    <w:rsid w:val="00C51E6A"/>
    <w:rsid w:val="00C51FF4"/>
    <w:rsid w:val="00C523F8"/>
    <w:rsid w:val="00C5245C"/>
    <w:rsid w:val="00C53869"/>
    <w:rsid w:val="00C539DB"/>
    <w:rsid w:val="00C53E77"/>
    <w:rsid w:val="00C53FE6"/>
    <w:rsid w:val="00C54544"/>
    <w:rsid w:val="00C5493A"/>
    <w:rsid w:val="00C54A2A"/>
    <w:rsid w:val="00C54D49"/>
    <w:rsid w:val="00C54F18"/>
    <w:rsid w:val="00C551C8"/>
    <w:rsid w:val="00C55388"/>
    <w:rsid w:val="00C555B0"/>
    <w:rsid w:val="00C5573F"/>
    <w:rsid w:val="00C56907"/>
    <w:rsid w:val="00C569A7"/>
    <w:rsid w:val="00C56E09"/>
    <w:rsid w:val="00C56E69"/>
    <w:rsid w:val="00C57741"/>
    <w:rsid w:val="00C577F6"/>
    <w:rsid w:val="00C57879"/>
    <w:rsid w:val="00C57ACA"/>
    <w:rsid w:val="00C57B8C"/>
    <w:rsid w:val="00C57F45"/>
    <w:rsid w:val="00C603C0"/>
    <w:rsid w:val="00C60719"/>
    <w:rsid w:val="00C6074B"/>
    <w:rsid w:val="00C6085E"/>
    <w:rsid w:val="00C60BDA"/>
    <w:rsid w:val="00C6141D"/>
    <w:rsid w:val="00C61816"/>
    <w:rsid w:val="00C61D62"/>
    <w:rsid w:val="00C62A7E"/>
    <w:rsid w:val="00C62B38"/>
    <w:rsid w:val="00C6329F"/>
    <w:rsid w:val="00C632D6"/>
    <w:rsid w:val="00C63E07"/>
    <w:rsid w:val="00C64306"/>
    <w:rsid w:val="00C64F0F"/>
    <w:rsid w:val="00C656BF"/>
    <w:rsid w:val="00C658E7"/>
    <w:rsid w:val="00C65941"/>
    <w:rsid w:val="00C66AC9"/>
    <w:rsid w:val="00C66ACF"/>
    <w:rsid w:val="00C66C0B"/>
    <w:rsid w:val="00C66C9D"/>
    <w:rsid w:val="00C66CAF"/>
    <w:rsid w:val="00C66D43"/>
    <w:rsid w:val="00C66EDC"/>
    <w:rsid w:val="00C6707C"/>
    <w:rsid w:val="00C672D4"/>
    <w:rsid w:val="00C6744E"/>
    <w:rsid w:val="00C67873"/>
    <w:rsid w:val="00C678AD"/>
    <w:rsid w:val="00C67B6F"/>
    <w:rsid w:val="00C67C6C"/>
    <w:rsid w:val="00C67C88"/>
    <w:rsid w:val="00C67D45"/>
    <w:rsid w:val="00C70466"/>
    <w:rsid w:val="00C706CC"/>
    <w:rsid w:val="00C70A48"/>
    <w:rsid w:val="00C70D5E"/>
    <w:rsid w:val="00C70FA3"/>
    <w:rsid w:val="00C70FF6"/>
    <w:rsid w:val="00C710E4"/>
    <w:rsid w:val="00C7184D"/>
    <w:rsid w:val="00C718CD"/>
    <w:rsid w:val="00C71949"/>
    <w:rsid w:val="00C71E1D"/>
    <w:rsid w:val="00C72491"/>
    <w:rsid w:val="00C72AF3"/>
    <w:rsid w:val="00C72C6A"/>
    <w:rsid w:val="00C731E8"/>
    <w:rsid w:val="00C733F8"/>
    <w:rsid w:val="00C73A83"/>
    <w:rsid w:val="00C73F55"/>
    <w:rsid w:val="00C740C9"/>
    <w:rsid w:val="00C742EF"/>
    <w:rsid w:val="00C7468C"/>
    <w:rsid w:val="00C747B1"/>
    <w:rsid w:val="00C74E12"/>
    <w:rsid w:val="00C74E32"/>
    <w:rsid w:val="00C74F33"/>
    <w:rsid w:val="00C75196"/>
    <w:rsid w:val="00C75E13"/>
    <w:rsid w:val="00C76292"/>
    <w:rsid w:val="00C7634B"/>
    <w:rsid w:val="00C76929"/>
    <w:rsid w:val="00C76982"/>
    <w:rsid w:val="00C76989"/>
    <w:rsid w:val="00C77641"/>
    <w:rsid w:val="00C801BA"/>
    <w:rsid w:val="00C80D3C"/>
    <w:rsid w:val="00C80F30"/>
    <w:rsid w:val="00C80F9F"/>
    <w:rsid w:val="00C81212"/>
    <w:rsid w:val="00C81453"/>
    <w:rsid w:val="00C81E5C"/>
    <w:rsid w:val="00C81EFD"/>
    <w:rsid w:val="00C824F8"/>
    <w:rsid w:val="00C83006"/>
    <w:rsid w:val="00C8343A"/>
    <w:rsid w:val="00C83988"/>
    <w:rsid w:val="00C839A9"/>
    <w:rsid w:val="00C83C0C"/>
    <w:rsid w:val="00C83D1E"/>
    <w:rsid w:val="00C84569"/>
    <w:rsid w:val="00C84753"/>
    <w:rsid w:val="00C8565F"/>
    <w:rsid w:val="00C85FC6"/>
    <w:rsid w:val="00C8614D"/>
    <w:rsid w:val="00C86C4D"/>
    <w:rsid w:val="00C8701A"/>
    <w:rsid w:val="00C87053"/>
    <w:rsid w:val="00C8707B"/>
    <w:rsid w:val="00C87108"/>
    <w:rsid w:val="00C8795F"/>
    <w:rsid w:val="00C8797F"/>
    <w:rsid w:val="00C879E8"/>
    <w:rsid w:val="00C87AAA"/>
    <w:rsid w:val="00C87B96"/>
    <w:rsid w:val="00C901C1"/>
    <w:rsid w:val="00C907BE"/>
    <w:rsid w:val="00C90AC8"/>
    <w:rsid w:val="00C90AE1"/>
    <w:rsid w:val="00C90B8A"/>
    <w:rsid w:val="00C90D8D"/>
    <w:rsid w:val="00C914F7"/>
    <w:rsid w:val="00C924E8"/>
    <w:rsid w:val="00C92822"/>
    <w:rsid w:val="00C92A0A"/>
    <w:rsid w:val="00C92DFA"/>
    <w:rsid w:val="00C92FDC"/>
    <w:rsid w:val="00C93F16"/>
    <w:rsid w:val="00C949E0"/>
    <w:rsid w:val="00C94A11"/>
    <w:rsid w:val="00C9510B"/>
    <w:rsid w:val="00C95199"/>
    <w:rsid w:val="00C951DD"/>
    <w:rsid w:val="00C95400"/>
    <w:rsid w:val="00C95949"/>
    <w:rsid w:val="00C95D82"/>
    <w:rsid w:val="00C95E4A"/>
    <w:rsid w:val="00C96253"/>
    <w:rsid w:val="00C9729D"/>
    <w:rsid w:val="00C973B4"/>
    <w:rsid w:val="00C97496"/>
    <w:rsid w:val="00C975D8"/>
    <w:rsid w:val="00C97640"/>
    <w:rsid w:val="00C97669"/>
    <w:rsid w:val="00C97D67"/>
    <w:rsid w:val="00CA008F"/>
    <w:rsid w:val="00CA0245"/>
    <w:rsid w:val="00CA03D8"/>
    <w:rsid w:val="00CA03FA"/>
    <w:rsid w:val="00CA04F4"/>
    <w:rsid w:val="00CA0767"/>
    <w:rsid w:val="00CA0913"/>
    <w:rsid w:val="00CA0C84"/>
    <w:rsid w:val="00CA0FF9"/>
    <w:rsid w:val="00CA12A8"/>
    <w:rsid w:val="00CA1547"/>
    <w:rsid w:val="00CA162B"/>
    <w:rsid w:val="00CA19D6"/>
    <w:rsid w:val="00CA19DE"/>
    <w:rsid w:val="00CA1A9F"/>
    <w:rsid w:val="00CA22FF"/>
    <w:rsid w:val="00CA26A4"/>
    <w:rsid w:val="00CA2B04"/>
    <w:rsid w:val="00CA2FC4"/>
    <w:rsid w:val="00CA3481"/>
    <w:rsid w:val="00CA359D"/>
    <w:rsid w:val="00CA3BA0"/>
    <w:rsid w:val="00CA423B"/>
    <w:rsid w:val="00CA45E9"/>
    <w:rsid w:val="00CA4DED"/>
    <w:rsid w:val="00CA51CA"/>
    <w:rsid w:val="00CA5A97"/>
    <w:rsid w:val="00CA5B00"/>
    <w:rsid w:val="00CA5B28"/>
    <w:rsid w:val="00CA5F2A"/>
    <w:rsid w:val="00CA614C"/>
    <w:rsid w:val="00CA6812"/>
    <w:rsid w:val="00CA701C"/>
    <w:rsid w:val="00CA71D2"/>
    <w:rsid w:val="00CA72C7"/>
    <w:rsid w:val="00CA77AA"/>
    <w:rsid w:val="00CB002E"/>
    <w:rsid w:val="00CB020F"/>
    <w:rsid w:val="00CB08EC"/>
    <w:rsid w:val="00CB0B0A"/>
    <w:rsid w:val="00CB0D57"/>
    <w:rsid w:val="00CB0E40"/>
    <w:rsid w:val="00CB10A8"/>
    <w:rsid w:val="00CB1132"/>
    <w:rsid w:val="00CB19B5"/>
    <w:rsid w:val="00CB243F"/>
    <w:rsid w:val="00CB25AF"/>
    <w:rsid w:val="00CB27CA"/>
    <w:rsid w:val="00CB2A0A"/>
    <w:rsid w:val="00CB2E40"/>
    <w:rsid w:val="00CB31A1"/>
    <w:rsid w:val="00CB33C6"/>
    <w:rsid w:val="00CB3479"/>
    <w:rsid w:val="00CB43E2"/>
    <w:rsid w:val="00CB4497"/>
    <w:rsid w:val="00CB540F"/>
    <w:rsid w:val="00CB585B"/>
    <w:rsid w:val="00CB5889"/>
    <w:rsid w:val="00CB6028"/>
    <w:rsid w:val="00CB67C4"/>
    <w:rsid w:val="00CB69DF"/>
    <w:rsid w:val="00CB6AC1"/>
    <w:rsid w:val="00CB6C16"/>
    <w:rsid w:val="00CB758D"/>
    <w:rsid w:val="00CB7820"/>
    <w:rsid w:val="00CB79A3"/>
    <w:rsid w:val="00CB7D7A"/>
    <w:rsid w:val="00CB7EAF"/>
    <w:rsid w:val="00CC0561"/>
    <w:rsid w:val="00CC0D5A"/>
    <w:rsid w:val="00CC153D"/>
    <w:rsid w:val="00CC170D"/>
    <w:rsid w:val="00CC17E7"/>
    <w:rsid w:val="00CC1A05"/>
    <w:rsid w:val="00CC1A16"/>
    <w:rsid w:val="00CC1A5D"/>
    <w:rsid w:val="00CC21DE"/>
    <w:rsid w:val="00CC2EBB"/>
    <w:rsid w:val="00CC30D6"/>
    <w:rsid w:val="00CC3136"/>
    <w:rsid w:val="00CC3410"/>
    <w:rsid w:val="00CC36F8"/>
    <w:rsid w:val="00CC40F2"/>
    <w:rsid w:val="00CC5022"/>
    <w:rsid w:val="00CC51A7"/>
    <w:rsid w:val="00CC5235"/>
    <w:rsid w:val="00CC582F"/>
    <w:rsid w:val="00CC5F5D"/>
    <w:rsid w:val="00CC61F5"/>
    <w:rsid w:val="00CC62AE"/>
    <w:rsid w:val="00CC63AF"/>
    <w:rsid w:val="00CC68D9"/>
    <w:rsid w:val="00CC6C38"/>
    <w:rsid w:val="00CC6E9A"/>
    <w:rsid w:val="00CC6EC3"/>
    <w:rsid w:val="00CC6F61"/>
    <w:rsid w:val="00CC7228"/>
    <w:rsid w:val="00CC72E2"/>
    <w:rsid w:val="00CC7CF8"/>
    <w:rsid w:val="00CD009B"/>
    <w:rsid w:val="00CD0121"/>
    <w:rsid w:val="00CD0361"/>
    <w:rsid w:val="00CD2068"/>
    <w:rsid w:val="00CD22F4"/>
    <w:rsid w:val="00CD2EF8"/>
    <w:rsid w:val="00CD2F46"/>
    <w:rsid w:val="00CD3450"/>
    <w:rsid w:val="00CD3AA7"/>
    <w:rsid w:val="00CD3ECF"/>
    <w:rsid w:val="00CD40F2"/>
    <w:rsid w:val="00CD4811"/>
    <w:rsid w:val="00CD525F"/>
    <w:rsid w:val="00CD56E9"/>
    <w:rsid w:val="00CD6334"/>
    <w:rsid w:val="00CD6377"/>
    <w:rsid w:val="00CD661D"/>
    <w:rsid w:val="00CD6CC6"/>
    <w:rsid w:val="00CE0362"/>
    <w:rsid w:val="00CE0CDB"/>
    <w:rsid w:val="00CE0D90"/>
    <w:rsid w:val="00CE122A"/>
    <w:rsid w:val="00CE1573"/>
    <w:rsid w:val="00CE1BD8"/>
    <w:rsid w:val="00CE1DC1"/>
    <w:rsid w:val="00CE1F0A"/>
    <w:rsid w:val="00CE231F"/>
    <w:rsid w:val="00CE23BB"/>
    <w:rsid w:val="00CE28C8"/>
    <w:rsid w:val="00CE28F7"/>
    <w:rsid w:val="00CE2C5B"/>
    <w:rsid w:val="00CE2D10"/>
    <w:rsid w:val="00CE2ECB"/>
    <w:rsid w:val="00CE35A5"/>
    <w:rsid w:val="00CE35C1"/>
    <w:rsid w:val="00CE3880"/>
    <w:rsid w:val="00CE3999"/>
    <w:rsid w:val="00CE39F1"/>
    <w:rsid w:val="00CE423F"/>
    <w:rsid w:val="00CE42B4"/>
    <w:rsid w:val="00CE4336"/>
    <w:rsid w:val="00CE4E2F"/>
    <w:rsid w:val="00CE5C64"/>
    <w:rsid w:val="00CE5C9D"/>
    <w:rsid w:val="00CE605D"/>
    <w:rsid w:val="00CE64A2"/>
    <w:rsid w:val="00CE6CEF"/>
    <w:rsid w:val="00CE7076"/>
    <w:rsid w:val="00CE749A"/>
    <w:rsid w:val="00CE7503"/>
    <w:rsid w:val="00CE7506"/>
    <w:rsid w:val="00CE79FF"/>
    <w:rsid w:val="00CF0B94"/>
    <w:rsid w:val="00CF10EC"/>
    <w:rsid w:val="00CF18F7"/>
    <w:rsid w:val="00CF21D0"/>
    <w:rsid w:val="00CF268C"/>
    <w:rsid w:val="00CF2984"/>
    <w:rsid w:val="00CF2FFB"/>
    <w:rsid w:val="00CF314E"/>
    <w:rsid w:val="00CF35C2"/>
    <w:rsid w:val="00CF37EF"/>
    <w:rsid w:val="00CF425F"/>
    <w:rsid w:val="00CF47D1"/>
    <w:rsid w:val="00CF4DE1"/>
    <w:rsid w:val="00CF4F6D"/>
    <w:rsid w:val="00CF5018"/>
    <w:rsid w:val="00CF517F"/>
    <w:rsid w:val="00CF5C0D"/>
    <w:rsid w:val="00CF675C"/>
    <w:rsid w:val="00CF6BD8"/>
    <w:rsid w:val="00CF6FC6"/>
    <w:rsid w:val="00CF6FEA"/>
    <w:rsid w:val="00CF70A8"/>
    <w:rsid w:val="00CF71A2"/>
    <w:rsid w:val="00CF7459"/>
    <w:rsid w:val="00CF79CF"/>
    <w:rsid w:val="00D004F1"/>
    <w:rsid w:val="00D008A2"/>
    <w:rsid w:val="00D00C27"/>
    <w:rsid w:val="00D01974"/>
    <w:rsid w:val="00D01AF9"/>
    <w:rsid w:val="00D01B4D"/>
    <w:rsid w:val="00D01E94"/>
    <w:rsid w:val="00D01F7C"/>
    <w:rsid w:val="00D022C8"/>
    <w:rsid w:val="00D0263C"/>
    <w:rsid w:val="00D032EF"/>
    <w:rsid w:val="00D03825"/>
    <w:rsid w:val="00D03C9C"/>
    <w:rsid w:val="00D03F52"/>
    <w:rsid w:val="00D04296"/>
    <w:rsid w:val="00D044BD"/>
    <w:rsid w:val="00D0479F"/>
    <w:rsid w:val="00D05427"/>
    <w:rsid w:val="00D064EB"/>
    <w:rsid w:val="00D06502"/>
    <w:rsid w:val="00D06720"/>
    <w:rsid w:val="00D0683E"/>
    <w:rsid w:val="00D06950"/>
    <w:rsid w:val="00D069CC"/>
    <w:rsid w:val="00D06FE9"/>
    <w:rsid w:val="00D0786D"/>
    <w:rsid w:val="00D07B7B"/>
    <w:rsid w:val="00D07C17"/>
    <w:rsid w:val="00D1065E"/>
    <w:rsid w:val="00D10D04"/>
    <w:rsid w:val="00D112BB"/>
    <w:rsid w:val="00D11890"/>
    <w:rsid w:val="00D11BF8"/>
    <w:rsid w:val="00D11D6D"/>
    <w:rsid w:val="00D12076"/>
    <w:rsid w:val="00D124F0"/>
    <w:rsid w:val="00D12638"/>
    <w:rsid w:val="00D12B2D"/>
    <w:rsid w:val="00D1418C"/>
    <w:rsid w:val="00D147DB"/>
    <w:rsid w:val="00D14907"/>
    <w:rsid w:val="00D14B78"/>
    <w:rsid w:val="00D1524F"/>
    <w:rsid w:val="00D1580D"/>
    <w:rsid w:val="00D15824"/>
    <w:rsid w:val="00D1583A"/>
    <w:rsid w:val="00D15A18"/>
    <w:rsid w:val="00D15B2C"/>
    <w:rsid w:val="00D15C25"/>
    <w:rsid w:val="00D15D1A"/>
    <w:rsid w:val="00D15F04"/>
    <w:rsid w:val="00D16809"/>
    <w:rsid w:val="00D16D26"/>
    <w:rsid w:val="00D16EEB"/>
    <w:rsid w:val="00D17B42"/>
    <w:rsid w:val="00D20099"/>
    <w:rsid w:val="00D2014A"/>
    <w:rsid w:val="00D2016B"/>
    <w:rsid w:val="00D21736"/>
    <w:rsid w:val="00D2197F"/>
    <w:rsid w:val="00D21D1E"/>
    <w:rsid w:val="00D2215C"/>
    <w:rsid w:val="00D22C95"/>
    <w:rsid w:val="00D23BBD"/>
    <w:rsid w:val="00D23D26"/>
    <w:rsid w:val="00D23EAF"/>
    <w:rsid w:val="00D23F3A"/>
    <w:rsid w:val="00D24207"/>
    <w:rsid w:val="00D24B6D"/>
    <w:rsid w:val="00D24CC8"/>
    <w:rsid w:val="00D25589"/>
    <w:rsid w:val="00D2559E"/>
    <w:rsid w:val="00D264DF"/>
    <w:rsid w:val="00D265F6"/>
    <w:rsid w:val="00D2660B"/>
    <w:rsid w:val="00D26AA1"/>
    <w:rsid w:val="00D2740D"/>
    <w:rsid w:val="00D27486"/>
    <w:rsid w:val="00D27715"/>
    <w:rsid w:val="00D27A5D"/>
    <w:rsid w:val="00D27B69"/>
    <w:rsid w:val="00D27D27"/>
    <w:rsid w:val="00D3016C"/>
    <w:rsid w:val="00D30C1E"/>
    <w:rsid w:val="00D30DA5"/>
    <w:rsid w:val="00D30E82"/>
    <w:rsid w:val="00D30F5D"/>
    <w:rsid w:val="00D310CB"/>
    <w:rsid w:val="00D31659"/>
    <w:rsid w:val="00D31890"/>
    <w:rsid w:val="00D31F84"/>
    <w:rsid w:val="00D327F6"/>
    <w:rsid w:val="00D333A3"/>
    <w:rsid w:val="00D33456"/>
    <w:rsid w:val="00D337FD"/>
    <w:rsid w:val="00D3416D"/>
    <w:rsid w:val="00D341E4"/>
    <w:rsid w:val="00D347FD"/>
    <w:rsid w:val="00D3529D"/>
    <w:rsid w:val="00D35311"/>
    <w:rsid w:val="00D367E0"/>
    <w:rsid w:val="00D36EF8"/>
    <w:rsid w:val="00D37764"/>
    <w:rsid w:val="00D37C38"/>
    <w:rsid w:val="00D37CC8"/>
    <w:rsid w:val="00D400E7"/>
    <w:rsid w:val="00D40409"/>
    <w:rsid w:val="00D409D8"/>
    <w:rsid w:val="00D410B8"/>
    <w:rsid w:val="00D41380"/>
    <w:rsid w:val="00D41405"/>
    <w:rsid w:val="00D41634"/>
    <w:rsid w:val="00D4168B"/>
    <w:rsid w:val="00D416D6"/>
    <w:rsid w:val="00D4187A"/>
    <w:rsid w:val="00D41DCB"/>
    <w:rsid w:val="00D42073"/>
    <w:rsid w:val="00D42256"/>
    <w:rsid w:val="00D42EC5"/>
    <w:rsid w:val="00D43029"/>
    <w:rsid w:val="00D43702"/>
    <w:rsid w:val="00D43741"/>
    <w:rsid w:val="00D439E1"/>
    <w:rsid w:val="00D443CE"/>
    <w:rsid w:val="00D4452E"/>
    <w:rsid w:val="00D448B5"/>
    <w:rsid w:val="00D44C34"/>
    <w:rsid w:val="00D45120"/>
    <w:rsid w:val="00D45398"/>
    <w:rsid w:val="00D457B5"/>
    <w:rsid w:val="00D45C21"/>
    <w:rsid w:val="00D45C39"/>
    <w:rsid w:val="00D4633A"/>
    <w:rsid w:val="00D46733"/>
    <w:rsid w:val="00D46D45"/>
    <w:rsid w:val="00D47018"/>
    <w:rsid w:val="00D47623"/>
    <w:rsid w:val="00D47DA9"/>
    <w:rsid w:val="00D47F9B"/>
    <w:rsid w:val="00D500E7"/>
    <w:rsid w:val="00D509F0"/>
    <w:rsid w:val="00D50ED4"/>
    <w:rsid w:val="00D50F07"/>
    <w:rsid w:val="00D5122A"/>
    <w:rsid w:val="00D51A9B"/>
    <w:rsid w:val="00D51BD6"/>
    <w:rsid w:val="00D51DB2"/>
    <w:rsid w:val="00D52033"/>
    <w:rsid w:val="00D5206D"/>
    <w:rsid w:val="00D5227A"/>
    <w:rsid w:val="00D527C0"/>
    <w:rsid w:val="00D527EA"/>
    <w:rsid w:val="00D528F0"/>
    <w:rsid w:val="00D52BF1"/>
    <w:rsid w:val="00D52E82"/>
    <w:rsid w:val="00D52F4E"/>
    <w:rsid w:val="00D5326B"/>
    <w:rsid w:val="00D5329C"/>
    <w:rsid w:val="00D537DA"/>
    <w:rsid w:val="00D53890"/>
    <w:rsid w:val="00D53CBB"/>
    <w:rsid w:val="00D53D8E"/>
    <w:rsid w:val="00D53DFA"/>
    <w:rsid w:val="00D53F6D"/>
    <w:rsid w:val="00D5444F"/>
    <w:rsid w:val="00D54A5F"/>
    <w:rsid w:val="00D54CF8"/>
    <w:rsid w:val="00D550F4"/>
    <w:rsid w:val="00D55193"/>
    <w:rsid w:val="00D551ED"/>
    <w:rsid w:val="00D552EC"/>
    <w:rsid w:val="00D55445"/>
    <w:rsid w:val="00D55605"/>
    <w:rsid w:val="00D55F34"/>
    <w:rsid w:val="00D563CF"/>
    <w:rsid w:val="00D5656C"/>
    <w:rsid w:val="00D56599"/>
    <w:rsid w:val="00D56BBA"/>
    <w:rsid w:val="00D571DD"/>
    <w:rsid w:val="00D57651"/>
    <w:rsid w:val="00D57B23"/>
    <w:rsid w:val="00D57B7F"/>
    <w:rsid w:val="00D57D96"/>
    <w:rsid w:val="00D601F6"/>
    <w:rsid w:val="00D60257"/>
    <w:rsid w:val="00D6029F"/>
    <w:rsid w:val="00D604DB"/>
    <w:rsid w:val="00D607A2"/>
    <w:rsid w:val="00D60FBC"/>
    <w:rsid w:val="00D6100C"/>
    <w:rsid w:val="00D61190"/>
    <w:rsid w:val="00D61562"/>
    <w:rsid w:val="00D61774"/>
    <w:rsid w:val="00D6195C"/>
    <w:rsid w:val="00D6196E"/>
    <w:rsid w:val="00D61A03"/>
    <w:rsid w:val="00D61D41"/>
    <w:rsid w:val="00D61EB4"/>
    <w:rsid w:val="00D620D5"/>
    <w:rsid w:val="00D62622"/>
    <w:rsid w:val="00D626EB"/>
    <w:rsid w:val="00D62818"/>
    <w:rsid w:val="00D62A1E"/>
    <w:rsid w:val="00D62E51"/>
    <w:rsid w:val="00D63014"/>
    <w:rsid w:val="00D63232"/>
    <w:rsid w:val="00D63765"/>
    <w:rsid w:val="00D63A64"/>
    <w:rsid w:val="00D6433A"/>
    <w:rsid w:val="00D65C16"/>
    <w:rsid w:val="00D665CC"/>
    <w:rsid w:val="00D6680A"/>
    <w:rsid w:val="00D6695B"/>
    <w:rsid w:val="00D66B57"/>
    <w:rsid w:val="00D66CAE"/>
    <w:rsid w:val="00D66D75"/>
    <w:rsid w:val="00D67555"/>
    <w:rsid w:val="00D67590"/>
    <w:rsid w:val="00D67FC9"/>
    <w:rsid w:val="00D709E7"/>
    <w:rsid w:val="00D7151E"/>
    <w:rsid w:val="00D718EA"/>
    <w:rsid w:val="00D71956"/>
    <w:rsid w:val="00D720B4"/>
    <w:rsid w:val="00D72B54"/>
    <w:rsid w:val="00D72F69"/>
    <w:rsid w:val="00D736C2"/>
    <w:rsid w:val="00D73A4C"/>
    <w:rsid w:val="00D73B40"/>
    <w:rsid w:val="00D74142"/>
    <w:rsid w:val="00D7469D"/>
    <w:rsid w:val="00D748FF"/>
    <w:rsid w:val="00D74C6A"/>
    <w:rsid w:val="00D756AE"/>
    <w:rsid w:val="00D7608E"/>
    <w:rsid w:val="00D761BB"/>
    <w:rsid w:val="00D7780C"/>
    <w:rsid w:val="00D77928"/>
    <w:rsid w:val="00D77BAC"/>
    <w:rsid w:val="00D803A0"/>
    <w:rsid w:val="00D80AF7"/>
    <w:rsid w:val="00D80B71"/>
    <w:rsid w:val="00D81546"/>
    <w:rsid w:val="00D819C7"/>
    <w:rsid w:val="00D81A61"/>
    <w:rsid w:val="00D82901"/>
    <w:rsid w:val="00D8335A"/>
    <w:rsid w:val="00D83C75"/>
    <w:rsid w:val="00D83F3C"/>
    <w:rsid w:val="00D83FA8"/>
    <w:rsid w:val="00D840D1"/>
    <w:rsid w:val="00D8497A"/>
    <w:rsid w:val="00D849EE"/>
    <w:rsid w:val="00D84B57"/>
    <w:rsid w:val="00D85113"/>
    <w:rsid w:val="00D860A1"/>
    <w:rsid w:val="00D860F6"/>
    <w:rsid w:val="00D8658B"/>
    <w:rsid w:val="00D86795"/>
    <w:rsid w:val="00D86DA5"/>
    <w:rsid w:val="00D87678"/>
    <w:rsid w:val="00D87BC3"/>
    <w:rsid w:val="00D900A2"/>
    <w:rsid w:val="00D90337"/>
    <w:rsid w:val="00D90821"/>
    <w:rsid w:val="00D9083F"/>
    <w:rsid w:val="00D90CA0"/>
    <w:rsid w:val="00D9143F"/>
    <w:rsid w:val="00D921A7"/>
    <w:rsid w:val="00D921F4"/>
    <w:rsid w:val="00D92B37"/>
    <w:rsid w:val="00D92F92"/>
    <w:rsid w:val="00D93009"/>
    <w:rsid w:val="00D93565"/>
    <w:rsid w:val="00D9444A"/>
    <w:rsid w:val="00D9458E"/>
    <w:rsid w:val="00D94A8D"/>
    <w:rsid w:val="00D9583E"/>
    <w:rsid w:val="00D958C4"/>
    <w:rsid w:val="00D95A70"/>
    <w:rsid w:val="00D96131"/>
    <w:rsid w:val="00D9636A"/>
    <w:rsid w:val="00D9696F"/>
    <w:rsid w:val="00D96BB7"/>
    <w:rsid w:val="00D96C24"/>
    <w:rsid w:val="00D97068"/>
    <w:rsid w:val="00D9722E"/>
    <w:rsid w:val="00D972D0"/>
    <w:rsid w:val="00D9746E"/>
    <w:rsid w:val="00D978B2"/>
    <w:rsid w:val="00D97F19"/>
    <w:rsid w:val="00DA0567"/>
    <w:rsid w:val="00DA07F4"/>
    <w:rsid w:val="00DA0A21"/>
    <w:rsid w:val="00DA0C6C"/>
    <w:rsid w:val="00DA0F6E"/>
    <w:rsid w:val="00DA110D"/>
    <w:rsid w:val="00DA1183"/>
    <w:rsid w:val="00DA12BD"/>
    <w:rsid w:val="00DA18EB"/>
    <w:rsid w:val="00DA22CC"/>
    <w:rsid w:val="00DA25D4"/>
    <w:rsid w:val="00DA2AA5"/>
    <w:rsid w:val="00DA2EBD"/>
    <w:rsid w:val="00DA322C"/>
    <w:rsid w:val="00DA3253"/>
    <w:rsid w:val="00DA3263"/>
    <w:rsid w:val="00DA3416"/>
    <w:rsid w:val="00DA38E8"/>
    <w:rsid w:val="00DA39A0"/>
    <w:rsid w:val="00DA3D92"/>
    <w:rsid w:val="00DA499A"/>
    <w:rsid w:val="00DA4ACB"/>
    <w:rsid w:val="00DA4CD0"/>
    <w:rsid w:val="00DA4EA7"/>
    <w:rsid w:val="00DA51C2"/>
    <w:rsid w:val="00DA5EC8"/>
    <w:rsid w:val="00DA5F9F"/>
    <w:rsid w:val="00DA648D"/>
    <w:rsid w:val="00DA7E61"/>
    <w:rsid w:val="00DA7ED2"/>
    <w:rsid w:val="00DA7FFA"/>
    <w:rsid w:val="00DB0376"/>
    <w:rsid w:val="00DB0502"/>
    <w:rsid w:val="00DB05DC"/>
    <w:rsid w:val="00DB0B94"/>
    <w:rsid w:val="00DB0F04"/>
    <w:rsid w:val="00DB11FF"/>
    <w:rsid w:val="00DB13D6"/>
    <w:rsid w:val="00DB1501"/>
    <w:rsid w:val="00DB1751"/>
    <w:rsid w:val="00DB18BE"/>
    <w:rsid w:val="00DB1D54"/>
    <w:rsid w:val="00DB1EEC"/>
    <w:rsid w:val="00DB28D7"/>
    <w:rsid w:val="00DB29AA"/>
    <w:rsid w:val="00DB2CB6"/>
    <w:rsid w:val="00DB3149"/>
    <w:rsid w:val="00DB31AD"/>
    <w:rsid w:val="00DB3213"/>
    <w:rsid w:val="00DB3897"/>
    <w:rsid w:val="00DB38DA"/>
    <w:rsid w:val="00DB3EAA"/>
    <w:rsid w:val="00DB40EC"/>
    <w:rsid w:val="00DB4712"/>
    <w:rsid w:val="00DB5121"/>
    <w:rsid w:val="00DB5210"/>
    <w:rsid w:val="00DB5513"/>
    <w:rsid w:val="00DB5CC1"/>
    <w:rsid w:val="00DB68D0"/>
    <w:rsid w:val="00DB6990"/>
    <w:rsid w:val="00DB6BD3"/>
    <w:rsid w:val="00DB6C37"/>
    <w:rsid w:val="00DB6CF9"/>
    <w:rsid w:val="00DB6D9F"/>
    <w:rsid w:val="00DB70B4"/>
    <w:rsid w:val="00DB739D"/>
    <w:rsid w:val="00DB7A62"/>
    <w:rsid w:val="00DC003D"/>
    <w:rsid w:val="00DC0AF1"/>
    <w:rsid w:val="00DC0C95"/>
    <w:rsid w:val="00DC113E"/>
    <w:rsid w:val="00DC14BC"/>
    <w:rsid w:val="00DC2345"/>
    <w:rsid w:val="00DC24D6"/>
    <w:rsid w:val="00DC26B3"/>
    <w:rsid w:val="00DC279F"/>
    <w:rsid w:val="00DC2A14"/>
    <w:rsid w:val="00DC2EAA"/>
    <w:rsid w:val="00DC392B"/>
    <w:rsid w:val="00DC3A8F"/>
    <w:rsid w:val="00DC3E3C"/>
    <w:rsid w:val="00DC401A"/>
    <w:rsid w:val="00DC4329"/>
    <w:rsid w:val="00DC443B"/>
    <w:rsid w:val="00DC4754"/>
    <w:rsid w:val="00DC49ED"/>
    <w:rsid w:val="00DC4AEB"/>
    <w:rsid w:val="00DC4B4B"/>
    <w:rsid w:val="00DC4CC1"/>
    <w:rsid w:val="00DC4CF1"/>
    <w:rsid w:val="00DC4D04"/>
    <w:rsid w:val="00DC4D4F"/>
    <w:rsid w:val="00DC4FE3"/>
    <w:rsid w:val="00DC52FD"/>
    <w:rsid w:val="00DC5C25"/>
    <w:rsid w:val="00DC6B86"/>
    <w:rsid w:val="00DC7211"/>
    <w:rsid w:val="00DC7573"/>
    <w:rsid w:val="00DC7C8A"/>
    <w:rsid w:val="00DC7EB4"/>
    <w:rsid w:val="00DD0388"/>
    <w:rsid w:val="00DD04DE"/>
    <w:rsid w:val="00DD083D"/>
    <w:rsid w:val="00DD08F3"/>
    <w:rsid w:val="00DD0EC6"/>
    <w:rsid w:val="00DD11EC"/>
    <w:rsid w:val="00DD13A3"/>
    <w:rsid w:val="00DD17B9"/>
    <w:rsid w:val="00DD1AE5"/>
    <w:rsid w:val="00DD1BDE"/>
    <w:rsid w:val="00DD205F"/>
    <w:rsid w:val="00DD25DB"/>
    <w:rsid w:val="00DD27D1"/>
    <w:rsid w:val="00DD28F9"/>
    <w:rsid w:val="00DD2C5F"/>
    <w:rsid w:val="00DD2D57"/>
    <w:rsid w:val="00DD2EC4"/>
    <w:rsid w:val="00DD30A7"/>
    <w:rsid w:val="00DD4277"/>
    <w:rsid w:val="00DD4A70"/>
    <w:rsid w:val="00DD4BAC"/>
    <w:rsid w:val="00DD4F3C"/>
    <w:rsid w:val="00DD514E"/>
    <w:rsid w:val="00DD586D"/>
    <w:rsid w:val="00DD611A"/>
    <w:rsid w:val="00DD6174"/>
    <w:rsid w:val="00DD629E"/>
    <w:rsid w:val="00DD6E91"/>
    <w:rsid w:val="00DD6E95"/>
    <w:rsid w:val="00DD708A"/>
    <w:rsid w:val="00DD77D1"/>
    <w:rsid w:val="00DD7951"/>
    <w:rsid w:val="00DD7CA6"/>
    <w:rsid w:val="00DD7D30"/>
    <w:rsid w:val="00DD7FF4"/>
    <w:rsid w:val="00DE0CDA"/>
    <w:rsid w:val="00DE0E6E"/>
    <w:rsid w:val="00DE0FC0"/>
    <w:rsid w:val="00DE1252"/>
    <w:rsid w:val="00DE1408"/>
    <w:rsid w:val="00DE1D98"/>
    <w:rsid w:val="00DE1E6C"/>
    <w:rsid w:val="00DE1E9B"/>
    <w:rsid w:val="00DE2012"/>
    <w:rsid w:val="00DE3B03"/>
    <w:rsid w:val="00DE3D17"/>
    <w:rsid w:val="00DE40A3"/>
    <w:rsid w:val="00DE417A"/>
    <w:rsid w:val="00DE42DD"/>
    <w:rsid w:val="00DE453D"/>
    <w:rsid w:val="00DE4865"/>
    <w:rsid w:val="00DE4BFB"/>
    <w:rsid w:val="00DE54EB"/>
    <w:rsid w:val="00DE57E5"/>
    <w:rsid w:val="00DE58CB"/>
    <w:rsid w:val="00DE6038"/>
    <w:rsid w:val="00DE60AA"/>
    <w:rsid w:val="00DE60D5"/>
    <w:rsid w:val="00DE60D6"/>
    <w:rsid w:val="00DE6275"/>
    <w:rsid w:val="00DE673A"/>
    <w:rsid w:val="00DE70D4"/>
    <w:rsid w:val="00DE76FA"/>
    <w:rsid w:val="00DE78B8"/>
    <w:rsid w:val="00DE7C79"/>
    <w:rsid w:val="00DE7CD1"/>
    <w:rsid w:val="00DF0752"/>
    <w:rsid w:val="00DF0959"/>
    <w:rsid w:val="00DF0D26"/>
    <w:rsid w:val="00DF1036"/>
    <w:rsid w:val="00DF2343"/>
    <w:rsid w:val="00DF2A74"/>
    <w:rsid w:val="00DF2B39"/>
    <w:rsid w:val="00DF2C3F"/>
    <w:rsid w:val="00DF2CC8"/>
    <w:rsid w:val="00DF2E3D"/>
    <w:rsid w:val="00DF2E67"/>
    <w:rsid w:val="00DF2EA3"/>
    <w:rsid w:val="00DF2EC3"/>
    <w:rsid w:val="00DF426D"/>
    <w:rsid w:val="00DF4418"/>
    <w:rsid w:val="00DF472D"/>
    <w:rsid w:val="00DF4AC9"/>
    <w:rsid w:val="00DF4E71"/>
    <w:rsid w:val="00DF53CA"/>
    <w:rsid w:val="00DF54FC"/>
    <w:rsid w:val="00DF5983"/>
    <w:rsid w:val="00DF5FFD"/>
    <w:rsid w:val="00DF6067"/>
    <w:rsid w:val="00DF667D"/>
    <w:rsid w:val="00DF68EF"/>
    <w:rsid w:val="00DF6C2D"/>
    <w:rsid w:val="00DF7A38"/>
    <w:rsid w:val="00DF7CB3"/>
    <w:rsid w:val="00DF7F1C"/>
    <w:rsid w:val="00E0048F"/>
    <w:rsid w:val="00E00497"/>
    <w:rsid w:val="00E00626"/>
    <w:rsid w:val="00E009D8"/>
    <w:rsid w:val="00E00CB7"/>
    <w:rsid w:val="00E00D33"/>
    <w:rsid w:val="00E01101"/>
    <w:rsid w:val="00E0166B"/>
    <w:rsid w:val="00E01F41"/>
    <w:rsid w:val="00E01F56"/>
    <w:rsid w:val="00E01FD6"/>
    <w:rsid w:val="00E0255A"/>
    <w:rsid w:val="00E0266B"/>
    <w:rsid w:val="00E026DF"/>
    <w:rsid w:val="00E026E5"/>
    <w:rsid w:val="00E02828"/>
    <w:rsid w:val="00E02E55"/>
    <w:rsid w:val="00E02EDF"/>
    <w:rsid w:val="00E03513"/>
    <w:rsid w:val="00E0388B"/>
    <w:rsid w:val="00E0402E"/>
    <w:rsid w:val="00E04228"/>
    <w:rsid w:val="00E042F8"/>
    <w:rsid w:val="00E04528"/>
    <w:rsid w:val="00E04652"/>
    <w:rsid w:val="00E04F82"/>
    <w:rsid w:val="00E0506B"/>
    <w:rsid w:val="00E05C11"/>
    <w:rsid w:val="00E05D82"/>
    <w:rsid w:val="00E06031"/>
    <w:rsid w:val="00E06834"/>
    <w:rsid w:val="00E06B36"/>
    <w:rsid w:val="00E06CD4"/>
    <w:rsid w:val="00E07179"/>
    <w:rsid w:val="00E075E4"/>
    <w:rsid w:val="00E079AB"/>
    <w:rsid w:val="00E07AC8"/>
    <w:rsid w:val="00E10A7F"/>
    <w:rsid w:val="00E11301"/>
    <w:rsid w:val="00E11735"/>
    <w:rsid w:val="00E11A66"/>
    <w:rsid w:val="00E11DCB"/>
    <w:rsid w:val="00E12267"/>
    <w:rsid w:val="00E12811"/>
    <w:rsid w:val="00E12874"/>
    <w:rsid w:val="00E12B07"/>
    <w:rsid w:val="00E13345"/>
    <w:rsid w:val="00E13966"/>
    <w:rsid w:val="00E13990"/>
    <w:rsid w:val="00E14829"/>
    <w:rsid w:val="00E148DE"/>
    <w:rsid w:val="00E14DBE"/>
    <w:rsid w:val="00E14FDC"/>
    <w:rsid w:val="00E155DA"/>
    <w:rsid w:val="00E15A00"/>
    <w:rsid w:val="00E15BA9"/>
    <w:rsid w:val="00E15D35"/>
    <w:rsid w:val="00E1608D"/>
    <w:rsid w:val="00E16CAA"/>
    <w:rsid w:val="00E1704D"/>
    <w:rsid w:val="00E17909"/>
    <w:rsid w:val="00E179FE"/>
    <w:rsid w:val="00E17D05"/>
    <w:rsid w:val="00E203DD"/>
    <w:rsid w:val="00E205D6"/>
    <w:rsid w:val="00E2077A"/>
    <w:rsid w:val="00E20858"/>
    <w:rsid w:val="00E20A87"/>
    <w:rsid w:val="00E20C6B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973"/>
    <w:rsid w:val="00E22C9F"/>
    <w:rsid w:val="00E230ED"/>
    <w:rsid w:val="00E236F2"/>
    <w:rsid w:val="00E239B6"/>
    <w:rsid w:val="00E23C8F"/>
    <w:rsid w:val="00E24162"/>
    <w:rsid w:val="00E244FA"/>
    <w:rsid w:val="00E246D6"/>
    <w:rsid w:val="00E2487A"/>
    <w:rsid w:val="00E24EED"/>
    <w:rsid w:val="00E25429"/>
    <w:rsid w:val="00E2569C"/>
    <w:rsid w:val="00E25776"/>
    <w:rsid w:val="00E25B1F"/>
    <w:rsid w:val="00E25E13"/>
    <w:rsid w:val="00E25F7C"/>
    <w:rsid w:val="00E26668"/>
    <w:rsid w:val="00E2682A"/>
    <w:rsid w:val="00E26A44"/>
    <w:rsid w:val="00E26B65"/>
    <w:rsid w:val="00E27334"/>
    <w:rsid w:val="00E27B10"/>
    <w:rsid w:val="00E30050"/>
    <w:rsid w:val="00E30691"/>
    <w:rsid w:val="00E306D8"/>
    <w:rsid w:val="00E30C3F"/>
    <w:rsid w:val="00E30FD2"/>
    <w:rsid w:val="00E31131"/>
    <w:rsid w:val="00E319B5"/>
    <w:rsid w:val="00E31CD2"/>
    <w:rsid w:val="00E31CEC"/>
    <w:rsid w:val="00E31D54"/>
    <w:rsid w:val="00E324A0"/>
    <w:rsid w:val="00E324E8"/>
    <w:rsid w:val="00E32B7C"/>
    <w:rsid w:val="00E32EB9"/>
    <w:rsid w:val="00E33105"/>
    <w:rsid w:val="00E3322B"/>
    <w:rsid w:val="00E3341D"/>
    <w:rsid w:val="00E3343A"/>
    <w:rsid w:val="00E3371D"/>
    <w:rsid w:val="00E338E8"/>
    <w:rsid w:val="00E342DD"/>
    <w:rsid w:val="00E3451A"/>
    <w:rsid w:val="00E34650"/>
    <w:rsid w:val="00E3467B"/>
    <w:rsid w:val="00E34842"/>
    <w:rsid w:val="00E3529C"/>
    <w:rsid w:val="00E353B3"/>
    <w:rsid w:val="00E35936"/>
    <w:rsid w:val="00E35C13"/>
    <w:rsid w:val="00E35CBD"/>
    <w:rsid w:val="00E36C29"/>
    <w:rsid w:val="00E36DB1"/>
    <w:rsid w:val="00E37054"/>
    <w:rsid w:val="00E371F8"/>
    <w:rsid w:val="00E376E9"/>
    <w:rsid w:val="00E37993"/>
    <w:rsid w:val="00E37ACF"/>
    <w:rsid w:val="00E37B31"/>
    <w:rsid w:val="00E37C07"/>
    <w:rsid w:val="00E37C38"/>
    <w:rsid w:val="00E37CC4"/>
    <w:rsid w:val="00E37F72"/>
    <w:rsid w:val="00E400A8"/>
    <w:rsid w:val="00E401A4"/>
    <w:rsid w:val="00E401BD"/>
    <w:rsid w:val="00E40282"/>
    <w:rsid w:val="00E40643"/>
    <w:rsid w:val="00E40B80"/>
    <w:rsid w:val="00E40ECA"/>
    <w:rsid w:val="00E40F37"/>
    <w:rsid w:val="00E412F6"/>
    <w:rsid w:val="00E41300"/>
    <w:rsid w:val="00E41381"/>
    <w:rsid w:val="00E414C3"/>
    <w:rsid w:val="00E415BF"/>
    <w:rsid w:val="00E42022"/>
    <w:rsid w:val="00E42083"/>
    <w:rsid w:val="00E424BD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3AE"/>
    <w:rsid w:val="00E44C4E"/>
    <w:rsid w:val="00E44D1B"/>
    <w:rsid w:val="00E44DAA"/>
    <w:rsid w:val="00E44F19"/>
    <w:rsid w:val="00E44FA2"/>
    <w:rsid w:val="00E45601"/>
    <w:rsid w:val="00E45B62"/>
    <w:rsid w:val="00E45B9E"/>
    <w:rsid w:val="00E45E4B"/>
    <w:rsid w:val="00E45E82"/>
    <w:rsid w:val="00E46221"/>
    <w:rsid w:val="00E463AD"/>
    <w:rsid w:val="00E46A48"/>
    <w:rsid w:val="00E46ABB"/>
    <w:rsid w:val="00E46BC7"/>
    <w:rsid w:val="00E46E50"/>
    <w:rsid w:val="00E46E69"/>
    <w:rsid w:val="00E47138"/>
    <w:rsid w:val="00E4745D"/>
    <w:rsid w:val="00E4770C"/>
    <w:rsid w:val="00E47851"/>
    <w:rsid w:val="00E5023F"/>
    <w:rsid w:val="00E502CD"/>
    <w:rsid w:val="00E50ABD"/>
    <w:rsid w:val="00E51446"/>
    <w:rsid w:val="00E518C8"/>
    <w:rsid w:val="00E51C79"/>
    <w:rsid w:val="00E51DA4"/>
    <w:rsid w:val="00E5207F"/>
    <w:rsid w:val="00E52390"/>
    <w:rsid w:val="00E52610"/>
    <w:rsid w:val="00E52CCE"/>
    <w:rsid w:val="00E53023"/>
    <w:rsid w:val="00E531D1"/>
    <w:rsid w:val="00E53436"/>
    <w:rsid w:val="00E534A4"/>
    <w:rsid w:val="00E5370B"/>
    <w:rsid w:val="00E5374B"/>
    <w:rsid w:val="00E545C4"/>
    <w:rsid w:val="00E5472B"/>
    <w:rsid w:val="00E55310"/>
    <w:rsid w:val="00E55636"/>
    <w:rsid w:val="00E55F86"/>
    <w:rsid w:val="00E563D0"/>
    <w:rsid w:val="00E56506"/>
    <w:rsid w:val="00E56771"/>
    <w:rsid w:val="00E56D06"/>
    <w:rsid w:val="00E56FA5"/>
    <w:rsid w:val="00E57009"/>
    <w:rsid w:val="00E60115"/>
    <w:rsid w:val="00E60407"/>
    <w:rsid w:val="00E60B13"/>
    <w:rsid w:val="00E60D79"/>
    <w:rsid w:val="00E6118F"/>
    <w:rsid w:val="00E611B0"/>
    <w:rsid w:val="00E61600"/>
    <w:rsid w:val="00E61848"/>
    <w:rsid w:val="00E618BE"/>
    <w:rsid w:val="00E62547"/>
    <w:rsid w:val="00E62FF8"/>
    <w:rsid w:val="00E63C31"/>
    <w:rsid w:val="00E63DB1"/>
    <w:rsid w:val="00E64606"/>
    <w:rsid w:val="00E6551B"/>
    <w:rsid w:val="00E65D95"/>
    <w:rsid w:val="00E65EC1"/>
    <w:rsid w:val="00E66515"/>
    <w:rsid w:val="00E66582"/>
    <w:rsid w:val="00E666C2"/>
    <w:rsid w:val="00E6672C"/>
    <w:rsid w:val="00E66B1D"/>
    <w:rsid w:val="00E66D4F"/>
    <w:rsid w:val="00E66DAD"/>
    <w:rsid w:val="00E6717B"/>
    <w:rsid w:val="00E6733E"/>
    <w:rsid w:val="00E6740A"/>
    <w:rsid w:val="00E70516"/>
    <w:rsid w:val="00E70529"/>
    <w:rsid w:val="00E70956"/>
    <w:rsid w:val="00E713E8"/>
    <w:rsid w:val="00E7141C"/>
    <w:rsid w:val="00E7155F"/>
    <w:rsid w:val="00E71720"/>
    <w:rsid w:val="00E71CEC"/>
    <w:rsid w:val="00E725B9"/>
    <w:rsid w:val="00E72635"/>
    <w:rsid w:val="00E72957"/>
    <w:rsid w:val="00E729A2"/>
    <w:rsid w:val="00E73026"/>
    <w:rsid w:val="00E733A4"/>
    <w:rsid w:val="00E73806"/>
    <w:rsid w:val="00E73D38"/>
    <w:rsid w:val="00E73EB7"/>
    <w:rsid w:val="00E7483A"/>
    <w:rsid w:val="00E748A3"/>
    <w:rsid w:val="00E74A12"/>
    <w:rsid w:val="00E75211"/>
    <w:rsid w:val="00E752EE"/>
    <w:rsid w:val="00E754A7"/>
    <w:rsid w:val="00E75631"/>
    <w:rsid w:val="00E76673"/>
    <w:rsid w:val="00E766A2"/>
    <w:rsid w:val="00E76A6B"/>
    <w:rsid w:val="00E770D6"/>
    <w:rsid w:val="00E77944"/>
    <w:rsid w:val="00E77BF2"/>
    <w:rsid w:val="00E77D3D"/>
    <w:rsid w:val="00E80AA6"/>
    <w:rsid w:val="00E80B77"/>
    <w:rsid w:val="00E80B7C"/>
    <w:rsid w:val="00E80E28"/>
    <w:rsid w:val="00E81117"/>
    <w:rsid w:val="00E817C6"/>
    <w:rsid w:val="00E81E52"/>
    <w:rsid w:val="00E81EEE"/>
    <w:rsid w:val="00E82583"/>
    <w:rsid w:val="00E8274D"/>
    <w:rsid w:val="00E829FA"/>
    <w:rsid w:val="00E82C2D"/>
    <w:rsid w:val="00E82D18"/>
    <w:rsid w:val="00E82D57"/>
    <w:rsid w:val="00E82DF9"/>
    <w:rsid w:val="00E8338A"/>
    <w:rsid w:val="00E83601"/>
    <w:rsid w:val="00E8419C"/>
    <w:rsid w:val="00E847A7"/>
    <w:rsid w:val="00E84921"/>
    <w:rsid w:val="00E84B19"/>
    <w:rsid w:val="00E84CFB"/>
    <w:rsid w:val="00E852A4"/>
    <w:rsid w:val="00E85575"/>
    <w:rsid w:val="00E85B24"/>
    <w:rsid w:val="00E85C7A"/>
    <w:rsid w:val="00E85DB9"/>
    <w:rsid w:val="00E85E24"/>
    <w:rsid w:val="00E860BB"/>
    <w:rsid w:val="00E862FE"/>
    <w:rsid w:val="00E87116"/>
    <w:rsid w:val="00E8754C"/>
    <w:rsid w:val="00E87558"/>
    <w:rsid w:val="00E875E5"/>
    <w:rsid w:val="00E87773"/>
    <w:rsid w:val="00E87D42"/>
    <w:rsid w:val="00E905CA"/>
    <w:rsid w:val="00E909D9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6F4"/>
    <w:rsid w:val="00E92D45"/>
    <w:rsid w:val="00E92EA7"/>
    <w:rsid w:val="00E93496"/>
    <w:rsid w:val="00E94714"/>
    <w:rsid w:val="00E95D4A"/>
    <w:rsid w:val="00E96333"/>
    <w:rsid w:val="00E968D0"/>
    <w:rsid w:val="00E96953"/>
    <w:rsid w:val="00EA0C2A"/>
    <w:rsid w:val="00EA0CA2"/>
    <w:rsid w:val="00EA0E4E"/>
    <w:rsid w:val="00EA133B"/>
    <w:rsid w:val="00EA16DB"/>
    <w:rsid w:val="00EA1A1D"/>
    <w:rsid w:val="00EA1EE5"/>
    <w:rsid w:val="00EA1F6D"/>
    <w:rsid w:val="00EA224A"/>
    <w:rsid w:val="00EA296C"/>
    <w:rsid w:val="00EA29FC"/>
    <w:rsid w:val="00EA2C5F"/>
    <w:rsid w:val="00EA3BA6"/>
    <w:rsid w:val="00EA3EDD"/>
    <w:rsid w:val="00EA46A1"/>
    <w:rsid w:val="00EA4C2E"/>
    <w:rsid w:val="00EA5941"/>
    <w:rsid w:val="00EA5C7A"/>
    <w:rsid w:val="00EA5F11"/>
    <w:rsid w:val="00EA61A7"/>
    <w:rsid w:val="00EA65B2"/>
    <w:rsid w:val="00EA76CA"/>
    <w:rsid w:val="00EA7790"/>
    <w:rsid w:val="00EA7823"/>
    <w:rsid w:val="00EA7D9B"/>
    <w:rsid w:val="00EB0508"/>
    <w:rsid w:val="00EB0F90"/>
    <w:rsid w:val="00EB1148"/>
    <w:rsid w:val="00EB14FF"/>
    <w:rsid w:val="00EB1942"/>
    <w:rsid w:val="00EB221B"/>
    <w:rsid w:val="00EB25D5"/>
    <w:rsid w:val="00EB2699"/>
    <w:rsid w:val="00EB2AB4"/>
    <w:rsid w:val="00EB2C50"/>
    <w:rsid w:val="00EB2F60"/>
    <w:rsid w:val="00EB3885"/>
    <w:rsid w:val="00EB3F04"/>
    <w:rsid w:val="00EB4206"/>
    <w:rsid w:val="00EB4976"/>
    <w:rsid w:val="00EB575D"/>
    <w:rsid w:val="00EB59DE"/>
    <w:rsid w:val="00EB5A14"/>
    <w:rsid w:val="00EB5ADE"/>
    <w:rsid w:val="00EB5AE6"/>
    <w:rsid w:val="00EB6040"/>
    <w:rsid w:val="00EB6143"/>
    <w:rsid w:val="00EB63FE"/>
    <w:rsid w:val="00EB6969"/>
    <w:rsid w:val="00EB69E0"/>
    <w:rsid w:val="00EB6FB7"/>
    <w:rsid w:val="00EB7053"/>
    <w:rsid w:val="00EB723E"/>
    <w:rsid w:val="00EB7B57"/>
    <w:rsid w:val="00EB7F9A"/>
    <w:rsid w:val="00EC0A85"/>
    <w:rsid w:val="00EC0DDB"/>
    <w:rsid w:val="00EC1132"/>
    <w:rsid w:val="00EC1F7E"/>
    <w:rsid w:val="00EC2585"/>
    <w:rsid w:val="00EC3540"/>
    <w:rsid w:val="00EC3710"/>
    <w:rsid w:val="00EC37D6"/>
    <w:rsid w:val="00EC3801"/>
    <w:rsid w:val="00EC3EDB"/>
    <w:rsid w:val="00EC45D1"/>
    <w:rsid w:val="00EC46DA"/>
    <w:rsid w:val="00EC474F"/>
    <w:rsid w:val="00EC4B73"/>
    <w:rsid w:val="00EC4E1D"/>
    <w:rsid w:val="00EC4F65"/>
    <w:rsid w:val="00EC5AD5"/>
    <w:rsid w:val="00EC6374"/>
    <w:rsid w:val="00EC6910"/>
    <w:rsid w:val="00EC6F97"/>
    <w:rsid w:val="00EC7B6A"/>
    <w:rsid w:val="00EC7C52"/>
    <w:rsid w:val="00ED0270"/>
    <w:rsid w:val="00ED047D"/>
    <w:rsid w:val="00ED06E8"/>
    <w:rsid w:val="00ED07D4"/>
    <w:rsid w:val="00ED0B88"/>
    <w:rsid w:val="00ED1413"/>
    <w:rsid w:val="00ED1F33"/>
    <w:rsid w:val="00ED240A"/>
    <w:rsid w:val="00ED26E4"/>
    <w:rsid w:val="00ED29F8"/>
    <w:rsid w:val="00ED3A6D"/>
    <w:rsid w:val="00ED3FEF"/>
    <w:rsid w:val="00ED4D75"/>
    <w:rsid w:val="00ED4E07"/>
    <w:rsid w:val="00ED517E"/>
    <w:rsid w:val="00ED55AA"/>
    <w:rsid w:val="00ED5726"/>
    <w:rsid w:val="00ED5876"/>
    <w:rsid w:val="00ED597C"/>
    <w:rsid w:val="00ED59DB"/>
    <w:rsid w:val="00ED6959"/>
    <w:rsid w:val="00ED6FB9"/>
    <w:rsid w:val="00ED708F"/>
    <w:rsid w:val="00ED73FD"/>
    <w:rsid w:val="00ED77BF"/>
    <w:rsid w:val="00EE0439"/>
    <w:rsid w:val="00EE0803"/>
    <w:rsid w:val="00EE11BD"/>
    <w:rsid w:val="00EE12B0"/>
    <w:rsid w:val="00EE1519"/>
    <w:rsid w:val="00EE1929"/>
    <w:rsid w:val="00EE2318"/>
    <w:rsid w:val="00EE260B"/>
    <w:rsid w:val="00EE2AAF"/>
    <w:rsid w:val="00EE2D2F"/>
    <w:rsid w:val="00EE31C9"/>
    <w:rsid w:val="00EE3281"/>
    <w:rsid w:val="00EE3760"/>
    <w:rsid w:val="00EE379A"/>
    <w:rsid w:val="00EE3E88"/>
    <w:rsid w:val="00EE3F9A"/>
    <w:rsid w:val="00EE451E"/>
    <w:rsid w:val="00EE455C"/>
    <w:rsid w:val="00EE4876"/>
    <w:rsid w:val="00EE4C1C"/>
    <w:rsid w:val="00EE4E9B"/>
    <w:rsid w:val="00EE52F1"/>
    <w:rsid w:val="00EE53BE"/>
    <w:rsid w:val="00EE58B3"/>
    <w:rsid w:val="00EE621B"/>
    <w:rsid w:val="00EE63B4"/>
    <w:rsid w:val="00EE667E"/>
    <w:rsid w:val="00EE66B3"/>
    <w:rsid w:val="00EE7634"/>
    <w:rsid w:val="00EE78DF"/>
    <w:rsid w:val="00EE7C45"/>
    <w:rsid w:val="00EE7D16"/>
    <w:rsid w:val="00EF02ED"/>
    <w:rsid w:val="00EF08EB"/>
    <w:rsid w:val="00EF09B1"/>
    <w:rsid w:val="00EF0D5E"/>
    <w:rsid w:val="00EF1C13"/>
    <w:rsid w:val="00EF2B08"/>
    <w:rsid w:val="00EF2EE1"/>
    <w:rsid w:val="00EF32D6"/>
    <w:rsid w:val="00EF381F"/>
    <w:rsid w:val="00EF38D8"/>
    <w:rsid w:val="00EF3ABF"/>
    <w:rsid w:val="00EF3D6A"/>
    <w:rsid w:val="00EF3F84"/>
    <w:rsid w:val="00EF44B8"/>
    <w:rsid w:val="00EF4566"/>
    <w:rsid w:val="00EF46CA"/>
    <w:rsid w:val="00EF4705"/>
    <w:rsid w:val="00EF4915"/>
    <w:rsid w:val="00EF515F"/>
    <w:rsid w:val="00EF5527"/>
    <w:rsid w:val="00EF5E66"/>
    <w:rsid w:val="00EF606B"/>
    <w:rsid w:val="00EF6184"/>
    <w:rsid w:val="00EF6559"/>
    <w:rsid w:val="00EF6807"/>
    <w:rsid w:val="00EF6B06"/>
    <w:rsid w:val="00EF6BAD"/>
    <w:rsid w:val="00EF6BB4"/>
    <w:rsid w:val="00EF77AC"/>
    <w:rsid w:val="00EF79F2"/>
    <w:rsid w:val="00F005A3"/>
    <w:rsid w:val="00F00B76"/>
    <w:rsid w:val="00F00D32"/>
    <w:rsid w:val="00F00E22"/>
    <w:rsid w:val="00F010FF"/>
    <w:rsid w:val="00F011CC"/>
    <w:rsid w:val="00F021FD"/>
    <w:rsid w:val="00F0233D"/>
    <w:rsid w:val="00F028CB"/>
    <w:rsid w:val="00F02A97"/>
    <w:rsid w:val="00F0351D"/>
    <w:rsid w:val="00F039BE"/>
    <w:rsid w:val="00F03B1B"/>
    <w:rsid w:val="00F04B2C"/>
    <w:rsid w:val="00F05250"/>
    <w:rsid w:val="00F059F5"/>
    <w:rsid w:val="00F05C47"/>
    <w:rsid w:val="00F060FE"/>
    <w:rsid w:val="00F064F8"/>
    <w:rsid w:val="00F06A52"/>
    <w:rsid w:val="00F06ED0"/>
    <w:rsid w:val="00F06F6F"/>
    <w:rsid w:val="00F075BD"/>
    <w:rsid w:val="00F07A9B"/>
    <w:rsid w:val="00F07AA9"/>
    <w:rsid w:val="00F07D2E"/>
    <w:rsid w:val="00F102CA"/>
    <w:rsid w:val="00F10325"/>
    <w:rsid w:val="00F10D8B"/>
    <w:rsid w:val="00F10E92"/>
    <w:rsid w:val="00F1129A"/>
    <w:rsid w:val="00F114BD"/>
    <w:rsid w:val="00F11E08"/>
    <w:rsid w:val="00F11E21"/>
    <w:rsid w:val="00F11E9B"/>
    <w:rsid w:val="00F11FB2"/>
    <w:rsid w:val="00F1219A"/>
    <w:rsid w:val="00F12595"/>
    <w:rsid w:val="00F12E04"/>
    <w:rsid w:val="00F132FB"/>
    <w:rsid w:val="00F134CD"/>
    <w:rsid w:val="00F152BE"/>
    <w:rsid w:val="00F157DF"/>
    <w:rsid w:val="00F161B9"/>
    <w:rsid w:val="00F16701"/>
    <w:rsid w:val="00F16832"/>
    <w:rsid w:val="00F16FDD"/>
    <w:rsid w:val="00F17282"/>
    <w:rsid w:val="00F179F7"/>
    <w:rsid w:val="00F2008F"/>
    <w:rsid w:val="00F200E4"/>
    <w:rsid w:val="00F20124"/>
    <w:rsid w:val="00F202AB"/>
    <w:rsid w:val="00F2067B"/>
    <w:rsid w:val="00F20CC0"/>
    <w:rsid w:val="00F215AC"/>
    <w:rsid w:val="00F22A0C"/>
    <w:rsid w:val="00F22B16"/>
    <w:rsid w:val="00F239F5"/>
    <w:rsid w:val="00F23C31"/>
    <w:rsid w:val="00F244A1"/>
    <w:rsid w:val="00F245FE"/>
    <w:rsid w:val="00F2498E"/>
    <w:rsid w:val="00F24B57"/>
    <w:rsid w:val="00F24BAF"/>
    <w:rsid w:val="00F24E53"/>
    <w:rsid w:val="00F2519C"/>
    <w:rsid w:val="00F252A6"/>
    <w:rsid w:val="00F255C7"/>
    <w:rsid w:val="00F2585A"/>
    <w:rsid w:val="00F25C65"/>
    <w:rsid w:val="00F25D89"/>
    <w:rsid w:val="00F2604D"/>
    <w:rsid w:val="00F2627C"/>
    <w:rsid w:val="00F263F9"/>
    <w:rsid w:val="00F26A8B"/>
    <w:rsid w:val="00F26AA5"/>
    <w:rsid w:val="00F2720C"/>
    <w:rsid w:val="00F2779C"/>
    <w:rsid w:val="00F278FF"/>
    <w:rsid w:val="00F27CF2"/>
    <w:rsid w:val="00F304FD"/>
    <w:rsid w:val="00F3069F"/>
    <w:rsid w:val="00F3099D"/>
    <w:rsid w:val="00F30EEE"/>
    <w:rsid w:val="00F312B4"/>
    <w:rsid w:val="00F31394"/>
    <w:rsid w:val="00F31F30"/>
    <w:rsid w:val="00F3214B"/>
    <w:rsid w:val="00F32160"/>
    <w:rsid w:val="00F3373C"/>
    <w:rsid w:val="00F339A4"/>
    <w:rsid w:val="00F33E41"/>
    <w:rsid w:val="00F33FAE"/>
    <w:rsid w:val="00F340B3"/>
    <w:rsid w:val="00F3430D"/>
    <w:rsid w:val="00F3454E"/>
    <w:rsid w:val="00F34659"/>
    <w:rsid w:val="00F34766"/>
    <w:rsid w:val="00F34962"/>
    <w:rsid w:val="00F34ACD"/>
    <w:rsid w:val="00F34AEE"/>
    <w:rsid w:val="00F34DCF"/>
    <w:rsid w:val="00F34EEE"/>
    <w:rsid w:val="00F351A9"/>
    <w:rsid w:val="00F3553F"/>
    <w:rsid w:val="00F357DA"/>
    <w:rsid w:val="00F358BB"/>
    <w:rsid w:val="00F35A5C"/>
    <w:rsid w:val="00F360B8"/>
    <w:rsid w:val="00F3639C"/>
    <w:rsid w:val="00F3654C"/>
    <w:rsid w:val="00F36A53"/>
    <w:rsid w:val="00F36A5A"/>
    <w:rsid w:val="00F37360"/>
    <w:rsid w:val="00F37388"/>
    <w:rsid w:val="00F375C5"/>
    <w:rsid w:val="00F37D12"/>
    <w:rsid w:val="00F4004A"/>
    <w:rsid w:val="00F405BF"/>
    <w:rsid w:val="00F40A2A"/>
    <w:rsid w:val="00F40B39"/>
    <w:rsid w:val="00F411A5"/>
    <w:rsid w:val="00F4250F"/>
    <w:rsid w:val="00F42534"/>
    <w:rsid w:val="00F42782"/>
    <w:rsid w:val="00F42907"/>
    <w:rsid w:val="00F4293A"/>
    <w:rsid w:val="00F42B2B"/>
    <w:rsid w:val="00F42BC0"/>
    <w:rsid w:val="00F42BC5"/>
    <w:rsid w:val="00F43453"/>
    <w:rsid w:val="00F43575"/>
    <w:rsid w:val="00F435CF"/>
    <w:rsid w:val="00F435DF"/>
    <w:rsid w:val="00F43BFB"/>
    <w:rsid w:val="00F43EF4"/>
    <w:rsid w:val="00F446B1"/>
    <w:rsid w:val="00F44C82"/>
    <w:rsid w:val="00F45295"/>
    <w:rsid w:val="00F452FB"/>
    <w:rsid w:val="00F454DD"/>
    <w:rsid w:val="00F45C6C"/>
    <w:rsid w:val="00F45D89"/>
    <w:rsid w:val="00F45F06"/>
    <w:rsid w:val="00F46373"/>
    <w:rsid w:val="00F46D8A"/>
    <w:rsid w:val="00F475B8"/>
    <w:rsid w:val="00F47BD6"/>
    <w:rsid w:val="00F47C71"/>
    <w:rsid w:val="00F47CD0"/>
    <w:rsid w:val="00F47CF5"/>
    <w:rsid w:val="00F50020"/>
    <w:rsid w:val="00F507DF"/>
    <w:rsid w:val="00F50A51"/>
    <w:rsid w:val="00F50B8E"/>
    <w:rsid w:val="00F51224"/>
    <w:rsid w:val="00F5141E"/>
    <w:rsid w:val="00F5158A"/>
    <w:rsid w:val="00F5206C"/>
    <w:rsid w:val="00F529D5"/>
    <w:rsid w:val="00F52A95"/>
    <w:rsid w:val="00F52DDC"/>
    <w:rsid w:val="00F53061"/>
    <w:rsid w:val="00F5337B"/>
    <w:rsid w:val="00F53402"/>
    <w:rsid w:val="00F53BF0"/>
    <w:rsid w:val="00F54172"/>
    <w:rsid w:val="00F542E2"/>
    <w:rsid w:val="00F5439A"/>
    <w:rsid w:val="00F54756"/>
    <w:rsid w:val="00F547B3"/>
    <w:rsid w:val="00F54B2B"/>
    <w:rsid w:val="00F555EA"/>
    <w:rsid w:val="00F55EC1"/>
    <w:rsid w:val="00F55F1E"/>
    <w:rsid w:val="00F560DE"/>
    <w:rsid w:val="00F56270"/>
    <w:rsid w:val="00F56361"/>
    <w:rsid w:val="00F56A39"/>
    <w:rsid w:val="00F56ADF"/>
    <w:rsid w:val="00F5710A"/>
    <w:rsid w:val="00F57A3C"/>
    <w:rsid w:val="00F603A3"/>
    <w:rsid w:val="00F607D3"/>
    <w:rsid w:val="00F611AD"/>
    <w:rsid w:val="00F611D9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F4"/>
    <w:rsid w:val="00F63433"/>
    <w:rsid w:val="00F6345C"/>
    <w:rsid w:val="00F63A35"/>
    <w:rsid w:val="00F63D10"/>
    <w:rsid w:val="00F642DE"/>
    <w:rsid w:val="00F64776"/>
    <w:rsid w:val="00F649A4"/>
    <w:rsid w:val="00F6516E"/>
    <w:rsid w:val="00F65306"/>
    <w:rsid w:val="00F658FF"/>
    <w:rsid w:val="00F65E2B"/>
    <w:rsid w:val="00F65F13"/>
    <w:rsid w:val="00F6620B"/>
    <w:rsid w:val="00F66ABE"/>
    <w:rsid w:val="00F66E28"/>
    <w:rsid w:val="00F670F7"/>
    <w:rsid w:val="00F671A8"/>
    <w:rsid w:val="00F6783F"/>
    <w:rsid w:val="00F67BBA"/>
    <w:rsid w:val="00F70293"/>
    <w:rsid w:val="00F70617"/>
    <w:rsid w:val="00F706F0"/>
    <w:rsid w:val="00F706FC"/>
    <w:rsid w:val="00F70867"/>
    <w:rsid w:val="00F70BA3"/>
    <w:rsid w:val="00F70D2A"/>
    <w:rsid w:val="00F70D38"/>
    <w:rsid w:val="00F70E5C"/>
    <w:rsid w:val="00F7137A"/>
    <w:rsid w:val="00F7177C"/>
    <w:rsid w:val="00F717EB"/>
    <w:rsid w:val="00F724CC"/>
    <w:rsid w:val="00F727C8"/>
    <w:rsid w:val="00F72A17"/>
    <w:rsid w:val="00F72F29"/>
    <w:rsid w:val="00F72F78"/>
    <w:rsid w:val="00F72FC0"/>
    <w:rsid w:val="00F731E7"/>
    <w:rsid w:val="00F733F6"/>
    <w:rsid w:val="00F73663"/>
    <w:rsid w:val="00F73BF8"/>
    <w:rsid w:val="00F73F72"/>
    <w:rsid w:val="00F74050"/>
    <w:rsid w:val="00F7413C"/>
    <w:rsid w:val="00F749DA"/>
    <w:rsid w:val="00F74DDF"/>
    <w:rsid w:val="00F750EC"/>
    <w:rsid w:val="00F75957"/>
    <w:rsid w:val="00F75B28"/>
    <w:rsid w:val="00F75B59"/>
    <w:rsid w:val="00F75E02"/>
    <w:rsid w:val="00F7607D"/>
    <w:rsid w:val="00F761C2"/>
    <w:rsid w:val="00F76346"/>
    <w:rsid w:val="00F76F4C"/>
    <w:rsid w:val="00F772BA"/>
    <w:rsid w:val="00F7776B"/>
    <w:rsid w:val="00F779D3"/>
    <w:rsid w:val="00F801EA"/>
    <w:rsid w:val="00F8034D"/>
    <w:rsid w:val="00F81043"/>
    <w:rsid w:val="00F81103"/>
    <w:rsid w:val="00F81324"/>
    <w:rsid w:val="00F82277"/>
    <w:rsid w:val="00F82934"/>
    <w:rsid w:val="00F829A7"/>
    <w:rsid w:val="00F82C0A"/>
    <w:rsid w:val="00F82DF1"/>
    <w:rsid w:val="00F833DA"/>
    <w:rsid w:val="00F837BE"/>
    <w:rsid w:val="00F83A41"/>
    <w:rsid w:val="00F83A51"/>
    <w:rsid w:val="00F83BFE"/>
    <w:rsid w:val="00F8459E"/>
    <w:rsid w:val="00F8498B"/>
    <w:rsid w:val="00F84991"/>
    <w:rsid w:val="00F8540A"/>
    <w:rsid w:val="00F856B7"/>
    <w:rsid w:val="00F85B46"/>
    <w:rsid w:val="00F8600D"/>
    <w:rsid w:val="00F864C4"/>
    <w:rsid w:val="00F86A3B"/>
    <w:rsid w:val="00F86FE3"/>
    <w:rsid w:val="00F90028"/>
    <w:rsid w:val="00F90040"/>
    <w:rsid w:val="00F9113E"/>
    <w:rsid w:val="00F913E0"/>
    <w:rsid w:val="00F9149C"/>
    <w:rsid w:val="00F919F2"/>
    <w:rsid w:val="00F91AEB"/>
    <w:rsid w:val="00F9241E"/>
    <w:rsid w:val="00F925A0"/>
    <w:rsid w:val="00F93B54"/>
    <w:rsid w:val="00F93E79"/>
    <w:rsid w:val="00F93EF3"/>
    <w:rsid w:val="00F94220"/>
    <w:rsid w:val="00F94333"/>
    <w:rsid w:val="00F9440B"/>
    <w:rsid w:val="00F94D3D"/>
    <w:rsid w:val="00F94EB4"/>
    <w:rsid w:val="00F951E8"/>
    <w:rsid w:val="00F95B21"/>
    <w:rsid w:val="00F9641D"/>
    <w:rsid w:val="00F96482"/>
    <w:rsid w:val="00F96CC5"/>
    <w:rsid w:val="00F96EB8"/>
    <w:rsid w:val="00FA00B1"/>
    <w:rsid w:val="00FA023D"/>
    <w:rsid w:val="00FA04A1"/>
    <w:rsid w:val="00FA1773"/>
    <w:rsid w:val="00FA198E"/>
    <w:rsid w:val="00FA1FEF"/>
    <w:rsid w:val="00FA20F5"/>
    <w:rsid w:val="00FA21F3"/>
    <w:rsid w:val="00FA2795"/>
    <w:rsid w:val="00FA2885"/>
    <w:rsid w:val="00FA295C"/>
    <w:rsid w:val="00FA39CF"/>
    <w:rsid w:val="00FA3C20"/>
    <w:rsid w:val="00FA3F00"/>
    <w:rsid w:val="00FA4027"/>
    <w:rsid w:val="00FA40BB"/>
    <w:rsid w:val="00FA4A5F"/>
    <w:rsid w:val="00FA4FF9"/>
    <w:rsid w:val="00FA517B"/>
    <w:rsid w:val="00FA53F5"/>
    <w:rsid w:val="00FA5A0F"/>
    <w:rsid w:val="00FA5F09"/>
    <w:rsid w:val="00FA5FCA"/>
    <w:rsid w:val="00FA6351"/>
    <w:rsid w:val="00FA646D"/>
    <w:rsid w:val="00FA655A"/>
    <w:rsid w:val="00FA6763"/>
    <w:rsid w:val="00FA6962"/>
    <w:rsid w:val="00FA6F47"/>
    <w:rsid w:val="00FA72F5"/>
    <w:rsid w:val="00FB02DD"/>
    <w:rsid w:val="00FB0C22"/>
    <w:rsid w:val="00FB10CA"/>
    <w:rsid w:val="00FB123D"/>
    <w:rsid w:val="00FB1F30"/>
    <w:rsid w:val="00FB2021"/>
    <w:rsid w:val="00FB203E"/>
    <w:rsid w:val="00FB3112"/>
    <w:rsid w:val="00FB3565"/>
    <w:rsid w:val="00FB4008"/>
    <w:rsid w:val="00FB4756"/>
    <w:rsid w:val="00FB5195"/>
    <w:rsid w:val="00FB5359"/>
    <w:rsid w:val="00FB547D"/>
    <w:rsid w:val="00FB5814"/>
    <w:rsid w:val="00FB64A3"/>
    <w:rsid w:val="00FB660A"/>
    <w:rsid w:val="00FB6AA9"/>
    <w:rsid w:val="00FB718E"/>
    <w:rsid w:val="00FB789B"/>
    <w:rsid w:val="00FB7937"/>
    <w:rsid w:val="00FB7B48"/>
    <w:rsid w:val="00FB7BC5"/>
    <w:rsid w:val="00FB7DBB"/>
    <w:rsid w:val="00FC03DB"/>
    <w:rsid w:val="00FC04DD"/>
    <w:rsid w:val="00FC05A6"/>
    <w:rsid w:val="00FC128C"/>
    <w:rsid w:val="00FC129A"/>
    <w:rsid w:val="00FC20FB"/>
    <w:rsid w:val="00FC21E3"/>
    <w:rsid w:val="00FC2610"/>
    <w:rsid w:val="00FC2840"/>
    <w:rsid w:val="00FC2DAF"/>
    <w:rsid w:val="00FC3059"/>
    <w:rsid w:val="00FC3080"/>
    <w:rsid w:val="00FC3EA4"/>
    <w:rsid w:val="00FC404D"/>
    <w:rsid w:val="00FC412D"/>
    <w:rsid w:val="00FC4D67"/>
    <w:rsid w:val="00FC551D"/>
    <w:rsid w:val="00FC58DC"/>
    <w:rsid w:val="00FC615A"/>
    <w:rsid w:val="00FC64BB"/>
    <w:rsid w:val="00FC64ED"/>
    <w:rsid w:val="00FC6CAF"/>
    <w:rsid w:val="00FC6E28"/>
    <w:rsid w:val="00FC7016"/>
    <w:rsid w:val="00FC7891"/>
    <w:rsid w:val="00FC7914"/>
    <w:rsid w:val="00FC79CB"/>
    <w:rsid w:val="00FC7D93"/>
    <w:rsid w:val="00FC7DED"/>
    <w:rsid w:val="00FC7F3E"/>
    <w:rsid w:val="00FD0B8A"/>
    <w:rsid w:val="00FD0D8F"/>
    <w:rsid w:val="00FD1103"/>
    <w:rsid w:val="00FD16AD"/>
    <w:rsid w:val="00FD1B1F"/>
    <w:rsid w:val="00FD1E7A"/>
    <w:rsid w:val="00FD1F38"/>
    <w:rsid w:val="00FD2B92"/>
    <w:rsid w:val="00FD2D6E"/>
    <w:rsid w:val="00FD3487"/>
    <w:rsid w:val="00FD364A"/>
    <w:rsid w:val="00FD3A43"/>
    <w:rsid w:val="00FD3F21"/>
    <w:rsid w:val="00FD4D44"/>
    <w:rsid w:val="00FD5835"/>
    <w:rsid w:val="00FD5C7D"/>
    <w:rsid w:val="00FD5F60"/>
    <w:rsid w:val="00FD612B"/>
    <w:rsid w:val="00FD64F1"/>
    <w:rsid w:val="00FD6573"/>
    <w:rsid w:val="00FD671C"/>
    <w:rsid w:val="00FD68E7"/>
    <w:rsid w:val="00FD6A3F"/>
    <w:rsid w:val="00FD72B2"/>
    <w:rsid w:val="00FD7711"/>
    <w:rsid w:val="00FD7909"/>
    <w:rsid w:val="00FD7F8C"/>
    <w:rsid w:val="00FE072E"/>
    <w:rsid w:val="00FE07B4"/>
    <w:rsid w:val="00FE0824"/>
    <w:rsid w:val="00FE0959"/>
    <w:rsid w:val="00FE0A76"/>
    <w:rsid w:val="00FE0CB7"/>
    <w:rsid w:val="00FE107C"/>
    <w:rsid w:val="00FE1131"/>
    <w:rsid w:val="00FE1870"/>
    <w:rsid w:val="00FE1A48"/>
    <w:rsid w:val="00FE1BC6"/>
    <w:rsid w:val="00FE1F39"/>
    <w:rsid w:val="00FE24C4"/>
    <w:rsid w:val="00FE260F"/>
    <w:rsid w:val="00FE2A83"/>
    <w:rsid w:val="00FE2AC7"/>
    <w:rsid w:val="00FE2B4D"/>
    <w:rsid w:val="00FE2CFE"/>
    <w:rsid w:val="00FE2DDA"/>
    <w:rsid w:val="00FE3044"/>
    <w:rsid w:val="00FE30B8"/>
    <w:rsid w:val="00FE30E8"/>
    <w:rsid w:val="00FE359F"/>
    <w:rsid w:val="00FE3705"/>
    <w:rsid w:val="00FE388D"/>
    <w:rsid w:val="00FE3EA8"/>
    <w:rsid w:val="00FE4224"/>
    <w:rsid w:val="00FE4933"/>
    <w:rsid w:val="00FE4C60"/>
    <w:rsid w:val="00FE4CE8"/>
    <w:rsid w:val="00FE57B6"/>
    <w:rsid w:val="00FE5A89"/>
    <w:rsid w:val="00FE64D8"/>
    <w:rsid w:val="00FE65FC"/>
    <w:rsid w:val="00FE6A62"/>
    <w:rsid w:val="00FE6BB4"/>
    <w:rsid w:val="00FE7031"/>
    <w:rsid w:val="00FE7677"/>
    <w:rsid w:val="00FE77E3"/>
    <w:rsid w:val="00FE7B36"/>
    <w:rsid w:val="00FE7D61"/>
    <w:rsid w:val="00FE7E7C"/>
    <w:rsid w:val="00FE7FF0"/>
    <w:rsid w:val="00FF0340"/>
    <w:rsid w:val="00FF0802"/>
    <w:rsid w:val="00FF092C"/>
    <w:rsid w:val="00FF0BB5"/>
    <w:rsid w:val="00FF103A"/>
    <w:rsid w:val="00FF16E4"/>
    <w:rsid w:val="00FF1755"/>
    <w:rsid w:val="00FF1890"/>
    <w:rsid w:val="00FF215D"/>
    <w:rsid w:val="00FF2436"/>
    <w:rsid w:val="00FF2653"/>
    <w:rsid w:val="00FF29C3"/>
    <w:rsid w:val="00FF2D9B"/>
    <w:rsid w:val="00FF3587"/>
    <w:rsid w:val="00FF3588"/>
    <w:rsid w:val="00FF35CC"/>
    <w:rsid w:val="00FF3A86"/>
    <w:rsid w:val="00FF3F9F"/>
    <w:rsid w:val="00FF41EE"/>
    <w:rsid w:val="00FF48AE"/>
    <w:rsid w:val="00FF498C"/>
    <w:rsid w:val="00FF4E3F"/>
    <w:rsid w:val="00FF513E"/>
    <w:rsid w:val="00FF5828"/>
    <w:rsid w:val="00FF5994"/>
    <w:rsid w:val="00FF5AC9"/>
    <w:rsid w:val="00FF5DC9"/>
    <w:rsid w:val="00FF615B"/>
    <w:rsid w:val="00FF6185"/>
    <w:rsid w:val="00FF6626"/>
    <w:rsid w:val="00FF6C13"/>
    <w:rsid w:val="00FF7604"/>
    <w:rsid w:val="00FF7AA5"/>
    <w:rsid w:val="00FF7B36"/>
    <w:rsid w:val="00FF7B9B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A09FAA2"/>
  <w14:defaultImageDpi w14:val="32767"/>
  <w15:docId w15:val="{743EBA0F-2039-4E0B-8E4F-EF7A1C58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,Body Char2"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342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6421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04083-9EF6-411A-B86D-9512F8AA1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150</TotalTime>
  <Pages>19</Pages>
  <Words>2536</Words>
  <Characters>14461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16964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Orawan, Srisomphot</cp:lastModifiedBy>
  <cp:revision>19</cp:revision>
  <cp:lastPrinted>2021-10-28T04:41:00Z</cp:lastPrinted>
  <dcterms:created xsi:type="dcterms:W3CDTF">2022-05-09T05:36:00Z</dcterms:created>
  <dcterms:modified xsi:type="dcterms:W3CDTF">2022-05-12T04:06:00Z</dcterms:modified>
</cp:coreProperties>
</file>