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8060F3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8060F3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76DD8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4FEDD9C6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5230" w:rsidRPr="008060F3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31F2639F" w:rsidR="00135230" w:rsidRPr="008060F3" w:rsidRDefault="00FE5A4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27B0414" w14:textId="77777777" w:rsidR="00135230" w:rsidRPr="008060F3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8060F3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F6926AD" w:rsidR="0012201F" w:rsidRPr="008060F3" w:rsidRDefault="00FE5A4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8060F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8060F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8060F3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51EC98B1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36DE8" w:rsidRPr="008060F3" w14:paraId="4833CB6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5B931" w14:textId="7C1C0E3E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4E6AEA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C684BE0" w14:textId="037361DC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36DE8" w:rsidRPr="008060F3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59E2C52D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C1E03A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9C3CB5D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B36DE8" w:rsidRPr="008060F3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57C653FD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11F4C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FE8A79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B36DE8" w:rsidRPr="008060F3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4C8FAB1F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C8AC8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6903A5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36DE8" w:rsidRPr="008060F3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448638AF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C1FD4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11E418C" w14:textId="1D004873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36DE8" w:rsidRPr="008060F3" w14:paraId="1FC14BB9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070BA522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19D791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86FB00A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36DE8" w:rsidRPr="008060F3" w14:paraId="098BFF76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7037A492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05B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5B109B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3CDCF07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36DE8" w:rsidRPr="008060F3" w14:paraId="61C8600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303C19A6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A05B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284B6A7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85FE45C" w14:textId="10422EC0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36DE8" w:rsidRPr="008060F3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76F62560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05B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FF6D5F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E13C90D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B36DE8" w:rsidRPr="008060F3" w14:paraId="1297A0F9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83A3550" w14:textId="10191704" w:rsidR="00B36DE8" w:rsidRPr="008060F3" w:rsidRDefault="003657A0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7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C1C02D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9A60EEF" w14:textId="56CE3762" w:rsidR="00B36DE8" w:rsidRPr="008060F3" w:rsidRDefault="00FA3099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A30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36DE8" w:rsidRPr="008060F3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55C9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2AE4927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7778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B998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A160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E9AAF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110E9C5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1B975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1E8A1643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FC3177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A02A43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0C0E8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74125BC5" w14:textId="77777777" w:rsidR="00710575" w:rsidRPr="008060F3" w:rsidRDefault="00710575" w:rsidP="003D41E8">
      <w:pPr>
        <w:rPr>
          <w:rFonts w:ascii="Angsana New" w:hAnsi="Angsana New"/>
          <w:b/>
          <w:bCs/>
        </w:rPr>
      </w:pPr>
    </w:p>
    <w:p w14:paraId="7F5797C3" w14:textId="77777777" w:rsidR="009E3C9A" w:rsidRPr="008060F3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</w:rPr>
        <w:br w:type="page"/>
      </w:r>
      <w:r w:rsidR="009E3C9A" w:rsidRPr="008060F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8060F3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</w:p>
    <w:p w14:paraId="0D6C3820" w14:textId="3304E611" w:rsidR="0009267B" w:rsidRPr="008060F3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Pr="00697740">
        <w:rPr>
          <w:rFonts w:ascii="Angsana New" w:hAnsi="Angsana New"/>
          <w:sz w:val="30"/>
          <w:szCs w:val="30"/>
          <w:cs/>
        </w:rPr>
        <w:t>การเงินจากคณะกรรมการ</w:t>
      </w:r>
      <w:r w:rsidR="00C1686A" w:rsidRPr="008060F3">
        <w:rPr>
          <w:rFonts w:ascii="Angsana New" w:hAnsi="Angsana New"/>
          <w:sz w:val="30"/>
          <w:szCs w:val="30"/>
          <w:cs/>
        </w:rPr>
        <w:t>เมื่อวันที่</w:t>
      </w:r>
      <w:r w:rsidR="00D03FD3" w:rsidRPr="008060F3">
        <w:rPr>
          <w:rFonts w:ascii="Angsana New" w:hAnsi="Angsana New"/>
          <w:sz w:val="30"/>
          <w:szCs w:val="30"/>
          <w:cs/>
        </w:rPr>
        <w:t xml:space="preserve"> </w:t>
      </w:r>
      <w:r w:rsidR="00952483">
        <w:rPr>
          <w:rFonts w:ascii="Angsana New" w:hAnsi="Angsana New"/>
          <w:sz w:val="30"/>
          <w:szCs w:val="30"/>
        </w:rPr>
        <w:t>13</w:t>
      </w:r>
      <w:r w:rsidR="00EE51ED" w:rsidRPr="008060F3">
        <w:rPr>
          <w:rFonts w:ascii="Angsana New" w:hAnsi="Angsana New"/>
          <w:sz w:val="30"/>
          <w:szCs w:val="30"/>
        </w:rPr>
        <w:t xml:space="preserve"> </w:t>
      </w:r>
      <w:r w:rsidR="00EE51ED" w:rsidRPr="008060F3">
        <w:rPr>
          <w:rFonts w:ascii="Angsana New" w:hAnsi="Angsana New"/>
          <w:sz w:val="30"/>
          <w:szCs w:val="30"/>
          <w:cs/>
        </w:rPr>
        <w:t xml:space="preserve">พฤษภาคม </w:t>
      </w:r>
      <w:r w:rsidR="00EE51ED" w:rsidRPr="008060F3">
        <w:rPr>
          <w:rFonts w:ascii="Angsana New" w:hAnsi="Angsana New"/>
          <w:sz w:val="30"/>
          <w:szCs w:val="30"/>
        </w:rPr>
        <w:t>2565</w:t>
      </w:r>
    </w:p>
    <w:p w14:paraId="0554470E" w14:textId="67BA8B0A" w:rsidR="0035760D" w:rsidRPr="008060F3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trike/>
          <w:sz w:val="30"/>
          <w:szCs w:val="30"/>
        </w:rPr>
      </w:pPr>
    </w:p>
    <w:p w14:paraId="0D3699E3" w14:textId="3153F67A" w:rsidR="0009267B" w:rsidRPr="008060F3" w:rsidRDefault="00822342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="00805CA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9267B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09467B3" w14:textId="77777777" w:rsidR="0009267B" w:rsidRPr="008060F3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685B26B3" w14:textId="2B64A689" w:rsidR="0009267B" w:rsidRPr="008060F3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8060F3">
        <w:rPr>
          <w:rFonts w:ascii="Angsana New" w:hAnsi="Angsana New"/>
          <w:sz w:val="30"/>
          <w:szCs w:val="30"/>
        </w:rPr>
        <w:br/>
      </w:r>
      <w:r w:rsidRPr="008060F3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8060F3">
        <w:rPr>
          <w:rFonts w:ascii="Angsana New" w:hAnsi="Angsana New"/>
          <w:sz w:val="30"/>
          <w:szCs w:val="30"/>
        </w:rPr>
        <w:br/>
      </w:r>
      <w:r w:rsidRPr="008060F3">
        <w:rPr>
          <w:rFonts w:ascii="Angsana New" w:hAnsi="Angsana New"/>
          <w:sz w:val="30"/>
          <w:szCs w:val="30"/>
          <w:cs/>
        </w:rPr>
        <w:t xml:space="preserve">ฉบับที่ </w:t>
      </w:r>
      <w:r w:rsidR="007B78BF" w:rsidRPr="008060F3">
        <w:rPr>
          <w:rFonts w:ascii="Angsana New" w:hAnsi="Angsana New"/>
          <w:sz w:val="30"/>
          <w:szCs w:val="30"/>
        </w:rPr>
        <w:t>34</w:t>
      </w:r>
      <w:r w:rsidRPr="008060F3">
        <w:rPr>
          <w:rFonts w:ascii="Angsana New" w:hAnsi="Angsana New"/>
          <w:sz w:val="30"/>
          <w:szCs w:val="30"/>
          <w:cs/>
        </w:rPr>
        <w:t xml:space="preserve"> เรื่อง </w:t>
      </w:r>
      <w:r w:rsidRPr="008060F3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060F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8060F3">
        <w:rPr>
          <w:rFonts w:ascii="Angsana New" w:hAnsi="Angsana New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8060F3">
        <w:rPr>
          <w:rFonts w:ascii="Angsana New" w:hAnsi="Angsana New"/>
          <w:sz w:val="30"/>
          <w:szCs w:val="30"/>
          <w:cs/>
        </w:rPr>
        <w:t xml:space="preserve">่ </w:t>
      </w:r>
      <w:r w:rsidR="000F2132" w:rsidRPr="008060F3">
        <w:rPr>
          <w:rFonts w:ascii="Angsana New" w:hAnsi="Angsana New"/>
          <w:sz w:val="30"/>
          <w:szCs w:val="30"/>
        </w:rPr>
        <w:t xml:space="preserve">31 </w:t>
      </w:r>
      <w:r w:rsidR="00822342" w:rsidRPr="008060F3">
        <w:rPr>
          <w:rFonts w:ascii="Angsana New" w:hAnsi="Angsana New"/>
          <w:sz w:val="30"/>
          <w:szCs w:val="30"/>
          <w:cs/>
        </w:rPr>
        <w:t>ธันวาคม</w:t>
      </w:r>
      <w:r w:rsidR="000F2132" w:rsidRPr="008060F3">
        <w:rPr>
          <w:rFonts w:ascii="Angsana New" w:hAnsi="Angsana New"/>
          <w:sz w:val="30"/>
          <w:szCs w:val="30"/>
        </w:rPr>
        <w:t xml:space="preserve"> 256</w:t>
      </w:r>
      <w:r w:rsidR="00A8357C" w:rsidRPr="008060F3">
        <w:rPr>
          <w:rFonts w:ascii="Angsana New" w:hAnsi="Angsana New"/>
          <w:sz w:val="30"/>
          <w:szCs w:val="30"/>
        </w:rPr>
        <w:t>4</w:t>
      </w:r>
    </w:p>
    <w:p w14:paraId="4EE1E1E9" w14:textId="77777777" w:rsidR="008E531E" w:rsidRPr="008060F3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cs/>
          <w:lang w:val="en-GB"/>
        </w:rPr>
      </w:pPr>
    </w:p>
    <w:p w14:paraId="4AA476B2" w14:textId="21BB0DD3" w:rsidR="00886BE1" w:rsidRPr="008060F3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B78BF" w:rsidRPr="008060F3">
        <w:rPr>
          <w:rFonts w:ascii="Angsana New" w:hAnsi="Angsana New"/>
          <w:sz w:val="30"/>
          <w:szCs w:val="30"/>
        </w:rPr>
        <w:t>31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 xml:space="preserve">ธันวาคม </w:t>
      </w:r>
      <w:r w:rsidR="007B78BF" w:rsidRPr="008060F3">
        <w:rPr>
          <w:rFonts w:ascii="Angsana New" w:hAnsi="Angsana New"/>
          <w:sz w:val="30"/>
          <w:szCs w:val="30"/>
        </w:rPr>
        <w:t>256</w:t>
      </w:r>
      <w:r w:rsidR="00A8357C" w:rsidRPr="008060F3">
        <w:rPr>
          <w:rFonts w:ascii="Angsana New" w:hAnsi="Angsana New"/>
          <w:sz w:val="30"/>
          <w:szCs w:val="30"/>
        </w:rPr>
        <w:t>4</w:t>
      </w:r>
    </w:p>
    <w:p w14:paraId="647F32FA" w14:textId="77777777" w:rsidR="00345FE7" w:rsidRPr="008060F3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sz w:val="30"/>
          <w:szCs w:val="30"/>
        </w:rPr>
      </w:pPr>
    </w:p>
    <w:p w14:paraId="7ED385D2" w14:textId="335C291D" w:rsidR="00F212CE" w:rsidRPr="008060F3" w:rsidRDefault="00822342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="00805CA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F212C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8060F3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0B81425A" w14:textId="2A7C7F21" w:rsidR="00D01187" w:rsidRPr="008060F3" w:rsidRDefault="00611E72" w:rsidP="009A0048">
      <w:pPr>
        <w:tabs>
          <w:tab w:val="left" w:pos="540"/>
        </w:tabs>
        <w:ind w:left="540" w:right="65"/>
        <w:jc w:val="thaiDistribute"/>
        <w:rPr>
          <w:rFonts w:ascii="Angsana New" w:hAnsi="Angsana New"/>
          <w:b/>
          <w:sz w:val="30"/>
          <w:szCs w:val="30"/>
        </w:rPr>
      </w:pPr>
      <w:r w:rsidRPr="008060F3">
        <w:rPr>
          <w:rFonts w:ascii="Angsana New" w:hAnsi="Angsana New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78DB36FB" w14:textId="77777777" w:rsidR="00E269F1" w:rsidRPr="008060F3" w:rsidRDefault="00E269F1" w:rsidP="00905F1A">
      <w:pPr>
        <w:ind w:left="540" w:right="6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38"/>
        <w:gridCol w:w="3402"/>
      </w:tblGrid>
      <w:tr w:rsidR="00526911" w:rsidRPr="008060F3" w14:paraId="506FB69C" w14:textId="77777777" w:rsidTr="00EB0165">
        <w:trPr>
          <w:trHeight w:val="20"/>
          <w:tblHeader/>
        </w:trPr>
        <w:tc>
          <w:tcPr>
            <w:tcW w:w="4140" w:type="dxa"/>
          </w:tcPr>
          <w:p w14:paraId="0CD9358C" w14:textId="77777777" w:rsidR="00526911" w:rsidRPr="008060F3" w:rsidRDefault="00E269F1" w:rsidP="003D41E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br w:type="page"/>
            </w:r>
            <w:r w:rsidRPr="008060F3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  <w:r w:rsidR="00526911"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38" w:type="dxa"/>
            <w:shd w:val="clear" w:color="auto" w:fill="auto"/>
          </w:tcPr>
          <w:p w14:paraId="03E7E0CE" w14:textId="77777777" w:rsidR="00526911" w:rsidRPr="008060F3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02" w:type="dxa"/>
          </w:tcPr>
          <w:p w14:paraId="71A7E100" w14:textId="6BD9CAD7" w:rsidR="00526911" w:rsidRPr="008060F3" w:rsidRDefault="00526911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8060F3" w14:paraId="1D2FF9E2" w14:textId="77777777" w:rsidTr="00EB0165">
        <w:trPr>
          <w:trHeight w:val="20"/>
        </w:trPr>
        <w:tc>
          <w:tcPr>
            <w:tcW w:w="4140" w:type="dxa"/>
          </w:tcPr>
          <w:p w14:paraId="68BD5104" w14:textId="77777777" w:rsidR="00CC246F" w:rsidRPr="008060F3" w:rsidRDefault="00271BF4" w:rsidP="003D41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shd w:val="clear" w:color="auto" w:fill="auto"/>
          </w:tcPr>
          <w:p w14:paraId="41D9F832" w14:textId="77777777" w:rsidR="00526911" w:rsidRPr="008060F3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02" w:type="dxa"/>
          </w:tcPr>
          <w:p w14:paraId="621365A9" w14:textId="77777777" w:rsidR="00526911" w:rsidRPr="008060F3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98397D" w:rsidRPr="008060F3" w14:paraId="4A2950D7" w14:textId="77777777" w:rsidTr="00EB0165">
        <w:trPr>
          <w:trHeight w:val="20"/>
        </w:trPr>
        <w:tc>
          <w:tcPr>
            <w:tcW w:w="4140" w:type="dxa"/>
          </w:tcPr>
          <w:p w14:paraId="549225BF" w14:textId="77777777" w:rsidR="0098397D" w:rsidRPr="008060F3" w:rsidRDefault="0098397D" w:rsidP="0098397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shd w:val="clear" w:color="auto" w:fill="auto"/>
          </w:tcPr>
          <w:p w14:paraId="05BEF7A4" w14:textId="77777777" w:rsidR="0098397D" w:rsidRPr="008060F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02" w:type="dxa"/>
          </w:tcPr>
          <w:p w14:paraId="0A2F0D9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98397D" w:rsidRPr="008060F3" w14:paraId="1FD73367" w14:textId="77777777" w:rsidTr="00EB0165">
        <w:trPr>
          <w:trHeight w:val="20"/>
        </w:trPr>
        <w:tc>
          <w:tcPr>
            <w:tcW w:w="4140" w:type="dxa"/>
          </w:tcPr>
          <w:p w14:paraId="2E0F3308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TIME DOTCOM INTERNATIONAL </w:t>
            </w:r>
          </w:p>
          <w:p w14:paraId="1825751A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SDN BHD</w:t>
            </w:r>
          </w:p>
        </w:tc>
        <w:tc>
          <w:tcPr>
            <w:tcW w:w="1638" w:type="dxa"/>
            <w:shd w:val="clear" w:color="auto" w:fill="auto"/>
          </w:tcPr>
          <w:p w14:paraId="700A2CF3" w14:textId="77777777" w:rsidR="0098397D" w:rsidRPr="008060F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516B638F" w14:textId="736103C6" w:rsidR="0098397D" w:rsidRPr="008060F3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 ถือหุ้นในบริษัท</w:t>
            </w:r>
            <w:r w:rsidR="00611E72" w:rsidRPr="008060F3">
              <w:rPr>
                <w:rFonts w:ascii="Angsana New" w:hAnsi="Angsana New"/>
                <w:sz w:val="30"/>
                <w:szCs w:val="30"/>
                <w:cs/>
              </w:rPr>
              <w:t>ตั้งแต่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ร้อยละ </w:t>
            </w:r>
            <w:r w:rsidR="007B78BF" w:rsidRPr="008060F3">
              <w:rPr>
                <w:rFonts w:ascii="Angsana New" w:hAnsi="Angsana New"/>
                <w:sz w:val="30"/>
                <w:szCs w:val="30"/>
              </w:rPr>
              <w:t>10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</w:t>
            </w:r>
            <w:r w:rsidR="00611E72" w:rsidRPr="008060F3">
              <w:rPr>
                <w:rFonts w:ascii="Angsana New" w:hAnsi="Angsana New"/>
                <w:sz w:val="30"/>
                <w:szCs w:val="30"/>
                <w:cs/>
              </w:rPr>
              <w:t>ผู้แทนเป็น</w:t>
            </w:r>
            <w:r w:rsidRPr="008060F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8397D" w:rsidRPr="008060F3" w14:paraId="7811F785" w14:textId="77777777" w:rsidTr="00EB0165">
        <w:trPr>
          <w:trHeight w:val="20"/>
        </w:trPr>
        <w:tc>
          <w:tcPr>
            <w:tcW w:w="4140" w:type="dxa"/>
          </w:tcPr>
          <w:p w14:paraId="1DDBB0B7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TIME DOTCOM BERHAD</w:t>
            </w:r>
          </w:p>
        </w:tc>
        <w:tc>
          <w:tcPr>
            <w:tcW w:w="1638" w:type="dxa"/>
            <w:shd w:val="clear" w:color="auto" w:fill="auto"/>
          </w:tcPr>
          <w:p w14:paraId="10171C19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619DA6B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8397D" w:rsidRPr="008060F3" w14:paraId="410213FA" w14:textId="77777777" w:rsidTr="00EB0165">
        <w:trPr>
          <w:trHeight w:val="20"/>
        </w:trPr>
        <w:tc>
          <w:tcPr>
            <w:tcW w:w="4140" w:type="dxa"/>
          </w:tcPr>
          <w:p w14:paraId="6451B43B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TT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Bhd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38" w:type="dxa"/>
            <w:shd w:val="clear" w:color="auto" w:fill="auto"/>
          </w:tcPr>
          <w:p w14:paraId="2D7C32A5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10AFBD6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</w:tbl>
    <w:p w14:paraId="6000128E" w14:textId="77777777" w:rsidR="006F6A51" w:rsidRPr="008060F3" w:rsidRDefault="006F6A51">
      <w:pPr>
        <w:rPr>
          <w:rFonts w:ascii="Angsana New" w:hAnsi="Angsana New"/>
        </w:rPr>
      </w:pPr>
      <w:r w:rsidRPr="008060F3">
        <w:rPr>
          <w:rFonts w:ascii="Angsana New" w:hAnsi="Angsana New"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3438"/>
      </w:tblGrid>
      <w:tr w:rsidR="006F6A51" w:rsidRPr="008060F3" w14:paraId="027042B0" w14:textId="77777777" w:rsidTr="0022593C">
        <w:trPr>
          <w:trHeight w:val="20"/>
          <w:tblHeader/>
        </w:trPr>
        <w:tc>
          <w:tcPr>
            <w:tcW w:w="4140" w:type="dxa"/>
          </w:tcPr>
          <w:p w14:paraId="5B97C466" w14:textId="77777777" w:rsidR="006F6A51" w:rsidRPr="008060F3" w:rsidRDefault="006F6A51" w:rsidP="002C447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8060F3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14:paraId="68566547" w14:textId="77777777" w:rsidR="006F6A51" w:rsidRPr="008060F3" w:rsidRDefault="006F6A51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38" w:type="dxa"/>
          </w:tcPr>
          <w:p w14:paraId="55784808" w14:textId="4C778D0C" w:rsidR="006F6A51" w:rsidRPr="008060F3" w:rsidRDefault="006F6A51" w:rsidP="002C4472">
            <w:pPr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8397D" w:rsidRPr="008060F3" w14:paraId="3B5E38A1" w14:textId="77777777" w:rsidTr="0022593C">
        <w:trPr>
          <w:trHeight w:val="20"/>
        </w:trPr>
        <w:tc>
          <w:tcPr>
            <w:tcW w:w="4140" w:type="dxa"/>
            <w:tcBorders>
              <w:bottom w:val="nil"/>
            </w:tcBorders>
          </w:tcPr>
          <w:p w14:paraId="07C52575" w14:textId="1305C916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TIME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8060F3">
              <w:rPr>
                <w:rFonts w:ascii="Angsana New" w:hAnsi="Angsana New"/>
                <w:sz w:val="30"/>
                <w:szCs w:val="30"/>
              </w:rPr>
              <w:t xml:space="preserve"> (Cambodia) Co.,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</w:rPr>
              <w:t>Ltd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313A9F7E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438" w:type="dxa"/>
          </w:tcPr>
          <w:p w14:paraId="31058223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8060F3" w14:paraId="689C3CE9" w14:textId="77777777" w:rsidTr="0022593C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CMC Telecommunication Infrastructure </w:t>
            </w:r>
          </w:p>
          <w:p w14:paraId="689D1632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D696237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438" w:type="dxa"/>
          </w:tcPr>
          <w:p w14:paraId="7EE9C0F4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8060F3" w14:paraId="53A5BF17" w14:textId="77777777" w:rsidTr="0022593C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TIME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8060F3">
              <w:rPr>
                <w:rFonts w:ascii="Angsana New" w:hAnsi="Angsana New"/>
                <w:sz w:val="30"/>
                <w:szCs w:val="30"/>
              </w:rPr>
              <w:t xml:space="preserve"> Global Services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Bhd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5440576C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438" w:type="dxa"/>
          </w:tcPr>
          <w:p w14:paraId="4366A3C6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B75388" w:rsidRPr="008060F3" w14:paraId="08576DEA" w14:textId="77777777" w:rsidTr="0022593C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70C46389" w14:textId="185AB094" w:rsidR="00B75388" w:rsidRPr="008060F3" w:rsidRDefault="00B75388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เคิร์ซ จำกัด</w:t>
            </w:r>
          </w:p>
        </w:tc>
        <w:tc>
          <w:tcPr>
            <w:tcW w:w="1620" w:type="dxa"/>
            <w:shd w:val="clear" w:color="auto" w:fill="auto"/>
          </w:tcPr>
          <w:p w14:paraId="392B7635" w14:textId="7544041A" w:rsidR="00B75388" w:rsidRPr="008060F3" w:rsidRDefault="00B75388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38" w:type="dxa"/>
          </w:tcPr>
          <w:p w14:paraId="53629769" w14:textId="7334174F" w:rsidR="00B75388" w:rsidRPr="008060F3" w:rsidRDefault="00B75388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ผู้ถือหุ้นร่วมกัน จนถึงเดือนตุลาคม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</w:tbl>
    <w:p w14:paraId="1B31F5DC" w14:textId="77777777" w:rsidR="00C82FA5" w:rsidRPr="008060F3" w:rsidRDefault="00C82FA5" w:rsidP="00C82FA5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bCs/>
          <w:sz w:val="30"/>
          <w:szCs w:val="30"/>
          <w:cs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67"/>
        <w:gridCol w:w="1083"/>
      </w:tblGrid>
      <w:tr w:rsidR="00C82FA5" w:rsidRPr="008060F3" w14:paraId="4AB3A84F" w14:textId="77777777" w:rsidTr="00C82FA5">
        <w:trPr>
          <w:tblHeader/>
        </w:trPr>
        <w:tc>
          <w:tcPr>
            <w:tcW w:w="4050" w:type="dxa"/>
            <w:shd w:val="clear" w:color="auto" w:fill="auto"/>
          </w:tcPr>
          <w:p w14:paraId="3F1740D3" w14:textId="77777777" w:rsidR="00C82FA5" w:rsidRPr="008060F3" w:rsidRDefault="00C82FA5" w:rsidP="00AD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7A1EA7A1" w14:textId="77777777" w:rsidR="00C82FA5" w:rsidRPr="008060F3" w:rsidRDefault="00C82FA5" w:rsidP="00AD672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511C88C" w14:textId="77777777" w:rsidR="00C82FA5" w:rsidRPr="008060F3" w:rsidRDefault="00C82FA5" w:rsidP="00AD672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6475C7B" w14:textId="77777777" w:rsidR="00C82FA5" w:rsidRPr="008060F3" w:rsidRDefault="00C82FA5" w:rsidP="00AD672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2FA5" w:rsidRPr="008060F3" w14:paraId="025BD89E" w14:textId="77777777" w:rsidTr="00C82FA5">
        <w:trPr>
          <w:tblHeader/>
        </w:trPr>
        <w:tc>
          <w:tcPr>
            <w:tcW w:w="4050" w:type="dxa"/>
            <w:shd w:val="clear" w:color="auto" w:fill="auto"/>
          </w:tcPr>
          <w:p w14:paraId="694CBF6E" w14:textId="77777777" w:rsidR="00C82FA5" w:rsidRPr="008060F3" w:rsidRDefault="00C82FA5" w:rsidP="00AD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060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31</w:t>
            </w:r>
            <w:r w:rsidRPr="008060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4058CBE8" w14:textId="430D4B71" w:rsidR="00C82FA5" w:rsidRPr="008060F3" w:rsidRDefault="00C82FA5" w:rsidP="00AD672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993612B" w14:textId="77777777" w:rsidR="00C82FA5" w:rsidRPr="008060F3" w:rsidRDefault="00C82FA5" w:rsidP="00AD672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0378F4" w14:textId="4BF28254" w:rsidR="00C82FA5" w:rsidRPr="008060F3" w:rsidRDefault="00C82FA5" w:rsidP="00AD672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E43E350" w14:textId="77777777" w:rsidR="00C82FA5" w:rsidRPr="008060F3" w:rsidRDefault="00C82FA5" w:rsidP="00AD672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743028" w14:textId="6199CAE7" w:rsidR="00C82FA5" w:rsidRPr="008060F3" w:rsidRDefault="00C82FA5" w:rsidP="00AD672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5D683BEE" w14:textId="77777777" w:rsidR="00C82FA5" w:rsidRPr="008060F3" w:rsidRDefault="00C82FA5" w:rsidP="00AD672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2D00BA8" w14:textId="6D3DC7BE" w:rsidR="00C82FA5" w:rsidRPr="008060F3" w:rsidRDefault="00C82FA5" w:rsidP="00AD672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82FA5" w:rsidRPr="008060F3" w14:paraId="4CC1A0CB" w14:textId="77777777" w:rsidTr="00C82FA5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1891DBCD" w14:textId="77777777" w:rsidR="00C82FA5" w:rsidRPr="008060F3" w:rsidRDefault="00C82FA5" w:rsidP="00AD672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EAA0D01" w14:textId="77777777" w:rsidR="00C82FA5" w:rsidRPr="008060F3" w:rsidRDefault="00C82FA5" w:rsidP="00AD6728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82FA5" w:rsidRPr="008060F3" w14:paraId="60483CA8" w14:textId="77777777" w:rsidTr="00C82FA5">
        <w:tc>
          <w:tcPr>
            <w:tcW w:w="4050" w:type="dxa"/>
            <w:shd w:val="clear" w:color="auto" w:fill="auto"/>
          </w:tcPr>
          <w:p w14:paraId="3B4273AC" w14:textId="77777777" w:rsidR="00C82FA5" w:rsidRPr="008060F3" w:rsidRDefault="00C82FA5" w:rsidP="00AD6728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7F5C64D9" w14:textId="77777777" w:rsidR="00C82FA5" w:rsidRPr="008060F3" w:rsidRDefault="00C82FA5" w:rsidP="00AD67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95D118" w14:textId="77777777" w:rsidR="00C82FA5" w:rsidRPr="008060F3" w:rsidRDefault="00C82FA5" w:rsidP="00AD67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834DBA" w14:textId="77777777" w:rsidR="00C82FA5" w:rsidRPr="008060F3" w:rsidRDefault="00C82FA5" w:rsidP="00AD67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49A167" w14:textId="77777777" w:rsidR="00C82FA5" w:rsidRPr="008060F3" w:rsidRDefault="00C82FA5" w:rsidP="00AD67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C1B52D" w14:textId="77777777" w:rsidR="00C82FA5" w:rsidRPr="008060F3" w:rsidRDefault="00C82FA5" w:rsidP="00AD67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D504123" w14:textId="77777777" w:rsidR="00C82FA5" w:rsidRPr="008060F3" w:rsidRDefault="00C82FA5" w:rsidP="00AD67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ADFA1A0" w14:textId="77777777" w:rsidR="00C82FA5" w:rsidRPr="008060F3" w:rsidRDefault="00C82FA5" w:rsidP="00AD67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2FA5" w:rsidRPr="008060F3" w14:paraId="5EB2F050" w14:textId="77777777" w:rsidTr="00C82FA5">
        <w:tc>
          <w:tcPr>
            <w:tcW w:w="4050" w:type="dxa"/>
            <w:shd w:val="clear" w:color="auto" w:fill="auto"/>
          </w:tcPr>
          <w:p w14:paraId="4E4BE873" w14:textId="77777777" w:rsidR="00C82FA5" w:rsidRPr="008060F3" w:rsidRDefault="00C82FA5" w:rsidP="00C82F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1216170" w14:textId="47A2B405" w:rsidR="00C82FA5" w:rsidRPr="008060F3" w:rsidRDefault="007D2C5E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08A3E17A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0DCC5B" w14:textId="75B9B62D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36657A07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073682" w14:textId="6ECA828A" w:rsidR="00C82FA5" w:rsidRPr="008060F3" w:rsidRDefault="007D2C5E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67" w:type="dxa"/>
            <w:shd w:val="clear" w:color="auto" w:fill="auto"/>
          </w:tcPr>
          <w:p w14:paraId="25C2FC82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45DD4A1" w14:textId="1B73C791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C82FA5" w:rsidRPr="008060F3" w14:paraId="64E056FE" w14:textId="77777777" w:rsidTr="00C82FA5">
        <w:tc>
          <w:tcPr>
            <w:tcW w:w="4050" w:type="dxa"/>
            <w:shd w:val="clear" w:color="auto" w:fill="auto"/>
          </w:tcPr>
          <w:p w14:paraId="11BA2660" w14:textId="77777777" w:rsidR="00C82FA5" w:rsidRPr="008060F3" w:rsidRDefault="00C82FA5" w:rsidP="00C82F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2D5EE746" w14:textId="6D43DD3A" w:rsidR="00C82FA5" w:rsidRPr="008060F3" w:rsidRDefault="007D2C5E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2CDB3D53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CC6B45" w14:textId="341D1A0E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4A3C3944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6DC1A5" w14:textId="5C700ED9" w:rsidR="00C82FA5" w:rsidRPr="008060F3" w:rsidRDefault="007D2C5E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</w:p>
        </w:tc>
        <w:tc>
          <w:tcPr>
            <w:tcW w:w="267" w:type="dxa"/>
            <w:shd w:val="clear" w:color="auto" w:fill="auto"/>
          </w:tcPr>
          <w:p w14:paraId="24AA858C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CD224F3" w14:textId="16ABFCF6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</w:p>
        </w:tc>
      </w:tr>
      <w:tr w:rsidR="00C82FA5" w:rsidRPr="008060F3" w14:paraId="17E43032" w14:textId="77777777" w:rsidTr="00C82FA5">
        <w:tc>
          <w:tcPr>
            <w:tcW w:w="4050" w:type="dxa"/>
            <w:shd w:val="clear" w:color="auto" w:fill="auto"/>
          </w:tcPr>
          <w:p w14:paraId="0D762A83" w14:textId="77777777" w:rsidR="00C82FA5" w:rsidRPr="008060F3" w:rsidRDefault="00C82FA5" w:rsidP="00C82F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949AE12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A7B124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43B2A8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29A52E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B2C0DC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529D8805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0780854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2FA5" w:rsidRPr="008060F3" w14:paraId="56C6B05D" w14:textId="77777777" w:rsidTr="00C82FA5">
        <w:tc>
          <w:tcPr>
            <w:tcW w:w="4050" w:type="dxa"/>
            <w:shd w:val="clear" w:color="auto" w:fill="auto"/>
          </w:tcPr>
          <w:p w14:paraId="2819B20D" w14:textId="77777777" w:rsidR="00C82FA5" w:rsidRPr="008060F3" w:rsidRDefault="00C82FA5" w:rsidP="00C82F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7CD0716D" w14:textId="779EB3E0" w:rsidR="00C82FA5" w:rsidRPr="008060F3" w:rsidRDefault="007D2C5E" w:rsidP="00553BAB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639C5CD7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A29E78" w14:textId="7519E3D1" w:rsidR="00C82FA5" w:rsidRPr="008060F3" w:rsidRDefault="00C82FA5" w:rsidP="00C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79A60675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529E6E" w14:textId="07FBF004" w:rsidR="00C82FA5" w:rsidRPr="008060F3" w:rsidRDefault="007D2C5E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67" w:type="dxa"/>
            <w:shd w:val="clear" w:color="auto" w:fill="auto"/>
          </w:tcPr>
          <w:p w14:paraId="0994C4F2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B542971" w14:textId="20BD667D" w:rsidR="00C82FA5" w:rsidRPr="008060F3" w:rsidRDefault="00C82FA5" w:rsidP="00C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C82FA5" w:rsidRPr="008060F3" w14:paraId="4B84D8A3" w14:textId="77777777" w:rsidTr="00C82FA5">
        <w:tc>
          <w:tcPr>
            <w:tcW w:w="4050" w:type="dxa"/>
            <w:shd w:val="clear" w:color="auto" w:fill="auto"/>
          </w:tcPr>
          <w:p w14:paraId="1F68B13C" w14:textId="77777777" w:rsidR="00C82FA5" w:rsidRPr="008060F3" w:rsidRDefault="00C82FA5" w:rsidP="00C82F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0E640F49" w14:textId="770A12E9" w:rsidR="00C82FA5" w:rsidRPr="008060F3" w:rsidRDefault="007D2C5E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3,147</w:t>
            </w:r>
          </w:p>
        </w:tc>
        <w:tc>
          <w:tcPr>
            <w:tcW w:w="270" w:type="dxa"/>
            <w:shd w:val="clear" w:color="auto" w:fill="auto"/>
          </w:tcPr>
          <w:p w14:paraId="2FAB17BF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BAC504" w14:textId="7986C5A1" w:rsidR="00C82FA5" w:rsidRPr="008060F3" w:rsidRDefault="00C82FA5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2,275</w:t>
            </w:r>
          </w:p>
        </w:tc>
        <w:tc>
          <w:tcPr>
            <w:tcW w:w="270" w:type="dxa"/>
            <w:shd w:val="clear" w:color="auto" w:fill="auto"/>
          </w:tcPr>
          <w:p w14:paraId="05250100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A4089B" w14:textId="6C1EDF07" w:rsidR="00C82FA5" w:rsidRPr="008060F3" w:rsidRDefault="007D2C5E" w:rsidP="00553BAB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3,147</w:t>
            </w:r>
          </w:p>
        </w:tc>
        <w:tc>
          <w:tcPr>
            <w:tcW w:w="267" w:type="dxa"/>
            <w:shd w:val="clear" w:color="auto" w:fill="auto"/>
          </w:tcPr>
          <w:p w14:paraId="6AEB1792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7F42038" w14:textId="46497B99" w:rsidR="00C82FA5" w:rsidRPr="008060F3" w:rsidRDefault="00C82FA5" w:rsidP="00C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2,275</w:t>
            </w:r>
          </w:p>
        </w:tc>
      </w:tr>
      <w:tr w:rsidR="00C82FA5" w:rsidRPr="008060F3" w14:paraId="414775D0" w14:textId="77777777" w:rsidTr="00C82FA5">
        <w:tc>
          <w:tcPr>
            <w:tcW w:w="4050" w:type="dxa"/>
            <w:shd w:val="clear" w:color="auto" w:fill="auto"/>
          </w:tcPr>
          <w:p w14:paraId="4277CC51" w14:textId="77777777" w:rsidR="00C82FA5" w:rsidRPr="008060F3" w:rsidRDefault="00C82FA5" w:rsidP="00C82F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08E616DF" w14:textId="1CAE398C" w:rsidR="00C82FA5" w:rsidRPr="008060F3" w:rsidRDefault="007D2C5E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1,252</w:t>
            </w:r>
          </w:p>
        </w:tc>
        <w:tc>
          <w:tcPr>
            <w:tcW w:w="270" w:type="dxa"/>
            <w:shd w:val="clear" w:color="auto" w:fill="auto"/>
          </w:tcPr>
          <w:p w14:paraId="7E081B83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145AC4" w14:textId="5D4FBFF2" w:rsidR="00C82FA5" w:rsidRPr="008060F3" w:rsidRDefault="00C82FA5" w:rsidP="00C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270" w:type="dxa"/>
            <w:shd w:val="clear" w:color="auto" w:fill="auto"/>
          </w:tcPr>
          <w:p w14:paraId="5FEAD383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C13F47" w14:textId="45DB991B" w:rsidR="00C82FA5" w:rsidRPr="008060F3" w:rsidRDefault="007D2C5E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1,252</w:t>
            </w:r>
          </w:p>
        </w:tc>
        <w:tc>
          <w:tcPr>
            <w:tcW w:w="267" w:type="dxa"/>
            <w:shd w:val="clear" w:color="auto" w:fill="auto"/>
          </w:tcPr>
          <w:p w14:paraId="66A555D7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FDB0B25" w14:textId="7B046074" w:rsidR="00C82FA5" w:rsidRPr="008060F3" w:rsidRDefault="00C82FA5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</w:tr>
      <w:tr w:rsidR="00C82FA5" w:rsidRPr="008060F3" w14:paraId="5DE2D8E0" w14:textId="77777777" w:rsidTr="00C82FA5">
        <w:tc>
          <w:tcPr>
            <w:tcW w:w="4050" w:type="dxa"/>
            <w:shd w:val="clear" w:color="auto" w:fill="auto"/>
          </w:tcPr>
          <w:p w14:paraId="6D7F91A3" w14:textId="77777777" w:rsidR="00C82FA5" w:rsidRPr="008060F3" w:rsidRDefault="00C82FA5" w:rsidP="00C82FA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2031BB1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4A2A58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475207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22AB23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0C3A53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00266F7A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D8F4F52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2FA5" w:rsidRPr="008060F3" w14:paraId="400AE01B" w14:textId="77777777" w:rsidTr="00C82FA5">
        <w:tc>
          <w:tcPr>
            <w:tcW w:w="4050" w:type="dxa"/>
            <w:shd w:val="clear" w:color="auto" w:fill="auto"/>
          </w:tcPr>
          <w:p w14:paraId="62A6FAAA" w14:textId="77777777" w:rsidR="00C82FA5" w:rsidRPr="008060F3" w:rsidRDefault="00C82FA5" w:rsidP="00C82F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AEB3E2D" w14:textId="4BCD64D0" w:rsidR="00C82FA5" w:rsidRPr="008060F3" w:rsidRDefault="007D2C5E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16,757</w:t>
            </w:r>
          </w:p>
        </w:tc>
        <w:tc>
          <w:tcPr>
            <w:tcW w:w="270" w:type="dxa"/>
            <w:shd w:val="clear" w:color="auto" w:fill="auto"/>
          </w:tcPr>
          <w:p w14:paraId="6DBD05D5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5B325" w14:textId="6DE33BC5" w:rsidR="00C82FA5" w:rsidRPr="008060F3" w:rsidRDefault="00C82FA5" w:rsidP="00C82FA5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11,043</w:t>
            </w:r>
          </w:p>
        </w:tc>
        <w:tc>
          <w:tcPr>
            <w:tcW w:w="270" w:type="dxa"/>
            <w:shd w:val="clear" w:color="auto" w:fill="auto"/>
          </w:tcPr>
          <w:p w14:paraId="1506422C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256083" w14:textId="14A6F45D" w:rsidR="00C82FA5" w:rsidRPr="008060F3" w:rsidRDefault="007D2C5E" w:rsidP="00C82FA5">
            <w:pPr>
              <w:pStyle w:val="a1"/>
              <w:tabs>
                <w:tab w:val="decimal" w:pos="86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16,757</w:t>
            </w:r>
          </w:p>
        </w:tc>
        <w:tc>
          <w:tcPr>
            <w:tcW w:w="267" w:type="dxa"/>
            <w:shd w:val="clear" w:color="auto" w:fill="auto"/>
          </w:tcPr>
          <w:p w14:paraId="30F442DB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5B5870E" w14:textId="6A972959" w:rsidR="00C82FA5" w:rsidRPr="008060F3" w:rsidRDefault="00C82FA5" w:rsidP="00C82FA5">
            <w:pPr>
              <w:pStyle w:val="a1"/>
              <w:tabs>
                <w:tab w:val="decimal" w:pos="86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11,043</w:t>
            </w:r>
          </w:p>
        </w:tc>
      </w:tr>
      <w:tr w:rsidR="00C82FA5" w:rsidRPr="008060F3" w14:paraId="661AE347" w14:textId="77777777" w:rsidTr="00C82FA5">
        <w:tc>
          <w:tcPr>
            <w:tcW w:w="4050" w:type="dxa"/>
            <w:shd w:val="clear" w:color="auto" w:fill="auto"/>
          </w:tcPr>
          <w:p w14:paraId="7C44323D" w14:textId="77777777" w:rsidR="00C82FA5" w:rsidRPr="008060F3" w:rsidRDefault="00C82FA5" w:rsidP="00C82F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5F484478" w14:textId="60926058" w:rsidR="00C82FA5" w:rsidRPr="008060F3" w:rsidRDefault="007D2C5E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18,970</w:t>
            </w:r>
          </w:p>
        </w:tc>
        <w:tc>
          <w:tcPr>
            <w:tcW w:w="270" w:type="dxa"/>
            <w:shd w:val="clear" w:color="auto" w:fill="auto"/>
          </w:tcPr>
          <w:p w14:paraId="7277A89A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8C0332" w14:textId="56CEECB2" w:rsidR="00C82FA5" w:rsidRPr="008060F3" w:rsidRDefault="00C82FA5" w:rsidP="00C82FA5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11,033</w:t>
            </w:r>
          </w:p>
        </w:tc>
        <w:tc>
          <w:tcPr>
            <w:tcW w:w="270" w:type="dxa"/>
            <w:shd w:val="clear" w:color="auto" w:fill="auto"/>
          </w:tcPr>
          <w:p w14:paraId="5D637AB1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66B6EF" w14:textId="604937CF" w:rsidR="00C82FA5" w:rsidRPr="008060F3" w:rsidRDefault="007D2C5E" w:rsidP="00C82FA5">
            <w:pPr>
              <w:pStyle w:val="a1"/>
              <w:tabs>
                <w:tab w:val="decimal" w:pos="86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18,970</w:t>
            </w:r>
          </w:p>
        </w:tc>
        <w:tc>
          <w:tcPr>
            <w:tcW w:w="267" w:type="dxa"/>
            <w:shd w:val="clear" w:color="auto" w:fill="auto"/>
          </w:tcPr>
          <w:p w14:paraId="1B84D87A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2717824" w14:textId="3CF20DE0" w:rsidR="00C82FA5" w:rsidRPr="008060F3" w:rsidRDefault="00C82FA5" w:rsidP="00C82FA5">
            <w:pPr>
              <w:pStyle w:val="a1"/>
              <w:tabs>
                <w:tab w:val="decimal" w:pos="86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11,033</w:t>
            </w:r>
          </w:p>
        </w:tc>
      </w:tr>
      <w:tr w:rsidR="00C82FA5" w:rsidRPr="008060F3" w14:paraId="584B103C" w14:textId="77777777" w:rsidTr="00C82FA5">
        <w:tc>
          <w:tcPr>
            <w:tcW w:w="4050" w:type="dxa"/>
            <w:shd w:val="clear" w:color="auto" w:fill="auto"/>
          </w:tcPr>
          <w:p w14:paraId="308E11B5" w14:textId="77777777" w:rsidR="00C82FA5" w:rsidRPr="008060F3" w:rsidRDefault="00C82FA5" w:rsidP="00C82F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54A0A58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47BB7A6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41216F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2ACA021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87CEAE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C10C7FF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AD569DD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2FA5" w:rsidRPr="008060F3" w14:paraId="04C92B89" w14:textId="77777777" w:rsidTr="00C82FA5">
        <w:tc>
          <w:tcPr>
            <w:tcW w:w="4050" w:type="dxa"/>
            <w:shd w:val="clear" w:color="auto" w:fill="auto"/>
          </w:tcPr>
          <w:p w14:paraId="52BABC8A" w14:textId="77777777" w:rsidR="00C82FA5" w:rsidRPr="008060F3" w:rsidRDefault="00C82FA5" w:rsidP="00C82F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0DFE5CE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7FEA5A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4E425B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5477BA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81C5CE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078E4243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790B052" w14:textId="77777777" w:rsidR="00C82FA5" w:rsidRPr="008060F3" w:rsidRDefault="00C82FA5" w:rsidP="00C82FA5">
            <w:pPr>
              <w:pStyle w:val="a1"/>
              <w:tabs>
                <w:tab w:val="decimal" w:pos="86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2C5E" w:rsidRPr="008060F3" w14:paraId="0DCCCD32" w14:textId="77777777" w:rsidTr="00C82FA5">
        <w:trPr>
          <w:trHeight w:val="80"/>
        </w:trPr>
        <w:tc>
          <w:tcPr>
            <w:tcW w:w="4050" w:type="dxa"/>
            <w:shd w:val="clear" w:color="auto" w:fill="auto"/>
          </w:tcPr>
          <w:p w14:paraId="3497D00E" w14:textId="77777777" w:rsidR="007D2C5E" w:rsidRPr="008060F3" w:rsidRDefault="007D2C5E" w:rsidP="007D2C5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3F158626" w14:textId="3B2579C5" w:rsidR="007D2C5E" w:rsidRPr="00553BAB" w:rsidRDefault="00553BAB" w:rsidP="007D2C5E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3BAB">
              <w:rPr>
                <w:rFonts w:ascii="Angsana New" w:hAnsi="Angsana New"/>
                <w:sz w:val="30"/>
                <w:szCs w:val="30"/>
                <w:lang w:val="en-US"/>
              </w:rPr>
              <w:t>4,790</w:t>
            </w:r>
          </w:p>
        </w:tc>
        <w:tc>
          <w:tcPr>
            <w:tcW w:w="270" w:type="dxa"/>
            <w:shd w:val="clear" w:color="auto" w:fill="auto"/>
          </w:tcPr>
          <w:p w14:paraId="37C82A36" w14:textId="77777777" w:rsidR="007D2C5E" w:rsidRPr="00553BAB" w:rsidRDefault="007D2C5E" w:rsidP="007D2C5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081B42" w14:textId="59E4A013" w:rsidR="007D2C5E" w:rsidRPr="008060F3" w:rsidRDefault="007D2C5E" w:rsidP="007D2C5E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US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730A6AF2" w14:textId="77777777" w:rsidR="007D2C5E" w:rsidRPr="008060F3" w:rsidRDefault="007D2C5E" w:rsidP="007D2C5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B5BA0D" w14:textId="39C2D186" w:rsidR="007D2C5E" w:rsidRPr="008060F3" w:rsidRDefault="00553BAB" w:rsidP="007D2C5E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4,790</w:t>
            </w:r>
          </w:p>
        </w:tc>
        <w:tc>
          <w:tcPr>
            <w:tcW w:w="267" w:type="dxa"/>
            <w:shd w:val="clear" w:color="auto" w:fill="auto"/>
          </w:tcPr>
          <w:p w14:paraId="63AF738A" w14:textId="77777777" w:rsidR="007D2C5E" w:rsidRPr="008060F3" w:rsidRDefault="007D2C5E" w:rsidP="007D2C5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CF067D9" w14:textId="1C9944C3" w:rsidR="007D2C5E" w:rsidRPr="008060F3" w:rsidRDefault="007D2C5E" w:rsidP="007D2C5E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US"/>
              </w:rPr>
              <w:t>538</w:t>
            </w:r>
          </w:p>
        </w:tc>
      </w:tr>
      <w:tr w:rsidR="007D2C5E" w:rsidRPr="008060F3" w14:paraId="1EA09248" w14:textId="77777777" w:rsidTr="008060F3">
        <w:trPr>
          <w:trHeight w:val="80"/>
        </w:trPr>
        <w:tc>
          <w:tcPr>
            <w:tcW w:w="4050" w:type="dxa"/>
            <w:shd w:val="clear" w:color="auto" w:fill="auto"/>
          </w:tcPr>
          <w:p w14:paraId="04E8B715" w14:textId="77777777" w:rsidR="007D2C5E" w:rsidRPr="008060F3" w:rsidRDefault="007D2C5E" w:rsidP="007D2C5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C451C8" w14:textId="6287385A" w:rsidR="007D2C5E" w:rsidRPr="007D2C5E" w:rsidRDefault="00A677A7" w:rsidP="007D2C5E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  <w:r w:rsidRPr="00A677A7">
              <w:rPr>
                <w:rFonts w:ascii="Angsana New" w:hAnsi="Angsana New"/>
                <w:sz w:val="30"/>
                <w:szCs w:val="30"/>
                <w:lang w:val="en-GB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7C82457C" w14:textId="77777777" w:rsidR="007D2C5E" w:rsidRPr="008060F3" w:rsidRDefault="007D2C5E" w:rsidP="007D2C5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B0B28A" w14:textId="030FF305" w:rsidR="007D2C5E" w:rsidRPr="008060F3" w:rsidRDefault="007D2C5E" w:rsidP="007D2C5E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11BE21CA" w14:textId="77777777" w:rsidR="007D2C5E" w:rsidRPr="008060F3" w:rsidRDefault="007D2C5E" w:rsidP="007D2C5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6230B10" w14:textId="39B36E81" w:rsidR="007D2C5E" w:rsidRPr="008060F3" w:rsidRDefault="00787D03" w:rsidP="007D2C5E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7D03">
              <w:rPr>
                <w:rFonts w:ascii="Angsana New" w:hAnsi="Angsana New"/>
                <w:sz w:val="30"/>
                <w:szCs w:val="30"/>
                <w:lang w:val="en-GB"/>
              </w:rPr>
              <w:t>223</w:t>
            </w:r>
          </w:p>
        </w:tc>
        <w:tc>
          <w:tcPr>
            <w:tcW w:w="267" w:type="dxa"/>
            <w:shd w:val="clear" w:color="auto" w:fill="auto"/>
          </w:tcPr>
          <w:p w14:paraId="496C45FF" w14:textId="77777777" w:rsidR="007D2C5E" w:rsidRPr="008060F3" w:rsidRDefault="007D2C5E" w:rsidP="007D2C5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59C611AA" w14:textId="0CB4B4C5" w:rsidR="007D2C5E" w:rsidRPr="008060F3" w:rsidRDefault="007D2C5E" w:rsidP="007D2C5E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</w:tr>
    </w:tbl>
    <w:p w14:paraId="092EAD5E" w14:textId="77777777" w:rsidR="00155093" w:rsidRPr="008060F3" w:rsidRDefault="00155093" w:rsidP="0080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8A6330" w14:textId="24013FA7" w:rsidR="008060F3" w:rsidRDefault="0080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2"/>
        <w:gridCol w:w="1109"/>
        <w:gridCol w:w="243"/>
        <w:gridCol w:w="1098"/>
        <w:gridCol w:w="238"/>
        <w:gridCol w:w="1128"/>
      </w:tblGrid>
      <w:tr w:rsidR="00945C2A" w:rsidRPr="008060F3" w14:paraId="40401A87" w14:textId="77777777" w:rsidTr="0059342A">
        <w:trPr>
          <w:cantSplit/>
          <w:trHeight w:val="425"/>
          <w:tblHeader/>
        </w:trPr>
        <w:tc>
          <w:tcPr>
            <w:tcW w:w="4050" w:type="dxa"/>
          </w:tcPr>
          <w:p w14:paraId="740C13F5" w14:textId="77777777" w:rsidR="00945C2A" w:rsidRPr="008060F3" w:rsidRDefault="00945C2A" w:rsidP="000D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441" w:type="dxa"/>
            <w:gridSpan w:val="3"/>
          </w:tcPr>
          <w:p w14:paraId="0E6690F3" w14:textId="77777777" w:rsidR="00945C2A" w:rsidRPr="008060F3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FD35FF8" w14:textId="77777777" w:rsidR="00945C2A" w:rsidRPr="008060F3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3B156E95" w14:textId="77777777" w:rsidR="00945C2A" w:rsidRPr="008060F3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A63" w:rsidRPr="008060F3" w14:paraId="35594106" w14:textId="77777777" w:rsidTr="0022389B">
        <w:trPr>
          <w:cantSplit/>
          <w:tblHeader/>
        </w:trPr>
        <w:tc>
          <w:tcPr>
            <w:tcW w:w="4050" w:type="dxa"/>
          </w:tcPr>
          <w:p w14:paraId="7646830F" w14:textId="09862121" w:rsidR="00B52A63" w:rsidRPr="008060F3" w:rsidRDefault="008060F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0A1EC45F" w14:textId="0F81CBEC" w:rsidR="00B52A63" w:rsidRPr="008060F3" w:rsidRDefault="00877E54" w:rsidP="0022389B">
            <w:pPr>
              <w:pStyle w:val="a1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0F3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252" w:type="dxa"/>
          </w:tcPr>
          <w:p w14:paraId="596035F8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9" w:type="dxa"/>
          </w:tcPr>
          <w:p w14:paraId="5B03538B" w14:textId="77777777" w:rsidR="00B52A63" w:rsidRPr="008060F3" w:rsidRDefault="00B52A63" w:rsidP="0022389B">
            <w:pPr>
              <w:pStyle w:val="a1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3" w:type="dxa"/>
          </w:tcPr>
          <w:p w14:paraId="29A8DD47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</w:tcPr>
          <w:p w14:paraId="4E3DC834" w14:textId="24BFFEA4" w:rsidR="00B52A63" w:rsidRPr="0022389B" w:rsidRDefault="00877E54" w:rsidP="0022389B">
            <w:pPr>
              <w:pStyle w:val="a1"/>
              <w:ind w:left="-112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2389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238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8" w:type="dxa"/>
          </w:tcPr>
          <w:p w14:paraId="333663CF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8" w:type="dxa"/>
          </w:tcPr>
          <w:p w14:paraId="489FCBC6" w14:textId="77777777" w:rsidR="00B52A63" w:rsidRPr="008060F3" w:rsidRDefault="00B52A63" w:rsidP="0022389B">
            <w:pPr>
              <w:pStyle w:val="a1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2A63" w:rsidRPr="008060F3" w14:paraId="0E195AFE" w14:textId="77777777" w:rsidTr="0022389B">
        <w:trPr>
          <w:cantSplit/>
          <w:tblHeader/>
        </w:trPr>
        <w:tc>
          <w:tcPr>
            <w:tcW w:w="4050" w:type="dxa"/>
          </w:tcPr>
          <w:p w14:paraId="3C2051B5" w14:textId="31953FAB" w:rsidR="00B52A63" w:rsidRPr="008060F3" w:rsidRDefault="008060F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553BAB"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="00553B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  <w:shd w:val="clear" w:color="auto" w:fill="auto"/>
          </w:tcPr>
          <w:p w14:paraId="3EEB4E04" w14:textId="4D16BD3D" w:rsidR="00B52A63" w:rsidRPr="008060F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7E54" w:rsidRPr="008060F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641CD14F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4096A615" w14:textId="324297EB" w:rsidR="00B52A63" w:rsidRPr="008060F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7E54" w:rsidRPr="008060F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6E6E3A0F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B647C4" w14:textId="0AE7A83E" w:rsidR="00B52A63" w:rsidRPr="0022389B" w:rsidRDefault="00B52A63" w:rsidP="0022389B">
            <w:pPr>
              <w:pStyle w:val="a1"/>
              <w:ind w:left="-112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2389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77E54" w:rsidRPr="0022389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CEBD67D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4E903A4C" w14:textId="67E5B900" w:rsidR="00B52A63" w:rsidRPr="008060F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7E54" w:rsidRPr="008060F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52A63" w:rsidRPr="008060F3" w14:paraId="3E6EE026" w14:textId="77777777" w:rsidTr="0059342A">
        <w:trPr>
          <w:cantSplit/>
          <w:tblHeader/>
        </w:trPr>
        <w:tc>
          <w:tcPr>
            <w:tcW w:w="4050" w:type="dxa"/>
          </w:tcPr>
          <w:p w14:paraId="7DC46C88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73848853" w14:textId="77777777" w:rsidR="00B52A63" w:rsidRPr="008060F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2A63" w:rsidRPr="008060F3" w14:paraId="7784F859" w14:textId="77777777" w:rsidTr="0022389B">
        <w:trPr>
          <w:cantSplit/>
        </w:trPr>
        <w:tc>
          <w:tcPr>
            <w:tcW w:w="4050" w:type="dxa"/>
          </w:tcPr>
          <w:p w14:paraId="3E99DF5B" w14:textId="1E816DA3" w:rsidR="00B52A63" w:rsidRPr="008060F3" w:rsidRDefault="00B52A63" w:rsidP="00B52A6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01A7FD3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A68C5C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635C92" w14:textId="0C0C0DF0" w:rsidR="00B52A63" w:rsidRPr="008060F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29E31AE4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8B6C1B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BF0207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5BDA58E" w14:textId="5124CE52" w:rsidR="00B52A63" w:rsidRPr="008060F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77E54" w:rsidRPr="008060F3" w14:paraId="18073481" w14:textId="77777777" w:rsidTr="0022389B">
        <w:trPr>
          <w:cantSplit/>
        </w:trPr>
        <w:tc>
          <w:tcPr>
            <w:tcW w:w="4050" w:type="dxa"/>
          </w:tcPr>
          <w:p w14:paraId="39B91E11" w14:textId="04C41850" w:rsidR="00877E54" w:rsidRPr="008060F3" w:rsidRDefault="00877E54" w:rsidP="00877E5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0DC3456D" w14:textId="673E57B9" w:rsidR="00877E54" w:rsidRPr="008060F3" w:rsidRDefault="0020085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2" w:type="dxa"/>
          </w:tcPr>
          <w:p w14:paraId="174B1282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3611C9A3" w14:textId="1E416ACD" w:rsidR="00877E54" w:rsidRPr="008060F3" w:rsidRDefault="00877E54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43" w:type="dxa"/>
          </w:tcPr>
          <w:p w14:paraId="637145D5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B90F17F" w14:textId="00D3711E" w:rsidR="00877E54" w:rsidRPr="008060F3" w:rsidRDefault="0020085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8" w:type="dxa"/>
          </w:tcPr>
          <w:p w14:paraId="528D44F1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09AA70C" w14:textId="77BA249A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877E54" w:rsidRPr="008060F3" w14:paraId="4C6E47AC" w14:textId="77777777" w:rsidTr="0022389B">
        <w:trPr>
          <w:cantSplit/>
        </w:trPr>
        <w:tc>
          <w:tcPr>
            <w:tcW w:w="4050" w:type="dxa"/>
          </w:tcPr>
          <w:p w14:paraId="43385E46" w14:textId="77777777" w:rsidR="00877E54" w:rsidRPr="008060F3" w:rsidRDefault="00877E54" w:rsidP="00877E5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4858BA7" w14:textId="4AA73EC6" w:rsidR="00877E54" w:rsidRPr="008060F3" w:rsidRDefault="00200850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24B78E8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546A440E" w14:textId="4EAAFBE2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</w:p>
        </w:tc>
        <w:tc>
          <w:tcPr>
            <w:tcW w:w="243" w:type="dxa"/>
          </w:tcPr>
          <w:p w14:paraId="0BC1BCF5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7ABDC0" w14:textId="0D201896" w:rsidR="00877E54" w:rsidRPr="008060F3" w:rsidRDefault="00200850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9CE31CF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659C1D7" w14:textId="3B1B301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</w:p>
        </w:tc>
      </w:tr>
      <w:tr w:rsidR="00877E54" w:rsidRPr="008060F3" w14:paraId="410685BA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DC060E9" w14:textId="5E472305" w:rsidR="00877E54" w:rsidRPr="008060F3" w:rsidRDefault="00553BAB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="00877E54" w:rsidRPr="008060F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185292CE" w14:textId="2C6D3A65" w:rsidR="00877E54" w:rsidRPr="008060F3" w:rsidRDefault="0020085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52" w:type="dxa"/>
          </w:tcPr>
          <w:p w14:paraId="32D6993E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6DC1A009" w14:textId="108DFCE6" w:rsidR="00877E54" w:rsidRPr="008060F3" w:rsidRDefault="00877E54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1,317</w:t>
            </w:r>
          </w:p>
        </w:tc>
        <w:tc>
          <w:tcPr>
            <w:tcW w:w="243" w:type="dxa"/>
          </w:tcPr>
          <w:p w14:paraId="3825622C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33F0DA" w14:textId="12D795BC" w:rsidR="00877E54" w:rsidRPr="008060F3" w:rsidRDefault="0020085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38" w:type="dxa"/>
          </w:tcPr>
          <w:p w14:paraId="1CAB9DE2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7ED4B3E6" w14:textId="1D10BDD8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1,317</w:t>
            </w:r>
          </w:p>
        </w:tc>
      </w:tr>
      <w:tr w:rsidR="00877E54" w:rsidRPr="008060F3" w14:paraId="063F917D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244FE1F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BD5C507" w14:textId="59E798B6" w:rsidR="00877E54" w:rsidRPr="008060F3" w:rsidRDefault="0020085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52" w:type="dxa"/>
          </w:tcPr>
          <w:p w14:paraId="72F4683E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5501666" w14:textId="322BB755" w:rsidR="00877E54" w:rsidRPr="008060F3" w:rsidRDefault="00877E54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1,351</w:t>
            </w:r>
          </w:p>
        </w:tc>
        <w:tc>
          <w:tcPr>
            <w:tcW w:w="243" w:type="dxa"/>
          </w:tcPr>
          <w:p w14:paraId="0C7814E9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5C6D78D" w14:textId="14445B81" w:rsidR="00877E54" w:rsidRPr="008060F3" w:rsidRDefault="0020085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38" w:type="dxa"/>
          </w:tcPr>
          <w:p w14:paraId="6848432B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45A7B5" w14:textId="264FD8FE" w:rsidR="00877E54" w:rsidRPr="008060F3" w:rsidRDefault="00877E54" w:rsidP="00877E54">
            <w:pPr>
              <w:pStyle w:val="a1"/>
              <w:tabs>
                <w:tab w:val="decimal" w:pos="828"/>
              </w:tabs>
              <w:ind w:left="-14"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1,351</w:t>
            </w:r>
          </w:p>
        </w:tc>
      </w:tr>
      <w:tr w:rsidR="001B1EB2" w:rsidRPr="008060F3" w14:paraId="77D3B0EF" w14:textId="77777777" w:rsidTr="00D458D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1AD17AA" w14:textId="77777777" w:rsidR="001B1EB2" w:rsidRPr="00553BAB" w:rsidRDefault="001B1EB2" w:rsidP="00D458D6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color w:val="000000"/>
                <w:sz w:val="30"/>
                <w:szCs w:val="30"/>
                <w:lang w:eastAsia="ja-JP"/>
              </w:rPr>
            </w:pPr>
          </w:p>
          <w:p w14:paraId="26579ED1" w14:textId="1551B3B0" w:rsidR="001B1EB2" w:rsidRPr="008060F3" w:rsidRDefault="009F5911" w:rsidP="00D458D6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ลูกหนี้อื่น</w:t>
            </w:r>
          </w:p>
        </w:tc>
        <w:tc>
          <w:tcPr>
            <w:tcW w:w="1080" w:type="dxa"/>
            <w:tcBorders>
              <w:left w:val="nil"/>
            </w:tcBorders>
          </w:tcPr>
          <w:p w14:paraId="0A74760C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E14DBA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E6FA838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954968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62DE52F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9BE2413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E7ACB3C" w14:textId="77777777" w:rsidR="001B1EB2" w:rsidRPr="008060F3" w:rsidRDefault="001B1EB2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911" w:rsidRPr="008060F3" w14:paraId="36477DA8" w14:textId="77777777" w:rsidTr="00D458D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F37AFA5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665A194B" w14:textId="7A67354F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29892F9C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0EF43397" w14:textId="7EABAA31" w:rsidR="009F5911" w:rsidRPr="008060F3" w:rsidRDefault="009F5911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6BD902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971018F" w14:textId="7B1D0AEC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0F55B101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657435F9" w14:textId="55F0D56C" w:rsidR="009F5911" w:rsidRPr="008060F3" w:rsidRDefault="009F5911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911" w:rsidRPr="008060F3" w14:paraId="5F7B0991" w14:textId="77777777" w:rsidTr="00D458D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FAC5498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1363EC2" w14:textId="647517C0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591275E9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44258E4" w14:textId="7E106701" w:rsidR="009F5911" w:rsidRPr="008060F3" w:rsidRDefault="009F5911" w:rsidP="00AE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58F638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FEAC8EB" w14:textId="2438E856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0D2A9B8B" w14:textId="77777777" w:rsidR="009F5911" w:rsidRPr="008060F3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9DD181" w14:textId="7849D58D" w:rsidR="009F5911" w:rsidRPr="008060F3" w:rsidRDefault="009F5911" w:rsidP="00AE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52A63" w:rsidRPr="00AE2D88" w14:paraId="4C025554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69095B9" w14:textId="105BD89D" w:rsidR="001B1EB2" w:rsidRPr="00AE2D88" w:rsidRDefault="001B1EB2" w:rsidP="00B52A63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</w:tcPr>
          <w:p w14:paraId="23CCD850" w14:textId="77777777" w:rsidR="00B52A63" w:rsidRPr="00AE2D88" w:rsidRDefault="00B52A63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934384" w14:textId="77777777" w:rsidR="00B52A63" w:rsidRPr="00AE2D88" w:rsidRDefault="00B52A63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2091D940" w14:textId="77777777" w:rsidR="00B52A63" w:rsidRPr="00AE2D88" w:rsidRDefault="00B52A63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16482BDE" w14:textId="77777777" w:rsidR="00B52A63" w:rsidRPr="00AE2D88" w:rsidRDefault="00B52A63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69C79F4A" w14:textId="77777777" w:rsidR="00B52A63" w:rsidRPr="00AE2D88" w:rsidRDefault="00B52A63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A36CA34" w14:textId="77777777" w:rsidR="00B52A63" w:rsidRPr="00AE2D88" w:rsidRDefault="00B52A63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12F7EB16" w14:textId="77777777" w:rsidR="00B52A63" w:rsidRPr="00AE2D88" w:rsidRDefault="00B52A63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5774D" w:rsidRPr="008060F3" w14:paraId="7B90664B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595A9F2" w14:textId="43CE01F0" w:rsidR="00E5774D" w:rsidRPr="008060F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  <w:tcBorders>
              <w:left w:val="nil"/>
            </w:tcBorders>
          </w:tcPr>
          <w:p w14:paraId="59A5520C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6498BD9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E86D67A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DEED92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44CDF6A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23DC7E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ECEB8B3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7E54" w:rsidRPr="008060F3" w14:paraId="1E5421D5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52D5409" w14:textId="3DE766A6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46FDBBC1" w14:textId="62B55764" w:rsidR="00877E54" w:rsidRPr="008060F3" w:rsidRDefault="00BB0C9E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BB0C9E">
              <w:rPr>
                <w:rFonts w:ascii="Angsana New" w:hAnsi="Angsana New"/>
                <w:sz w:val="30"/>
                <w:szCs w:val="30"/>
              </w:rPr>
              <w:t>132,300</w:t>
            </w:r>
          </w:p>
        </w:tc>
        <w:tc>
          <w:tcPr>
            <w:tcW w:w="252" w:type="dxa"/>
          </w:tcPr>
          <w:p w14:paraId="0F18B6D4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422AA314" w14:textId="544038F5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120,050</w:t>
            </w:r>
          </w:p>
        </w:tc>
        <w:tc>
          <w:tcPr>
            <w:tcW w:w="243" w:type="dxa"/>
          </w:tcPr>
          <w:p w14:paraId="78BF1BB7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697396F" w14:textId="5DF5738D" w:rsidR="00877E54" w:rsidRPr="008060F3" w:rsidRDefault="00BB0C9E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BB0C9E">
              <w:rPr>
                <w:rFonts w:ascii="Angsana New" w:hAnsi="Angsana New"/>
                <w:sz w:val="30"/>
                <w:szCs w:val="30"/>
              </w:rPr>
              <w:t>132,300</w:t>
            </w:r>
          </w:p>
        </w:tc>
        <w:tc>
          <w:tcPr>
            <w:tcW w:w="238" w:type="dxa"/>
          </w:tcPr>
          <w:p w14:paraId="02833E34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7FF6136C" w14:textId="517B98C4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120,050</w:t>
            </w:r>
          </w:p>
        </w:tc>
      </w:tr>
      <w:tr w:rsidR="00877E54" w:rsidRPr="008060F3" w14:paraId="0B0DDD9A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3BB4C41" w14:textId="1C68A4BA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690BD1" w14:textId="72AEF9E1" w:rsidR="00877E54" w:rsidRPr="008060F3" w:rsidRDefault="00BB0C9E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0C9E">
              <w:rPr>
                <w:rFonts w:ascii="Angsana New" w:hAnsi="Angsana New"/>
                <w:b/>
                <w:bCs/>
                <w:sz w:val="30"/>
                <w:szCs w:val="30"/>
              </w:rPr>
              <w:t>132,300</w:t>
            </w:r>
          </w:p>
        </w:tc>
        <w:tc>
          <w:tcPr>
            <w:tcW w:w="252" w:type="dxa"/>
          </w:tcPr>
          <w:p w14:paraId="2FF71F3A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75C6CB" w14:textId="3ED5F90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  <w:tc>
          <w:tcPr>
            <w:tcW w:w="243" w:type="dxa"/>
          </w:tcPr>
          <w:p w14:paraId="5F58219A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0DF234" w14:textId="276472F1" w:rsidR="00877E54" w:rsidRPr="008060F3" w:rsidRDefault="00BB0C9E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0C9E">
              <w:rPr>
                <w:rFonts w:ascii="Angsana New" w:hAnsi="Angsana New"/>
                <w:b/>
                <w:bCs/>
                <w:sz w:val="30"/>
                <w:szCs w:val="30"/>
              </w:rPr>
              <w:t>132,300</w:t>
            </w:r>
          </w:p>
        </w:tc>
        <w:tc>
          <w:tcPr>
            <w:tcW w:w="238" w:type="dxa"/>
          </w:tcPr>
          <w:p w14:paraId="591185E3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04A3CDE" w14:textId="0DA0722B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</w:tr>
      <w:tr w:rsidR="00E5774D" w:rsidRPr="00AE2D88" w14:paraId="2B5929E5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86C4E54" w14:textId="77777777" w:rsidR="00E5774D" w:rsidRPr="00AE2D88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6E05D87C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14F0381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7F4672CE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AF4E48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C5B0D53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C1B1BF1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70BD0E1" w14:textId="77777777" w:rsidR="00E5774D" w:rsidRPr="00AE2D88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74D" w:rsidRPr="008060F3" w14:paraId="3728F3EC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DA3913C" w14:textId="306BE7CD" w:rsidR="00E5774D" w:rsidRPr="008060F3" w:rsidRDefault="00E5774D" w:rsidP="00E5774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</w:tcBorders>
          </w:tcPr>
          <w:p w14:paraId="77077054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36D35EE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FBAEF8F" w14:textId="3077DF1B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8523C9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BBA7989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D55A5B" w14:textId="77777777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72F8357D" w14:textId="439FE4DB" w:rsidR="00E5774D" w:rsidRPr="008060F3" w:rsidRDefault="00E5774D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42A" w:rsidRPr="008060F3" w14:paraId="3127A65F" w14:textId="77777777" w:rsidTr="00230358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F83A724" w14:textId="202E865C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bottom w:val="nil"/>
            </w:tcBorders>
          </w:tcPr>
          <w:p w14:paraId="38AFDC95" w14:textId="2210B353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59342A">
              <w:rPr>
                <w:rFonts w:ascii="Angsana New" w:hAnsi="Angsana New"/>
                <w:sz w:val="30"/>
                <w:szCs w:val="30"/>
              </w:rPr>
              <w:t>3,408</w:t>
            </w:r>
          </w:p>
        </w:tc>
        <w:tc>
          <w:tcPr>
            <w:tcW w:w="252" w:type="dxa"/>
          </w:tcPr>
          <w:p w14:paraId="4DAE0510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0514D9" w14:textId="357D315E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2,982</w:t>
            </w:r>
          </w:p>
        </w:tc>
        <w:tc>
          <w:tcPr>
            <w:tcW w:w="243" w:type="dxa"/>
          </w:tcPr>
          <w:p w14:paraId="65FDA118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</w:tcBorders>
          </w:tcPr>
          <w:p w14:paraId="4E1A14DF" w14:textId="6D322C3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59342A">
              <w:rPr>
                <w:rFonts w:ascii="Angsana New" w:hAnsi="Angsana New"/>
                <w:sz w:val="30"/>
                <w:szCs w:val="30"/>
              </w:rPr>
              <w:t>3,408</w:t>
            </w:r>
          </w:p>
        </w:tc>
        <w:tc>
          <w:tcPr>
            <w:tcW w:w="238" w:type="dxa"/>
          </w:tcPr>
          <w:p w14:paraId="599F9237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59B934B3" w14:textId="58E7B745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2,982</w:t>
            </w:r>
          </w:p>
        </w:tc>
      </w:tr>
      <w:tr w:rsidR="0059342A" w:rsidRPr="008060F3" w14:paraId="30E281F8" w14:textId="77777777" w:rsidTr="00230358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2EEF2D8" w14:textId="41C3C4A6" w:rsidR="0059342A" w:rsidRPr="008060F3" w:rsidRDefault="00553BAB" w:rsidP="0059342A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="0059342A" w:rsidRPr="008060F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53E72BF9" w14:textId="0C6E8CC6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59342A">
              <w:rPr>
                <w:rFonts w:ascii="Angsana New" w:hAnsi="Angsana New"/>
                <w:sz w:val="30"/>
                <w:szCs w:val="30"/>
              </w:rPr>
              <w:t>32,477</w:t>
            </w:r>
          </w:p>
        </w:tc>
        <w:tc>
          <w:tcPr>
            <w:tcW w:w="252" w:type="dxa"/>
          </w:tcPr>
          <w:p w14:paraId="668ED1B0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100F2BCD" w14:textId="1EDBA45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41,768</w:t>
            </w:r>
          </w:p>
        </w:tc>
        <w:tc>
          <w:tcPr>
            <w:tcW w:w="243" w:type="dxa"/>
          </w:tcPr>
          <w:p w14:paraId="3110094D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</w:tcPr>
          <w:p w14:paraId="4F41A0CB" w14:textId="38D71E03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59342A">
              <w:rPr>
                <w:rFonts w:ascii="Angsana New" w:hAnsi="Angsana New"/>
                <w:sz w:val="30"/>
                <w:szCs w:val="30"/>
              </w:rPr>
              <w:t>32,477</w:t>
            </w:r>
          </w:p>
        </w:tc>
        <w:tc>
          <w:tcPr>
            <w:tcW w:w="238" w:type="dxa"/>
          </w:tcPr>
          <w:p w14:paraId="23C27313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75C565E2" w14:textId="4C6EA875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41,768</w:t>
            </w:r>
          </w:p>
        </w:tc>
      </w:tr>
      <w:tr w:rsidR="0059342A" w:rsidRPr="008060F3" w14:paraId="72A4A024" w14:textId="77777777" w:rsidTr="00230358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3D342F3" w14:textId="7E12588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BC3F17" w14:textId="1330BC80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342A">
              <w:rPr>
                <w:rFonts w:ascii="Angsana New" w:hAnsi="Angsana New"/>
                <w:b/>
                <w:bCs/>
                <w:sz w:val="30"/>
                <w:szCs w:val="30"/>
              </w:rPr>
              <w:t>35,885</w:t>
            </w:r>
          </w:p>
        </w:tc>
        <w:tc>
          <w:tcPr>
            <w:tcW w:w="252" w:type="dxa"/>
          </w:tcPr>
          <w:p w14:paraId="62CD34E3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572D901" w14:textId="6B3C5221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44,750</w:t>
            </w:r>
          </w:p>
        </w:tc>
        <w:tc>
          <w:tcPr>
            <w:tcW w:w="243" w:type="dxa"/>
          </w:tcPr>
          <w:p w14:paraId="51FBF4D2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EC0710" w14:textId="2FA71F73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342A">
              <w:rPr>
                <w:rFonts w:ascii="Angsana New" w:hAnsi="Angsana New"/>
                <w:b/>
                <w:bCs/>
                <w:sz w:val="30"/>
                <w:szCs w:val="30"/>
              </w:rPr>
              <w:t>35,885</w:t>
            </w:r>
          </w:p>
        </w:tc>
        <w:tc>
          <w:tcPr>
            <w:tcW w:w="238" w:type="dxa"/>
          </w:tcPr>
          <w:p w14:paraId="7ED7C46E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97A513" w14:textId="4C417AE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44,750</w:t>
            </w:r>
          </w:p>
        </w:tc>
      </w:tr>
      <w:tr w:rsidR="0059342A" w:rsidRPr="00AE2D88" w14:paraId="2EACCDB3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8652B1C" w14:textId="62AA2D62" w:rsidR="0059342A" w:rsidRPr="00AE2D88" w:rsidRDefault="0059342A" w:rsidP="0059342A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</w:tcBorders>
          </w:tcPr>
          <w:p w14:paraId="1C339F06" w14:textId="77777777" w:rsidR="0059342A" w:rsidRPr="00AE2D88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687875" w14:textId="77777777" w:rsidR="0059342A" w:rsidRPr="00AE2D88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E1DAB9" w14:textId="77777777" w:rsidR="0059342A" w:rsidRPr="00AE2D88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890CA37" w14:textId="77777777" w:rsidR="0059342A" w:rsidRPr="00AE2D88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</w:tcPr>
          <w:p w14:paraId="75AA861B" w14:textId="77777777" w:rsidR="0059342A" w:rsidRPr="00AE2D88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9E7A9C1" w14:textId="77777777" w:rsidR="0059342A" w:rsidRPr="00AE2D88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  <w:bottom w:val="nil"/>
            </w:tcBorders>
          </w:tcPr>
          <w:p w14:paraId="376812FA" w14:textId="77777777" w:rsidR="0059342A" w:rsidRPr="00AE2D88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42A" w:rsidRPr="008060F3" w14:paraId="5A8BF9D5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DE4D6B7" w14:textId="065BA641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left w:val="nil"/>
            </w:tcBorders>
          </w:tcPr>
          <w:p w14:paraId="2F0E21D8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C351C82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C93742E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DCD118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4E4B07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A1260E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C3DD11C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42A" w:rsidRPr="008060F3" w14:paraId="279D142D" w14:textId="77777777" w:rsidTr="00396887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F0CC47B" w14:textId="2F1D49D6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tcBorders>
              <w:left w:val="nil"/>
              <w:bottom w:val="nil"/>
            </w:tcBorders>
          </w:tcPr>
          <w:p w14:paraId="17DA6286" w14:textId="0A96C3CE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59342A">
              <w:rPr>
                <w:rFonts w:ascii="Angsana New" w:hAnsi="Angsana New"/>
                <w:sz w:val="30"/>
                <w:szCs w:val="30"/>
              </w:rPr>
              <w:t>2,611</w:t>
            </w:r>
          </w:p>
        </w:tc>
        <w:tc>
          <w:tcPr>
            <w:tcW w:w="252" w:type="dxa"/>
          </w:tcPr>
          <w:p w14:paraId="30027F3B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6AD7B806" w14:textId="74C94208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  <w:tc>
          <w:tcPr>
            <w:tcW w:w="243" w:type="dxa"/>
          </w:tcPr>
          <w:p w14:paraId="70BBA3DB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</w:tcBorders>
          </w:tcPr>
          <w:p w14:paraId="6989F521" w14:textId="55F8FD95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59342A">
              <w:rPr>
                <w:rFonts w:ascii="Angsana New" w:hAnsi="Angsana New"/>
                <w:sz w:val="30"/>
                <w:szCs w:val="30"/>
              </w:rPr>
              <w:t>2,611</w:t>
            </w:r>
          </w:p>
        </w:tc>
        <w:tc>
          <w:tcPr>
            <w:tcW w:w="238" w:type="dxa"/>
          </w:tcPr>
          <w:p w14:paraId="6C8DD478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181CE580" w14:textId="4B8D97D9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</w:tr>
      <w:tr w:rsidR="0059342A" w:rsidRPr="008060F3" w14:paraId="344F1BB6" w14:textId="77777777" w:rsidTr="00396887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D1F40E2" w14:textId="351DC523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308CA63" w14:textId="438375CF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342A">
              <w:rPr>
                <w:rFonts w:ascii="Angsana New" w:hAnsi="Angsana New"/>
                <w:b/>
                <w:bCs/>
                <w:sz w:val="30"/>
                <w:szCs w:val="30"/>
              </w:rPr>
              <w:t>2,611</w:t>
            </w:r>
          </w:p>
        </w:tc>
        <w:tc>
          <w:tcPr>
            <w:tcW w:w="252" w:type="dxa"/>
          </w:tcPr>
          <w:p w14:paraId="0348F8DB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17FA894" w14:textId="67F731C1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3,738</w:t>
            </w:r>
          </w:p>
        </w:tc>
        <w:tc>
          <w:tcPr>
            <w:tcW w:w="243" w:type="dxa"/>
          </w:tcPr>
          <w:p w14:paraId="3972F706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A7B7B66" w14:textId="4C252428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342A">
              <w:rPr>
                <w:rFonts w:ascii="Angsana New" w:hAnsi="Angsana New"/>
                <w:b/>
                <w:bCs/>
                <w:sz w:val="30"/>
                <w:szCs w:val="30"/>
              </w:rPr>
              <w:t>2,611</w:t>
            </w:r>
          </w:p>
        </w:tc>
        <w:tc>
          <w:tcPr>
            <w:tcW w:w="238" w:type="dxa"/>
          </w:tcPr>
          <w:p w14:paraId="3E399FD8" w14:textId="77777777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B5E641" w14:textId="1207376D" w:rsidR="0059342A" w:rsidRPr="008060F3" w:rsidRDefault="0059342A" w:rsidP="0059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3,738</w:t>
            </w:r>
          </w:p>
        </w:tc>
      </w:tr>
    </w:tbl>
    <w:p w14:paraId="07CF4130" w14:textId="3635F499" w:rsidR="008060F3" w:rsidRDefault="008060F3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EF564C0" w14:textId="37270B6B" w:rsidR="009F5911" w:rsidRDefault="009F5911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FEDD066" w14:textId="1160D2AB" w:rsidR="009F5911" w:rsidRDefault="009F5911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A7E961B" w14:textId="7551552F" w:rsidR="009F5911" w:rsidRDefault="009F5911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C3DE1F0" w14:textId="7D118362" w:rsidR="009F5911" w:rsidRDefault="009F5911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40C2DEA" w14:textId="5BE479C8" w:rsidR="00670A45" w:rsidRDefault="00994644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3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ลูกหนี้การค้าและลูกหนี้หมุนเวียนอื่น</w:t>
      </w:r>
    </w:p>
    <w:p w14:paraId="6720C77E" w14:textId="77777777" w:rsidR="006C655C" w:rsidRPr="006E5A94" w:rsidRDefault="006C655C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8"/>
        <w:gridCol w:w="236"/>
        <w:gridCol w:w="1106"/>
      </w:tblGrid>
      <w:tr w:rsidR="0010350E" w:rsidRPr="008737ED" w14:paraId="746B6128" w14:textId="77777777" w:rsidTr="0022389B">
        <w:trPr>
          <w:tblHeader/>
        </w:trPr>
        <w:tc>
          <w:tcPr>
            <w:tcW w:w="3150" w:type="dxa"/>
          </w:tcPr>
          <w:p w14:paraId="30267BFE" w14:textId="77777777" w:rsidR="0010350E" w:rsidRPr="008737ED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39352964"/>
            <w:bookmarkStart w:id="1" w:name="_Hlk101962587"/>
          </w:p>
        </w:tc>
        <w:tc>
          <w:tcPr>
            <w:tcW w:w="900" w:type="dxa"/>
          </w:tcPr>
          <w:p w14:paraId="4F6F7CA4" w14:textId="77777777" w:rsidR="0010350E" w:rsidRPr="008737ED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30D705B" w14:textId="77777777" w:rsidR="0010350E" w:rsidRPr="008737ED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59BFF31" w14:textId="77777777" w:rsidR="0010350E" w:rsidRPr="008737ED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3C99D41E" w14:textId="77777777" w:rsidR="0010350E" w:rsidRPr="008737ED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bookmarkEnd w:id="0"/>
      <w:tr w:rsidR="00B52A63" w:rsidRPr="008737ED" w14:paraId="5FA01216" w14:textId="77777777" w:rsidTr="0022389B">
        <w:trPr>
          <w:tblHeader/>
        </w:trPr>
        <w:tc>
          <w:tcPr>
            <w:tcW w:w="3150" w:type="dxa"/>
          </w:tcPr>
          <w:p w14:paraId="567B28B3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DD54DE4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B1A0F21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  <w:hideMark/>
          </w:tcPr>
          <w:p w14:paraId="01C31CAA" w14:textId="2F04B6B1" w:rsidR="00B52A63" w:rsidRPr="008737ED" w:rsidRDefault="00877E54" w:rsidP="0022389B">
            <w:pPr>
              <w:pStyle w:val="a1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8737ED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 xml:space="preserve"> มีนาคม </w:t>
            </w:r>
            <w:r w:rsidR="00B52A63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2" w:type="dxa"/>
          </w:tcPr>
          <w:p w14:paraId="352F57A9" w14:textId="77777777" w:rsidR="00B52A63" w:rsidRPr="008737ED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hideMark/>
          </w:tcPr>
          <w:p w14:paraId="7442C72F" w14:textId="7C97A071" w:rsidR="00B52A63" w:rsidRPr="008737ED" w:rsidRDefault="00B52A63" w:rsidP="00B52A63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7E54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0E05048" w14:textId="77777777" w:rsidR="00B52A63" w:rsidRPr="008737ED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  <w:hideMark/>
          </w:tcPr>
          <w:p w14:paraId="7874BDE2" w14:textId="7C170AF3" w:rsidR="00B52A63" w:rsidRPr="008737ED" w:rsidRDefault="00877E54" w:rsidP="0022389B">
            <w:pPr>
              <w:pStyle w:val="a1"/>
              <w:ind w:left="-103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8737ED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 xml:space="preserve"> มีนาคม </w:t>
            </w:r>
            <w:r w:rsidR="00B52A63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1A57E3D" w14:textId="77777777" w:rsidR="00B52A63" w:rsidRPr="008737ED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  <w:hideMark/>
          </w:tcPr>
          <w:p w14:paraId="34E8BCCF" w14:textId="413E740C" w:rsidR="00B52A63" w:rsidRPr="008737ED" w:rsidRDefault="00B52A63" w:rsidP="00B52A63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7E54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52A63" w:rsidRPr="008737ED" w14:paraId="5A7051FC" w14:textId="77777777" w:rsidTr="0022389B">
        <w:trPr>
          <w:tblHeader/>
        </w:trPr>
        <w:tc>
          <w:tcPr>
            <w:tcW w:w="3150" w:type="dxa"/>
          </w:tcPr>
          <w:p w14:paraId="1AE2BB5F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3AFC23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CE78F45" w14:textId="77777777" w:rsidR="00B52A63" w:rsidRPr="008737ED" w:rsidRDefault="00B52A63" w:rsidP="00B52A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1"/>
      <w:tr w:rsidR="00B52A63" w:rsidRPr="008737ED" w14:paraId="0489A8BA" w14:textId="77777777" w:rsidTr="0022389B">
        <w:tc>
          <w:tcPr>
            <w:tcW w:w="3150" w:type="dxa"/>
            <w:hideMark/>
          </w:tcPr>
          <w:p w14:paraId="22061D92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FA92887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7784AF9C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851FB71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C27FCFC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12EB4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09A374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D080D8" w14:textId="77777777" w:rsidR="00B52A63" w:rsidRPr="008737ED" w:rsidRDefault="00B52A63" w:rsidP="00B52A6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2EBA0EE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6FB" w:rsidRPr="008737ED" w14:paraId="01A0089A" w14:textId="77777777" w:rsidTr="0022389B">
        <w:tc>
          <w:tcPr>
            <w:tcW w:w="3150" w:type="dxa"/>
            <w:hideMark/>
          </w:tcPr>
          <w:p w14:paraId="301A8804" w14:textId="6A3BDA0C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hideMark/>
          </w:tcPr>
          <w:p w14:paraId="04E0CDE2" w14:textId="64D0E43A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</w:tcPr>
          <w:p w14:paraId="3F471511" w14:textId="437DD549" w:rsidR="005D16FB" w:rsidRPr="008737ED" w:rsidRDefault="00FA7F49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62" w:type="dxa"/>
          </w:tcPr>
          <w:p w14:paraId="25000F55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0E5907C6" w14:textId="15D77073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  <w:tc>
          <w:tcPr>
            <w:tcW w:w="270" w:type="dxa"/>
          </w:tcPr>
          <w:p w14:paraId="088BECE2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7B0B452F" w14:textId="48EC0B85" w:rsidR="005D16FB" w:rsidRPr="008737ED" w:rsidRDefault="00FA7F49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36" w:type="dxa"/>
          </w:tcPr>
          <w:p w14:paraId="7A6A06EB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50986679" w14:textId="56DE374C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1,351</w:t>
            </w:r>
          </w:p>
        </w:tc>
      </w:tr>
      <w:tr w:rsidR="005D16FB" w:rsidRPr="008737ED" w14:paraId="14FC167E" w14:textId="77777777" w:rsidTr="0022389B">
        <w:tc>
          <w:tcPr>
            <w:tcW w:w="3150" w:type="dxa"/>
            <w:hideMark/>
          </w:tcPr>
          <w:p w14:paraId="7376AAD9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2A853BCC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3D4F4" w14:textId="4D33E557" w:rsidR="005D16FB" w:rsidRPr="008737ED" w:rsidRDefault="00FA7F49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264,024</w:t>
            </w:r>
          </w:p>
        </w:tc>
        <w:tc>
          <w:tcPr>
            <w:tcW w:w="262" w:type="dxa"/>
          </w:tcPr>
          <w:p w14:paraId="2F1D784C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CC56B" w14:textId="050196DD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282,864</w:t>
            </w:r>
          </w:p>
        </w:tc>
        <w:tc>
          <w:tcPr>
            <w:tcW w:w="270" w:type="dxa"/>
          </w:tcPr>
          <w:p w14:paraId="514E4A20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E8691" w14:textId="57A22231" w:rsidR="005D16FB" w:rsidRPr="008737ED" w:rsidRDefault="00FA7F49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263,963</w:t>
            </w:r>
          </w:p>
        </w:tc>
        <w:tc>
          <w:tcPr>
            <w:tcW w:w="236" w:type="dxa"/>
          </w:tcPr>
          <w:p w14:paraId="67FD3374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BCD9E" w14:textId="25FC38C0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282,803</w:t>
            </w:r>
          </w:p>
        </w:tc>
      </w:tr>
      <w:tr w:rsidR="005D16FB" w:rsidRPr="008737ED" w14:paraId="0F6142D1" w14:textId="77777777" w:rsidTr="0022389B">
        <w:tc>
          <w:tcPr>
            <w:tcW w:w="3150" w:type="dxa"/>
          </w:tcPr>
          <w:p w14:paraId="25F7AF6D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A119F4C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118F104" w14:textId="2F058AFE" w:rsidR="005D16FB" w:rsidRPr="008737ED" w:rsidRDefault="00FA7F49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264,372</w:t>
            </w:r>
          </w:p>
        </w:tc>
        <w:tc>
          <w:tcPr>
            <w:tcW w:w="262" w:type="dxa"/>
          </w:tcPr>
          <w:p w14:paraId="34E2E817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FEE98B0" w14:textId="290560C5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284,215</w:t>
            </w:r>
          </w:p>
        </w:tc>
        <w:tc>
          <w:tcPr>
            <w:tcW w:w="270" w:type="dxa"/>
          </w:tcPr>
          <w:p w14:paraId="7F649793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17DFC2" w14:textId="32756EA2" w:rsidR="005D16FB" w:rsidRPr="008737ED" w:rsidRDefault="00FA7F49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264,311</w:t>
            </w:r>
          </w:p>
        </w:tc>
        <w:tc>
          <w:tcPr>
            <w:tcW w:w="236" w:type="dxa"/>
          </w:tcPr>
          <w:p w14:paraId="1BEFEAF9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5E160F99" w14:textId="5819E4EE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284,154</w:t>
            </w:r>
          </w:p>
        </w:tc>
      </w:tr>
      <w:tr w:rsidR="005D16FB" w:rsidRPr="008737ED" w14:paraId="1285868A" w14:textId="77777777" w:rsidTr="0022389B">
        <w:trPr>
          <w:trHeight w:val="794"/>
        </w:trPr>
        <w:tc>
          <w:tcPr>
            <w:tcW w:w="3150" w:type="dxa"/>
          </w:tcPr>
          <w:p w14:paraId="214D046D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22AF7B6D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</w:tcPr>
          <w:p w14:paraId="411ED66B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4AE32" w14:textId="3701EB38" w:rsidR="005D16FB" w:rsidRPr="008737ED" w:rsidRDefault="00FA7F49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1B1EB2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  <w:vAlign w:val="bottom"/>
          </w:tcPr>
          <w:p w14:paraId="4F6BA082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E4027" w14:textId="77777777" w:rsidR="005D16FB" w:rsidRPr="008737ED" w:rsidRDefault="005D16FB" w:rsidP="005D16FB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EF98E17" w14:textId="10D0092A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569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76CCF3A6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C2BB4" w14:textId="5159BF7E" w:rsidR="005D16FB" w:rsidRPr="008737ED" w:rsidRDefault="00FA7F49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2506A7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7B1570BA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706DBA" w14:textId="77777777" w:rsidR="005D16FB" w:rsidRPr="008737ED" w:rsidRDefault="005D16FB" w:rsidP="005D16FB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09295B2" w14:textId="182E6EA9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5D16FB" w:rsidRPr="008737ED" w14:paraId="4444B23C" w14:textId="77777777" w:rsidTr="0022389B">
        <w:tc>
          <w:tcPr>
            <w:tcW w:w="3150" w:type="dxa"/>
          </w:tcPr>
          <w:p w14:paraId="27870A71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02A859C6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F88AC0E" w14:textId="57C3AEFC" w:rsidR="005D16FB" w:rsidRPr="008737ED" w:rsidRDefault="00FA7F49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</w:t>
            </w:r>
            <w:r w:rsidR="001B1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62" w:type="dxa"/>
          </w:tcPr>
          <w:p w14:paraId="093D49E1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F47F2BA" w14:textId="17FC4071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265,646</w:t>
            </w:r>
          </w:p>
        </w:tc>
        <w:tc>
          <w:tcPr>
            <w:tcW w:w="270" w:type="dxa"/>
          </w:tcPr>
          <w:p w14:paraId="56378B52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E89E65" w14:textId="4C9C4434" w:rsidR="005D16FB" w:rsidRPr="008737ED" w:rsidRDefault="00FA7F49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</w:t>
            </w:r>
            <w:r w:rsidR="001B1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36" w:type="dxa"/>
          </w:tcPr>
          <w:p w14:paraId="16116382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34232B66" w14:textId="4858070F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265,646</w:t>
            </w:r>
          </w:p>
        </w:tc>
      </w:tr>
      <w:tr w:rsidR="005D16FB" w:rsidRPr="0076314E" w14:paraId="6136075F" w14:textId="77777777" w:rsidTr="0022389B">
        <w:tc>
          <w:tcPr>
            <w:tcW w:w="3150" w:type="dxa"/>
          </w:tcPr>
          <w:p w14:paraId="1A767AE5" w14:textId="77777777" w:rsidR="005D16FB" w:rsidRPr="00505141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556787" w14:textId="77777777" w:rsidR="005D16FB" w:rsidRPr="0076314E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D7172B2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2" w:type="dxa"/>
          </w:tcPr>
          <w:p w14:paraId="4449E989" w14:textId="77777777" w:rsidR="005D16FB" w:rsidRPr="0076314E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62910290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1C2753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1D9344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0A751C6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F8EA01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16FB" w:rsidRPr="008737ED" w14:paraId="21B7E570" w14:textId="77777777" w:rsidTr="0022389B">
        <w:tc>
          <w:tcPr>
            <w:tcW w:w="3150" w:type="dxa"/>
          </w:tcPr>
          <w:p w14:paraId="70C5ADA3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6AA33628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26184C2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2ED35A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96F0B79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7EA63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3487B21B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C87CFD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2A6FE52E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6FB" w:rsidRPr="008737ED" w14:paraId="1030565A" w14:textId="77777777" w:rsidTr="0022389B">
        <w:tc>
          <w:tcPr>
            <w:tcW w:w="3150" w:type="dxa"/>
          </w:tcPr>
          <w:p w14:paraId="69C36119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0770E0CA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106C5DA8" w14:textId="1E897F94" w:rsidR="005D16FB" w:rsidRPr="008737ED" w:rsidRDefault="000C506A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38,49</w:t>
            </w:r>
            <w:r w:rsidR="00FF6FD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2" w:type="dxa"/>
            <w:vAlign w:val="center"/>
          </w:tcPr>
          <w:p w14:paraId="2851B952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623F369C" w14:textId="2A11544C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70" w:type="dxa"/>
            <w:vAlign w:val="center"/>
          </w:tcPr>
          <w:p w14:paraId="2E1EE4E0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723F35EC" w14:textId="6335A0CE" w:rsidR="005D16FB" w:rsidRPr="008737ED" w:rsidRDefault="000C506A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0C506A">
              <w:rPr>
                <w:rFonts w:asciiTheme="majorBidi" w:hAnsiTheme="majorBidi" w:cstheme="majorBidi"/>
                <w:sz w:val="30"/>
                <w:szCs w:val="30"/>
              </w:rPr>
              <w:t>38,49</w:t>
            </w:r>
            <w:r w:rsidR="00FF6FD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7E0482AF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E167FC5" w14:textId="3363FC18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37,971</w:t>
            </w:r>
          </w:p>
        </w:tc>
      </w:tr>
      <w:tr w:rsidR="005D16FB" w:rsidRPr="008737ED" w14:paraId="48210FE2" w14:textId="77777777" w:rsidTr="0022389B">
        <w:tc>
          <w:tcPr>
            <w:tcW w:w="3150" w:type="dxa"/>
            <w:hideMark/>
          </w:tcPr>
          <w:p w14:paraId="296D6D80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60E80D1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0D067" w14:textId="54C108F0" w:rsidR="005D16FB" w:rsidRPr="008737ED" w:rsidRDefault="000C506A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38,49</w:t>
            </w:r>
            <w:r w:rsidR="00FF6F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14:paraId="63F7F0A2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7624D" w14:textId="75DBA559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70" w:type="dxa"/>
          </w:tcPr>
          <w:p w14:paraId="16E2E995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7C928" w14:textId="455A8445" w:rsidR="005D16FB" w:rsidRPr="008737ED" w:rsidRDefault="000C506A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0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38,49</w:t>
            </w:r>
            <w:r w:rsidR="00FF6F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35CB6B6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A19EB" w14:textId="1DCAFF9C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37,971</w:t>
            </w:r>
          </w:p>
        </w:tc>
      </w:tr>
      <w:tr w:rsidR="00E5774D" w:rsidRPr="0076314E" w14:paraId="11CB9D28" w14:textId="77777777" w:rsidTr="0022389B">
        <w:tc>
          <w:tcPr>
            <w:tcW w:w="3150" w:type="dxa"/>
          </w:tcPr>
          <w:p w14:paraId="376B1DD4" w14:textId="3AC3244F" w:rsidR="00E5774D" w:rsidRPr="0020201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6427DB" w14:textId="77777777" w:rsidR="00E5774D" w:rsidRPr="0076314E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4" w:type="dxa"/>
          </w:tcPr>
          <w:p w14:paraId="5459CE3B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</w:tcPr>
          <w:p w14:paraId="144986D3" w14:textId="77777777" w:rsidR="00E5774D" w:rsidRPr="0076314E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3C61AE0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01F57E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033AEC0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9C3DCA2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9F4075F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774D" w:rsidRPr="008737ED" w14:paraId="03856E69" w14:textId="77777777" w:rsidTr="00054074">
        <w:tc>
          <w:tcPr>
            <w:tcW w:w="3150" w:type="dxa"/>
            <w:hideMark/>
          </w:tcPr>
          <w:p w14:paraId="4B58D29C" w14:textId="77777777" w:rsidR="00E5774D" w:rsidRPr="008737ED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299484AA" w14:textId="77777777" w:rsidR="00E5774D" w:rsidRPr="008737ED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B22701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A8F2282" w14:textId="77777777" w:rsidR="00E5774D" w:rsidRPr="008737ED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102BCA91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6E162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52015C18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36E95A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AA2D2FF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911" w:rsidRPr="008737ED" w14:paraId="62FC7FE7" w14:textId="77777777" w:rsidTr="00054074">
        <w:tc>
          <w:tcPr>
            <w:tcW w:w="3150" w:type="dxa"/>
          </w:tcPr>
          <w:p w14:paraId="65C52E28" w14:textId="7FA0C05C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588890C4" w14:textId="550074B8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0A26A00C" w14:textId="332C8390" w:rsidR="009F5911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14:paraId="06D6B4F8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75E941F1" w14:textId="032C243F" w:rsidR="009F5911" w:rsidRPr="008737ED" w:rsidRDefault="009F5911" w:rsidP="00044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40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AF11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0CAFE40A" w14:textId="2CE50C03" w:rsidR="009F5911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2CC0456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77CF33A0" w14:textId="32A40ACD" w:rsidR="009F5911" w:rsidRPr="008737ED" w:rsidRDefault="009F5911" w:rsidP="00044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40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911" w:rsidRPr="008737ED" w14:paraId="510FB6C4" w14:textId="77777777" w:rsidTr="00054074">
        <w:tc>
          <w:tcPr>
            <w:tcW w:w="3150" w:type="dxa"/>
            <w:hideMark/>
          </w:tcPr>
          <w:p w14:paraId="1B75F3C9" w14:textId="77777777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171624E3" w14:textId="77777777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4791DB27" w14:textId="3E9439EF" w:rsidR="009F5911" w:rsidRPr="008737ED" w:rsidRDefault="009F5911" w:rsidP="009F591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62" w:type="dxa"/>
            <w:vAlign w:val="center"/>
          </w:tcPr>
          <w:p w14:paraId="419133F8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8391E6" w14:textId="6E06A209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  <w:vAlign w:val="center"/>
          </w:tcPr>
          <w:p w14:paraId="24811879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948D70" w14:textId="001FD6A5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36" w:type="dxa"/>
            <w:vAlign w:val="center"/>
          </w:tcPr>
          <w:p w14:paraId="6902ACFE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B38C07" w14:textId="237CB5BB" w:rsidR="009F5911" w:rsidRPr="008737ED" w:rsidRDefault="009F5911" w:rsidP="0005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</w:t>
            </w:r>
          </w:p>
        </w:tc>
      </w:tr>
      <w:tr w:rsidR="009F5911" w:rsidRPr="008737ED" w14:paraId="3BFC90F9" w14:textId="77777777" w:rsidTr="00054074">
        <w:trPr>
          <w:trHeight w:val="352"/>
        </w:trPr>
        <w:tc>
          <w:tcPr>
            <w:tcW w:w="3150" w:type="dxa"/>
            <w:hideMark/>
          </w:tcPr>
          <w:p w14:paraId="62E36F51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A3268C4" w14:textId="77777777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EA0817" w14:textId="4C35520D" w:rsidR="009F5911" w:rsidRPr="00054074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4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62" w:type="dxa"/>
            <w:vAlign w:val="center"/>
          </w:tcPr>
          <w:p w14:paraId="4F450883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645F3C" w14:textId="0F832FF4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  <w:vAlign w:val="center"/>
          </w:tcPr>
          <w:p w14:paraId="73A64BDF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B9AA5D" w14:textId="27390A58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50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FF6F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66C99177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DE80B5" w14:textId="02549B9B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121</w:t>
            </w:r>
          </w:p>
        </w:tc>
      </w:tr>
      <w:tr w:rsidR="009F5911" w:rsidRPr="008737ED" w14:paraId="26534503" w14:textId="77777777" w:rsidTr="0022389B">
        <w:tc>
          <w:tcPr>
            <w:tcW w:w="3150" w:type="dxa"/>
          </w:tcPr>
          <w:p w14:paraId="6352658A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B0E4B1A" w14:textId="77777777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641AD6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16636EC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55B188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7889847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46DA59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F335A3B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19515D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F5911" w:rsidRPr="008737ED" w14:paraId="5A7467EB" w14:textId="77777777" w:rsidTr="0022389B">
        <w:tc>
          <w:tcPr>
            <w:tcW w:w="4050" w:type="dxa"/>
            <w:gridSpan w:val="2"/>
            <w:hideMark/>
          </w:tcPr>
          <w:p w14:paraId="638B50F7" w14:textId="77777777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ADFB81" w14:textId="78509A6C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284,357</w:t>
            </w:r>
          </w:p>
        </w:tc>
        <w:tc>
          <w:tcPr>
            <w:tcW w:w="262" w:type="dxa"/>
            <w:vAlign w:val="bottom"/>
          </w:tcPr>
          <w:p w14:paraId="179673A9" w14:textId="77777777" w:rsidR="009F5911" w:rsidRPr="008737ED" w:rsidRDefault="009F5911" w:rsidP="009F59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DFCE2D" w14:textId="4C147E3F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303,738</w:t>
            </w:r>
          </w:p>
        </w:tc>
        <w:tc>
          <w:tcPr>
            <w:tcW w:w="270" w:type="dxa"/>
            <w:vAlign w:val="bottom"/>
          </w:tcPr>
          <w:p w14:paraId="01F5352C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057B88" w14:textId="6A3F1BAF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284,357</w:t>
            </w:r>
          </w:p>
        </w:tc>
        <w:tc>
          <w:tcPr>
            <w:tcW w:w="236" w:type="dxa"/>
            <w:vAlign w:val="bottom"/>
          </w:tcPr>
          <w:p w14:paraId="6860D0C3" w14:textId="77777777" w:rsidR="009F5911" w:rsidRPr="008737ED" w:rsidRDefault="009F5911" w:rsidP="009F59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35C285" w14:textId="355768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303,738</w:t>
            </w:r>
          </w:p>
        </w:tc>
      </w:tr>
    </w:tbl>
    <w:p w14:paraId="5E394436" w14:textId="5CCB7029" w:rsidR="006E5A94" w:rsidRDefault="006E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39AADFD" w14:textId="60117543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8CC6794" w14:textId="74AE633E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122307E" w14:textId="77AB2C0F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CC636ED" w14:textId="5B362F7C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8C89EF5" w14:textId="538700F5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D3C9CAE" w14:textId="1953ABB6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9EF1931" w14:textId="77777777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8"/>
        <w:gridCol w:w="236"/>
        <w:gridCol w:w="18"/>
        <w:gridCol w:w="1178"/>
      </w:tblGrid>
      <w:tr w:rsidR="0076314E" w:rsidRPr="008737ED" w14:paraId="0395C1DB" w14:textId="77777777" w:rsidTr="00251AFE">
        <w:trPr>
          <w:tblHeader/>
        </w:trPr>
        <w:tc>
          <w:tcPr>
            <w:tcW w:w="3150" w:type="dxa"/>
          </w:tcPr>
          <w:p w14:paraId="424B689D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931DD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FFADB87" w14:textId="77777777" w:rsidR="0076314E" w:rsidRPr="008737ED" w:rsidRDefault="0076314E" w:rsidP="00D458D6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5C4A7A1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5"/>
            <w:vAlign w:val="bottom"/>
            <w:hideMark/>
          </w:tcPr>
          <w:p w14:paraId="245FA04F" w14:textId="77777777" w:rsidR="0076314E" w:rsidRPr="008737ED" w:rsidRDefault="0076314E" w:rsidP="00D458D6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6314E" w:rsidRPr="008737ED" w14:paraId="27E4531D" w14:textId="77777777" w:rsidTr="00251AFE">
        <w:trPr>
          <w:tblHeader/>
        </w:trPr>
        <w:tc>
          <w:tcPr>
            <w:tcW w:w="3150" w:type="dxa"/>
          </w:tcPr>
          <w:p w14:paraId="233AA928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C7818A8" w14:textId="77777777" w:rsidR="0076314E" w:rsidRPr="008737ED" w:rsidRDefault="0076314E" w:rsidP="00D458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656B68E" w14:textId="7BDB53AD" w:rsidR="0076314E" w:rsidRPr="008737ED" w:rsidRDefault="0076314E" w:rsidP="00D458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hideMark/>
          </w:tcPr>
          <w:p w14:paraId="07A6310B" w14:textId="77777777" w:rsidR="0076314E" w:rsidRPr="008737ED" w:rsidRDefault="0076314E" w:rsidP="00D458D6">
            <w:pPr>
              <w:pStyle w:val="a1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8737ED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 xml:space="preserve"> มีนาคม 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2" w:type="dxa"/>
          </w:tcPr>
          <w:p w14:paraId="0DB4231A" w14:textId="77777777" w:rsidR="0076314E" w:rsidRPr="008737ED" w:rsidRDefault="0076314E" w:rsidP="00D458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hideMark/>
          </w:tcPr>
          <w:p w14:paraId="52B36773" w14:textId="77777777" w:rsidR="0076314E" w:rsidRPr="008737ED" w:rsidRDefault="0076314E" w:rsidP="00D458D6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79479CC" w14:textId="77777777" w:rsidR="0076314E" w:rsidRPr="008737ED" w:rsidRDefault="0076314E" w:rsidP="00D458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  <w:gridSpan w:val="2"/>
            <w:hideMark/>
          </w:tcPr>
          <w:p w14:paraId="26116AD7" w14:textId="77777777" w:rsidR="0076314E" w:rsidRPr="008737ED" w:rsidRDefault="0076314E" w:rsidP="00D458D6">
            <w:pPr>
              <w:pStyle w:val="a1"/>
              <w:ind w:left="-103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8737ED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 xml:space="preserve"> มีนาคม 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53C8AE2" w14:textId="77777777" w:rsidR="0076314E" w:rsidRPr="008737ED" w:rsidRDefault="0076314E" w:rsidP="00D458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96" w:type="dxa"/>
            <w:gridSpan w:val="2"/>
            <w:hideMark/>
          </w:tcPr>
          <w:p w14:paraId="7EA8AC3B" w14:textId="77777777" w:rsidR="0076314E" w:rsidRPr="008737ED" w:rsidRDefault="0076314E" w:rsidP="00D458D6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6314E" w:rsidRPr="008737ED" w14:paraId="6EE307EE" w14:textId="77777777" w:rsidTr="00251AFE">
        <w:trPr>
          <w:tblHeader/>
        </w:trPr>
        <w:tc>
          <w:tcPr>
            <w:tcW w:w="3150" w:type="dxa"/>
          </w:tcPr>
          <w:p w14:paraId="7D5546CA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89A99F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9"/>
            <w:vAlign w:val="bottom"/>
            <w:hideMark/>
          </w:tcPr>
          <w:p w14:paraId="7B3D0483" w14:textId="77777777" w:rsidR="0076314E" w:rsidRPr="008737ED" w:rsidRDefault="0076314E" w:rsidP="00D458D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5A94" w:rsidRPr="008060F3" w14:paraId="579BF2D2" w14:textId="77777777" w:rsidTr="00251AFE">
        <w:tc>
          <w:tcPr>
            <w:tcW w:w="4050" w:type="dxa"/>
            <w:gridSpan w:val="2"/>
          </w:tcPr>
          <w:p w14:paraId="55FABEC8" w14:textId="77777777" w:rsidR="006E5A94" w:rsidRPr="008060F3" w:rsidRDefault="006E5A94" w:rsidP="00D458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0F75DF78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80AA5C8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0B86C36D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3D0F0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364B3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gridSpan w:val="3"/>
          </w:tcPr>
          <w:p w14:paraId="6AEAF4E0" w14:textId="77777777" w:rsidR="006E5A94" w:rsidRPr="008060F3" w:rsidRDefault="006E5A94" w:rsidP="00D458D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2C12B03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A94" w:rsidRPr="008060F3" w14:paraId="000D53A1" w14:textId="77777777" w:rsidTr="00251AFE">
        <w:tc>
          <w:tcPr>
            <w:tcW w:w="4050" w:type="dxa"/>
            <w:gridSpan w:val="2"/>
            <w:hideMark/>
          </w:tcPr>
          <w:p w14:paraId="14BF4F3D" w14:textId="77777777" w:rsidR="006E5A94" w:rsidRPr="008060F3" w:rsidRDefault="006E5A94" w:rsidP="00D458D6">
            <w:pPr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4" w:type="dxa"/>
          </w:tcPr>
          <w:p w14:paraId="0A4F8EB0" w14:textId="0B38DD43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145,0</w:t>
            </w:r>
            <w:r w:rsidR="0076314E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62" w:type="dxa"/>
          </w:tcPr>
          <w:p w14:paraId="292199E8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91A13F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144,372</w:t>
            </w:r>
          </w:p>
        </w:tc>
        <w:tc>
          <w:tcPr>
            <w:tcW w:w="270" w:type="dxa"/>
          </w:tcPr>
          <w:p w14:paraId="487C33BC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D980B2" w14:textId="596BBACE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5008F9">
              <w:rPr>
                <w:rFonts w:ascii="Angsana New" w:hAnsi="Angsana New"/>
                <w:sz w:val="30"/>
                <w:szCs w:val="30"/>
              </w:rPr>
              <w:t>145,0</w:t>
            </w:r>
            <w:r w:rsidR="0076314E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62" w:type="dxa"/>
            <w:gridSpan w:val="3"/>
          </w:tcPr>
          <w:p w14:paraId="362B1EDB" w14:textId="77777777" w:rsidR="006E5A94" w:rsidRPr="008060F3" w:rsidRDefault="006E5A94" w:rsidP="00D458D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2F4B8A8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144,372</w:t>
            </w:r>
          </w:p>
        </w:tc>
      </w:tr>
      <w:tr w:rsidR="006E5A94" w:rsidRPr="008060F3" w14:paraId="732DFE9A" w14:textId="77777777" w:rsidTr="00251AFE">
        <w:tc>
          <w:tcPr>
            <w:tcW w:w="4050" w:type="dxa"/>
            <w:gridSpan w:val="2"/>
            <w:hideMark/>
          </w:tcPr>
          <w:p w14:paraId="1A4DF605" w14:textId="77777777" w:rsidR="006E5A94" w:rsidRPr="008060F3" w:rsidRDefault="006E5A94" w:rsidP="00D458D6">
            <w:pPr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4" w:type="dxa"/>
          </w:tcPr>
          <w:p w14:paraId="3BE3EFF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278B4AE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5BB84D7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0379A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E1EE53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3"/>
          </w:tcPr>
          <w:p w14:paraId="6B80EF1E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4C62539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A94" w:rsidRPr="008060F3" w14:paraId="2453BFF2" w14:textId="77777777" w:rsidTr="00251AFE">
        <w:tc>
          <w:tcPr>
            <w:tcW w:w="4050" w:type="dxa"/>
            <w:gridSpan w:val="2"/>
            <w:hideMark/>
          </w:tcPr>
          <w:p w14:paraId="468D5AF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1 - 90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37E7D43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60,899</w:t>
            </w:r>
          </w:p>
        </w:tc>
        <w:tc>
          <w:tcPr>
            <w:tcW w:w="262" w:type="dxa"/>
          </w:tcPr>
          <w:p w14:paraId="53C4AF3F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3B83F45B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95,836</w:t>
            </w:r>
          </w:p>
        </w:tc>
        <w:tc>
          <w:tcPr>
            <w:tcW w:w="270" w:type="dxa"/>
          </w:tcPr>
          <w:p w14:paraId="5042132F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1E6E0E5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5008F9">
              <w:rPr>
                <w:rFonts w:ascii="Angsana New" w:hAnsi="Angsana New"/>
                <w:sz w:val="30"/>
                <w:szCs w:val="30"/>
              </w:rPr>
              <w:t>60,899</w:t>
            </w:r>
          </w:p>
        </w:tc>
        <w:tc>
          <w:tcPr>
            <w:tcW w:w="262" w:type="dxa"/>
            <w:gridSpan w:val="3"/>
          </w:tcPr>
          <w:p w14:paraId="614E7D77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1B303AFD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95,836</w:t>
            </w:r>
          </w:p>
        </w:tc>
      </w:tr>
      <w:tr w:rsidR="006E5A94" w:rsidRPr="008060F3" w14:paraId="2E6124F4" w14:textId="77777777" w:rsidTr="00251AFE">
        <w:tc>
          <w:tcPr>
            <w:tcW w:w="4050" w:type="dxa"/>
            <w:gridSpan w:val="2"/>
          </w:tcPr>
          <w:p w14:paraId="3BF77E0E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91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0ABC271" w14:textId="0FD28835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33,41</w:t>
            </w:r>
            <w:r w:rsidR="00C92B5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</w:tcPr>
          <w:p w14:paraId="784F3D58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2F14013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17,547</w:t>
            </w:r>
          </w:p>
        </w:tc>
        <w:tc>
          <w:tcPr>
            <w:tcW w:w="270" w:type="dxa"/>
          </w:tcPr>
          <w:p w14:paraId="4C33C9FB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D87B0C" w14:textId="6C1B4076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5008F9">
              <w:rPr>
                <w:rFonts w:ascii="Angsana New" w:hAnsi="Angsana New"/>
                <w:sz w:val="30"/>
                <w:szCs w:val="30"/>
              </w:rPr>
              <w:t>33,41</w:t>
            </w:r>
            <w:r w:rsidR="002506A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gridSpan w:val="3"/>
          </w:tcPr>
          <w:p w14:paraId="00F5658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144FB1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17,547</w:t>
            </w:r>
          </w:p>
        </w:tc>
      </w:tr>
      <w:tr w:rsidR="006E5A94" w:rsidRPr="008060F3" w14:paraId="5DCC2C09" w14:textId="77777777" w:rsidTr="00251AFE">
        <w:tc>
          <w:tcPr>
            <w:tcW w:w="4050" w:type="dxa"/>
            <w:gridSpan w:val="2"/>
          </w:tcPr>
          <w:p w14:paraId="5FD37F27" w14:textId="2EBA6E31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181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74ADB">
              <w:rPr>
                <w:rFonts w:ascii="Angsana New" w:hAnsi="Angsana New"/>
                <w:sz w:val="30"/>
                <w:szCs w:val="30"/>
              </w:rPr>
              <w:t>–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360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4FC1E53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  <w:tc>
          <w:tcPr>
            <w:tcW w:w="262" w:type="dxa"/>
            <w:vAlign w:val="bottom"/>
          </w:tcPr>
          <w:p w14:paraId="5C826376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12E9DD5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4,340</w:t>
            </w:r>
          </w:p>
        </w:tc>
        <w:tc>
          <w:tcPr>
            <w:tcW w:w="270" w:type="dxa"/>
            <w:vAlign w:val="bottom"/>
          </w:tcPr>
          <w:p w14:paraId="4469A070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3CBB0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  <w:tc>
          <w:tcPr>
            <w:tcW w:w="262" w:type="dxa"/>
            <w:gridSpan w:val="3"/>
            <w:vAlign w:val="bottom"/>
          </w:tcPr>
          <w:p w14:paraId="6BE013A5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0E5E96CF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4,340</w:t>
            </w:r>
          </w:p>
        </w:tc>
      </w:tr>
      <w:tr w:rsidR="006E5A94" w:rsidRPr="008060F3" w14:paraId="32A413F2" w14:textId="77777777" w:rsidTr="00251AFE">
        <w:tc>
          <w:tcPr>
            <w:tcW w:w="4050" w:type="dxa"/>
            <w:gridSpan w:val="2"/>
          </w:tcPr>
          <w:p w14:paraId="7CC22EE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060F3">
              <w:rPr>
                <w:rFonts w:ascii="Angsana New" w:hAnsi="Angsana New"/>
                <w:sz w:val="30"/>
                <w:szCs w:val="30"/>
              </w:rPr>
              <w:t>360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8D773B" w14:textId="769B2D14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C92B52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262" w:type="dxa"/>
            <w:vAlign w:val="bottom"/>
          </w:tcPr>
          <w:p w14:paraId="0E23F84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4F7F66A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22,120</w:t>
            </w:r>
          </w:p>
        </w:tc>
        <w:tc>
          <w:tcPr>
            <w:tcW w:w="270" w:type="dxa"/>
            <w:vAlign w:val="bottom"/>
          </w:tcPr>
          <w:p w14:paraId="07B4EC58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DBA969" w14:textId="086E9913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21,8</w:t>
            </w:r>
            <w:r w:rsidR="0076314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2" w:type="dxa"/>
            <w:gridSpan w:val="3"/>
            <w:vAlign w:val="bottom"/>
          </w:tcPr>
          <w:p w14:paraId="7FFEF8E2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739EEAD6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22,059</w:t>
            </w:r>
          </w:p>
        </w:tc>
      </w:tr>
      <w:tr w:rsidR="006E5A94" w:rsidRPr="008060F3" w14:paraId="1F598783" w14:textId="77777777" w:rsidTr="00251AFE">
        <w:tc>
          <w:tcPr>
            <w:tcW w:w="4050" w:type="dxa"/>
            <w:gridSpan w:val="2"/>
          </w:tcPr>
          <w:p w14:paraId="5B9DFCA9" w14:textId="77777777" w:rsidR="006E5A94" w:rsidRPr="008060F3" w:rsidRDefault="006E5A94" w:rsidP="00D458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6F2BFC0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8CF">
              <w:rPr>
                <w:rFonts w:ascii="Angsana New" w:hAnsi="Angsana New"/>
                <w:b/>
                <w:bCs/>
                <w:sz w:val="30"/>
                <w:szCs w:val="30"/>
              </w:rPr>
              <w:t>264,372</w:t>
            </w:r>
          </w:p>
        </w:tc>
        <w:tc>
          <w:tcPr>
            <w:tcW w:w="262" w:type="dxa"/>
          </w:tcPr>
          <w:p w14:paraId="39B31938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26DB457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284,215</w:t>
            </w:r>
          </w:p>
        </w:tc>
        <w:tc>
          <w:tcPr>
            <w:tcW w:w="270" w:type="dxa"/>
          </w:tcPr>
          <w:p w14:paraId="4504FB6A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2DDDC8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8CF">
              <w:rPr>
                <w:rFonts w:ascii="Angsana New" w:hAnsi="Angsana New"/>
                <w:b/>
                <w:bCs/>
                <w:sz w:val="30"/>
                <w:szCs w:val="30"/>
              </w:rPr>
              <w:t>264,311</w:t>
            </w:r>
          </w:p>
        </w:tc>
        <w:tc>
          <w:tcPr>
            <w:tcW w:w="262" w:type="dxa"/>
            <w:gridSpan w:val="3"/>
          </w:tcPr>
          <w:p w14:paraId="59A23E6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40412C9E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284,154</w:t>
            </w:r>
          </w:p>
        </w:tc>
      </w:tr>
      <w:tr w:rsidR="006E5A94" w:rsidRPr="008060F3" w14:paraId="36A1E2A7" w14:textId="77777777" w:rsidTr="00251AFE">
        <w:tc>
          <w:tcPr>
            <w:tcW w:w="4050" w:type="dxa"/>
            <w:gridSpan w:val="2"/>
            <w:vAlign w:val="bottom"/>
          </w:tcPr>
          <w:p w14:paraId="48B06576" w14:textId="77777777" w:rsidR="006E5A94" w:rsidRPr="009162E7" w:rsidRDefault="006E5A94" w:rsidP="00D458D6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162E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9162E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3231348A" w14:textId="51E800A5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9C58CF">
              <w:rPr>
                <w:rFonts w:ascii="Angsana New" w:hAnsi="Angsana New"/>
                <w:sz w:val="30"/>
                <w:szCs w:val="30"/>
              </w:rPr>
              <w:t>(18,</w:t>
            </w:r>
            <w:r w:rsidR="00F11299">
              <w:rPr>
                <w:rFonts w:ascii="Angsana New" w:hAnsi="Angsana New"/>
                <w:sz w:val="30"/>
                <w:szCs w:val="30"/>
              </w:rPr>
              <w:t>735</w:t>
            </w:r>
            <w:r w:rsidRPr="009C58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24B94F5A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7425F287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(18,569)</w:t>
            </w:r>
          </w:p>
        </w:tc>
        <w:tc>
          <w:tcPr>
            <w:tcW w:w="270" w:type="dxa"/>
          </w:tcPr>
          <w:p w14:paraId="6ED6262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823215" w14:textId="5AB328A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9C58CF">
              <w:rPr>
                <w:rFonts w:ascii="Angsana New" w:hAnsi="Angsana New"/>
                <w:sz w:val="30"/>
                <w:szCs w:val="30"/>
              </w:rPr>
              <w:t>(18,</w:t>
            </w:r>
            <w:r w:rsidR="002506A7">
              <w:rPr>
                <w:rFonts w:ascii="Angsana New" w:hAnsi="Angsana New"/>
                <w:sz w:val="30"/>
                <w:szCs w:val="30"/>
              </w:rPr>
              <w:t>674</w:t>
            </w:r>
            <w:r w:rsidRPr="009C58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gridSpan w:val="3"/>
          </w:tcPr>
          <w:p w14:paraId="25C824F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3F3A07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(18,508)</w:t>
            </w:r>
          </w:p>
        </w:tc>
      </w:tr>
      <w:tr w:rsidR="006E5A94" w:rsidRPr="008060F3" w14:paraId="2DEE631C" w14:textId="77777777" w:rsidTr="00251AFE">
        <w:tc>
          <w:tcPr>
            <w:tcW w:w="4050" w:type="dxa"/>
            <w:gridSpan w:val="2"/>
            <w:shd w:val="clear" w:color="auto" w:fill="auto"/>
          </w:tcPr>
          <w:p w14:paraId="7B80FEC6" w14:textId="77777777" w:rsidR="006E5A94" w:rsidRPr="008060F3" w:rsidRDefault="006E5A94" w:rsidP="00D458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BAF787" w14:textId="1EDF13B9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8CF">
              <w:rPr>
                <w:rFonts w:ascii="Angsana New" w:hAnsi="Angsana New"/>
                <w:b/>
                <w:bCs/>
                <w:sz w:val="30"/>
                <w:szCs w:val="30"/>
              </w:rPr>
              <w:t>245,</w:t>
            </w:r>
            <w:r w:rsidR="00F11299">
              <w:rPr>
                <w:rFonts w:ascii="Angsana New" w:hAnsi="Angsana New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62" w:type="dxa"/>
          </w:tcPr>
          <w:p w14:paraId="05B6CACA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E6B9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265,646</w:t>
            </w:r>
          </w:p>
        </w:tc>
        <w:tc>
          <w:tcPr>
            <w:tcW w:w="270" w:type="dxa"/>
          </w:tcPr>
          <w:p w14:paraId="02C17EC2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288D3A" w14:textId="00E7C6CF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8CF">
              <w:rPr>
                <w:rFonts w:ascii="Angsana New" w:hAnsi="Angsana New"/>
                <w:b/>
                <w:bCs/>
                <w:sz w:val="30"/>
                <w:szCs w:val="30"/>
              </w:rPr>
              <w:t>245,</w:t>
            </w:r>
            <w:r w:rsidR="00F11299">
              <w:rPr>
                <w:rFonts w:ascii="Angsana New" w:hAnsi="Angsana New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62" w:type="dxa"/>
            <w:gridSpan w:val="3"/>
          </w:tcPr>
          <w:p w14:paraId="32BEBF1E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B6B298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265,646</w:t>
            </w:r>
          </w:p>
        </w:tc>
      </w:tr>
    </w:tbl>
    <w:p w14:paraId="2EBE8782" w14:textId="47D5D88C" w:rsidR="00054074" w:rsidRPr="002F49CA" w:rsidRDefault="00054074" w:rsidP="006E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84"/>
        <w:gridCol w:w="1166"/>
        <w:gridCol w:w="180"/>
        <w:gridCol w:w="1174"/>
      </w:tblGrid>
      <w:tr w:rsidR="00054074" w:rsidRPr="008060F3" w14:paraId="0FC920AE" w14:textId="77777777" w:rsidTr="00D458D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E614A8F" w14:textId="77777777" w:rsidR="00054074" w:rsidRPr="009162E7" w:rsidRDefault="00054074" w:rsidP="000440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0440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557642F7" w14:textId="77777777" w:rsidR="00054074" w:rsidRPr="008060F3" w:rsidRDefault="00054074" w:rsidP="00D458D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060F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34F3D09A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89679BE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8060F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074" w:rsidRPr="008060F3" w14:paraId="1DAC29DB" w14:textId="77777777" w:rsidTr="0023560B">
        <w:trPr>
          <w:cantSplit/>
          <w:tblHeader/>
        </w:trPr>
        <w:tc>
          <w:tcPr>
            <w:tcW w:w="4050" w:type="dxa"/>
            <w:vAlign w:val="bottom"/>
          </w:tcPr>
          <w:p w14:paraId="31F75E98" w14:textId="025D21D0" w:rsidR="00054074" w:rsidRPr="009162E7" w:rsidRDefault="00054074" w:rsidP="000440DB">
            <w:pPr>
              <w:pStyle w:val="acctfourfigures"/>
              <w:tabs>
                <w:tab w:val="left" w:pos="720"/>
              </w:tabs>
              <w:spacing w:line="240" w:lineRule="auto"/>
              <w:ind w:left="188" w:right="-80" w:hanging="174"/>
              <w:rPr>
                <w:rFonts w:ascii="Angsana New" w:hAnsi="Angsana New"/>
                <w:b/>
                <w:bCs/>
                <w:color w:val="0000FF"/>
                <w:spacing w:val="-6"/>
                <w:sz w:val="30"/>
                <w:szCs w:val="30"/>
                <w:lang w:val="en-US"/>
              </w:rPr>
            </w:pP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 </w:t>
            </w:r>
            <w:r w:rsidR="000440DB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 xml:space="preserve"> </w:t>
            </w: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0440D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31</w:t>
            </w: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 xml:space="preserve"> มีนาคม</w:t>
            </w: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2565</w:t>
            </w:r>
          </w:p>
        </w:tc>
        <w:tc>
          <w:tcPr>
            <w:tcW w:w="1170" w:type="dxa"/>
            <w:vAlign w:val="bottom"/>
          </w:tcPr>
          <w:p w14:paraId="79F4CD93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F7F70DF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19E737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กลับรายการ</w:t>
            </w:r>
          </w:p>
        </w:tc>
        <w:tc>
          <w:tcPr>
            <w:tcW w:w="184" w:type="dxa"/>
            <w:vAlign w:val="bottom"/>
          </w:tcPr>
          <w:p w14:paraId="57C7F867" w14:textId="77777777" w:rsidR="00054074" w:rsidRPr="008060F3" w:rsidRDefault="0005407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D9175F0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0664EF4" w14:textId="77777777" w:rsidR="00054074" w:rsidRPr="008060F3" w:rsidRDefault="00054074" w:rsidP="00D458D6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FEFCD85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กลับรายการ</w:t>
            </w:r>
          </w:p>
        </w:tc>
      </w:tr>
      <w:tr w:rsidR="00054074" w:rsidRPr="008060F3" w14:paraId="0FB45279" w14:textId="77777777" w:rsidTr="00D458D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0CE756C" w14:textId="77777777" w:rsidR="00054074" w:rsidRPr="008060F3" w:rsidRDefault="00054074" w:rsidP="00D458D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24" w:type="dxa"/>
            <w:gridSpan w:val="7"/>
            <w:vAlign w:val="bottom"/>
            <w:hideMark/>
          </w:tcPr>
          <w:p w14:paraId="3B7B9949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8060F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560B" w:rsidRPr="008060F3" w14:paraId="741622D3" w14:textId="77777777" w:rsidTr="0023560B">
        <w:trPr>
          <w:cantSplit/>
        </w:trPr>
        <w:tc>
          <w:tcPr>
            <w:tcW w:w="4050" w:type="dxa"/>
          </w:tcPr>
          <w:p w14:paraId="13CCB457" w14:textId="77777777" w:rsidR="0023560B" w:rsidRPr="009162E7" w:rsidRDefault="0023560B" w:rsidP="0023560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F2F32EA" w14:textId="66A80A12" w:rsidR="0023560B" w:rsidRPr="008060F3" w:rsidRDefault="0023560B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80" w:type="dxa"/>
          </w:tcPr>
          <w:p w14:paraId="40C11585" w14:textId="77777777" w:rsidR="0023560B" w:rsidRPr="008060F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37957" w14:textId="29E513D7" w:rsidR="0023560B" w:rsidRPr="008060F3" w:rsidRDefault="0023560B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184" w:type="dxa"/>
          </w:tcPr>
          <w:p w14:paraId="6532D944" w14:textId="77777777" w:rsidR="0023560B" w:rsidRPr="008060F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AC5FDA9" w14:textId="603D48E3" w:rsidR="0023560B" w:rsidRPr="008060F3" w:rsidRDefault="0023560B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80" w:type="dxa"/>
          </w:tcPr>
          <w:p w14:paraId="48A1352E" w14:textId="77777777" w:rsidR="0023560B" w:rsidRPr="008060F3" w:rsidRDefault="0023560B" w:rsidP="0023560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B81F80E" w14:textId="7B57D674" w:rsidR="0023560B" w:rsidRPr="008060F3" w:rsidRDefault="0023560B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</w:tr>
    </w:tbl>
    <w:p w14:paraId="4EA4DAF7" w14:textId="45218172" w:rsidR="00F959EB" w:rsidRPr="006D3C5E" w:rsidRDefault="00F959EB" w:rsidP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15C8C4E" w14:textId="12AE955D" w:rsidR="004B4E75" w:rsidRPr="008060F3" w:rsidRDefault="004B4E75" w:rsidP="00F42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4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เงินลงทุนในบริษัทร่วม</w:t>
      </w:r>
    </w:p>
    <w:p w14:paraId="3251FAD9" w14:textId="77777777" w:rsidR="0044119F" w:rsidRPr="006D3C5E" w:rsidRDefault="0044119F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75"/>
        <w:gridCol w:w="1795"/>
        <w:gridCol w:w="262"/>
        <w:gridCol w:w="1808"/>
      </w:tblGrid>
      <w:tr w:rsidR="007C3EF7" w:rsidRPr="008060F3" w14:paraId="6839F15E" w14:textId="77777777" w:rsidTr="00E724E4">
        <w:trPr>
          <w:tblHeader/>
        </w:trPr>
        <w:tc>
          <w:tcPr>
            <w:tcW w:w="5130" w:type="dxa"/>
            <w:vAlign w:val="bottom"/>
          </w:tcPr>
          <w:p w14:paraId="72BE5AFF" w14:textId="77777777" w:rsidR="000440DB" w:rsidRDefault="007C3EF7" w:rsidP="000440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8E4CCB7" w14:textId="693F0E33" w:rsidR="007C3EF7" w:rsidRPr="000440DB" w:rsidRDefault="000440DB" w:rsidP="000440DB">
            <w:pPr>
              <w:pStyle w:val="acctfourfigures"/>
              <w:tabs>
                <w:tab w:val="left" w:pos="720"/>
              </w:tabs>
              <w:spacing w:line="240" w:lineRule="auto"/>
              <w:ind w:left="188" w:right="-80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40DB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  </w:t>
            </w:r>
            <w:r w:rsidR="0044119F" w:rsidRPr="000440D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4119F" w:rsidRPr="000440D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31</w:t>
            </w:r>
            <w:r w:rsidR="0044119F" w:rsidRPr="000440D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มีนาคม</w:t>
            </w:r>
            <w:r w:rsidR="0044119F" w:rsidRPr="000440D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7C3EF7" w:rsidRPr="000440D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256</w:t>
            </w:r>
            <w:r w:rsidR="0044119F" w:rsidRPr="000440D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2C8E8670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5" w:type="dxa"/>
            <w:vAlign w:val="bottom"/>
          </w:tcPr>
          <w:p w14:paraId="72C83720" w14:textId="37A6131A" w:rsidR="007C3EF7" w:rsidRPr="008060F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5F7A88F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8" w:type="dxa"/>
            <w:vAlign w:val="bottom"/>
          </w:tcPr>
          <w:p w14:paraId="3DE28BEA" w14:textId="77777777" w:rsidR="007C3EF7" w:rsidRPr="008060F3" w:rsidRDefault="007C3EF7" w:rsidP="00A93E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90A3904" w14:textId="371E6175" w:rsidR="007C3EF7" w:rsidRPr="008060F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5A5CB774" w14:textId="77777777" w:rsidTr="00E724E4">
        <w:trPr>
          <w:tblHeader/>
        </w:trPr>
        <w:tc>
          <w:tcPr>
            <w:tcW w:w="5130" w:type="dxa"/>
          </w:tcPr>
          <w:p w14:paraId="11ED95B8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62955CE7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1719F871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8060F3" w14:paraId="7766FBE8" w14:textId="77777777" w:rsidTr="00E724E4">
        <w:tc>
          <w:tcPr>
            <w:tcW w:w="5130" w:type="dxa"/>
          </w:tcPr>
          <w:p w14:paraId="3E1871A2" w14:textId="7550C0C1" w:rsidR="007C3EF7" w:rsidRPr="008060F3" w:rsidRDefault="007C3EF7" w:rsidP="00B1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275" w:type="dxa"/>
          </w:tcPr>
          <w:p w14:paraId="4ACC2D9E" w14:textId="77777777" w:rsidR="007C3EF7" w:rsidRPr="008060F3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5" w:type="dxa"/>
            <w:vAlign w:val="bottom"/>
          </w:tcPr>
          <w:p w14:paraId="15FED11B" w14:textId="41601F8A" w:rsidR="007C3EF7" w:rsidRPr="008060F3" w:rsidRDefault="00FC5FCA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6,28</w:t>
            </w:r>
            <w:r w:rsidR="00F6247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62" w:type="dxa"/>
            <w:vAlign w:val="bottom"/>
          </w:tcPr>
          <w:p w14:paraId="6BA8AFF4" w14:textId="77777777" w:rsidR="007C3EF7" w:rsidRPr="008060F3" w:rsidRDefault="007C3EF7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8" w:type="dxa"/>
            <w:vAlign w:val="bottom"/>
          </w:tcPr>
          <w:p w14:paraId="417317DB" w14:textId="16041249" w:rsidR="007C3EF7" w:rsidRPr="008060F3" w:rsidRDefault="00FC5FCA" w:rsidP="00FC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</w:tbl>
    <w:p w14:paraId="49021179" w14:textId="316FBB05" w:rsidR="008737ED" w:rsidRDefault="008737ED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26668908" w14:textId="46A3C60E" w:rsidR="00054074" w:rsidRDefault="00054074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13F1F23D" w14:textId="43E6B7E5" w:rsidR="00054074" w:rsidRDefault="00054074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0529ACB4" w14:textId="2AD32712" w:rsidR="00054074" w:rsidRDefault="00054074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018EA16E" w14:textId="57D39BCD" w:rsidR="00054074" w:rsidRDefault="00054074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6C0CF312" w14:textId="77777777" w:rsidR="00054074" w:rsidRPr="008060F3" w:rsidRDefault="00054074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cs/>
          <w:lang w:val="th-TH"/>
        </w:rPr>
      </w:pPr>
    </w:p>
    <w:p w14:paraId="49A0C206" w14:textId="60EE898C" w:rsidR="004B4E75" w:rsidRPr="008060F3" w:rsidRDefault="004B4E75" w:rsidP="00F25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5</w:t>
      </w:r>
      <w:r w:rsidR="00A12768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อุปกรณ์โครงข่าย</w:t>
      </w:r>
    </w:p>
    <w:p w14:paraId="7E077FB2" w14:textId="77777777" w:rsidR="007C3EF7" w:rsidRPr="0096531B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8060F3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50F71E6B" w:rsidR="007C3EF7" w:rsidRPr="008060F3" w:rsidRDefault="0044119F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947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7C3EF7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C3EF7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6625D6EC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D64245B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3633DA9F" w14:textId="77777777" w:rsidTr="00F254A3">
        <w:trPr>
          <w:tblHeader/>
        </w:trPr>
        <w:tc>
          <w:tcPr>
            <w:tcW w:w="5220" w:type="dxa"/>
          </w:tcPr>
          <w:p w14:paraId="11730D68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5D60D46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7AF" w:rsidRPr="008060F3" w14:paraId="766C749E" w14:textId="77777777" w:rsidTr="00F254A3">
        <w:tc>
          <w:tcPr>
            <w:tcW w:w="5220" w:type="dxa"/>
          </w:tcPr>
          <w:p w14:paraId="7E56E4B1" w14:textId="71623E8E" w:rsidR="003737AF" w:rsidRPr="008060F3" w:rsidRDefault="003737AF" w:rsidP="00F2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6" w:type="dxa"/>
          </w:tcPr>
          <w:p w14:paraId="66905FD2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4BB8EF81" w14:textId="04A88DA2" w:rsidR="003737AF" w:rsidRPr="008060F3" w:rsidRDefault="006B34EC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  <w:r w:rsidRPr="006B34EC">
              <w:rPr>
                <w:rFonts w:ascii="Angsana New" w:hAnsi="Angsana New"/>
                <w:sz w:val="30"/>
                <w:szCs w:val="30"/>
              </w:rPr>
              <w:t>134,</w:t>
            </w:r>
            <w:r w:rsidR="000440DB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61" w:type="dxa"/>
            <w:vAlign w:val="bottom"/>
          </w:tcPr>
          <w:p w14:paraId="10C8F724" w14:textId="77777777" w:rsidR="003737AF" w:rsidRPr="008060F3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08BDDA4D" w14:textId="784C9818" w:rsidR="003737AF" w:rsidRPr="008060F3" w:rsidRDefault="005455FC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  <w:r w:rsidRPr="005455FC">
              <w:rPr>
                <w:rFonts w:ascii="Angsana New" w:hAnsi="Angsana New"/>
                <w:sz w:val="30"/>
                <w:szCs w:val="30"/>
              </w:rPr>
              <w:t>134,</w:t>
            </w:r>
            <w:r w:rsidR="000440DB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3737AF" w:rsidRPr="008060F3" w14:paraId="37449296" w14:textId="77777777" w:rsidTr="00F254A3">
        <w:tc>
          <w:tcPr>
            <w:tcW w:w="5220" w:type="dxa"/>
          </w:tcPr>
          <w:p w14:paraId="4AD9C0F2" w14:textId="5FC97E02" w:rsidR="003737AF" w:rsidRPr="008060F3" w:rsidRDefault="003737AF" w:rsidP="00F2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</w:t>
            </w:r>
            <w:r w:rsidR="00B00E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6" w:type="dxa"/>
          </w:tcPr>
          <w:p w14:paraId="1ECBDE6E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0E20E5A0" w14:textId="7E1ED04D" w:rsidR="003737AF" w:rsidRPr="008060F3" w:rsidRDefault="000C6FF1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rFonts w:ascii="Angsana New" w:hAnsi="Angsana New"/>
                <w:sz w:val="30"/>
                <w:szCs w:val="30"/>
              </w:rPr>
            </w:pPr>
            <w:r w:rsidRPr="000C6FF1">
              <w:rPr>
                <w:rFonts w:ascii="Angsana New" w:hAnsi="Angsana New"/>
                <w:sz w:val="30"/>
                <w:szCs w:val="30"/>
              </w:rPr>
              <w:t>(747)</w:t>
            </w:r>
          </w:p>
        </w:tc>
        <w:tc>
          <w:tcPr>
            <w:tcW w:w="261" w:type="dxa"/>
            <w:vAlign w:val="bottom"/>
          </w:tcPr>
          <w:p w14:paraId="1F15DF6D" w14:textId="77777777" w:rsidR="003737AF" w:rsidRPr="008060F3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25292A32" w14:textId="44190D63" w:rsidR="003737AF" w:rsidRPr="008060F3" w:rsidRDefault="00983DD3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rFonts w:ascii="Angsana New" w:hAnsi="Angsana New"/>
                <w:sz w:val="30"/>
                <w:szCs w:val="30"/>
              </w:rPr>
            </w:pPr>
            <w:r w:rsidRPr="00983DD3">
              <w:rPr>
                <w:rFonts w:ascii="Angsana New" w:hAnsi="Angsana New"/>
                <w:sz w:val="30"/>
                <w:szCs w:val="30"/>
              </w:rPr>
              <w:t>(747</w:t>
            </w:r>
            <w:r w:rsidR="003737A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8A71A2A" w14:textId="77777777" w:rsidR="004B4E75" w:rsidRPr="00DD50DF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A948D0D" w14:textId="7E273302" w:rsidR="004B4E75" w:rsidRPr="008060F3" w:rsidRDefault="004B4E75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6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DD50DF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7C3EF7" w:rsidRPr="008060F3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1A052611" w:rsidR="007C3EF7" w:rsidRPr="008060F3" w:rsidRDefault="0044119F" w:rsidP="00DD50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C3EF7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46889B87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255127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07B1F6B1" w14:textId="77777777" w:rsidTr="00DD50DF">
        <w:trPr>
          <w:tblHeader/>
        </w:trPr>
        <w:tc>
          <w:tcPr>
            <w:tcW w:w="5220" w:type="dxa"/>
          </w:tcPr>
          <w:p w14:paraId="37101BE9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000B93DD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7AF" w:rsidRPr="008060F3" w14:paraId="7663335E" w14:textId="77777777" w:rsidTr="00DD50DF">
        <w:tc>
          <w:tcPr>
            <w:tcW w:w="5220" w:type="dxa"/>
          </w:tcPr>
          <w:p w14:paraId="51519BAC" w14:textId="1BF5C348" w:rsidR="003737AF" w:rsidRPr="008060F3" w:rsidRDefault="003737AF" w:rsidP="00DD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72B9256E" w14:textId="6BDCA1F6" w:rsidR="003737AF" w:rsidRPr="008060F3" w:rsidRDefault="003737AF" w:rsidP="00D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62" w:type="dxa"/>
            <w:vAlign w:val="bottom"/>
          </w:tcPr>
          <w:p w14:paraId="43DDF508" w14:textId="77777777" w:rsidR="003737AF" w:rsidRPr="008060F3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2" w:type="dxa"/>
            <w:vAlign w:val="bottom"/>
          </w:tcPr>
          <w:p w14:paraId="350E085A" w14:textId="176CCAE3" w:rsidR="003737AF" w:rsidRPr="008060F3" w:rsidRDefault="003737AF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</w:tbl>
    <w:p w14:paraId="06BA56DD" w14:textId="77777777" w:rsidR="004B4E75" w:rsidRPr="00E853E8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35A2FF94" w14:textId="77777777" w:rsidR="004B4E75" w:rsidRPr="008060F3" w:rsidRDefault="004B4E75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7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E853E8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24"/>
          <w:szCs w:val="24"/>
        </w:rPr>
      </w:pPr>
    </w:p>
    <w:p w14:paraId="1C384420" w14:textId="77A3728E" w:rsidR="00522E9A" w:rsidRPr="008060F3" w:rsidRDefault="004B4E75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8060F3">
        <w:rPr>
          <w:rFonts w:ascii="Angsana New" w:hAnsi="Angsana New"/>
          <w:sz w:val="30"/>
          <w:szCs w:val="30"/>
          <w:cs/>
          <w:lang w:val="th-TH"/>
        </w:rPr>
        <w:t>ในระหว่างงวด</w:t>
      </w:r>
      <w:r w:rsidR="0044119F" w:rsidRPr="008060F3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44119F" w:rsidRPr="008060F3">
        <w:rPr>
          <w:rFonts w:ascii="Angsana New" w:hAnsi="Angsana New"/>
          <w:sz w:val="30"/>
          <w:szCs w:val="30"/>
        </w:rPr>
        <w:t>31</w:t>
      </w:r>
      <w:r w:rsidR="0044119F" w:rsidRPr="008060F3">
        <w:rPr>
          <w:rFonts w:ascii="Angsana New" w:hAnsi="Angsana New"/>
          <w:sz w:val="30"/>
          <w:szCs w:val="30"/>
          <w:cs/>
        </w:rPr>
        <w:t xml:space="preserve"> มีนาคม</w:t>
      </w:r>
      <w:r w:rsidR="0044119F" w:rsidRPr="008060F3">
        <w:rPr>
          <w:rFonts w:ascii="Angsana New" w:hAnsi="Angsana New"/>
          <w:sz w:val="30"/>
          <w:szCs w:val="30"/>
        </w:rPr>
        <w:t xml:space="preserve"> 2565</w:t>
      </w:r>
      <w:r w:rsidRPr="008060F3">
        <w:rPr>
          <w:rFonts w:ascii="Angsana New" w:hAnsi="Angsana New"/>
          <w:sz w:val="30"/>
          <w:szCs w:val="30"/>
          <w:cs/>
          <w:lang w:val="th-TH"/>
        </w:rPr>
        <w:t xml:space="preserve"> กลุ่มบริษัทเช่าอาคารและยานพาหนะเป็นระยะเวลา </w:t>
      </w:r>
      <w:r w:rsidRPr="008060F3">
        <w:rPr>
          <w:rFonts w:ascii="Angsana New" w:hAnsi="Angsana New"/>
          <w:sz w:val="30"/>
          <w:szCs w:val="30"/>
        </w:rPr>
        <w:t xml:space="preserve">3 </w:t>
      </w:r>
      <w:r w:rsidRPr="008060F3">
        <w:rPr>
          <w:rFonts w:ascii="Angsana New" w:hAnsi="Angsana New"/>
          <w:sz w:val="30"/>
          <w:szCs w:val="30"/>
          <w:cs/>
        </w:rPr>
        <w:t>ถึง</w:t>
      </w:r>
      <w:r w:rsidRPr="008060F3">
        <w:rPr>
          <w:rFonts w:ascii="Angsana New" w:hAnsi="Angsana New"/>
          <w:sz w:val="30"/>
          <w:szCs w:val="30"/>
        </w:rPr>
        <w:t xml:space="preserve"> 6</w:t>
      </w:r>
      <w:r w:rsidRPr="008060F3">
        <w:rPr>
          <w:rFonts w:ascii="Angsana New" w:hAnsi="Angsana New"/>
          <w:sz w:val="30"/>
          <w:szCs w:val="30"/>
          <w:lang w:val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val="th-TH"/>
        </w:rPr>
        <w:t>ปี โดยมีค่าเช่าคงที่ตลอดอายุสัญญา</w:t>
      </w:r>
    </w:p>
    <w:p w14:paraId="4D4F34E6" w14:textId="77777777" w:rsidR="007C3EF7" w:rsidRPr="00E853E8" w:rsidRDefault="007C3EF7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8060F3" w14:paraId="6AB073C4" w14:textId="77777777" w:rsidTr="00DD50DF">
        <w:trPr>
          <w:tblHeader/>
        </w:trPr>
        <w:tc>
          <w:tcPr>
            <w:tcW w:w="5220" w:type="dxa"/>
            <w:vAlign w:val="bottom"/>
          </w:tcPr>
          <w:p w14:paraId="3D8AB447" w14:textId="493C011D" w:rsidR="007C3EF7" w:rsidRPr="008060F3" w:rsidRDefault="0044119F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C3EF7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32E9BA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0C46DAD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6F33B446" w14:textId="77777777" w:rsidTr="00DD50DF">
        <w:trPr>
          <w:tblHeader/>
        </w:trPr>
        <w:tc>
          <w:tcPr>
            <w:tcW w:w="5220" w:type="dxa"/>
          </w:tcPr>
          <w:p w14:paraId="0E5611F4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B78C3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8060F3" w14:paraId="41517669" w14:textId="77777777" w:rsidTr="00DD50DF">
        <w:tc>
          <w:tcPr>
            <w:tcW w:w="5220" w:type="dxa"/>
          </w:tcPr>
          <w:p w14:paraId="2D97D5DF" w14:textId="6DD223CF" w:rsidR="007C3EF7" w:rsidRPr="008060F3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8060F3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dxa"/>
            <w:vAlign w:val="bottom"/>
          </w:tcPr>
          <w:p w14:paraId="245E1DFA" w14:textId="2A138F15" w:rsidR="007C3EF7" w:rsidRPr="008060F3" w:rsidRDefault="009809FD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64,423</w:t>
            </w:r>
          </w:p>
        </w:tc>
        <w:tc>
          <w:tcPr>
            <w:tcW w:w="262" w:type="dxa"/>
            <w:vAlign w:val="bottom"/>
          </w:tcPr>
          <w:p w14:paraId="49B0D7B6" w14:textId="77777777" w:rsidR="007C3EF7" w:rsidRPr="008060F3" w:rsidRDefault="007C3EF7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17" w:type="dxa"/>
            <w:vAlign w:val="bottom"/>
          </w:tcPr>
          <w:p w14:paraId="20503D6E" w14:textId="7ED1774D" w:rsidR="007C3EF7" w:rsidRPr="008060F3" w:rsidRDefault="009809FD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809F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64,423</w:t>
            </w:r>
          </w:p>
        </w:tc>
      </w:tr>
    </w:tbl>
    <w:p w14:paraId="24B8DCFD" w14:textId="77777777" w:rsidR="00522E9A" w:rsidRPr="00E853E8" w:rsidRDefault="00522E9A" w:rsidP="00E952E2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jc w:val="thaiDistribute"/>
        <w:rPr>
          <w:rFonts w:ascii="Angsana New" w:eastAsia="Cordia New" w:hAnsi="Angsana New"/>
          <w:color w:val="000000"/>
          <w:sz w:val="24"/>
          <w:szCs w:val="24"/>
          <w:cs/>
        </w:rPr>
      </w:pPr>
    </w:p>
    <w:p w14:paraId="637400CB" w14:textId="6DEB30C4" w:rsidR="004B4E75" w:rsidRPr="008060F3" w:rsidRDefault="004B4E75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</w:rPr>
        <w:t>8</w:t>
      </w:r>
      <w:r w:rsidR="000440DB">
        <w:rPr>
          <w:rFonts w:ascii="Angsana New" w:hAnsi="Angsana New"/>
          <w:b/>
          <w:bCs/>
          <w:sz w:val="30"/>
          <w:szCs w:val="30"/>
        </w:rPr>
        <w:tab/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A360895" w14:textId="77777777" w:rsidR="004B4E75" w:rsidRPr="00E853E8" w:rsidRDefault="004B4E75" w:rsidP="004B4E75">
      <w:pPr>
        <w:rPr>
          <w:rFonts w:ascii="Angsana New" w:hAnsi="Angsana New"/>
          <w:sz w:val="24"/>
          <w:szCs w:val="24"/>
          <w:cs/>
          <w:lang w:eastAsia="x-none"/>
        </w:rPr>
      </w:pPr>
    </w:p>
    <w:p w14:paraId="25F40C3B" w14:textId="77777777" w:rsidR="004B4E75" w:rsidRPr="008060F3" w:rsidRDefault="004B4E75" w:rsidP="004B4E75">
      <w:pPr>
        <w:pStyle w:val="Heading6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1E85ED95" w14:textId="77777777" w:rsidR="004B4E75" w:rsidRPr="008060F3" w:rsidRDefault="004B4E75" w:rsidP="004B4E75">
      <w:pPr>
        <w:rPr>
          <w:rFonts w:ascii="Angsana New" w:hAnsi="Angsana New"/>
          <w:sz w:val="24"/>
          <w:szCs w:val="24"/>
          <w:lang w:eastAsia="x-none"/>
        </w:rPr>
      </w:pPr>
    </w:p>
    <w:p w14:paraId="12F81ECF" w14:textId="095DC90B" w:rsidR="004B4E75" w:rsidRPr="008060F3" w:rsidRDefault="004B4E75" w:rsidP="004B4E7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44119F" w:rsidRPr="008060F3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="0044119F" w:rsidRPr="008060F3">
        <w:rPr>
          <w:rFonts w:ascii="Angsana New" w:hAnsi="Angsana New"/>
          <w:b w:val="0"/>
          <w:bCs w:val="0"/>
          <w:sz w:val="30"/>
          <w:szCs w:val="30"/>
          <w:cs/>
        </w:rPr>
        <w:t xml:space="preserve"> มีนาคม</w:t>
      </w:r>
      <w:r w:rsidR="0044119F" w:rsidRPr="008060F3">
        <w:rPr>
          <w:rFonts w:ascii="Angsana New" w:hAnsi="Angsana New"/>
          <w:b w:val="0"/>
          <w:bCs w:val="0"/>
          <w:sz w:val="30"/>
          <w:szCs w:val="30"/>
        </w:rPr>
        <w:t xml:space="preserve"> 2565</w:t>
      </w:r>
      <w:r w:rsidR="0044119F" w:rsidRPr="008060F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บริษัทมีวงเงิน</w:t>
      </w:r>
      <w:r w:rsidR="00751837"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กู้ยืม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ซึ่งยังมิได้เบิกใช้เป็นจำนวน</w:t>
      </w:r>
      <w:r w:rsidRPr="00E21E01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รวม</w:t>
      </w:r>
      <w:r w:rsidR="004C47F5" w:rsidRPr="00E21E01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4C47F5" w:rsidRPr="00E21E01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875</w:t>
      </w:r>
      <w:r w:rsidR="008325A4" w:rsidRPr="00E21E01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E21E01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นบาท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44119F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44119F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910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</w:p>
    <w:p w14:paraId="53C2AF15" w14:textId="77777777" w:rsidR="004B4E75" w:rsidRPr="008060F3" w:rsidRDefault="004B4E75" w:rsidP="004B4E75">
      <w:pPr>
        <w:rPr>
          <w:rFonts w:ascii="Angsana New" w:hAnsi="Angsana New"/>
          <w:sz w:val="24"/>
          <w:szCs w:val="24"/>
          <w:lang w:val="x-none" w:eastAsia="x-none"/>
        </w:rPr>
      </w:pPr>
    </w:p>
    <w:p w14:paraId="22D8FF94" w14:textId="77777777" w:rsidR="000440DB" w:rsidRDefault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EC3A832" w14:textId="266C467D" w:rsidR="004B4E75" w:rsidRPr="008060F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9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E15E59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lang w:val="th-TH"/>
        </w:rPr>
      </w:pPr>
    </w:p>
    <w:p w14:paraId="3BD11963" w14:textId="77777777" w:rsidR="004B4E75" w:rsidRPr="008060F3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8060F3">
        <w:rPr>
          <w:rFonts w:ascii="Angsana New" w:eastAsia="Cordia New" w:hAnsi="Angsana New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  <w:r w:rsidRPr="008060F3">
        <w:rPr>
          <w:rFonts w:ascii="Angsana New" w:hAnsi="Angsana New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5FC7B2BF" w14:textId="77777777" w:rsidR="004B4E75" w:rsidRPr="00E15E59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B2123AE" w14:textId="76DA7FBD" w:rsidR="004B4E75" w:rsidRPr="008060F3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C2ACE02" w14:textId="77777777" w:rsidR="00F20EE3" w:rsidRPr="00E15E59" w:rsidRDefault="00F20EE3" w:rsidP="00F20EE3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69"/>
        <w:gridCol w:w="6"/>
        <w:gridCol w:w="1615"/>
        <w:gridCol w:w="270"/>
        <w:gridCol w:w="1620"/>
      </w:tblGrid>
      <w:tr w:rsidR="002842E2" w:rsidRPr="008060F3" w14:paraId="09DC5C1A" w14:textId="77777777" w:rsidTr="00C01CD5">
        <w:trPr>
          <w:tblHeader/>
        </w:trPr>
        <w:tc>
          <w:tcPr>
            <w:tcW w:w="5490" w:type="dxa"/>
          </w:tcPr>
          <w:p w14:paraId="012DDF46" w14:textId="77777777" w:rsidR="002842E2" w:rsidRPr="008060F3" w:rsidRDefault="002842E2" w:rsidP="00C01C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57DB2AEA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05" w:type="dxa"/>
            <w:gridSpan w:val="3"/>
            <w:vAlign w:val="bottom"/>
            <w:hideMark/>
          </w:tcPr>
          <w:p w14:paraId="0E0A2C7A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842E2" w:rsidRPr="008060F3" w14:paraId="2EEE4747" w14:textId="77777777" w:rsidTr="00C01CD5">
        <w:trPr>
          <w:tblHeader/>
        </w:trPr>
        <w:tc>
          <w:tcPr>
            <w:tcW w:w="5490" w:type="dxa"/>
          </w:tcPr>
          <w:p w14:paraId="65C5F509" w14:textId="77777777" w:rsidR="002842E2" w:rsidRPr="008060F3" w:rsidRDefault="002842E2" w:rsidP="00C01C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8060F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8060F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275" w:type="dxa"/>
            <w:gridSpan w:val="2"/>
          </w:tcPr>
          <w:p w14:paraId="76563ED2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65B4F559" w14:textId="3A98E53A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A35494C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49CD04" w14:textId="5FD5AB42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F80462" w:rsidRPr="008060F3" w14:paraId="6F263F2B" w14:textId="77777777" w:rsidTr="00C01CD5">
        <w:trPr>
          <w:tblHeader/>
        </w:trPr>
        <w:tc>
          <w:tcPr>
            <w:tcW w:w="5490" w:type="dxa"/>
          </w:tcPr>
          <w:p w14:paraId="1AB7F875" w14:textId="77777777" w:rsidR="00F80462" w:rsidRPr="008060F3" w:rsidRDefault="00F8046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1EC357BA" w14:textId="77777777" w:rsidR="00F80462" w:rsidRPr="008060F3" w:rsidRDefault="00F8046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05" w:type="dxa"/>
            <w:gridSpan w:val="3"/>
          </w:tcPr>
          <w:p w14:paraId="2A62A1A4" w14:textId="24BA393A" w:rsidR="00F80462" w:rsidRPr="008060F3" w:rsidRDefault="00F8046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2E2" w:rsidRPr="008060F3" w14:paraId="1BA9012A" w14:textId="77777777" w:rsidTr="00C01CD5">
        <w:tc>
          <w:tcPr>
            <w:tcW w:w="5490" w:type="dxa"/>
            <w:vAlign w:val="bottom"/>
          </w:tcPr>
          <w:p w14:paraId="00073AE0" w14:textId="77777777" w:rsidR="002842E2" w:rsidRPr="008060F3" w:rsidRDefault="002842E2" w:rsidP="00C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306A50B5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79A70578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789D2A5" w14:textId="77777777" w:rsidR="002842E2" w:rsidRPr="008060F3" w:rsidRDefault="002842E2" w:rsidP="00F20EE3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D62B5C5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842E2" w:rsidRPr="008060F3" w14:paraId="748D11CC" w14:textId="77777777" w:rsidTr="00C01CD5">
        <w:tc>
          <w:tcPr>
            <w:tcW w:w="5490" w:type="dxa"/>
          </w:tcPr>
          <w:p w14:paraId="3D9E6E51" w14:textId="77777777" w:rsidR="002842E2" w:rsidRPr="008060F3" w:rsidRDefault="002842E2" w:rsidP="00C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01FAECE6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125EF45F" w14:textId="47EA04EF" w:rsidR="002842E2" w:rsidRPr="008060F3" w:rsidRDefault="00C8481C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402,</w:t>
            </w:r>
            <w:r w:rsidR="00D1201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588</w:t>
            </w:r>
          </w:p>
        </w:tc>
        <w:tc>
          <w:tcPr>
            <w:tcW w:w="270" w:type="dxa"/>
            <w:vAlign w:val="center"/>
          </w:tcPr>
          <w:p w14:paraId="5FD1988F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06D691B3" w14:textId="75EABD0C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339,029</w:t>
            </w:r>
          </w:p>
        </w:tc>
      </w:tr>
      <w:tr w:rsidR="002842E2" w:rsidRPr="008060F3" w14:paraId="557C2CF4" w14:textId="77777777" w:rsidTr="00C01CD5">
        <w:tc>
          <w:tcPr>
            <w:tcW w:w="5490" w:type="dxa"/>
          </w:tcPr>
          <w:p w14:paraId="5847B829" w14:textId="77777777" w:rsidR="002842E2" w:rsidRPr="008060F3" w:rsidRDefault="002842E2" w:rsidP="00C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5270EF16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90F1F0" w14:textId="34F89BF3" w:rsidR="002842E2" w:rsidRPr="00F80462" w:rsidRDefault="00C8481C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C848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402,</w:t>
            </w:r>
            <w:r w:rsidR="00D1201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588</w:t>
            </w:r>
          </w:p>
        </w:tc>
        <w:tc>
          <w:tcPr>
            <w:tcW w:w="270" w:type="dxa"/>
            <w:vAlign w:val="center"/>
          </w:tcPr>
          <w:p w14:paraId="409E60F3" w14:textId="77777777" w:rsidR="002842E2" w:rsidRPr="00F80462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A1F2D" w14:textId="7D3B50DB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8046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339,029</w:t>
            </w:r>
          </w:p>
        </w:tc>
      </w:tr>
      <w:tr w:rsidR="002842E2" w:rsidRPr="008060F3" w14:paraId="190D29D1" w14:textId="77777777" w:rsidTr="00C01CD5">
        <w:tc>
          <w:tcPr>
            <w:tcW w:w="5490" w:type="dxa"/>
            <w:vAlign w:val="center"/>
          </w:tcPr>
          <w:p w14:paraId="17D564FC" w14:textId="5FFFADFE" w:rsidR="006E5A94" w:rsidRPr="008737ED" w:rsidRDefault="006E5A94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708FD0F0" w14:textId="77777777" w:rsidR="002842E2" w:rsidRPr="008737ED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center"/>
          </w:tcPr>
          <w:p w14:paraId="584F8CA2" w14:textId="77777777" w:rsidR="002842E2" w:rsidRPr="008737ED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ED31005" w14:textId="77777777" w:rsidR="002842E2" w:rsidRPr="008737ED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021A829C" w14:textId="77777777" w:rsidR="002842E2" w:rsidRPr="008737ED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2842E2" w:rsidRPr="008060F3" w14:paraId="0CEF3492" w14:textId="77777777" w:rsidTr="00C01CD5">
        <w:tc>
          <w:tcPr>
            <w:tcW w:w="5490" w:type="dxa"/>
            <w:vAlign w:val="bottom"/>
          </w:tcPr>
          <w:p w14:paraId="2909FB56" w14:textId="77777777" w:rsidR="002842E2" w:rsidRPr="008060F3" w:rsidRDefault="002842E2" w:rsidP="00C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7EFBE5DC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20AE1E09" w14:textId="77777777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52C31583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211D1F0E" w14:textId="77777777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2842E2" w:rsidRPr="008060F3" w14:paraId="18AD5914" w14:textId="77777777" w:rsidTr="00C01CD5">
        <w:tc>
          <w:tcPr>
            <w:tcW w:w="5490" w:type="dxa"/>
          </w:tcPr>
          <w:p w14:paraId="4FC07465" w14:textId="77777777" w:rsidR="002842E2" w:rsidRPr="008060F3" w:rsidRDefault="002842E2" w:rsidP="00C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5" w:type="dxa"/>
            <w:gridSpan w:val="2"/>
          </w:tcPr>
          <w:p w14:paraId="253E18BD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5A47E087" w14:textId="77777777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127D7B07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72E5892A" w14:textId="77777777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2842E2" w:rsidRPr="008060F3" w14:paraId="463B7E10" w14:textId="77777777" w:rsidTr="00C01CD5">
        <w:tc>
          <w:tcPr>
            <w:tcW w:w="5490" w:type="dxa"/>
          </w:tcPr>
          <w:p w14:paraId="4D3F0D36" w14:textId="77777777" w:rsidR="002842E2" w:rsidRPr="008060F3" w:rsidRDefault="002842E2" w:rsidP="00C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75" w:type="dxa"/>
            <w:gridSpan w:val="2"/>
          </w:tcPr>
          <w:p w14:paraId="06EAAC42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73DF1912" w14:textId="3E509AE8" w:rsidR="002842E2" w:rsidRPr="008060F3" w:rsidRDefault="00C8481C" w:rsidP="00FF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</w:t>
            </w:r>
            <w:r w:rsidR="00D1201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3,957</w:t>
            </w:r>
          </w:p>
        </w:tc>
        <w:tc>
          <w:tcPr>
            <w:tcW w:w="270" w:type="dxa"/>
            <w:vAlign w:val="center"/>
          </w:tcPr>
          <w:p w14:paraId="50D1B11D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17847CD4" w14:textId="175F719B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280,879</w:t>
            </w:r>
          </w:p>
        </w:tc>
      </w:tr>
      <w:tr w:rsidR="002842E2" w:rsidRPr="008060F3" w14:paraId="210A8C96" w14:textId="77777777" w:rsidTr="00C01CD5">
        <w:tc>
          <w:tcPr>
            <w:tcW w:w="5490" w:type="dxa"/>
          </w:tcPr>
          <w:p w14:paraId="735FF35E" w14:textId="77777777" w:rsidR="002842E2" w:rsidRPr="008060F3" w:rsidRDefault="002842E2" w:rsidP="00C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  <w:gridSpan w:val="2"/>
          </w:tcPr>
          <w:p w14:paraId="430848E5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2FE15AD3" w14:textId="39E7250A" w:rsidR="002842E2" w:rsidRPr="008060F3" w:rsidRDefault="00C8481C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78,520</w:t>
            </w:r>
          </w:p>
        </w:tc>
        <w:tc>
          <w:tcPr>
            <w:tcW w:w="270" w:type="dxa"/>
            <w:vAlign w:val="center"/>
          </w:tcPr>
          <w:p w14:paraId="73661E20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2F9EAAC9" w14:textId="6B3BA8C4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49,824</w:t>
            </w:r>
          </w:p>
        </w:tc>
      </w:tr>
      <w:tr w:rsidR="002842E2" w:rsidRPr="008060F3" w14:paraId="758399DC" w14:textId="77777777" w:rsidTr="00C01CD5">
        <w:tc>
          <w:tcPr>
            <w:tcW w:w="5490" w:type="dxa"/>
          </w:tcPr>
          <w:p w14:paraId="2CC01A27" w14:textId="77777777" w:rsidR="002842E2" w:rsidRPr="008060F3" w:rsidRDefault="002842E2" w:rsidP="00C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275" w:type="dxa"/>
            <w:gridSpan w:val="2"/>
          </w:tcPr>
          <w:p w14:paraId="60B824D4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9D0FB" w14:textId="27DAA267" w:rsidR="002842E2" w:rsidRPr="008060F3" w:rsidRDefault="00C8481C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10,111</w:t>
            </w:r>
          </w:p>
        </w:tc>
        <w:tc>
          <w:tcPr>
            <w:tcW w:w="270" w:type="dxa"/>
            <w:vAlign w:val="center"/>
          </w:tcPr>
          <w:p w14:paraId="5D82D93D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4F1DE" w14:textId="58B07025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8,326</w:t>
            </w:r>
          </w:p>
        </w:tc>
      </w:tr>
      <w:tr w:rsidR="002842E2" w:rsidRPr="008060F3" w14:paraId="565B418D" w14:textId="77777777" w:rsidTr="00C01CD5">
        <w:tc>
          <w:tcPr>
            <w:tcW w:w="5490" w:type="dxa"/>
          </w:tcPr>
          <w:p w14:paraId="54B2919E" w14:textId="77777777" w:rsidR="002842E2" w:rsidRPr="008060F3" w:rsidRDefault="002842E2" w:rsidP="00C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61894E9C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99AC4F" w14:textId="76D65E83" w:rsidR="002842E2" w:rsidRPr="00F80462" w:rsidRDefault="00C8481C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402,</w:t>
            </w:r>
            <w:r w:rsidR="00D1201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588</w:t>
            </w:r>
          </w:p>
        </w:tc>
        <w:tc>
          <w:tcPr>
            <w:tcW w:w="270" w:type="dxa"/>
            <w:vAlign w:val="center"/>
          </w:tcPr>
          <w:p w14:paraId="01743349" w14:textId="77777777" w:rsidR="002842E2" w:rsidRPr="00F80462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E0303D" w14:textId="22C82823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8046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339,029</w:t>
            </w:r>
          </w:p>
        </w:tc>
      </w:tr>
      <w:tr w:rsidR="002842E2" w:rsidRPr="008060F3" w14:paraId="541319B8" w14:textId="77777777" w:rsidTr="00C01CD5">
        <w:tc>
          <w:tcPr>
            <w:tcW w:w="5490" w:type="dxa"/>
          </w:tcPr>
          <w:p w14:paraId="2380F027" w14:textId="4CCE5AA0" w:rsidR="002842E2" w:rsidRPr="008737ED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gridSpan w:val="2"/>
          </w:tcPr>
          <w:p w14:paraId="2489C516" w14:textId="77777777" w:rsidR="002842E2" w:rsidRPr="008737ED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45AAA51" w14:textId="77777777" w:rsidR="002842E2" w:rsidRPr="008737ED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3544D0A6" w14:textId="77777777" w:rsidR="002842E2" w:rsidRPr="008737ED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C05475F" w14:textId="77777777" w:rsidR="002842E2" w:rsidRPr="008737ED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2842E2" w:rsidRPr="008060F3" w14:paraId="109B3B49" w14:textId="77777777" w:rsidTr="00C01CD5">
        <w:tc>
          <w:tcPr>
            <w:tcW w:w="5490" w:type="dxa"/>
          </w:tcPr>
          <w:p w14:paraId="7B1993FA" w14:textId="237796AD" w:rsidR="002842E2" w:rsidRPr="008060F3" w:rsidRDefault="002842E2" w:rsidP="00DC01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ประเภทสินค้า/บริการหลัก</w:t>
            </w:r>
          </w:p>
        </w:tc>
        <w:tc>
          <w:tcPr>
            <w:tcW w:w="275" w:type="dxa"/>
            <w:gridSpan w:val="2"/>
          </w:tcPr>
          <w:p w14:paraId="1F4EDB07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2F35631A" w14:textId="77777777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E27A1D5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178237F" w14:textId="77777777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2842E2" w:rsidRPr="008060F3" w14:paraId="5F7D63E0" w14:textId="77777777" w:rsidTr="00C01CD5">
        <w:tc>
          <w:tcPr>
            <w:tcW w:w="5490" w:type="dxa"/>
          </w:tcPr>
          <w:p w14:paraId="7BCE9024" w14:textId="77777777" w:rsidR="002842E2" w:rsidRPr="008060F3" w:rsidRDefault="002842E2" w:rsidP="00DC01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3E7CAF49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05D6740" w14:textId="2C87694E" w:rsidR="002842E2" w:rsidRPr="00F80462" w:rsidRDefault="00FB5AC0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373,</w:t>
            </w:r>
            <w:r w:rsidR="00B05BC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646</w:t>
            </w:r>
          </w:p>
        </w:tc>
        <w:tc>
          <w:tcPr>
            <w:tcW w:w="270" w:type="dxa"/>
            <w:vAlign w:val="center"/>
          </w:tcPr>
          <w:p w14:paraId="2A4ED306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D025FAD" w14:textId="154E664B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8046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312,784</w:t>
            </w:r>
          </w:p>
        </w:tc>
      </w:tr>
      <w:tr w:rsidR="002842E2" w:rsidRPr="008060F3" w14:paraId="58752ABA" w14:textId="77777777" w:rsidTr="00C01CD5">
        <w:tc>
          <w:tcPr>
            <w:tcW w:w="5490" w:type="dxa"/>
          </w:tcPr>
          <w:p w14:paraId="686D7877" w14:textId="77777777" w:rsidR="002842E2" w:rsidRPr="008060F3" w:rsidRDefault="002842E2" w:rsidP="00DC01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4AB3633E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EF31E95" w14:textId="5A3CDB73" w:rsidR="002842E2" w:rsidRPr="00F80462" w:rsidRDefault="00FB5AC0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26,529</w:t>
            </w:r>
          </w:p>
        </w:tc>
        <w:tc>
          <w:tcPr>
            <w:tcW w:w="270" w:type="dxa"/>
            <w:vAlign w:val="center"/>
          </w:tcPr>
          <w:p w14:paraId="2FE92AE6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F1F7B32" w14:textId="3528FE76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8046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22,239</w:t>
            </w:r>
          </w:p>
        </w:tc>
      </w:tr>
      <w:tr w:rsidR="002842E2" w:rsidRPr="008060F3" w14:paraId="274BC3CF" w14:textId="77777777" w:rsidTr="00C01CD5">
        <w:tc>
          <w:tcPr>
            <w:tcW w:w="5490" w:type="dxa"/>
          </w:tcPr>
          <w:p w14:paraId="21F50B4C" w14:textId="77777777" w:rsidR="002842E2" w:rsidRPr="008060F3" w:rsidRDefault="002842E2" w:rsidP="00DC01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50BF2166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F712823" w14:textId="5009A24F" w:rsidR="002842E2" w:rsidRPr="00F80462" w:rsidRDefault="00FB5AC0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2,009</w:t>
            </w:r>
          </w:p>
        </w:tc>
        <w:tc>
          <w:tcPr>
            <w:tcW w:w="270" w:type="dxa"/>
            <w:vAlign w:val="center"/>
          </w:tcPr>
          <w:p w14:paraId="431D97A3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614F28A5" w14:textId="7BF1B7CA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8046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3,257</w:t>
            </w:r>
          </w:p>
        </w:tc>
      </w:tr>
      <w:tr w:rsidR="008737ED" w:rsidRPr="00F80462" w14:paraId="1F4B65B1" w14:textId="77777777" w:rsidTr="00C01CD5">
        <w:tc>
          <w:tcPr>
            <w:tcW w:w="5490" w:type="dxa"/>
          </w:tcPr>
          <w:p w14:paraId="6742C49F" w14:textId="77777777" w:rsidR="008737ED" w:rsidRPr="008060F3" w:rsidRDefault="008737ED" w:rsidP="00DC01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20A3A914" w14:textId="5F3AA116" w:rsidR="008737ED" w:rsidRPr="008060F3" w:rsidRDefault="008737ED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9A25AE" w14:textId="4E192D08" w:rsidR="008737ED" w:rsidRPr="00F80462" w:rsidRDefault="00FB5AC0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404</w:t>
            </w:r>
          </w:p>
        </w:tc>
        <w:tc>
          <w:tcPr>
            <w:tcW w:w="270" w:type="dxa"/>
            <w:vAlign w:val="center"/>
          </w:tcPr>
          <w:p w14:paraId="51A44DA4" w14:textId="77777777" w:rsidR="008737ED" w:rsidRPr="00F80462" w:rsidRDefault="008737ED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366B8" w14:textId="3E6FDA5E" w:rsidR="008737ED" w:rsidRPr="00F80462" w:rsidRDefault="008737ED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8046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749</w:t>
            </w:r>
          </w:p>
        </w:tc>
      </w:tr>
      <w:tr w:rsidR="002842E2" w:rsidRPr="008060F3" w14:paraId="34158465" w14:textId="77777777" w:rsidTr="00C01CD5">
        <w:tc>
          <w:tcPr>
            <w:tcW w:w="5490" w:type="dxa"/>
          </w:tcPr>
          <w:p w14:paraId="2A88F977" w14:textId="77777777" w:rsidR="002842E2" w:rsidRPr="008060F3" w:rsidRDefault="002842E2" w:rsidP="00DC01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63D70C9D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0BE0B1" w14:textId="04674929" w:rsidR="002842E2" w:rsidRPr="00F80462" w:rsidRDefault="00FB5AC0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402,</w:t>
            </w:r>
            <w:r w:rsidR="00D1201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588</w:t>
            </w:r>
          </w:p>
        </w:tc>
        <w:tc>
          <w:tcPr>
            <w:tcW w:w="270" w:type="dxa"/>
            <w:vAlign w:val="center"/>
          </w:tcPr>
          <w:p w14:paraId="7EB7B13A" w14:textId="77777777" w:rsidR="002842E2" w:rsidRPr="00F80462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16F07C" w14:textId="05BA963C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8046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339,029</w:t>
            </w:r>
          </w:p>
        </w:tc>
      </w:tr>
      <w:tr w:rsidR="000440DB" w:rsidRPr="008060F3" w14:paraId="5B08E7FA" w14:textId="77777777" w:rsidTr="00C01CD5">
        <w:tc>
          <w:tcPr>
            <w:tcW w:w="5490" w:type="dxa"/>
          </w:tcPr>
          <w:p w14:paraId="7535FBD1" w14:textId="77777777" w:rsidR="000440DB" w:rsidRPr="008060F3" w:rsidRDefault="000440DB" w:rsidP="00863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</w:tcPr>
          <w:p w14:paraId="330A68A1" w14:textId="77777777" w:rsidR="000440DB" w:rsidRPr="008060F3" w:rsidRDefault="000440DB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15CAAF3" w14:textId="77777777" w:rsidR="000440DB" w:rsidRPr="008060F3" w:rsidRDefault="000440DB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B170A89" w14:textId="77777777" w:rsidR="000440DB" w:rsidRPr="008060F3" w:rsidRDefault="000440DB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DFC16F1" w14:textId="77777777" w:rsidR="000440DB" w:rsidRPr="008060F3" w:rsidRDefault="000440DB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842E2" w:rsidRPr="008060F3" w14:paraId="2DD2EDC3" w14:textId="77777777" w:rsidTr="00C01CD5">
        <w:tc>
          <w:tcPr>
            <w:tcW w:w="5490" w:type="dxa"/>
          </w:tcPr>
          <w:p w14:paraId="419CA4B6" w14:textId="77777777" w:rsidR="002842E2" w:rsidRPr="008060F3" w:rsidRDefault="002842E2" w:rsidP="00863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3167A80B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0A6843C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2BF49F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454574C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842E2" w:rsidRPr="008060F3" w14:paraId="6DBA9CA0" w14:textId="77777777" w:rsidTr="00C01CD5">
        <w:tc>
          <w:tcPr>
            <w:tcW w:w="5490" w:type="dxa"/>
          </w:tcPr>
          <w:p w14:paraId="0FF82876" w14:textId="77777777" w:rsidR="002842E2" w:rsidRPr="008060F3" w:rsidRDefault="002842E2" w:rsidP="00863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3E34E972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0EEC8532" w14:textId="3196B616" w:rsidR="002842E2" w:rsidRPr="00F80462" w:rsidRDefault="00FB5AC0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2,475</w:t>
            </w:r>
          </w:p>
        </w:tc>
        <w:tc>
          <w:tcPr>
            <w:tcW w:w="270" w:type="dxa"/>
            <w:vAlign w:val="center"/>
          </w:tcPr>
          <w:p w14:paraId="22BE8D48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033ECCE4" w14:textId="549C00AE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8046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505</w:t>
            </w:r>
          </w:p>
        </w:tc>
      </w:tr>
      <w:tr w:rsidR="002842E2" w:rsidRPr="008060F3" w14:paraId="469A3CAD" w14:textId="77777777" w:rsidTr="00C01CD5">
        <w:tc>
          <w:tcPr>
            <w:tcW w:w="5490" w:type="dxa"/>
          </w:tcPr>
          <w:p w14:paraId="2B179A31" w14:textId="77777777" w:rsidR="002842E2" w:rsidRPr="008060F3" w:rsidRDefault="002842E2" w:rsidP="00863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43830B37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52066A" w14:textId="3D7933EA" w:rsidR="002842E2" w:rsidRPr="00F80462" w:rsidRDefault="00FB5AC0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400,</w:t>
            </w:r>
            <w:r w:rsidR="00B05BC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113</w:t>
            </w:r>
          </w:p>
        </w:tc>
        <w:tc>
          <w:tcPr>
            <w:tcW w:w="270" w:type="dxa"/>
            <w:vAlign w:val="center"/>
          </w:tcPr>
          <w:p w14:paraId="06CCC449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2EBB3" w14:textId="58C04A32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8046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338,524</w:t>
            </w:r>
          </w:p>
        </w:tc>
      </w:tr>
      <w:tr w:rsidR="002842E2" w:rsidRPr="008060F3" w14:paraId="733C23F7" w14:textId="77777777" w:rsidTr="00C01CD5">
        <w:tc>
          <w:tcPr>
            <w:tcW w:w="5490" w:type="dxa"/>
          </w:tcPr>
          <w:p w14:paraId="26169024" w14:textId="77777777" w:rsidR="002842E2" w:rsidRPr="008060F3" w:rsidRDefault="002842E2" w:rsidP="00863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4AA48002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CF98C8" w14:textId="2DB3CDD0" w:rsidR="002842E2" w:rsidRPr="00F80462" w:rsidRDefault="00FB5AC0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402,</w:t>
            </w:r>
            <w:r w:rsidR="00B05BC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588</w:t>
            </w:r>
          </w:p>
        </w:tc>
        <w:tc>
          <w:tcPr>
            <w:tcW w:w="270" w:type="dxa"/>
            <w:vAlign w:val="center"/>
          </w:tcPr>
          <w:p w14:paraId="6E24F224" w14:textId="77777777" w:rsidR="002842E2" w:rsidRPr="00F80462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6A45D8" w14:textId="55B4E0A6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8046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339,029</w:t>
            </w:r>
          </w:p>
        </w:tc>
      </w:tr>
      <w:tr w:rsidR="002842E2" w:rsidRPr="008060F3" w14:paraId="1557E024" w14:textId="77777777" w:rsidTr="00C01CD5">
        <w:trPr>
          <w:trHeight w:val="143"/>
        </w:trPr>
        <w:tc>
          <w:tcPr>
            <w:tcW w:w="5490" w:type="dxa"/>
          </w:tcPr>
          <w:p w14:paraId="653CB576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650A5E16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9C8533F" w14:textId="77777777" w:rsidR="002842E2" w:rsidRPr="00F80462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52E8F3F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63A4B4A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842E2" w:rsidRPr="008060F3" w14:paraId="3C065D18" w14:textId="77777777" w:rsidTr="00C01CD5">
        <w:tc>
          <w:tcPr>
            <w:tcW w:w="5490" w:type="dxa"/>
          </w:tcPr>
          <w:p w14:paraId="673E7541" w14:textId="77777777" w:rsidR="002842E2" w:rsidRPr="008060F3" w:rsidRDefault="002842E2" w:rsidP="00863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622536F2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48B9D72D" w14:textId="7B1E83C4" w:rsidR="002842E2" w:rsidRPr="008060F3" w:rsidRDefault="00B05BCE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39,44</w:t>
            </w:r>
            <w:r w:rsidR="001F2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vAlign w:val="bottom"/>
          </w:tcPr>
          <w:p w14:paraId="1C80BD74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1F0D865" w14:textId="094D6682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29,004</w:t>
            </w:r>
          </w:p>
        </w:tc>
      </w:tr>
      <w:tr w:rsidR="002842E2" w:rsidRPr="008060F3" w14:paraId="2035C511" w14:textId="77777777" w:rsidTr="00C01CD5">
        <w:trPr>
          <w:trHeight w:val="308"/>
        </w:trPr>
        <w:tc>
          <w:tcPr>
            <w:tcW w:w="5490" w:type="dxa"/>
          </w:tcPr>
          <w:p w14:paraId="5B2E3AF5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1798AFA9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57979406" w14:textId="77777777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6D169BC5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1762BC7F" w14:textId="77777777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2842E2" w:rsidRPr="008060F3" w14:paraId="16508B99" w14:textId="77777777" w:rsidTr="00C01CD5">
        <w:tc>
          <w:tcPr>
            <w:tcW w:w="5490" w:type="dxa"/>
            <w:vAlign w:val="bottom"/>
          </w:tcPr>
          <w:p w14:paraId="49D5F059" w14:textId="7086F24A" w:rsidR="002842E2" w:rsidRPr="008060F3" w:rsidRDefault="002842E2" w:rsidP="00863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2B180B">
              <w:rPr>
                <w:rFonts w:ascii="Angsana New" w:hAnsi="Angsana New"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มีนาคม/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180B">
              <w:rPr>
                <w:rFonts w:ascii="Angsana New" w:hAnsi="Angsana New"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2F7251A3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4FB2A2BF" w14:textId="59AEB46E" w:rsidR="002842E2" w:rsidRPr="008060F3" w:rsidRDefault="000F731D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4,0</w:t>
            </w:r>
            <w:r w:rsidR="00B05BC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52,746</w:t>
            </w:r>
          </w:p>
        </w:tc>
        <w:tc>
          <w:tcPr>
            <w:tcW w:w="270" w:type="dxa"/>
            <w:vAlign w:val="bottom"/>
          </w:tcPr>
          <w:p w14:paraId="131A4CA3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2FAB51F" w14:textId="691165C9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4,062,325</w:t>
            </w:r>
          </w:p>
        </w:tc>
      </w:tr>
      <w:tr w:rsidR="002842E2" w:rsidRPr="008060F3" w14:paraId="7F141633" w14:textId="77777777" w:rsidTr="00C01CD5">
        <w:tc>
          <w:tcPr>
            <w:tcW w:w="5490" w:type="dxa"/>
            <w:vAlign w:val="bottom"/>
          </w:tcPr>
          <w:p w14:paraId="2B082D2C" w14:textId="6DD60812" w:rsidR="002842E2" w:rsidRPr="008060F3" w:rsidRDefault="002842E2" w:rsidP="00863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ณ วันที่ </w:t>
            </w:r>
            <w:r w:rsidR="002B180B">
              <w:rPr>
                <w:rFonts w:ascii="Angsana New" w:hAnsi="Angsana New"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มีนาคม/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180B">
              <w:rPr>
                <w:rFonts w:ascii="Angsana New" w:hAnsi="Angsana New"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73B9BA7C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37342E85" w14:textId="6FFD7D00" w:rsidR="002842E2" w:rsidRPr="008060F3" w:rsidRDefault="000F731D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1,4</w:t>
            </w:r>
            <w:r w:rsidR="00B05BC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78,231</w:t>
            </w:r>
          </w:p>
        </w:tc>
        <w:tc>
          <w:tcPr>
            <w:tcW w:w="270" w:type="dxa"/>
            <w:vAlign w:val="bottom"/>
          </w:tcPr>
          <w:p w14:paraId="67E96760" w14:textId="77777777" w:rsidR="002842E2" w:rsidRPr="008060F3" w:rsidRDefault="002842E2" w:rsidP="00F2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02FBD86" w14:textId="71571E9E" w:rsidR="002842E2" w:rsidRPr="008060F3" w:rsidRDefault="002842E2" w:rsidP="00F8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1,518,100</w:t>
            </w:r>
          </w:p>
        </w:tc>
      </w:tr>
    </w:tbl>
    <w:p w14:paraId="29FAA689" w14:textId="77777777" w:rsidR="006E5A94" w:rsidRPr="002B180B" w:rsidRDefault="006E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2596E47" w14:textId="525D1E8B" w:rsidR="004B4E75" w:rsidRPr="008060F3" w:rsidRDefault="004B4E75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</w:rPr>
        <w:t>1</w:t>
      </w:r>
      <w:r w:rsidR="00C826E6">
        <w:rPr>
          <w:rFonts w:ascii="Angsana New" w:hAnsi="Angsana New"/>
          <w:b/>
          <w:bCs/>
          <w:sz w:val="30"/>
          <w:szCs w:val="30"/>
        </w:rPr>
        <w:t>0</w:t>
      </w:r>
      <w:r w:rsidRPr="008060F3">
        <w:rPr>
          <w:rFonts w:ascii="Angsana New" w:hAnsi="Angsana New"/>
          <w:b/>
          <w:bCs/>
          <w:sz w:val="30"/>
          <w:szCs w:val="30"/>
        </w:rPr>
        <w:tab/>
      </w:r>
      <w:r w:rsidRPr="008060F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BE86746" w14:textId="77777777" w:rsidR="004B4E75" w:rsidRPr="00491019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DCE94DC" w14:textId="77777777" w:rsidR="004B4E75" w:rsidRPr="008060F3" w:rsidRDefault="004B4E75" w:rsidP="004B4E75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1B11D" w14:textId="77777777" w:rsidR="004B4E75" w:rsidRPr="00491019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FA81641" w14:textId="77777777" w:rsidR="001F296E" w:rsidRDefault="004B4E75" w:rsidP="00625161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1F296E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1F296E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98719BA" w14:textId="77777777" w:rsidR="00B802C2" w:rsidRPr="00B802C2" w:rsidRDefault="00B802C2" w:rsidP="00B802C2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62"/>
        <w:gridCol w:w="93"/>
        <w:gridCol w:w="1333"/>
        <w:gridCol w:w="21"/>
        <w:gridCol w:w="219"/>
        <w:gridCol w:w="22"/>
        <w:gridCol w:w="927"/>
        <w:gridCol w:w="64"/>
        <w:gridCol w:w="43"/>
        <w:gridCol w:w="81"/>
        <w:gridCol w:w="48"/>
        <w:gridCol w:w="64"/>
        <w:gridCol w:w="43"/>
        <w:gridCol w:w="81"/>
        <w:gridCol w:w="857"/>
        <w:gridCol w:w="27"/>
        <w:gridCol w:w="17"/>
        <w:gridCol w:w="92"/>
        <w:gridCol w:w="131"/>
        <w:gridCol w:w="44"/>
        <w:gridCol w:w="67"/>
        <w:gridCol w:w="25"/>
        <w:gridCol w:w="826"/>
        <w:gridCol w:w="64"/>
        <w:gridCol w:w="45"/>
        <w:gridCol w:w="91"/>
        <w:gridCol w:w="73"/>
        <w:gridCol w:w="64"/>
        <w:gridCol w:w="36"/>
        <w:gridCol w:w="90"/>
        <w:gridCol w:w="830"/>
        <w:gridCol w:w="43"/>
        <w:gridCol w:w="47"/>
      </w:tblGrid>
      <w:tr w:rsidR="00B802C2" w:rsidRPr="008060F3" w14:paraId="415B1A59" w14:textId="77777777" w:rsidTr="00B802C2">
        <w:trPr>
          <w:gridAfter w:val="2"/>
          <w:wAfter w:w="90" w:type="dxa"/>
          <w:trHeight w:val="261"/>
        </w:trPr>
        <w:tc>
          <w:tcPr>
            <w:tcW w:w="2762" w:type="dxa"/>
            <w:shd w:val="clear" w:color="auto" w:fill="auto"/>
            <w:vAlign w:val="bottom"/>
          </w:tcPr>
          <w:p w14:paraId="7D76EBC8" w14:textId="77777777" w:rsidR="001F296E" w:rsidRPr="008060F3" w:rsidRDefault="001F296E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18" w:type="dxa"/>
            <w:gridSpan w:val="30"/>
            <w:vAlign w:val="bottom"/>
          </w:tcPr>
          <w:p w14:paraId="7B387E88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02C2" w:rsidRPr="008060F3" w14:paraId="79685107" w14:textId="77777777" w:rsidTr="00B802C2">
        <w:trPr>
          <w:gridAfter w:val="1"/>
          <w:wAfter w:w="47" w:type="dxa"/>
          <w:trHeight w:val="261"/>
        </w:trPr>
        <w:tc>
          <w:tcPr>
            <w:tcW w:w="2762" w:type="dxa"/>
            <w:shd w:val="clear" w:color="auto" w:fill="auto"/>
            <w:vAlign w:val="bottom"/>
          </w:tcPr>
          <w:p w14:paraId="5F0E9462" w14:textId="77777777" w:rsidR="001F296E" w:rsidRPr="008060F3" w:rsidRDefault="001F296E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5E44418A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gridSpan w:val="2"/>
          </w:tcPr>
          <w:p w14:paraId="7B932126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27"/>
            <w:vAlign w:val="bottom"/>
          </w:tcPr>
          <w:p w14:paraId="566B9CB9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02C2" w:rsidRPr="008060F3" w14:paraId="00D78F14" w14:textId="77777777" w:rsidTr="00B802C2">
        <w:trPr>
          <w:gridAfter w:val="1"/>
          <w:wAfter w:w="47" w:type="dxa"/>
          <w:trHeight w:val="261"/>
        </w:trPr>
        <w:tc>
          <w:tcPr>
            <w:tcW w:w="2762" w:type="dxa"/>
            <w:shd w:val="clear" w:color="auto" w:fill="auto"/>
            <w:vAlign w:val="bottom"/>
          </w:tcPr>
          <w:p w14:paraId="31F961FF" w14:textId="77777777" w:rsidR="001F296E" w:rsidRPr="008060F3" w:rsidRDefault="001F296E" w:rsidP="000F30F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6" w:type="dxa"/>
            <w:gridSpan w:val="2"/>
          </w:tcPr>
          <w:p w14:paraId="1DCA7D11" w14:textId="435E3E0F" w:rsidR="001F296E" w:rsidRPr="007061E1" w:rsidRDefault="001F296E" w:rsidP="0062516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61E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Pr="007061E1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061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C2CC439" w14:textId="77777777" w:rsidR="001F296E" w:rsidRPr="008060F3" w:rsidRDefault="001F296E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3" w:type="dxa"/>
            <w:gridSpan w:val="3"/>
            <w:vAlign w:val="bottom"/>
          </w:tcPr>
          <w:p w14:paraId="40A98996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4"/>
          </w:tcPr>
          <w:p w14:paraId="43101822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1" w:type="dxa"/>
            <w:gridSpan w:val="3"/>
            <w:vAlign w:val="bottom"/>
          </w:tcPr>
          <w:p w14:paraId="5B7AA59E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  <w:gridSpan w:val="4"/>
          </w:tcPr>
          <w:p w14:paraId="0B30935D" w14:textId="77777777" w:rsidR="001F296E" w:rsidRPr="008060F3" w:rsidRDefault="001F296E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gridSpan w:val="5"/>
            <w:vAlign w:val="bottom"/>
          </w:tcPr>
          <w:p w14:paraId="61921F04" w14:textId="77777777" w:rsidR="001F296E" w:rsidRPr="008060F3" w:rsidRDefault="001F296E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73" w:type="dxa"/>
            <w:gridSpan w:val="4"/>
          </w:tcPr>
          <w:p w14:paraId="3DBCBA30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14:paraId="0C3FA632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02C2" w:rsidRPr="008060F3" w14:paraId="124A8928" w14:textId="77777777" w:rsidTr="00B802C2">
        <w:trPr>
          <w:gridAfter w:val="2"/>
          <w:wAfter w:w="90" w:type="dxa"/>
          <w:trHeight w:val="261"/>
        </w:trPr>
        <w:tc>
          <w:tcPr>
            <w:tcW w:w="2762" w:type="dxa"/>
            <w:shd w:val="clear" w:color="auto" w:fill="auto"/>
          </w:tcPr>
          <w:p w14:paraId="2C0A6387" w14:textId="77777777" w:rsidR="001F296E" w:rsidRPr="008060F3" w:rsidRDefault="001F296E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8" w:type="dxa"/>
            <w:gridSpan w:val="30"/>
          </w:tcPr>
          <w:p w14:paraId="2B5FB90A" w14:textId="621607B0" w:rsidR="001F296E" w:rsidRPr="001F296E" w:rsidRDefault="001F296E" w:rsidP="001F29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F296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02C2" w:rsidRPr="008060F3" w14:paraId="6384EBE9" w14:textId="77777777" w:rsidTr="00B802C2">
        <w:trPr>
          <w:gridAfter w:val="1"/>
          <w:wAfter w:w="47" w:type="dxa"/>
          <w:trHeight w:val="261"/>
        </w:trPr>
        <w:tc>
          <w:tcPr>
            <w:tcW w:w="2762" w:type="dxa"/>
            <w:shd w:val="clear" w:color="auto" w:fill="auto"/>
          </w:tcPr>
          <w:p w14:paraId="7670AFD4" w14:textId="25A45F2D" w:rsidR="001F296E" w:rsidRPr="008060F3" w:rsidRDefault="001F296E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26" w:type="dxa"/>
            <w:gridSpan w:val="2"/>
          </w:tcPr>
          <w:p w14:paraId="5EBF368D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89CA9C5" w14:textId="77777777" w:rsidR="001F296E" w:rsidRPr="008060F3" w:rsidRDefault="001F296E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gridSpan w:val="3"/>
          </w:tcPr>
          <w:p w14:paraId="60B1B0F4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1BDE68DE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3E69D986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4"/>
          </w:tcPr>
          <w:p w14:paraId="7DCAD174" w14:textId="77777777" w:rsidR="001F296E" w:rsidRPr="008060F3" w:rsidRDefault="001F296E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5"/>
          </w:tcPr>
          <w:p w14:paraId="68D23EEE" w14:textId="77777777" w:rsidR="001F296E" w:rsidRPr="008060F3" w:rsidRDefault="001F296E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4"/>
          </w:tcPr>
          <w:p w14:paraId="64C530F6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gridSpan w:val="4"/>
            <w:shd w:val="clear" w:color="auto" w:fill="auto"/>
          </w:tcPr>
          <w:p w14:paraId="7BF43AE9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02C2" w:rsidRPr="008060F3" w14:paraId="5AE40754" w14:textId="77777777" w:rsidTr="00B802C2">
        <w:trPr>
          <w:gridAfter w:val="1"/>
          <w:wAfter w:w="47" w:type="dxa"/>
          <w:trHeight w:val="261"/>
        </w:trPr>
        <w:tc>
          <w:tcPr>
            <w:tcW w:w="2762" w:type="dxa"/>
            <w:shd w:val="clear" w:color="auto" w:fill="auto"/>
          </w:tcPr>
          <w:p w14:paraId="0E1BF692" w14:textId="77777777" w:rsidR="001F296E" w:rsidRPr="008060F3" w:rsidRDefault="001F296E" w:rsidP="006460D6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26" w:type="dxa"/>
            <w:gridSpan w:val="2"/>
          </w:tcPr>
          <w:p w14:paraId="593ADAA5" w14:textId="77777777" w:rsidR="001F296E" w:rsidRPr="008060F3" w:rsidRDefault="001F296E" w:rsidP="003D5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1E2C9FA" w14:textId="77777777" w:rsidR="001F296E" w:rsidRPr="008060F3" w:rsidRDefault="001F296E" w:rsidP="00AD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gridSpan w:val="3"/>
          </w:tcPr>
          <w:p w14:paraId="71DA91EB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190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691CE193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1406B253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4"/>
          </w:tcPr>
          <w:p w14:paraId="5FF3DF89" w14:textId="77777777" w:rsidR="001F296E" w:rsidRPr="008060F3" w:rsidRDefault="001F296E" w:rsidP="00AD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5"/>
          </w:tcPr>
          <w:p w14:paraId="29D36C41" w14:textId="77777777" w:rsidR="001F296E" w:rsidRPr="008060F3" w:rsidRDefault="001F296E" w:rsidP="00AD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4"/>
          </w:tcPr>
          <w:p w14:paraId="2EECB927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gridSpan w:val="4"/>
            <w:shd w:val="clear" w:color="auto" w:fill="auto"/>
          </w:tcPr>
          <w:p w14:paraId="4A87E835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02C2" w:rsidRPr="008060F3" w14:paraId="641850B5" w14:textId="77777777" w:rsidTr="00B802C2">
        <w:trPr>
          <w:trHeight w:val="261"/>
        </w:trPr>
        <w:tc>
          <w:tcPr>
            <w:tcW w:w="2855" w:type="dxa"/>
            <w:gridSpan w:val="2"/>
            <w:shd w:val="clear" w:color="auto" w:fill="auto"/>
          </w:tcPr>
          <w:p w14:paraId="3B1F423B" w14:textId="77777777" w:rsidR="00625161" w:rsidRPr="008060F3" w:rsidRDefault="00625161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4" w:type="dxa"/>
            <w:gridSpan w:val="2"/>
            <w:vAlign w:val="bottom"/>
          </w:tcPr>
          <w:p w14:paraId="393CABB9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794AD53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4DCA302E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4"/>
            <w:vAlign w:val="bottom"/>
          </w:tcPr>
          <w:p w14:paraId="60A7252F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5"/>
            <w:vAlign w:val="bottom"/>
          </w:tcPr>
          <w:p w14:paraId="074A5910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gridSpan w:val="3"/>
            <w:vAlign w:val="bottom"/>
          </w:tcPr>
          <w:p w14:paraId="4A477E3F" w14:textId="77777777" w:rsidR="00625161" w:rsidRPr="008060F3" w:rsidRDefault="00625161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gridSpan w:val="4"/>
            <w:vAlign w:val="bottom"/>
          </w:tcPr>
          <w:p w14:paraId="33C32302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4"/>
            <w:vAlign w:val="bottom"/>
          </w:tcPr>
          <w:p w14:paraId="6022E1AF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6"/>
            <w:shd w:val="clear" w:color="auto" w:fill="auto"/>
            <w:vAlign w:val="bottom"/>
          </w:tcPr>
          <w:p w14:paraId="3538EE3C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802C2" w:rsidRPr="008060F3" w14:paraId="5894D5FD" w14:textId="77777777" w:rsidTr="00B802C2">
        <w:trPr>
          <w:trHeight w:val="261"/>
        </w:trPr>
        <w:tc>
          <w:tcPr>
            <w:tcW w:w="2855" w:type="dxa"/>
            <w:gridSpan w:val="2"/>
            <w:shd w:val="clear" w:color="auto" w:fill="auto"/>
          </w:tcPr>
          <w:p w14:paraId="13DD1296" w14:textId="77777777" w:rsidR="00625161" w:rsidRPr="008060F3" w:rsidRDefault="00625161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354" w:type="dxa"/>
            <w:gridSpan w:val="2"/>
            <w:vAlign w:val="bottom"/>
          </w:tcPr>
          <w:p w14:paraId="231ECE60" w14:textId="32576FAC" w:rsidR="00625161" w:rsidRPr="008060F3" w:rsidRDefault="00625161" w:rsidP="00EC676E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(2,097)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FDFF018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D0AC3E6" w14:textId="77777777" w:rsidR="00625161" w:rsidRPr="008060F3" w:rsidRDefault="00625161" w:rsidP="00EC676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4"/>
            <w:vAlign w:val="bottom"/>
          </w:tcPr>
          <w:p w14:paraId="210A4013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5"/>
            <w:vAlign w:val="bottom"/>
          </w:tcPr>
          <w:p w14:paraId="2148D393" w14:textId="164FC1C9" w:rsidR="00625161" w:rsidRPr="008060F3" w:rsidRDefault="00625161" w:rsidP="00EC676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(2,097)</w:t>
            </w:r>
          </w:p>
        </w:tc>
        <w:tc>
          <w:tcPr>
            <w:tcW w:w="240" w:type="dxa"/>
            <w:gridSpan w:val="3"/>
            <w:vAlign w:val="bottom"/>
          </w:tcPr>
          <w:p w14:paraId="01E96A80" w14:textId="77777777" w:rsidR="00625161" w:rsidRPr="008060F3" w:rsidRDefault="00625161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gridSpan w:val="4"/>
            <w:vAlign w:val="bottom"/>
          </w:tcPr>
          <w:p w14:paraId="72A75789" w14:textId="77777777" w:rsidR="00625161" w:rsidRPr="008060F3" w:rsidRDefault="00625161" w:rsidP="00EC676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4"/>
            <w:vAlign w:val="bottom"/>
          </w:tcPr>
          <w:p w14:paraId="18D614F7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6"/>
            <w:shd w:val="clear" w:color="auto" w:fill="auto"/>
            <w:vAlign w:val="bottom"/>
          </w:tcPr>
          <w:p w14:paraId="67EF0B63" w14:textId="3E1A5D16" w:rsidR="00625161" w:rsidRPr="008060F3" w:rsidRDefault="00625161" w:rsidP="00EC67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(2,097)</w:t>
            </w:r>
          </w:p>
        </w:tc>
      </w:tr>
      <w:tr w:rsidR="004B5DD0" w:rsidRPr="008060F3" w14:paraId="55D5E0AD" w14:textId="77777777" w:rsidTr="00B802C2">
        <w:trPr>
          <w:trHeight w:val="261"/>
        </w:trPr>
        <w:tc>
          <w:tcPr>
            <w:tcW w:w="2762" w:type="dxa"/>
            <w:shd w:val="clear" w:color="auto" w:fill="auto"/>
            <w:vAlign w:val="bottom"/>
          </w:tcPr>
          <w:p w14:paraId="755D6C23" w14:textId="77777777" w:rsidR="004B5DD0" w:rsidRPr="008060F3" w:rsidRDefault="004B5DD0" w:rsidP="00DF325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8" w:type="dxa"/>
            <w:gridSpan w:val="32"/>
            <w:vAlign w:val="bottom"/>
          </w:tcPr>
          <w:p w14:paraId="1C0A651E" w14:textId="77777777" w:rsidR="004B5DD0" w:rsidRPr="008060F3" w:rsidRDefault="004B5DD0" w:rsidP="00DF32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802C2" w:rsidRPr="008060F3" w14:paraId="4746DC1F" w14:textId="77777777" w:rsidTr="00B802C2">
        <w:trPr>
          <w:trHeight w:val="261"/>
        </w:trPr>
        <w:tc>
          <w:tcPr>
            <w:tcW w:w="2762" w:type="dxa"/>
            <w:shd w:val="clear" w:color="auto" w:fill="auto"/>
            <w:vAlign w:val="bottom"/>
          </w:tcPr>
          <w:p w14:paraId="6FEEC1D5" w14:textId="77777777" w:rsidR="00B802C2" w:rsidRPr="008060F3" w:rsidRDefault="00B802C2" w:rsidP="00DF325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8" w:type="dxa"/>
            <w:gridSpan w:val="32"/>
            <w:vAlign w:val="bottom"/>
          </w:tcPr>
          <w:p w14:paraId="358EEDD5" w14:textId="77777777" w:rsidR="00B802C2" w:rsidRPr="008060F3" w:rsidRDefault="00B802C2" w:rsidP="00DF32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02C2" w:rsidRPr="008060F3" w14:paraId="3C097D78" w14:textId="77777777" w:rsidTr="00B802C2">
        <w:trPr>
          <w:trHeight w:val="261"/>
        </w:trPr>
        <w:tc>
          <w:tcPr>
            <w:tcW w:w="2762" w:type="dxa"/>
            <w:shd w:val="clear" w:color="auto" w:fill="auto"/>
            <w:vAlign w:val="bottom"/>
          </w:tcPr>
          <w:p w14:paraId="04775FA4" w14:textId="77777777" w:rsidR="00B802C2" w:rsidRPr="008060F3" w:rsidRDefault="00B802C2" w:rsidP="00DF325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729CC9E7" w14:textId="77777777" w:rsidR="00B802C2" w:rsidRPr="008060F3" w:rsidRDefault="00B802C2" w:rsidP="00DF32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gridSpan w:val="2"/>
          </w:tcPr>
          <w:p w14:paraId="03FA8D05" w14:textId="77777777" w:rsidR="00B802C2" w:rsidRPr="008060F3" w:rsidRDefault="00B802C2" w:rsidP="00DF32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20" w:type="dxa"/>
            <w:gridSpan w:val="27"/>
            <w:vAlign w:val="bottom"/>
          </w:tcPr>
          <w:p w14:paraId="3E00B416" w14:textId="77777777" w:rsidR="00B802C2" w:rsidRPr="008060F3" w:rsidRDefault="00B802C2" w:rsidP="00DF32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02C2" w:rsidRPr="008060F3" w14:paraId="68E901DD" w14:textId="77777777" w:rsidTr="00B802C2">
        <w:trPr>
          <w:trHeight w:val="261"/>
        </w:trPr>
        <w:tc>
          <w:tcPr>
            <w:tcW w:w="2762" w:type="dxa"/>
            <w:shd w:val="clear" w:color="auto" w:fill="auto"/>
            <w:vAlign w:val="bottom"/>
          </w:tcPr>
          <w:p w14:paraId="531F3764" w14:textId="77777777" w:rsidR="00B802C2" w:rsidRPr="008060F3" w:rsidRDefault="00B802C2" w:rsidP="00DF32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dxa"/>
            <w:gridSpan w:val="3"/>
          </w:tcPr>
          <w:p w14:paraId="6F9CC626" w14:textId="77777777" w:rsidR="00B802C2" w:rsidRPr="007061E1" w:rsidRDefault="00B802C2" w:rsidP="00DF325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61E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Pr="007061E1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061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C6AA34D" w14:textId="77777777" w:rsidR="00B802C2" w:rsidRPr="008060F3" w:rsidRDefault="00B802C2" w:rsidP="00DF325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gridSpan w:val="3"/>
            <w:vAlign w:val="bottom"/>
          </w:tcPr>
          <w:p w14:paraId="5207B8C8" w14:textId="77777777" w:rsidR="00B802C2" w:rsidRPr="008060F3" w:rsidRDefault="00B802C2" w:rsidP="00DF32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4"/>
          </w:tcPr>
          <w:p w14:paraId="0D48BB95" w14:textId="77777777" w:rsidR="00B802C2" w:rsidRPr="008060F3" w:rsidRDefault="00B802C2" w:rsidP="00DF32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2" w:type="dxa"/>
            <w:gridSpan w:val="4"/>
            <w:vAlign w:val="bottom"/>
          </w:tcPr>
          <w:p w14:paraId="3A50FE53" w14:textId="77777777" w:rsidR="00B802C2" w:rsidRPr="008060F3" w:rsidRDefault="00B802C2" w:rsidP="00DF32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  <w:gridSpan w:val="3"/>
          </w:tcPr>
          <w:p w14:paraId="50397CA9" w14:textId="77777777" w:rsidR="00B802C2" w:rsidRPr="008060F3" w:rsidRDefault="00B802C2" w:rsidP="00DF325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gridSpan w:val="5"/>
            <w:vAlign w:val="bottom"/>
          </w:tcPr>
          <w:p w14:paraId="48703650" w14:textId="77777777" w:rsidR="00B802C2" w:rsidRPr="008060F3" w:rsidRDefault="00B802C2" w:rsidP="00DF325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64" w:type="dxa"/>
            <w:gridSpan w:val="4"/>
          </w:tcPr>
          <w:p w14:paraId="13E06984" w14:textId="77777777" w:rsidR="00B802C2" w:rsidRPr="008060F3" w:rsidRDefault="00B802C2" w:rsidP="00DF32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bottom"/>
          </w:tcPr>
          <w:p w14:paraId="233CA740" w14:textId="77777777" w:rsidR="00B802C2" w:rsidRPr="008060F3" w:rsidRDefault="00B802C2" w:rsidP="00DF32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02C2" w:rsidRPr="008060F3" w14:paraId="394C1915" w14:textId="77777777" w:rsidTr="00B802C2">
        <w:trPr>
          <w:trHeight w:val="261"/>
        </w:trPr>
        <w:tc>
          <w:tcPr>
            <w:tcW w:w="2762" w:type="dxa"/>
            <w:shd w:val="clear" w:color="auto" w:fill="auto"/>
          </w:tcPr>
          <w:p w14:paraId="4DF95D4A" w14:textId="77777777" w:rsidR="00B802C2" w:rsidRPr="008060F3" w:rsidRDefault="00B802C2" w:rsidP="00DF325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8" w:type="dxa"/>
            <w:gridSpan w:val="32"/>
          </w:tcPr>
          <w:p w14:paraId="727CD033" w14:textId="77777777" w:rsidR="00B802C2" w:rsidRPr="001F296E" w:rsidRDefault="00B802C2" w:rsidP="00DF32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F296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96E" w:rsidRPr="008060F3" w14:paraId="22A7EF8B" w14:textId="77777777" w:rsidTr="00B802C2">
        <w:trPr>
          <w:trHeight w:val="261"/>
        </w:trPr>
        <w:tc>
          <w:tcPr>
            <w:tcW w:w="2855" w:type="dxa"/>
            <w:gridSpan w:val="2"/>
            <w:shd w:val="clear" w:color="auto" w:fill="auto"/>
            <w:vAlign w:val="bottom"/>
          </w:tcPr>
          <w:p w14:paraId="4F02789D" w14:textId="37D2B423" w:rsidR="001F296E" w:rsidRPr="008060F3" w:rsidRDefault="001F296E" w:rsidP="00AD672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62516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251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6251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6415" w:type="dxa"/>
            <w:gridSpan w:val="31"/>
          </w:tcPr>
          <w:p w14:paraId="3FDD2A2E" w14:textId="77777777" w:rsidR="001F296E" w:rsidRPr="008060F3" w:rsidRDefault="001F296E" w:rsidP="00AD672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802C2" w:rsidRPr="008060F3" w14:paraId="16A071FA" w14:textId="77777777" w:rsidTr="00B802C2">
        <w:trPr>
          <w:trHeight w:val="261"/>
        </w:trPr>
        <w:tc>
          <w:tcPr>
            <w:tcW w:w="2762" w:type="dxa"/>
            <w:shd w:val="clear" w:color="auto" w:fill="auto"/>
          </w:tcPr>
          <w:p w14:paraId="5941632E" w14:textId="77777777" w:rsidR="00625161" w:rsidRPr="008060F3" w:rsidRDefault="00625161" w:rsidP="00DF3251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7" w:type="dxa"/>
            <w:gridSpan w:val="3"/>
          </w:tcPr>
          <w:p w14:paraId="3C86D3E5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B7BDF85" w14:textId="77777777" w:rsidR="00625161" w:rsidRPr="008060F3" w:rsidRDefault="00625161" w:rsidP="00D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4"/>
          </w:tcPr>
          <w:p w14:paraId="7A3AB74C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190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3996D17A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4"/>
          </w:tcPr>
          <w:p w14:paraId="69EEFA54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4"/>
          </w:tcPr>
          <w:p w14:paraId="10064D86" w14:textId="77777777" w:rsidR="00625161" w:rsidRPr="008060F3" w:rsidRDefault="00625161" w:rsidP="00D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4"/>
          </w:tcPr>
          <w:p w14:paraId="5CD8BB76" w14:textId="77777777" w:rsidR="00625161" w:rsidRPr="008060F3" w:rsidRDefault="00625161" w:rsidP="00D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4"/>
          </w:tcPr>
          <w:p w14:paraId="019C7709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  <w:gridSpan w:val="3"/>
            <w:shd w:val="clear" w:color="auto" w:fill="auto"/>
          </w:tcPr>
          <w:p w14:paraId="6A8F4D96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02C2" w:rsidRPr="008060F3" w14:paraId="38088E76" w14:textId="77777777" w:rsidTr="00B802C2">
        <w:trPr>
          <w:trHeight w:val="261"/>
        </w:trPr>
        <w:tc>
          <w:tcPr>
            <w:tcW w:w="2855" w:type="dxa"/>
            <w:gridSpan w:val="2"/>
            <w:shd w:val="clear" w:color="auto" w:fill="auto"/>
          </w:tcPr>
          <w:p w14:paraId="244133C7" w14:textId="77777777" w:rsidR="00625161" w:rsidRPr="008060F3" w:rsidRDefault="00625161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4" w:type="dxa"/>
            <w:gridSpan w:val="2"/>
            <w:vAlign w:val="bottom"/>
          </w:tcPr>
          <w:p w14:paraId="746C165B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1A2A2AF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gridSpan w:val="3"/>
            <w:vAlign w:val="bottom"/>
          </w:tcPr>
          <w:p w14:paraId="0747F6B5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4"/>
            <w:vAlign w:val="bottom"/>
          </w:tcPr>
          <w:p w14:paraId="6ED03D37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gridSpan w:val="5"/>
            <w:vAlign w:val="bottom"/>
          </w:tcPr>
          <w:p w14:paraId="45C9616A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gridSpan w:val="3"/>
            <w:vAlign w:val="bottom"/>
          </w:tcPr>
          <w:p w14:paraId="59AAF1DA" w14:textId="77777777" w:rsidR="00625161" w:rsidRPr="008060F3" w:rsidRDefault="00625161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gridSpan w:val="4"/>
            <w:vAlign w:val="bottom"/>
          </w:tcPr>
          <w:p w14:paraId="0E0D29F1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gridSpan w:val="4"/>
            <w:vAlign w:val="bottom"/>
          </w:tcPr>
          <w:p w14:paraId="2A0EABB0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bottom"/>
          </w:tcPr>
          <w:p w14:paraId="0FDD4E11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802C2" w:rsidRPr="008060F3" w14:paraId="7780EB07" w14:textId="77777777" w:rsidTr="00B802C2">
        <w:trPr>
          <w:trHeight w:val="261"/>
        </w:trPr>
        <w:tc>
          <w:tcPr>
            <w:tcW w:w="2855" w:type="dxa"/>
            <w:gridSpan w:val="2"/>
            <w:shd w:val="clear" w:color="auto" w:fill="auto"/>
          </w:tcPr>
          <w:p w14:paraId="3B4E05C1" w14:textId="77777777" w:rsidR="00625161" w:rsidRPr="008060F3" w:rsidRDefault="00625161" w:rsidP="0062516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354" w:type="dxa"/>
            <w:gridSpan w:val="2"/>
            <w:vAlign w:val="bottom"/>
          </w:tcPr>
          <w:p w14:paraId="3B3FA27E" w14:textId="38AACF25" w:rsidR="00625161" w:rsidRPr="008060F3" w:rsidRDefault="00625161" w:rsidP="0062516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3498C66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gridSpan w:val="3"/>
            <w:vAlign w:val="bottom"/>
          </w:tcPr>
          <w:p w14:paraId="079BE99E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4"/>
            <w:vAlign w:val="bottom"/>
          </w:tcPr>
          <w:p w14:paraId="035E0D99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gridSpan w:val="5"/>
            <w:vAlign w:val="bottom"/>
          </w:tcPr>
          <w:p w14:paraId="4A3C46BA" w14:textId="7EEF5E04" w:rsidR="00625161" w:rsidRPr="008060F3" w:rsidRDefault="00625161" w:rsidP="0062516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42" w:type="dxa"/>
            <w:gridSpan w:val="3"/>
            <w:vAlign w:val="bottom"/>
          </w:tcPr>
          <w:p w14:paraId="0572247E" w14:textId="77777777" w:rsidR="00625161" w:rsidRPr="008060F3" w:rsidRDefault="00625161" w:rsidP="0062516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gridSpan w:val="4"/>
            <w:vAlign w:val="bottom"/>
          </w:tcPr>
          <w:p w14:paraId="06EE9DDD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gridSpan w:val="4"/>
            <w:vAlign w:val="bottom"/>
          </w:tcPr>
          <w:p w14:paraId="0B2AE195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bottom"/>
          </w:tcPr>
          <w:p w14:paraId="071CD0BF" w14:textId="72C6CF10" w:rsidR="00625161" w:rsidRPr="008060F3" w:rsidRDefault="00625161" w:rsidP="006251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</w:tr>
    </w:tbl>
    <w:p w14:paraId="1DC3CDDC" w14:textId="7BBD3C12" w:rsidR="00E85568" w:rsidRPr="00625161" w:rsidRDefault="00E85568" w:rsidP="00E85568">
      <w:pPr>
        <w:rPr>
          <w:rFonts w:ascii="Angsana New" w:hAnsi="Angsana New"/>
          <w:sz w:val="30"/>
          <w:szCs w:val="30"/>
        </w:rPr>
      </w:pPr>
    </w:p>
    <w:p w14:paraId="408BBEEC" w14:textId="77777777" w:rsidR="00625161" w:rsidRPr="00506616" w:rsidRDefault="00625161" w:rsidP="006251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C2833E8" w14:textId="77777777" w:rsidR="00625161" w:rsidRPr="00506616" w:rsidRDefault="00625161" w:rsidP="006251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450" w:type="dxa"/>
        <w:tblInd w:w="180" w:type="dxa"/>
        <w:tblLook w:val="04A0" w:firstRow="1" w:lastRow="0" w:firstColumn="1" w:lastColumn="0" w:noHBand="0" w:noVBand="1"/>
      </w:tblPr>
      <w:tblGrid>
        <w:gridCol w:w="2250"/>
        <w:gridCol w:w="236"/>
        <w:gridCol w:w="6964"/>
      </w:tblGrid>
      <w:tr w:rsidR="00625161" w:rsidRPr="00695B3C" w14:paraId="6AC8321B" w14:textId="77777777" w:rsidTr="00B802C2">
        <w:trPr>
          <w:tblHeader/>
        </w:trPr>
        <w:tc>
          <w:tcPr>
            <w:tcW w:w="2250" w:type="dxa"/>
            <w:shd w:val="clear" w:color="auto" w:fill="auto"/>
            <w:hideMark/>
          </w:tcPr>
          <w:p w14:paraId="3D5C32C2" w14:textId="77777777" w:rsidR="00625161" w:rsidRPr="00695B3C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15141066" w14:textId="77777777" w:rsidR="00625161" w:rsidRPr="00695B3C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4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964" w:type="dxa"/>
            <w:shd w:val="clear" w:color="auto" w:fill="auto"/>
            <w:hideMark/>
          </w:tcPr>
          <w:p w14:paraId="3DC5DD51" w14:textId="77777777" w:rsidR="00625161" w:rsidRPr="00695B3C" w:rsidRDefault="00625161" w:rsidP="00B802C2">
            <w:pPr>
              <w:pStyle w:val="block"/>
              <w:tabs>
                <w:tab w:val="left" w:pos="227"/>
                <w:tab w:val="left" w:pos="6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65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25161" w:rsidRPr="00695B3C" w14:paraId="23DF23D9" w14:textId="77777777" w:rsidTr="00B802C2">
        <w:tc>
          <w:tcPr>
            <w:tcW w:w="2250" w:type="dxa"/>
            <w:shd w:val="clear" w:color="auto" w:fill="auto"/>
            <w:hideMark/>
          </w:tcPr>
          <w:p w14:paraId="5807C30F" w14:textId="77777777" w:rsidR="00B802C2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</w:t>
            </w:r>
          </w:p>
          <w:p w14:paraId="1D37332B" w14:textId="36A22106" w:rsidR="00625161" w:rsidRPr="00695B3C" w:rsidRDefault="00B802C2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="00625161" w:rsidRPr="00695B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</w:tcPr>
          <w:p w14:paraId="69B2A7C0" w14:textId="77777777" w:rsidR="00625161" w:rsidRPr="00695B3C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40" w:right="-7"/>
              <w:jc w:val="both"/>
              <w:rPr>
                <w:rFonts w:ascii="Angsana New" w:hAnsi="Angsana New"/>
                <w:sz w:val="30"/>
                <w:szCs w:val="30"/>
                <w:rtl/>
                <w:lang w:bidi="th-TH"/>
              </w:rPr>
            </w:pPr>
          </w:p>
        </w:tc>
        <w:tc>
          <w:tcPr>
            <w:tcW w:w="6964" w:type="dxa"/>
            <w:shd w:val="clear" w:color="auto" w:fill="auto"/>
            <w:hideMark/>
          </w:tcPr>
          <w:p w14:paraId="05DA5442" w14:textId="61FBD1E6" w:rsidR="00625161" w:rsidRPr="00695B3C" w:rsidRDefault="00625161" w:rsidP="00B802C2">
            <w:pPr>
              <w:pStyle w:val="block"/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65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Swap model</w:t>
            </w:r>
            <w:r w:rsidR="00B802C2">
              <w:rPr>
                <w:rFonts w:ascii="Angsana New" w:hAnsi="Angsana New"/>
                <w:i/>
                <w:iCs/>
                <w:sz w:val="30"/>
                <w:szCs w:val="30"/>
              </w:rPr>
              <w:t>s</w:t>
            </w:r>
            <w:r w:rsidRPr="00695B3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5C5F624D" w14:textId="524B18EF" w:rsidR="007C5A2E" w:rsidRPr="00625161" w:rsidRDefault="007C5A2E" w:rsidP="000B5DC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7F2FCB" w14:textId="04C16B33" w:rsidR="00913400" w:rsidRPr="008060F3" w:rsidRDefault="00DD00F7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="00C826E6">
        <w:rPr>
          <w:rFonts w:ascii="Angsana New" w:hAnsi="Angsana New" w:hint="cs"/>
          <w:b/>
          <w:bCs/>
          <w:sz w:val="30"/>
          <w:szCs w:val="30"/>
          <w:cs/>
          <w:lang w:val="th-TH"/>
        </w:rPr>
        <w:t>1</w:t>
      </w:r>
      <w:r w:rsidR="00515202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30371F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ภา</w:t>
      </w:r>
      <w:r w:rsidR="00913400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685951B1" w14:textId="77777777" w:rsidR="001D2061" w:rsidRPr="00343C60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8060F3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7A81250B" w:rsidR="00EA3875" w:rsidRPr="008060F3" w:rsidRDefault="00EA3875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EC0B4E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D54F2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3D54F2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3D54F2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C55147A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A3875" w:rsidRPr="008060F3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8060F3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8060F3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8060F3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8060F3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9" w:type="pct"/>
          </w:tcPr>
          <w:p w14:paraId="5CDDBE70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A4C" w:rsidRPr="008060F3" w14:paraId="50472099" w14:textId="77777777" w:rsidTr="00343C60">
        <w:tc>
          <w:tcPr>
            <w:tcW w:w="2961" w:type="pct"/>
            <w:hideMark/>
          </w:tcPr>
          <w:p w14:paraId="3D90265C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374C41DC" w:rsidR="00FD3A4C" w:rsidRPr="008060F3" w:rsidRDefault="00BD57FA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D57FA">
              <w:rPr>
                <w:rFonts w:ascii="Angsana New" w:hAnsi="Angsana New"/>
                <w:sz w:val="30"/>
                <w:szCs w:val="30"/>
              </w:rPr>
              <w:t>221,641</w:t>
            </w:r>
          </w:p>
        </w:tc>
        <w:tc>
          <w:tcPr>
            <w:tcW w:w="147" w:type="pct"/>
          </w:tcPr>
          <w:p w14:paraId="0490C4BF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40D897DF" w14:textId="07AF5503" w:rsidR="00FD3A4C" w:rsidRPr="008060F3" w:rsidRDefault="00176258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76258">
              <w:rPr>
                <w:rFonts w:ascii="Angsana New" w:hAnsi="Angsana New"/>
                <w:sz w:val="30"/>
                <w:szCs w:val="30"/>
              </w:rPr>
              <w:t>221,641</w:t>
            </w:r>
          </w:p>
        </w:tc>
      </w:tr>
      <w:tr w:rsidR="00FD3A4C" w:rsidRPr="008060F3" w14:paraId="3EC326E4" w14:textId="77777777" w:rsidTr="00343C60">
        <w:tc>
          <w:tcPr>
            <w:tcW w:w="2961" w:type="pct"/>
          </w:tcPr>
          <w:p w14:paraId="53BA7E93" w14:textId="2CC4325C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="00B802C2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23" w:type="pct"/>
          </w:tcPr>
          <w:p w14:paraId="3496A3F2" w14:textId="381E4771" w:rsidR="00FD3A4C" w:rsidRPr="008060F3" w:rsidRDefault="008E159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E1591">
              <w:rPr>
                <w:rFonts w:ascii="Angsana New" w:hAnsi="Angsana New"/>
                <w:sz w:val="30"/>
                <w:szCs w:val="30"/>
              </w:rPr>
              <w:t>8,699</w:t>
            </w:r>
          </w:p>
        </w:tc>
        <w:tc>
          <w:tcPr>
            <w:tcW w:w="147" w:type="pct"/>
          </w:tcPr>
          <w:p w14:paraId="121C4CE4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2BE6F5D" w14:textId="4473356A" w:rsidR="00FD3A4C" w:rsidRPr="008060F3" w:rsidRDefault="00176258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76258">
              <w:rPr>
                <w:rFonts w:ascii="Angsana New" w:hAnsi="Angsana New"/>
                <w:sz w:val="30"/>
                <w:szCs w:val="30"/>
              </w:rPr>
              <w:t>8,699</w:t>
            </w:r>
          </w:p>
        </w:tc>
      </w:tr>
      <w:tr w:rsidR="00FD3A4C" w:rsidRPr="008060F3" w14:paraId="147CC351" w14:textId="77777777" w:rsidTr="00343C60">
        <w:tc>
          <w:tcPr>
            <w:tcW w:w="2961" w:type="pct"/>
          </w:tcPr>
          <w:p w14:paraId="5FB7C61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005E1004" w:rsidR="00FD3A4C" w:rsidRPr="008060F3" w:rsidRDefault="00A312FD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312FD"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  <w:tc>
          <w:tcPr>
            <w:tcW w:w="147" w:type="pct"/>
          </w:tcPr>
          <w:p w14:paraId="5A10B681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4E364EE0" w14:textId="31E79D62" w:rsidR="00FD3A4C" w:rsidRPr="008060F3" w:rsidRDefault="00176258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76258"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</w:tr>
      <w:tr w:rsidR="00FD3A4C" w:rsidRPr="008060F3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0A5C24F9" w:rsidR="00FD3A4C" w:rsidRPr="008060F3" w:rsidRDefault="00C3569E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569E">
              <w:rPr>
                <w:rFonts w:ascii="Angsana New" w:hAnsi="Angsana New"/>
                <w:b/>
                <w:bCs/>
                <w:sz w:val="30"/>
                <w:szCs w:val="30"/>
              </w:rPr>
              <w:t>231,547</w:t>
            </w:r>
          </w:p>
        </w:tc>
        <w:tc>
          <w:tcPr>
            <w:tcW w:w="147" w:type="pct"/>
          </w:tcPr>
          <w:p w14:paraId="643DBF5A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03EDD212" w:rsidR="00FD3A4C" w:rsidRPr="008060F3" w:rsidRDefault="00176258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258">
              <w:rPr>
                <w:rFonts w:ascii="Angsana New" w:hAnsi="Angsana New"/>
                <w:b/>
                <w:bCs/>
                <w:sz w:val="30"/>
                <w:szCs w:val="30"/>
              </w:rPr>
              <w:t>231,547</w:t>
            </w:r>
          </w:p>
        </w:tc>
      </w:tr>
      <w:tr w:rsidR="00871D34" w:rsidRPr="00B802C2" w14:paraId="027B7B92" w14:textId="77777777" w:rsidTr="00343C60">
        <w:tc>
          <w:tcPr>
            <w:tcW w:w="2961" w:type="pct"/>
          </w:tcPr>
          <w:p w14:paraId="34D69AF1" w14:textId="77777777" w:rsidR="00871D34" w:rsidRPr="00B802C2" w:rsidRDefault="00871D34" w:rsidP="007920F3">
            <w:pPr>
              <w:pStyle w:val="NoSpacing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02E9C4" w14:textId="77777777" w:rsidR="00871D34" w:rsidRPr="00B802C2" w:rsidRDefault="00871D34" w:rsidP="00871D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CED25B" w14:textId="77777777" w:rsidR="00871D34" w:rsidRPr="00B802C2" w:rsidRDefault="00871D34" w:rsidP="00871D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68B1D8" w14:textId="77777777" w:rsidR="00871D34" w:rsidRPr="00B802C2" w:rsidRDefault="00871D34" w:rsidP="00871D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05689C7" w14:textId="77777777" w:rsidR="00B802C2" w:rsidRDefault="00B802C2">
      <w:bookmarkStart w:id="2" w:name="_Hlk40097820"/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B802C2" w:rsidRPr="008060F3" w14:paraId="63C4764A" w14:textId="77777777" w:rsidTr="00DF3251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5F8CB5F5" w14:textId="77777777" w:rsidR="00B802C2" w:rsidRPr="008060F3" w:rsidRDefault="00B802C2" w:rsidP="00DF3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ณ วันที่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23" w:type="pct"/>
            <w:vAlign w:val="bottom"/>
            <w:hideMark/>
          </w:tcPr>
          <w:p w14:paraId="342D5A9C" w14:textId="77777777" w:rsidR="00B802C2" w:rsidRPr="008060F3" w:rsidRDefault="00B802C2" w:rsidP="00DF32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4AF9EE02" w14:textId="77777777" w:rsidR="00B802C2" w:rsidRPr="008060F3" w:rsidRDefault="00B802C2" w:rsidP="00DF32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vAlign w:val="bottom"/>
            <w:hideMark/>
          </w:tcPr>
          <w:p w14:paraId="712CACAC" w14:textId="77777777" w:rsidR="00B802C2" w:rsidRPr="008060F3" w:rsidRDefault="00B802C2" w:rsidP="00DF32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9E93C8B" w14:textId="77777777" w:rsidR="00B802C2" w:rsidRPr="008060F3" w:rsidRDefault="00B802C2" w:rsidP="00DF32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802C2" w:rsidRPr="008060F3" w14:paraId="735FE454" w14:textId="77777777" w:rsidTr="00DF3251">
        <w:trPr>
          <w:tblHeader/>
        </w:trPr>
        <w:tc>
          <w:tcPr>
            <w:tcW w:w="2961" w:type="pct"/>
          </w:tcPr>
          <w:p w14:paraId="02FACDE7" w14:textId="77777777" w:rsidR="00B802C2" w:rsidRPr="008060F3" w:rsidRDefault="00B802C2" w:rsidP="00DF32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9" w:type="pct"/>
            <w:gridSpan w:val="3"/>
            <w:hideMark/>
          </w:tcPr>
          <w:p w14:paraId="6AB9C24D" w14:textId="77777777" w:rsidR="00B802C2" w:rsidRPr="008060F3" w:rsidRDefault="00B802C2" w:rsidP="00DF325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1D34" w:rsidRPr="008060F3" w14:paraId="04D4459D" w14:textId="77777777" w:rsidTr="00343C60">
        <w:tc>
          <w:tcPr>
            <w:tcW w:w="2961" w:type="pct"/>
          </w:tcPr>
          <w:p w14:paraId="56404A2F" w14:textId="7DCCAEB0" w:rsidR="00871D34" w:rsidRPr="008060F3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8060F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8F40799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"/>
      <w:tr w:rsidR="00FD3A4C" w:rsidRPr="008060F3" w14:paraId="578CE1FD" w14:textId="77777777" w:rsidTr="00343C60">
        <w:tc>
          <w:tcPr>
            <w:tcW w:w="2961" w:type="pct"/>
          </w:tcPr>
          <w:p w14:paraId="5E7F4105" w14:textId="124576C9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7A4463F2" w:rsidR="00FD3A4C" w:rsidRPr="008060F3" w:rsidRDefault="00281F4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1F46">
              <w:rPr>
                <w:rFonts w:ascii="Angsana New" w:hAnsi="Angsana New"/>
                <w:sz w:val="30"/>
                <w:szCs w:val="30"/>
                <w:lang w:val="en-US" w:bidi="th-TH"/>
              </w:rPr>
              <w:t>4,704</w:t>
            </w:r>
          </w:p>
        </w:tc>
        <w:tc>
          <w:tcPr>
            <w:tcW w:w="147" w:type="pct"/>
          </w:tcPr>
          <w:p w14:paraId="19C1A50A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4E530C6" w14:textId="4D5A0CE2" w:rsidR="00FD3A4C" w:rsidRPr="008060F3" w:rsidRDefault="00E633BD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633BD">
              <w:rPr>
                <w:rFonts w:ascii="Angsana New" w:hAnsi="Angsana New"/>
                <w:sz w:val="30"/>
                <w:szCs w:val="30"/>
              </w:rPr>
              <w:t>4,704</w:t>
            </w:r>
          </w:p>
        </w:tc>
      </w:tr>
      <w:tr w:rsidR="00FD3A4C" w:rsidRPr="008060F3" w14:paraId="56C92915" w14:textId="77777777" w:rsidTr="00343C60">
        <w:tc>
          <w:tcPr>
            <w:tcW w:w="2961" w:type="pct"/>
          </w:tcPr>
          <w:p w14:paraId="52C67A61" w14:textId="0DEAAC01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5C226EA4" w:rsidR="00FD3A4C" w:rsidRPr="008060F3" w:rsidRDefault="00AD7C05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D7C05">
              <w:rPr>
                <w:rFonts w:ascii="Angsana New" w:hAnsi="Angsana New"/>
                <w:sz w:val="30"/>
                <w:szCs w:val="30"/>
              </w:rPr>
              <w:t>18,178</w:t>
            </w:r>
          </w:p>
        </w:tc>
        <w:tc>
          <w:tcPr>
            <w:tcW w:w="147" w:type="pct"/>
          </w:tcPr>
          <w:p w14:paraId="129C3AEC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0E8D1E1E" w14:textId="4F5418F7" w:rsidR="00FD3A4C" w:rsidRPr="008060F3" w:rsidRDefault="005A2319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A2319">
              <w:rPr>
                <w:rFonts w:ascii="Angsana New" w:hAnsi="Angsana New"/>
                <w:sz w:val="30"/>
                <w:szCs w:val="30"/>
              </w:rPr>
              <w:t>18,178</w:t>
            </w:r>
          </w:p>
        </w:tc>
      </w:tr>
      <w:tr w:rsidR="00FD3A4C" w:rsidRPr="008060F3" w14:paraId="65C24E04" w14:textId="77777777" w:rsidTr="00343C60">
        <w:tc>
          <w:tcPr>
            <w:tcW w:w="2961" w:type="pct"/>
          </w:tcPr>
          <w:p w14:paraId="7E39EFB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หลัง 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362D104C" w:rsidR="00FD3A4C" w:rsidRPr="008060F3" w:rsidRDefault="00616FA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16FA1">
              <w:rPr>
                <w:rFonts w:ascii="Angsana New" w:hAnsi="Angsana New"/>
                <w:sz w:val="30"/>
                <w:szCs w:val="30"/>
              </w:rPr>
              <w:t>78,690</w:t>
            </w:r>
          </w:p>
        </w:tc>
        <w:tc>
          <w:tcPr>
            <w:tcW w:w="147" w:type="pct"/>
          </w:tcPr>
          <w:p w14:paraId="19BF92B2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56B705B" w14:textId="48B89BF9" w:rsidR="00FD3A4C" w:rsidRPr="008060F3" w:rsidRDefault="006A6A93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A6A93">
              <w:rPr>
                <w:rFonts w:ascii="Angsana New" w:hAnsi="Angsana New"/>
                <w:sz w:val="30"/>
                <w:szCs w:val="30"/>
              </w:rPr>
              <w:t>78,690</w:t>
            </w:r>
          </w:p>
        </w:tc>
      </w:tr>
      <w:tr w:rsidR="00FD3A4C" w:rsidRPr="008060F3" w14:paraId="1601B254" w14:textId="77777777" w:rsidTr="00343C60">
        <w:tc>
          <w:tcPr>
            <w:tcW w:w="2961" w:type="pct"/>
          </w:tcPr>
          <w:p w14:paraId="6A37CC10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2C26BABC" w:rsidR="00FD3A4C" w:rsidRPr="008060F3" w:rsidRDefault="00C86FAA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6FAA">
              <w:rPr>
                <w:rFonts w:ascii="Angsana New" w:hAnsi="Angsana New"/>
                <w:b/>
                <w:bCs/>
                <w:sz w:val="30"/>
                <w:szCs w:val="30"/>
              </w:rPr>
              <w:t>101,572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39BD4D5B" w:rsidR="00FD3A4C" w:rsidRPr="008060F3" w:rsidRDefault="009F1F5A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1F5A">
              <w:rPr>
                <w:rFonts w:ascii="Angsana New" w:hAnsi="Angsana New"/>
                <w:b/>
                <w:bCs/>
                <w:sz w:val="30"/>
                <w:szCs w:val="30"/>
              </w:rPr>
              <w:t>101,572</w:t>
            </w:r>
          </w:p>
        </w:tc>
      </w:tr>
      <w:tr w:rsidR="00871D34" w:rsidRPr="00B802C2" w14:paraId="1767EBA8" w14:textId="77777777" w:rsidTr="00343C60">
        <w:tc>
          <w:tcPr>
            <w:tcW w:w="2961" w:type="pct"/>
          </w:tcPr>
          <w:p w14:paraId="5A22EE38" w14:textId="77777777" w:rsidR="00871D34" w:rsidRPr="00B802C2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pct"/>
          </w:tcPr>
          <w:p w14:paraId="0919D2E8" w14:textId="77777777" w:rsidR="00871D34" w:rsidRPr="00B802C2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BCCBB9" w14:textId="77777777" w:rsidR="00871D34" w:rsidRPr="00B802C2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</w:tcPr>
          <w:p w14:paraId="6BE04FF2" w14:textId="77777777" w:rsidR="00871D34" w:rsidRPr="00B802C2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D34" w:rsidRPr="008060F3" w14:paraId="3E9D75D5" w14:textId="77777777" w:rsidTr="00343C60">
        <w:tc>
          <w:tcPr>
            <w:tcW w:w="2961" w:type="pct"/>
            <w:hideMark/>
          </w:tcPr>
          <w:p w14:paraId="08C83F83" w14:textId="77777777" w:rsidR="00871D34" w:rsidRPr="008060F3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EF63F1" w14:textId="77777777" w:rsidR="00871D34" w:rsidRPr="008060F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3DA0923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A4C" w:rsidRPr="008060F3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1A25CE15" w:rsidR="00FD3A4C" w:rsidRPr="008060F3" w:rsidRDefault="003B4DA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B4DA6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147" w:type="pct"/>
          </w:tcPr>
          <w:p w14:paraId="70F68111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BC2652F" w14:textId="3356A782" w:rsidR="00FD3A4C" w:rsidRPr="008060F3" w:rsidRDefault="00B142EC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142EC">
              <w:rPr>
                <w:rFonts w:ascii="Angsana New" w:hAnsi="Angsana New"/>
                <w:sz w:val="30"/>
                <w:szCs w:val="30"/>
              </w:rPr>
              <w:t>537</w:t>
            </w:r>
          </w:p>
        </w:tc>
      </w:tr>
      <w:tr w:rsidR="00FD3A4C" w:rsidRPr="008060F3" w14:paraId="5EAF5CF9" w14:textId="77777777" w:rsidTr="005A0428">
        <w:tc>
          <w:tcPr>
            <w:tcW w:w="2961" w:type="pct"/>
            <w:hideMark/>
          </w:tcPr>
          <w:p w14:paraId="2E409D07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335D6D34" w:rsidR="00FD3A4C" w:rsidRPr="008060F3" w:rsidRDefault="007D18C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D18C5">
              <w:rPr>
                <w:rFonts w:ascii="Angsana New" w:hAnsi="Angsana New"/>
                <w:sz w:val="30"/>
                <w:szCs w:val="30"/>
              </w:rPr>
              <w:t>43,689</w:t>
            </w:r>
          </w:p>
        </w:tc>
        <w:tc>
          <w:tcPr>
            <w:tcW w:w="147" w:type="pct"/>
          </w:tcPr>
          <w:p w14:paraId="272F916E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pct"/>
          </w:tcPr>
          <w:p w14:paraId="66EAF469" w14:textId="497C08AA" w:rsidR="00FD3A4C" w:rsidRPr="008060F3" w:rsidRDefault="004D4F0B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D4F0B">
              <w:rPr>
                <w:rFonts w:ascii="Angsana New" w:hAnsi="Angsana New"/>
                <w:sz w:val="30"/>
                <w:szCs w:val="30"/>
              </w:rPr>
              <w:t>43,689</w:t>
            </w:r>
          </w:p>
        </w:tc>
      </w:tr>
      <w:tr w:rsidR="00FD3A4C" w:rsidRPr="008060F3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5696C93D" w:rsidR="00FD3A4C" w:rsidRPr="008060F3" w:rsidRDefault="00864DF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64DF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44,226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576A1968" w:rsidR="00FD3A4C" w:rsidRPr="008060F3" w:rsidRDefault="00DC3F4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3F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44,226</w:t>
            </w:r>
          </w:p>
        </w:tc>
      </w:tr>
    </w:tbl>
    <w:p w14:paraId="482AD85D" w14:textId="13295257" w:rsidR="00B36DE8" w:rsidRPr="005623DC" w:rsidRDefault="00B36DE8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2A0A937" w14:textId="0487A6BB" w:rsidR="00751837" w:rsidRPr="008060F3" w:rsidRDefault="00751837" w:rsidP="0075183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3D54F2" w:rsidRPr="008060F3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="003D54F2" w:rsidRPr="008060F3">
        <w:rPr>
          <w:rFonts w:ascii="Angsana New" w:hAnsi="Angsana New"/>
          <w:b w:val="0"/>
          <w:bCs w:val="0"/>
          <w:sz w:val="30"/>
          <w:szCs w:val="30"/>
          <w:cs/>
        </w:rPr>
        <w:t>มีนาคม</w:t>
      </w:r>
      <w:r w:rsidR="003D54F2"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</w:t>
      </w:r>
      <w:r w:rsidR="003D54F2"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5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บริษัทมีวงเงินสินเชื่อซึ่งยังมิได้เบิกใช้ นอกเหนือจากวงเงินกู้ยืมเป็นจำนวนรวม</w:t>
      </w:r>
      <w:r w:rsidR="00A222F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A222FA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12</w:t>
      </w:r>
      <w:r w:rsidR="007442EB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5</w:t>
      </w:r>
      <w:r w:rsidR="00A222FA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.</w:t>
      </w:r>
      <w:r w:rsidR="007442EB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31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3D54F2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: 12</w:t>
      </w:r>
      <w:r w:rsidR="003D54F2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8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</w:t>
      </w:r>
      <w:r w:rsidR="003D54F2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0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5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</w:p>
    <w:p w14:paraId="167819AF" w14:textId="77777777" w:rsidR="005623DC" w:rsidRPr="005623DC" w:rsidRDefault="005623D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8CD262A" w14:textId="1E9EABA0" w:rsidR="00C50C0A" w:rsidRPr="008060F3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5623DC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4E546E3" w14:textId="188FDEEA" w:rsidR="00C50C0A" w:rsidRDefault="00C50C0A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8060F3">
        <w:rPr>
          <w:rFonts w:ascii="Angsana New" w:hAnsi="Angsana New"/>
          <w:sz w:val="30"/>
          <w:szCs w:val="30"/>
          <w:cs/>
          <w:lang w:bidi="th-TH"/>
        </w:rPr>
        <w:t>ณ</w:t>
      </w:r>
      <w:r w:rsidR="00EC0B4E" w:rsidRPr="008060F3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EC0B4E" w:rsidRPr="008060F3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3D54F2" w:rsidRPr="008060F3">
        <w:rPr>
          <w:rFonts w:ascii="Angsana New" w:hAnsi="Angsana New"/>
          <w:sz w:val="30"/>
          <w:szCs w:val="30"/>
        </w:rPr>
        <w:t xml:space="preserve">31 </w:t>
      </w:r>
      <w:r w:rsidR="003D54F2" w:rsidRPr="008060F3">
        <w:rPr>
          <w:rFonts w:ascii="Angsana New" w:hAnsi="Angsana New"/>
          <w:sz w:val="30"/>
          <w:szCs w:val="30"/>
          <w:cs/>
        </w:rPr>
        <w:t>มีนาคม</w:t>
      </w:r>
      <w:r w:rsidR="003D54F2" w:rsidRPr="008060F3">
        <w:rPr>
          <w:rFonts w:ascii="Angsana New" w:hAnsi="Angsana New"/>
          <w:sz w:val="30"/>
          <w:szCs w:val="30"/>
        </w:rPr>
        <w:t xml:space="preserve"> </w:t>
      </w:r>
      <w:r w:rsidR="003D54F2" w:rsidRPr="008060F3">
        <w:rPr>
          <w:rFonts w:ascii="Angsana New" w:eastAsia="MS Mincho" w:hAnsi="Angsana New"/>
          <w:sz w:val="30"/>
          <w:szCs w:val="30"/>
          <w:lang w:val="en-US"/>
        </w:rPr>
        <w:t>2565</w:t>
      </w:r>
      <w:r w:rsidR="003D54F2" w:rsidRPr="008060F3">
        <w:rPr>
          <w:rFonts w:ascii="Angsana New" w:eastAsia="MS Mincho" w:hAnsi="Angsana New"/>
          <w:b/>
          <w:bCs/>
          <w:sz w:val="30"/>
          <w:szCs w:val="30"/>
          <w:lang w:val="en-US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8060F3">
        <w:rPr>
          <w:rFonts w:ascii="Angsana New" w:hAnsi="Angsana New"/>
          <w:sz w:val="30"/>
          <w:szCs w:val="30"/>
          <w:cs/>
          <w:lang w:bidi="th-TH"/>
        </w:rPr>
        <w:t>มีหนังสือค้ำประกัน</w:t>
      </w:r>
      <w:r w:rsidR="00097FEF" w:rsidRPr="008060F3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8060F3">
        <w:rPr>
          <w:rFonts w:ascii="Angsana New" w:hAnsi="Angsana New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8060F3">
        <w:rPr>
          <w:rFonts w:ascii="Angsana New" w:hAnsi="Angsana New"/>
          <w:sz w:val="30"/>
          <w:szCs w:val="30"/>
          <w:cs/>
          <w:lang w:bidi="th-TH"/>
        </w:rPr>
        <w:t>สาธารณูปโภค</w:t>
      </w:r>
    </w:p>
    <w:p w14:paraId="62676EE7" w14:textId="77777777" w:rsidR="005623DC" w:rsidRPr="008060F3" w:rsidRDefault="005623DC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1ADD64E2" w14:textId="4AB68303" w:rsidR="00DD1892" w:rsidRPr="008060F3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สัญญาบริการ</w:t>
      </w:r>
    </w:p>
    <w:p w14:paraId="3A73F3AA" w14:textId="77777777" w:rsidR="00DD1892" w:rsidRPr="005623DC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D579821" w14:textId="77777777" w:rsidR="00DD1892" w:rsidRPr="008060F3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8060F3">
        <w:rPr>
          <w:rFonts w:ascii="Angsana New" w:hAnsi="Angsana New"/>
          <w:sz w:val="30"/>
          <w:szCs w:val="30"/>
          <w:cs/>
          <w:lang w:bidi="th-TH"/>
        </w:rPr>
        <w:t>บริษัทได้เข้าทำสัญญา</w:t>
      </w:r>
      <w:r w:rsidR="001E6861" w:rsidRPr="008060F3">
        <w:rPr>
          <w:rFonts w:ascii="Angsana New" w:hAnsi="Angsana New"/>
          <w:sz w:val="30"/>
          <w:szCs w:val="30"/>
          <w:cs/>
          <w:lang w:bidi="th-TH"/>
        </w:rPr>
        <w:t>บริการ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8060F3">
        <w:rPr>
          <w:rFonts w:ascii="Angsana New" w:hAnsi="Angsana New"/>
          <w:sz w:val="30"/>
          <w:szCs w:val="30"/>
          <w:cs/>
          <w:lang w:bidi="th-TH"/>
        </w:rPr>
        <w:t>อื่น</w:t>
      </w:r>
      <w:r w:rsidRPr="008060F3">
        <w:rPr>
          <w:rFonts w:ascii="Angsana New" w:hAnsi="Angsana New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8060F3">
        <w:rPr>
          <w:rFonts w:ascii="Angsana New" w:hAnsi="Angsana New"/>
          <w:sz w:val="30"/>
          <w:szCs w:val="30"/>
          <w:cs/>
          <w:lang w:bidi="th-TH"/>
        </w:rPr>
        <w:t>่</w:t>
      </w:r>
      <w:r w:rsidR="000819B2" w:rsidRPr="008060F3">
        <w:rPr>
          <w:rFonts w:ascii="Angsana New" w:hAnsi="Angsana New"/>
          <w:sz w:val="30"/>
          <w:szCs w:val="30"/>
          <w:cs/>
          <w:lang w:bidi="th-TH"/>
        </w:rPr>
        <w:br/>
      </w:r>
      <w:r w:rsidR="007B78BF" w:rsidRPr="008060F3">
        <w:rPr>
          <w:rFonts w:ascii="Angsana New" w:hAnsi="Angsana New"/>
          <w:sz w:val="30"/>
          <w:szCs w:val="30"/>
          <w:lang w:val="en-US" w:bidi="th-TH"/>
        </w:rPr>
        <w:t>1</w:t>
      </w:r>
      <w:r w:rsidRPr="008060F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val="en-US" w:bidi="th-TH"/>
        </w:rPr>
        <w:t xml:space="preserve">ถึง </w:t>
      </w:r>
      <w:r w:rsidR="007B78BF" w:rsidRPr="008060F3">
        <w:rPr>
          <w:rFonts w:ascii="Angsana New" w:hAnsi="Angsana New"/>
          <w:sz w:val="30"/>
          <w:szCs w:val="30"/>
          <w:lang w:val="en-US" w:bidi="th-TH"/>
        </w:rPr>
        <w:t>30</w:t>
      </w:r>
      <w:r w:rsidRPr="008060F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val="en-US" w:bidi="th-TH"/>
        </w:rPr>
        <w:t>ปี</w:t>
      </w:r>
    </w:p>
    <w:p w14:paraId="7473D585" w14:textId="77777777" w:rsidR="00DD1892" w:rsidRPr="005623DC" w:rsidRDefault="00DD1892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8864027" w14:textId="77777777" w:rsidR="00B802C2" w:rsidRDefault="00B80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3" w:name="_Hlk85999046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D33D9D" w14:textId="2D769030" w:rsidR="00271CF5" w:rsidRPr="008060F3" w:rsidRDefault="00786A17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012C5A">
        <w:rPr>
          <w:rFonts w:ascii="Angsana New" w:hAnsi="Angsana New"/>
          <w:b/>
          <w:bCs/>
          <w:sz w:val="30"/>
          <w:szCs w:val="30"/>
        </w:rPr>
        <w:t>2</w:t>
      </w:r>
      <w:r w:rsidR="00515202" w:rsidRPr="008060F3">
        <w:rPr>
          <w:rFonts w:ascii="Angsana New" w:hAnsi="Angsana New"/>
          <w:b/>
          <w:bCs/>
          <w:sz w:val="30"/>
          <w:szCs w:val="30"/>
          <w:cs/>
        </w:rPr>
        <w:tab/>
      </w:r>
      <w:r w:rsidR="00271CF5" w:rsidRPr="008060F3">
        <w:rPr>
          <w:rFonts w:ascii="Angsana New" w:hAnsi="Angsana New"/>
          <w:b/>
          <w:bCs/>
          <w:sz w:val="30"/>
          <w:szCs w:val="30"/>
          <w:cs/>
        </w:rPr>
        <w:t>หนี้สินที่อาจจะเกิดขึ้น</w:t>
      </w:r>
    </w:p>
    <w:p w14:paraId="34EF71E6" w14:textId="77777777" w:rsidR="00B83A79" w:rsidRPr="005623DC" w:rsidRDefault="00B83A79" w:rsidP="00F80A3C">
      <w:pPr>
        <w:pStyle w:val="a"/>
        <w:tabs>
          <w:tab w:val="clear" w:pos="1080"/>
          <w:tab w:val="left" w:pos="7650"/>
        </w:tabs>
        <w:spacing w:line="12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bookmarkEnd w:id="3"/>
    <w:p w14:paraId="43CA685C" w14:textId="0B88B297" w:rsidR="00B729AD" w:rsidRPr="00D55686" w:rsidRDefault="00B729AD" w:rsidP="00B729A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D7A8F">
        <w:rPr>
          <w:rFonts w:ascii="Angsana New" w:hAnsi="Angsana New" w:hint="cs"/>
          <w:sz w:val="30"/>
          <w:szCs w:val="30"/>
        </w:rPr>
        <w:t>2554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Pr="004D7A8F">
        <w:rPr>
          <w:rFonts w:ascii="Angsana New" w:hAnsi="Angsana New" w:hint="cs"/>
          <w:sz w:val="30"/>
          <w:szCs w:val="30"/>
        </w:rPr>
        <w:t>2549</w:t>
      </w:r>
      <w:r w:rsidRPr="00D55686">
        <w:rPr>
          <w:rFonts w:ascii="Angsana New" w:hAnsi="Angsana New" w:hint="cs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</w:rPr>
        <w:t>“</w:t>
      </w:r>
      <w:r w:rsidRPr="00D55686">
        <w:rPr>
          <w:rFonts w:ascii="Angsana New" w:hAnsi="Angsana New" w:hint="cs"/>
          <w:sz w:val="30"/>
          <w:szCs w:val="30"/>
          <w:cs/>
        </w:rPr>
        <w:t>ประกาศไอซี</w:t>
      </w:r>
      <w:r w:rsidRPr="00D55686">
        <w:rPr>
          <w:rFonts w:ascii="Angsana New" w:hAnsi="Angsana New" w:hint="cs"/>
          <w:sz w:val="30"/>
          <w:szCs w:val="30"/>
        </w:rPr>
        <w:t xml:space="preserve">”)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Pr="004D7A8F">
        <w:rPr>
          <w:rFonts w:ascii="Angsana New" w:hAnsi="Angsana New" w:hint="cs"/>
          <w:sz w:val="30"/>
          <w:szCs w:val="30"/>
        </w:rPr>
        <w:t>10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D55686">
        <w:rPr>
          <w:rFonts w:ascii="Angsana New" w:hAnsi="Angsana New" w:hint="cs"/>
          <w:sz w:val="30"/>
          <w:szCs w:val="30"/>
        </w:rPr>
        <w:t>cost-based basis) (</w:t>
      </w:r>
      <w:r w:rsidRPr="00D55686">
        <w:rPr>
          <w:rFonts w:ascii="Angsana New" w:hAnsi="Angsana New" w:hint="cs"/>
          <w:sz w:val="30"/>
          <w:szCs w:val="30"/>
          <w:cs/>
        </w:rPr>
        <w:t xml:space="preserve">ประกาศไอซีข้อ </w:t>
      </w:r>
      <w:r w:rsidRPr="004D7A8F">
        <w:rPr>
          <w:rFonts w:ascii="Angsana New" w:hAnsi="Angsana New" w:hint="cs"/>
          <w:sz w:val="30"/>
          <w:szCs w:val="30"/>
        </w:rPr>
        <w:t>19</w:t>
      </w:r>
      <w:r w:rsidRPr="00D55686">
        <w:rPr>
          <w:rFonts w:ascii="Angsana New" w:hAnsi="Angsana New" w:hint="cs"/>
          <w:sz w:val="30"/>
          <w:szCs w:val="3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Pr="004D7A8F">
        <w:rPr>
          <w:rFonts w:ascii="Angsana New" w:hAnsi="Angsana New" w:hint="cs"/>
          <w:sz w:val="30"/>
          <w:szCs w:val="30"/>
        </w:rPr>
        <w:t>90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วันพร้อมแสดงหลักฐานหรือสาเหตุที่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>) แต่ผู้ประกอบกิจการโทรคมนาคมรายนั้นก็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47126A83" w14:textId="77777777" w:rsidR="00B729AD" w:rsidRDefault="00B729AD" w:rsidP="0013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br w:type="page"/>
      </w: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ต่อมาในเดือนกรกฎาคม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Pr="004D7A8F">
        <w:rPr>
          <w:rFonts w:ascii="Angsana New" w:hAnsi="Angsana New" w:hint="cs"/>
          <w:sz w:val="30"/>
          <w:szCs w:val="30"/>
        </w:rPr>
        <w:t>15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แต่อย่างใด</w:t>
      </w:r>
    </w:p>
    <w:p w14:paraId="288CFC4F" w14:textId="77777777" w:rsidR="00B729AD" w:rsidRPr="00FF5C4C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3B81893" w14:textId="77777777" w:rsidR="00B729AD" w:rsidRDefault="00B729AD" w:rsidP="0013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055674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F1D6BB6" w14:textId="77777777" w:rsidR="00B729AD" w:rsidRDefault="00B729AD" w:rsidP="0013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2C5703E" w14:textId="4FA2A31F" w:rsidR="00B729AD" w:rsidRDefault="00B729AD" w:rsidP="0013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844AE8">
        <w:rPr>
          <w:rFonts w:ascii="Angsana New" w:hAnsi="Angsana New" w:hint="cs"/>
          <w:sz w:val="30"/>
          <w:szCs w:val="30"/>
          <w:cs/>
        </w:rPr>
        <w:t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  <w:cs/>
        </w:rPr>
        <w:t xml:space="preserve">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ท่อรวมค่าดอกเบี้ยนับถึงวันฟ้องจำนวน </w:t>
      </w:r>
      <w:r w:rsidRPr="00844AE8">
        <w:rPr>
          <w:rFonts w:ascii="Angsana New" w:hAnsi="Angsana New" w:hint="cs"/>
          <w:sz w:val="30"/>
          <w:szCs w:val="30"/>
        </w:rPr>
        <w:t xml:space="preserve">39.2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พร้อมดอกเบี้ยในอัตรา </w:t>
      </w:r>
      <w:r w:rsidRPr="00844AE8">
        <w:rPr>
          <w:rFonts w:ascii="Angsana New" w:hAnsi="Angsana New" w:hint="cs"/>
          <w:sz w:val="30"/>
          <w:szCs w:val="30"/>
        </w:rPr>
        <w:t>7.5%</w:t>
      </w:r>
      <w:r w:rsidRPr="00844AE8">
        <w:rPr>
          <w:rFonts w:ascii="Angsana New" w:hAnsi="Angsana New" w:hint="cs"/>
          <w:sz w:val="30"/>
          <w:szCs w:val="30"/>
          <w:cs/>
        </w:rPr>
        <w:t xml:space="preserve"> ต่อปีของต้นเงิน 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</w:rPr>
        <w:t xml:space="preserve">36.8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โดยบริษัทได้รับสำเนาคำฟ้องเมื่อวันที่ </w:t>
      </w:r>
      <w:r w:rsidRPr="00844AE8">
        <w:rPr>
          <w:rFonts w:ascii="Angsana New" w:hAnsi="Angsana New" w:hint="cs"/>
          <w:sz w:val="30"/>
          <w:szCs w:val="30"/>
        </w:rPr>
        <w:t>24</w:t>
      </w:r>
      <w:r w:rsidRPr="00844AE8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844AE8">
        <w:rPr>
          <w:rFonts w:ascii="Angsana New" w:hAnsi="Angsana New" w:hint="cs"/>
          <w:sz w:val="30"/>
          <w:szCs w:val="30"/>
        </w:rPr>
        <w:t>2556</w:t>
      </w:r>
      <w:r w:rsidRPr="00844AE8">
        <w:rPr>
          <w:rFonts w:ascii="Angsana New" w:hAnsi="Angsana New" w:hint="cs"/>
          <w:sz w:val="30"/>
          <w:szCs w:val="30"/>
          <w:cs/>
        </w:rPr>
        <w:t xml:space="preserve"> ทั้งนี้ ฝ่ายบริหารของผู้ประกอบการ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  <w:cs/>
        </w:rPr>
        <w:t xml:space="preserve">กิจการโทรคมนาคมรายดังกล่าวไม่เคยแจ้งให้บริษัททราบถึงการดำเนินการฟ้องร้องแต่อย่างใด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  <w:cs/>
        </w:rPr>
        <w:t>อีกทั้งผู้ประกอบการโทรคมนาคมไม่ปฏิบัติตามข้อกำหนดของ กสทช. (ประกาศไอซี)</w:t>
      </w:r>
    </w:p>
    <w:p w14:paraId="4B6FE5AC" w14:textId="77777777" w:rsidR="00B729AD" w:rsidRPr="00055674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ECAC796" w14:textId="77777777" w:rsidR="00B729AD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577FA2" w14:textId="77D29809" w:rsidR="00B729AD" w:rsidRDefault="00B729AD" w:rsidP="0013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>
        <w:rPr>
          <w:rFonts w:ascii="Angsana New" w:hAnsi="Angsana New" w:hint="cs"/>
          <w:sz w:val="30"/>
          <w:szCs w:val="30"/>
          <w:cs/>
        </w:rPr>
        <w:t xml:space="preserve">น </w:t>
      </w:r>
      <w:r w:rsidRPr="00D55686">
        <w:rPr>
          <w:rFonts w:ascii="Angsana New" w:hAnsi="Angsana New" w:hint="cs"/>
          <w:sz w:val="30"/>
          <w:szCs w:val="3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 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131668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</w:t>
      </w:r>
      <w:r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ก็ตาม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131668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0BC86842" w14:textId="77777777" w:rsidR="00B729AD" w:rsidRPr="00FF5C4C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22546FDD" w14:textId="55AB2C9A" w:rsidR="00B729AD" w:rsidRPr="00D55686" w:rsidRDefault="00B729AD" w:rsidP="0013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131668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131668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>
        <w:rPr>
          <w:rFonts w:ascii="Angsana New" w:hAnsi="Angsana New" w:hint="cs"/>
          <w:sz w:val="30"/>
          <w:szCs w:val="30"/>
          <w:cs/>
        </w:rPr>
        <w:t xml:space="preserve">  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Pr="004D7A8F">
        <w:rPr>
          <w:rFonts w:ascii="Angsana New" w:hAnsi="Angsana New" w:hint="cs"/>
          <w:sz w:val="30"/>
          <w:szCs w:val="30"/>
        </w:rPr>
        <w:t>29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</w:p>
    <w:p w14:paraId="1C543A7E" w14:textId="77777777" w:rsidR="00B729AD" w:rsidRPr="00260519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</w:p>
    <w:p w14:paraId="6654B901" w14:textId="5CCD4D5E" w:rsidR="00B729AD" w:rsidRPr="00055674" w:rsidRDefault="00B729AD" w:rsidP="0013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D55686">
        <w:rPr>
          <w:rFonts w:ascii="Angsana New" w:hAnsi="Angsana New" w:hint="cs"/>
          <w:sz w:val="30"/>
          <w:szCs w:val="30"/>
          <w:cs/>
        </w:rPr>
        <w:lastRenderedPageBreak/>
        <w:t>ต่อมาศาลปกครองกลางได้มีหมายแจ้งคำสั่งศาลลงวันที่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26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ถึงบริษัทว่าศาลปกครองกลางได้รับ</w:t>
      </w:r>
      <w:r w:rsidR="004B5DD0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ดังนั้น บริษัทจึงได้ยื่นคำร้องโต้แย้งคำสั่งศาลปกครองกลางเมื่อวันที่ </w:t>
      </w:r>
      <w:r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ซึ่งศาลปกครองกลางพิจารณาคำร้องของบริษัทแล้วมีคำสั่งเมื่อวันที่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ว่าไม่รับคำร้องของบริษัท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4B5DD0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4B5DD0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กลางได้มีคำสั่งกำหนดให้วันที่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30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เป็นวันสิ้นสุดการแสวงหาข้อเท็จจริง</w:t>
      </w:r>
    </w:p>
    <w:p w14:paraId="5B4A5545" w14:textId="77777777" w:rsidR="00B729AD" w:rsidRPr="007F6F1D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4DB62636" w14:textId="77777777" w:rsidR="00B729AD" w:rsidRDefault="00B729AD" w:rsidP="004B5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31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ศาลปกครองกลางได้มีคำพิพากษาให้บริษัทชำระค่าเช่าแก่ผู้ประกอบกิจการ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ต่อปีของเงินต้นจำนวน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Pr="004D7A8F">
        <w:rPr>
          <w:rFonts w:ascii="Angsana New" w:hAnsi="Angsana New" w:hint="cs"/>
          <w:sz w:val="30"/>
          <w:szCs w:val="30"/>
        </w:rPr>
        <w:t>16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 ในวันที่ </w:t>
      </w:r>
      <w:r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2562</w:t>
      </w:r>
    </w:p>
    <w:p w14:paraId="5FE4BFE7" w14:textId="77777777" w:rsidR="00B729AD" w:rsidRPr="007F6F1D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65A2FC66" w14:textId="28126822" w:rsidR="00B729AD" w:rsidRDefault="00B729AD" w:rsidP="004B5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4B5DD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D55686">
        <w:rPr>
          <w:rFonts w:ascii="Angsana New" w:hAnsi="Angsana New" w:hint="cs"/>
          <w:sz w:val="30"/>
          <w:szCs w:val="30"/>
          <w:cs/>
        </w:rPr>
        <w:t>โดยขณะนี้บริษัทอยู่ระหว่างรอผลการตัดสินพิพากษาจากศาลปกครองสูงสุด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7F6F1D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4871421A" w14:textId="63702450" w:rsidR="00B729AD" w:rsidRDefault="00B729AD" w:rsidP="004B5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 บริษัทได้บันทึกค่าเช่าท่อสำหรับเดือนสิงหาคม 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2562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Pr="00943DC1">
        <w:rPr>
          <w:rFonts w:ascii="Angsana New" w:hAnsi="Angsana New"/>
          <w:spacing w:val="-4"/>
          <w:sz w:val="30"/>
          <w:szCs w:val="30"/>
        </w:rPr>
        <w:t xml:space="preserve">31 </w:t>
      </w:r>
      <w:r w:rsidR="004B5DD0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4B5DD0">
        <w:rPr>
          <w:rFonts w:ascii="Angsana New" w:hAnsi="Angsana New"/>
          <w:spacing w:val="-4"/>
          <w:sz w:val="30"/>
          <w:szCs w:val="30"/>
        </w:rPr>
        <w:t>2565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บริษัทมีค่าเช่าท่อค้างจ่ายในงบการเงินจำนวน </w:t>
      </w:r>
      <w:r w:rsidRPr="00943DC1">
        <w:rPr>
          <w:rFonts w:ascii="Angsana New" w:hAnsi="Angsana New"/>
          <w:spacing w:val="-4"/>
          <w:sz w:val="30"/>
          <w:szCs w:val="30"/>
        </w:rPr>
        <w:t>0.</w:t>
      </w:r>
      <w:r w:rsidR="004B5DD0">
        <w:rPr>
          <w:rFonts w:ascii="Angsana New" w:hAnsi="Angsana New"/>
          <w:spacing w:val="-4"/>
          <w:sz w:val="30"/>
          <w:szCs w:val="30"/>
        </w:rPr>
        <w:t>35</w:t>
      </w:r>
      <w:r w:rsidRPr="00943DC1">
        <w:rPr>
          <w:rFonts w:ascii="Angsana New" w:hAnsi="Angsana New"/>
          <w:spacing w:val="-4"/>
          <w:sz w:val="30"/>
          <w:szCs w:val="30"/>
        </w:rPr>
        <w:t xml:space="preserve">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943DC1">
        <w:rPr>
          <w:rFonts w:ascii="Angsana New" w:hAnsi="Angsana New"/>
          <w:spacing w:val="-4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C01BC6F" w14:textId="77777777" w:rsidR="00B729AD" w:rsidRPr="007F6F1D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9A6B1C3" w14:textId="3F5F39D8" w:rsidR="00B729AD" w:rsidRDefault="00B729AD" w:rsidP="00B729A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บริษัทได้ทำสัญญาว่าจ้างบริษัทแห่งหนึ่ง เพื่อก่อสร้างอาคารศูนย์ปฏิบัติการเครือข่ายสำรอง โดยผู้รับ</w:t>
      </w:r>
      <w:r w:rsidR="004B5DD0">
        <w:rPr>
          <w:rFonts w:ascii="Angsana New" w:hAnsi="Angsana New"/>
          <w:sz w:val="30"/>
          <w:szCs w:val="30"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จ้างตกลงรับประกันความชำรุดบกพร่องหรือขัดข้องของงานเป็นระยะเวลา </w:t>
      </w:r>
      <w:r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</w:t>
      </w:r>
      <w:r w:rsidR="004B5DD0">
        <w:rPr>
          <w:rFonts w:ascii="Angsana New" w:hAnsi="Angsana New"/>
          <w:sz w:val="30"/>
          <w:szCs w:val="30"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บกพร่องภายในระยะรับประกัน ทำให้ระบบเครือข่ายสำรองของบริษัทได้รับความเสียหาย บริษัทจึงแจ้งให้ผู้รับ</w:t>
      </w:r>
      <w:r w:rsidR="004B5DD0">
        <w:rPr>
          <w:rFonts w:ascii="Angsana New" w:hAnsi="Angsana New"/>
          <w:sz w:val="30"/>
          <w:szCs w:val="30"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</w:t>
      </w:r>
      <w:r w:rsidR="004B5DD0">
        <w:rPr>
          <w:rFonts w:ascii="Angsana New" w:hAnsi="Angsana New"/>
          <w:sz w:val="30"/>
          <w:szCs w:val="30"/>
        </w:rPr>
        <w:t xml:space="preserve">  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การแก้ไขได้สำเร็จ ต่อมาผู้รับจ้างได้เพิกเฉยไม่เข้ามาแก้ไขตามคำแจ้งของบริษัท บริษัทจึงดำเนินการฟ้องร้องกับผู้รับจ้างเมื่อวันที่ </w:t>
      </w:r>
      <w:r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4D7A8F">
        <w:rPr>
          <w:rFonts w:ascii="Angsana New" w:hAnsi="Angsana New" w:hint="cs"/>
          <w:sz w:val="30"/>
          <w:szCs w:val="30"/>
        </w:rPr>
        <w:t>2560</w:t>
      </w:r>
    </w:p>
    <w:p w14:paraId="7AFE4B98" w14:textId="4D28D601" w:rsidR="00B729AD" w:rsidRDefault="00B729AD" w:rsidP="004B5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ต่อมาเมื่อวันที่ </w:t>
      </w:r>
      <w:r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ศาลชั้นต้นได้มีคำพิพากษายกฟ้องโดยให้เหตุผลว่า ไม่พบปัญหาตามที่บริษัทชี้แจง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</w:t>
      </w:r>
      <w:r w:rsidR="004B5DD0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และมีคำสั่งให้บริษัทต้องชำระเงินพร้อมดอกเบี้ยอัตราร้อยละ </w:t>
      </w:r>
      <w:r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ต่อปีของเงินต้นจำนวน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</w:rPr>
        <w:t>.</w:t>
      </w:r>
      <w:r w:rsidRPr="004D7A8F">
        <w:rPr>
          <w:rFonts w:ascii="Angsana New" w:hAnsi="Angsana New" w:hint="cs"/>
          <w:sz w:val="30"/>
          <w:szCs w:val="30"/>
        </w:rPr>
        <w:t>3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ล้านบาทนับแต่</w:t>
      </w:r>
      <w:r w:rsidR="004B5DD0">
        <w:rPr>
          <w:rFonts w:ascii="Angsana New" w:hAnsi="Angsana New"/>
          <w:sz w:val="30"/>
          <w:szCs w:val="30"/>
        </w:rPr>
        <w:t xml:space="preserve">     </w:t>
      </w:r>
      <w:r w:rsidRPr="00D5568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ป็นต้นไปจนกว่าจะชำระแล้วเสร็จเพื่อเป็นการชำระเงินคืนตามหลักประกันที่บริษัทได้รับจากผู้รับจ้าง อย่างไรก็ตาม บริษัทเห็นว่ายังมีข้อเท็จจริงอื่นซึ่งสามารถพิสูจน์ได้ว่าการก่อสร้างของผู้รับจ้างมีความบกพร่องจริง บริษัทจึงยื่นอุทธรณ์ต่อศาลชั้นต้น เมื่อวันที่ </w:t>
      </w:r>
      <w:r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D7A8F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โดยเมื่อวันที่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4D7A8F">
        <w:rPr>
          <w:rFonts w:ascii="Angsana New" w:hAnsi="Angsana New"/>
          <w:sz w:val="30"/>
          <w:szCs w:val="30"/>
        </w:rPr>
        <w:t>20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มกราคม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4D7A8F">
        <w:rPr>
          <w:rFonts w:ascii="Angsana New" w:hAnsi="Angsana New"/>
          <w:sz w:val="30"/>
          <w:szCs w:val="30"/>
        </w:rPr>
        <w:t>2564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ศาลอุทธรณ์พิพากษายืนตามคำพิพากษาของศาลชั้นต้น</w:t>
      </w:r>
    </w:p>
    <w:p w14:paraId="08A70A8C" w14:textId="77777777" w:rsidR="00B729AD" w:rsidRPr="00055674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0B4C47F2" w14:textId="2ADD6DA9" w:rsidR="00B729AD" w:rsidRDefault="00B729AD" w:rsidP="004B5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จากคำพิพากษาของศาลอุทธรณ์ </w:t>
      </w:r>
      <w:r w:rsidRPr="00CB6983">
        <w:rPr>
          <w:rFonts w:ascii="Angsana New" w:hAnsi="Angsana New"/>
          <w:sz w:val="30"/>
          <w:szCs w:val="30"/>
          <w:cs/>
        </w:rPr>
        <w:t>บริษัท</w:t>
      </w:r>
      <w:r w:rsidRPr="00CB6983">
        <w:rPr>
          <w:rFonts w:ascii="Angsana New" w:hAnsi="Angsana New" w:hint="cs"/>
          <w:sz w:val="30"/>
          <w:szCs w:val="30"/>
          <w:cs/>
        </w:rPr>
        <w:t>ไม่เห็นพ้องกับ</w:t>
      </w:r>
      <w:r w:rsidRPr="00CB6983">
        <w:rPr>
          <w:rFonts w:ascii="Angsana New" w:hAnsi="Angsana New"/>
          <w:sz w:val="30"/>
          <w:szCs w:val="30"/>
          <w:cs/>
        </w:rPr>
        <w:t>การตีความในส่วนของเจตนารมณ์ตามสัญญารับประกัน</w:t>
      </w:r>
      <w:r w:rsidRPr="00CB6983">
        <w:rPr>
          <w:rFonts w:ascii="Angsana New" w:hAnsi="Angsana New"/>
          <w:sz w:val="30"/>
          <w:szCs w:val="30"/>
        </w:rPr>
        <w:br/>
      </w:r>
      <w:r w:rsidRPr="00CB6983">
        <w:rPr>
          <w:rFonts w:ascii="Angsana New" w:hAnsi="Angsana New"/>
          <w:sz w:val="30"/>
          <w:szCs w:val="30"/>
          <w:cs/>
        </w:rPr>
        <w:t>ความชำรุดบกพร่องที่ผู้รับจ้างต้องรับผิดชอบต่อบริษัท</w:t>
      </w:r>
      <w:r w:rsidRPr="00CB6983">
        <w:rPr>
          <w:rFonts w:ascii="Angsana New" w:hAnsi="Angsana New" w:hint="cs"/>
          <w:sz w:val="30"/>
          <w:szCs w:val="30"/>
          <w:cs/>
        </w:rPr>
        <w:t xml:space="preserve"> โดยเมื่อวันที่ </w:t>
      </w:r>
      <w:r w:rsidRPr="00CB6983">
        <w:rPr>
          <w:rFonts w:ascii="Angsana New" w:hAnsi="Angsana New"/>
          <w:sz w:val="30"/>
          <w:szCs w:val="30"/>
        </w:rPr>
        <w:t xml:space="preserve">9 </w:t>
      </w:r>
      <w:r w:rsidRPr="00CB698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B6983">
        <w:rPr>
          <w:rFonts w:ascii="Angsana New" w:hAnsi="Angsana New"/>
          <w:sz w:val="30"/>
          <w:szCs w:val="30"/>
        </w:rPr>
        <w:t xml:space="preserve">2564 </w:t>
      </w:r>
      <w:r w:rsidRPr="00CB6983">
        <w:rPr>
          <w:rFonts w:ascii="Angsana New" w:hAnsi="Angsana New"/>
          <w:sz w:val="30"/>
          <w:szCs w:val="30"/>
          <w:cs/>
        </w:rPr>
        <w:t>บริษัทได้</w:t>
      </w:r>
      <w:r w:rsidRPr="00CB6983">
        <w:rPr>
          <w:rFonts w:ascii="Angsana New" w:hAnsi="Angsana New" w:hint="cs"/>
          <w:sz w:val="30"/>
          <w:szCs w:val="30"/>
          <w:cs/>
        </w:rPr>
        <w:t>ยื่นขออนุญาตฎีกาพร้อมคำฎีกา โดยศาลชั้นต้น</w:t>
      </w:r>
      <w:r w:rsidRPr="00CB6983">
        <w:rPr>
          <w:rFonts w:ascii="Angsana New" w:hAnsi="Angsana New"/>
          <w:sz w:val="30"/>
          <w:szCs w:val="30"/>
          <w:cs/>
        </w:rPr>
        <w:t xml:space="preserve"> (</w:t>
      </w:r>
      <w:r w:rsidRPr="00CB6983">
        <w:rPr>
          <w:rFonts w:ascii="Angsana New" w:hAnsi="Angsana New" w:hint="cs"/>
          <w:sz w:val="30"/>
          <w:szCs w:val="30"/>
          <w:cs/>
        </w:rPr>
        <w:t>ศาลแพ่งกรุงเทพใต้</w:t>
      </w:r>
      <w:r w:rsidRPr="00CB6983">
        <w:rPr>
          <w:rFonts w:ascii="Angsana New" w:hAnsi="Angsana New"/>
          <w:sz w:val="30"/>
          <w:szCs w:val="30"/>
          <w:cs/>
        </w:rPr>
        <w:t xml:space="preserve">) </w:t>
      </w:r>
      <w:r w:rsidRPr="00CB6983">
        <w:rPr>
          <w:rFonts w:ascii="Angsana New" w:hAnsi="Angsana New" w:hint="cs"/>
          <w:sz w:val="30"/>
          <w:szCs w:val="30"/>
          <w:cs/>
        </w:rPr>
        <w:t>ได้ส่งคำร้องอนุญาตฎีกาพร้อมคำฎีกาดังกล่าวต่อศาลฎีกาแล้ว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5D1744">
        <w:rPr>
          <w:rFonts w:ascii="Angsana New" w:hAnsi="Angsana New" w:hint="cs"/>
          <w:sz w:val="30"/>
          <w:szCs w:val="30"/>
          <w:cs/>
        </w:rPr>
        <w:t>และเมื่อวันที่</w:t>
      </w:r>
      <w:r w:rsidR="00324C9E">
        <w:rPr>
          <w:rFonts w:ascii="Angsana New" w:hAnsi="Angsana New" w:hint="cs"/>
          <w:sz w:val="30"/>
          <w:szCs w:val="30"/>
          <w:cs/>
        </w:rPr>
        <w:t xml:space="preserve"> </w:t>
      </w:r>
      <w:r w:rsidR="00324C9E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 w:rsidRPr="005D1744">
        <w:rPr>
          <w:rFonts w:ascii="Angsana New" w:hAnsi="Angsana New" w:hint="cs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2565 </w:t>
      </w:r>
      <w:r w:rsidR="00324C9E" w:rsidRPr="00324C9E">
        <w:rPr>
          <w:rFonts w:ascii="Angsana New" w:hAnsi="Angsana New" w:hint="cs"/>
          <w:sz w:val="30"/>
          <w:szCs w:val="30"/>
          <w:cs/>
        </w:rPr>
        <w:t>ศาลฎีกามีคำสั่งว่าปัญหาตามฎีกาของบริษัทเป็นปัญหาสำคัญที่ศาลฎีกาควรวินิจฉัย</w:t>
      </w:r>
      <w:r w:rsidR="00324C9E" w:rsidRPr="00324C9E">
        <w:rPr>
          <w:rFonts w:ascii="Angsana New" w:hAnsi="Angsana New"/>
          <w:sz w:val="30"/>
          <w:szCs w:val="30"/>
          <w:cs/>
        </w:rPr>
        <w:t xml:space="preserve"> </w:t>
      </w:r>
      <w:r w:rsidR="00324C9E" w:rsidRPr="00324C9E">
        <w:rPr>
          <w:rFonts w:ascii="Angsana New" w:hAnsi="Angsana New" w:hint="cs"/>
          <w:sz w:val="30"/>
          <w:szCs w:val="30"/>
          <w:cs/>
        </w:rPr>
        <w:t>จึงมีคำสั่งอนุญาตให้ฏีกาและรับฎีกาของบริษัทไว้ในพิจารณาแล้ว</w:t>
      </w:r>
    </w:p>
    <w:p w14:paraId="0870D367" w14:textId="77777777" w:rsidR="00B729AD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B6ACAA4" w14:textId="212D1446" w:rsidR="00B729AD" w:rsidRDefault="00B729AD" w:rsidP="004B5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B698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CB6983">
        <w:rPr>
          <w:rFonts w:ascii="Angsana New" w:hAnsi="Angsana New" w:hint="cs"/>
          <w:sz w:val="30"/>
          <w:szCs w:val="30"/>
          <w:cs/>
        </w:rPr>
        <w:t xml:space="preserve"> </w:t>
      </w:r>
      <w:r w:rsidR="004B5DD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B5DD0">
        <w:rPr>
          <w:rFonts w:ascii="Angsana New" w:hAnsi="Angsana New"/>
          <w:sz w:val="30"/>
          <w:szCs w:val="30"/>
        </w:rPr>
        <w:t>2565</w:t>
      </w:r>
      <w:r w:rsidRPr="00CB6983">
        <w:rPr>
          <w:rFonts w:ascii="Angsana New" w:hAnsi="Angsana New"/>
          <w:sz w:val="30"/>
          <w:szCs w:val="30"/>
          <w:cs/>
        </w:rPr>
        <w:t xml:space="preserve"> บริษัทได้บันทึก</w:t>
      </w:r>
      <w:r w:rsidRPr="00CB6983">
        <w:rPr>
          <w:rFonts w:ascii="Angsana New" w:hAnsi="Angsana New" w:hint="cs"/>
          <w:sz w:val="30"/>
          <w:szCs w:val="30"/>
          <w:cs/>
        </w:rPr>
        <w:t>ค่าใช้จ่ายจำนวนหนึ่ง</w:t>
      </w:r>
      <w:r w:rsidRPr="00CB6983">
        <w:rPr>
          <w:rFonts w:ascii="Angsana New" w:hAnsi="Angsana New"/>
          <w:sz w:val="30"/>
          <w:szCs w:val="30"/>
          <w:cs/>
        </w:rPr>
        <w:t>แล้วในงบการเงิน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ตามคำพิพากษาของศาลอุทธรณ์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86ABA85" w14:textId="5E9652AC" w:rsidR="000C781F" w:rsidRDefault="000C781F" w:rsidP="00E11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7EE7E08" w14:textId="3D8AD5C9" w:rsidR="000C781F" w:rsidRDefault="000C781F" w:rsidP="0043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3440C">
        <w:rPr>
          <w:rFonts w:ascii="Angsana New" w:hAnsi="Angsana New"/>
          <w:b/>
          <w:bCs/>
          <w:sz w:val="30"/>
          <w:szCs w:val="30"/>
        </w:rPr>
        <w:t>13</w:t>
      </w:r>
      <w:r w:rsidRPr="0043440C">
        <w:rPr>
          <w:rFonts w:ascii="Angsana New" w:hAnsi="Angsana New"/>
          <w:b/>
          <w:bCs/>
          <w:sz w:val="30"/>
          <w:szCs w:val="30"/>
        </w:rPr>
        <w:tab/>
      </w:r>
      <w:r w:rsidR="0043440C" w:rsidRPr="0043440C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7AFB61D" w14:textId="77777777" w:rsidR="00191454" w:rsidRDefault="00191454" w:rsidP="00191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80EDA6D" w14:textId="6DEF8872" w:rsidR="00191454" w:rsidRPr="00C15413" w:rsidRDefault="004B5DD0" w:rsidP="00B91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C15413">
        <w:rPr>
          <w:rFonts w:ascii="Angsana New" w:hAnsi="Angsana New" w:hint="cs"/>
          <w:sz w:val="30"/>
          <w:szCs w:val="30"/>
          <w:cs/>
        </w:rPr>
        <w:t>การ</w:t>
      </w:r>
      <w:r w:rsidR="00191454" w:rsidRPr="00C15413">
        <w:rPr>
          <w:rFonts w:ascii="Angsana New" w:hAnsi="Angsana New" w:hint="cs"/>
          <w:sz w:val="30"/>
          <w:szCs w:val="30"/>
          <w:cs/>
        </w:rPr>
        <w:t>ประชุมสามัญผู้ถือหุ้น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="00191454" w:rsidRPr="00C15413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B91F60">
        <w:rPr>
          <w:rFonts w:ascii="Angsana New" w:hAnsi="Angsana New" w:hint="cs"/>
          <w:sz w:val="30"/>
          <w:szCs w:val="30"/>
          <w:cs/>
        </w:rPr>
        <w:t xml:space="preserve"> </w:t>
      </w:r>
      <w:r w:rsidR="00B91F60">
        <w:rPr>
          <w:rFonts w:ascii="Angsana New" w:hAnsi="Angsana New"/>
          <w:sz w:val="30"/>
          <w:szCs w:val="30"/>
        </w:rPr>
        <w:t xml:space="preserve">22 </w:t>
      </w:r>
      <w:r w:rsidR="00191454" w:rsidRPr="00C15413">
        <w:rPr>
          <w:rFonts w:ascii="Angsana New" w:hAnsi="Angsana New" w:hint="cs"/>
          <w:sz w:val="30"/>
          <w:szCs w:val="30"/>
          <w:cs/>
        </w:rPr>
        <w:t>เมษายน</w:t>
      </w:r>
      <w:r w:rsidR="00B91F60">
        <w:rPr>
          <w:rFonts w:ascii="Angsana New" w:hAnsi="Angsana New"/>
          <w:sz w:val="30"/>
          <w:szCs w:val="30"/>
        </w:rPr>
        <w:t xml:space="preserve"> 2565 </w:t>
      </w:r>
      <w:r w:rsidR="00191454" w:rsidRPr="00C15413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ผู้ถือหุ้นมีมติอนุมัติการจ่ายเงินปันผลในอัตรา</w:t>
      </w:r>
      <w:r w:rsidR="00634FF1">
        <w:rPr>
          <w:rFonts w:ascii="Angsana New" w:hAnsi="Angsana New" w:hint="cs"/>
          <w:sz w:val="30"/>
          <w:szCs w:val="30"/>
          <w:cs/>
        </w:rPr>
        <w:t xml:space="preserve"> </w:t>
      </w:r>
      <w:r w:rsidR="00191454" w:rsidRPr="00C15413">
        <w:rPr>
          <w:rFonts w:ascii="Angsana New" w:hAnsi="Angsana New" w:hint="cs"/>
          <w:sz w:val="30"/>
          <w:szCs w:val="30"/>
          <w:cs/>
        </w:rPr>
        <w:t>หุ้นละ</w:t>
      </w:r>
      <w:r w:rsidR="00191454" w:rsidRPr="00C15413">
        <w:rPr>
          <w:rFonts w:ascii="Angsana New" w:hAnsi="Angsana New"/>
          <w:sz w:val="30"/>
          <w:szCs w:val="30"/>
          <w:cs/>
        </w:rPr>
        <w:t xml:space="preserve"> </w:t>
      </w:r>
      <w:r w:rsidR="003A6246">
        <w:rPr>
          <w:rFonts w:ascii="Angsana New" w:hAnsi="Angsana New"/>
          <w:sz w:val="30"/>
          <w:szCs w:val="30"/>
        </w:rPr>
        <w:t>0.075</w:t>
      </w:r>
      <w:r w:rsidR="00191454" w:rsidRPr="00C15413">
        <w:rPr>
          <w:rFonts w:ascii="Angsana New" w:hAnsi="Angsana New"/>
          <w:sz w:val="30"/>
          <w:szCs w:val="30"/>
          <w:cs/>
        </w:rPr>
        <w:t xml:space="preserve"> </w:t>
      </w:r>
      <w:r w:rsidR="00191454" w:rsidRPr="00C15413">
        <w:rPr>
          <w:rFonts w:ascii="Angsana New" w:hAnsi="Angsana New" w:hint="cs"/>
          <w:sz w:val="30"/>
          <w:szCs w:val="30"/>
          <w:cs/>
        </w:rPr>
        <w:t>บาท</w:t>
      </w:r>
      <w:r w:rsidR="00191454" w:rsidRPr="00C15413">
        <w:rPr>
          <w:rFonts w:ascii="Angsana New" w:hAnsi="Angsana New"/>
          <w:sz w:val="30"/>
          <w:szCs w:val="30"/>
          <w:cs/>
        </w:rPr>
        <w:t xml:space="preserve"> </w:t>
      </w:r>
      <w:r w:rsidR="00634FF1">
        <w:rPr>
          <w:rFonts w:ascii="Angsana New" w:hAnsi="Angsana New" w:hint="cs"/>
          <w:sz w:val="30"/>
          <w:szCs w:val="30"/>
          <w:cs/>
        </w:rPr>
        <w:t>รวม</w:t>
      </w:r>
      <w:r w:rsidR="00191454" w:rsidRPr="00C15413">
        <w:rPr>
          <w:rFonts w:ascii="Angsana New" w:hAnsi="Angsana New" w:hint="cs"/>
          <w:sz w:val="30"/>
          <w:szCs w:val="30"/>
          <w:cs/>
        </w:rPr>
        <w:t>เป็นเงิน</w:t>
      </w:r>
      <w:r w:rsidR="00191454" w:rsidRPr="00C15413">
        <w:rPr>
          <w:rFonts w:ascii="Angsana New" w:hAnsi="Angsana New"/>
          <w:sz w:val="30"/>
          <w:szCs w:val="30"/>
          <w:cs/>
        </w:rPr>
        <w:t xml:space="preserve"> </w:t>
      </w:r>
      <w:r w:rsidR="00BC6B56">
        <w:rPr>
          <w:rFonts w:ascii="Angsana New" w:hAnsi="Angsana New"/>
          <w:sz w:val="30"/>
          <w:szCs w:val="30"/>
        </w:rPr>
        <w:t xml:space="preserve">32.52 </w:t>
      </w:r>
      <w:r w:rsidR="00191454" w:rsidRPr="00C15413">
        <w:rPr>
          <w:rFonts w:ascii="Angsana New" w:hAnsi="Angsana New" w:hint="cs"/>
          <w:sz w:val="30"/>
          <w:szCs w:val="30"/>
          <w:cs/>
        </w:rPr>
        <w:t>ล้านบาท</w:t>
      </w:r>
      <w:r w:rsidR="00191454" w:rsidRPr="00C15413">
        <w:rPr>
          <w:rFonts w:ascii="Angsana New" w:hAnsi="Angsana New"/>
          <w:sz w:val="30"/>
          <w:szCs w:val="30"/>
          <w:cs/>
        </w:rPr>
        <w:t xml:space="preserve"> </w:t>
      </w:r>
      <w:r w:rsidR="00191454" w:rsidRPr="00C15413">
        <w:rPr>
          <w:rFonts w:ascii="Angsana New" w:hAnsi="Angsana New" w:hint="cs"/>
          <w:sz w:val="30"/>
          <w:szCs w:val="30"/>
          <w:cs/>
        </w:rPr>
        <w:t>เงินปันผล</w:t>
      </w:r>
      <w:r w:rsidR="00634FF1">
        <w:rPr>
          <w:rFonts w:ascii="Angsana New" w:hAnsi="Angsana New" w:hint="cs"/>
          <w:sz w:val="30"/>
          <w:szCs w:val="30"/>
          <w:cs/>
        </w:rPr>
        <w:t>ดังกล่าวจะจ่ายให้กับผู้ถือหุ้น</w:t>
      </w:r>
      <w:r w:rsidR="00191454" w:rsidRPr="00C15413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="00191454" w:rsidRPr="00C15413">
        <w:rPr>
          <w:rFonts w:ascii="Angsana New" w:hAnsi="Angsana New"/>
          <w:sz w:val="30"/>
          <w:szCs w:val="30"/>
          <w:cs/>
        </w:rPr>
        <w:t xml:space="preserve"> </w:t>
      </w:r>
      <w:r w:rsidR="009E39F6">
        <w:rPr>
          <w:rFonts w:ascii="Angsana New" w:hAnsi="Angsana New"/>
          <w:sz w:val="30"/>
          <w:szCs w:val="30"/>
        </w:rPr>
        <w:t>2565</w:t>
      </w:r>
    </w:p>
    <w:p w14:paraId="3901B2D4" w14:textId="77777777" w:rsidR="0043440C" w:rsidRPr="0043440C" w:rsidRDefault="0043440C" w:rsidP="0043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sectPr w:rsidR="0043440C" w:rsidRPr="0043440C" w:rsidSect="004B5DD0">
      <w:headerReference w:type="default" r:id="rId11"/>
      <w:footerReference w:type="default" r:id="rId12"/>
      <w:pgSz w:w="11909" w:h="16834" w:code="9"/>
      <w:pgMar w:top="691" w:right="1152" w:bottom="576" w:left="1152" w:header="648" w:footer="605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4B623" w14:textId="77777777" w:rsidR="00703F92" w:rsidRDefault="00703F92" w:rsidP="00900EE2">
      <w:r>
        <w:separator/>
      </w:r>
    </w:p>
  </w:endnote>
  <w:endnote w:type="continuationSeparator" w:id="0">
    <w:p w14:paraId="621D5E1C" w14:textId="77777777" w:rsidR="00703F92" w:rsidRDefault="00703F92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674FD" w14:textId="77777777" w:rsidR="004B5DD0" w:rsidRDefault="004B5DD0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Pr="007B78BF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B8727" w14:textId="77777777" w:rsidR="00703F92" w:rsidRDefault="00703F92" w:rsidP="00900EE2">
      <w:r>
        <w:separator/>
      </w:r>
    </w:p>
  </w:footnote>
  <w:footnote w:type="continuationSeparator" w:id="0">
    <w:p w14:paraId="7D7BB0D7" w14:textId="77777777" w:rsidR="00703F92" w:rsidRDefault="00703F92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F41A" w14:textId="77777777" w:rsidR="00E92B19" w:rsidRPr="0002526B" w:rsidRDefault="00E92B19" w:rsidP="00B52A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25907292" w14:textId="77777777" w:rsidR="00E92B19" w:rsidRPr="0002526B" w:rsidRDefault="00E92B19" w:rsidP="00B52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881ECF" w14:textId="67344B9A" w:rsidR="00E92B19" w:rsidRPr="0002526B" w:rsidRDefault="00E92B19" w:rsidP="00B52A6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7B78BF">
      <w:rPr>
        <w:rFonts w:ascii="Angsana New" w:hAnsi="Angsana New" w:hint="cs"/>
        <w:sz w:val="32"/>
        <w:szCs w:val="32"/>
        <w:lang w:val="en-US" w:bidi="th-TH"/>
      </w:rPr>
      <w:t>31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3EBECA15" w14:textId="77777777" w:rsidR="00E92B19" w:rsidRPr="00B52A63" w:rsidRDefault="00E92B1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7"/>
  </w:num>
  <w:num w:numId="14">
    <w:abstractNumId w:val="15"/>
  </w:num>
  <w:num w:numId="15">
    <w:abstractNumId w:val="18"/>
  </w:num>
  <w:num w:numId="16">
    <w:abstractNumId w:val="29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31"/>
  </w:num>
  <w:num w:numId="32">
    <w:abstractNumId w:val="25"/>
  </w:num>
  <w:num w:numId="33">
    <w:abstractNumId w:val="30"/>
  </w:num>
  <w:num w:numId="34">
    <w:abstractNumId w:val="28"/>
  </w:num>
  <w:num w:numId="35">
    <w:abstractNumId w:val="22"/>
  </w:num>
  <w:num w:numId="36">
    <w:abstractNumId w:val="16"/>
  </w:num>
  <w:num w:numId="3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96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EE1"/>
    <w:rsid w:val="005C73E0"/>
    <w:rsid w:val="005C73E6"/>
    <w:rsid w:val="005C7531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8A0"/>
    <w:rsid w:val="00754E04"/>
    <w:rsid w:val="00754EBA"/>
    <w:rsid w:val="00755271"/>
    <w:rsid w:val="007552D3"/>
    <w:rsid w:val="00755577"/>
    <w:rsid w:val="00755742"/>
    <w:rsid w:val="00755E61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4B5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E2"/>
    <w:rsid w:val="00A30EC9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5388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1096"/>
    <w:rsid w:val="00C31393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DC8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299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16</Pages>
  <Words>4354</Words>
  <Characters>17699</Characters>
  <Application>Microsoft Office Word</Application>
  <DocSecurity>0</DocSecurity>
  <Lines>147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Klinsukon, Yendee</cp:lastModifiedBy>
  <cp:revision>2</cp:revision>
  <cp:lastPrinted>2022-05-08T14:01:00Z</cp:lastPrinted>
  <dcterms:created xsi:type="dcterms:W3CDTF">2022-05-13T02:47:00Z</dcterms:created>
  <dcterms:modified xsi:type="dcterms:W3CDTF">2022-05-13T02:47:00Z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