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D4107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1CE45D79" w14:textId="77777777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332FC225" w14:textId="77777777" w:rsidR="003776E4" w:rsidRPr="00D21C4B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C82E18" w:rsidRPr="00D21C4B">
        <w:rPr>
          <w:rFonts w:ascii="Angsana New" w:hAnsi="Angsana New" w:hint="cs"/>
          <w:sz w:val="30"/>
          <w:szCs w:val="30"/>
          <w:cs/>
        </w:rPr>
        <w:t>ระหว่างกาล</w:t>
      </w:r>
      <w:r w:rsidR="00D21C4B" w:rsidRPr="00D21C4B">
        <w:rPr>
          <w:rFonts w:ascii="Angsana New" w:hAnsi="Angsana New"/>
          <w:sz w:val="30"/>
          <w:szCs w:val="30"/>
          <w:cs/>
        </w:rPr>
        <w:tab/>
      </w:r>
    </w:p>
    <w:p w14:paraId="7027B9F6" w14:textId="77777777" w:rsidR="003776E4" w:rsidRPr="009A176D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บุคคลหรือ</w:t>
      </w:r>
      <w:r w:rsidRPr="009A176D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F15FEDD" w14:textId="66502C0C" w:rsidR="003776E4" w:rsidRPr="009A176D" w:rsidRDefault="00F005D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14762244" w14:textId="169D53CD" w:rsidR="004A5110" w:rsidRPr="009A176D" w:rsidRDefault="004A511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เงินลงทุน</w:t>
      </w:r>
      <w:r w:rsidRPr="009A176D">
        <w:rPr>
          <w:rFonts w:ascii="Angsana New" w:hAnsi="Angsana New" w:hint="cs"/>
          <w:sz w:val="30"/>
          <w:szCs w:val="30"/>
          <w:cs/>
        </w:rPr>
        <w:t>ในบริษัท</w:t>
      </w:r>
      <w:r w:rsidR="002407EE">
        <w:rPr>
          <w:rFonts w:ascii="Angsana New" w:hAnsi="Angsana New" w:hint="cs"/>
          <w:sz w:val="30"/>
          <w:szCs w:val="30"/>
          <w:cs/>
        </w:rPr>
        <w:t>ย่อยและบริษัท</w:t>
      </w:r>
      <w:r w:rsidR="006B6039">
        <w:rPr>
          <w:rFonts w:ascii="Angsana New" w:hAnsi="Angsana New" w:hint="cs"/>
          <w:sz w:val="30"/>
          <w:szCs w:val="30"/>
          <w:cs/>
        </w:rPr>
        <w:t>ร่วม</w:t>
      </w:r>
    </w:p>
    <w:p w14:paraId="7ED4F3D8" w14:textId="236B5587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4A9BA1C6" w14:textId="77777777" w:rsidR="00205D56" w:rsidRDefault="00205D56" w:rsidP="00205D56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4F9A0FF5" w14:textId="0DB2BB60" w:rsidR="00445961" w:rsidRDefault="00445961" w:rsidP="00445961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 w:rsidRPr="008237FA">
        <w:rPr>
          <w:rFonts w:ascii="Angsana New" w:hAnsi="Angsana New"/>
          <w:sz w:val="30"/>
          <w:szCs w:val="30"/>
          <w:cs/>
        </w:rPr>
        <w:t>หุ้นกู้</w:t>
      </w:r>
    </w:p>
    <w:p w14:paraId="6462FA7A" w14:textId="77777777" w:rsidR="008F0FB6" w:rsidRPr="003704CB" w:rsidRDefault="008F0FB6" w:rsidP="00E57498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 w:rsidRPr="003704CB">
        <w:rPr>
          <w:rFonts w:ascii="Angsana New" w:hAnsi="Angsana New" w:hint="cs"/>
          <w:sz w:val="30"/>
          <w:szCs w:val="30"/>
          <w:cs/>
        </w:rPr>
        <w:t>หุ้นทุนซื้อคืน</w:t>
      </w:r>
    </w:p>
    <w:p w14:paraId="442FF74E" w14:textId="77777777" w:rsidR="00922ADE" w:rsidRDefault="0013022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ส่วนง</w:t>
      </w:r>
      <w:r w:rsidR="003776E4" w:rsidRPr="009A176D">
        <w:rPr>
          <w:rFonts w:ascii="Angsana New" w:hAnsi="Angsana New" w:hint="cs"/>
          <w:sz w:val="30"/>
          <w:szCs w:val="30"/>
          <w:cs/>
        </w:rPr>
        <w:t>าน</w:t>
      </w:r>
      <w:r w:rsidR="00415593">
        <w:rPr>
          <w:rFonts w:ascii="Angsana New" w:hAnsi="Angsana New" w:hint="cs"/>
          <w:sz w:val="30"/>
          <w:szCs w:val="30"/>
          <w:cs/>
        </w:rPr>
        <w:t>ดำเนินงาน</w:t>
      </w:r>
      <w:r w:rsidR="008808ED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55E1E579" w14:textId="49CAD4A1" w:rsidR="005D37F7" w:rsidRDefault="005D37F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562D30FE" w14:textId="2546A112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กำไรต่อหุ้น</w:t>
      </w:r>
      <w:r w:rsidR="0080164C" w:rsidRPr="009A176D"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1EBD588B" w14:textId="77777777" w:rsidR="008808ED" w:rsidRPr="00D21C4B" w:rsidRDefault="008808E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0FA7EEC" w14:textId="0AEFFDD9" w:rsidR="003776E4" w:rsidRPr="009A176D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04E406F2" w14:textId="4AADFAEC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14:paraId="0F8019B0" w14:textId="11826F44" w:rsidR="0051124D" w:rsidRDefault="0051124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40249724" w14:textId="2F0DEEB2" w:rsidR="00553BE8" w:rsidRDefault="00553BE8" w:rsidP="00553BE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53BE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448AE0A1" w14:textId="6F8C128C" w:rsidR="00FD14D9" w:rsidRPr="00553BE8" w:rsidRDefault="00FD14D9" w:rsidP="00553BE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="001A1143">
        <w:rPr>
          <w:rFonts w:ascii="Angsana New" w:hAnsi="Angsana New" w:hint="cs"/>
          <w:sz w:val="30"/>
          <w:szCs w:val="30"/>
          <w:cs/>
        </w:rPr>
        <w:t>ปรับปรุงรายการ</w:t>
      </w:r>
    </w:p>
    <w:p w14:paraId="3AEB11E9" w14:textId="2729D311" w:rsidR="00BE6DB1" w:rsidRPr="00BE6DB1" w:rsidRDefault="00BE6DB1" w:rsidP="001A1F58">
      <w:pPr>
        <w:spacing w:line="240" w:lineRule="auto"/>
        <w:ind w:left="1555"/>
        <w:rPr>
          <w:rFonts w:ascii="Angsana New" w:hAnsi="Angsana New"/>
          <w:sz w:val="30"/>
          <w:szCs w:val="30"/>
          <w:lang w:val="en-US"/>
        </w:rPr>
      </w:pPr>
    </w:p>
    <w:p w14:paraId="7E8C9E43" w14:textId="77777777" w:rsidR="00671861" w:rsidRDefault="00671861" w:rsidP="00FC2922">
      <w:pPr>
        <w:pStyle w:val="Bo-C1Content"/>
        <w:ind w:left="0" w:firstLine="547"/>
      </w:pPr>
    </w:p>
    <w:p w14:paraId="59E5A1D5" w14:textId="3FBE31E3" w:rsidR="007B2482" w:rsidRPr="009A176D" w:rsidRDefault="000D77DB" w:rsidP="00FC2922">
      <w:pPr>
        <w:pStyle w:val="Bo-C1Content"/>
        <w:ind w:left="0" w:firstLine="547"/>
      </w:pPr>
      <w:r w:rsidRPr="00671861">
        <w:rPr>
          <w:cs/>
        </w:rPr>
        <w:br w:type="page"/>
      </w:r>
      <w:r w:rsidR="00203EEF" w:rsidRPr="009A176D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9A176D">
        <w:rPr>
          <w:rFonts w:hint="cs"/>
          <w:cs/>
        </w:rPr>
        <w:t>ระหว่างกาล</w:t>
      </w:r>
      <w:r w:rsidR="00203EEF" w:rsidRPr="009A176D">
        <w:rPr>
          <w:cs/>
        </w:rPr>
        <w:t>นี้</w:t>
      </w:r>
    </w:p>
    <w:p w14:paraId="597E5566" w14:textId="77777777" w:rsidR="007B2482" w:rsidRPr="008237FA" w:rsidRDefault="007B2482" w:rsidP="009A3560">
      <w:pPr>
        <w:pStyle w:val="Bo-Blankline"/>
      </w:pPr>
    </w:p>
    <w:p w14:paraId="5E9F0EE8" w14:textId="3D3FF2EC" w:rsidR="007B2482" w:rsidRPr="00FC2922" w:rsidRDefault="00203EEF" w:rsidP="009B7A42">
      <w:pPr>
        <w:pStyle w:val="Bo-C1Content"/>
        <w:ind w:right="-25"/>
        <w:rPr>
          <w:lang w:val="en-US"/>
        </w:rPr>
      </w:pPr>
      <w:r w:rsidRPr="009A176D">
        <w:rPr>
          <w:cs/>
        </w:rPr>
        <w:t>งบการเงิน</w:t>
      </w:r>
      <w:r w:rsidR="00821424" w:rsidRPr="009A176D">
        <w:rPr>
          <w:rFonts w:hint="cs"/>
          <w:cs/>
        </w:rPr>
        <w:t>ระหว่างกาล</w:t>
      </w:r>
      <w:r w:rsidRPr="009A176D">
        <w:rPr>
          <w:cs/>
        </w:rPr>
        <w:t>นี้ได้รับอนุมัติให้ออกงบการเงินจากคณะกรรมการตรวจสอบตามการมอบหมายจากคณะกรรมการบริษัทเมื่อ</w:t>
      </w:r>
      <w:r w:rsidRPr="009A74B3">
        <w:rPr>
          <w:cs/>
        </w:rPr>
        <w:t xml:space="preserve">วันที่ </w:t>
      </w:r>
      <w:r w:rsidR="00984B3F">
        <w:rPr>
          <w:lang w:val="en-US"/>
        </w:rPr>
        <w:t>1</w:t>
      </w:r>
      <w:r w:rsidR="00161401">
        <w:rPr>
          <w:lang w:val="en-US"/>
        </w:rPr>
        <w:t>3</w:t>
      </w:r>
      <w:r w:rsidR="003B0D7E" w:rsidRPr="009A74B3">
        <w:rPr>
          <w:lang w:val="en-US"/>
        </w:rPr>
        <w:t xml:space="preserve"> </w:t>
      </w:r>
      <w:r w:rsidR="0057505D" w:rsidRPr="00C67C74">
        <w:rPr>
          <w:rFonts w:hint="cs"/>
          <w:cs/>
          <w:lang w:val="en-US"/>
        </w:rPr>
        <w:t>พฤษภาคม</w:t>
      </w:r>
      <w:r w:rsidR="003B0D7E">
        <w:rPr>
          <w:rFonts w:hint="cs"/>
          <w:cs/>
          <w:lang w:val="en-US"/>
        </w:rPr>
        <w:t xml:space="preserve"> </w:t>
      </w:r>
      <w:r w:rsidR="0057505D">
        <w:rPr>
          <w:lang w:val="en-US"/>
        </w:rPr>
        <w:t>2565</w:t>
      </w:r>
    </w:p>
    <w:p w14:paraId="170BC6DB" w14:textId="77777777" w:rsidR="007B2482" w:rsidRPr="008237FA" w:rsidRDefault="007B2482" w:rsidP="009A3560">
      <w:pPr>
        <w:pStyle w:val="Bo-Blankline"/>
        <w:rPr>
          <w:cs/>
        </w:rPr>
      </w:pPr>
    </w:p>
    <w:p w14:paraId="22025EAB" w14:textId="77777777" w:rsidR="007B2482" w:rsidRPr="009A176D" w:rsidRDefault="007B2482" w:rsidP="00DB700D">
      <w:pPr>
        <w:pStyle w:val="Caption"/>
        <w:ind w:hanging="900"/>
      </w:pPr>
      <w:r w:rsidRPr="009A176D">
        <w:rPr>
          <w:cs/>
        </w:rPr>
        <w:t>เกณฑ์</w:t>
      </w:r>
      <w:r w:rsidRPr="009A176D">
        <w:rPr>
          <w:rFonts w:hint="cs"/>
          <w:cs/>
        </w:rPr>
        <w:t>การจัดทำงบการเงิน</w:t>
      </w:r>
      <w:r w:rsidR="00F53050" w:rsidRPr="009A176D">
        <w:rPr>
          <w:rFonts w:hint="cs"/>
          <w:cs/>
        </w:rPr>
        <w:t>ระหว่างกาล</w:t>
      </w:r>
    </w:p>
    <w:p w14:paraId="4FF68416" w14:textId="77777777" w:rsidR="007B2482" w:rsidRPr="009A176D" w:rsidRDefault="007B2482" w:rsidP="00EF55AB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tLeast"/>
        <w:ind w:left="547" w:right="-43"/>
        <w:jc w:val="both"/>
        <w:rPr>
          <w:rFonts w:ascii="Angsana New" w:hAnsi="Angsana New"/>
          <w:color w:val="000000"/>
          <w:sz w:val="20"/>
          <w:szCs w:val="20"/>
        </w:rPr>
      </w:pPr>
    </w:p>
    <w:p w14:paraId="0B0FEB45" w14:textId="65310251" w:rsidR="007B2482" w:rsidRPr="00F47DB8" w:rsidRDefault="00EB766D">
      <w:pPr>
        <w:tabs>
          <w:tab w:val="left" w:pos="709"/>
        </w:tabs>
        <w:spacing w:line="240" w:lineRule="auto"/>
        <w:ind w:left="540" w:right="-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B766D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8F34EE">
        <w:rPr>
          <w:rFonts w:ascii="Angsana New" w:hAnsi="Angsana New"/>
          <w:spacing w:val="-6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646C2">
        <w:rPr>
          <w:rFonts w:ascii="Angsana New" w:hAnsi="Angsana New"/>
          <w:spacing w:val="-6"/>
          <w:sz w:val="30"/>
          <w:szCs w:val="30"/>
        </w:rPr>
        <w:t>34</w:t>
      </w:r>
      <w:r w:rsidRPr="008F34EE">
        <w:rPr>
          <w:rFonts w:ascii="Angsana New" w:hAnsi="Angsana New"/>
          <w:spacing w:val="-6"/>
          <w:sz w:val="30"/>
          <w:szCs w:val="30"/>
          <w:cs/>
        </w:rPr>
        <w:t xml:space="preserve"> เรื่อง</w:t>
      </w:r>
      <w:r w:rsidRPr="00EB766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F34EE">
        <w:rPr>
          <w:rFonts w:ascii="Angsana New" w:hAnsi="Angsana New"/>
          <w:spacing w:val="-6"/>
          <w:sz w:val="30"/>
          <w:szCs w:val="30"/>
        </w:rPr>
        <w:br/>
      </w:r>
      <w:r w:rsidRPr="00FA384C">
        <w:rPr>
          <w:rFonts w:ascii="Angsana New" w:hAnsi="Angsana New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EB766D">
        <w:rPr>
          <w:rFonts w:ascii="Angsana New" w:hAnsi="Angsana New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8F34EE">
        <w:rPr>
          <w:rFonts w:ascii="Angsana New" w:hAnsi="Angsana New"/>
          <w:spacing w:val="-6"/>
          <w:sz w:val="30"/>
          <w:szCs w:val="30"/>
        </w:rPr>
        <w:br/>
      </w:r>
      <w:r w:rsidRPr="00EB766D">
        <w:rPr>
          <w:rFonts w:ascii="Angsana New" w:hAnsi="Angsana New"/>
          <w:spacing w:val="-6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EB766D">
        <w:rPr>
          <w:rFonts w:ascii="Angsana New" w:hAnsi="Angsana New"/>
          <w:spacing w:val="-6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984B3F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Pr="00EB766D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F47DB8">
        <w:rPr>
          <w:rFonts w:ascii="Angsana New" w:hAnsi="Angsana New"/>
          <w:spacing w:val="-6"/>
          <w:sz w:val="30"/>
          <w:szCs w:val="30"/>
        </w:rPr>
        <w:t>2564</w:t>
      </w:r>
    </w:p>
    <w:p w14:paraId="5E6352AE" w14:textId="5893DA83" w:rsidR="00EB766D" w:rsidRDefault="00EB766D" w:rsidP="00EB766D">
      <w:pPr>
        <w:pStyle w:val="Bo-Blankline"/>
      </w:pPr>
    </w:p>
    <w:p w14:paraId="3B32BFB6" w14:textId="215779F9" w:rsidR="00EB766D" w:rsidRPr="00A03CD8" w:rsidRDefault="00EB766D" w:rsidP="00EB766D">
      <w:pPr>
        <w:pStyle w:val="Ang15"/>
        <w:rPr>
          <w:cs/>
        </w:rPr>
      </w:pPr>
      <w:r w:rsidRPr="00EB766D">
        <w:rPr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B766D">
        <w:t xml:space="preserve">31 </w:t>
      </w:r>
      <w:r w:rsidRPr="00EB766D">
        <w:rPr>
          <w:cs/>
        </w:rPr>
        <w:t xml:space="preserve">ธันวาคม </w:t>
      </w:r>
      <w:r w:rsidR="00F47DB8">
        <w:t>2564</w:t>
      </w:r>
    </w:p>
    <w:p w14:paraId="25874DD0" w14:textId="645BC157" w:rsidR="00F47DB8" w:rsidRDefault="00F47DB8">
      <w:pPr>
        <w:spacing w:line="240" w:lineRule="auto"/>
        <w:rPr>
          <w:rFonts w:ascii="Angsana New" w:hAnsi="Angsana New"/>
          <w:sz w:val="20"/>
          <w:szCs w:val="20"/>
        </w:rPr>
      </w:pPr>
    </w:p>
    <w:p w14:paraId="7918C21F" w14:textId="77777777" w:rsidR="004B6888" w:rsidRDefault="004B6888" w:rsidP="00621F7F">
      <w:pPr>
        <w:pStyle w:val="Caption"/>
        <w:ind w:hanging="900"/>
        <w:rPr>
          <w:cs/>
        </w:rPr>
      </w:pPr>
      <w:r>
        <w:rPr>
          <w:rFonts w:hint="cs"/>
          <w:cs/>
        </w:rPr>
        <w:t>บุคคลหรือ</w:t>
      </w:r>
      <w:r>
        <w:rPr>
          <w:cs/>
        </w:rPr>
        <w:t>กิจการที่เกี่ยวข้องกัน</w:t>
      </w:r>
    </w:p>
    <w:p w14:paraId="45DC11D4" w14:textId="77777777" w:rsidR="004B6888" w:rsidRPr="00F91B1B" w:rsidRDefault="004B6888" w:rsidP="004B688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6A4C184" w14:textId="78678D5D" w:rsidR="00F91B1B" w:rsidRDefault="00EA4D1F" w:rsidP="00AE1428">
      <w:pPr>
        <w:pStyle w:val="Bo-Blankline"/>
        <w:jc w:val="thaiDistribute"/>
        <w:rPr>
          <w:b/>
          <w:sz w:val="30"/>
          <w:szCs w:val="30"/>
        </w:rPr>
      </w:pPr>
      <w:r w:rsidRPr="005215C5">
        <w:rPr>
          <w:b/>
          <w:sz w:val="30"/>
          <w:szCs w:val="30"/>
          <w:cs/>
        </w:rPr>
        <w:t xml:space="preserve">ความสัมพันธ์ที่มีกับบริษัทย่อย และบริษัทร่วมได้เปิดเผยในหมายเหตุข้อ </w:t>
      </w:r>
      <w:r w:rsidR="00FD14D9" w:rsidRPr="00FD14D9">
        <w:rPr>
          <w:spacing w:val="-4"/>
          <w:sz w:val="30"/>
          <w:szCs w:val="30"/>
          <w:lang w:val="en-US"/>
        </w:rPr>
        <w:t>4</w:t>
      </w:r>
      <w:r w:rsidRPr="0002550E">
        <w:rPr>
          <w:b/>
          <w:sz w:val="30"/>
          <w:szCs w:val="30"/>
          <w:cs/>
        </w:rPr>
        <w:t xml:space="preserve"> </w:t>
      </w:r>
      <w:r w:rsidR="00247690" w:rsidRPr="005215C5">
        <w:rPr>
          <w:rFonts w:hint="cs"/>
          <w:b/>
          <w:sz w:val="30"/>
          <w:szCs w:val="30"/>
          <w:cs/>
        </w:rPr>
        <w:t>สำหรับ</w:t>
      </w:r>
      <w:r w:rsidRPr="005215C5">
        <w:rPr>
          <w:b/>
          <w:sz w:val="30"/>
          <w:szCs w:val="30"/>
          <w:cs/>
        </w:rPr>
        <w:t>บุคคลหรือกิจการอื่นที่เกี่ยวข้องกัน</w:t>
      </w:r>
      <w:r w:rsidR="00482849">
        <w:rPr>
          <w:rFonts w:hint="cs"/>
          <w:sz w:val="30"/>
          <w:szCs w:val="30"/>
          <w:cs/>
        </w:rPr>
        <w:t>ไม่มีการเปลี่ยนแปลงอย่างมีสาระสำคัญในระหว่างงวด</w:t>
      </w:r>
    </w:p>
    <w:p w14:paraId="19A0B414" w14:textId="77777777" w:rsidR="00EA4D1F" w:rsidRPr="00C0326D" w:rsidRDefault="00EA4D1F" w:rsidP="00F91B1B">
      <w:pPr>
        <w:pStyle w:val="Bo-Blankline"/>
        <w:rPr>
          <w:lang w:val="en-US"/>
        </w:rPr>
      </w:pPr>
    </w:p>
    <w:p w14:paraId="65C3E8AE" w14:textId="4F73DC85" w:rsidR="00482849" w:rsidRPr="003D51BE" w:rsidRDefault="00482849" w:rsidP="00482849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3D51BE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57505D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3D51BE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3D51BE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57505D">
        <w:rPr>
          <w:rFonts w:ascii="Angsana New" w:hAnsi="Angsana New"/>
          <w:spacing w:val="-4"/>
          <w:sz w:val="30"/>
          <w:szCs w:val="30"/>
          <w:lang w:val="en-US"/>
        </w:rPr>
        <w:t>31</w:t>
      </w:r>
      <w:r w:rsidRPr="003D51B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="0057505D">
        <w:rPr>
          <w:rFonts w:ascii="Angsana New" w:hAnsi="Angsana New" w:hint="cs"/>
          <w:spacing w:val="-4"/>
          <w:sz w:val="30"/>
          <w:szCs w:val="30"/>
          <w:cs/>
          <w:lang w:val="en-US"/>
        </w:rPr>
        <w:t>มีนาคม</w:t>
      </w:r>
      <w:r w:rsidRPr="003D51B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="0057505D">
        <w:rPr>
          <w:rFonts w:ascii="Angsana New" w:hAnsi="Angsana New"/>
          <w:spacing w:val="-4"/>
          <w:sz w:val="30"/>
          <w:szCs w:val="30"/>
          <w:lang w:val="en-US"/>
        </w:rPr>
        <w:t>2565</w:t>
      </w:r>
    </w:p>
    <w:p w14:paraId="27C24A68" w14:textId="77777777" w:rsidR="00482849" w:rsidRPr="00D655EB" w:rsidRDefault="00482849" w:rsidP="00482849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C8DC8E2" w14:textId="63AD4089" w:rsidR="00F91B1B" w:rsidRPr="000B0078" w:rsidRDefault="00482849" w:rsidP="00482849">
      <w:pPr>
        <w:pStyle w:val="Bo-Blankline"/>
      </w:pPr>
      <w:r>
        <w:rPr>
          <w:rFonts w:hint="cs"/>
          <w:sz w:val="30"/>
          <w:szCs w:val="30"/>
          <w:cs/>
          <w:lang w:val="en-US"/>
        </w:rPr>
        <w:t>กลุ่มบริษัทมีรายการระหว่างกันที่มีนัยสำคัญในระหว่างงวดดังนี้</w:t>
      </w:r>
    </w:p>
    <w:p w14:paraId="366042CB" w14:textId="7C9C59B0" w:rsidR="00BB3DBA" w:rsidRPr="00482849" w:rsidRDefault="00BB3DBA">
      <w:pPr>
        <w:spacing w:line="240" w:lineRule="auto"/>
        <w:rPr>
          <w:rFonts w:ascii="Angsana New" w:hAnsi="Angsana New"/>
          <w:spacing w:val="10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080"/>
        <w:gridCol w:w="236"/>
        <w:gridCol w:w="1060"/>
        <w:gridCol w:w="239"/>
        <w:gridCol w:w="1024"/>
        <w:gridCol w:w="239"/>
        <w:gridCol w:w="1165"/>
      </w:tblGrid>
      <w:tr w:rsidR="00401C32" w:rsidRPr="00482416" w14:paraId="5B79330E" w14:textId="77777777" w:rsidTr="00A626E5">
        <w:trPr>
          <w:tblHeader/>
        </w:trPr>
        <w:tc>
          <w:tcPr>
            <w:tcW w:w="4137" w:type="dxa"/>
          </w:tcPr>
          <w:p w14:paraId="2F4C8200" w14:textId="1BD69B53" w:rsidR="00401C32" w:rsidRPr="00482416" w:rsidRDefault="00401C32" w:rsidP="00F7489F">
            <w:pPr>
              <w:spacing w:line="240" w:lineRule="auto"/>
              <w:ind w:right="-170"/>
              <w:rPr>
                <w:b/>
                <w:bCs/>
                <w:sz w:val="30"/>
                <w:szCs w:val="30"/>
                <w:cs/>
              </w:rPr>
            </w:pPr>
            <w:r w:rsidRPr="00482416">
              <w:br w:type="page"/>
            </w:r>
            <w:r w:rsidR="00F7489F" w:rsidRPr="00F748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76" w:type="dxa"/>
            <w:gridSpan w:val="3"/>
          </w:tcPr>
          <w:p w14:paraId="2523F4E5" w14:textId="77777777" w:rsidR="00401C32" w:rsidRPr="00482416" w:rsidRDefault="00401C32" w:rsidP="00401C32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6F76C630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3A9E06D7" w14:textId="77777777" w:rsidR="00401C32" w:rsidRPr="00482416" w:rsidRDefault="00401C32" w:rsidP="00401C32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1C32" w:rsidRPr="00482416" w14:paraId="5582DC11" w14:textId="77777777" w:rsidTr="00A626E5">
        <w:trPr>
          <w:tblHeader/>
        </w:trPr>
        <w:tc>
          <w:tcPr>
            <w:tcW w:w="4137" w:type="dxa"/>
          </w:tcPr>
          <w:p w14:paraId="53A88ED4" w14:textId="657378A8" w:rsidR="00401C32" w:rsidRPr="00482416" w:rsidRDefault="00401C32" w:rsidP="00401C32">
            <w:pPr>
              <w:spacing w:line="240" w:lineRule="auto"/>
              <w:rPr>
                <w:b/>
                <w:bCs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750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750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750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047C46B1" w14:textId="5F63CF4F" w:rsidR="00401C32" w:rsidRPr="00482416" w:rsidRDefault="0057505D" w:rsidP="00401C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EB0A874" w14:textId="77777777" w:rsidR="00401C32" w:rsidRPr="00482416" w:rsidRDefault="00401C32" w:rsidP="00401C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A3B2DCD" w14:textId="1C621372" w:rsidR="00401C32" w:rsidRPr="00482416" w:rsidRDefault="00F47DB8" w:rsidP="00401C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5B58EC22" w14:textId="77777777" w:rsidR="00401C32" w:rsidRPr="00482416" w:rsidRDefault="00401C32" w:rsidP="00401C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D67CC4F" w14:textId="25AE9CAF" w:rsidR="00401C32" w:rsidRPr="00482416" w:rsidRDefault="0057505D" w:rsidP="00401C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9" w:type="dxa"/>
          </w:tcPr>
          <w:p w14:paraId="1215EB7D" w14:textId="77777777" w:rsidR="00401C32" w:rsidRPr="00482416" w:rsidRDefault="00401C32" w:rsidP="00401C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DF7C664" w14:textId="42A0E27F" w:rsidR="00401C32" w:rsidRPr="00482416" w:rsidRDefault="00F47DB8" w:rsidP="00401C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01C32" w:rsidRPr="00482416" w14:paraId="57126CE7" w14:textId="77777777" w:rsidTr="00A626E5">
        <w:trPr>
          <w:tblHeader/>
        </w:trPr>
        <w:tc>
          <w:tcPr>
            <w:tcW w:w="4137" w:type="dxa"/>
          </w:tcPr>
          <w:p w14:paraId="18416E31" w14:textId="77777777" w:rsidR="00401C32" w:rsidRPr="00482416" w:rsidRDefault="00401C32" w:rsidP="00401C32">
            <w:pPr>
              <w:spacing w:line="240" w:lineRule="auto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3" w:type="dxa"/>
            <w:gridSpan w:val="7"/>
          </w:tcPr>
          <w:p w14:paraId="212D0480" w14:textId="77777777" w:rsidR="00401C32" w:rsidRPr="00482416" w:rsidRDefault="00401C32" w:rsidP="00401C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24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824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01C32" w:rsidRPr="00482416" w14:paraId="442BE987" w14:textId="77777777" w:rsidTr="00A626E5">
        <w:tc>
          <w:tcPr>
            <w:tcW w:w="4137" w:type="dxa"/>
          </w:tcPr>
          <w:p w14:paraId="78E8C1EA" w14:textId="77777777" w:rsidR="00401C32" w:rsidRPr="00482416" w:rsidRDefault="00401C32" w:rsidP="00401C32">
            <w:pPr>
              <w:spacing w:line="240" w:lineRule="auto"/>
              <w:rPr>
                <w:b/>
                <w:bCs/>
                <w:sz w:val="30"/>
                <w:szCs w:val="30"/>
              </w:rPr>
            </w:pPr>
            <w:r w:rsidRPr="00482416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46432B5" w14:textId="77777777" w:rsidR="00401C32" w:rsidRPr="00482416" w:rsidRDefault="00401C32" w:rsidP="00401C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FA179A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F686496" w14:textId="77777777" w:rsidR="00401C32" w:rsidRPr="00482416" w:rsidRDefault="00401C32" w:rsidP="00401C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2E788B6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7748D21" w14:textId="77777777" w:rsidR="00401C32" w:rsidRPr="00482416" w:rsidRDefault="00401C32" w:rsidP="00401C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D56EAC0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A78B7B2" w14:textId="77777777" w:rsidR="00401C32" w:rsidRPr="00482416" w:rsidRDefault="00401C32" w:rsidP="00401C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50E" w:rsidRPr="00482416" w14:paraId="300B1089" w14:textId="77777777" w:rsidTr="00A626E5">
        <w:tc>
          <w:tcPr>
            <w:tcW w:w="4137" w:type="dxa"/>
          </w:tcPr>
          <w:p w14:paraId="63AAACEB" w14:textId="77777777" w:rsidR="0002550E" w:rsidRPr="00482416" w:rsidRDefault="0002550E" w:rsidP="0002550E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25B89B26" w14:textId="54C934F2" w:rsidR="0002550E" w:rsidRPr="00482416" w:rsidRDefault="0002550E" w:rsidP="0002550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24CA3C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C6F39F0" w14:textId="4601159C" w:rsidR="0002550E" w:rsidRPr="00482416" w:rsidRDefault="0002550E" w:rsidP="0002550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20E735F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F6CCC6B" w14:textId="0304E53E" w:rsidR="0002550E" w:rsidRPr="00860725" w:rsidRDefault="00A933A1" w:rsidP="0002550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5,559,039</w:t>
            </w:r>
          </w:p>
        </w:tc>
        <w:tc>
          <w:tcPr>
            <w:tcW w:w="239" w:type="dxa"/>
            <w:shd w:val="clear" w:color="auto" w:fill="auto"/>
          </w:tcPr>
          <w:p w14:paraId="1BEAF499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FB64F40" w14:textId="72CE8240" w:rsidR="0002550E" w:rsidRPr="00482416" w:rsidRDefault="0002550E" w:rsidP="0002550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466</w:t>
            </w:r>
          </w:p>
        </w:tc>
      </w:tr>
      <w:tr w:rsidR="0002550E" w:rsidRPr="00482416" w14:paraId="7C63E990" w14:textId="77777777" w:rsidTr="00A626E5">
        <w:tc>
          <w:tcPr>
            <w:tcW w:w="4137" w:type="dxa"/>
          </w:tcPr>
          <w:p w14:paraId="338619C8" w14:textId="77777777" w:rsidR="0002550E" w:rsidRPr="00482416" w:rsidRDefault="0002550E" w:rsidP="0002550E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3A97E878" w14:textId="32A6D884" w:rsidR="0002550E" w:rsidRPr="00482416" w:rsidRDefault="0002550E" w:rsidP="0002550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BE2320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956732B" w14:textId="45CD076F" w:rsidR="0002550E" w:rsidRPr="00482416" w:rsidRDefault="0002550E" w:rsidP="0002550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48D0BDF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20D15EC" w14:textId="3ABED1B6" w:rsidR="0002550E" w:rsidRPr="00860725" w:rsidRDefault="00A933A1" w:rsidP="0002550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44,734</w:t>
            </w:r>
          </w:p>
        </w:tc>
        <w:tc>
          <w:tcPr>
            <w:tcW w:w="239" w:type="dxa"/>
            <w:shd w:val="clear" w:color="auto" w:fill="auto"/>
          </w:tcPr>
          <w:p w14:paraId="4B0EC325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0613611" w14:textId="62E6F763" w:rsidR="0002550E" w:rsidRPr="00482416" w:rsidRDefault="0002550E" w:rsidP="0002550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349</w:t>
            </w:r>
          </w:p>
        </w:tc>
      </w:tr>
      <w:tr w:rsidR="009843F8" w:rsidRPr="00482416" w14:paraId="397D63BC" w14:textId="77777777" w:rsidTr="00A626E5">
        <w:tc>
          <w:tcPr>
            <w:tcW w:w="4137" w:type="dxa"/>
          </w:tcPr>
          <w:p w14:paraId="20042CC7" w14:textId="1ADD3F0A" w:rsidR="009843F8" w:rsidRPr="0002550E" w:rsidRDefault="0002550E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82416">
              <w:rPr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(ต่อ)</w:t>
            </w:r>
          </w:p>
        </w:tc>
        <w:tc>
          <w:tcPr>
            <w:tcW w:w="1080" w:type="dxa"/>
            <w:shd w:val="clear" w:color="auto" w:fill="auto"/>
          </w:tcPr>
          <w:p w14:paraId="5B36A4AF" w14:textId="5D4662E0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58B7F9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896A29A" w14:textId="2FDD710A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5E8AAEF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9F28D7C" w14:textId="4BF923C1" w:rsidR="009843F8" w:rsidRPr="00860725" w:rsidRDefault="009843F8" w:rsidP="009843F8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92A8EC9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0B48C76" w14:textId="446AB045" w:rsidR="009843F8" w:rsidRPr="00482416" w:rsidRDefault="009843F8" w:rsidP="009843F8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50E" w:rsidRPr="00482416" w14:paraId="587ECCB0" w14:textId="77777777" w:rsidTr="00A626E5">
        <w:tc>
          <w:tcPr>
            <w:tcW w:w="4137" w:type="dxa"/>
          </w:tcPr>
          <w:p w14:paraId="0AD3C083" w14:textId="72E2A783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080" w:type="dxa"/>
            <w:shd w:val="clear" w:color="auto" w:fill="auto"/>
          </w:tcPr>
          <w:p w14:paraId="788D18F5" w14:textId="7C415269" w:rsidR="0002550E" w:rsidRPr="00482416" w:rsidRDefault="0002550E" w:rsidP="0002550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03781F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82426B0" w14:textId="71036FDE" w:rsidR="0002550E" w:rsidRPr="00482416" w:rsidRDefault="0002550E" w:rsidP="0002550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DECF738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6D4EB8C" w14:textId="270AAA70" w:rsidR="0002550E" w:rsidRDefault="00A933A1" w:rsidP="0002550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145,862</w:t>
            </w:r>
          </w:p>
        </w:tc>
        <w:tc>
          <w:tcPr>
            <w:tcW w:w="239" w:type="dxa"/>
            <w:shd w:val="clear" w:color="auto" w:fill="auto"/>
          </w:tcPr>
          <w:p w14:paraId="715D2948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E059DAE" w14:textId="060828BC" w:rsidR="0002550E" w:rsidRPr="00651B2A" w:rsidRDefault="0002550E" w:rsidP="0002550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569</w:t>
            </w:r>
          </w:p>
        </w:tc>
      </w:tr>
      <w:tr w:rsidR="0002550E" w:rsidRPr="00482416" w14:paraId="0A8476C0" w14:textId="77777777" w:rsidTr="00A626E5">
        <w:tc>
          <w:tcPr>
            <w:tcW w:w="4137" w:type="dxa"/>
          </w:tcPr>
          <w:p w14:paraId="1A67E71C" w14:textId="77777777" w:rsidR="0002550E" w:rsidRPr="00482416" w:rsidRDefault="0002550E" w:rsidP="0002550E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080" w:type="dxa"/>
            <w:shd w:val="clear" w:color="auto" w:fill="auto"/>
          </w:tcPr>
          <w:p w14:paraId="1F19DF69" w14:textId="0D9D92E4" w:rsidR="0002550E" w:rsidRPr="00482416" w:rsidRDefault="0002550E" w:rsidP="0002550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9C8880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62D69AC" w14:textId="7118ED06" w:rsidR="0002550E" w:rsidRPr="00482416" w:rsidRDefault="0002550E" w:rsidP="0002550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73BB6C9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8E02BE9" w14:textId="4EEB6DD5" w:rsidR="0002550E" w:rsidRPr="00860725" w:rsidRDefault="00A933A1" w:rsidP="0002550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543,795</w:t>
            </w:r>
          </w:p>
        </w:tc>
        <w:tc>
          <w:tcPr>
            <w:tcW w:w="239" w:type="dxa"/>
            <w:shd w:val="clear" w:color="auto" w:fill="auto"/>
          </w:tcPr>
          <w:p w14:paraId="4B018341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41526F6" w14:textId="020F5F62" w:rsidR="0002550E" w:rsidRPr="00482416" w:rsidRDefault="0002550E" w:rsidP="0002550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755</w:t>
            </w:r>
          </w:p>
        </w:tc>
      </w:tr>
      <w:tr w:rsidR="0002550E" w:rsidRPr="00482416" w14:paraId="0E070D85" w14:textId="77777777" w:rsidTr="00A626E5">
        <w:tc>
          <w:tcPr>
            <w:tcW w:w="4137" w:type="dxa"/>
          </w:tcPr>
          <w:p w14:paraId="76A9E2A1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080" w:type="dxa"/>
            <w:shd w:val="clear" w:color="auto" w:fill="auto"/>
          </w:tcPr>
          <w:p w14:paraId="6E6827A8" w14:textId="6449E1DC" w:rsidR="0002550E" w:rsidRPr="00482416" w:rsidRDefault="0002550E" w:rsidP="0002550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C64AE6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E341E90" w14:textId="016A974F" w:rsidR="0002550E" w:rsidRPr="00482416" w:rsidRDefault="0002550E" w:rsidP="0002550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0855F51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7A67A92" w14:textId="5FC9F703" w:rsidR="0002550E" w:rsidRPr="00802702" w:rsidRDefault="00A933A1" w:rsidP="0002550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8,463</w:t>
            </w:r>
          </w:p>
        </w:tc>
        <w:tc>
          <w:tcPr>
            <w:tcW w:w="239" w:type="dxa"/>
            <w:shd w:val="clear" w:color="auto" w:fill="auto"/>
          </w:tcPr>
          <w:p w14:paraId="28B90C35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E160693" w14:textId="22CAF717" w:rsidR="0002550E" w:rsidRPr="00B40CC9" w:rsidRDefault="0002550E" w:rsidP="0002550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D4043A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</w:p>
        </w:tc>
      </w:tr>
      <w:tr w:rsidR="0002550E" w:rsidRPr="00482416" w14:paraId="64083703" w14:textId="77777777" w:rsidTr="00A626E5">
        <w:tc>
          <w:tcPr>
            <w:tcW w:w="4137" w:type="dxa"/>
          </w:tcPr>
          <w:p w14:paraId="3F9E722C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080" w:type="dxa"/>
            <w:shd w:val="clear" w:color="auto" w:fill="auto"/>
          </w:tcPr>
          <w:p w14:paraId="3C8EC712" w14:textId="713B51C4" w:rsidR="0002550E" w:rsidRPr="00482416" w:rsidRDefault="0002550E" w:rsidP="0002550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77C326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98658D4" w14:textId="0BBCC285" w:rsidR="0002550E" w:rsidRPr="00482416" w:rsidRDefault="0002550E" w:rsidP="0002550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20A968F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B3EA1C0" w14:textId="351FED73" w:rsidR="0002550E" w:rsidRPr="00860725" w:rsidRDefault="00A933A1" w:rsidP="0002550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29,253</w:t>
            </w:r>
          </w:p>
        </w:tc>
        <w:tc>
          <w:tcPr>
            <w:tcW w:w="239" w:type="dxa"/>
            <w:shd w:val="clear" w:color="auto" w:fill="auto"/>
          </w:tcPr>
          <w:p w14:paraId="7CD00642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38D0511" w14:textId="5F75E195" w:rsidR="0002550E" w:rsidRPr="00482416" w:rsidRDefault="0002550E" w:rsidP="0002550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</w:tr>
      <w:tr w:rsidR="0002550E" w:rsidRPr="00482416" w14:paraId="04C0C2AA" w14:textId="77777777" w:rsidTr="00A626E5">
        <w:tc>
          <w:tcPr>
            <w:tcW w:w="4137" w:type="dxa"/>
          </w:tcPr>
          <w:p w14:paraId="369AA77A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482416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080" w:type="dxa"/>
            <w:shd w:val="clear" w:color="auto" w:fill="auto"/>
          </w:tcPr>
          <w:p w14:paraId="6617D300" w14:textId="7B8F3BEA" w:rsidR="0002550E" w:rsidRPr="00482416" w:rsidRDefault="0002550E" w:rsidP="0002550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06A57B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9072A8A" w14:textId="40FA8A53" w:rsidR="0002550E" w:rsidRPr="00482416" w:rsidRDefault="0002550E" w:rsidP="0002550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2F7B537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3EFEAF4" w14:textId="5CBF44F1" w:rsidR="0002550E" w:rsidRPr="00860725" w:rsidRDefault="00A933A1" w:rsidP="0002550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3,913</w:t>
            </w:r>
          </w:p>
        </w:tc>
        <w:tc>
          <w:tcPr>
            <w:tcW w:w="239" w:type="dxa"/>
            <w:shd w:val="clear" w:color="auto" w:fill="auto"/>
          </w:tcPr>
          <w:p w14:paraId="461562BD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D79CD2B" w14:textId="1E872F55" w:rsidR="0002550E" w:rsidRPr="00482416" w:rsidRDefault="0002550E" w:rsidP="0002550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659</w:t>
            </w:r>
          </w:p>
        </w:tc>
      </w:tr>
      <w:tr w:rsidR="0002550E" w:rsidRPr="00482416" w14:paraId="599C93D5" w14:textId="77777777" w:rsidTr="00A626E5">
        <w:tc>
          <w:tcPr>
            <w:tcW w:w="4137" w:type="dxa"/>
          </w:tcPr>
          <w:p w14:paraId="71F8B7A4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6DA9FE25" w14:textId="669977FA" w:rsidR="0002550E" w:rsidRPr="00482416" w:rsidRDefault="0002550E" w:rsidP="0002550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87BD1D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B6EDC20" w14:textId="289CAC41" w:rsidR="0002550E" w:rsidRPr="00482416" w:rsidRDefault="0002550E" w:rsidP="0002550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6FF8240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334CE28" w14:textId="79F621D6" w:rsidR="0002550E" w:rsidRPr="00860725" w:rsidRDefault="00A933A1" w:rsidP="0002550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2,697</w:t>
            </w:r>
          </w:p>
        </w:tc>
        <w:tc>
          <w:tcPr>
            <w:tcW w:w="239" w:type="dxa"/>
            <w:shd w:val="clear" w:color="auto" w:fill="auto"/>
          </w:tcPr>
          <w:p w14:paraId="5BD5A694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E6451A3" w14:textId="432F8E4B" w:rsidR="0002550E" w:rsidRPr="0002550E" w:rsidRDefault="0002550E" w:rsidP="0002550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</w:p>
        </w:tc>
      </w:tr>
      <w:tr w:rsidR="0002550E" w:rsidRPr="00482416" w14:paraId="7626FF62" w14:textId="77777777" w:rsidTr="00A626E5">
        <w:tc>
          <w:tcPr>
            <w:tcW w:w="4137" w:type="dxa"/>
          </w:tcPr>
          <w:p w14:paraId="4B0C4F14" w14:textId="780331AE" w:rsidR="0002550E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32428390" w14:textId="2D95CCEF" w:rsidR="0002550E" w:rsidRPr="00482416" w:rsidRDefault="0002550E" w:rsidP="0002550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BE0839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14E5589" w14:textId="66E3B5E1" w:rsidR="0002550E" w:rsidRPr="00482416" w:rsidRDefault="0002550E" w:rsidP="0002550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5345904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447A5AE" w14:textId="044598C8" w:rsidR="0002550E" w:rsidRPr="004F5741" w:rsidRDefault="00A933A1" w:rsidP="0002550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210,790</w:t>
            </w:r>
          </w:p>
        </w:tc>
        <w:tc>
          <w:tcPr>
            <w:tcW w:w="239" w:type="dxa"/>
            <w:shd w:val="clear" w:color="auto" w:fill="auto"/>
          </w:tcPr>
          <w:p w14:paraId="1BABB2AB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4F21547" w14:textId="562A425C" w:rsidR="0002550E" w:rsidRPr="00651B2A" w:rsidRDefault="0002550E" w:rsidP="0002550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Pr="000255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436</w:t>
            </w:r>
          </w:p>
        </w:tc>
      </w:tr>
      <w:tr w:rsidR="0002550E" w:rsidRPr="00482416" w14:paraId="6F8E8197" w14:textId="77777777" w:rsidTr="00A626E5">
        <w:tc>
          <w:tcPr>
            <w:tcW w:w="4137" w:type="dxa"/>
          </w:tcPr>
          <w:p w14:paraId="595736C9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  <w:shd w:val="clear" w:color="auto" w:fill="auto"/>
          </w:tcPr>
          <w:p w14:paraId="01DDB43C" w14:textId="487B0CC3" w:rsidR="0002550E" w:rsidRPr="00482416" w:rsidRDefault="0002550E" w:rsidP="0002550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5814E6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B2690C1" w14:textId="33A57EF0" w:rsidR="0002550E" w:rsidRPr="00482416" w:rsidRDefault="0002550E" w:rsidP="0002550E">
            <w:pPr>
              <w:tabs>
                <w:tab w:val="left" w:pos="480"/>
              </w:tabs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18BF463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12B3D40" w14:textId="2F7A1D45" w:rsidR="0002550E" w:rsidRPr="00860725" w:rsidRDefault="00A933A1" w:rsidP="0002550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8,389</w:t>
            </w:r>
          </w:p>
        </w:tc>
        <w:tc>
          <w:tcPr>
            <w:tcW w:w="239" w:type="dxa"/>
            <w:shd w:val="clear" w:color="auto" w:fill="auto"/>
          </w:tcPr>
          <w:p w14:paraId="52D99E6F" w14:textId="77777777" w:rsidR="0002550E" w:rsidRPr="00482416" w:rsidRDefault="0002550E" w:rsidP="0002550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19FEE88" w14:textId="2E40A1FC" w:rsidR="0002550E" w:rsidRPr="0002550E" w:rsidRDefault="0002550E" w:rsidP="0002550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0255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</w:tr>
      <w:tr w:rsidR="00EC3D6F" w:rsidRPr="00482416" w14:paraId="05610FFB" w14:textId="77777777" w:rsidTr="00A626E5">
        <w:tc>
          <w:tcPr>
            <w:tcW w:w="4137" w:type="dxa"/>
          </w:tcPr>
          <w:p w14:paraId="490E61D0" w14:textId="77777777" w:rsidR="00EC3D6F" w:rsidRPr="00482416" w:rsidRDefault="00EC3D6F" w:rsidP="00EC3D6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7CB336A" w14:textId="77777777" w:rsidR="00EC3D6F" w:rsidRPr="00482416" w:rsidRDefault="00EC3D6F" w:rsidP="00EC3D6F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8054F4" w14:textId="77777777" w:rsidR="00EC3D6F" w:rsidRPr="00482416" w:rsidRDefault="00EC3D6F" w:rsidP="00EC3D6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B48009D" w14:textId="77777777" w:rsidR="00EC3D6F" w:rsidRPr="00482416" w:rsidRDefault="00EC3D6F" w:rsidP="00EC3D6F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44C5710" w14:textId="77777777" w:rsidR="00EC3D6F" w:rsidRPr="00482416" w:rsidRDefault="00EC3D6F" w:rsidP="00EC3D6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FB4B3FC" w14:textId="77777777" w:rsidR="00EC3D6F" w:rsidRPr="00482416" w:rsidRDefault="00EC3D6F" w:rsidP="00EC3D6F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269CD12" w14:textId="77777777" w:rsidR="00EC3D6F" w:rsidRPr="00482416" w:rsidRDefault="00EC3D6F" w:rsidP="00EC3D6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FED1590" w14:textId="77777777" w:rsidR="00EC3D6F" w:rsidRPr="00482416" w:rsidRDefault="00EC3D6F" w:rsidP="00EC3D6F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ABE" w:rsidRPr="00482416" w14:paraId="1E73660B" w14:textId="77777777" w:rsidTr="00FD14D9">
        <w:tc>
          <w:tcPr>
            <w:tcW w:w="4137" w:type="dxa"/>
          </w:tcPr>
          <w:p w14:paraId="77AEBB6A" w14:textId="77777777" w:rsidR="00BC5ABE" w:rsidRPr="00482416" w:rsidRDefault="00BC5ABE" w:rsidP="00BC5AB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0558CA4C" w14:textId="7F775C5A" w:rsidR="00BC5ABE" w:rsidRPr="00F033E9" w:rsidRDefault="00A933A1" w:rsidP="00BC5ABE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36" w:type="dxa"/>
            <w:shd w:val="clear" w:color="auto" w:fill="auto"/>
          </w:tcPr>
          <w:p w14:paraId="3A557198" w14:textId="77777777" w:rsidR="00BC5ABE" w:rsidRPr="00482416" w:rsidRDefault="00BC5ABE" w:rsidP="00BC5AB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AF39F98" w14:textId="7278D9A8" w:rsidR="00BC5ABE" w:rsidRPr="00482416" w:rsidRDefault="00BC5ABE" w:rsidP="00BC5ABE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4A92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39" w:type="dxa"/>
            <w:shd w:val="clear" w:color="auto" w:fill="auto"/>
          </w:tcPr>
          <w:p w14:paraId="6F3E8014" w14:textId="77777777" w:rsidR="00BC5ABE" w:rsidRPr="00482416" w:rsidRDefault="00BC5ABE" w:rsidP="00BC5ABE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BC474D4" w14:textId="719072C8" w:rsidR="00BC5ABE" w:rsidRPr="00CD2B69" w:rsidRDefault="00A933A1" w:rsidP="00BC5AB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9" w:type="dxa"/>
          </w:tcPr>
          <w:p w14:paraId="4AC2C2B4" w14:textId="77777777" w:rsidR="00BC5ABE" w:rsidRPr="00482416" w:rsidRDefault="00BC5ABE" w:rsidP="00BC5ABE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CB45D7E" w14:textId="653D1C48" w:rsidR="00BC5ABE" w:rsidRPr="00B40CC9" w:rsidRDefault="00BC5ABE" w:rsidP="00BC5AB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BC5ABE" w:rsidRPr="00482416" w14:paraId="363BE139" w14:textId="77777777" w:rsidTr="00FD14D9">
        <w:tc>
          <w:tcPr>
            <w:tcW w:w="4137" w:type="dxa"/>
          </w:tcPr>
          <w:p w14:paraId="4C1E8179" w14:textId="77777777" w:rsidR="00BC5ABE" w:rsidRPr="00482416" w:rsidRDefault="00BC5ABE" w:rsidP="00BC5AB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4959D1C1" w14:textId="32A88D91" w:rsidR="00BC5ABE" w:rsidRPr="004F5741" w:rsidRDefault="00A933A1" w:rsidP="00BC5ABE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FD14D9">
              <w:rPr>
                <w:rFonts w:ascii="Angsana New" w:hAnsi="Angsana New"/>
                <w:sz w:val="30"/>
                <w:szCs w:val="30"/>
                <w:lang w:val="en-US"/>
              </w:rPr>
              <w:t>9,345</w:t>
            </w:r>
          </w:p>
        </w:tc>
        <w:tc>
          <w:tcPr>
            <w:tcW w:w="236" w:type="dxa"/>
            <w:shd w:val="clear" w:color="auto" w:fill="auto"/>
          </w:tcPr>
          <w:p w14:paraId="15D0A7F1" w14:textId="77777777" w:rsidR="00BC5ABE" w:rsidRPr="00482416" w:rsidRDefault="00BC5ABE" w:rsidP="00BC5ABE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0C77F54" w14:textId="2142F32D" w:rsidR="00BC5ABE" w:rsidRPr="00482416" w:rsidRDefault="00BC5ABE" w:rsidP="00BC5ABE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364A92">
              <w:rPr>
                <w:rFonts w:ascii="Angsana New" w:hAnsi="Angsana New"/>
                <w:sz w:val="30"/>
                <w:szCs w:val="30"/>
                <w:lang w:val="en-US"/>
              </w:rPr>
              <w:t>142,850</w:t>
            </w:r>
          </w:p>
        </w:tc>
        <w:tc>
          <w:tcPr>
            <w:tcW w:w="239" w:type="dxa"/>
            <w:shd w:val="clear" w:color="auto" w:fill="auto"/>
          </w:tcPr>
          <w:p w14:paraId="006C6487" w14:textId="77777777" w:rsidR="00BC5ABE" w:rsidRPr="00482416" w:rsidRDefault="00BC5ABE" w:rsidP="00BC5ABE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9594C8F" w14:textId="3F2FB8D1" w:rsidR="00BC5ABE" w:rsidRPr="00CD2B69" w:rsidRDefault="00A933A1" w:rsidP="00BC5AB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122,479</w:t>
            </w:r>
          </w:p>
        </w:tc>
        <w:tc>
          <w:tcPr>
            <w:tcW w:w="239" w:type="dxa"/>
          </w:tcPr>
          <w:p w14:paraId="51DAF428" w14:textId="77777777" w:rsidR="00BC5ABE" w:rsidRPr="00482416" w:rsidRDefault="00BC5ABE" w:rsidP="00BC5ABE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7D58AD5" w14:textId="7472E845" w:rsidR="00BC5ABE" w:rsidRPr="00482416" w:rsidRDefault="00BC5ABE" w:rsidP="00BC5AB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412</w:t>
            </w:r>
          </w:p>
        </w:tc>
      </w:tr>
      <w:tr w:rsidR="00BC5ABE" w:rsidRPr="00482416" w14:paraId="575F94FC" w14:textId="77777777" w:rsidTr="00FD14D9">
        <w:tc>
          <w:tcPr>
            <w:tcW w:w="4137" w:type="dxa"/>
          </w:tcPr>
          <w:p w14:paraId="323C2B5D" w14:textId="77777777" w:rsidR="00BC5ABE" w:rsidRPr="00482416" w:rsidRDefault="00BC5ABE" w:rsidP="00BC5AB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49585897" w14:textId="05851F19" w:rsidR="00BC5ABE" w:rsidRPr="004F5741" w:rsidRDefault="00A933A1" w:rsidP="00BC5ABE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1,542</w:t>
            </w:r>
          </w:p>
        </w:tc>
        <w:tc>
          <w:tcPr>
            <w:tcW w:w="236" w:type="dxa"/>
            <w:shd w:val="clear" w:color="auto" w:fill="auto"/>
          </w:tcPr>
          <w:p w14:paraId="5D4B6F79" w14:textId="77777777" w:rsidR="00BC5ABE" w:rsidRPr="00482416" w:rsidRDefault="00BC5ABE" w:rsidP="00BC5ABE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2004DE6" w14:textId="2077C39E" w:rsidR="00BC5ABE" w:rsidRPr="004F5741" w:rsidRDefault="00BC5ABE" w:rsidP="00BC5ABE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4A92">
              <w:rPr>
                <w:rFonts w:ascii="Angsana New" w:hAnsi="Angsana New"/>
                <w:sz w:val="30"/>
                <w:szCs w:val="30"/>
                <w:lang w:val="en-US"/>
              </w:rPr>
              <w:t>1,632</w:t>
            </w:r>
          </w:p>
        </w:tc>
        <w:tc>
          <w:tcPr>
            <w:tcW w:w="239" w:type="dxa"/>
            <w:shd w:val="clear" w:color="auto" w:fill="auto"/>
          </w:tcPr>
          <w:p w14:paraId="50B93B55" w14:textId="77777777" w:rsidR="00BC5ABE" w:rsidRPr="00482416" w:rsidRDefault="00BC5ABE" w:rsidP="00BC5ABE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D26105B" w14:textId="270B61CF" w:rsidR="00BC5ABE" w:rsidRPr="00CD2B69" w:rsidRDefault="00A933A1" w:rsidP="00BC5AB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39" w:type="dxa"/>
          </w:tcPr>
          <w:p w14:paraId="684E6326" w14:textId="77777777" w:rsidR="00BC5ABE" w:rsidRPr="00482416" w:rsidRDefault="00BC5ABE" w:rsidP="00BC5ABE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23E9ED2" w14:textId="77459167" w:rsidR="00BC5ABE" w:rsidRPr="00B40CC9" w:rsidRDefault="00BC5ABE" w:rsidP="00BC5AB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C5ABE" w:rsidRPr="00482416" w14:paraId="2D0ACCDB" w14:textId="77777777" w:rsidTr="00FD14D9">
        <w:tc>
          <w:tcPr>
            <w:tcW w:w="4137" w:type="dxa"/>
          </w:tcPr>
          <w:p w14:paraId="08E37851" w14:textId="180D4B1C" w:rsidR="00BC5ABE" w:rsidRPr="00482416" w:rsidRDefault="00BC5ABE" w:rsidP="00BC5AB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198B7D11" w14:textId="42B78EB4" w:rsidR="00BC5ABE" w:rsidRPr="004F5741" w:rsidRDefault="00A933A1" w:rsidP="00BC5ABE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7,920</w:t>
            </w:r>
          </w:p>
        </w:tc>
        <w:tc>
          <w:tcPr>
            <w:tcW w:w="236" w:type="dxa"/>
            <w:shd w:val="clear" w:color="auto" w:fill="auto"/>
          </w:tcPr>
          <w:p w14:paraId="1749AD26" w14:textId="77777777" w:rsidR="00BC5ABE" w:rsidRPr="00482416" w:rsidRDefault="00BC5ABE" w:rsidP="00BC5AB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0845896" w14:textId="2D9835B4" w:rsidR="00BC5ABE" w:rsidRPr="00482416" w:rsidRDefault="00BC5ABE" w:rsidP="00BC5ABE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364A92">
              <w:rPr>
                <w:rFonts w:ascii="Angsana New" w:hAnsi="Angsana New"/>
                <w:sz w:val="30"/>
                <w:szCs w:val="30"/>
                <w:lang w:val="en-US"/>
              </w:rPr>
              <w:t>6,496</w:t>
            </w:r>
          </w:p>
        </w:tc>
        <w:tc>
          <w:tcPr>
            <w:tcW w:w="239" w:type="dxa"/>
            <w:shd w:val="clear" w:color="auto" w:fill="auto"/>
          </w:tcPr>
          <w:p w14:paraId="7047146F" w14:textId="77777777" w:rsidR="00BC5ABE" w:rsidRPr="00482416" w:rsidRDefault="00BC5ABE" w:rsidP="00BC5ABE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1E7CB07" w14:textId="45452FCE" w:rsidR="00BC5ABE" w:rsidRPr="00CD2B69" w:rsidRDefault="00A933A1" w:rsidP="00BC5AB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6,905</w:t>
            </w:r>
          </w:p>
        </w:tc>
        <w:tc>
          <w:tcPr>
            <w:tcW w:w="239" w:type="dxa"/>
          </w:tcPr>
          <w:p w14:paraId="6464B5B7" w14:textId="77777777" w:rsidR="00BC5ABE" w:rsidRPr="00482416" w:rsidRDefault="00BC5ABE" w:rsidP="00BC5ABE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69C1629" w14:textId="42E823D0" w:rsidR="00BC5ABE" w:rsidRPr="00C56E74" w:rsidRDefault="00BC5ABE" w:rsidP="00BC5AB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638</w:t>
            </w:r>
          </w:p>
        </w:tc>
      </w:tr>
      <w:tr w:rsidR="009843F8" w:rsidRPr="00482416" w14:paraId="0C7C8D88" w14:textId="77777777" w:rsidTr="00A626E5">
        <w:tc>
          <w:tcPr>
            <w:tcW w:w="4137" w:type="dxa"/>
          </w:tcPr>
          <w:p w14:paraId="1E6CDCF1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164D9B9" w14:textId="37807A3A" w:rsidR="009843F8" w:rsidRPr="00482416" w:rsidRDefault="009843F8" w:rsidP="009843F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0175AF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40C8E7E" w14:textId="77777777" w:rsidR="009843F8" w:rsidRPr="00482416" w:rsidRDefault="009843F8" w:rsidP="009843F8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0C36266" w14:textId="77777777" w:rsidR="009843F8" w:rsidRPr="00482416" w:rsidRDefault="009843F8" w:rsidP="009843F8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2A2A8BD" w14:textId="57CD25DE" w:rsidR="009843F8" w:rsidRPr="00482416" w:rsidRDefault="009843F8" w:rsidP="009843F8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53031A7" w14:textId="77777777" w:rsidR="009843F8" w:rsidRPr="00482416" w:rsidRDefault="009843F8" w:rsidP="009843F8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4EDA916" w14:textId="77777777" w:rsidR="009843F8" w:rsidRPr="00482416" w:rsidRDefault="009843F8" w:rsidP="009843F8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4834" w:rsidRPr="00482416" w14:paraId="4B9ED017" w14:textId="77777777" w:rsidTr="00FD14D9">
        <w:tc>
          <w:tcPr>
            <w:tcW w:w="4137" w:type="dxa"/>
          </w:tcPr>
          <w:p w14:paraId="214E5A66" w14:textId="77777777" w:rsidR="00A84834" w:rsidRPr="00482416" w:rsidRDefault="00A84834" w:rsidP="00A8483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55EEB32D" w14:textId="47FA086A" w:rsidR="00A84834" w:rsidRPr="00B40CC9" w:rsidRDefault="00A933A1" w:rsidP="00A8483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FD14D9">
              <w:rPr>
                <w:rFonts w:ascii="Angsana New" w:hAnsi="Angsana New"/>
                <w:sz w:val="30"/>
                <w:szCs w:val="30"/>
                <w:lang w:val="en-US"/>
              </w:rPr>
              <w:t>08</w:t>
            </w:r>
          </w:p>
        </w:tc>
        <w:tc>
          <w:tcPr>
            <w:tcW w:w="236" w:type="dxa"/>
            <w:shd w:val="clear" w:color="auto" w:fill="auto"/>
          </w:tcPr>
          <w:p w14:paraId="415CA10F" w14:textId="77777777" w:rsidR="00A84834" w:rsidRPr="00482416" w:rsidRDefault="00A84834" w:rsidP="00A8483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99BA2E1" w14:textId="1013E073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364A92">
              <w:rPr>
                <w:rFonts w:ascii="Angsana New" w:hAnsi="Angsana New"/>
                <w:sz w:val="30"/>
                <w:szCs w:val="30"/>
                <w:lang w:val="en-US"/>
              </w:rPr>
              <w:t>909</w:t>
            </w:r>
          </w:p>
        </w:tc>
        <w:tc>
          <w:tcPr>
            <w:tcW w:w="239" w:type="dxa"/>
            <w:shd w:val="clear" w:color="auto" w:fill="auto"/>
          </w:tcPr>
          <w:p w14:paraId="02C450D5" w14:textId="77777777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05DAC9B" w14:textId="3AC2635F" w:rsidR="00A84834" w:rsidRPr="00482416" w:rsidRDefault="00A933A1" w:rsidP="00A8483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39" w:type="dxa"/>
          </w:tcPr>
          <w:p w14:paraId="64B39D1C" w14:textId="77777777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99F341B" w14:textId="06561E67" w:rsidR="00A84834" w:rsidRPr="00482416" w:rsidRDefault="00A84834" w:rsidP="00A8483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</w:tr>
      <w:tr w:rsidR="00A84834" w:rsidRPr="00482416" w14:paraId="54ED5B48" w14:textId="77777777" w:rsidTr="00FD14D9">
        <w:tc>
          <w:tcPr>
            <w:tcW w:w="4137" w:type="dxa"/>
          </w:tcPr>
          <w:p w14:paraId="26A1EBDB" w14:textId="77777777" w:rsidR="00A84834" w:rsidRPr="00482416" w:rsidRDefault="00A84834" w:rsidP="00A8483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2CE200CF" w14:textId="5272483F" w:rsidR="00A84834" w:rsidRPr="00B40CC9" w:rsidRDefault="00A933A1" w:rsidP="00A8483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36" w:type="dxa"/>
            <w:shd w:val="clear" w:color="auto" w:fill="auto"/>
          </w:tcPr>
          <w:p w14:paraId="7545CD47" w14:textId="77777777" w:rsidR="00A84834" w:rsidRPr="00482416" w:rsidRDefault="00A84834" w:rsidP="00A8483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1E112F5" w14:textId="65964450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364A9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02A105B8" w14:textId="77777777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665069C" w14:textId="4E6B101F" w:rsidR="00A84834" w:rsidRPr="00482416" w:rsidRDefault="00A933A1" w:rsidP="00A8483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1CBB734E" w14:textId="77777777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E433FA4" w14:textId="30D91795" w:rsidR="00A84834" w:rsidRPr="00482416" w:rsidRDefault="00A84834" w:rsidP="00A8483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A84834" w:rsidRPr="00482416" w14:paraId="7862420E" w14:textId="77777777" w:rsidTr="00FD14D9">
        <w:tc>
          <w:tcPr>
            <w:tcW w:w="4137" w:type="dxa"/>
          </w:tcPr>
          <w:p w14:paraId="30D3B7CB" w14:textId="77777777" w:rsidR="00A84834" w:rsidRPr="00482416" w:rsidRDefault="00A84834" w:rsidP="00A8483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453EAA08" w14:textId="70723C9F" w:rsidR="00A84834" w:rsidRPr="00B40CC9" w:rsidRDefault="00A933A1" w:rsidP="00A8483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1,082</w:t>
            </w:r>
          </w:p>
        </w:tc>
        <w:tc>
          <w:tcPr>
            <w:tcW w:w="236" w:type="dxa"/>
            <w:shd w:val="clear" w:color="auto" w:fill="auto"/>
          </w:tcPr>
          <w:p w14:paraId="100DD318" w14:textId="77777777" w:rsidR="00A84834" w:rsidRPr="00482416" w:rsidRDefault="00A84834" w:rsidP="00A8483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D67FF8E" w14:textId="50C7952A" w:rsidR="00A84834" w:rsidRPr="00405A5A" w:rsidRDefault="00A84834" w:rsidP="00A8483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4A92">
              <w:rPr>
                <w:rFonts w:ascii="Angsana New" w:hAnsi="Angsana New"/>
                <w:sz w:val="30"/>
                <w:szCs w:val="30"/>
                <w:lang w:val="en-US"/>
              </w:rPr>
              <w:t>1,021</w:t>
            </w:r>
          </w:p>
        </w:tc>
        <w:tc>
          <w:tcPr>
            <w:tcW w:w="239" w:type="dxa"/>
            <w:shd w:val="clear" w:color="auto" w:fill="auto"/>
          </w:tcPr>
          <w:p w14:paraId="19C3E180" w14:textId="77777777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AAEA92B" w14:textId="33E86603" w:rsidR="00A84834" w:rsidRPr="00482416" w:rsidRDefault="00A933A1" w:rsidP="00A8483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239" w:type="dxa"/>
          </w:tcPr>
          <w:p w14:paraId="699C9CE7" w14:textId="77777777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83C324B" w14:textId="136A7185" w:rsidR="00A84834" w:rsidRPr="00B40CC9" w:rsidRDefault="00A84834" w:rsidP="00A8483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</w:tr>
      <w:tr w:rsidR="00A84834" w:rsidRPr="00482416" w14:paraId="367BDEFD" w14:textId="77777777" w:rsidTr="00FD14D9">
        <w:tc>
          <w:tcPr>
            <w:tcW w:w="4137" w:type="dxa"/>
          </w:tcPr>
          <w:p w14:paraId="6C8D18FB" w14:textId="77777777" w:rsidR="00A84834" w:rsidRPr="00482416" w:rsidRDefault="00A84834" w:rsidP="00A8483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7C0445CC" w14:textId="0FC2DC82" w:rsidR="00A84834" w:rsidRPr="00B40CC9" w:rsidRDefault="00A933A1" w:rsidP="00A8483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88,788</w:t>
            </w:r>
          </w:p>
        </w:tc>
        <w:tc>
          <w:tcPr>
            <w:tcW w:w="236" w:type="dxa"/>
            <w:shd w:val="clear" w:color="auto" w:fill="auto"/>
          </w:tcPr>
          <w:p w14:paraId="4AF6A39C" w14:textId="77777777" w:rsidR="00A84834" w:rsidRPr="00482416" w:rsidRDefault="00A84834" w:rsidP="00A8483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2EF854A" w14:textId="13B25FE0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364A92">
              <w:rPr>
                <w:rFonts w:ascii="Angsana New" w:hAnsi="Angsana New"/>
                <w:sz w:val="30"/>
                <w:szCs w:val="30"/>
                <w:lang w:val="en-US"/>
              </w:rPr>
              <w:t>53,898</w:t>
            </w:r>
          </w:p>
        </w:tc>
        <w:tc>
          <w:tcPr>
            <w:tcW w:w="239" w:type="dxa"/>
            <w:shd w:val="clear" w:color="auto" w:fill="auto"/>
          </w:tcPr>
          <w:p w14:paraId="69D95E1E" w14:textId="77777777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2FC9703" w14:textId="4F34FA5A" w:rsidR="00A84834" w:rsidRPr="009F1ED2" w:rsidRDefault="00A933A1" w:rsidP="00A8483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53,977</w:t>
            </w:r>
          </w:p>
        </w:tc>
        <w:tc>
          <w:tcPr>
            <w:tcW w:w="239" w:type="dxa"/>
          </w:tcPr>
          <w:p w14:paraId="3F3A406E" w14:textId="77777777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8C69CD8" w14:textId="7591AC3E" w:rsidR="00A84834" w:rsidRPr="00482416" w:rsidRDefault="00A84834" w:rsidP="00A8483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660</w:t>
            </w:r>
          </w:p>
        </w:tc>
      </w:tr>
      <w:tr w:rsidR="00A84834" w:rsidRPr="00482416" w14:paraId="6467D546" w14:textId="77777777" w:rsidTr="00FD14D9">
        <w:tc>
          <w:tcPr>
            <w:tcW w:w="4137" w:type="dxa"/>
          </w:tcPr>
          <w:p w14:paraId="4926658E" w14:textId="77777777" w:rsidR="00A84834" w:rsidRPr="00482416" w:rsidRDefault="00A84834" w:rsidP="00A8483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6112C3AA" w14:textId="6EDCFDC4" w:rsidR="00A84834" w:rsidRPr="00B40CC9" w:rsidRDefault="00A933A1" w:rsidP="00A8483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16,485</w:t>
            </w:r>
          </w:p>
        </w:tc>
        <w:tc>
          <w:tcPr>
            <w:tcW w:w="236" w:type="dxa"/>
            <w:shd w:val="clear" w:color="auto" w:fill="auto"/>
          </w:tcPr>
          <w:p w14:paraId="27E92AC0" w14:textId="77777777" w:rsidR="00A84834" w:rsidRPr="00482416" w:rsidRDefault="00A84834" w:rsidP="00A8483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719C0FF" w14:textId="3D14D244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364A92">
              <w:rPr>
                <w:rFonts w:ascii="Angsana New" w:hAnsi="Angsana New"/>
                <w:sz w:val="30"/>
                <w:szCs w:val="30"/>
                <w:lang w:val="en-US"/>
              </w:rPr>
              <w:t>19,408</w:t>
            </w:r>
          </w:p>
        </w:tc>
        <w:tc>
          <w:tcPr>
            <w:tcW w:w="239" w:type="dxa"/>
            <w:shd w:val="clear" w:color="auto" w:fill="auto"/>
          </w:tcPr>
          <w:p w14:paraId="720DC7C8" w14:textId="77777777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5B638FF" w14:textId="62F7D263" w:rsidR="00A84834" w:rsidRPr="00F15B0D" w:rsidRDefault="00A933A1" w:rsidP="00A8483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15,564</w:t>
            </w:r>
          </w:p>
        </w:tc>
        <w:tc>
          <w:tcPr>
            <w:tcW w:w="239" w:type="dxa"/>
          </w:tcPr>
          <w:p w14:paraId="0AB55380" w14:textId="77777777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9510634" w14:textId="7089B7D0" w:rsidR="00A84834" w:rsidRPr="00482416" w:rsidRDefault="00A84834" w:rsidP="00A8483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</w:tr>
      <w:tr w:rsidR="00C56E74" w:rsidRPr="00482416" w14:paraId="58CA7A94" w14:textId="77777777" w:rsidTr="00A626E5">
        <w:tc>
          <w:tcPr>
            <w:tcW w:w="4137" w:type="dxa"/>
          </w:tcPr>
          <w:p w14:paraId="7E6DDD34" w14:textId="77777777" w:rsidR="00C56E74" w:rsidRPr="00482416" w:rsidRDefault="00C56E74" w:rsidP="00C56E7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CC20FB" w14:textId="77777777" w:rsidR="00C56E74" w:rsidRPr="00B40CC9" w:rsidRDefault="00C56E74" w:rsidP="00C56E7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D1A1839" w14:textId="77777777" w:rsidR="00C56E74" w:rsidRPr="00482416" w:rsidRDefault="00C56E74" w:rsidP="00C56E7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D2010C7" w14:textId="77777777" w:rsidR="00C56E74" w:rsidRPr="00482416" w:rsidRDefault="00C56E74" w:rsidP="00C56E7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230ACD6" w14:textId="77777777" w:rsidR="00C56E74" w:rsidRPr="00482416" w:rsidRDefault="00C56E74" w:rsidP="00C56E7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063620A" w14:textId="77777777" w:rsidR="00C56E74" w:rsidRPr="00482416" w:rsidRDefault="00C56E74" w:rsidP="00C56E7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FB4DA5E" w14:textId="77777777" w:rsidR="00C56E74" w:rsidRPr="00482416" w:rsidRDefault="00C56E74" w:rsidP="00C56E7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82A45F5" w14:textId="77777777" w:rsidR="00C56E74" w:rsidRPr="00482416" w:rsidRDefault="00C56E74" w:rsidP="00C56E7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6E74" w:rsidRPr="00482416" w14:paraId="3AE40C7F" w14:textId="77777777" w:rsidTr="00A626E5">
        <w:tc>
          <w:tcPr>
            <w:tcW w:w="4137" w:type="dxa"/>
          </w:tcPr>
          <w:p w14:paraId="3D638AB1" w14:textId="1F061CD8" w:rsidR="00C56E74" w:rsidRPr="005E3969" w:rsidRDefault="00C56E74" w:rsidP="00C56E7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ECC8164" w14:textId="77777777" w:rsidR="00C56E74" w:rsidRPr="00B40CC9" w:rsidRDefault="00C56E74" w:rsidP="00C56E7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68CB20A" w14:textId="77777777" w:rsidR="00C56E74" w:rsidRPr="00482416" w:rsidRDefault="00C56E74" w:rsidP="00C56E7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E972C3C" w14:textId="77777777" w:rsidR="00C56E74" w:rsidRPr="00482416" w:rsidRDefault="00C56E74" w:rsidP="00C56E7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888C459" w14:textId="77777777" w:rsidR="00C56E74" w:rsidRPr="00482416" w:rsidRDefault="00C56E74" w:rsidP="00C56E7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1E18046" w14:textId="77777777" w:rsidR="00C56E74" w:rsidRPr="00482416" w:rsidRDefault="00C56E74" w:rsidP="00C56E7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302AD29" w14:textId="77777777" w:rsidR="00C56E74" w:rsidRPr="00482416" w:rsidRDefault="00C56E74" w:rsidP="00C56E7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8B9CC6B" w14:textId="77777777" w:rsidR="00C56E74" w:rsidRPr="00482416" w:rsidRDefault="00C56E74" w:rsidP="00C56E7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6E74" w:rsidRPr="00482416" w14:paraId="396D68C7" w14:textId="77777777" w:rsidTr="00A626E5">
        <w:tc>
          <w:tcPr>
            <w:tcW w:w="4137" w:type="dxa"/>
          </w:tcPr>
          <w:p w14:paraId="378259B6" w14:textId="77777777" w:rsidR="00C56E74" w:rsidRPr="00482416" w:rsidRDefault="00C56E74" w:rsidP="00C56E74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1EB86466" w14:textId="77777777" w:rsidR="00C56E74" w:rsidRPr="00B40CC9" w:rsidRDefault="00C56E74" w:rsidP="00C56E7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F06942" w14:textId="77777777" w:rsidR="00C56E74" w:rsidRPr="00482416" w:rsidRDefault="00C56E74" w:rsidP="00C56E7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C02D866" w14:textId="77777777" w:rsidR="00C56E74" w:rsidRPr="00482416" w:rsidRDefault="00C56E74" w:rsidP="00C56E7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434AF94" w14:textId="77777777" w:rsidR="00C56E74" w:rsidRPr="00482416" w:rsidRDefault="00C56E74" w:rsidP="00C56E7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440713F" w14:textId="77777777" w:rsidR="00C56E74" w:rsidRPr="00482416" w:rsidRDefault="00C56E74" w:rsidP="00C56E7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745455E" w14:textId="77777777" w:rsidR="00C56E74" w:rsidRPr="00482416" w:rsidRDefault="00C56E74" w:rsidP="00C56E7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7830BEE" w14:textId="77777777" w:rsidR="00C56E74" w:rsidRPr="00482416" w:rsidRDefault="00C56E74" w:rsidP="00C56E7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4834" w:rsidRPr="00482416" w14:paraId="6BAB68FA" w14:textId="77777777" w:rsidTr="00FD14D9">
        <w:tc>
          <w:tcPr>
            <w:tcW w:w="4137" w:type="dxa"/>
          </w:tcPr>
          <w:p w14:paraId="3559606D" w14:textId="77777777" w:rsidR="00A84834" w:rsidRPr="00482416" w:rsidRDefault="00A84834" w:rsidP="00A84834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40D51009" w14:textId="392E4C36" w:rsidR="00A84834" w:rsidRPr="00B40CC9" w:rsidRDefault="00FD14D9" w:rsidP="00A8483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81,533</w:t>
            </w:r>
          </w:p>
        </w:tc>
        <w:tc>
          <w:tcPr>
            <w:tcW w:w="236" w:type="dxa"/>
          </w:tcPr>
          <w:p w14:paraId="48D50C53" w14:textId="77777777" w:rsidR="00A84834" w:rsidRPr="00482416" w:rsidRDefault="00A84834" w:rsidP="00A8483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046AAF0" w14:textId="3A6BD2BC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  <w:r w:rsidRPr="006634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960</w:t>
            </w:r>
          </w:p>
        </w:tc>
        <w:tc>
          <w:tcPr>
            <w:tcW w:w="239" w:type="dxa"/>
          </w:tcPr>
          <w:p w14:paraId="22188A69" w14:textId="77777777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282B417" w14:textId="0F871C3E" w:rsidR="00A84834" w:rsidRPr="00B40CC9" w:rsidRDefault="00A933A1" w:rsidP="00A8483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59,685</w:t>
            </w:r>
          </w:p>
        </w:tc>
        <w:tc>
          <w:tcPr>
            <w:tcW w:w="239" w:type="dxa"/>
          </w:tcPr>
          <w:p w14:paraId="0B4396F2" w14:textId="77777777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B028B6B" w14:textId="7034600F" w:rsidR="00A84834" w:rsidRPr="00B40CC9" w:rsidRDefault="00A84834" w:rsidP="00A8483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054</w:t>
            </w:r>
          </w:p>
        </w:tc>
      </w:tr>
      <w:tr w:rsidR="00A84834" w:rsidRPr="00482416" w14:paraId="53C1AB78" w14:textId="77777777" w:rsidTr="00FD14D9">
        <w:tc>
          <w:tcPr>
            <w:tcW w:w="4137" w:type="dxa"/>
          </w:tcPr>
          <w:p w14:paraId="29E7283F" w14:textId="77777777" w:rsidR="00A84834" w:rsidRPr="00482416" w:rsidRDefault="00A84834" w:rsidP="00A84834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FFC23E" w14:textId="587B8490" w:rsidR="00A84834" w:rsidRPr="00B40CC9" w:rsidRDefault="00FD14D9" w:rsidP="00A8483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997</w:t>
            </w:r>
          </w:p>
        </w:tc>
        <w:tc>
          <w:tcPr>
            <w:tcW w:w="236" w:type="dxa"/>
          </w:tcPr>
          <w:p w14:paraId="25CB97B2" w14:textId="77777777" w:rsidR="00A84834" w:rsidRPr="00482416" w:rsidRDefault="00A84834" w:rsidP="00A8483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0E8752F8" w14:textId="558059CD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651</w:t>
            </w:r>
          </w:p>
        </w:tc>
        <w:tc>
          <w:tcPr>
            <w:tcW w:w="239" w:type="dxa"/>
          </w:tcPr>
          <w:p w14:paraId="7886BC9F" w14:textId="77777777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63FF195E" w14:textId="4D533936" w:rsidR="00A84834" w:rsidRPr="00482416" w:rsidRDefault="00A933A1" w:rsidP="00A8483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C7D23DC" w14:textId="77777777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7D57A4C" w14:textId="24561790" w:rsidR="00A84834" w:rsidRPr="00482416" w:rsidRDefault="00A84834" w:rsidP="00A8483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D4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84834" w:rsidRPr="00482416" w14:paraId="5778476E" w14:textId="77777777" w:rsidTr="00FD14D9">
        <w:tc>
          <w:tcPr>
            <w:tcW w:w="4137" w:type="dxa"/>
          </w:tcPr>
          <w:p w14:paraId="47DC1028" w14:textId="77777777" w:rsidR="00A84834" w:rsidRPr="00482416" w:rsidRDefault="00A84834" w:rsidP="00A84834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64A825" w14:textId="16ABC7D4" w:rsidR="00A84834" w:rsidRPr="00B40CC9" w:rsidRDefault="00FD14D9" w:rsidP="00A8483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82,530</w:t>
            </w:r>
          </w:p>
        </w:tc>
        <w:tc>
          <w:tcPr>
            <w:tcW w:w="236" w:type="dxa"/>
          </w:tcPr>
          <w:p w14:paraId="10937693" w14:textId="77777777" w:rsidR="00A84834" w:rsidRPr="00B40CC9" w:rsidRDefault="00A84834" w:rsidP="00A8483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38A4CC" w14:textId="3801EFB4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34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80,611</w:t>
            </w:r>
          </w:p>
        </w:tc>
        <w:tc>
          <w:tcPr>
            <w:tcW w:w="239" w:type="dxa"/>
          </w:tcPr>
          <w:p w14:paraId="0C16CCDA" w14:textId="77777777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BD7726" w14:textId="0A551916" w:rsidR="00A84834" w:rsidRPr="00B40CC9" w:rsidRDefault="00A933A1" w:rsidP="00A8483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720DF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239" w:type="dxa"/>
          </w:tcPr>
          <w:p w14:paraId="3C90D03C" w14:textId="77777777" w:rsidR="00A84834" w:rsidRPr="00482416" w:rsidRDefault="00A84834" w:rsidP="00A8483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916910" w14:textId="15D2A963" w:rsidR="00A84834" w:rsidRPr="008A3C6B" w:rsidRDefault="00A84834" w:rsidP="00A8483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054</w:t>
            </w:r>
          </w:p>
        </w:tc>
      </w:tr>
    </w:tbl>
    <w:p w14:paraId="2269DA81" w14:textId="77777777" w:rsidR="00482849" w:rsidRDefault="00482849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5AB13424" w14:textId="6419915B" w:rsidR="00C45000" w:rsidRDefault="00C45000" w:rsidP="00BB3DBA">
      <w:pPr>
        <w:pStyle w:val="Bo-C1Content"/>
        <w:ind w:hanging="7"/>
      </w:pPr>
      <w:r w:rsidRPr="000B20C7">
        <w:rPr>
          <w:cs/>
        </w:rPr>
        <w:lastRenderedPageBreak/>
        <w:t>ยอดคงเหลือกับกิจการที่เก</w:t>
      </w:r>
      <w:r>
        <w:rPr>
          <w:cs/>
        </w:rPr>
        <w:t xml:space="preserve">ี่ยวข้องกัน ณ วันที่ </w:t>
      </w:r>
      <w:r w:rsidR="0057505D">
        <w:rPr>
          <w:lang w:val="en-US"/>
        </w:rPr>
        <w:t>31</w:t>
      </w:r>
      <w:r w:rsidR="00DC04CF">
        <w:t xml:space="preserve"> </w:t>
      </w:r>
      <w:r w:rsidR="0057505D">
        <w:rPr>
          <w:rFonts w:hint="cs"/>
          <w:cs/>
        </w:rPr>
        <w:t>มีนาคม</w:t>
      </w:r>
      <w:r w:rsidR="00DC04CF">
        <w:rPr>
          <w:rFonts w:hint="cs"/>
          <w:cs/>
        </w:rPr>
        <w:t xml:space="preserve"> </w:t>
      </w:r>
      <w:r w:rsidR="0057505D">
        <w:rPr>
          <w:lang w:val="en-US"/>
        </w:rPr>
        <w:t>2565</w:t>
      </w:r>
      <w:r w:rsidR="00DC04CF">
        <w:t xml:space="preserve"> </w:t>
      </w:r>
      <w:r w:rsidR="00DC04CF">
        <w:rPr>
          <w:rFonts w:hint="cs"/>
          <w:cs/>
        </w:rPr>
        <w:t xml:space="preserve">และ </w:t>
      </w:r>
      <w:r w:rsidR="00984B3F">
        <w:rPr>
          <w:lang w:val="en-US"/>
        </w:rPr>
        <w:t>31</w:t>
      </w:r>
      <w:r w:rsidR="00DC04CF">
        <w:rPr>
          <w:cs/>
        </w:rPr>
        <w:t xml:space="preserve"> ธันวาคม</w:t>
      </w:r>
      <w:r w:rsidR="00DC04CF" w:rsidRPr="000B20C7">
        <w:rPr>
          <w:cs/>
        </w:rPr>
        <w:t xml:space="preserve"> </w:t>
      </w:r>
      <w:r w:rsidR="00F47DB8">
        <w:rPr>
          <w:lang w:val="en-US"/>
        </w:rPr>
        <w:t>2564</w:t>
      </w:r>
      <w:r w:rsidR="00DC04CF">
        <w:t xml:space="preserve"> </w:t>
      </w:r>
      <w:r>
        <w:rPr>
          <w:cs/>
        </w:rPr>
        <w:t>มีดังนี้</w:t>
      </w:r>
    </w:p>
    <w:p w14:paraId="399D6E9F" w14:textId="77777777" w:rsidR="00D5525C" w:rsidRPr="00D5525C" w:rsidRDefault="00D5525C" w:rsidP="00D5525C">
      <w:pPr>
        <w:spacing w:line="240" w:lineRule="auto"/>
        <w:ind w:left="540" w:right="-25"/>
        <w:jc w:val="both"/>
        <w:rPr>
          <w:rFonts w:ascii="Angsana New" w:hAnsi="Angsana New"/>
          <w:sz w:val="20"/>
          <w:szCs w:val="20"/>
          <w:lang w:val="en-US" w:eastAsia="x-none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36"/>
        <w:gridCol w:w="1065"/>
        <w:gridCol w:w="236"/>
        <w:gridCol w:w="1073"/>
        <w:gridCol w:w="236"/>
        <w:gridCol w:w="1114"/>
      </w:tblGrid>
      <w:tr w:rsidR="00D5525C" w:rsidRPr="00D5525C" w14:paraId="23024226" w14:textId="77777777" w:rsidTr="008A3C6B">
        <w:trPr>
          <w:tblHeader/>
        </w:trPr>
        <w:tc>
          <w:tcPr>
            <w:tcW w:w="4140" w:type="dxa"/>
          </w:tcPr>
          <w:p w14:paraId="67A98960" w14:textId="55E54FD1" w:rsidR="00D5525C" w:rsidRPr="00D5525C" w:rsidRDefault="00D5525C" w:rsidP="00D5525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6E0809E1" w14:textId="77777777" w:rsidR="00D5525C" w:rsidRPr="00D5525C" w:rsidRDefault="00D5525C" w:rsidP="00D5525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56FED0E" w14:textId="77777777" w:rsidR="00D5525C" w:rsidRPr="00D5525C" w:rsidRDefault="00D5525C" w:rsidP="00D5525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3" w:type="dxa"/>
            <w:gridSpan w:val="3"/>
          </w:tcPr>
          <w:p w14:paraId="71E616B6" w14:textId="77777777" w:rsidR="00D5525C" w:rsidRPr="00D5525C" w:rsidRDefault="00D5525C" w:rsidP="00D5525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1C32" w:rsidRPr="00D5525C" w14:paraId="66C0F82D" w14:textId="77777777" w:rsidTr="008A3C6B">
        <w:trPr>
          <w:tblHeader/>
        </w:trPr>
        <w:tc>
          <w:tcPr>
            <w:tcW w:w="4140" w:type="dxa"/>
          </w:tcPr>
          <w:p w14:paraId="610C4EC2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36587F" w14:textId="59219C2A" w:rsidR="00401C32" w:rsidRPr="00D5525C" w:rsidRDefault="0057505D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</w:t>
            </w:r>
            <w:r w:rsidR="00401C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2FEDC8D2" w14:textId="77777777" w:rsidR="00401C32" w:rsidRPr="00D5525C" w:rsidRDefault="00401C32" w:rsidP="00401C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03DDB1B" w14:textId="69D4C8B1" w:rsidR="00401C32" w:rsidRPr="001A69B6" w:rsidRDefault="00984B3F" w:rsidP="00401C32">
            <w:pPr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01C3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01C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00B8B33" w14:textId="77777777" w:rsidR="00401C32" w:rsidRPr="00D5525C" w:rsidRDefault="00401C32" w:rsidP="00401C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</w:tcPr>
          <w:p w14:paraId="05E80F0E" w14:textId="7A6862DA" w:rsidR="00401C32" w:rsidRPr="00D5525C" w:rsidRDefault="0057505D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</w:t>
            </w:r>
            <w:r w:rsidR="00401C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32963260" w14:textId="77777777" w:rsidR="00401C32" w:rsidRPr="00D5525C" w:rsidRDefault="00401C32" w:rsidP="00401C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175FBF" w14:textId="3AA3845E" w:rsidR="00401C32" w:rsidRPr="00D5525C" w:rsidRDefault="00984B3F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01C3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01C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01C32" w:rsidRPr="00D5525C" w14:paraId="2EA40286" w14:textId="77777777" w:rsidTr="008A3C6B">
        <w:trPr>
          <w:tblHeader/>
        </w:trPr>
        <w:tc>
          <w:tcPr>
            <w:tcW w:w="4140" w:type="dxa"/>
          </w:tcPr>
          <w:p w14:paraId="28B0735D" w14:textId="44B29C78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67C2C" w14:textId="3148BEDD" w:rsidR="00401C32" w:rsidRPr="001A69B6" w:rsidRDefault="0057505D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6F165F1A" w14:textId="77777777" w:rsidR="00401C32" w:rsidRPr="00D5525C" w:rsidRDefault="00401C32" w:rsidP="00401C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84B4E59" w14:textId="0C0DCEEF" w:rsidR="00401C32" w:rsidRPr="00D5525C" w:rsidRDefault="00F47DB8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0C098760" w14:textId="77777777" w:rsidR="00401C32" w:rsidRPr="00D5525C" w:rsidRDefault="00401C32" w:rsidP="00401C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</w:tcPr>
          <w:p w14:paraId="649B1596" w14:textId="763CE031" w:rsidR="00401C32" w:rsidRPr="00D5525C" w:rsidRDefault="0057505D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2C97FFAC" w14:textId="77777777" w:rsidR="00401C32" w:rsidRPr="00D5525C" w:rsidRDefault="00401C32" w:rsidP="00401C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383DB4" w14:textId="09318E2A" w:rsidR="00401C32" w:rsidRPr="00D5525C" w:rsidRDefault="00F47DB8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401C32" w:rsidRPr="00D5525C" w14:paraId="1A1A91CA" w14:textId="77777777" w:rsidTr="008A3C6B">
        <w:trPr>
          <w:tblHeader/>
        </w:trPr>
        <w:tc>
          <w:tcPr>
            <w:tcW w:w="4140" w:type="dxa"/>
          </w:tcPr>
          <w:p w14:paraId="6501AA3D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0BECE504" w14:textId="77777777" w:rsidR="00401C32" w:rsidRPr="00D5525C" w:rsidRDefault="00401C32" w:rsidP="00401C3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525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52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5525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01C32" w:rsidRPr="00D5525C" w14:paraId="11A6861E" w14:textId="77777777" w:rsidTr="008A3C6B">
        <w:trPr>
          <w:tblHeader/>
        </w:trPr>
        <w:tc>
          <w:tcPr>
            <w:tcW w:w="4140" w:type="dxa"/>
          </w:tcPr>
          <w:p w14:paraId="0857A2DD" w14:textId="3A14C76A" w:rsidR="00401C32" w:rsidRPr="00D5525C" w:rsidRDefault="00AA5980" w:rsidP="00401C3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250FBFC5" w14:textId="77777777" w:rsidR="00401C32" w:rsidRPr="00D5525C" w:rsidRDefault="00401C32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3CA6FB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9DED0C8" w14:textId="77777777" w:rsidR="00401C32" w:rsidRPr="00D5525C" w:rsidRDefault="00401C32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FC948B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BDB9D7F" w14:textId="77777777" w:rsidR="00401C32" w:rsidRPr="00D5525C" w:rsidRDefault="00401C32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35D47F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25F14A" w14:textId="77777777" w:rsidR="00401C32" w:rsidRPr="00D5525C" w:rsidRDefault="00401C32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980" w:rsidRPr="00D5525C" w14:paraId="4505A49E" w14:textId="77777777" w:rsidTr="008A3C6B">
        <w:tc>
          <w:tcPr>
            <w:tcW w:w="4140" w:type="dxa"/>
          </w:tcPr>
          <w:p w14:paraId="48BEA758" w14:textId="5A6C1645" w:rsidR="00AA5980" w:rsidRPr="00D5525C" w:rsidRDefault="00AA5980" w:rsidP="00401C3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526B58E" w14:textId="77777777" w:rsidR="00AA5980" w:rsidRPr="00D5525C" w:rsidRDefault="00AA5980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0FF994" w14:textId="77777777" w:rsidR="00AA5980" w:rsidRPr="00D5525C" w:rsidRDefault="00AA5980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4E67950" w14:textId="77777777" w:rsidR="00AA5980" w:rsidRPr="00D5525C" w:rsidRDefault="00AA5980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C89DAC" w14:textId="77777777" w:rsidR="00AA5980" w:rsidRPr="00D5525C" w:rsidRDefault="00AA5980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3559E62" w14:textId="77777777" w:rsidR="00AA5980" w:rsidRPr="00D5525C" w:rsidRDefault="00AA5980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A9F9B4" w14:textId="77777777" w:rsidR="00AA5980" w:rsidRPr="00D5525C" w:rsidRDefault="00AA5980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DD6202" w14:textId="77777777" w:rsidR="00AA5980" w:rsidRPr="00D5525C" w:rsidRDefault="00AA5980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4834" w:rsidRPr="00D5525C" w14:paraId="5248EB0D" w14:textId="77777777" w:rsidTr="003173E1">
        <w:tc>
          <w:tcPr>
            <w:tcW w:w="4140" w:type="dxa"/>
          </w:tcPr>
          <w:p w14:paraId="3C73E578" w14:textId="77777777" w:rsidR="00A84834" w:rsidRPr="00D5525C" w:rsidRDefault="00A84834" w:rsidP="00A8483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45370BC1" w14:textId="7BB5DF9F" w:rsidR="00A84834" w:rsidRPr="00D5525C" w:rsidRDefault="00A84834" w:rsidP="00A8483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BCAB8D0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B20EB43" w14:textId="77777777" w:rsidR="00A84834" w:rsidRPr="00D5525C" w:rsidRDefault="00A84834" w:rsidP="00A8483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8EE522B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9D2F385" w14:textId="7C2F566E" w:rsidR="00A84834" w:rsidRPr="00D5525C" w:rsidRDefault="00880F12" w:rsidP="00A8483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1,625,575</w:t>
            </w:r>
          </w:p>
        </w:tc>
        <w:tc>
          <w:tcPr>
            <w:tcW w:w="236" w:type="dxa"/>
          </w:tcPr>
          <w:p w14:paraId="7CD4FC1F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1D9240E" w14:textId="19CAF0C2" w:rsidR="00A84834" w:rsidRPr="00D5525C" w:rsidRDefault="00A84834" w:rsidP="00A8483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1,524,103</w:t>
            </w:r>
          </w:p>
        </w:tc>
      </w:tr>
      <w:tr w:rsidR="00A84834" w:rsidRPr="00D5525C" w14:paraId="5F6D4D9E" w14:textId="77777777" w:rsidTr="003173E1">
        <w:tc>
          <w:tcPr>
            <w:tcW w:w="4140" w:type="dxa"/>
            <w:vAlign w:val="bottom"/>
          </w:tcPr>
          <w:p w14:paraId="526E33E1" w14:textId="77777777" w:rsidR="00A84834" w:rsidRPr="00D5525C" w:rsidRDefault="00A84834" w:rsidP="00A8483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D5525C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D5525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8C916A1" w14:textId="0B50C7D5" w:rsidR="00A84834" w:rsidRPr="00D5525C" w:rsidRDefault="00A84834" w:rsidP="00A8483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575FACE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A235BEC" w14:textId="77777777" w:rsidR="00A84834" w:rsidRPr="00D5525C" w:rsidRDefault="00A84834" w:rsidP="00A8483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98A3138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58F0BEF" w14:textId="0972912B" w:rsidR="00A84834" w:rsidRPr="00D5525C" w:rsidRDefault="00880F12" w:rsidP="00A8483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139,378</w:t>
            </w:r>
          </w:p>
        </w:tc>
        <w:tc>
          <w:tcPr>
            <w:tcW w:w="236" w:type="dxa"/>
          </w:tcPr>
          <w:p w14:paraId="7BC99A73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0372AB0" w14:textId="19830C6F" w:rsidR="00A84834" w:rsidRPr="00D5525C" w:rsidRDefault="00A84834" w:rsidP="00A8483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122,773</w:t>
            </w:r>
          </w:p>
        </w:tc>
      </w:tr>
      <w:tr w:rsidR="00A84834" w:rsidRPr="00D5525C" w14:paraId="727E0653" w14:textId="77777777" w:rsidTr="003173E1">
        <w:tc>
          <w:tcPr>
            <w:tcW w:w="4140" w:type="dxa"/>
            <w:vAlign w:val="bottom"/>
          </w:tcPr>
          <w:p w14:paraId="7F47A2A1" w14:textId="77777777" w:rsidR="00A84834" w:rsidRPr="00D5525C" w:rsidRDefault="00A84834" w:rsidP="00A8483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7A36E8DB" w14:textId="350EED9A" w:rsidR="00A84834" w:rsidRPr="00D5525C" w:rsidRDefault="00A84834" w:rsidP="00A8483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79008D4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BAF7CD0" w14:textId="77777777" w:rsidR="00A84834" w:rsidRPr="00D5525C" w:rsidRDefault="00A84834" w:rsidP="00A8483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654228F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4BEB07A" w14:textId="47B0324D" w:rsidR="00A84834" w:rsidRPr="00D5525C" w:rsidRDefault="00880F12" w:rsidP="00A8483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541,279</w:t>
            </w:r>
          </w:p>
        </w:tc>
        <w:tc>
          <w:tcPr>
            <w:tcW w:w="236" w:type="dxa"/>
          </w:tcPr>
          <w:p w14:paraId="7284FAC7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95A8EA" w14:textId="5380BC84" w:rsidR="00A84834" w:rsidRPr="00D5525C" w:rsidRDefault="00A84834" w:rsidP="00A8483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444,953</w:t>
            </w:r>
          </w:p>
        </w:tc>
      </w:tr>
      <w:tr w:rsidR="00A84834" w:rsidRPr="00D5525C" w14:paraId="0F89FEF7" w14:textId="77777777" w:rsidTr="00E53EA6">
        <w:tc>
          <w:tcPr>
            <w:tcW w:w="4140" w:type="dxa"/>
            <w:vAlign w:val="bottom"/>
          </w:tcPr>
          <w:p w14:paraId="67C59EF4" w14:textId="7CB1B41B" w:rsidR="00A84834" w:rsidRPr="00D5525C" w:rsidRDefault="001A1143" w:rsidP="001A1143">
            <w:pPr>
              <w:spacing w:line="240" w:lineRule="auto"/>
              <w:ind w:left="253" w:hanging="2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6FD9C6" w14:textId="18BE01C4" w:rsidR="00A84834" w:rsidRPr="00D5525C" w:rsidRDefault="00A84834" w:rsidP="00E53EA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5024052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26A56E5" w14:textId="77777777" w:rsidR="00A84834" w:rsidRPr="00D5525C" w:rsidRDefault="00A84834" w:rsidP="00E53EA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4943F26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64751E0" w14:textId="35C4E6F9" w:rsidR="00A84834" w:rsidRPr="00D5525C" w:rsidRDefault="00880F12" w:rsidP="00E53EA6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3,076,831</w:t>
            </w:r>
          </w:p>
        </w:tc>
        <w:tc>
          <w:tcPr>
            <w:tcW w:w="236" w:type="dxa"/>
          </w:tcPr>
          <w:p w14:paraId="491CB346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D166768" w14:textId="0CCCE4A8" w:rsidR="00A84834" w:rsidRPr="00D5525C" w:rsidRDefault="00A84834" w:rsidP="00E53EA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5,601,944</w:t>
            </w:r>
          </w:p>
        </w:tc>
      </w:tr>
      <w:tr w:rsidR="00A84834" w:rsidRPr="00D5525C" w14:paraId="192221CC" w14:textId="77777777" w:rsidTr="003173E1">
        <w:tc>
          <w:tcPr>
            <w:tcW w:w="4140" w:type="dxa"/>
            <w:vAlign w:val="bottom"/>
          </w:tcPr>
          <w:p w14:paraId="3C06F8B6" w14:textId="77777777" w:rsidR="00A84834" w:rsidRPr="00D5525C" w:rsidRDefault="00A84834" w:rsidP="00A8483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728033AF" w14:textId="4C56875B" w:rsidR="00A84834" w:rsidRPr="00D5525C" w:rsidRDefault="00A84834" w:rsidP="00A8483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B4BAB0C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0EDC98B" w14:textId="77777777" w:rsidR="00A84834" w:rsidRPr="00D5525C" w:rsidRDefault="00A84834" w:rsidP="00A8483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D59BFB3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71C0694" w14:textId="168EC024" w:rsidR="00A84834" w:rsidRPr="00D5525C" w:rsidRDefault="00880F12" w:rsidP="00A8483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12,689</w:t>
            </w:r>
          </w:p>
        </w:tc>
        <w:tc>
          <w:tcPr>
            <w:tcW w:w="236" w:type="dxa"/>
          </w:tcPr>
          <w:p w14:paraId="2935195C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51A9DBC" w14:textId="2B6CA633" w:rsidR="00A84834" w:rsidRPr="00D5525C" w:rsidRDefault="00A84834" w:rsidP="00A8483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12,953</w:t>
            </w:r>
          </w:p>
        </w:tc>
      </w:tr>
      <w:tr w:rsidR="00A84834" w:rsidRPr="00D5525C" w14:paraId="21ADA60D" w14:textId="77777777" w:rsidTr="003173E1">
        <w:tc>
          <w:tcPr>
            <w:tcW w:w="4140" w:type="dxa"/>
            <w:vAlign w:val="bottom"/>
          </w:tcPr>
          <w:p w14:paraId="4D77432F" w14:textId="77777777" w:rsidR="00A84834" w:rsidRPr="00D5525C" w:rsidRDefault="00A84834" w:rsidP="00A8483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  <w:shd w:val="clear" w:color="auto" w:fill="auto"/>
          </w:tcPr>
          <w:p w14:paraId="73594520" w14:textId="2E938F04" w:rsidR="00A84834" w:rsidRPr="00D5525C" w:rsidRDefault="00A84834" w:rsidP="00A8483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2BDE1C6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98B3A3B" w14:textId="77777777" w:rsidR="00A84834" w:rsidRPr="00D5525C" w:rsidRDefault="00A84834" w:rsidP="00A8483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D459FFB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3174304" w14:textId="73B89E9D" w:rsidR="00A84834" w:rsidRPr="00D5525C" w:rsidRDefault="00880F12" w:rsidP="00A8483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6,038</w:t>
            </w:r>
          </w:p>
        </w:tc>
        <w:tc>
          <w:tcPr>
            <w:tcW w:w="236" w:type="dxa"/>
          </w:tcPr>
          <w:p w14:paraId="1E72BA56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632C77" w14:textId="0230A99B" w:rsidR="00A84834" w:rsidRPr="00D5525C" w:rsidRDefault="00A84834" w:rsidP="00A8483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</w:tr>
      <w:tr w:rsidR="00A84834" w:rsidRPr="00D5525C" w14:paraId="60C9DC8B" w14:textId="77777777" w:rsidTr="003173E1">
        <w:tc>
          <w:tcPr>
            <w:tcW w:w="4140" w:type="dxa"/>
          </w:tcPr>
          <w:p w14:paraId="1DC80BE1" w14:textId="77777777" w:rsidR="00A84834" w:rsidRPr="00D5525C" w:rsidRDefault="00A84834" w:rsidP="00A8483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1E7C7156" w14:textId="6DE267F0" w:rsidR="00A84834" w:rsidRPr="00D5525C" w:rsidRDefault="00A84834" w:rsidP="00A8483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714A55E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E18D8AB" w14:textId="77777777" w:rsidR="00A84834" w:rsidRPr="00D5525C" w:rsidRDefault="00A84834" w:rsidP="00A8483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A3D09EF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2B312A8" w14:textId="6C5B61C9" w:rsidR="00A84834" w:rsidRPr="00D5525C" w:rsidRDefault="00880F12" w:rsidP="00A8483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36" w:type="dxa"/>
          </w:tcPr>
          <w:p w14:paraId="7ADF822E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B922607" w14:textId="1FE73FD4" w:rsidR="00A84834" w:rsidRPr="00D5525C" w:rsidRDefault="00A84834" w:rsidP="00A8483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804D72" w:rsidRPr="00D5525C" w14:paraId="3BFC9D25" w14:textId="77777777" w:rsidTr="003173E1">
        <w:tc>
          <w:tcPr>
            <w:tcW w:w="4140" w:type="dxa"/>
          </w:tcPr>
          <w:p w14:paraId="3B1EA008" w14:textId="77777777" w:rsidR="00804D72" w:rsidRPr="00D5525C" w:rsidRDefault="00804D72" w:rsidP="00804D7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20EE1D16" w14:textId="77777777" w:rsidR="00804D72" w:rsidRPr="00D5525C" w:rsidRDefault="00804D72" w:rsidP="00804D7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DEA816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DE33EB1" w14:textId="77777777" w:rsidR="00804D72" w:rsidRPr="00D5525C" w:rsidRDefault="00804D72" w:rsidP="00804D7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1E8D8F4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CD7DB83" w14:textId="77777777" w:rsidR="00804D72" w:rsidRPr="00D5525C" w:rsidRDefault="00804D72" w:rsidP="00804D7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0D0663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BAB69D" w14:textId="77777777" w:rsidR="00804D72" w:rsidRPr="00D5525C" w:rsidRDefault="00804D72" w:rsidP="00804D72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4834" w:rsidRPr="00D5525C" w14:paraId="7CD49898" w14:textId="77777777" w:rsidTr="003173E1">
        <w:tc>
          <w:tcPr>
            <w:tcW w:w="4140" w:type="dxa"/>
            <w:vAlign w:val="bottom"/>
          </w:tcPr>
          <w:p w14:paraId="652574CC" w14:textId="77777777" w:rsidR="00A84834" w:rsidRPr="00D5525C" w:rsidRDefault="00A84834" w:rsidP="00A84834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5525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D5525C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68FEA693" w14:textId="76EA82B3" w:rsidR="00A84834" w:rsidRPr="00D5525C" w:rsidRDefault="00880F12" w:rsidP="00A8483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C4947E5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257E4A5" w14:textId="7890418E" w:rsidR="00A84834" w:rsidRPr="00D5525C" w:rsidRDefault="00A84834" w:rsidP="00A84834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0EB8095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5B0AAAC" w14:textId="08C3569B" w:rsidR="00A84834" w:rsidRPr="00D5525C" w:rsidRDefault="00880F12" w:rsidP="00A8483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905A74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EB0967" w14:textId="342F535E" w:rsidR="00A84834" w:rsidRPr="00D5525C" w:rsidRDefault="00A84834" w:rsidP="00A8483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4834" w:rsidRPr="00D5525C" w14:paraId="7DD370C8" w14:textId="77777777" w:rsidTr="003173E1">
        <w:tc>
          <w:tcPr>
            <w:tcW w:w="4140" w:type="dxa"/>
          </w:tcPr>
          <w:p w14:paraId="02EEF9CE" w14:textId="1ACA18E7" w:rsidR="00A84834" w:rsidRPr="00D5525C" w:rsidRDefault="00A84834" w:rsidP="00A8483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อุตสาหกรรม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>สห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ธัญพืช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24F20D9C" w14:textId="3EE67FBE" w:rsidR="00A84834" w:rsidRPr="00D5525C" w:rsidRDefault="00880F12" w:rsidP="00A8483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36" w:type="dxa"/>
          </w:tcPr>
          <w:p w14:paraId="7500CEDF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B0D3081" w14:textId="512FD38E" w:rsidR="00A84834" w:rsidRPr="00D5525C" w:rsidRDefault="00A84834" w:rsidP="00A84834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36" w:type="dxa"/>
          </w:tcPr>
          <w:p w14:paraId="040AA97F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8151E71" w14:textId="0F3404D5" w:rsidR="00A84834" w:rsidRPr="00D5525C" w:rsidRDefault="00880F12" w:rsidP="00A8483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36" w:type="dxa"/>
          </w:tcPr>
          <w:p w14:paraId="4D3D9C75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A81250" w14:textId="169E1C4F" w:rsidR="00A84834" w:rsidRPr="00D5525C" w:rsidRDefault="00A84834" w:rsidP="00A8483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804D72" w:rsidRPr="00D5525C" w14:paraId="56E6A90F" w14:textId="77777777" w:rsidTr="008A3C6B">
        <w:tc>
          <w:tcPr>
            <w:tcW w:w="4140" w:type="dxa"/>
          </w:tcPr>
          <w:p w14:paraId="6EB8CF7A" w14:textId="77777777" w:rsidR="00804D72" w:rsidRPr="00D5525C" w:rsidRDefault="00804D72" w:rsidP="00804D7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2FC79F3" w14:textId="77777777" w:rsidR="00804D72" w:rsidRPr="00D5525C" w:rsidRDefault="00804D72" w:rsidP="00804D7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ADF3837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07C8720" w14:textId="77777777" w:rsidR="00804D72" w:rsidRPr="00D5525C" w:rsidRDefault="00804D72" w:rsidP="00804D7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5894E5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554C67F" w14:textId="77777777" w:rsidR="00804D72" w:rsidRPr="00D5525C" w:rsidRDefault="00804D72" w:rsidP="00804D7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4FBD8B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275B4E" w14:textId="77777777" w:rsidR="00804D72" w:rsidRPr="00D5525C" w:rsidRDefault="00804D72" w:rsidP="00804D72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4834" w:rsidRPr="00D5525C" w14:paraId="355E2C70" w14:textId="77777777" w:rsidTr="003173E1">
        <w:trPr>
          <w:trHeight w:val="353"/>
        </w:trPr>
        <w:tc>
          <w:tcPr>
            <w:tcW w:w="4140" w:type="dxa"/>
          </w:tcPr>
          <w:p w14:paraId="69F0899A" w14:textId="77777777" w:rsidR="00A84834" w:rsidRPr="00D5525C" w:rsidRDefault="00A84834" w:rsidP="00A8483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บางกอก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สหประกันภัย จำกัด </w:t>
            </w:r>
            <w:r w:rsidRPr="00D5525C">
              <w:rPr>
                <w:rFonts w:ascii="Angsana New" w:hAnsi="Angsana New"/>
                <w:sz w:val="30"/>
                <w:szCs w:val="30"/>
              </w:rPr>
              <w:t>(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5525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BDBBB07" w14:textId="6ADA33CD" w:rsidR="00A84834" w:rsidRPr="00D5525C" w:rsidRDefault="00880F12" w:rsidP="00A8483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47A2CC77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B8AD1AA" w14:textId="57D2F5FD" w:rsidR="00A84834" w:rsidRPr="00D5525C" w:rsidRDefault="00A84834" w:rsidP="00A84834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279A37D5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25CAE62" w14:textId="59AA1181" w:rsidR="00A84834" w:rsidRPr="00D5525C" w:rsidRDefault="00880F12" w:rsidP="00A8483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89AD4CC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6E25EDE" w14:textId="65694E90" w:rsidR="00A84834" w:rsidRPr="00D5525C" w:rsidRDefault="00A84834" w:rsidP="00A8483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84834" w:rsidRPr="00D5525C" w14:paraId="650B6564" w14:textId="77777777" w:rsidTr="003173E1">
        <w:tc>
          <w:tcPr>
            <w:tcW w:w="4140" w:type="dxa"/>
          </w:tcPr>
          <w:p w14:paraId="78DB8A98" w14:textId="09AC25A1" w:rsidR="00A84834" w:rsidRPr="00D5525C" w:rsidRDefault="00A84834" w:rsidP="00A8483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1960D51E" w14:textId="305FD0E1" w:rsidR="00A84834" w:rsidRPr="00D5525C" w:rsidRDefault="00880F12" w:rsidP="00A8483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36" w:type="dxa"/>
          </w:tcPr>
          <w:p w14:paraId="32DCA8F4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64A764D" w14:textId="5333C14D" w:rsidR="00A84834" w:rsidRPr="00D5525C" w:rsidRDefault="00A84834" w:rsidP="00A84834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36" w:type="dxa"/>
          </w:tcPr>
          <w:p w14:paraId="01A943C4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59956DF" w14:textId="63BA97CA" w:rsidR="00A84834" w:rsidRPr="00D5525C" w:rsidRDefault="00880F12" w:rsidP="00A8483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76A68A57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E163565" w14:textId="13F7E57F" w:rsidR="00A84834" w:rsidRPr="00D5525C" w:rsidRDefault="00A84834" w:rsidP="00A8483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A84834" w:rsidRPr="00D5525C" w14:paraId="4F78B8C5" w14:textId="77777777" w:rsidTr="003173E1">
        <w:tc>
          <w:tcPr>
            <w:tcW w:w="4140" w:type="dxa"/>
          </w:tcPr>
          <w:p w14:paraId="013D975B" w14:textId="77777777" w:rsidR="00A84834" w:rsidRPr="00D5525C" w:rsidRDefault="00A84834" w:rsidP="00A8483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ลำปางฟู</w:t>
            </w:r>
            <w:r w:rsidRPr="00D5525C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>ดโปรดักส์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32E4325C" w14:textId="66DD08B3" w:rsidR="00A84834" w:rsidRPr="00D5525C" w:rsidRDefault="00880F12" w:rsidP="00A8483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76CC504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2CF2EBE" w14:textId="038B9160" w:rsidR="00A84834" w:rsidRPr="00D5525C" w:rsidRDefault="00A84834" w:rsidP="00A84834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140E9B2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2520DC2" w14:textId="085E0E4E" w:rsidR="00A84834" w:rsidRPr="00D5525C" w:rsidRDefault="00880F12" w:rsidP="00A8483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0E698E2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83C710" w14:textId="282C044B" w:rsidR="00A84834" w:rsidRPr="00D5525C" w:rsidRDefault="00A84834" w:rsidP="001D3875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D3875" w:rsidRPr="00D5525C" w14:paraId="55980C8A" w14:textId="77777777" w:rsidTr="003173E1">
        <w:tc>
          <w:tcPr>
            <w:tcW w:w="4140" w:type="dxa"/>
          </w:tcPr>
          <w:p w14:paraId="30E8F8A7" w14:textId="46BCF739" w:rsidR="001D3875" w:rsidRPr="00D5525C" w:rsidRDefault="001D3875" w:rsidP="001D387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080" w:type="dxa"/>
            <w:shd w:val="clear" w:color="auto" w:fill="auto"/>
          </w:tcPr>
          <w:p w14:paraId="7497EE04" w14:textId="70BE802B" w:rsidR="001D3875" w:rsidRPr="00D5525C" w:rsidRDefault="00880F12" w:rsidP="001D3875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865</w:t>
            </w:r>
          </w:p>
        </w:tc>
        <w:tc>
          <w:tcPr>
            <w:tcW w:w="236" w:type="dxa"/>
          </w:tcPr>
          <w:p w14:paraId="0392F702" w14:textId="77777777" w:rsidR="001D3875" w:rsidRPr="00D5525C" w:rsidRDefault="001D3875" w:rsidP="001D387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81ABC67" w14:textId="5A651E59" w:rsidR="001D3875" w:rsidRDefault="001D3875" w:rsidP="001D3875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236" w:type="dxa"/>
          </w:tcPr>
          <w:p w14:paraId="74BA897E" w14:textId="77777777" w:rsidR="001D3875" w:rsidRPr="00D5525C" w:rsidRDefault="001D3875" w:rsidP="001D387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3398AF4" w14:textId="1B578BB9" w:rsidR="001D3875" w:rsidRPr="00D5525C" w:rsidRDefault="00880F12" w:rsidP="00880F1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9486EF" w14:textId="77777777" w:rsidR="001D3875" w:rsidRPr="00D5525C" w:rsidRDefault="001D3875" w:rsidP="001D387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0965EC" w14:textId="744A1199" w:rsidR="001D3875" w:rsidRDefault="001D3875" w:rsidP="001D387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4834" w:rsidRPr="00D5525C" w14:paraId="149CD549" w14:textId="77777777" w:rsidTr="003173E1">
        <w:tc>
          <w:tcPr>
            <w:tcW w:w="4140" w:type="dxa"/>
          </w:tcPr>
          <w:p w14:paraId="0E08C856" w14:textId="657A1C60" w:rsidR="00A84834" w:rsidRPr="00D5525C" w:rsidRDefault="00873ADD" w:rsidP="00A8483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FA5247" w14:textId="7EB5F627" w:rsidR="00A84834" w:rsidRPr="00D5525C" w:rsidRDefault="00880F12" w:rsidP="00A8483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7B3328C2" w14:textId="77777777" w:rsidR="00A84834" w:rsidRPr="00D5525C" w:rsidRDefault="00A84834" w:rsidP="00A84834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74AF98CE" w14:textId="370D89C0" w:rsidR="00A84834" w:rsidRPr="00D5525C" w:rsidRDefault="001D3875" w:rsidP="001D387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861132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254E7678" w14:textId="0897F354" w:rsidR="00A84834" w:rsidRPr="00D5525C" w:rsidRDefault="00880F12" w:rsidP="00A8483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23A220" w14:textId="77777777" w:rsidR="00A84834" w:rsidRPr="00D5525C" w:rsidRDefault="00A84834" w:rsidP="00A848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80F78DF" w14:textId="3BAD6BD7" w:rsidR="00A84834" w:rsidRPr="00D5525C" w:rsidRDefault="00A84834" w:rsidP="00A8483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4D72" w:rsidRPr="00D5525C" w14:paraId="6A4A3F4E" w14:textId="77777777" w:rsidTr="003173E1">
        <w:tc>
          <w:tcPr>
            <w:tcW w:w="4140" w:type="dxa"/>
          </w:tcPr>
          <w:p w14:paraId="5FAF15ED" w14:textId="77777777" w:rsidR="00804D72" w:rsidRPr="00D5525C" w:rsidRDefault="00804D72" w:rsidP="00804D7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E91F14" w14:textId="287D01D0" w:rsidR="00804D72" w:rsidRPr="00D5525C" w:rsidRDefault="00880F12" w:rsidP="00804D7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1,325</w:t>
            </w:r>
          </w:p>
        </w:tc>
        <w:tc>
          <w:tcPr>
            <w:tcW w:w="236" w:type="dxa"/>
            <w:shd w:val="clear" w:color="auto" w:fill="auto"/>
          </w:tcPr>
          <w:p w14:paraId="3C5A3761" w14:textId="77777777" w:rsidR="00804D72" w:rsidRPr="00D5525C" w:rsidRDefault="00804D72" w:rsidP="00804D72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C0B5A67" w14:textId="28F74C4F" w:rsidR="00804D72" w:rsidRPr="00D5525C" w:rsidRDefault="001D3875" w:rsidP="00804D72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36" w:type="dxa"/>
            <w:shd w:val="clear" w:color="auto" w:fill="auto"/>
          </w:tcPr>
          <w:p w14:paraId="0A981D47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08A7EA03" w14:textId="2D6584B9" w:rsidR="00804D72" w:rsidRPr="00244986" w:rsidRDefault="00070CBF" w:rsidP="00804D7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5,401,965</w:t>
            </w:r>
          </w:p>
        </w:tc>
        <w:tc>
          <w:tcPr>
            <w:tcW w:w="236" w:type="dxa"/>
          </w:tcPr>
          <w:p w14:paraId="2CC937ED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E7359D6" w14:textId="04953FA7" w:rsidR="00804D72" w:rsidRPr="00D5525C" w:rsidRDefault="001D3875" w:rsidP="00804D72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7,712,296</w:t>
            </w:r>
          </w:p>
        </w:tc>
      </w:tr>
      <w:tr w:rsidR="00804D72" w:rsidRPr="00D5525C" w14:paraId="398B4FF5" w14:textId="77777777" w:rsidTr="003173E1">
        <w:tc>
          <w:tcPr>
            <w:tcW w:w="4140" w:type="dxa"/>
            <w:vAlign w:val="bottom"/>
          </w:tcPr>
          <w:p w14:paraId="3D6B8800" w14:textId="120AB464" w:rsidR="00804D72" w:rsidRPr="00D5525C" w:rsidRDefault="00804D72" w:rsidP="00804D72">
            <w:pPr>
              <w:tabs>
                <w:tab w:val="left" w:pos="720"/>
              </w:tabs>
              <w:spacing w:line="240" w:lineRule="auto"/>
              <w:ind w:left="254" w:hanging="254"/>
              <w:rPr>
                <w:rFonts w:ascii="Angsana New" w:hAnsi="Angsana New"/>
                <w:sz w:val="30"/>
                <w:szCs w:val="30"/>
                <w:cs/>
              </w:rPr>
            </w:pPr>
            <w:r w:rsidRPr="0000520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00520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ะ</w:t>
            </w:r>
            <w:r w:rsidRPr="0000520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4D3AB8" w14:textId="3C08066F" w:rsidR="00804D72" w:rsidRPr="00D5525C" w:rsidRDefault="00CD2BA8" w:rsidP="00804D7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D29310" w14:textId="77777777" w:rsidR="00804D72" w:rsidRPr="00D5525C" w:rsidRDefault="00804D72" w:rsidP="00804D72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B60AE12" w14:textId="12F3B837" w:rsidR="00804D72" w:rsidRPr="00D5525C" w:rsidRDefault="00804D72" w:rsidP="00804D7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02B9B0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E9A63E9" w14:textId="7235A60F" w:rsidR="00804D72" w:rsidRPr="00D5525C" w:rsidRDefault="00804D72" w:rsidP="00804D7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F7CCB9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475780C" w14:textId="08CCCEDF" w:rsidR="00804D72" w:rsidRPr="00D5525C" w:rsidRDefault="00804D72" w:rsidP="00804D7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4D72" w:rsidRPr="00D5525C" w14:paraId="4715ABAA" w14:textId="77777777" w:rsidTr="003173E1">
        <w:trPr>
          <w:trHeight w:val="67"/>
        </w:trPr>
        <w:tc>
          <w:tcPr>
            <w:tcW w:w="4140" w:type="dxa"/>
            <w:vAlign w:val="bottom"/>
          </w:tcPr>
          <w:p w14:paraId="573C7494" w14:textId="77777777" w:rsidR="00804D72" w:rsidRPr="00D5525C" w:rsidRDefault="00804D72" w:rsidP="00804D7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552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134D2" w14:textId="53D12E37" w:rsidR="00804D72" w:rsidRPr="00D5525C" w:rsidRDefault="00880F12" w:rsidP="00804D7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1,325</w:t>
            </w:r>
          </w:p>
        </w:tc>
        <w:tc>
          <w:tcPr>
            <w:tcW w:w="236" w:type="dxa"/>
            <w:shd w:val="clear" w:color="auto" w:fill="auto"/>
          </w:tcPr>
          <w:p w14:paraId="57643B12" w14:textId="77777777" w:rsidR="00804D72" w:rsidRPr="00D5525C" w:rsidRDefault="00804D72" w:rsidP="00804D7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B1920" w14:textId="1EF64D11" w:rsidR="00804D72" w:rsidRPr="00D5525C" w:rsidRDefault="001D3875" w:rsidP="00804D72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36" w:type="dxa"/>
            <w:shd w:val="clear" w:color="auto" w:fill="auto"/>
          </w:tcPr>
          <w:p w14:paraId="653FB691" w14:textId="77777777" w:rsidR="00804D72" w:rsidRPr="00D5525C" w:rsidRDefault="00804D72" w:rsidP="00804D7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BBFA0" w14:textId="74EE55FB" w:rsidR="00804D72" w:rsidRPr="00D5525C" w:rsidRDefault="00070CBF" w:rsidP="00804D7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5,401,965</w:t>
            </w:r>
          </w:p>
        </w:tc>
        <w:tc>
          <w:tcPr>
            <w:tcW w:w="236" w:type="dxa"/>
          </w:tcPr>
          <w:p w14:paraId="6D034CFE" w14:textId="77777777" w:rsidR="00804D72" w:rsidRPr="00D5525C" w:rsidRDefault="00804D72" w:rsidP="00804D7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2AD8D62" w14:textId="1F6836D2" w:rsidR="00804D72" w:rsidRPr="00D5525C" w:rsidRDefault="001D3875" w:rsidP="00804D72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7,712,296</w:t>
            </w:r>
          </w:p>
        </w:tc>
      </w:tr>
    </w:tbl>
    <w:p w14:paraId="0012F692" w14:textId="4C6335C7" w:rsidR="00482849" w:rsidRDefault="00482849">
      <w:pPr>
        <w:spacing w:line="240" w:lineRule="auto"/>
        <w:rPr>
          <w:rFonts w:ascii="Angsana New" w:hAnsi="Angsana New"/>
          <w:sz w:val="20"/>
          <w:szCs w:val="20"/>
        </w:rPr>
      </w:pPr>
    </w:p>
    <w:p w14:paraId="1512EC89" w14:textId="21EC4AD2" w:rsidR="00482849" w:rsidRDefault="00482849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900"/>
        <w:gridCol w:w="900"/>
        <w:gridCol w:w="270"/>
        <w:gridCol w:w="810"/>
        <w:gridCol w:w="236"/>
        <w:gridCol w:w="844"/>
        <w:gridCol w:w="270"/>
        <w:gridCol w:w="900"/>
      </w:tblGrid>
      <w:tr w:rsidR="003173E1" w:rsidRPr="00F472FE" w14:paraId="147FDCE3" w14:textId="77777777" w:rsidTr="00E16E6E">
        <w:trPr>
          <w:trHeight w:val="240"/>
          <w:tblHeader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18DA7FA8" w14:textId="77777777" w:rsidR="003173E1" w:rsidRPr="00F472FE" w:rsidRDefault="003173E1" w:rsidP="00E16E6E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1160059C" w14:textId="77777777" w:rsidR="003173E1" w:rsidRPr="00F472FE" w:rsidRDefault="003173E1" w:rsidP="00E16E6E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2BC3E047" w14:textId="77777777" w:rsidR="003173E1" w:rsidRPr="00F472FE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173E1" w:rsidRPr="00F472FE" w14:paraId="022974BE" w14:textId="77777777" w:rsidTr="00E16E6E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0849A2D2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BF8082A" w14:textId="77777777" w:rsidR="003173E1" w:rsidRPr="00F472FE" w:rsidRDefault="003173E1" w:rsidP="00E16E6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0" w:type="dxa"/>
            <w:tcBorders>
              <w:top w:val="nil"/>
            </w:tcBorders>
          </w:tcPr>
          <w:p w14:paraId="455DFDBD" w14:textId="77777777" w:rsidR="003173E1" w:rsidRPr="00F472FE" w:rsidRDefault="003173E1" w:rsidP="00E16E6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1DC0444" w14:textId="77777777" w:rsidR="003173E1" w:rsidRPr="00F472FE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9C7EEB" w14:textId="77777777" w:rsidR="003173E1" w:rsidRPr="00F472FE" w:rsidRDefault="003173E1" w:rsidP="00E16E6E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EBDCB85" w14:textId="77777777" w:rsidR="003173E1" w:rsidRPr="00F472FE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359877" w14:textId="77777777" w:rsidR="003173E1" w:rsidRPr="00F472FE" w:rsidRDefault="003173E1" w:rsidP="00E16E6E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6D26DD7A" w14:textId="77777777" w:rsidR="003173E1" w:rsidRPr="00F472FE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0B7FC5" w14:textId="77777777" w:rsidR="003173E1" w:rsidRPr="00F472FE" w:rsidRDefault="003173E1" w:rsidP="00E16E6E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F315226" w14:textId="77777777" w:rsidR="003173E1" w:rsidRPr="00F472FE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</w:tr>
      <w:tr w:rsidR="003173E1" w:rsidRPr="00F472FE" w14:paraId="5FB8E5E3" w14:textId="77777777" w:rsidTr="00E16E6E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0B7056F2" w14:textId="77777777" w:rsidR="003173E1" w:rsidRPr="00F472FE" w:rsidRDefault="003173E1" w:rsidP="003173E1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FC4450D" w14:textId="6759529B" w:rsidR="003173E1" w:rsidRPr="00F472FE" w:rsidRDefault="003173E1" w:rsidP="003173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มกราคม </w:t>
            </w:r>
          </w:p>
        </w:tc>
        <w:tc>
          <w:tcPr>
            <w:tcW w:w="900" w:type="dxa"/>
            <w:tcBorders>
              <w:top w:val="nil"/>
            </w:tcBorders>
          </w:tcPr>
          <w:p w14:paraId="5799EAF7" w14:textId="77777777" w:rsidR="003173E1" w:rsidRPr="00640271" w:rsidRDefault="003173E1" w:rsidP="003173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6D7DBF9" w14:textId="5D3C2ECE" w:rsidR="003173E1" w:rsidRPr="00F472FE" w:rsidRDefault="003173E1" w:rsidP="003173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มกราคม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1EBBEB" w14:textId="77777777" w:rsidR="003173E1" w:rsidRPr="00F472FE" w:rsidRDefault="003173E1" w:rsidP="003173E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01C05C1" w14:textId="77777777" w:rsidR="003173E1" w:rsidRPr="00F472FE" w:rsidRDefault="003173E1" w:rsidP="003173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159FB8" w14:textId="77777777" w:rsidR="003173E1" w:rsidRPr="00F472FE" w:rsidRDefault="003173E1" w:rsidP="003173E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7E9D312E" w14:textId="77777777" w:rsidR="003173E1" w:rsidRPr="00F472FE" w:rsidRDefault="003173E1" w:rsidP="003173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49BA8" w14:textId="77777777" w:rsidR="003173E1" w:rsidRPr="00F472FE" w:rsidRDefault="003173E1" w:rsidP="003173E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784763D" w14:textId="77777777" w:rsidR="003173E1" w:rsidRPr="00F472FE" w:rsidRDefault="003173E1" w:rsidP="003173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</w:tr>
      <w:tr w:rsidR="003173E1" w:rsidRPr="00F472FE" w14:paraId="484BF71F" w14:textId="77777777" w:rsidTr="00E16E6E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53582C9A" w14:textId="77777777" w:rsidR="003173E1" w:rsidRPr="00F472FE" w:rsidRDefault="003173E1" w:rsidP="003173E1">
            <w:pPr>
              <w:tabs>
                <w:tab w:val="left" w:pos="720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8B3E270" w14:textId="19664BBC" w:rsidR="003173E1" w:rsidRPr="00283DA1" w:rsidRDefault="003173E1" w:rsidP="003173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900" w:type="dxa"/>
            <w:tcBorders>
              <w:top w:val="nil"/>
            </w:tcBorders>
          </w:tcPr>
          <w:p w14:paraId="2802E25E" w14:textId="77777777" w:rsidR="003173E1" w:rsidRPr="00F472FE" w:rsidRDefault="003173E1" w:rsidP="003173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1B2F769" w14:textId="6EEA3950" w:rsidR="003173E1" w:rsidRPr="00F472FE" w:rsidRDefault="003173E1" w:rsidP="003173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CA20A8" w14:textId="77777777" w:rsidR="003173E1" w:rsidRPr="00F472FE" w:rsidRDefault="003173E1" w:rsidP="003173E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A5398A1" w14:textId="77777777" w:rsidR="003173E1" w:rsidRPr="00F472FE" w:rsidRDefault="003173E1" w:rsidP="003173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136341" w14:textId="77777777" w:rsidR="003173E1" w:rsidRPr="00F472FE" w:rsidRDefault="003173E1" w:rsidP="003173E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26D39DBD" w14:textId="77777777" w:rsidR="003173E1" w:rsidRPr="00F472FE" w:rsidRDefault="003173E1" w:rsidP="003173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572F82" w14:textId="77777777" w:rsidR="003173E1" w:rsidRPr="00F472FE" w:rsidRDefault="003173E1" w:rsidP="003173E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EC64B84" w14:textId="77777777" w:rsidR="003173E1" w:rsidRPr="00F472FE" w:rsidRDefault="003173E1" w:rsidP="003173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3173E1" w:rsidRPr="00F472FE" w14:paraId="6F1F8597" w14:textId="77777777" w:rsidTr="00E16E6E">
        <w:trPr>
          <w:trHeight w:val="240"/>
          <w:tblHeader/>
        </w:trPr>
        <w:tc>
          <w:tcPr>
            <w:tcW w:w="3150" w:type="dxa"/>
          </w:tcPr>
          <w:p w14:paraId="255436F5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2ACD0E8D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17B3FDE2" w14:textId="77777777" w:rsidR="003173E1" w:rsidRPr="00F472FE" w:rsidRDefault="003173E1" w:rsidP="00E16E6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3173E1" w:rsidRPr="00F472FE" w14:paraId="3C7B02A9" w14:textId="77777777" w:rsidTr="00E16E6E">
        <w:trPr>
          <w:trHeight w:val="240"/>
          <w:tblHeader/>
        </w:trPr>
        <w:tc>
          <w:tcPr>
            <w:tcW w:w="3150" w:type="dxa"/>
          </w:tcPr>
          <w:p w14:paraId="2754DE6E" w14:textId="77777777" w:rsidR="003173E1" w:rsidRPr="00D72059" w:rsidRDefault="003173E1" w:rsidP="00E16E6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72059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เงินให้กู้ยืมระยะสั้น</w:t>
            </w:r>
            <w:r w:rsidRPr="00D72059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6"/>
                <w:szCs w:val="26"/>
                <w:cs/>
              </w:rPr>
              <w:t>แก่กิจการที่เกี่ยวข้อ</w:t>
            </w:r>
            <w:r w:rsidRPr="00D72059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6"/>
                <w:szCs w:val="26"/>
                <w:cs/>
                <w:lang w:val="en-US"/>
              </w:rPr>
              <w:t>ง</w:t>
            </w:r>
            <w:r w:rsidRPr="00D72059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กัน</w:t>
            </w:r>
          </w:p>
        </w:tc>
        <w:tc>
          <w:tcPr>
            <w:tcW w:w="1800" w:type="dxa"/>
            <w:gridSpan w:val="2"/>
          </w:tcPr>
          <w:p w14:paraId="7DE5DD13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765F2E2A" w14:textId="77777777" w:rsidR="003173E1" w:rsidRPr="00F472FE" w:rsidRDefault="003173E1" w:rsidP="00E16E6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</w:tr>
      <w:tr w:rsidR="003173E1" w:rsidRPr="00F472FE" w14:paraId="71834690" w14:textId="77777777" w:rsidTr="00E16E6E">
        <w:trPr>
          <w:trHeight w:val="247"/>
        </w:trPr>
        <w:tc>
          <w:tcPr>
            <w:tcW w:w="3150" w:type="dxa"/>
            <w:tcBorders>
              <w:top w:val="nil"/>
            </w:tcBorders>
          </w:tcPr>
          <w:p w14:paraId="5621DB8B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</w:tcBorders>
          </w:tcPr>
          <w:p w14:paraId="6BF04EA4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D05E009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570C037" w14:textId="77777777" w:rsidR="003173E1" w:rsidRPr="00F472FE" w:rsidRDefault="003173E1" w:rsidP="00E16E6E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18ADD11" w14:textId="77777777" w:rsidR="003173E1" w:rsidRPr="00F472FE" w:rsidRDefault="003173E1" w:rsidP="00E16E6E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74F9BE9" w14:textId="77777777" w:rsidR="003173E1" w:rsidRPr="00F472FE" w:rsidRDefault="003173E1" w:rsidP="00E16E6E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41CFF1B" w14:textId="77777777" w:rsidR="003173E1" w:rsidRPr="00F472FE" w:rsidRDefault="003173E1" w:rsidP="00E16E6E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</w:tcBorders>
          </w:tcPr>
          <w:p w14:paraId="677370E5" w14:textId="77777777" w:rsidR="003173E1" w:rsidRPr="00F472FE" w:rsidRDefault="003173E1" w:rsidP="00E16E6E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2BEE2F9" w14:textId="77777777" w:rsidR="003173E1" w:rsidRPr="00F472FE" w:rsidRDefault="003173E1" w:rsidP="00E16E6E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01645E0" w14:textId="77777777" w:rsidR="003173E1" w:rsidRPr="00F472FE" w:rsidRDefault="003173E1" w:rsidP="00E16E6E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173E1" w:rsidRPr="00F472FE" w14:paraId="447CB45A" w14:textId="77777777" w:rsidTr="00E16E6E">
        <w:tc>
          <w:tcPr>
            <w:tcW w:w="3150" w:type="dxa"/>
          </w:tcPr>
          <w:p w14:paraId="5436F840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โพลีน ชีวะอินทรีย์ จำกัด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5BDE9321" w14:textId="77777777" w:rsidR="003173E1" w:rsidRPr="00F472FE" w:rsidRDefault="003173E1" w:rsidP="00E16E6E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04BF37B4" w14:textId="77777777" w:rsidR="003173E1" w:rsidRPr="00F472FE" w:rsidRDefault="003173E1" w:rsidP="00E16E6E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6C89848" w14:textId="77777777" w:rsidR="003173E1" w:rsidRPr="00994219" w:rsidRDefault="003173E1" w:rsidP="00E16E6E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886DC38" w14:textId="77777777" w:rsidR="003173E1" w:rsidRPr="00F472FE" w:rsidRDefault="003173E1" w:rsidP="00E16E6E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8BB36EB" w14:textId="77777777" w:rsidR="003173E1" w:rsidRPr="00857198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136C8C3" w14:textId="77777777" w:rsidR="003173E1" w:rsidRPr="00F472FE" w:rsidRDefault="003173E1" w:rsidP="00E16E6E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6DC0B030" w14:textId="77777777" w:rsidR="003173E1" w:rsidRPr="00F472FE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3408FE" w14:textId="77777777" w:rsidR="003173E1" w:rsidRPr="00F472FE" w:rsidRDefault="003173E1" w:rsidP="00E16E6E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49ACF3" w14:textId="77777777" w:rsidR="003173E1" w:rsidRPr="00F472FE" w:rsidRDefault="003173E1" w:rsidP="00E16E6E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096</w:t>
            </w:r>
          </w:p>
        </w:tc>
      </w:tr>
      <w:tr w:rsidR="003173E1" w:rsidRPr="00F472FE" w14:paraId="0023AA83" w14:textId="77777777" w:rsidTr="00E16E6E">
        <w:tc>
          <w:tcPr>
            <w:tcW w:w="3150" w:type="dxa"/>
          </w:tcPr>
          <w:p w14:paraId="7F1FC4DF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900" w:type="dxa"/>
          </w:tcPr>
          <w:p w14:paraId="00D09999" w14:textId="77777777" w:rsidR="003173E1" w:rsidRPr="00F472FE" w:rsidRDefault="003173E1" w:rsidP="00E16E6E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5DA13C5A" w14:textId="77777777" w:rsidR="003173E1" w:rsidRPr="00F472FE" w:rsidRDefault="003173E1" w:rsidP="00E16E6E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D952443" w14:textId="77777777" w:rsidR="003173E1" w:rsidRPr="00994219" w:rsidRDefault="003173E1" w:rsidP="00E16E6E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9CDBEF" w14:textId="77777777" w:rsidR="003173E1" w:rsidRPr="00F472FE" w:rsidRDefault="003173E1" w:rsidP="00E16E6E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5AE1F23" w14:textId="77777777" w:rsidR="003173E1" w:rsidRPr="00F472FE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3ED6E36" w14:textId="77777777" w:rsidR="003173E1" w:rsidRPr="00F472FE" w:rsidRDefault="003173E1" w:rsidP="00E16E6E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36A9E80E" w14:textId="77777777" w:rsidR="003173E1" w:rsidRPr="00F472FE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384424" w14:textId="77777777" w:rsidR="003173E1" w:rsidRPr="00F472FE" w:rsidRDefault="003173E1" w:rsidP="00E16E6E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AF7DD" w14:textId="77777777" w:rsidR="003173E1" w:rsidRPr="00F472FE" w:rsidRDefault="003173E1" w:rsidP="00E16E6E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</w:p>
        </w:tc>
      </w:tr>
      <w:tr w:rsidR="003173E1" w:rsidRPr="00F472FE" w14:paraId="4D6D78E0" w14:textId="77777777" w:rsidTr="00E16E6E">
        <w:tc>
          <w:tcPr>
            <w:tcW w:w="3150" w:type="dxa"/>
          </w:tcPr>
          <w:p w14:paraId="7351132B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พาณิชย์ จำกัด</w:t>
            </w:r>
          </w:p>
        </w:tc>
        <w:tc>
          <w:tcPr>
            <w:tcW w:w="900" w:type="dxa"/>
          </w:tcPr>
          <w:p w14:paraId="08593F94" w14:textId="77777777" w:rsidR="003173E1" w:rsidRPr="00F472FE" w:rsidRDefault="003173E1" w:rsidP="00E16E6E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62E8C24B" w14:textId="77777777" w:rsidR="003173E1" w:rsidRPr="00F472FE" w:rsidRDefault="003173E1" w:rsidP="00E16E6E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6729390" w14:textId="77777777" w:rsidR="003173E1" w:rsidRPr="00F472FE" w:rsidRDefault="003173E1" w:rsidP="00E16E6E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93A665" w14:textId="77777777" w:rsidR="003173E1" w:rsidRPr="00F472FE" w:rsidRDefault="003173E1" w:rsidP="00E16E6E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635B89" w14:textId="77777777" w:rsidR="003173E1" w:rsidRPr="00F472FE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BB97B8" w14:textId="77777777" w:rsidR="003173E1" w:rsidRPr="00F472FE" w:rsidRDefault="003173E1" w:rsidP="00E16E6E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B85EEA" w14:textId="77777777" w:rsidR="003173E1" w:rsidRPr="00F472FE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1DEE28" w14:textId="77777777" w:rsidR="003173E1" w:rsidRPr="00F472FE" w:rsidRDefault="003173E1" w:rsidP="00E16E6E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464262" w14:textId="77777777" w:rsidR="003173E1" w:rsidRPr="00F472FE" w:rsidRDefault="003173E1" w:rsidP="00E16E6E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993</w:t>
            </w:r>
          </w:p>
        </w:tc>
      </w:tr>
      <w:tr w:rsidR="003173E1" w:rsidRPr="00F472FE" w14:paraId="7411A89D" w14:textId="77777777" w:rsidTr="00E16E6E">
        <w:tc>
          <w:tcPr>
            <w:tcW w:w="3150" w:type="dxa"/>
          </w:tcPr>
          <w:p w14:paraId="7BC309F4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left="210" w:right="-108" w:hanging="2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มาสเตอร์ อาชีพ (ประเทศไทย) </w:t>
            </w:r>
          </w:p>
        </w:tc>
        <w:tc>
          <w:tcPr>
            <w:tcW w:w="900" w:type="dxa"/>
          </w:tcPr>
          <w:p w14:paraId="0461DB04" w14:textId="77777777" w:rsidR="003173E1" w:rsidRPr="00F472FE" w:rsidRDefault="003173E1" w:rsidP="00E16E6E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91BE838" w14:textId="77777777" w:rsidR="003173E1" w:rsidRPr="00F472FE" w:rsidRDefault="003173E1" w:rsidP="00E16E6E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EA875EB" w14:textId="77777777" w:rsidR="003173E1" w:rsidRPr="00F472FE" w:rsidRDefault="003173E1" w:rsidP="00E16E6E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FC0C6D0" w14:textId="77777777" w:rsidR="003173E1" w:rsidRPr="00F472FE" w:rsidRDefault="003173E1" w:rsidP="00E16E6E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97D894" w14:textId="77777777" w:rsidR="003173E1" w:rsidRPr="00F472FE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95C7663" w14:textId="77777777" w:rsidR="003173E1" w:rsidRPr="00F472FE" w:rsidRDefault="003173E1" w:rsidP="00E16E6E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69EE3" w14:textId="77777777" w:rsidR="003173E1" w:rsidRPr="00F472FE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97A4C19" w14:textId="77777777" w:rsidR="003173E1" w:rsidRPr="00F472FE" w:rsidRDefault="003173E1" w:rsidP="00E16E6E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C628A2" w14:textId="77777777" w:rsidR="003173E1" w:rsidRPr="00F472FE" w:rsidRDefault="003173E1" w:rsidP="00E16E6E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3173E1" w:rsidRPr="00F472FE" w14:paraId="2598450E" w14:textId="77777777" w:rsidTr="00E16E6E">
        <w:tc>
          <w:tcPr>
            <w:tcW w:w="3150" w:type="dxa"/>
          </w:tcPr>
          <w:p w14:paraId="647E801A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left="210" w:right="-108" w:firstLine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14:paraId="64054307" w14:textId="77777777" w:rsidR="003173E1" w:rsidRPr="00F472FE" w:rsidRDefault="003173E1" w:rsidP="00E16E6E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38E95EBA" w14:textId="77777777" w:rsidR="003173E1" w:rsidRPr="00F472FE" w:rsidRDefault="003173E1" w:rsidP="00E16E6E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BE3D0B9" w14:textId="77777777" w:rsidR="003173E1" w:rsidRPr="00F472FE" w:rsidRDefault="003173E1" w:rsidP="00E16E6E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DCB2A2B" w14:textId="77777777" w:rsidR="003173E1" w:rsidRPr="00F472FE" w:rsidRDefault="003173E1" w:rsidP="00E16E6E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1D68E6" w14:textId="77777777" w:rsidR="003173E1" w:rsidRPr="00857198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4DF8A7" w14:textId="77777777" w:rsidR="003173E1" w:rsidRPr="00F472FE" w:rsidRDefault="003173E1" w:rsidP="00E16E6E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48E1E1" w14:textId="77777777" w:rsidR="003173E1" w:rsidRPr="00F472FE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0E4BF5" w14:textId="77777777" w:rsidR="003173E1" w:rsidRPr="00F472FE" w:rsidRDefault="003173E1" w:rsidP="00E16E6E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84C577" w14:textId="77777777" w:rsidR="003173E1" w:rsidRPr="00F472FE" w:rsidRDefault="003173E1" w:rsidP="00E16E6E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790</w:t>
            </w:r>
          </w:p>
        </w:tc>
      </w:tr>
      <w:tr w:rsidR="003173E1" w:rsidRPr="00F472FE" w14:paraId="7A28BB59" w14:textId="77777777" w:rsidTr="00E16E6E">
        <w:tc>
          <w:tcPr>
            <w:tcW w:w="3150" w:type="dxa"/>
          </w:tcPr>
          <w:p w14:paraId="5D9DEB92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left="210" w:right="-108" w:hanging="2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583F">
              <w:rPr>
                <w:rFonts w:asciiTheme="majorBidi" w:hAnsiTheme="majorBidi"/>
                <w:sz w:val="26"/>
                <w:szCs w:val="26"/>
                <w:cs/>
              </w:rPr>
              <w:t>บริษัท ทีพีไอ รักษ์สุขภาพ จำกัด</w:t>
            </w:r>
          </w:p>
        </w:tc>
        <w:tc>
          <w:tcPr>
            <w:tcW w:w="900" w:type="dxa"/>
          </w:tcPr>
          <w:p w14:paraId="0E6336CE" w14:textId="77777777" w:rsidR="003173E1" w:rsidRPr="00F472FE" w:rsidRDefault="003173E1" w:rsidP="00E16E6E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0F3A2C7E" w14:textId="77777777" w:rsidR="003173E1" w:rsidRPr="00F472FE" w:rsidRDefault="003173E1" w:rsidP="00E16E6E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5C9A554" w14:textId="77777777" w:rsidR="003173E1" w:rsidRPr="00F472FE" w:rsidRDefault="003173E1" w:rsidP="00E16E6E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3D87343" w14:textId="77777777" w:rsidR="003173E1" w:rsidRPr="00F472FE" w:rsidRDefault="003173E1" w:rsidP="00E16E6E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CAB2D3" w14:textId="77777777" w:rsidR="003173E1" w:rsidRPr="00857198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83B0831" w14:textId="77777777" w:rsidR="003173E1" w:rsidRPr="00F472FE" w:rsidRDefault="003173E1" w:rsidP="00E16E6E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B61AD7" w14:textId="77777777" w:rsidR="003173E1" w:rsidRPr="00F472FE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308F2F" w14:textId="77777777" w:rsidR="003173E1" w:rsidRPr="00F472FE" w:rsidRDefault="003173E1" w:rsidP="00E16E6E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F1D944" w14:textId="77777777" w:rsidR="003173E1" w:rsidRPr="00F472FE" w:rsidRDefault="003173E1" w:rsidP="00E16E6E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3173E1" w:rsidRPr="00F472FE" w14:paraId="607A63C0" w14:textId="77777777" w:rsidTr="00E16E6E">
        <w:tc>
          <w:tcPr>
            <w:tcW w:w="3150" w:type="dxa"/>
          </w:tcPr>
          <w:p w14:paraId="07A847A3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DD0E6E5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236BF40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953CED7" w14:textId="77777777" w:rsidR="003173E1" w:rsidRPr="00994219" w:rsidRDefault="003173E1" w:rsidP="00E16E6E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417,032</w:t>
            </w:r>
          </w:p>
        </w:tc>
        <w:tc>
          <w:tcPr>
            <w:tcW w:w="270" w:type="dxa"/>
          </w:tcPr>
          <w:p w14:paraId="1F331115" w14:textId="77777777" w:rsidR="003173E1" w:rsidRPr="00F472FE" w:rsidRDefault="003173E1" w:rsidP="00E16E6E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231997" w14:textId="77777777" w:rsidR="003173E1" w:rsidRPr="00AC09D4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9969DB" w14:textId="77777777" w:rsidR="003173E1" w:rsidRPr="00F472FE" w:rsidRDefault="003173E1" w:rsidP="00E16E6E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7ED2A5" w14:textId="77777777" w:rsidR="003173E1" w:rsidRPr="00F472FE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63E6D8" w14:textId="77777777" w:rsidR="003173E1" w:rsidRPr="00F472FE" w:rsidRDefault="003173E1" w:rsidP="00E16E6E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9BE3AD" w14:textId="77777777" w:rsidR="003173E1" w:rsidRPr="00F472FE" w:rsidRDefault="003173E1" w:rsidP="00E16E6E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417,032</w:t>
            </w:r>
          </w:p>
        </w:tc>
      </w:tr>
      <w:tr w:rsidR="003173E1" w:rsidRPr="00F472FE" w14:paraId="531E83F7" w14:textId="77777777" w:rsidTr="00E16E6E">
        <w:trPr>
          <w:trHeight w:val="80"/>
        </w:trPr>
        <w:tc>
          <w:tcPr>
            <w:tcW w:w="3150" w:type="dxa"/>
          </w:tcPr>
          <w:p w14:paraId="525198FC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0" w:type="dxa"/>
          </w:tcPr>
          <w:p w14:paraId="1F66EC64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8780EF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B6A2B0A" w14:textId="77777777" w:rsidR="003173E1" w:rsidRPr="00994219" w:rsidRDefault="003173E1" w:rsidP="00E16E6E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1,348</w:t>
            </w:r>
          </w:p>
        </w:tc>
        <w:tc>
          <w:tcPr>
            <w:tcW w:w="270" w:type="dxa"/>
            <w:tcBorders>
              <w:bottom w:val="nil"/>
            </w:tcBorders>
          </w:tcPr>
          <w:p w14:paraId="4301ECC8" w14:textId="77777777" w:rsidR="003173E1" w:rsidRPr="00F472FE" w:rsidRDefault="003173E1" w:rsidP="00E16E6E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E59FCE" w14:textId="77777777" w:rsidR="003173E1" w:rsidRPr="00AC09D4" w:rsidRDefault="003173E1" w:rsidP="00E16E6E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3,913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3071EE" w14:textId="77777777" w:rsidR="003173E1" w:rsidRPr="00F472FE" w:rsidRDefault="003173E1" w:rsidP="00E16E6E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8FBE55" w14:textId="77777777" w:rsidR="003173E1" w:rsidRPr="00F472FE" w:rsidRDefault="003173E1" w:rsidP="00E16E6E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(3,723)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9859AEC" w14:textId="77777777" w:rsidR="003173E1" w:rsidRPr="00F472FE" w:rsidRDefault="003173E1" w:rsidP="00E16E6E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95139E" w14:textId="77777777" w:rsidR="003173E1" w:rsidRPr="00F472FE" w:rsidRDefault="003173E1" w:rsidP="00E16E6E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1,538</w:t>
            </w:r>
          </w:p>
        </w:tc>
      </w:tr>
      <w:tr w:rsidR="003173E1" w:rsidRPr="00F472FE" w14:paraId="1D6B3D3D" w14:textId="77777777" w:rsidTr="00E16E6E">
        <w:tc>
          <w:tcPr>
            <w:tcW w:w="3150" w:type="dxa"/>
          </w:tcPr>
          <w:p w14:paraId="54B98654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6C63180F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09EE598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ADAD2A8" w14:textId="77777777" w:rsidR="003173E1" w:rsidRPr="00AC09D4" w:rsidRDefault="003173E1" w:rsidP="00E16E6E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418,380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D05A17" w14:textId="77777777" w:rsidR="003173E1" w:rsidRPr="00F472FE" w:rsidRDefault="003173E1" w:rsidP="00E16E6E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1CDCC7" w14:textId="77777777" w:rsidR="003173E1" w:rsidRPr="00AC09D4" w:rsidRDefault="003173E1" w:rsidP="00E16E6E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3,913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4E8F85" w14:textId="77777777" w:rsidR="003173E1" w:rsidRPr="00AC09D4" w:rsidRDefault="003173E1" w:rsidP="00E16E6E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E490E5" w14:textId="77777777" w:rsidR="003173E1" w:rsidRPr="00AC09D4" w:rsidRDefault="003173E1" w:rsidP="00E16E6E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(3,723)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978826" w14:textId="77777777" w:rsidR="003173E1" w:rsidRPr="00F472FE" w:rsidRDefault="003173E1" w:rsidP="00E16E6E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4EC869" w14:textId="77777777" w:rsidR="003173E1" w:rsidRPr="00AC09D4" w:rsidRDefault="003173E1" w:rsidP="00E16E6E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418,570</w:t>
            </w:r>
          </w:p>
        </w:tc>
      </w:tr>
      <w:tr w:rsidR="003173E1" w:rsidRPr="00F472FE" w14:paraId="73792999" w14:textId="77777777" w:rsidTr="00E16E6E">
        <w:tc>
          <w:tcPr>
            <w:tcW w:w="3150" w:type="dxa"/>
            <w:tcBorders>
              <w:top w:val="nil"/>
            </w:tcBorders>
          </w:tcPr>
          <w:p w14:paraId="3618FF83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E155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 w:rsidRPr="000C498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CA32BF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ขาดทุนที่รับรู้ตามวิธีส่วนได้เสียที่เกินกว่าเงินลงทุน</w:t>
            </w:r>
          </w:p>
        </w:tc>
        <w:tc>
          <w:tcPr>
            <w:tcW w:w="900" w:type="dxa"/>
            <w:tcBorders>
              <w:top w:val="nil"/>
            </w:tcBorders>
          </w:tcPr>
          <w:p w14:paraId="780F20D3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76B2F7E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09E3E4" w14:textId="77777777" w:rsidR="003173E1" w:rsidRPr="00AC09D4" w:rsidRDefault="003173E1" w:rsidP="00E16E6E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88A0E" w14:textId="77777777" w:rsidR="003173E1" w:rsidRPr="00F472FE" w:rsidRDefault="003173E1" w:rsidP="00E16E6E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F5507F6" w14:textId="77777777" w:rsidR="003173E1" w:rsidRPr="000F348C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C1F5025" w14:textId="77777777" w:rsidR="003173E1" w:rsidRPr="000F348C" w:rsidRDefault="003173E1" w:rsidP="00E16E6E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185264E0" w14:textId="77777777" w:rsidR="003173E1" w:rsidRPr="000F348C" w:rsidRDefault="003173E1" w:rsidP="00E16E6E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F49927" w14:textId="77777777" w:rsidR="003173E1" w:rsidRPr="000F348C" w:rsidRDefault="003173E1" w:rsidP="00E16E6E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1A43459" w14:textId="77777777" w:rsidR="003173E1" w:rsidRPr="000F348C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173E1" w:rsidRPr="00F472FE" w14:paraId="0617CBAB" w14:textId="77777777" w:rsidTr="00E16E6E">
        <w:tc>
          <w:tcPr>
            <w:tcW w:w="3150" w:type="dxa"/>
            <w:tcBorders>
              <w:top w:val="nil"/>
            </w:tcBorders>
          </w:tcPr>
          <w:p w14:paraId="0A3DC8AC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พาณิชย์ จำกัด</w:t>
            </w:r>
          </w:p>
        </w:tc>
        <w:tc>
          <w:tcPr>
            <w:tcW w:w="900" w:type="dxa"/>
            <w:tcBorders>
              <w:top w:val="nil"/>
            </w:tcBorders>
          </w:tcPr>
          <w:p w14:paraId="7F482C26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ED29A74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07C164D" w14:textId="77777777" w:rsidR="003173E1" w:rsidRPr="003E533C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7070B8" w14:textId="77777777" w:rsidR="003173E1" w:rsidRPr="00F472FE" w:rsidRDefault="003173E1" w:rsidP="00E16E6E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BA14080" w14:textId="77777777" w:rsidR="003173E1" w:rsidRPr="000F348C" w:rsidRDefault="003173E1" w:rsidP="00E16E6E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(3,869)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4343981" w14:textId="77777777" w:rsidR="003173E1" w:rsidRPr="000F348C" w:rsidRDefault="003173E1" w:rsidP="00E16E6E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528EDCE2" w14:textId="77777777" w:rsidR="003173E1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DBCADD5" w14:textId="77777777" w:rsidR="003173E1" w:rsidRPr="000F348C" w:rsidRDefault="003173E1" w:rsidP="00E16E6E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5A659526" w14:textId="77777777" w:rsidR="003173E1" w:rsidRPr="000F348C" w:rsidRDefault="003173E1" w:rsidP="00E16E6E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(3,869)</w:t>
            </w:r>
          </w:p>
        </w:tc>
      </w:tr>
      <w:tr w:rsidR="003173E1" w:rsidRPr="00F472FE" w14:paraId="35171165" w14:textId="77777777" w:rsidTr="00E16E6E">
        <w:tc>
          <w:tcPr>
            <w:tcW w:w="3150" w:type="dxa"/>
            <w:tcBorders>
              <w:top w:val="nil"/>
              <w:bottom w:val="nil"/>
            </w:tcBorders>
          </w:tcPr>
          <w:p w14:paraId="59ED1212" w14:textId="3FB70C50" w:rsidR="003173E1" w:rsidRPr="00DA64FF" w:rsidRDefault="003173E1" w:rsidP="00E16E6E">
            <w:pPr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A64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29AC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6DB2A28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0ED36C4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5AEF52" w14:textId="77777777" w:rsidR="003173E1" w:rsidRPr="00857198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BE8C4" w14:textId="77777777" w:rsidR="003173E1" w:rsidRPr="00F472FE" w:rsidRDefault="003173E1" w:rsidP="00E16E6E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3D8817" w14:textId="77777777" w:rsidR="003173E1" w:rsidRPr="000F348C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9A8883" w14:textId="77777777" w:rsidR="003173E1" w:rsidRPr="000F348C" w:rsidRDefault="003173E1" w:rsidP="00E16E6E">
            <w:pPr>
              <w:spacing w:line="240" w:lineRule="auto"/>
              <w:ind w:right="72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73DF3C" w14:textId="77777777" w:rsidR="003173E1" w:rsidRPr="000F348C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47CBDF" w14:textId="77777777" w:rsidR="003173E1" w:rsidRPr="000F348C" w:rsidRDefault="003173E1" w:rsidP="00E16E6E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652A5E" w14:textId="77777777" w:rsidR="003173E1" w:rsidRPr="000F348C" w:rsidRDefault="003173E1" w:rsidP="00E16E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3173E1" w:rsidRPr="00F472FE" w14:paraId="2462BA2D" w14:textId="77777777" w:rsidTr="00E16E6E">
        <w:tc>
          <w:tcPr>
            <w:tcW w:w="3150" w:type="dxa"/>
            <w:tcBorders>
              <w:bottom w:val="nil"/>
            </w:tcBorders>
          </w:tcPr>
          <w:p w14:paraId="510320D7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000FA716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3899556" w14:textId="77777777" w:rsidR="003173E1" w:rsidRPr="00F472FE" w:rsidRDefault="003173E1" w:rsidP="00E16E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2F3BE" w14:textId="77777777" w:rsidR="003173E1" w:rsidRPr="00F472FE" w:rsidRDefault="003173E1" w:rsidP="00E16E6E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418,380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DBD65B6" w14:textId="77777777" w:rsidR="003173E1" w:rsidRPr="00F472FE" w:rsidRDefault="003173E1" w:rsidP="00E16E6E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5F3DEF9" w14:textId="77777777" w:rsidR="003173E1" w:rsidRPr="000F348C" w:rsidRDefault="003173E1" w:rsidP="00E16E6E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7BDAEE1" w14:textId="77777777" w:rsidR="003173E1" w:rsidRPr="000F348C" w:rsidRDefault="003173E1" w:rsidP="00E16E6E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62EABEF5" w14:textId="77777777" w:rsidR="003173E1" w:rsidRPr="000F348C" w:rsidRDefault="003173E1" w:rsidP="00E16E6E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2ACB94F" w14:textId="77777777" w:rsidR="003173E1" w:rsidRPr="000F348C" w:rsidRDefault="003173E1" w:rsidP="00E16E6E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DF2A7" w14:textId="77777777" w:rsidR="003173E1" w:rsidRPr="000F348C" w:rsidRDefault="003173E1" w:rsidP="00E16E6E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414,701</w:t>
            </w:r>
          </w:p>
        </w:tc>
      </w:tr>
    </w:tbl>
    <w:p w14:paraId="00FF1C3B" w14:textId="55EAB0EA" w:rsidR="003173E1" w:rsidRDefault="003173E1">
      <w:pPr>
        <w:spacing w:line="240" w:lineRule="auto"/>
        <w:rPr>
          <w:rFonts w:ascii="Angsana New" w:hAnsi="Angsana New"/>
          <w:sz w:val="20"/>
          <w:szCs w:val="20"/>
        </w:rPr>
      </w:pPr>
    </w:p>
    <w:p w14:paraId="47357958" w14:textId="77777777" w:rsidR="00FA0AB9" w:rsidRDefault="00FA0AB9">
      <w:pPr>
        <w:spacing w:line="240" w:lineRule="auto"/>
        <w:rPr>
          <w:rFonts w:ascii="Angsana New" w:hAnsi="Angsana New"/>
          <w:spacing w:val="-4"/>
          <w:sz w:val="20"/>
          <w:szCs w:val="20"/>
        </w:rPr>
      </w:pPr>
      <w:r>
        <w:rPr>
          <w:spacing w:val="-4"/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080"/>
      </w:tblGrid>
      <w:tr w:rsidR="001A69B6" w:rsidRPr="001A69B6" w14:paraId="082053C2" w14:textId="77777777" w:rsidTr="00FA0AB9">
        <w:trPr>
          <w:tblHeader/>
        </w:trPr>
        <w:tc>
          <w:tcPr>
            <w:tcW w:w="3870" w:type="dxa"/>
          </w:tcPr>
          <w:p w14:paraId="0B56FB3E" w14:textId="73DD2598" w:rsidR="001A69B6" w:rsidRPr="001A69B6" w:rsidRDefault="001A69B6" w:rsidP="001A69B6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2F14162" w14:textId="77777777" w:rsidR="001A69B6" w:rsidRPr="001A69B6" w:rsidRDefault="001A69B6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66077F" w14:textId="77777777" w:rsidR="001A69B6" w:rsidRPr="001A69B6" w:rsidRDefault="001A69B6" w:rsidP="001A69B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13A6423" w14:textId="77777777" w:rsidR="001A69B6" w:rsidRPr="001A69B6" w:rsidRDefault="001A69B6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:rsidRPr="001A69B6" w14:paraId="185D1896" w14:textId="77777777" w:rsidTr="00FA0AB9">
        <w:trPr>
          <w:tblHeader/>
        </w:trPr>
        <w:tc>
          <w:tcPr>
            <w:tcW w:w="3870" w:type="dxa"/>
          </w:tcPr>
          <w:p w14:paraId="5B39E010" w14:textId="05F82774" w:rsidR="00745748" w:rsidRPr="001A69B6" w:rsidRDefault="00745748" w:rsidP="00745748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55B48E" w14:textId="0D44D2FA" w:rsidR="00745748" w:rsidRPr="001A69B6" w:rsidRDefault="0057505D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30FC9742" w14:textId="77777777" w:rsidR="00745748" w:rsidRPr="001A69B6" w:rsidRDefault="00745748" w:rsidP="0074574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43997D" w14:textId="2170C0FD" w:rsidR="00745748" w:rsidRPr="001A69B6" w:rsidRDefault="00984B3F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6D643A6E" w14:textId="77777777" w:rsidR="00745748" w:rsidRPr="001A69B6" w:rsidRDefault="00745748" w:rsidP="0074574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228EFD" w14:textId="551F2A9C" w:rsidR="00745748" w:rsidRPr="001A69B6" w:rsidRDefault="0057505D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7DD451A7" w14:textId="77777777" w:rsidR="00745748" w:rsidRPr="001A69B6" w:rsidRDefault="00745748" w:rsidP="0074574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D7A63" w14:textId="0B51E6A6" w:rsidR="00745748" w:rsidRPr="001A69B6" w:rsidRDefault="00984B3F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:rsidRPr="001A69B6" w14:paraId="0E9A91DB" w14:textId="77777777" w:rsidTr="00FA0AB9">
        <w:trPr>
          <w:tblHeader/>
        </w:trPr>
        <w:tc>
          <w:tcPr>
            <w:tcW w:w="3870" w:type="dxa"/>
          </w:tcPr>
          <w:p w14:paraId="26082C16" w14:textId="77777777" w:rsidR="00745748" w:rsidRPr="001A69B6" w:rsidRDefault="00745748" w:rsidP="00745748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902222" w14:textId="0B2355DE" w:rsidR="00745748" w:rsidRPr="001A69B6" w:rsidRDefault="0057505D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E7A3989" w14:textId="77777777" w:rsidR="00745748" w:rsidRPr="001A69B6" w:rsidRDefault="00745748" w:rsidP="0074574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FE05AE" w14:textId="358464D9" w:rsidR="00745748" w:rsidRPr="001A69B6" w:rsidRDefault="00F47DB8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92C8D93" w14:textId="77777777" w:rsidR="00745748" w:rsidRPr="001A69B6" w:rsidRDefault="00745748" w:rsidP="0074574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D3FFE13" w14:textId="0FC55343" w:rsidR="00745748" w:rsidRPr="001A69B6" w:rsidRDefault="0057505D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6B02D5D0" w14:textId="77777777" w:rsidR="00745748" w:rsidRPr="001A69B6" w:rsidRDefault="00745748" w:rsidP="0074574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182FA" w14:textId="130EFCAC" w:rsidR="00745748" w:rsidRPr="001A69B6" w:rsidRDefault="00F47DB8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745748" w:rsidRPr="001A69B6" w14:paraId="08D07245" w14:textId="77777777" w:rsidTr="00FA0AB9">
        <w:trPr>
          <w:tblHeader/>
        </w:trPr>
        <w:tc>
          <w:tcPr>
            <w:tcW w:w="3870" w:type="dxa"/>
          </w:tcPr>
          <w:p w14:paraId="4684E631" w14:textId="77777777" w:rsidR="00745748" w:rsidRPr="001A69B6" w:rsidRDefault="00745748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737FCC60" w14:textId="77777777" w:rsidR="00745748" w:rsidRPr="001A69B6" w:rsidRDefault="0074574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69B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A69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A69B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0F58" w:rsidRPr="001A69B6" w14:paraId="0B2DEBD4" w14:textId="77777777" w:rsidTr="00E9605F">
        <w:tc>
          <w:tcPr>
            <w:tcW w:w="3870" w:type="dxa"/>
          </w:tcPr>
          <w:p w14:paraId="2673253F" w14:textId="6E7691BB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310" w:type="dxa"/>
            <w:gridSpan w:val="7"/>
          </w:tcPr>
          <w:p w14:paraId="2A68A27A" w14:textId="77777777" w:rsidR="00AB0F58" w:rsidRPr="001A69B6" w:rsidRDefault="00AB0F58" w:rsidP="00AB0F5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B0F58" w:rsidRPr="001A69B6" w14:paraId="222A495C" w14:textId="77777777" w:rsidTr="00E9605F">
        <w:tc>
          <w:tcPr>
            <w:tcW w:w="3870" w:type="dxa"/>
          </w:tcPr>
          <w:p w14:paraId="55530BBF" w14:textId="6AF1B4A5" w:rsidR="00AB0F58" w:rsidRPr="001A69B6" w:rsidRDefault="00AB0F58" w:rsidP="000105FE">
            <w:pPr>
              <w:tabs>
                <w:tab w:val="left" w:pos="197"/>
              </w:tabs>
              <w:spacing w:line="240" w:lineRule="atLeast"/>
              <w:ind w:right="65" w:firstLine="2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5310" w:type="dxa"/>
            <w:gridSpan w:val="7"/>
          </w:tcPr>
          <w:p w14:paraId="6DF66FC2" w14:textId="77777777" w:rsidR="00AB0F58" w:rsidRPr="001A69B6" w:rsidRDefault="00AB0F58" w:rsidP="00AB0F5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B0F58" w:rsidRPr="001A69B6" w14:paraId="0C6AAC26" w14:textId="77777777" w:rsidTr="00AB0F58">
        <w:trPr>
          <w:trHeight w:val="60"/>
        </w:trPr>
        <w:tc>
          <w:tcPr>
            <w:tcW w:w="3870" w:type="dxa"/>
          </w:tcPr>
          <w:p w14:paraId="3FBC6A0D" w14:textId="77777777" w:rsidR="00AB0F58" w:rsidRPr="001A69B6" w:rsidRDefault="00AB0F58" w:rsidP="00AB0F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A3D5C46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9C451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BD3DEE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D9985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756CA" w14:textId="77777777" w:rsidR="00AB0F58" w:rsidRPr="001A69B6" w:rsidRDefault="00AB0F58" w:rsidP="00AB0F5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94433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4A1093" w14:textId="77777777" w:rsidR="00AB0F58" w:rsidRPr="001A69B6" w:rsidRDefault="00AB0F58" w:rsidP="00AB0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7339" w:rsidRPr="001A69B6" w14:paraId="06271860" w14:textId="77777777" w:rsidTr="002C5266">
        <w:tc>
          <w:tcPr>
            <w:tcW w:w="3870" w:type="dxa"/>
          </w:tcPr>
          <w:p w14:paraId="735AF1FD" w14:textId="77777777" w:rsidR="00567339" w:rsidRPr="001A69B6" w:rsidRDefault="00567339" w:rsidP="0056733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03025BFE" w14:textId="17863904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C8FD41A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89F1A" w14:textId="6AF3DF17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F8C4EA7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B21950" w14:textId="48F6F027" w:rsidR="00567339" w:rsidRPr="001A69B6" w:rsidRDefault="008810C6" w:rsidP="0056733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3,542</w:t>
            </w:r>
          </w:p>
        </w:tc>
        <w:tc>
          <w:tcPr>
            <w:tcW w:w="270" w:type="dxa"/>
          </w:tcPr>
          <w:p w14:paraId="1F81F14C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2C547" w14:textId="60F7602E" w:rsidR="00567339" w:rsidRPr="001A69B6" w:rsidRDefault="00567339" w:rsidP="0056733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3,019</w:t>
            </w:r>
          </w:p>
        </w:tc>
      </w:tr>
      <w:tr w:rsidR="00567339" w:rsidRPr="001A69B6" w14:paraId="41F47F95" w14:textId="77777777" w:rsidTr="002C5266">
        <w:tc>
          <w:tcPr>
            <w:tcW w:w="3870" w:type="dxa"/>
            <w:vAlign w:val="bottom"/>
          </w:tcPr>
          <w:p w14:paraId="24DEDDB7" w14:textId="77777777" w:rsidR="00567339" w:rsidRPr="001A69B6" w:rsidRDefault="00567339" w:rsidP="0056733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4EC69DC" w14:textId="48A4C4AB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CA5CF20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7CCEE" w14:textId="423C9949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64D72D2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3AAA25" w14:textId="180BEFDC" w:rsidR="00567339" w:rsidRPr="001A69B6" w:rsidRDefault="008810C6" w:rsidP="0056733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387,216</w:t>
            </w:r>
          </w:p>
        </w:tc>
        <w:tc>
          <w:tcPr>
            <w:tcW w:w="270" w:type="dxa"/>
          </w:tcPr>
          <w:p w14:paraId="499E2EB3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725A06" w14:textId="0D31A526" w:rsidR="00567339" w:rsidRPr="001A69B6" w:rsidRDefault="00567339" w:rsidP="0056733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74,970</w:t>
            </w:r>
          </w:p>
        </w:tc>
      </w:tr>
      <w:tr w:rsidR="00567339" w:rsidRPr="001A69B6" w14:paraId="678E6B09" w14:textId="77777777" w:rsidTr="002C5266">
        <w:tc>
          <w:tcPr>
            <w:tcW w:w="3870" w:type="dxa"/>
            <w:vAlign w:val="bottom"/>
          </w:tcPr>
          <w:p w14:paraId="5BCF4414" w14:textId="77777777" w:rsidR="00567339" w:rsidRPr="001A69B6" w:rsidRDefault="00567339" w:rsidP="0056733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  <w:shd w:val="clear" w:color="auto" w:fill="auto"/>
          </w:tcPr>
          <w:p w14:paraId="3973A203" w14:textId="7419BB25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41B1267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9DAD92" w14:textId="61F62A90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5187DB3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9B16B0" w14:textId="4C369BA7" w:rsidR="00567339" w:rsidRPr="001A69B6" w:rsidRDefault="008810C6" w:rsidP="0056733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9,100</w:t>
            </w:r>
          </w:p>
        </w:tc>
        <w:tc>
          <w:tcPr>
            <w:tcW w:w="270" w:type="dxa"/>
          </w:tcPr>
          <w:p w14:paraId="13C255E7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662B0E" w14:textId="44994D84" w:rsidR="00567339" w:rsidRPr="001A69B6" w:rsidRDefault="00567339" w:rsidP="0056733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16,508</w:t>
            </w:r>
          </w:p>
        </w:tc>
      </w:tr>
      <w:tr w:rsidR="00567339" w:rsidRPr="001A69B6" w14:paraId="5E80315D" w14:textId="77777777" w:rsidTr="002C5266">
        <w:tc>
          <w:tcPr>
            <w:tcW w:w="3870" w:type="dxa"/>
            <w:vAlign w:val="bottom"/>
          </w:tcPr>
          <w:p w14:paraId="2D51D58E" w14:textId="171079B2" w:rsidR="00567339" w:rsidRPr="001A69B6" w:rsidRDefault="00B94DDB" w:rsidP="0056733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70" w:type="dxa"/>
            <w:shd w:val="clear" w:color="auto" w:fill="auto"/>
          </w:tcPr>
          <w:p w14:paraId="377A6FC5" w14:textId="5C5F8DED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F1EA178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256EAF" w14:textId="42F89F11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813ED3E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8129CD" w14:textId="3A5CF2EB" w:rsidR="00567339" w:rsidRDefault="008810C6" w:rsidP="0056733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33,561</w:t>
            </w:r>
          </w:p>
        </w:tc>
        <w:tc>
          <w:tcPr>
            <w:tcW w:w="270" w:type="dxa"/>
          </w:tcPr>
          <w:p w14:paraId="192DAC37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46E82" w14:textId="48760E33" w:rsidR="00567339" w:rsidRDefault="00567339" w:rsidP="0056733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200,014</w:t>
            </w:r>
          </w:p>
        </w:tc>
      </w:tr>
      <w:tr w:rsidR="00567339" w:rsidRPr="001A69B6" w14:paraId="4080FEC9" w14:textId="77777777" w:rsidTr="002C5266">
        <w:tc>
          <w:tcPr>
            <w:tcW w:w="3870" w:type="dxa"/>
            <w:vAlign w:val="bottom"/>
          </w:tcPr>
          <w:p w14:paraId="4261405A" w14:textId="77777777" w:rsidR="00567339" w:rsidRPr="001A69B6" w:rsidRDefault="00567339" w:rsidP="0056733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27EE878D" w14:textId="58D4B4D5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4D2F14F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80294F" w14:textId="14C96358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EBD8BB8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A611BE" w14:textId="61302011" w:rsidR="00567339" w:rsidRPr="001A69B6" w:rsidRDefault="008810C6" w:rsidP="0056733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101,242</w:t>
            </w:r>
          </w:p>
        </w:tc>
        <w:tc>
          <w:tcPr>
            <w:tcW w:w="270" w:type="dxa"/>
          </w:tcPr>
          <w:p w14:paraId="1603A8A0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68CCAE" w14:textId="740B8348" w:rsidR="00567339" w:rsidRPr="001A69B6" w:rsidRDefault="00567339" w:rsidP="0056733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98,994</w:t>
            </w:r>
          </w:p>
        </w:tc>
      </w:tr>
      <w:tr w:rsidR="00567339" w:rsidRPr="001A69B6" w14:paraId="2C2E165C" w14:textId="77777777" w:rsidTr="002C5266">
        <w:tc>
          <w:tcPr>
            <w:tcW w:w="3870" w:type="dxa"/>
            <w:vAlign w:val="bottom"/>
          </w:tcPr>
          <w:p w14:paraId="2FBB3B1D" w14:textId="77777777" w:rsidR="00567339" w:rsidRPr="001A69B6" w:rsidRDefault="00567339" w:rsidP="0056733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70" w:type="dxa"/>
            <w:shd w:val="clear" w:color="auto" w:fill="auto"/>
          </w:tcPr>
          <w:p w14:paraId="3CD7960F" w14:textId="732A3341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5A4A513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5DABC3" w14:textId="2A922063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C9313DC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6DA55C" w14:textId="792A5144" w:rsidR="00567339" w:rsidRPr="001A69B6" w:rsidRDefault="008810C6" w:rsidP="0056733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270" w:type="dxa"/>
          </w:tcPr>
          <w:p w14:paraId="666D6401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A2734D" w14:textId="78B8494E" w:rsidR="00567339" w:rsidRPr="001A69B6" w:rsidRDefault="00567339" w:rsidP="0056733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567339" w:rsidRPr="001A69B6" w14:paraId="32EBFEA8" w14:textId="77777777" w:rsidTr="002C5266">
        <w:tc>
          <w:tcPr>
            <w:tcW w:w="3870" w:type="dxa"/>
            <w:vAlign w:val="bottom"/>
          </w:tcPr>
          <w:p w14:paraId="7F1C8289" w14:textId="77777777" w:rsidR="00567339" w:rsidRPr="001A69B6" w:rsidRDefault="00567339" w:rsidP="0056733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70" w:type="dxa"/>
            <w:shd w:val="clear" w:color="auto" w:fill="auto"/>
          </w:tcPr>
          <w:p w14:paraId="03C8CE0A" w14:textId="34FD49B0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9950A4F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B946C6" w14:textId="3B84668E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FDCFE1B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0D4C77" w14:textId="2FC6016E" w:rsidR="00567339" w:rsidRPr="001A69B6" w:rsidRDefault="008810C6" w:rsidP="0056733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653B5854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B88C52" w14:textId="50E121C2" w:rsidR="00567339" w:rsidRPr="001A69B6" w:rsidRDefault="00567339" w:rsidP="0056733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139</w:t>
            </w:r>
          </w:p>
        </w:tc>
      </w:tr>
      <w:tr w:rsidR="00567339" w:rsidRPr="001A69B6" w14:paraId="66A35C1B" w14:textId="77777777" w:rsidTr="002C5266">
        <w:tc>
          <w:tcPr>
            <w:tcW w:w="3870" w:type="dxa"/>
          </w:tcPr>
          <w:p w14:paraId="229536D8" w14:textId="77777777" w:rsidR="00567339" w:rsidRPr="001A69B6" w:rsidRDefault="00567339" w:rsidP="0056733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5165BEB4" w14:textId="7400AF30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751EF1C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4ED858" w14:textId="1C3DD3AD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4CE7346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290CF6" w14:textId="51C61927" w:rsidR="00567339" w:rsidRPr="001A69B6" w:rsidRDefault="008810C6" w:rsidP="0056733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14:paraId="24E30C9D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7B54F" w14:textId="67D8E305" w:rsidR="00567339" w:rsidRPr="001A69B6" w:rsidRDefault="00567339" w:rsidP="0056733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567339" w:rsidRPr="001A69B6" w14:paraId="0A3C04D6" w14:textId="77777777" w:rsidTr="00411B49">
        <w:tc>
          <w:tcPr>
            <w:tcW w:w="3870" w:type="dxa"/>
          </w:tcPr>
          <w:p w14:paraId="241171CB" w14:textId="77777777" w:rsidR="00567339" w:rsidRPr="001A69B6" w:rsidRDefault="00567339" w:rsidP="00567339">
            <w:pPr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โพลีน เพาเวอร์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br/>
              <w:t>(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47477F" w14:textId="3781D440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58EA94D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01EAD5" w14:textId="75214B11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D9AAA85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8C928B" w14:textId="37BFD70B" w:rsidR="00567339" w:rsidRPr="001A69B6" w:rsidRDefault="008810C6" w:rsidP="008810C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DEE3B8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D2E22F" w14:textId="068A24F7" w:rsidR="00567339" w:rsidRPr="001A69B6" w:rsidRDefault="00567339" w:rsidP="0056733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567339" w:rsidRPr="001A69B6" w14:paraId="6D7A40F8" w14:textId="77777777" w:rsidTr="000221B7">
        <w:tc>
          <w:tcPr>
            <w:tcW w:w="3870" w:type="dxa"/>
          </w:tcPr>
          <w:p w14:paraId="3B923E77" w14:textId="77777777" w:rsidR="00567339" w:rsidRPr="001A69B6" w:rsidRDefault="00567339" w:rsidP="00567339">
            <w:pPr>
              <w:spacing w:line="240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ทีพีไอ โพลีน เพาเวอร์ 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อ่อนนุช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7321F6" w14:textId="0AB86A14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FEAC62F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C207F6" w14:textId="3EC43D4B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B85131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0FA323" w14:textId="64B23901" w:rsidR="00567339" w:rsidRPr="004A307D" w:rsidRDefault="008810C6" w:rsidP="0056733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EF2437E" w14:textId="77777777" w:rsidR="00567339" w:rsidRPr="004A307D" w:rsidRDefault="00567339" w:rsidP="00567339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140114" w14:textId="7CB8CBA7" w:rsidR="00567339" w:rsidRPr="001A69B6" w:rsidRDefault="00567339" w:rsidP="0056733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</w:tr>
      <w:tr w:rsidR="00567339" w:rsidRPr="001A69B6" w14:paraId="34E24E0A" w14:textId="77777777" w:rsidTr="002C5266">
        <w:tc>
          <w:tcPr>
            <w:tcW w:w="3870" w:type="dxa"/>
          </w:tcPr>
          <w:p w14:paraId="7E996C98" w14:textId="77777777" w:rsidR="00567339" w:rsidRPr="001A69B6" w:rsidRDefault="00567339" w:rsidP="0056733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70" w:type="dxa"/>
            <w:shd w:val="clear" w:color="auto" w:fill="auto"/>
          </w:tcPr>
          <w:p w14:paraId="5EE811BB" w14:textId="5FCA3809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FD1F5C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A8B988" w14:textId="503B9FE2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7E25739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38DDC1" w14:textId="2441B5F4" w:rsidR="00567339" w:rsidRPr="001A69B6" w:rsidRDefault="008810C6" w:rsidP="0056733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DA009DB" w14:textId="77777777" w:rsidR="00567339" w:rsidRPr="001A69B6" w:rsidRDefault="00567339" w:rsidP="0056733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FA7011C" w14:textId="5869C126" w:rsidR="00567339" w:rsidRPr="001A69B6" w:rsidRDefault="00567339" w:rsidP="0056733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567339" w:rsidRPr="001A69B6" w14:paraId="672DE270" w14:textId="77777777" w:rsidTr="002C5266">
        <w:tc>
          <w:tcPr>
            <w:tcW w:w="3870" w:type="dxa"/>
          </w:tcPr>
          <w:p w14:paraId="68D89851" w14:textId="77777777" w:rsidR="00567339" w:rsidRPr="001A69B6" w:rsidRDefault="00567339" w:rsidP="0056733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  <w:shd w:val="clear" w:color="auto" w:fill="auto"/>
          </w:tcPr>
          <w:p w14:paraId="58584E97" w14:textId="6BD4A901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ECBD7AA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1D624E" w14:textId="0DE26899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514A76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A28216" w14:textId="7C4B7BDD" w:rsidR="00567339" w:rsidRPr="001A69B6" w:rsidRDefault="008810C6" w:rsidP="0056733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29,629</w:t>
            </w:r>
          </w:p>
        </w:tc>
        <w:tc>
          <w:tcPr>
            <w:tcW w:w="270" w:type="dxa"/>
          </w:tcPr>
          <w:p w14:paraId="7D654B26" w14:textId="77777777" w:rsidR="00567339" w:rsidRPr="001A69B6" w:rsidRDefault="00567339" w:rsidP="0056733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200E3BF" w14:textId="6C23B5D4" w:rsidR="00567339" w:rsidRPr="001A69B6" w:rsidRDefault="00567339" w:rsidP="0056733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36,319</w:t>
            </w:r>
          </w:p>
        </w:tc>
      </w:tr>
      <w:tr w:rsidR="00567339" w:rsidRPr="001A69B6" w14:paraId="2B6B9007" w14:textId="77777777" w:rsidTr="009229DC">
        <w:tc>
          <w:tcPr>
            <w:tcW w:w="3870" w:type="dxa"/>
          </w:tcPr>
          <w:p w14:paraId="350CC75E" w14:textId="77777777" w:rsidR="00567339" w:rsidRPr="001A69B6" w:rsidRDefault="00567339" w:rsidP="0056733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shd w:val="clear" w:color="auto" w:fill="auto"/>
          </w:tcPr>
          <w:p w14:paraId="46493166" w14:textId="58646F3E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F8DE24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6EB483" w14:textId="67160EBF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00FF097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8D9E7B" w14:textId="6AF69441" w:rsidR="00567339" w:rsidRPr="00925592" w:rsidRDefault="008810C6" w:rsidP="00567339">
            <w:pPr>
              <w:tabs>
                <w:tab w:val="decimal" w:pos="835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</w:tcPr>
          <w:p w14:paraId="5A05B56A" w14:textId="77777777" w:rsidR="00567339" w:rsidRPr="001A69B6" w:rsidRDefault="00567339" w:rsidP="0056733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80D9075" w14:textId="31037CDA" w:rsidR="00567339" w:rsidRPr="001A69B6" w:rsidRDefault="00567339" w:rsidP="0056733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</w:tr>
      <w:tr w:rsidR="00567339" w:rsidRPr="001A69B6" w14:paraId="40F15DB8" w14:textId="77777777" w:rsidTr="009229DC">
        <w:tc>
          <w:tcPr>
            <w:tcW w:w="3870" w:type="dxa"/>
          </w:tcPr>
          <w:p w14:paraId="588126DF" w14:textId="77777777" w:rsidR="00567339" w:rsidRPr="001A69B6" w:rsidRDefault="00567339" w:rsidP="0056733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6DBD1A0B" w14:textId="200C7C4F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9CFA75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4101B1" w14:textId="50BCDC73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EABD11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63FFE1" w14:textId="4DCB3735" w:rsidR="00567339" w:rsidRPr="001A69B6" w:rsidRDefault="008810C6" w:rsidP="0056733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270" w:type="dxa"/>
          </w:tcPr>
          <w:p w14:paraId="265C3840" w14:textId="77777777" w:rsidR="00567339" w:rsidRPr="001A69B6" w:rsidRDefault="00567339" w:rsidP="0056733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AE6BD1A" w14:textId="6DD99454" w:rsidR="00567339" w:rsidRPr="001A69B6" w:rsidRDefault="00567339" w:rsidP="0056733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  <w:tr w:rsidR="00567339" w:rsidRPr="001A69B6" w14:paraId="174CF5EF" w14:textId="77777777" w:rsidTr="009229DC">
        <w:tc>
          <w:tcPr>
            <w:tcW w:w="3870" w:type="dxa"/>
          </w:tcPr>
          <w:p w14:paraId="334DFA09" w14:textId="77777777" w:rsidR="00567339" w:rsidRPr="001A69B6" w:rsidRDefault="00567339" w:rsidP="00567339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TPI Polene Power Investment Co., Ltd.</w:t>
            </w:r>
          </w:p>
        </w:tc>
        <w:tc>
          <w:tcPr>
            <w:tcW w:w="1170" w:type="dxa"/>
            <w:shd w:val="clear" w:color="auto" w:fill="auto"/>
          </w:tcPr>
          <w:p w14:paraId="517DFD17" w14:textId="1A09B3ED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6342AE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01F98F" w14:textId="77777777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CFAF74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8ABA13" w14:textId="0811BA8F" w:rsidR="00567339" w:rsidRPr="001A69B6" w:rsidRDefault="008810C6" w:rsidP="008810C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1148F0" w14:textId="77777777" w:rsidR="00567339" w:rsidRPr="001A69B6" w:rsidRDefault="00567339" w:rsidP="0056733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B27F775" w14:textId="4F1C5240" w:rsidR="00567339" w:rsidRPr="001A69B6" w:rsidRDefault="00567339" w:rsidP="0056733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567339" w:rsidRPr="001A69B6" w14:paraId="28409586" w14:textId="77777777" w:rsidTr="009229DC">
        <w:tc>
          <w:tcPr>
            <w:tcW w:w="3870" w:type="dxa"/>
          </w:tcPr>
          <w:p w14:paraId="77C9B183" w14:textId="540ED136" w:rsidR="00567339" w:rsidRPr="001A69B6" w:rsidRDefault="00567339" w:rsidP="00567339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ทีพีไอ โอเลฟินส์ จำกัด</w:t>
            </w:r>
          </w:p>
        </w:tc>
        <w:tc>
          <w:tcPr>
            <w:tcW w:w="1170" w:type="dxa"/>
            <w:shd w:val="clear" w:color="auto" w:fill="auto"/>
          </w:tcPr>
          <w:p w14:paraId="0FABF264" w14:textId="01483AAE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27EAD49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CAA3E2" w14:textId="757218FB" w:rsidR="00567339" w:rsidRPr="001A69B6" w:rsidRDefault="00567339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8FDF130" w14:textId="77777777" w:rsidR="00567339" w:rsidRPr="001A69B6" w:rsidRDefault="00567339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1AA158" w14:textId="2B2EAC4F" w:rsidR="00567339" w:rsidRPr="001A69B6" w:rsidRDefault="008810C6" w:rsidP="008810C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AC7DD2" w14:textId="77777777" w:rsidR="00567339" w:rsidRPr="001A69B6" w:rsidRDefault="00567339" w:rsidP="0056733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5639465" w14:textId="0C8C4548" w:rsidR="00567339" w:rsidRPr="00E84E3C" w:rsidRDefault="00567339" w:rsidP="0056733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E3C18" w:rsidRPr="001A69B6" w14:paraId="5529DDEB" w14:textId="77777777" w:rsidTr="009229DC">
        <w:tc>
          <w:tcPr>
            <w:tcW w:w="3870" w:type="dxa"/>
          </w:tcPr>
          <w:p w14:paraId="182F70CD" w14:textId="6E95EE21" w:rsidR="007E3C18" w:rsidRDefault="007E3C18" w:rsidP="00567339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6F0718E0" w14:textId="4E4BCC5D" w:rsidR="007E3C18" w:rsidRDefault="007E3C18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523040" w14:textId="77777777" w:rsidR="007E3C18" w:rsidRPr="001A69B6" w:rsidRDefault="007E3C18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11F03A" w14:textId="4CEBDAD6" w:rsidR="007E3C18" w:rsidRDefault="007E3C18" w:rsidP="005673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39A6FA" w14:textId="77777777" w:rsidR="007E3C18" w:rsidRPr="001A69B6" w:rsidRDefault="007E3C18" w:rsidP="005673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C7B0B8" w14:textId="0F370F6C" w:rsidR="007E3C18" w:rsidRDefault="007E3C18" w:rsidP="008810C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AD34BE6" w14:textId="77777777" w:rsidR="007E3C18" w:rsidRPr="001A69B6" w:rsidRDefault="007E3C18" w:rsidP="0056733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7139437" w14:textId="4E57673E" w:rsidR="007E3C18" w:rsidRDefault="007E3C18" w:rsidP="007E3C1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0F58" w:rsidRPr="001A69B6" w14:paraId="2A3BBFBB" w14:textId="77777777" w:rsidTr="00AB0F58">
        <w:tc>
          <w:tcPr>
            <w:tcW w:w="3870" w:type="dxa"/>
          </w:tcPr>
          <w:p w14:paraId="0A8B8567" w14:textId="61FEF3A9" w:rsidR="00AB0F58" w:rsidRPr="001A69B6" w:rsidRDefault="00AB0F58" w:rsidP="00AB0F58">
            <w:pPr>
              <w:ind w:left="342" w:right="-250" w:hanging="3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25897744" w14:textId="77777777" w:rsidR="00AB0F58" w:rsidRPr="001A69B6" w:rsidRDefault="00AB0F58" w:rsidP="00AB0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5B1440C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8C39C2" w14:textId="77777777" w:rsidR="00AB0F58" w:rsidRPr="001A69B6" w:rsidRDefault="00AB0F58" w:rsidP="00AB0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908032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92EB43" w14:textId="77777777" w:rsidR="00AB0F58" w:rsidRPr="001A69B6" w:rsidRDefault="00AB0F58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82ECD" w14:textId="77777777" w:rsidR="00AB0F58" w:rsidRPr="001A69B6" w:rsidRDefault="00AB0F58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08308F" w14:textId="77777777" w:rsidR="00AB0F58" w:rsidRPr="00E84E3C" w:rsidRDefault="00AB0F58" w:rsidP="00AB0F5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7114" w:rsidRPr="001A69B6" w14:paraId="6D182E2B" w14:textId="77777777" w:rsidTr="003173E1">
        <w:tc>
          <w:tcPr>
            <w:tcW w:w="3870" w:type="dxa"/>
            <w:vAlign w:val="bottom"/>
          </w:tcPr>
          <w:p w14:paraId="28B455EA" w14:textId="1B836478" w:rsidR="00857114" w:rsidRPr="001A69B6" w:rsidRDefault="00857114" w:rsidP="0085711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2950B72B" w14:textId="0EDA3EAF" w:rsidR="00857114" w:rsidRPr="001A69B6" w:rsidRDefault="007E3C18" w:rsidP="0085711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7,935</w:t>
            </w:r>
          </w:p>
        </w:tc>
        <w:tc>
          <w:tcPr>
            <w:tcW w:w="270" w:type="dxa"/>
            <w:shd w:val="clear" w:color="auto" w:fill="auto"/>
          </w:tcPr>
          <w:p w14:paraId="188FB933" w14:textId="77777777" w:rsidR="00857114" w:rsidRPr="001A69B6" w:rsidRDefault="00857114" w:rsidP="0085711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C0A56E" w14:textId="04A3EDAB" w:rsidR="00857114" w:rsidRPr="001A69B6" w:rsidRDefault="00857114" w:rsidP="0085711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5,415</w:t>
            </w:r>
          </w:p>
        </w:tc>
        <w:tc>
          <w:tcPr>
            <w:tcW w:w="270" w:type="dxa"/>
          </w:tcPr>
          <w:p w14:paraId="659746DF" w14:textId="77777777" w:rsidR="00857114" w:rsidRPr="001A69B6" w:rsidRDefault="00857114" w:rsidP="0085711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86D803" w14:textId="02E61BF8" w:rsidR="00857114" w:rsidRPr="001A69B6" w:rsidRDefault="007E3C18" w:rsidP="00857114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6,702</w:t>
            </w:r>
          </w:p>
        </w:tc>
        <w:tc>
          <w:tcPr>
            <w:tcW w:w="270" w:type="dxa"/>
          </w:tcPr>
          <w:p w14:paraId="0B19E6BA" w14:textId="77777777" w:rsidR="00857114" w:rsidRPr="001A69B6" w:rsidRDefault="00857114" w:rsidP="0085711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B515F4" w14:textId="797DF28C" w:rsidR="00857114" w:rsidRPr="001A69B6" w:rsidRDefault="00857114" w:rsidP="0085711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4,642</w:t>
            </w:r>
          </w:p>
        </w:tc>
      </w:tr>
      <w:tr w:rsidR="00857114" w:rsidRPr="001A69B6" w14:paraId="0D86405F" w14:textId="77777777" w:rsidTr="003173E1">
        <w:tc>
          <w:tcPr>
            <w:tcW w:w="3870" w:type="dxa"/>
            <w:vAlign w:val="bottom"/>
          </w:tcPr>
          <w:p w14:paraId="53B023A0" w14:textId="485FF1B3" w:rsidR="00857114" w:rsidRPr="001A69B6" w:rsidRDefault="00857114" w:rsidP="00857114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753A2A5" w14:textId="65A3797E" w:rsidR="00857114" w:rsidRPr="008E06D1" w:rsidRDefault="007E3C18" w:rsidP="0085711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E934E89" w14:textId="77777777" w:rsidR="00857114" w:rsidRPr="001A69B6" w:rsidRDefault="00857114" w:rsidP="0085711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38B943" w14:textId="1FE175BE" w:rsidR="00857114" w:rsidRPr="001A69B6" w:rsidRDefault="00857114" w:rsidP="0085711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F27EA80" w14:textId="77777777" w:rsidR="00857114" w:rsidRPr="001A69B6" w:rsidRDefault="00857114" w:rsidP="0085711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5BFBF5" w14:textId="50CBA527" w:rsidR="00857114" w:rsidRPr="001A69B6" w:rsidRDefault="007E3C18" w:rsidP="00857114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8DD961C" w14:textId="77777777" w:rsidR="00857114" w:rsidRPr="001A69B6" w:rsidRDefault="00857114" w:rsidP="0085711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7D47B2D" w14:textId="6FCED998" w:rsidR="00857114" w:rsidRPr="001A69B6" w:rsidRDefault="00857114" w:rsidP="008571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A0AB9" w:rsidRPr="001A69B6" w14:paraId="7C7718DE" w14:textId="77777777" w:rsidTr="009229DC">
        <w:tc>
          <w:tcPr>
            <w:tcW w:w="3870" w:type="dxa"/>
            <w:vAlign w:val="bottom"/>
          </w:tcPr>
          <w:p w14:paraId="0C49D19A" w14:textId="77777777" w:rsidR="00FA0AB9" w:rsidRPr="001A69B6" w:rsidRDefault="00FA0AB9" w:rsidP="00AB0F5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6FAA750" w14:textId="77777777" w:rsidR="00FA0AB9" w:rsidRDefault="00FA0AB9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F15B89" w14:textId="77777777" w:rsidR="00FA0AB9" w:rsidRPr="001A69B6" w:rsidRDefault="00FA0AB9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518ECE" w14:textId="77777777" w:rsidR="00FA0AB9" w:rsidRDefault="00FA0AB9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E04E39" w14:textId="77777777" w:rsidR="00FA0AB9" w:rsidRPr="001A69B6" w:rsidRDefault="00FA0AB9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25D54D" w14:textId="77777777" w:rsidR="00FA0AB9" w:rsidRDefault="00FA0AB9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4905C" w14:textId="77777777" w:rsidR="00FA0AB9" w:rsidRPr="001A69B6" w:rsidRDefault="00FA0AB9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5D30BC3" w14:textId="77777777" w:rsidR="00FA0AB9" w:rsidRDefault="00FA0AB9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0AB9" w:rsidRPr="001A69B6" w14:paraId="464CFAC2" w14:textId="77777777" w:rsidTr="009229DC">
        <w:tc>
          <w:tcPr>
            <w:tcW w:w="3870" w:type="dxa"/>
            <w:vAlign w:val="bottom"/>
          </w:tcPr>
          <w:p w14:paraId="5EC9A155" w14:textId="77777777" w:rsidR="00FA0AB9" w:rsidRPr="001A69B6" w:rsidRDefault="00FA0AB9" w:rsidP="00AB0F5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83F143D" w14:textId="77777777" w:rsidR="00FA0AB9" w:rsidRDefault="00FA0AB9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F86A9D" w14:textId="77777777" w:rsidR="00FA0AB9" w:rsidRPr="001A69B6" w:rsidRDefault="00FA0AB9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EC5A7" w14:textId="77777777" w:rsidR="00FA0AB9" w:rsidRDefault="00FA0AB9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916F7B" w14:textId="77777777" w:rsidR="00FA0AB9" w:rsidRPr="001A69B6" w:rsidRDefault="00FA0AB9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6EBD64" w14:textId="77777777" w:rsidR="00FA0AB9" w:rsidRDefault="00FA0AB9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47AF9" w14:textId="77777777" w:rsidR="00FA0AB9" w:rsidRPr="001A69B6" w:rsidRDefault="00FA0AB9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CCE6D88" w14:textId="77777777" w:rsidR="00FA0AB9" w:rsidRDefault="00FA0AB9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0AB9" w:rsidRPr="001A69B6" w14:paraId="27D96C55" w14:textId="77777777" w:rsidTr="009229DC">
        <w:tc>
          <w:tcPr>
            <w:tcW w:w="3870" w:type="dxa"/>
            <w:vAlign w:val="bottom"/>
          </w:tcPr>
          <w:p w14:paraId="0B369E64" w14:textId="77777777" w:rsidR="00FA0AB9" w:rsidRPr="001A69B6" w:rsidRDefault="00FA0AB9" w:rsidP="00AB0F5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9671B93" w14:textId="77777777" w:rsidR="00FA0AB9" w:rsidRDefault="00FA0AB9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99A78D" w14:textId="77777777" w:rsidR="00FA0AB9" w:rsidRPr="001A69B6" w:rsidRDefault="00FA0AB9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BD9B33" w14:textId="77777777" w:rsidR="00FA0AB9" w:rsidRDefault="00FA0AB9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F7B83C" w14:textId="77777777" w:rsidR="00FA0AB9" w:rsidRPr="001A69B6" w:rsidRDefault="00FA0AB9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63C54A" w14:textId="77777777" w:rsidR="00FA0AB9" w:rsidRDefault="00FA0AB9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948C82" w14:textId="77777777" w:rsidR="00FA0AB9" w:rsidRPr="001A69B6" w:rsidRDefault="00FA0AB9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9DF5555" w14:textId="77777777" w:rsidR="00FA0AB9" w:rsidRDefault="00FA0AB9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1E12" w:rsidRPr="001A69B6" w14:paraId="6D449C03" w14:textId="77777777" w:rsidTr="009229DC">
        <w:tc>
          <w:tcPr>
            <w:tcW w:w="3870" w:type="dxa"/>
            <w:vAlign w:val="bottom"/>
          </w:tcPr>
          <w:p w14:paraId="3402DDD9" w14:textId="77777777" w:rsidR="00201E12" w:rsidRPr="001A69B6" w:rsidRDefault="00201E12" w:rsidP="00AB0F5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D05947D" w14:textId="77777777" w:rsidR="00201E12" w:rsidRDefault="00201E12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A1E6444" w14:textId="77777777" w:rsidR="00201E12" w:rsidRPr="001A69B6" w:rsidRDefault="00201E12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F94B0F" w14:textId="77777777" w:rsidR="00201E12" w:rsidRDefault="00201E12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C16DCB" w14:textId="77777777" w:rsidR="00201E12" w:rsidRPr="001A69B6" w:rsidRDefault="00201E12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9DDB71" w14:textId="77777777" w:rsidR="00201E12" w:rsidRDefault="00201E12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F83799" w14:textId="77777777" w:rsidR="00201E12" w:rsidRPr="001A69B6" w:rsidRDefault="00201E12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E79AF3E" w14:textId="77777777" w:rsidR="00201E12" w:rsidRDefault="00201E12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0AB9" w:rsidRPr="001A69B6" w14:paraId="21829201" w14:textId="77777777" w:rsidTr="009229DC">
        <w:tc>
          <w:tcPr>
            <w:tcW w:w="3870" w:type="dxa"/>
          </w:tcPr>
          <w:p w14:paraId="26699DB4" w14:textId="1462DD91" w:rsidR="00FA0AB9" w:rsidRPr="001A69B6" w:rsidRDefault="00FA0AB9" w:rsidP="00FA0AB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lastRenderedPageBreak/>
              <w:br w:type="page"/>
            </w: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1170" w:type="dxa"/>
            <w:shd w:val="clear" w:color="auto" w:fill="auto"/>
          </w:tcPr>
          <w:p w14:paraId="3CD3B86A" w14:textId="77777777" w:rsidR="00FA0AB9" w:rsidRPr="008E06D1" w:rsidRDefault="00FA0AB9" w:rsidP="00FA0AB9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15692ED" w14:textId="77777777" w:rsidR="00FA0AB9" w:rsidRPr="001A69B6" w:rsidRDefault="00FA0AB9" w:rsidP="00FA0A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4F4E77" w14:textId="77777777" w:rsidR="00FA0AB9" w:rsidRPr="001A69B6" w:rsidRDefault="00FA0AB9" w:rsidP="00FA0AB9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81DFD5" w14:textId="77777777" w:rsidR="00FA0AB9" w:rsidRPr="001A69B6" w:rsidRDefault="00FA0AB9" w:rsidP="00FA0A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74B57C" w14:textId="77777777" w:rsidR="00FA0AB9" w:rsidRPr="001A69B6" w:rsidRDefault="00FA0AB9" w:rsidP="00FA0AB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633E59" w14:textId="77777777" w:rsidR="00FA0AB9" w:rsidRPr="001A69B6" w:rsidRDefault="00FA0AB9" w:rsidP="00FA0AB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5BB02D" w14:textId="77777777" w:rsidR="00FA0AB9" w:rsidRPr="001A69B6" w:rsidRDefault="00FA0AB9" w:rsidP="00FA0AB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0AB9" w:rsidRPr="001A69B6" w14:paraId="485BD79E" w14:textId="77777777" w:rsidTr="009229DC">
        <w:tc>
          <w:tcPr>
            <w:tcW w:w="3870" w:type="dxa"/>
          </w:tcPr>
          <w:p w14:paraId="09F13F54" w14:textId="18CBAB8A" w:rsidR="00FA0AB9" w:rsidRPr="001A69B6" w:rsidRDefault="00FA0AB9" w:rsidP="00FA0AB9">
            <w:pPr>
              <w:spacing w:line="240" w:lineRule="auto"/>
              <w:ind w:left="524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</w:t>
            </w:r>
            <w:r w:rsidR="006316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หมุนเวียน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170" w:type="dxa"/>
            <w:shd w:val="clear" w:color="auto" w:fill="auto"/>
          </w:tcPr>
          <w:p w14:paraId="07172235" w14:textId="77777777" w:rsidR="00FA0AB9" w:rsidRPr="008E06D1" w:rsidRDefault="00FA0AB9" w:rsidP="00FA0AB9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87F092" w14:textId="77777777" w:rsidR="00FA0AB9" w:rsidRPr="001A69B6" w:rsidRDefault="00FA0AB9" w:rsidP="00FA0A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24D60D" w14:textId="77777777" w:rsidR="00FA0AB9" w:rsidRPr="001A69B6" w:rsidRDefault="00FA0AB9" w:rsidP="00FA0AB9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346F5D" w14:textId="77777777" w:rsidR="00FA0AB9" w:rsidRPr="001A69B6" w:rsidRDefault="00FA0AB9" w:rsidP="00FA0A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A116EE" w14:textId="77777777" w:rsidR="00FA0AB9" w:rsidRPr="001A69B6" w:rsidRDefault="00FA0AB9" w:rsidP="00FA0AB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998A1" w14:textId="77777777" w:rsidR="00FA0AB9" w:rsidRPr="001A69B6" w:rsidRDefault="00FA0AB9" w:rsidP="00FA0AB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1612F2E" w14:textId="77777777" w:rsidR="00FA0AB9" w:rsidRPr="001A69B6" w:rsidRDefault="00FA0AB9" w:rsidP="00FA0AB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0F58" w:rsidRPr="001A69B6" w14:paraId="2571AB11" w14:textId="77777777" w:rsidTr="009229DC">
        <w:tc>
          <w:tcPr>
            <w:tcW w:w="3870" w:type="dxa"/>
          </w:tcPr>
          <w:p w14:paraId="726039E0" w14:textId="2BF42CD4" w:rsidR="00AB0F58" w:rsidRPr="001A69B6" w:rsidRDefault="00AB0F58" w:rsidP="00AB0F5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0993D82" w14:textId="0796F6E9" w:rsidR="00AB0F58" w:rsidRPr="008E06D1" w:rsidRDefault="00AB0F58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D99D3C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71EE1F" w14:textId="516882E0" w:rsidR="00AB0F58" w:rsidRPr="001A69B6" w:rsidRDefault="00AB0F58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C9079C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35B82D" w14:textId="718D36A6" w:rsidR="00AB0F58" w:rsidRPr="001A69B6" w:rsidRDefault="00AB0F58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75B49" w14:textId="77777777" w:rsidR="00AB0F58" w:rsidRPr="001A69B6" w:rsidRDefault="00AB0F58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A5B731" w14:textId="3171BE9E" w:rsidR="00AB0F58" w:rsidRPr="001A69B6" w:rsidRDefault="00AB0F58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14A1D" w:rsidRPr="001A69B6" w14:paraId="6E281AB7" w14:textId="77777777" w:rsidTr="003173E1">
        <w:tc>
          <w:tcPr>
            <w:tcW w:w="3870" w:type="dxa"/>
            <w:vAlign w:val="bottom"/>
          </w:tcPr>
          <w:p w14:paraId="14BC83F8" w14:textId="6D5018FD" w:rsidR="00014A1D" w:rsidRPr="001A69B6" w:rsidRDefault="00014A1D" w:rsidP="00014A1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1A69B6">
              <w:rPr>
                <w:rFonts w:ascii="Angsana New" w:hAnsi="Angsana New"/>
                <w:sz w:val="30"/>
                <w:szCs w:val="30"/>
              </w:rPr>
              <w:t>(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1A69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F1F7DF0" w14:textId="055DE068" w:rsidR="00014A1D" w:rsidRPr="008E06D1" w:rsidRDefault="00BC1180" w:rsidP="00014A1D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47,208</w:t>
            </w:r>
          </w:p>
        </w:tc>
        <w:tc>
          <w:tcPr>
            <w:tcW w:w="270" w:type="dxa"/>
            <w:shd w:val="clear" w:color="auto" w:fill="auto"/>
          </w:tcPr>
          <w:p w14:paraId="162F268C" w14:textId="77777777" w:rsidR="00014A1D" w:rsidRPr="001A69B6" w:rsidRDefault="00014A1D" w:rsidP="00014A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E691D7" w14:textId="40CDA343" w:rsidR="00014A1D" w:rsidRPr="001A69B6" w:rsidRDefault="00014A1D" w:rsidP="00014A1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86,615</w:t>
            </w:r>
          </w:p>
        </w:tc>
        <w:tc>
          <w:tcPr>
            <w:tcW w:w="270" w:type="dxa"/>
          </w:tcPr>
          <w:p w14:paraId="0D75BBCD" w14:textId="77777777" w:rsidR="00014A1D" w:rsidRPr="001A69B6" w:rsidRDefault="00014A1D" w:rsidP="00014A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B26104" w14:textId="1027D713" w:rsidR="00014A1D" w:rsidRPr="001A69B6" w:rsidRDefault="00BC1180" w:rsidP="00014A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20,495</w:t>
            </w:r>
          </w:p>
        </w:tc>
        <w:tc>
          <w:tcPr>
            <w:tcW w:w="270" w:type="dxa"/>
          </w:tcPr>
          <w:p w14:paraId="6E40C379" w14:textId="77777777" w:rsidR="00014A1D" w:rsidRPr="001A69B6" w:rsidRDefault="00014A1D" w:rsidP="00014A1D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597DDE3" w14:textId="766103C7" w:rsidR="00014A1D" w:rsidRPr="001A69B6" w:rsidRDefault="00014A1D" w:rsidP="00014A1D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35,173</w:t>
            </w:r>
          </w:p>
        </w:tc>
      </w:tr>
      <w:tr w:rsidR="00014A1D" w:rsidRPr="001A69B6" w14:paraId="7697858D" w14:textId="77777777" w:rsidTr="003173E1">
        <w:tc>
          <w:tcPr>
            <w:tcW w:w="3870" w:type="dxa"/>
            <w:vAlign w:val="bottom"/>
          </w:tcPr>
          <w:p w14:paraId="1395C2BD" w14:textId="6A7CB8DE" w:rsidR="00014A1D" w:rsidRPr="001A69B6" w:rsidRDefault="00014A1D" w:rsidP="00014A1D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35C81A2" w14:textId="1904419E" w:rsidR="00014A1D" w:rsidRPr="008E06D1" w:rsidRDefault="00BC1180" w:rsidP="00014A1D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2,723</w:t>
            </w:r>
          </w:p>
        </w:tc>
        <w:tc>
          <w:tcPr>
            <w:tcW w:w="270" w:type="dxa"/>
            <w:shd w:val="clear" w:color="auto" w:fill="auto"/>
          </w:tcPr>
          <w:p w14:paraId="3EE60DCD" w14:textId="77777777" w:rsidR="00014A1D" w:rsidRPr="001A69B6" w:rsidRDefault="00014A1D" w:rsidP="00014A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AC4552" w14:textId="2BFD0E98" w:rsidR="00014A1D" w:rsidRPr="001A69B6" w:rsidRDefault="00014A1D" w:rsidP="00014A1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2,718</w:t>
            </w:r>
          </w:p>
        </w:tc>
        <w:tc>
          <w:tcPr>
            <w:tcW w:w="270" w:type="dxa"/>
          </w:tcPr>
          <w:p w14:paraId="5DEC1814" w14:textId="77777777" w:rsidR="00014A1D" w:rsidRPr="001A69B6" w:rsidRDefault="00014A1D" w:rsidP="00014A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64A76F" w14:textId="6372B0F8" w:rsidR="00014A1D" w:rsidRPr="001A69B6" w:rsidRDefault="00BC1180" w:rsidP="00BC118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7823F1" w14:textId="77777777" w:rsidR="00014A1D" w:rsidRPr="001A69B6" w:rsidRDefault="00014A1D" w:rsidP="00014A1D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07AD7E" w14:textId="02DAF39D" w:rsidR="00014A1D" w:rsidRPr="001A69B6" w:rsidRDefault="00014A1D" w:rsidP="00014A1D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014A1D" w:rsidRPr="001A69B6" w14:paraId="075A3EB5" w14:textId="77777777" w:rsidTr="003173E1">
        <w:tc>
          <w:tcPr>
            <w:tcW w:w="3870" w:type="dxa"/>
            <w:vAlign w:val="bottom"/>
          </w:tcPr>
          <w:p w14:paraId="2DEB56B4" w14:textId="0F68CC8A" w:rsidR="00014A1D" w:rsidRPr="001A69B6" w:rsidRDefault="00014A1D" w:rsidP="00014A1D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A69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ระยองป่าไม้</w:t>
            </w:r>
            <w:r w:rsidRPr="001A69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86A0132" w14:textId="24DF6D36" w:rsidR="00014A1D" w:rsidRPr="008E06D1" w:rsidRDefault="00BC1180" w:rsidP="00014A1D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55BCB1C8" w14:textId="77777777" w:rsidR="00014A1D" w:rsidRPr="001A69B6" w:rsidRDefault="00014A1D" w:rsidP="00014A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FD1E99" w14:textId="2625A693" w:rsidR="00014A1D" w:rsidRPr="001A69B6" w:rsidRDefault="00014A1D" w:rsidP="00014A1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</w:tcPr>
          <w:p w14:paraId="038B9E5D" w14:textId="77777777" w:rsidR="00014A1D" w:rsidRPr="001A69B6" w:rsidRDefault="00014A1D" w:rsidP="00014A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4713E7" w14:textId="7752AB1E" w:rsidR="00014A1D" w:rsidRPr="001A69B6" w:rsidRDefault="00BC1180" w:rsidP="00BC118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27D34EA6" w14:textId="77777777" w:rsidR="00014A1D" w:rsidRPr="001A69B6" w:rsidRDefault="00014A1D" w:rsidP="00014A1D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7D05F3" w14:textId="24C08D80" w:rsidR="00014A1D" w:rsidRPr="001A69B6" w:rsidRDefault="00014A1D" w:rsidP="00014A1D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014A1D" w:rsidRPr="001A69B6" w14:paraId="1CAC8BC6" w14:textId="77777777" w:rsidTr="003173E1">
        <w:tc>
          <w:tcPr>
            <w:tcW w:w="3870" w:type="dxa"/>
            <w:vAlign w:val="bottom"/>
          </w:tcPr>
          <w:p w14:paraId="2C2449F2" w14:textId="7BF0F426" w:rsidR="00014A1D" w:rsidRPr="001A69B6" w:rsidRDefault="00014A1D" w:rsidP="00014A1D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</w:tcPr>
          <w:p w14:paraId="0735987E" w14:textId="2A6D88BC" w:rsidR="00014A1D" w:rsidRPr="008E06D1" w:rsidRDefault="00BC1180" w:rsidP="00BC1180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E27C981" w14:textId="77777777" w:rsidR="00014A1D" w:rsidRPr="001A69B6" w:rsidRDefault="00014A1D" w:rsidP="00014A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6A2863" w14:textId="0D742893" w:rsidR="00014A1D" w:rsidRPr="001A69B6" w:rsidRDefault="00014A1D" w:rsidP="00014A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E9C4597" w14:textId="77777777" w:rsidR="00014A1D" w:rsidRPr="001A69B6" w:rsidRDefault="00014A1D" w:rsidP="00014A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693B6" w14:textId="270FF99B" w:rsidR="00014A1D" w:rsidRPr="001A69B6" w:rsidRDefault="00BC1180" w:rsidP="00BC118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EFD8F7F" w14:textId="77777777" w:rsidR="00014A1D" w:rsidRPr="001A69B6" w:rsidRDefault="00014A1D" w:rsidP="00014A1D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76E7EE" w14:textId="0A013B93" w:rsidR="00014A1D" w:rsidRPr="001A69B6" w:rsidRDefault="00014A1D" w:rsidP="00014A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4A1D" w:rsidRPr="001A69B6" w14:paraId="199E8E04" w14:textId="77777777" w:rsidTr="003173E1">
        <w:tc>
          <w:tcPr>
            <w:tcW w:w="3870" w:type="dxa"/>
            <w:vAlign w:val="bottom"/>
          </w:tcPr>
          <w:p w14:paraId="33D0CC4A" w14:textId="059DE1C7" w:rsidR="00014A1D" w:rsidRPr="001A69B6" w:rsidRDefault="00014A1D" w:rsidP="00014A1D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70" w:type="dxa"/>
            <w:shd w:val="clear" w:color="auto" w:fill="auto"/>
          </w:tcPr>
          <w:p w14:paraId="6C3A1004" w14:textId="47235F26" w:rsidR="00014A1D" w:rsidRPr="008E06D1" w:rsidRDefault="00BC1180" w:rsidP="00014A1D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A856131" w14:textId="77777777" w:rsidR="00014A1D" w:rsidRPr="001A69B6" w:rsidRDefault="00014A1D" w:rsidP="00014A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EE5278" w14:textId="3C455AB5" w:rsidR="00014A1D" w:rsidRPr="001A69B6" w:rsidRDefault="00014A1D" w:rsidP="00014A1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6DE8BE1" w14:textId="77777777" w:rsidR="00014A1D" w:rsidRPr="001A69B6" w:rsidRDefault="00014A1D" w:rsidP="00014A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A8F8C1" w14:textId="2AE779B7" w:rsidR="00014A1D" w:rsidRPr="001A69B6" w:rsidRDefault="00BC1180" w:rsidP="00BC118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5BB890" w14:textId="77777777" w:rsidR="00014A1D" w:rsidRPr="001A69B6" w:rsidRDefault="00014A1D" w:rsidP="00014A1D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C44BD9" w14:textId="6C57393C" w:rsidR="00014A1D" w:rsidRPr="001A69B6" w:rsidRDefault="00014A1D" w:rsidP="00014A1D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014A1D" w:rsidRPr="001A69B6" w14:paraId="4A15CFBA" w14:textId="77777777" w:rsidTr="003173E1">
        <w:tc>
          <w:tcPr>
            <w:tcW w:w="3870" w:type="dxa"/>
            <w:vAlign w:val="bottom"/>
          </w:tcPr>
          <w:p w14:paraId="227AFD94" w14:textId="0AD74DC4" w:rsidR="00014A1D" w:rsidRPr="001A69B6" w:rsidRDefault="00014A1D" w:rsidP="00014A1D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4076">
              <w:rPr>
                <w:rFonts w:ascii="Angsana New" w:hAnsi="Angsana New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170" w:type="dxa"/>
            <w:shd w:val="clear" w:color="auto" w:fill="auto"/>
          </w:tcPr>
          <w:p w14:paraId="635ED7A7" w14:textId="33062041" w:rsidR="00014A1D" w:rsidRPr="008E06D1" w:rsidRDefault="00BC1180" w:rsidP="00014A1D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884070C" w14:textId="77777777" w:rsidR="00014A1D" w:rsidRPr="001A69B6" w:rsidRDefault="00014A1D" w:rsidP="00014A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0F27FC" w14:textId="4BB59A49" w:rsidR="00014A1D" w:rsidRPr="001A69B6" w:rsidRDefault="00014A1D" w:rsidP="00014A1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3C7DB31B" w14:textId="77777777" w:rsidR="00014A1D" w:rsidRPr="001A69B6" w:rsidRDefault="00014A1D" w:rsidP="00014A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4CF45E" w14:textId="0D35231F" w:rsidR="00014A1D" w:rsidRPr="00BC7383" w:rsidRDefault="00BC1180" w:rsidP="00014A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C4780A8" w14:textId="77777777" w:rsidR="00014A1D" w:rsidRPr="001A69B6" w:rsidRDefault="00014A1D" w:rsidP="00014A1D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1F83F2" w14:textId="693BB3E5" w:rsidR="00014A1D" w:rsidRPr="001A69B6" w:rsidRDefault="00014A1D" w:rsidP="00014A1D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</w:tr>
      <w:tr w:rsidR="00014A1D" w:rsidRPr="001A69B6" w14:paraId="11899FDD" w14:textId="77777777" w:rsidTr="003173E1">
        <w:tc>
          <w:tcPr>
            <w:tcW w:w="3870" w:type="dxa"/>
            <w:vAlign w:val="bottom"/>
          </w:tcPr>
          <w:p w14:paraId="41CEF34E" w14:textId="078BDACA" w:rsidR="00014A1D" w:rsidRPr="001A69B6" w:rsidRDefault="00014A1D" w:rsidP="00014A1D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58BDEB" w14:textId="128A9680" w:rsidR="00014A1D" w:rsidRPr="00A96A33" w:rsidRDefault="00BC1180" w:rsidP="00014A1D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57,942</w:t>
            </w:r>
          </w:p>
        </w:tc>
        <w:tc>
          <w:tcPr>
            <w:tcW w:w="270" w:type="dxa"/>
            <w:shd w:val="clear" w:color="auto" w:fill="auto"/>
          </w:tcPr>
          <w:p w14:paraId="567ABE41" w14:textId="77777777" w:rsidR="00014A1D" w:rsidRPr="001A69B6" w:rsidRDefault="00014A1D" w:rsidP="00014A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E1B44E" w14:textId="10ECB5C5" w:rsidR="00014A1D" w:rsidRPr="001A69B6" w:rsidRDefault="00014A1D" w:rsidP="00014A1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94,889</w:t>
            </w:r>
          </w:p>
        </w:tc>
        <w:tc>
          <w:tcPr>
            <w:tcW w:w="270" w:type="dxa"/>
          </w:tcPr>
          <w:p w14:paraId="16CEF55F" w14:textId="77777777" w:rsidR="00014A1D" w:rsidRPr="001A69B6" w:rsidRDefault="00014A1D" w:rsidP="00014A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A7F99B" w14:textId="72D52B1E" w:rsidR="00014A1D" w:rsidRPr="00A96A33" w:rsidRDefault="00BC1180" w:rsidP="00014A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593,101</w:t>
            </w:r>
          </w:p>
        </w:tc>
        <w:tc>
          <w:tcPr>
            <w:tcW w:w="270" w:type="dxa"/>
          </w:tcPr>
          <w:p w14:paraId="731F7CB5" w14:textId="77777777" w:rsidR="00014A1D" w:rsidRPr="001A69B6" w:rsidRDefault="00014A1D" w:rsidP="00014A1D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001DF2" w14:textId="32715732" w:rsidR="00014A1D" w:rsidRPr="001A69B6" w:rsidRDefault="00014A1D" w:rsidP="00014A1D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470,831</w:t>
            </w:r>
          </w:p>
        </w:tc>
      </w:tr>
      <w:tr w:rsidR="00AB0F58" w:rsidRPr="001A69B6" w14:paraId="45A6D8BC" w14:textId="77777777" w:rsidTr="00EB67CE">
        <w:tc>
          <w:tcPr>
            <w:tcW w:w="3870" w:type="dxa"/>
            <w:vAlign w:val="bottom"/>
          </w:tcPr>
          <w:p w14:paraId="151D4D4C" w14:textId="77777777" w:rsidR="003C601E" w:rsidRDefault="00AB0F58" w:rsidP="000105FE">
            <w:pPr>
              <w:spacing w:line="240" w:lineRule="auto"/>
              <w:ind w:left="254" w:hanging="25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28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E28D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2E617223" w14:textId="79D2553F" w:rsidR="00AB0F58" w:rsidRPr="001A69B6" w:rsidRDefault="00AB0F58" w:rsidP="003C601E">
            <w:pPr>
              <w:spacing w:line="240" w:lineRule="auto"/>
              <w:ind w:left="254" w:hanging="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28D0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461BC" w14:textId="4B22D3EE" w:rsidR="00AB0F58" w:rsidRPr="001A69B6" w:rsidRDefault="00984B3F" w:rsidP="00AB0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064BE8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AB841" w14:textId="06123412" w:rsidR="00AB0F58" w:rsidRPr="001A69B6" w:rsidRDefault="00AB0F58" w:rsidP="00AB0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B7F91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98B02" w14:textId="12292A67" w:rsidR="00AB0F58" w:rsidRPr="001A69B6" w:rsidRDefault="00984B3F" w:rsidP="00984B3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D6A173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C6476" w14:textId="3B6C769F" w:rsidR="00AB0F58" w:rsidRPr="001A69B6" w:rsidRDefault="00AB0F58" w:rsidP="00AB0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817C7" w:rsidRPr="001A69B6" w14:paraId="0363F04F" w14:textId="77777777" w:rsidTr="003173E1">
        <w:tc>
          <w:tcPr>
            <w:tcW w:w="3870" w:type="dxa"/>
            <w:vAlign w:val="bottom"/>
          </w:tcPr>
          <w:p w14:paraId="627612E6" w14:textId="302050F6" w:rsidR="00A817C7" w:rsidRPr="00AE28D0" w:rsidRDefault="00A817C7" w:rsidP="00A817C7">
            <w:pPr>
              <w:spacing w:line="240" w:lineRule="auto"/>
              <w:ind w:left="336" w:hanging="3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FDACB" w14:textId="4DDE800F" w:rsidR="00A817C7" w:rsidRPr="00A96A33" w:rsidRDefault="00BC1180" w:rsidP="00A817C7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57,942</w:t>
            </w:r>
          </w:p>
        </w:tc>
        <w:tc>
          <w:tcPr>
            <w:tcW w:w="270" w:type="dxa"/>
            <w:shd w:val="clear" w:color="auto" w:fill="auto"/>
          </w:tcPr>
          <w:p w14:paraId="69398465" w14:textId="77777777" w:rsidR="00A817C7" w:rsidRPr="001A69B6" w:rsidRDefault="00A817C7" w:rsidP="00A817C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9110C" w14:textId="4F83F4E0" w:rsidR="00A817C7" w:rsidRPr="001A69B6" w:rsidRDefault="00A817C7" w:rsidP="00A817C7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94,889</w:t>
            </w:r>
          </w:p>
        </w:tc>
        <w:tc>
          <w:tcPr>
            <w:tcW w:w="270" w:type="dxa"/>
            <w:shd w:val="clear" w:color="auto" w:fill="auto"/>
          </w:tcPr>
          <w:p w14:paraId="312FEAF4" w14:textId="77777777" w:rsidR="00A817C7" w:rsidRPr="001A69B6" w:rsidRDefault="00A817C7" w:rsidP="00A817C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55435" w14:textId="08E4B7A9" w:rsidR="00A817C7" w:rsidRPr="00EB67CE" w:rsidRDefault="00BC1180" w:rsidP="00A817C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593,101</w:t>
            </w:r>
          </w:p>
        </w:tc>
        <w:tc>
          <w:tcPr>
            <w:tcW w:w="270" w:type="dxa"/>
            <w:shd w:val="clear" w:color="auto" w:fill="auto"/>
          </w:tcPr>
          <w:p w14:paraId="628C2641" w14:textId="77777777" w:rsidR="00A817C7" w:rsidRPr="001A69B6" w:rsidRDefault="00A817C7" w:rsidP="00A817C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483E0" w14:textId="14560B05" w:rsidR="00A817C7" w:rsidRPr="001A69B6" w:rsidRDefault="00A817C7" w:rsidP="00A817C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470,831</w:t>
            </w:r>
          </w:p>
        </w:tc>
      </w:tr>
    </w:tbl>
    <w:p w14:paraId="05665CF4" w14:textId="08B9913C" w:rsidR="00A3057C" w:rsidRDefault="00A3057C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168"/>
      </w:tblGrid>
      <w:tr w:rsidR="001A69B6" w:rsidRPr="00744476" w14:paraId="2F2A0E07" w14:textId="77777777" w:rsidTr="004F7299">
        <w:tc>
          <w:tcPr>
            <w:tcW w:w="3870" w:type="dxa"/>
          </w:tcPr>
          <w:p w14:paraId="6F3EC54F" w14:textId="17C58941" w:rsidR="001A69B6" w:rsidRPr="003445BE" w:rsidRDefault="001A69B6" w:rsidP="004F729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2520" w:type="dxa"/>
            <w:gridSpan w:val="3"/>
          </w:tcPr>
          <w:p w14:paraId="562455D8" w14:textId="77777777" w:rsidR="001A69B6" w:rsidRPr="00744476" w:rsidRDefault="001A69B6" w:rsidP="004F729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FE19E8" w14:textId="77777777" w:rsidR="001A69B6" w:rsidRPr="008B4D50" w:rsidRDefault="001A69B6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  <w:gridSpan w:val="3"/>
          </w:tcPr>
          <w:p w14:paraId="1134BC57" w14:textId="77777777" w:rsidR="001A69B6" w:rsidRPr="00744476" w:rsidRDefault="001A69B6" w:rsidP="004F729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:rsidRPr="00744476" w14:paraId="2F3E35FB" w14:textId="77777777" w:rsidTr="004F7299">
        <w:tc>
          <w:tcPr>
            <w:tcW w:w="3870" w:type="dxa"/>
          </w:tcPr>
          <w:p w14:paraId="7B68F3C3" w14:textId="77777777" w:rsidR="00745748" w:rsidRPr="00744476" w:rsidRDefault="00745748" w:rsidP="00745748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5C7C26" w14:textId="0792E5EB" w:rsidR="00745748" w:rsidRPr="00744476" w:rsidRDefault="0057505D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6B137E77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E79211" w14:textId="7BB556B3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FDB734F" w14:textId="77777777" w:rsidR="00745748" w:rsidRPr="008B4D50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E39570" w14:textId="585669E6" w:rsidR="00745748" w:rsidRPr="00744476" w:rsidRDefault="0057505D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5E8A75A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9691457" w14:textId="34371426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:rsidRPr="00744476" w14:paraId="38128EC8" w14:textId="77777777" w:rsidTr="004F7299">
        <w:tc>
          <w:tcPr>
            <w:tcW w:w="3870" w:type="dxa"/>
          </w:tcPr>
          <w:p w14:paraId="72AAF4B5" w14:textId="77777777" w:rsidR="00745748" w:rsidRPr="00744476" w:rsidRDefault="00745748" w:rsidP="00745748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7AB63F" w14:textId="50E2A9E3" w:rsidR="00745748" w:rsidRDefault="0057505D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5AE5758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59973E" w14:textId="38FFDF65" w:rsidR="00745748" w:rsidRDefault="00F47DB8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40C2248" w14:textId="77777777" w:rsidR="00745748" w:rsidRPr="008B4D50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8BE844" w14:textId="6344312C" w:rsidR="00745748" w:rsidRDefault="0057505D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25A56D1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EC148CB" w14:textId="22151A6C" w:rsidR="00745748" w:rsidRDefault="00F47DB8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745748" w:rsidRPr="00744476" w14:paraId="2BFFD82B" w14:textId="77777777" w:rsidTr="004F7299">
        <w:tc>
          <w:tcPr>
            <w:tcW w:w="3870" w:type="dxa"/>
          </w:tcPr>
          <w:p w14:paraId="00A9B900" w14:textId="77777777" w:rsidR="00745748" w:rsidRPr="00744476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8" w:type="dxa"/>
            <w:gridSpan w:val="7"/>
          </w:tcPr>
          <w:p w14:paraId="0A2AEE2D" w14:textId="77777777" w:rsidR="00745748" w:rsidRPr="008B4D50" w:rsidRDefault="00745748" w:rsidP="007457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45748" w:rsidRPr="00744476" w14:paraId="67CA1AF7" w14:textId="77777777" w:rsidTr="004F7299">
        <w:tc>
          <w:tcPr>
            <w:tcW w:w="3870" w:type="dxa"/>
          </w:tcPr>
          <w:p w14:paraId="1114A1DC" w14:textId="1CDAFA6B" w:rsidR="00745748" w:rsidRDefault="00C43BFF" w:rsidP="007457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1080" w:type="dxa"/>
          </w:tcPr>
          <w:p w14:paraId="5F92218A" w14:textId="77777777" w:rsidR="00745748" w:rsidRPr="00717049" w:rsidRDefault="00745748" w:rsidP="0074574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1D9E90" w14:textId="77777777" w:rsidR="00745748" w:rsidRPr="00744476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8B9FF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47AFA" w14:textId="77777777" w:rsidR="00745748" w:rsidRPr="008B4D50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4E8EBB" w14:textId="77777777" w:rsidR="00745748" w:rsidRPr="00744476" w:rsidRDefault="00745748" w:rsidP="007457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C66177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A9601A5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BFF" w:rsidRPr="00744476" w14:paraId="0C71436F" w14:textId="77777777" w:rsidTr="004F7299">
        <w:tc>
          <w:tcPr>
            <w:tcW w:w="3870" w:type="dxa"/>
          </w:tcPr>
          <w:p w14:paraId="5AD1A4B0" w14:textId="27C6499D" w:rsidR="00C43BFF" w:rsidRDefault="00C43BFF" w:rsidP="007457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37A7E860" w14:textId="77777777" w:rsidR="00C43BFF" w:rsidRPr="00717049" w:rsidRDefault="00C43BFF" w:rsidP="0074574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8A8F0E" w14:textId="77777777" w:rsidR="00C43BFF" w:rsidRPr="00744476" w:rsidRDefault="00C43BFF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9EE04E" w14:textId="77777777" w:rsidR="00C43BFF" w:rsidRPr="00744476" w:rsidRDefault="00C43BFF" w:rsidP="0074574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FF079" w14:textId="77777777" w:rsidR="00C43BFF" w:rsidRPr="008B4D50" w:rsidRDefault="00C43BFF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890729" w14:textId="77777777" w:rsidR="00C43BFF" w:rsidRPr="00744476" w:rsidRDefault="00C43BFF" w:rsidP="007457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46205" w14:textId="77777777" w:rsidR="00C43BFF" w:rsidRPr="00744476" w:rsidRDefault="00C43BFF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C914784" w14:textId="77777777" w:rsidR="00C43BFF" w:rsidRPr="00744476" w:rsidRDefault="00C43BFF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5748" w:rsidRPr="002A2E92" w14:paraId="7D10CE61" w14:textId="77777777" w:rsidTr="004F7299">
        <w:tc>
          <w:tcPr>
            <w:tcW w:w="3870" w:type="dxa"/>
            <w:vAlign w:val="bottom"/>
          </w:tcPr>
          <w:p w14:paraId="4F7951AB" w14:textId="77777777" w:rsidR="00745748" w:rsidRPr="009154B5" w:rsidRDefault="00745748" w:rsidP="007457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C3EE216" w14:textId="2F6FC54C" w:rsidR="00745748" w:rsidRPr="002A2E92" w:rsidRDefault="00042D5F" w:rsidP="0074574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13746573" w14:textId="77777777" w:rsidR="00745748" w:rsidRPr="004D6741" w:rsidRDefault="00745748" w:rsidP="0074574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3649F34" w14:textId="4ECA4B80" w:rsidR="00745748" w:rsidRPr="002A2E92" w:rsidRDefault="00984B3F" w:rsidP="0074574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745748" w:rsidRPr="002A2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763C7118" w14:textId="77777777" w:rsidR="00745748" w:rsidRPr="008B4D50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CB9272" w14:textId="637D0BB9" w:rsidR="00745748" w:rsidRPr="006C117A" w:rsidRDefault="00042D5F" w:rsidP="0074574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27BDC21C" w14:textId="77777777" w:rsidR="00745748" w:rsidRPr="004D6741" w:rsidRDefault="00745748" w:rsidP="0074574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35CC6378" w14:textId="644E4D30" w:rsidR="00745748" w:rsidRPr="00FC705E" w:rsidRDefault="00984B3F" w:rsidP="0074574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745748" w:rsidRPr="006C11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</w:tbl>
    <w:p w14:paraId="04646AB6" w14:textId="2CF67CE8" w:rsidR="00FF3042" w:rsidRDefault="00FF3042">
      <w:pPr>
        <w:rPr>
          <w:rFonts w:asciiTheme="majorBidi" w:hAnsiTheme="majorBidi" w:cstheme="majorBidi"/>
          <w:sz w:val="20"/>
          <w:szCs w:val="20"/>
          <w:cs/>
        </w:rPr>
      </w:pPr>
    </w:p>
    <w:p w14:paraId="0722A4F4" w14:textId="77777777" w:rsidR="00FF3042" w:rsidRDefault="00FF3042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270"/>
        <w:gridCol w:w="1170"/>
        <w:gridCol w:w="270"/>
        <w:gridCol w:w="1080"/>
        <w:gridCol w:w="270"/>
        <w:gridCol w:w="1080"/>
      </w:tblGrid>
      <w:tr w:rsidR="001A69B6" w:rsidRPr="00744476" w14:paraId="426BA52E" w14:textId="77777777" w:rsidTr="00664668">
        <w:tc>
          <w:tcPr>
            <w:tcW w:w="3960" w:type="dxa"/>
          </w:tcPr>
          <w:p w14:paraId="5701BDE9" w14:textId="0D8DC9FF" w:rsidR="001A69B6" w:rsidRPr="00744476" w:rsidRDefault="001A69B6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8DF8768" w14:textId="77777777" w:rsidR="001A69B6" w:rsidRPr="00744476" w:rsidRDefault="001A69B6" w:rsidP="004F7299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5A92F9" w14:textId="77777777" w:rsidR="001A69B6" w:rsidRPr="00744476" w:rsidRDefault="001A69B6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7C52D67" w14:textId="77777777" w:rsidR="001A69B6" w:rsidRPr="00744476" w:rsidRDefault="001A69B6" w:rsidP="004F7299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:rsidRPr="00744476" w14:paraId="57D5E571" w14:textId="77777777" w:rsidTr="00664668">
        <w:tc>
          <w:tcPr>
            <w:tcW w:w="3960" w:type="dxa"/>
          </w:tcPr>
          <w:p w14:paraId="36ACAA9B" w14:textId="138AF137" w:rsidR="00745748" w:rsidRPr="00FD68FC" w:rsidRDefault="00745748" w:rsidP="00745748">
            <w:pPr>
              <w:tabs>
                <w:tab w:val="left" w:pos="252"/>
              </w:tabs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9CE6F" w14:textId="035EA7F3" w:rsidR="00745748" w:rsidRPr="00744476" w:rsidRDefault="0057505D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0E112ECD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3D23F9" w14:textId="0CEB15DF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899D574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09EC6B7" w14:textId="64813614" w:rsidR="00745748" w:rsidRPr="00744476" w:rsidRDefault="0057505D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263A32D3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BC820D" w14:textId="08523E48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:rsidRPr="00744476" w14:paraId="55719937" w14:textId="77777777" w:rsidTr="00664668">
        <w:tc>
          <w:tcPr>
            <w:tcW w:w="3960" w:type="dxa"/>
          </w:tcPr>
          <w:p w14:paraId="2B2C7FA9" w14:textId="100441E5" w:rsidR="00745748" w:rsidRPr="00744476" w:rsidRDefault="00745748" w:rsidP="00745748">
            <w:pPr>
              <w:tabs>
                <w:tab w:val="left" w:pos="252"/>
              </w:tabs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2A3063" w14:textId="30E9FA94" w:rsidR="00745748" w:rsidRDefault="0057505D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E8F366F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280C73" w14:textId="7BF57047" w:rsidR="00745748" w:rsidRDefault="00F47DB8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6728698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A267F0" w14:textId="51800B66" w:rsidR="00745748" w:rsidRDefault="0057505D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B7A1930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5065C" w14:textId="0915F55B" w:rsidR="00745748" w:rsidRDefault="00F47DB8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1A69B6" w:rsidRPr="00744476" w14:paraId="396962CA" w14:textId="77777777" w:rsidTr="00664668">
        <w:tc>
          <w:tcPr>
            <w:tcW w:w="3960" w:type="dxa"/>
          </w:tcPr>
          <w:p w14:paraId="43D00D25" w14:textId="77777777" w:rsidR="001A69B6" w:rsidRPr="00744476" w:rsidRDefault="001A69B6" w:rsidP="001A69B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1F953044" w14:textId="77777777" w:rsidR="001A69B6" w:rsidRPr="00744476" w:rsidRDefault="001A69B6" w:rsidP="001A69B6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A6554" w:rsidRPr="00744476" w14:paraId="2508BF98" w14:textId="77777777" w:rsidTr="00664668">
        <w:tc>
          <w:tcPr>
            <w:tcW w:w="3960" w:type="dxa"/>
          </w:tcPr>
          <w:p w14:paraId="73F430E6" w14:textId="75E0BE89" w:rsidR="00AA6554" w:rsidRPr="00744476" w:rsidRDefault="00AA6554" w:rsidP="00AA655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220" w:type="dxa"/>
            <w:gridSpan w:val="7"/>
          </w:tcPr>
          <w:p w14:paraId="7A04CBBB" w14:textId="77777777" w:rsidR="00AA6554" w:rsidRPr="00744476" w:rsidRDefault="00AA6554" w:rsidP="00AA6554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A6554" w:rsidRPr="00744476" w14:paraId="23BC5D48" w14:textId="77777777" w:rsidTr="00664668">
        <w:tc>
          <w:tcPr>
            <w:tcW w:w="3960" w:type="dxa"/>
          </w:tcPr>
          <w:p w14:paraId="1C6BB76D" w14:textId="49FA844E" w:rsidR="00AA6554" w:rsidRPr="00744476" w:rsidRDefault="00AA6554" w:rsidP="00AA6554">
            <w:pPr>
              <w:tabs>
                <w:tab w:val="left" w:pos="720"/>
              </w:tabs>
              <w:spacing w:line="240" w:lineRule="auto"/>
              <w:ind w:right="-108" w:firstLine="2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FD68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5220" w:type="dxa"/>
            <w:gridSpan w:val="7"/>
          </w:tcPr>
          <w:p w14:paraId="6B6884D2" w14:textId="77777777" w:rsidR="00AA6554" w:rsidRPr="00744476" w:rsidRDefault="00AA6554" w:rsidP="00AA6554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A6554" w:rsidRPr="00744476" w14:paraId="0F6E8E3B" w14:textId="77777777" w:rsidTr="00664668">
        <w:tc>
          <w:tcPr>
            <w:tcW w:w="3960" w:type="dxa"/>
          </w:tcPr>
          <w:p w14:paraId="1AFFC12B" w14:textId="77777777" w:rsidR="00AA6554" w:rsidRPr="00744476" w:rsidRDefault="00AA6554" w:rsidP="00AA655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0A243AB" w14:textId="77777777" w:rsidR="00AA6554" w:rsidRPr="00744476" w:rsidRDefault="00AA6554" w:rsidP="00AA6554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AE80A" w14:textId="77777777" w:rsidR="00AA6554" w:rsidRPr="00744476" w:rsidRDefault="00AA6554" w:rsidP="00AA65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749735" w14:textId="77777777" w:rsidR="00AA6554" w:rsidRPr="00744476" w:rsidRDefault="00AA6554" w:rsidP="00AA655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9A258" w14:textId="77777777" w:rsidR="00AA6554" w:rsidRPr="00744476" w:rsidRDefault="00AA6554" w:rsidP="00AA65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35FEDC" w14:textId="77777777" w:rsidR="00AA6554" w:rsidRPr="00744476" w:rsidRDefault="00AA6554" w:rsidP="00AA655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EFF30" w14:textId="77777777" w:rsidR="00AA6554" w:rsidRPr="00744476" w:rsidRDefault="00AA6554" w:rsidP="00AA655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08FEE" w14:textId="77777777" w:rsidR="00AA6554" w:rsidRPr="00744476" w:rsidRDefault="00AA6554" w:rsidP="00AA655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4A1D" w:rsidRPr="00744476" w14:paraId="57F420A3" w14:textId="77777777" w:rsidTr="00664668">
        <w:tc>
          <w:tcPr>
            <w:tcW w:w="3960" w:type="dxa"/>
            <w:vAlign w:val="bottom"/>
          </w:tcPr>
          <w:p w14:paraId="1F532F13" w14:textId="77777777" w:rsidR="00014A1D" w:rsidRPr="00744476" w:rsidRDefault="00014A1D" w:rsidP="00014A1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  <w:shd w:val="clear" w:color="auto" w:fill="auto"/>
          </w:tcPr>
          <w:p w14:paraId="5541A3DF" w14:textId="4566CED5" w:rsidR="00014A1D" w:rsidRPr="00744476" w:rsidRDefault="00014A1D" w:rsidP="00014A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2389626" w14:textId="77777777" w:rsidR="00014A1D" w:rsidRPr="00744476" w:rsidRDefault="00014A1D" w:rsidP="00014A1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E51E79" w14:textId="77777777" w:rsidR="00014A1D" w:rsidRPr="00744476" w:rsidRDefault="00014A1D" w:rsidP="00014A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3CEECA8" w14:textId="77777777" w:rsidR="00014A1D" w:rsidRPr="00744476" w:rsidRDefault="00014A1D" w:rsidP="00014A1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59EE07" w14:textId="758973B3" w:rsidR="00014A1D" w:rsidRPr="00E072EC" w:rsidRDefault="00042D5F" w:rsidP="00014A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421,984</w:t>
            </w:r>
          </w:p>
        </w:tc>
        <w:tc>
          <w:tcPr>
            <w:tcW w:w="270" w:type="dxa"/>
          </w:tcPr>
          <w:p w14:paraId="690D6C44" w14:textId="77777777" w:rsidR="00014A1D" w:rsidRPr="00BC5D5C" w:rsidRDefault="00014A1D" w:rsidP="00014A1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FF51DB" w14:textId="4FCA1BE8" w:rsidR="00014A1D" w:rsidRPr="00BC5D5C" w:rsidRDefault="00014A1D" w:rsidP="00014A1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Pr="00E07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014A1D" w:rsidRPr="00744476" w14:paraId="06246A85" w14:textId="77777777" w:rsidTr="009E59DE">
        <w:tc>
          <w:tcPr>
            <w:tcW w:w="3960" w:type="dxa"/>
            <w:vAlign w:val="bottom"/>
          </w:tcPr>
          <w:p w14:paraId="4B950480" w14:textId="2114BEFB" w:rsidR="00014A1D" w:rsidRPr="00744476" w:rsidRDefault="00014A1D" w:rsidP="00014A1D">
            <w:pPr>
              <w:tabs>
                <w:tab w:val="left" w:pos="966"/>
              </w:tabs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837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9837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98376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A82EF" w14:textId="141996BA" w:rsidR="00014A1D" w:rsidRDefault="00014A1D" w:rsidP="00014A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DDDBE6" w14:textId="77777777" w:rsidR="00014A1D" w:rsidRPr="00744476" w:rsidRDefault="00014A1D" w:rsidP="00014A1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49CE8F" w14:textId="77777777" w:rsidR="00014A1D" w:rsidRPr="00744476" w:rsidRDefault="00014A1D" w:rsidP="00014A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863325" w14:textId="77777777" w:rsidR="00014A1D" w:rsidRPr="00744476" w:rsidRDefault="00014A1D" w:rsidP="00014A1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4DB32" w14:textId="129E7769" w:rsidR="00014A1D" w:rsidRDefault="00042D5F" w:rsidP="00014A1D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(88</w:t>
            </w:r>
            <w:r w:rsidR="006B36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E39F551" w14:textId="77777777" w:rsidR="00014A1D" w:rsidRPr="00BC5D5C" w:rsidRDefault="00014A1D" w:rsidP="00014A1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84EA7D" w14:textId="179D64E2" w:rsidR="00014A1D" w:rsidRPr="00BC5D5C" w:rsidRDefault="00014A1D" w:rsidP="00014A1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(869)</w:t>
            </w:r>
          </w:p>
        </w:tc>
      </w:tr>
      <w:tr w:rsidR="00014A1D" w:rsidRPr="00744476" w14:paraId="43A2080B" w14:textId="77777777" w:rsidTr="009E59DE">
        <w:tc>
          <w:tcPr>
            <w:tcW w:w="3960" w:type="dxa"/>
            <w:vAlign w:val="bottom"/>
          </w:tcPr>
          <w:p w14:paraId="3E173122" w14:textId="77777777" w:rsidR="00014A1D" w:rsidRPr="00413A72" w:rsidRDefault="00014A1D" w:rsidP="00014A1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4A8E6" w14:textId="34B80CC7" w:rsidR="00014A1D" w:rsidRPr="00413A72" w:rsidRDefault="00014A1D" w:rsidP="00014A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59034FC" w14:textId="77777777" w:rsidR="00014A1D" w:rsidRPr="00413A72" w:rsidRDefault="00014A1D" w:rsidP="00014A1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4D4838" w14:textId="77777777" w:rsidR="00014A1D" w:rsidRPr="00413A72" w:rsidRDefault="00014A1D" w:rsidP="00014A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13A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D84751" w14:textId="77777777" w:rsidR="00014A1D" w:rsidRPr="00413A72" w:rsidRDefault="00014A1D" w:rsidP="00014A1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4A007" w14:textId="13A956E2" w:rsidR="00014A1D" w:rsidRPr="00413A72" w:rsidRDefault="00042D5F" w:rsidP="00014A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421,10</w:t>
            </w:r>
            <w:r w:rsidR="006B36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00EC0FD4" w14:textId="77777777" w:rsidR="00014A1D" w:rsidRPr="00413A72" w:rsidRDefault="00014A1D" w:rsidP="00014A1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27DEFA" w14:textId="0C33DE2A" w:rsidR="00014A1D" w:rsidRPr="00413A72" w:rsidRDefault="00014A1D" w:rsidP="00014A1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421,115</w:t>
            </w:r>
          </w:p>
        </w:tc>
      </w:tr>
    </w:tbl>
    <w:p w14:paraId="1DDE3548" w14:textId="262CD62F" w:rsidR="00CE198C" w:rsidRDefault="00CE198C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4900E345" w14:textId="321D9B08" w:rsidR="00F91B1B" w:rsidRPr="00E4496F" w:rsidRDefault="00F91B1B" w:rsidP="00884799">
      <w:pPr>
        <w:pStyle w:val="Bo-C1Content"/>
        <w:ind w:right="-25"/>
      </w:pPr>
      <w:r w:rsidRPr="00E4496F">
        <w:rPr>
          <w:cs/>
        </w:rPr>
        <w:t>ใน</w:t>
      </w:r>
      <w:r w:rsidRPr="00E4496F">
        <w:rPr>
          <w:spacing w:val="2"/>
          <w:cs/>
        </w:rPr>
        <w:t xml:space="preserve">ปี </w:t>
      </w:r>
      <w:r w:rsidR="00984B3F">
        <w:rPr>
          <w:spacing w:val="2"/>
          <w:lang w:val="en-US"/>
        </w:rPr>
        <w:t>2540</w:t>
      </w:r>
      <w:r w:rsidRPr="00E4496F">
        <w:rPr>
          <w:spacing w:val="2"/>
        </w:rPr>
        <w:t xml:space="preserve"> </w:t>
      </w:r>
      <w:r w:rsidRPr="00E4496F">
        <w:rPr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E4496F">
        <w:rPr>
          <w:spacing w:val="2"/>
        </w:rPr>
        <w:t>(</w:t>
      </w:r>
      <w:r w:rsidRPr="00E4496F">
        <w:rPr>
          <w:spacing w:val="2"/>
          <w:cs/>
        </w:rPr>
        <w:t>บริษัทย่อย</w:t>
      </w:r>
      <w:r w:rsidRPr="00E4496F">
        <w:rPr>
          <w:spacing w:val="2"/>
        </w:rPr>
        <w:t xml:space="preserve">) </w:t>
      </w:r>
      <w:r w:rsidRPr="00E4496F">
        <w:rPr>
          <w:spacing w:val="2"/>
          <w:cs/>
        </w:rPr>
        <w:t xml:space="preserve">ในราคา </w:t>
      </w:r>
      <w:r w:rsidR="005C345C">
        <w:rPr>
          <w:spacing w:val="2"/>
        </w:rPr>
        <w:br/>
      </w:r>
      <w:r w:rsidR="00984B3F">
        <w:rPr>
          <w:spacing w:val="2"/>
          <w:lang w:val="en-US"/>
        </w:rPr>
        <w:t>47</w:t>
      </w:r>
      <w:r w:rsidR="00984B3F">
        <w:rPr>
          <w:lang w:val="en-US"/>
        </w:rPr>
        <w:t>7</w:t>
      </w:r>
      <w:r w:rsidRPr="00E4496F">
        <w:rPr>
          <w:lang w:val="en-US"/>
        </w:rPr>
        <w:t xml:space="preserve"> </w:t>
      </w:r>
      <w:r w:rsidRPr="00E4496F">
        <w:rPr>
          <w:spacing w:val="-4"/>
          <w:cs/>
          <w:lang w:val="en-US"/>
        </w:rPr>
        <w:t>ล้านบาท</w:t>
      </w:r>
      <w:r w:rsidRPr="00E4496F">
        <w:rPr>
          <w:spacing w:val="-4"/>
          <w:lang w:val="en-US"/>
        </w:rPr>
        <w:t xml:space="preserve"> </w:t>
      </w:r>
      <w:r w:rsidRPr="00E4496F">
        <w:rPr>
          <w:rFonts w:hint="cs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984B3F">
        <w:rPr>
          <w:spacing w:val="-4"/>
          <w:lang w:val="en-US"/>
        </w:rPr>
        <w:t>2543</w:t>
      </w:r>
      <w:r w:rsidRPr="00E4496F">
        <w:rPr>
          <w:rFonts w:hint="cs"/>
          <w:spacing w:val="-4"/>
          <w:cs/>
        </w:rPr>
        <w:t xml:space="preserve"> ด้วยอัตราดอกเบี้ยร้อยละ </w:t>
      </w:r>
      <w:r w:rsidR="00984B3F">
        <w:rPr>
          <w:spacing w:val="-4"/>
          <w:lang w:val="en-US"/>
        </w:rPr>
        <w:t>16</w:t>
      </w:r>
      <w:r w:rsidRPr="00E4496F">
        <w:rPr>
          <w:rFonts w:hint="cs"/>
          <w:spacing w:val="-4"/>
          <w:cs/>
        </w:rPr>
        <w:t xml:space="preserve"> </w:t>
      </w:r>
      <w:r w:rsidR="005C345C">
        <w:rPr>
          <w:spacing w:val="-4"/>
        </w:rPr>
        <w:br/>
      </w:r>
      <w:r w:rsidRPr="00E4496F">
        <w:rPr>
          <w:rFonts w:hint="cs"/>
          <w:spacing w:val="-4"/>
          <w:cs/>
        </w:rPr>
        <w:t>อย่างไรก็ตาม</w:t>
      </w:r>
      <w:r w:rsidR="00597A6E" w:rsidRPr="00E4496F">
        <w:rPr>
          <w:spacing w:val="-4"/>
        </w:rPr>
        <w:t xml:space="preserve"> </w:t>
      </w:r>
      <w:r w:rsidRPr="00E4496F">
        <w:rPr>
          <w:rFonts w:hint="cs"/>
          <w:cs/>
        </w:rPr>
        <w:t>บริษัทยังไม่ได้รับชำระเงินและดอกเบี้ยจากบริษัทย่อย โดยได้บันทึก</w:t>
      </w:r>
      <w:r w:rsidRPr="00E4496F">
        <w:rPr>
          <w:cs/>
        </w:rPr>
        <w:t>กำไร</w:t>
      </w:r>
      <w:r w:rsidRPr="00E4496F">
        <w:rPr>
          <w:rFonts w:hint="cs"/>
          <w:cs/>
        </w:rPr>
        <w:t xml:space="preserve">รอการรับรู้จากการขายที่ดินจำนวน </w:t>
      </w:r>
      <w:r w:rsidR="00984B3F">
        <w:rPr>
          <w:lang w:val="en-US"/>
        </w:rPr>
        <w:t>40</w:t>
      </w:r>
      <w:r w:rsidRPr="00E4496F">
        <w:rPr>
          <w:rFonts w:hint="cs"/>
          <w:cs/>
        </w:rPr>
        <w:t xml:space="preserve"> ล้านบาท</w:t>
      </w:r>
      <w:r w:rsidRPr="00E4496F">
        <w:rPr>
          <w:cs/>
        </w:rPr>
        <w:t>และดอกเบี้ยรับ</w:t>
      </w:r>
      <w:r w:rsidRPr="00E4496F">
        <w:rPr>
          <w:rFonts w:hint="cs"/>
          <w:cs/>
        </w:rPr>
        <w:t xml:space="preserve">รอการรับรู้จำนวน </w:t>
      </w:r>
      <w:r w:rsidR="00984B3F">
        <w:rPr>
          <w:lang w:val="en-US"/>
        </w:rPr>
        <w:t>155</w:t>
      </w:r>
      <w:r w:rsidRPr="00E4496F">
        <w:rPr>
          <w:rFonts w:hint="cs"/>
          <w:cs/>
        </w:rPr>
        <w:t xml:space="preserve"> ล้านบาท</w:t>
      </w:r>
      <w:r w:rsidRPr="00E4496F">
        <w:t xml:space="preserve"> </w:t>
      </w:r>
      <w:r w:rsidRPr="00E4496F">
        <w:rPr>
          <w:rFonts w:hint="cs"/>
          <w:cs/>
        </w:rPr>
        <w:t>และได้หยุดการรับรู้ดอกเบี้ยโดยรายการดังกล่าว</w:t>
      </w:r>
      <w:r w:rsidRPr="00E4496F">
        <w:rPr>
          <w:cs/>
        </w:rPr>
        <w:t>แสดงเป็นหนี้สินไม่หมุนเวียนอื่นในงบ</w:t>
      </w:r>
      <w:r w:rsidRPr="00E4496F">
        <w:rPr>
          <w:rFonts w:hint="cs"/>
          <w:cs/>
        </w:rPr>
        <w:t>แสดงฐานะการเงินในงบ</w:t>
      </w:r>
      <w:r w:rsidRPr="00E4496F">
        <w:rPr>
          <w:cs/>
        </w:rPr>
        <w:t>การเงินเฉพาะกิจการ</w:t>
      </w:r>
    </w:p>
    <w:p w14:paraId="421BA2CF" w14:textId="77777777" w:rsidR="00F91B1B" w:rsidRPr="00E4496F" w:rsidRDefault="00F91B1B" w:rsidP="00F91B1B">
      <w:pPr>
        <w:pStyle w:val="Bo-Blankline"/>
      </w:pPr>
    </w:p>
    <w:p w14:paraId="3941C9BF" w14:textId="2405AF43" w:rsidR="00F91B1B" w:rsidRPr="00E4496F" w:rsidRDefault="00F91B1B" w:rsidP="00884799">
      <w:pPr>
        <w:pStyle w:val="Bo-C1Content"/>
        <w:ind w:right="-25"/>
      </w:pPr>
      <w:r w:rsidRPr="00E4496F">
        <w:rPr>
          <w:cs/>
        </w:rPr>
        <w:t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</w:t>
      </w:r>
      <w:r w:rsidRPr="00E4496F">
        <w:rPr>
          <w:rFonts w:hint="cs"/>
          <w:cs/>
        </w:rPr>
        <w:t xml:space="preserve"> </w:t>
      </w:r>
      <w:r w:rsidRPr="00E4496F">
        <w:rPr>
          <w:cs/>
        </w:rPr>
        <w:t xml:space="preserve">ในปี </w:t>
      </w:r>
      <w:r w:rsidR="00984B3F">
        <w:rPr>
          <w:lang w:val="en-US"/>
        </w:rPr>
        <w:t>2543</w:t>
      </w:r>
      <w:r w:rsidRPr="00E4496F">
        <w:rPr>
          <w:lang w:val="en-US"/>
        </w:rPr>
        <w:t xml:space="preserve"> </w:t>
      </w:r>
      <w:r w:rsidRPr="00E4496F">
        <w:rPr>
          <w:cs/>
          <w:lang w:val="en-US"/>
        </w:rPr>
        <w:t>บริษัทย่อยดังกล่าวได้โอนภาระหนี้ที่มีต่อธนาคารดังกล่าวให้แก่บริษัท</w:t>
      </w:r>
      <w:r w:rsidRPr="00E4496F">
        <w:rPr>
          <w:rFonts w:hint="cs"/>
          <w:cs/>
          <w:lang w:val="en-US"/>
        </w:rPr>
        <w:t xml:space="preserve"> ต่อมาในปี </w:t>
      </w:r>
      <w:r w:rsidR="00984B3F">
        <w:rPr>
          <w:lang w:val="en-US"/>
        </w:rPr>
        <w:t>2554</w:t>
      </w:r>
      <w:r w:rsidRPr="00E4496F">
        <w:rPr>
          <w:rFonts w:hint="cs"/>
          <w:cs/>
          <w:lang w:val="en-US"/>
        </w:rPr>
        <w:t xml:space="preserve"> </w:t>
      </w:r>
      <w:r w:rsidRPr="00E4496F">
        <w:rPr>
          <w:cs/>
        </w:rPr>
        <w:t>ที่ดิน</w:t>
      </w:r>
      <w:r w:rsidRPr="00E4496F">
        <w:rPr>
          <w:rFonts w:hint="cs"/>
          <w:cs/>
        </w:rPr>
        <w:t>ดังกล่าว</w:t>
      </w:r>
      <w:r w:rsidRPr="00E4496F">
        <w:rPr>
          <w:cs/>
        </w:rPr>
        <w:t>ได้รับการปลดจำนองจากธนาคาร</w:t>
      </w:r>
      <w:r w:rsidRPr="00E4496F">
        <w:rPr>
          <w:rFonts w:hint="cs"/>
          <w:cs/>
        </w:rPr>
        <w:t xml:space="preserve">แล้ว </w:t>
      </w:r>
      <w:r w:rsidRPr="00E4496F">
        <w:rPr>
          <w:rFonts w:hint="cs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984B3F">
        <w:rPr>
          <w:lang w:val="en-US"/>
        </w:rPr>
        <w:t>68</w:t>
      </w:r>
      <w:r w:rsidRPr="00E4496F">
        <w:rPr>
          <w:rFonts w:hint="cs"/>
          <w:cs/>
          <w:lang w:val="en-US"/>
        </w:rPr>
        <w:t xml:space="preserve"> ล้านบาท</w:t>
      </w:r>
    </w:p>
    <w:p w14:paraId="2BE58977" w14:textId="77777777" w:rsidR="00F91B1B" w:rsidRPr="00E4496F" w:rsidRDefault="00F91B1B" w:rsidP="00636896">
      <w:pPr>
        <w:pStyle w:val="Bo-Blankline"/>
        <w:ind w:right="-115"/>
      </w:pPr>
    </w:p>
    <w:p w14:paraId="1FD77558" w14:textId="5BB8426E" w:rsidR="005C345C" w:rsidRDefault="00D273AE" w:rsidP="00884799">
      <w:pPr>
        <w:pStyle w:val="Bo-C1Content"/>
        <w:ind w:right="-25"/>
        <w:rPr>
          <w:lang w:val="en-US"/>
        </w:rPr>
      </w:pPr>
      <w:r w:rsidRPr="00E4496F">
        <w:rPr>
          <w:rFonts w:hint="cs"/>
          <w:spacing w:val="6"/>
          <w:cs/>
          <w:lang w:val="en-US"/>
        </w:rPr>
        <w:t xml:space="preserve">ณ วันที่ </w:t>
      </w:r>
      <w:r w:rsidR="0057505D">
        <w:rPr>
          <w:spacing w:val="6"/>
          <w:lang w:val="en-US"/>
        </w:rPr>
        <w:t>31</w:t>
      </w:r>
      <w:r w:rsidR="009E462A">
        <w:rPr>
          <w:spacing w:val="-2"/>
        </w:rPr>
        <w:t xml:space="preserve"> </w:t>
      </w:r>
      <w:r w:rsidR="0057505D">
        <w:rPr>
          <w:rFonts w:hint="cs"/>
          <w:spacing w:val="-2"/>
          <w:cs/>
        </w:rPr>
        <w:t>มีนาคม</w:t>
      </w:r>
      <w:r w:rsidR="004727AC" w:rsidRPr="00E4496F">
        <w:rPr>
          <w:rFonts w:hint="cs"/>
          <w:spacing w:val="-2"/>
          <w:cs/>
          <w:lang w:val="en-US"/>
        </w:rPr>
        <w:t xml:space="preserve"> </w:t>
      </w:r>
      <w:r w:rsidR="0057505D">
        <w:rPr>
          <w:spacing w:val="6"/>
          <w:lang w:val="en-US"/>
        </w:rPr>
        <w:t>2565</w:t>
      </w:r>
      <w:r w:rsidR="009E462A">
        <w:rPr>
          <w:spacing w:val="6"/>
          <w:lang w:val="en-US"/>
        </w:rPr>
        <w:t xml:space="preserve"> </w:t>
      </w:r>
      <w:r w:rsidRPr="00E4496F">
        <w:rPr>
          <w:rFonts w:hint="cs"/>
          <w:spacing w:val="6"/>
          <w:cs/>
          <w:lang w:val="en-US"/>
        </w:rPr>
        <w:t xml:space="preserve">บริษัทมีลูกหนี้บริษัทย่อยที่เกิดจากการซื้อขายที่ดินดังกล่าวมียอดคงเหลือจำนวน </w:t>
      </w:r>
      <w:r w:rsidR="00042D5F">
        <w:rPr>
          <w:spacing w:val="6"/>
          <w:lang w:val="en-US"/>
        </w:rPr>
        <w:t>422</w:t>
      </w:r>
      <w:r w:rsidRPr="00E4496F">
        <w:rPr>
          <w:rFonts w:hint="cs"/>
          <w:spacing w:val="6"/>
          <w:cs/>
          <w:lang w:val="en-US"/>
        </w:rPr>
        <w:t xml:space="preserve"> ล้านบาท</w:t>
      </w:r>
      <w:r w:rsidR="00534E53">
        <w:rPr>
          <w:spacing w:val="6"/>
          <w:lang w:val="en-US"/>
        </w:rPr>
        <w:t xml:space="preserve"> </w:t>
      </w:r>
      <w:r w:rsidRPr="00E4496F">
        <w:rPr>
          <w:rFonts w:hint="cs"/>
          <w:cs/>
          <w:lang w:val="en-US"/>
        </w:rPr>
        <w:t>และกำไรจากการขายรอรับรู้มียอด</w:t>
      </w:r>
      <w:r w:rsidRPr="00ED1128">
        <w:rPr>
          <w:rFonts w:hint="cs"/>
          <w:cs/>
          <w:lang w:val="en-US"/>
        </w:rPr>
        <w:t>คงเหลือจำนวน</w:t>
      </w:r>
      <w:r w:rsidR="004435C0">
        <w:rPr>
          <w:lang w:val="en-US"/>
        </w:rPr>
        <w:t xml:space="preserve"> </w:t>
      </w:r>
      <w:r w:rsidR="00042D5F">
        <w:rPr>
          <w:lang w:val="en-US"/>
        </w:rPr>
        <w:t>35</w:t>
      </w:r>
      <w:r w:rsidRPr="00E4496F">
        <w:rPr>
          <w:rFonts w:hint="cs"/>
          <w:cs/>
          <w:lang w:val="en-US"/>
        </w:rPr>
        <w:t xml:space="preserve"> ล้านบาท</w:t>
      </w:r>
      <w:r w:rsidR="00534E53" w:rsidRPr="001247E7">
        <w:rPr>
          <w:rFonts w:hint="cs"/>
          <w:cs/>
          <w:lang w:val="en-US"/>
        </w:rPr>
        <w:t xml:space="preserve"> </w:t>
      </w:r>
      <w:r w:rsidRPr="00E4496F">
        <w:rPr>
          <w:rFonts w:hint="cs"/>
          <w:cs/>
          <w:lang w:val="en-US"/>
        </w:rPr>
        <w:t xml:space="preserve">และดอกเบี้ยรับรอรับรู้ </w:t>
      </w:r>
      <w:r w:rsidR="00042D5F">
        <w:rPr>
          <w:lang w:val="en-US"/>
        </w:rPr>
        <w:t>134</w:t>
      </w:r>
      <w:r w:rsidRPr="00E4496F">
        <w:rPr>
          <w:rFonts w:hint="cs"/>
          <w:cs/>
          <w:lang w:val="en-US"/>
        </w:rPr>
        <w:t xml:space="preserve"> ล้านบาท </w:t>
      </w:r>
      <w:r w:rsidR="008440A9">
        <w:rPr>
          <w:i/>
          <w:iCs/>
          <w:lang w:val="en-US"/>
        </w:rPr>
        <w:br/>
      </w:r>
      <w:r w:rsidRPr="00E4496F">
        <w:rPr>
          <w:rFonts w:hint="cs"/>
          <w:cs/>
          <w:lang w:val="en-US"/>
        </w:rPr>
        <w:t>ได้แสดงในงบแสดงฐานะการเงินในงบการเงินเฉพาะกิจการ</w:t>
      </w:r>
    </w:p>
    <w:p w14:paraId="27BD8604" w14:textId="5CB794C4" w:rsidR="00482849" w:rsidRDefault="00482849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/>
          <w:sz w:val="20"/>
          <w:szCs w:val="20"/>
          <w:lang w:val="en-US"/>
        </w:rPr>
        <w:br w:type="page"/>
      </w:r>
    </w:p>
    <w:tbl>
      <w:tblPr>
        <w:tblW w:w="9201" w:type="dxa"/>
        <w:tblInd w:w="450" w:type="dxa"/>
        <w:tblLook w:val="04A0" w:firstRow="1" w:lastRow="0" w:firstColumn="1" w:lastColumn="0" w:noHBand="0" w:noVBand="1"/>
      </w:tblPr>
      <w:tblGrid>
        <w:gridCol w:w="3817"/>
        <w:gridCol w:w="1186"/>
        <w:gridCol w:w="236"/>
        <w:gridCol w:w="1136"/>
        <w:gridCol w:w="236"/>
        <w:gridCol w:w="1219"/>
        <w:gridCol w:w="236"/>
        <w:gridCol w:w="1135"/>
      </w:tblGrid>
      <w:tr w:rsidR="00901A37" w:rsidRPr="00744476" w14:paraId="72E9DCA7" w14:textId="77777777" w:rsidTr="000221B7">
        <w:trPr>
          <w:tblHeader/>
        </w:trPr>
        <w:tc>
          <w:tcPr>
            <w:tcW w:w="3817" w:type="dxa"/>
          </w:tcPr>
          <w:p w14:paraId="0983AA8D" w14:textId="3AB9F44C" w:rsidR="00901A37" w:rsidRPr="00744476" w:rsidRDefault="00901A37" w:rsidP="00901A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1B32938E" w14:textId="77777777" w:rsidR="00901A37" w:rsidRPr="00744476" w:rsidRDefault="00901A37" w:rsidP="00901A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536821" w14:textId="77777777" w:rsidR="00901A37" w:rsidRPr="00744476" w:rsidRDefault="00901A37" w:rsidP="00901A3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3"/>
          </w:tcPr>
          <w:p w14:paraId="60CEA702" w14:textId="77777777" w:rsidR="00901A37" w:rsidRPr="00744476" w:rsidRDefault="00901A37" w:rsidP="00901A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1A37" w:rsidRPr="00744476" w14:paraId="10A771BE" w14:textId="77777777" w:rsidTr="000221B7">
        <w:trPr>
          <w:tblHeader/>
        </w:trPr>
        <w:tc>
          <w:tcPr>
            <w:tcW w:w="3817" w:type="dxa"/>
          </w:tcPr>
          <w:p w14:paraId="61AFEF1A" w14:textId="0ADDD8FC" w:rsidR="00901A37" w:rsidRPr="00744476" w:rsidRDefault="00901A37" w:rsidP="00901A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574955B" w14:textId="77777777" w:rsidR="00901A37" w:rsidRDefault="00901A37" w:rsidP="00901A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5492A6E3" w14:textId="77777777" w:rsidR="00901A37" w:rsidRPr="00744476" w:rsidRDefault="00901A37" w:rsidP="00901A3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91942B6" w14:textId="77777777" w:rsidR="00901A37" w:rsidRDefault="00901A37" w:rsidP="00901A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7920F756" w14:textId="77777777" w:rsidR="00901A37" w:rsidRPr="00744476" w:rsidRDefault="00901A37" w:rsidP="00901A3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00BD996E" w14:textId="77777777" w:rsidR="00901A37" w:rsidRDefault="00901A37" w:rsidP="00901A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04B3B5C1" w14:textId="77777777" w:rsidR="00901A37" w:rsidRPr="00744476" w:rsidRDefault="00901A37" w:rsidP="00901A3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5067B4" w14:textId="77777777" w:rsidR="00901A37" w:rsidRDefault="00901A37" w:rsidP="00901A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120023" w:rsidRPr="00744476" w14:paraId="24A99421" w14:textId="77777777" w:rsidTr="000221B7">
        <w:trPr>
          <w:tblHeader/>
        </w:trPr>
        <w:tc>
          <w:tcPr>
            <w:tcW w:w="3817" w:type="dxa"/>
          </w:tcPr>
          <w:p w14:paraId="02C3384E" w14:textId="77777777" w:rsidR="00120023" w:rsidRPr="00744476" w:rsidRDefault="00120023" w:rsidP="000221B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4" w:type="dxa"/>
            <w:gridSpan w:val="7"/>
          </w:tcPr>
          <w:p w14:paraId="1653B73E" w14:textId="77777777" w:rsidR="00120023" w:rsidRPr="00744476" w:rsidRDefault="00120023" w:rsidP="000221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7382C" w:rsidRPr="00744476" w14:paraId="3E08FB24" w14:textId="77777777" w:rsidTr="000221B7">
        <w:tc>
          <w:tcPr>
            <w:tcW w:w="3817" w:type="dxa"/>
          </w:tcPr>
          <w:p w14:paraId="28799D1F" w14:textId="2112A772" w:rsidR="00E7382C" w:rsidRPr="00744476" w:rsidRDefault="00E7382C" w:rsidP="00E7382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E7E8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86" w:type="dxa"/>
            <w:shd w:val="clear" w:color="auto" w:fill="auto"/>
          </w:tcPr>
          <w:p w14:paraId="5C8D6B54" w14:textId="165980DB" w:rsidR="00E7382C" w:rsidRPr="00744476" w:rsidRDefault="00E7382C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85B50C7" w14:textId="77777777" w:rsidR="00E7382C" w:rsidRPr="00744476" w:rsidRDefault="00E7382C" w:rsidP="00E7382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236C546" w14:textId="0F42F263" w:rsidR="00E7382C" w:rsidRPr="00744476" w:rsidRDefault="00E7382C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A3AE63F" w14:textId="77777777" w:rsidR="00E7382C" w:rsidRPr="00744476" w:rsidRDefault="00E7382C" w:rsidP="00E7382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309FD43B" w14:textId="1D4F88E1" w:rsidR="00E7382C" w:rsidRPr="00744476" w:rsidRDefault="00E7382C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E9DB100" w14:textId="77777777" w:rsidR="00E7382C" w:rsidRPr="00744476" w:rsidRDefault="00E7382C" w:rsidP="00E7382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29C377A" w14:textId="76AE71C5" w:rsidR="00E7382C" w:rsidRDefault="00E7382C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7382C" w:rsidRPr="00744476" w14:paraId="516B37BA" w14:textId="77777777" w:rsidTr="000221B7">
        <w:tc>
          <w:tcPr>
            <w:tcW w:w="3817" w:type="dxa"/>
          </w:tcPr>
          <w:p w14:paraId="218A0F88" w14:textId="63AE8F3D" w:rsidR="00E7382C" w:rsidRPr="007E7E83" w:rsidRDefault="00E7382C" w:rsidP="00E7382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E7E8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7E7E8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9935A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E7E8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86" w:type="dxa"/>
            <w:shd w:val="clear" w:color="auto" w:fill="auto"/>
          </w:tcPr>
          <w:p w14:paraId="4882AB2C" w14:textId="77777777" w:rsidR="00E7382C" w:rsidRPr="00744476" w:rsidRDefault="00E7382C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7ED9DDC" w14:textId="77777777" w:rsidR="00E7382C" w:rsidRPr="00744476" w:rsidRDefault="00E7382C" w:rsidP="00E7382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1CDE9D2" w14:textId="77777777" w:rsidR="00E7382C" w:rsidRPr="00744476" w:rsidRDefault="00E7382C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63900284" w14:textId="77777777" w:rsidR="00E7382C" w:rsidRPr="00744476" w:rsidRDefault="00E7382C" w:rsidP="00E7382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26BD6B01" w14:textId="77777777" w:rsidR="00E7382C" w:rsidRPr="00744476" w:rsidRDefault="00E7382C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4BBED22A" w14:textId="77777777" w:rsidR="00E7382C" w:rsidRPr="00744476" w:rsidRDefault="00E7382C" w:rsidP="00E7382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2917610" w14:textId="77777777" w:rsidR="00E7382C" w:rsidRPr="00744476" w:rsidRDefault="00E7382C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E7382C" w:rsidRPr="00744476" w14:paraId="5CDCC0B5" w14:textId="77777777" w:rsidTr="000221B7">
        <w:tc>
          <w:tcPr>
            <w:tcW w:w="3817" w:type="dxa"/>
          </w:tcPr>
          <w:p w14:paraId="5DAA233A" w14:textId="35AEEC54" w:rsidR="00E7382C" w:rsidRPr="007E7E83" w:rsidRDefault="00E7382C" w:rsidP="00E7382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E7E8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186" w:type="dxa"/>
            <w:shd w:val="clear" w:color="auto" w:fill="auto"/>
          </w:tcPr>
          <w:p w14:paraId="63165BE8" w14:textId="12AD0FE3" w:rsidR="00E7382C" w:rsidRPr="00744476" w:rsidRDefault="00E7382C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BD0CC70" w14:textId="77777777" w:rsidR="00E7382C" w:rsidRPr="00744476" w:rsidRDefault="00E7382C" w:rsidP="00E7382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43FD9E0" w14:textId="144721E1" w:rsidR="00E7382C" w:rsidRPr="00744476" w:rsidRDefault="00E7382C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0964382" w14:textId="77777777" w:rsidR="00E7382C" w:rsidRPr="00744476" w:rsidRDefault="00E7382C" w:rsidP="00E7382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7FA8C9F5" w14:textId="07EB60E0" w:rsidR="00E7382C" w:rsidRPr="00744476" w:rsidRDefault="00E7382C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958C640" w14:textId="77777777" w:rsidR="00E7382C" w:rsidRPr="00744476" w:rsidRDefault="00E7382C" w:rsidP="00E7382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DBA3DAC" w14:textId="6BF02453" w:rsidR="00E7382C" w:rsidRPr="00744476" w:rsidRDefault="00E7382C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20023" w:rsidRPr="00744476" w14:paraId="07DA79C4" w14:textId="77777777" w:rsidTr="000221B7">
        <w:tc>
          <w:tcPr>
            <w:tcW w:w="3817" w:type="dxa"/>
          </w:tcPr>
          <w:p w14:paraId="79977A48" w14:textId="03157E56" w:rsidR="00120023" w:rsidRPr="00744476" w:rsidRDefault="00120023" w:rsidP="0012002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445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86" w:type="dxa"/>
            <w:shd w:val="clear" w:color="auto" w:fill="auto"/>
          </w:tcPr>
          <w:p w14:paraId="433B03B5" w14:textId="77777777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A0A11CB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F5966D1" w14:textId="77777777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3CA6A78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276351E4" w14:textId="3434448F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8495891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D78A1F" w14:textId="5436E8D5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20023" w:rsidRPr="00744476" w14:paraId="1BC872B1" w14:textId="77777777" w:rsidTr="00120023">
        <w:tc>
          <w:tcPr>
            <w:tcW w:w="3817" w:type="dxa"/>
          </w:tcPr>
          <w:p w14:paraId="637E1803" w14:textId="0D4FDCFE" w:rsidR="00120023" w:rsidRPr="00744476" w:rsidRDefault="00120023" w:rsidP="00120023">
            <w:pPr>
              <w:spacing w:line="240" w:lineRule="auto"/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ลูกหนี้และเงินทดรองจ่ายแก่กิจการที่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เกี่ยวข้องกัน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76C13B0" w14:textId="77777777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83C36A9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09099E48" w14:textId="77777777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109DC10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24C3C97" w14:textId="598F06C6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1BD1A1D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E9F994A" w14:textId="5F03BA23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6556A066" w14:textId="77777777" w:rsidR="00120023" w:rsidRDefault="00120023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tbl>
      <w:tblPr>
        <w:tblW w:w="9201" w:type="dxa"/>
        <w:tblInd w:w="450" w:type="dxa"/>
        <w:tblLook w:val="04A0" w:firstRow="1" w:lastRow="0" w:firstColumn="1" w:lastColumn="0" w:noHBand="0" w:noVBand="1"/>
      </w:tblPr>
      <w:tblGrid>
        <w:gridCol w:w="3817"/>
        <w:gridCol w:w="1186"/>
        <w:gridCol w:w="236"/>
        <w:gridCol w:w="1136"/>
        <w:gridCol w:w="236"/>
        <w:gridCol w:w="1219"/>
        <w:gridCol w:w="236"/>
        <w:gridCol w:w="1135"/>
      </w:tblGrid>
      <w:tr w:rsidR="004F7299" w:rsidRPr="00744476" w14:paraId="0EEE65EB" w14:textId="77777777" w:rsidTr="00120023">
        <w:trPr>
          <w:tblHeader/>
        </w:trPr>
        <w:tc>
          <w:tcPr>
            <w:tcW w:w="3817" w:type="dxa"/>
          </w:tcPr>
          <w:p w14:paraId="4A924520" w14:textId="34D3854E" w:rsidR="004F7299" w:rsidRPr="00744476" w:rsidRDefault="004F7299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2558" w:type="dxa"/>
            <w:gridSpan w:val="3"/>
          </w:tcPr>
          <w:p w14:paraId="6872AB5F" w14:textId="77777777" w:rsidR="004F7299" w:rsidRPr="00744476" w:rsidRDefault="004F7299" w:rsidP="004F72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25580C" w14:textId="77777777" w:rsidR="004F7299" w:rsidRPr="00744476" w:rsidRDefault="004F7299" w:rsidP="004F72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3"/>
          </w:tcPr>
          <w:p w14:paraId="3DAF737D" w14:textId="77777777" w:rsidR="004F7299" w:rsidRPr="00744476" w:rsidRDefault="004F7299" w:rsidP="004F72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:rsidRPr="00744476" w14:paraId="6DF2E98F" w14:textId="77777777" w:rsidTr="00120023">
        <w:trPr>
          <w:tblHeader/>
        </w:trPr>
        <w:tc>
          <w:tcPr>
            <w:tcW w:w="3817" w:type="dxa"/>
          </w:tcPr>
          <w:p w14:paraId="6AC8A43D" w14:textId="77777777" w:rsidR="00745748" w:rsidRPr="00744476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E519705" w14:textId="32759D78" w:rsidR="00745748" w:rsidRPr="00745748" w:rsidRDefault="0057505D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0B1B7329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71DA54A" w14:textId="47EB73F8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075AE6F8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455B7ED3" w14:textId="1F5E17EE" w:rsidR="00745748" w:rsidRPr="00744476" w:rsidRDefault="0057505D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621D5079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A51A69" w14:textId="31C86229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:rsidRPr="00744476" w14:paraId="0216EE02" w14:textId="77777777" w:rsidTr="00120023">
        <w:trPr>
          <w:tblHeader/>
        </w:trPr>
        <w:tc>
          <w:tcPr>
            <w:tcW w:w="3817" w:type="dxa"/>
          </w:tcPr>
          <w:p w14:paraId="29CB869A" w14:textId="63A85775" w:rsidR="00745748" w:rsidRPr="00744476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FF78035" w14:textId="3DAD8430" w:rsidR="00745748" w:rsidRDefault="0057505D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54FE6F48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0000B14" w14:textId="7E951FF3" w:rsidR="00745748" w:rsidRDefault="00F47DB8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5CB5C3A6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441F98C9" w14:textId="6FA94D57" w:rsidR="00745748" w:rsidRDefault="0057505D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0B353CED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46F04C6" w14:textId="6B2F173A" w:rsidR="00745748" w:rsidRDefault="00F47DB8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745748" w:rsidRPr="00744476" w14:paraId="03D61134" w14:textId="77777777" w:rsidTr="00745748">
        <w:trPr>
          <w:tblHeader/>
        </w:trPr>
        <w:tc>
          <w:tcPr>
            <w:tcW w:w="3817" w:type="dxa"/>
          </w:tcPr>
          <w:p w14:paraId="1AF714BA" w14:textId="77777777" w:rsidR="00745748" w:rsidRPr="00744476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4" w:type="dxa"/>
            <w:gridSpan w:val="7"/>
          </w:tcPr>
          <w:p w14:paraId="13E2EE21" w14:textId="77777777" w:rsidR="00745748" w:rsidRPr="00744476" w:rsidRDefault="00745748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A6554" w:rsidRPr="00744476" w14:paraId="0E340D8A" w14:textId="77777777" w:rsidTr="00745748">
        <w:trPr>
          <w:tblHeader/>
        </w:trPr>
        <w:tc>
          <w:tcPr>
            <w:tcW w:w="3817" w:type="dxa"/>
          </w:tcPr>
          <w:p w14:paraId="02223C87" w14:textId="06C3D4FD" w:rsidR="00AA6554" w:rsidRPr="00744476" w:rsidRDefault="00AA6554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384" w:type="dxa"/>
            <w:gridSpan w:val="7"/>
          </w:tcPr>
          <w:p w14:paraId="7678AA8E" w14:textId="77777777" w:rsidR="00AA6554" w:rsidRPr="00744476" w:rsidRDefault="00AA6554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45748" w:rsidRPr="00744476" w14:paraId="43B4F8A6" w14:textId="77777777" w:rsidTr="00120023">
        <w:tc>
          <w:tcPr>
            <w:tcW w:w="3817" w:type="dxa"/>
          </w:tcPr>
          <w:p w14:paraId="465EA79F" w14:textId="77777777" w:rsidR="00745748" w:rsidRPr="00744476" w:rsidRDefault="00745748" w:rsidP="007457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6" w:type="dxa"/>
          </w:tcPr>
          <w:p w14:paraId="38514D4A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ED126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D7A5A4D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E6F7FD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</w:tcPr>
          <w:p w14:paraId="3CC491B5" w14:textId="77777777" w:rsidR="00745748" w:rsidRPr="00744476" w:rsidRDefault="00745748" w:rsidP="00745748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C169CB3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8677F6" w14:textId="77777777" w:rsidR="00745748" w:rsidRPr="00744476" w:rsidRDefault="00745748" w:rsidP="00745748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20023" w:rsidRPr="00744476" w14:paraId="67EF431A" w14:textId="77777777" w:rsidTr="00120023">
        <w:tc>
          <w:tcPr>
            <w:tcW w:w="3817" w:type="dxa"/>
            <w:vAlign w:val="bottom"/>
          </w:tcPr>
          <w:p w14:paraId="073DDEC8" w14:textId="77A126AB" w:rsidR="00120023" w:rsidRPr="00744476" w:rsidRDefault="00120023" w:rsidP="0012002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คอนกรีต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86" w:type="dxa"/>
            <w:shd w:val="clear" w:color="auto" w:fill="auto"/>
          </w:tcPr>
          <w:p w14:paraId="6B985CD8" w14:textId="52ABFBEC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F2EC187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FC34A02" w14:textId="7B2B0201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1FB1322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6819C21C" w14:textId="60625DAC" w:rsidR="00120023" w:rsidRPr="00744476" w:rsidRDefault="00901A37" w:rsidP="00901A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F38A64E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B50DB05" w14:textId="33A2B343" w:rsidR="00120023" w:rsidRDefault="00120023" w:rsidP="00120023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</w:tr>
      <w:tr w:rsidR="00120023" w:rsidRPr="00744476" w14:paraId="5718DE37" w14:textId="77777777" w:rsidTr="00120023">
        <w:tc>
          <w:tcPr>
            <w:tcW w:w="3817" w:type="dxa"/>
            <w:vAlign w:val="bottom"/>
          </w:tcPr>
          <w:p w14:paraId="417AD81A" w14:textId="77777777" w:rsidR="00120023" w:rsidRPr="00744476" w:rsidRDefault="00120023" w:rsidP="0012002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86" w:type="dxa"/>
            <w:shd w:val="clear" w:color="auto" w:fill="auto"/>
          </w:tcPr>
          <w:p w14:paraId="20C1454C" w14:textId="2AEC6BF8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18C4502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D4033BE" w14:textId="234B3C0C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30DEDF1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586E225F" w14:textId="53EEE23F" w:rsidR="00120023" w:rsidRPr="00744476" w:rsidRDefault="00901A37" w:rsidP="00120023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125,818</w:t>
            </w:r>
          </w:p>
        </w:tc>
        <w:tc>
          <w:tcPr>
            <w:tcW w:w="236" w:type="dxa"/>
          </w:tcPr>
          <w:p w14:paraId="14297EF7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6F88527" w14:textId="03C3E1D1" w:rsidR="00120023" w:rsidRPr="00744476" w:rsidRDefault="00120023" w:rsidP="00120023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43,595</w:t>
            </w:r>
          </w:p>
        </w:tc>
      </w:tr>
      <w:tr w:rsidR="00120023" w:rsidRPr="00744476" w14:paraId="49F8FC55" w14:textId="77777777" w:rsidTr="00120023">
        <w:tc>
          <w:tcPr>
            <w:tcW w:w="3817" w:type="dxa"/>
            <w:vAlign w:val="bottom"/>
          </w:tcPr>
          <w:p w14:paraId="7011D4E5" w14:textId="77777777" w:rsidR="00120023" w:rsidRPr="00744476" w:rsidRDefault="00120023" w:rsidP="0012002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86" w:type="dxa"/>
            <w:shd w:val="clear" w:color="auto" w:fill="auto"/>
          </w:tcPr>
          <w:p w14:paraId="77214B20" w14:textId="4AF6DDC3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34C073B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6BE3EF9" w14:textId="1EB9DF1C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B829672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0BD271E7" w14:textId="6FDF162F" w:rsidR="00120023" w:rsidRPr="00744476" w:rsidRDefault="00901A37" w:rsidP="00120023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15,651</w:t>
            </w:r>
          </w:p>
        </w:tc>
        <w:tc>
          <w:tcPr>
            <w:tcW w:w="236" w:type="dxa"/>
          </w:tcPr>
          <w:p w14:paraId="23686058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644D6FF" w14:textId="0CBAC58D" w:rsidR="00120023" w:rsidRPr="00744476" w:rsidRDefault="00120023" w:rsidP="00120023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13,872</w:t>
            </w:r>
          </w:p>
        </w:tc>
      </w:tr>
      <w:tr w:rsidR="00120023" w:rsidRPr="00744476" w14:paraId="37391F95" w14:textId="77777777" w:rsidTr="00120023">
        <w:tc>
          <w:tcPr>
            <w:tcW w:w="3817" w:type="dxa"/>
            <w:vAlign w:val="bottom"/>
          </w:tcPr>
          <w:p w14:paraId="6FF520EB" w14:textId="5BEA1A01" w:rsidR="00120023" w:rsidRPr="00744476" w:rsidRDefault="00B94DDB" w:rsidP="0012002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86" w:type="dxa"/>
            <w:shd w:val="clear" w:color="auto" w:fill="auto"/>
          </w:tcPr>
          <w:p w14:paraId="29FCC19F" w14:textId="7BA6656B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09CBA1D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79CE411" w14:textId="30A86E23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8E651D7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16DE9414" w14:textId="1D4F5925" w:rsidR="00120023" w:rsidRPr="00744476" w:rsidRDefault="00901A37" w:rsidP="00120023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13,109</w:t>
            </w:r>
          </w:p>
        </w:tc>
        <w:tc>
          <w:tcPr>
            <w:tcW w:w="236" w:type="dxa"/>
          </w:tcPr>
          <w:p w14:paraId="73E3771D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85D880C" w14:textId="743975A8" w:rsidR="00120023" w:rsidRPr="00744476" w:rsidRDefault="00120023" w:rsidP="00120023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1,110</w:t>
            </w:r>
          </w:p>
        </w:tc>
      </w:tr>
      <w:tr w:rsidR="00120023" w:rsidRPr="00744476" w14:paraId="3303AEB2" w14:textId="77777777" w:rsidTr="00120023">
        <w:tc>
          <w:tcPr>
            <w:tcW w:w="3817" w:type="dxa"/>
            <w:vAlign w:val="bottom"/>
          </w:tcPr>
          <w:p w14:paraId="257D6E46" w14:textId="77777777" w:rsidR="00120023" w:rsidRPr="00744476" w:rsidRDefault="00120023" w:rsidP="0012002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86" w:type="dxa"/>
            <w:shd w:val="clear" w:color="auto" w:fill="auto"/>
          </w:tcPr>
          <w:p w14:paraId="57FC306C" w14:textId="398DA312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0DA7388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78EE925" w14:textId="3D43AB95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09307E3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43A24D6E" w14:textId="635557AF" w:rsidR="00120023" w:rsidRPr="00744476" w:rsidRDefault="00901A37" w:rsidP="00120023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481571E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F7F1CA" w14:textId="5B639A27" w:rsidR="00120023" w:rsidRPr="00744476" w:rsidRDefault="00120023" w:rsidP="00120023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</w:tr>
      <w:tr w:rsidR="00120023" w:rsidRPr="00744476" w14:paraId="6F19E31A" w14:textId="77777777" w:rsidTr="00120023">
        <w:tc>
          <w:tcPr>
            <w:tcW w:w="3817" w:type="dxa"/>
          </w:tcPr>
          <w:p w14:paraId="2F51B41D" w14:textId="77777777" w:rsidR="00120023" w:rsidRPr="00744476" w:rsidRDefault="00120023" w:rsidP="0012002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86" w:type="dxa"/>
            <w:shd w:val="clear" w:color="auto" w:fill="auto"/>
          </w:tcPr>
          <w:p w14:paraId="6C778104" w14:textId="09B5C448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F9D7768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6FA9B7D" w14:textId="513BD7F8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72BC18F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54AD58CC" w14:textId="49B03953" w:rsidR="00120023" w:rsidRPr="00744476" w:rsidRDefault="00901A37" w:rsidP="00901A37">
            <w:pPr>
              <w:tabs>
                <w:tab w:val="decimal" w:pos="10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8,858</w:t>
            </w:r>
          </w:p>
        </w:tc>
        <w:tc>
          <w:tcPr>
            <w:tcW w:w="236" w:type="dxa"/>
          </w:tcPr>
          <w:p w14:paraId="19347FC0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15A2F9" w14:textId="171DA835" w:rsidR="00120023" w:rsidRPr="00744476" w:rsidRDefault="00120023" w:rsidP="00120023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9,288</w:t>
            </w:r>
          </w:p>
        </w:tc>
      </w:tr>
      <w:tr w:rsidR="00120023" w:rsidRPr="00744476" w14:paraId="725E23D7" w14:textId="77777777" w:rsidTr="00120023">
        <w:tc>
          <w:tcPr>
            <w:tcW w:w="3817" w:type="dxa"/>
          </w:tcPr>
          <w:p w14:paraId="4F2A4292" w14:textId="77777777" w:rsidR="00120023" w:rsidRPr="00744476" w:rsidRDefault="00120023" w:rsidP="0012002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86" w:type="dxa"/>
            <w:shd w:val="clear" w:color="auto" w:fill="auto"/>
          </w:tcPr>
          <w:p w14:paraId="2348CB0F" w14:textId="1D37B05C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AA2C721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1BE1E2C" w14:textId="460079F4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5984803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7E0F869C" w14:textId="5B56DA39" w:rsidR="00120023" w:rsidRPr="00744476" w:rsidRDefault="00901A37" w:rsidP="00120023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16,164</w:t>
            </w:r>
          </w:p>
        </w:tc>
        <w:tc>
          <w:tcPr>
            <w:tcW w:w="236" w:type="dxa"/>
          </w:tcPr>
          <w:p w14:paraId="34AC019D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5C6B016" w14:textId="67CAAB27" w:rsidR="00120023" w:rsidRPr="00744476" w:rsidRDefault="00120023" w:rsidP="00120023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4,499</w:t>
            </w:r>
          </w:p>
        </w:tc>
      </w:tr>
      <w:tr w:rsidR="00120023" w:rsidRPr="00744476" w14:paraId="232B56E0" w14:textId="77777777" w:rsidTr="00120023">
        <w:tc>
          <w:tcPr>
            <w:tcW w:w="3817" w:type="dxa"/>
          </w:tcPr>
          <w:p w14:paraId="2091E5DE" w14:textId="4214B385" w:rsidR="00120023" w:rsidRPr="00744476" w:rsidRDefault="0097563E" w:rsidP="0012002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86" w:type="dxa"/>
            <w:shd w:val="clear" w:color="auto" w:fill="auto"/>
          </w:tcPr>
          <w:p w14:paraId="182C4BBE" w14:textId="7C7587B8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662868C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CD0907C" w14:textId="6B5722C3" w:rsidR="00120023" w:rsidRPr="00744476" w:rsidRDefault="00120023" w:rsidP="001200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3C6FB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4B354E2B" w14:textId="61D9DE5D" w:rsidR="00120023" w:rsidRDefault="00901A37" w:rsidP="00901A37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</w:p>
        </w:tc>
        <w:tc>
          <w:tcPr>
            <w:tcW w:w="236" w:type="dxa"/>
          </w:tcPr>
          <w:p w14:paraId="5704B04B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9EC23EE" w14:textId="6514F652" w:rsidR="00120023" w:rsidRPr="00744476" w:rsidRDefault="00120023" w:rsidP="00BF1F9E">
            <w:pPr>
              <w:tabs>
                <w:tab w:val="decimal" w:pos="-11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20023" w:rsidRPr="00744476" w14:paraId="3C74F04D" w14:textId="77777777" w:rsidTr="00120023">
        <w:tc>
          <w:tcPr>
            <w:tcW w:w="3817" w:type="dxa"/>
          </w:tcPr>
          <w:p w14:paraId="50B09B0D" w14:textId="77777777" w:rsidR="00120023" w:rsidRPr="00744476" w:rsidRDefault="00120023" w:rsidP="0012002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6" w:type="dxa"/>
            <w:shd w:val="clear" w:color="auto" w:fill="auto"/>
          </w:tcPr>
          <w:p w14:paraId="22392D19" w14:textId="77777777" w:rsidR="00120023" w:rsidRPr="00744476" w:rsidRDefault="00120023" w:rsidP="0012002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83D6BA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AD14B5B" w14:textId="77777777" w:rsidR="00120023" w:rsidRPr="00744476" w:rsidRDefault="00120023" w:rsidP="0012002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4494DD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540F9B9B" w14:textId="77777777" w:rsidR="00120023" w:rsidRPr="00744476" w:rsidRDefault="00120023" w:rsidP="00120023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5D1616C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C935D73" w14:textId="77777777" w:rsidR="00120023" w:rsidRPr="00744476" w:rsidRDefault="00120023" w:rsidP="00120023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20023" w:rsidRPr="00744476" w14:paraId="32340109" w14:textId="77777777" w:rsidTr="003173E1">
        <w:tc>
          <w:tcPr>
            <w:tcW w:w="3817" w:type="dxa"/>
          </w:tcPr>
          <w:p w14:paraId="6D33869F" w14:textId="77777777" w:rsidR="00120023" w:rsidRPr="00744476" w:rsidRDefault="00120023" w:rsidP="0012002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86" w:type="dxa"/>
            <w:shd w:val="clear" w:color="auto" w:fill="auto"/>
          </w:tcPr>
          <w:p w14:paraId="6CC07AFE" w14:textId="38B21D65" w:rsidR="00120023" w:rsidRPr="00744476" w:rsidRDefault="00901A37" w:rsidP="00120023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2,561</w:t>
            </w:r>
          </w:p>
        </w:tc>
        <w:tc>
          <w:tcPr>
            <w:tcW w:w="236" w:type="dxa"/>
          </w:tcPr>
          <w:p w14:paraId="2F3B5E95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3A83ACC" w14:textId="390EC7FE" w:rsidR="00120023" w:rsidRPr="00744476" w:rsidRDefault="00120023" w:rsidP="00120023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2,559</w:t>
            </w:r>
          </w:p>
        </w:tc>
        <w:tc>
          <w:tcPr>
            <w:tcW w:w="236" w:type="dxa"/>
          </w:tcPr>
          <w:p w14:paraId="37E44E38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4C999754" w14:textId="7FC467A7" w:rsidR="00120023" w:rsidRPr="00744476" w:rsidRDefault="00901A37" w:rsidP="00901A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B4F5B51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E6EF82E" w14:textId="703A8AFE" w:rsidR="00120023" w:rsidRPr="00744476" w:rsidRDefault="00120023" w:rsidP="00120023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</w:tr>
      <w:tr w:rsidR="00120023" w:rsidRPr="00744476" w14:paraId="0DBF36C6" w14:textId="77777777" w:rsidTr="003173E1">
        <w:tc>
          <w:tcPr>
            <w:tcW w:w="3817" w:type="dxa"/>
          </w:tcPr>
          <w:p w14:paraId="101887B8" w14:textId="77777777" w:rsidR="00120023" w:rsidRPr="00744476" w:rsidRDefault="00120023" w:rsidP="0012002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86" w:type="dxa"/>
            <w:shd w:val="clear" w:color="auto" w:fill="auto"/>
          </w:tcPr>
          <w:p w14:paraId="181B6255" w14:textId="1B3BA36C" w:rsidR="00120023" w:rsidRPr="00744476" w:rsidRDefault="00901A37" w:rsidP="00120023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141,243</w:t>
            </w:r>
          </w:p>
        </w:tc>
        <w:tc>
          <w:tcPr>
            <w:tcW w:w="236" w:type="dxa"/>
          </w:tcPr>
          <w:p w14:paraId="6D980B1A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CEED56F" w14:textId="071B28D4" w:rsidR="00120023" w:rsidRPr="00744476" w:rsidRDefault="00120023" w:rsidP="00120023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142,098</w:t>
            </w:r>
          </w:p>
        </w:tc>
        <w:tc>
          <w:tcPr>
            <w:tcW w:w="236" w:type="dxa"/>
          </w:tcPr>
          <w:p w14:paraId="717F003A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3038A97B" w14:textId="7BEFDB60" w:rsidR="00120023" w:rsidRPr="00744476" w:rsidRDefault="00901A37" w:rsidP="00120023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140,608</w:t>
            </w:r>
          </w:p>
        </w:tc>
        <w:tc>
          <w:tcPr>
            <w:tcW w:w="236" w:type="dxa"/>
          </w:tcPr>
          <w:p w14:paraId="08CAA9A1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1DA4613" w14:textId="10F31EFF" w:rsidR="00120023" w:rsidRPr="00744476" w:rsidRDefault="00120023" w:rsidP="00120023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141,620</w:t>
            </w:r>
          </w:p>
        </w:tc>
      </w:tr>
      <w:tr w:rsidR="00120023" w:rsidRPr="00744476" w14:paraId="4E0DB586" w14:textId="77777777" w:rsidTr="003173E1">
        <w:tc>
          <w:tcPr>
            <w:tcW w:w="3817" w:type="dxa"/>
          </w:tcPr>
          <w:p w14:paraId="7BA504AC" w14:textId="77777777" w:rsidR="00120023" w:rsidRPr="00744476" w:rsidRDefault="00120023" w:rsidP="0012002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86" w:type="dxa"/>
            <w:shd w:val="clear" w:color="auto" w:fill="auto"/>
          </w:tcPr>
          <w:p w14:paraId="04B123EA" w14:textId="33723F3A" w:rsidR="00120023" w:rsidRPr="00744476" w:rsidRDefault="00901A37" w:rsidP="00120023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195,441</w:t>
            </w:r>
          </w:p>
        </w:tc>
        <w:tc>
          <w:tcPr>
            <w:tcW w:w="236" w:type="dxa"/>
          </w:tcPr>
          <w:p w14:paraId="1ABB6B00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304B22C" w14:textId="37FA006B" w:rsidR="00120023" w:rsidRPr="00744476" w:rsidRDefault="00120023" w:rsidP="00120023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167,372</w:t>
            </w:r>
          </w:p>
        </w:tc>
        <w:tc>
          <w:tcPr>
            <w:tcW w:w="236" w:type="dxa"/>
          </w:tcPr>
          <w:p w14:paraId="06340D4B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15EE986B" w14:textId="55DB3C27" w:rsidR="00120023" w:rsidRPr="00744476" w:rsidRDefault="00901A37" w:rsidP="00120023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189,886</w:t>
            </w:r>
          </w:p>
        </w:tc>
        <w:tc>
          <w:tcPr>
            <w:tcW w:w="236" w:type="dxa"/>
          </w:tcPr>
          <w:p w14:paraId="7D59EDC0" w14:textId="77777777" w:rsidR="00120023" w:rsidRPr="00744476" w:rsidRDefault="00120023" w:rsidP="001200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02D762" w14:textId="59F8E5B1" w:rsidR="00120023" w:rsidRPr="00744476" w:rsidRDefault="00120023" w:rsidP="00120023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159,573</w:t>
            </w:r>
          </w:p>
        </w:tc>
      </w:tr>
      <w:tr w:rsidR="00120023" w:rsidRPr="00744476" w14:paraId="714E3A59" w14:textId="77777777" w:rsidTr="003173E1">
        <w:tc>
          <w:tcPr>
            <w:tcW w:w="3817" w:type="dxa"/>
            <w:vAlign w:val="bottom"/>
          </w:tcPr>
          <w:p w14:paraId="7EF9B74F" w14:textId="77777777" w:rsidR="00120023" w:rsidRPr="00744476" w:rsidRDefault="00120023" w:rsidP="0012002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A458A" w14:textId="6C1E45A3" w:rsidR="00120023" w:rsidRPr="00744476" w:rsidRDefault="00901A37" w:rsidP="00120023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339,245</w:t>
            </w:r>
          </w:p>
        </w:tc>
        <w:tc>
          <w:tcPr>
            <w:tcW w:w="236" w:type="dxa"/>
          </w:tcPr>
          <w:p w14:paraId="384A9214" w14:textId="77777777" w:rsidR="00120023" w:rsidRPr="00744476" w:rsidRDefault="00120023" w:rsidP="0012002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1FD2E607" w14:textId="0CEED394" w:rsidR="00120023" w:rsidRPr="00744476" w:rsidRDefault="00120023" w:rsidP="00120023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17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312,029</w:t>
            </w:r>
          </w:p>
        </w:tc>
        <w:tc>
          <w:tcPr>
            <w:tcW w:w="236" w:type="dxa"/>
          </w:tcPr>
          <w:p w14:paraId="78CF6F6F" w14:textId="77777777" w:rsidR="00120023" w:rsidRPr="00744476" w:rsidRDefault="00120023" w:rsidP="0012002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2EDCF" w14:textId="7E1C60EA" w:rsidR="00120023" w:rsidRPr="00744476" w:rsidRDefault="00901A37" w:rsidP="00120023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510,257</w:t>
            </w:r>
          </w:p>
        </w:tc>
        <w:tc>
          <w:tcPr>
            <w:tcW w:w="236" w:type="dxa"/>
          </w:tcPr>
          <w:p w14:paraId="2A99FB09" w14:textId="77777777" w:rsidR="00120023" w:rsidRPr="00744476" w:rsidRDefault="00120023" w:rsidP="0012002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0406421" w14:textId="3C9094F6" w:rsidR="00120023" w:rsidRPr="00744476" w:rsidRDefault="00120023" w:rsidP="00120023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17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373,773</w:t>
            </w:r>
          </w:p>
        </w:tc>
      </w:tr>
    </w:tbl>
    <w:p w14:paraId="1A98170E" w14:textId="77777777" w:rsidR="000221B7" w:rsidRDefault="000221B7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0A195B" w:rsidRPr="000E72B7" w14:paraId="43536FF1" w14:textId="77777777" w:rsidTr="006743FA">
        <w:trPr>
          <w:tblHeader/>
        </w:trPr>
        <w:tc>
          <w:tcPr>
            <w:tcW w:w="3240" w:type="dxa"/>
            <w:vAlign w:val="bottom"/>
          </w:tcPr>
          <w:p w14:paraId="6E25CDA4" w14:textId="77777777" w:rsidR="000A195B" w:rsidRPr="00435338" w:rsidRDefault="000A195B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260" w:type="dxa"/>
          </w:tcPr>
          <w:p w14:paraId="4AFE8761" w14:textId="02DCC602" w:rsidR="000A195B" w:rsidRPr="00435338" w:rsidRDefault="000A195B" w:rsidP="003322E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33F9FAD" w14:textId="4C49EC64" w:rsidR="000A195B" w:rsidRPr="00435338" w:rsidRDefault="000A195B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1ADDA018" w14:textId="77777777" w:rsidR="000A195B" w:rsidRPr="00435338" w:rsidRDefault="000A195B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195B" w:rsidRPr="000E72B7" w14:paraId="5A9E0F43" w14:textId="77777777" w:rsidTr="006743FA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2FA455E" w14:textId="7725DF17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07187F62" w14:textId="385263C1" w:rsidR="000A195B" w:rsidRPr="000A195B" w:rsidRDefault="006743FA" w:rsidP="006743F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4568ECD0" w14:textId="219C5FEB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0237C2" w14:textId="66697A79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3173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173E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 </w:t>
            </w:r>
            <w:r w:rsidR="003173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2921B664" w14:textId="77777777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5ED48D" w14:textId="36979EE8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A0CDDDF" w14:textId="77777777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A873C7" w14:textId="71B7F548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B6E62E0" w14:textId="77777777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3B4A4D" w14:textId="1E84800F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0A195B" w:rsidRPr="000E72B7" w14:paraId="37BF4A4A" w14:textId="77777777" w:rsidTr="006743FA">
        <w:trPr>
          <w:tblHeader/>
        </w:trPr>
        <w:tc>
          <w:tcPr>
            <w:tcW w:w="3240" w:type="dxa"/>
          </w:tcPr>
          <w:p w14:paraId="0D799E6C" w14:textId="77777777" w:rsidR="000A195B" w:rsidRPr="00435338" w:rsidRDefault="000A195B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1D285A" w14:textId="7CAB32C1" w:rsidR="000A195B" w:rsidRPr="00435338" w:rsidRDefault="000A195B" w:rsidP="000A195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F6373A1" w14:textId="49153849" w:rsidR="000A195B" w:rsidRPr="00435338" w:rsidRDefault="000A195B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7"/>
          </w:tcPr>
          <w:p w14:paraId="2557E37F" w14:textId="77777777" w:rsidR="000A195B" w:rsidRPr="00435338" w:rsidRDefault="000A195B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195B" w:rsidRPr="000E72B7" w14:paraId="4A7E7A5F" w14:textId="77777777" w:rsidTr="006743FA">
        <w:trPr>
          <w:tblHeader/>
        </w:trPr>
        <w:tc>
          <w:tcPr>
            <w:tcW w:w="3240" w:type="dxa"/>
            <w:vAlign w:val="bottom"/>
          </w:tcPr>
          <w:p w14:paraId="2C674644" w14:textId="7357471A" w:rsidR="000A195B" w:rsidRPr="00BD080F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 w:rsidRPr="00BD0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1260" w:type="dxa"/>
          </w:tcPr>
          <w:p w14:paraId="11B78A5D" w14:textId="77777777" w:rsidR="000A195B" w:rsidRPr="00435338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1A33B6" w14:textId="4FA1EABF" w:rsidR="000A195B" w:rsidRPr="00435338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7"/>
          </w:tcPr>
          <w:p w14:paraId="1B3E9247" w14:textId="77777777" w:rsidR="000A195B" w:rsidRPr="00435338" w:rsidRDefault="000A195B" w:rsidP="00201E12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A195B" w:rsidRPr="000E72B7" w14:paraId="73A7B660" w14:textId="77777777" w:rsidTr="006743FA">
        <w:tc>
          <w:tcPr>
            <w:tcW w:w="3240" w:type="dxa"/>
            <w:vAlign w:val="bottom"/>
          </w:tcPr>
          <w:p w14:paraId="4091D9D7" w14:textId="664A8F50" w:rsidR="000A195B" w:rsidRPr="00BD080F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AB3AD54" w14:textId="77777777" w:rsidR="000A195B" w:rsidRPr="00435338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79B2DE" w14:textId="4943D79E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CF9A42" w14:textId="77777777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5DA4E0" w14:textId="77777777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8B097C" w14:textId="77777777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F780EF" w14:textId="77777777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1A3515" w14:textId="77777777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7326EB" w14:textId="77777777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A8D95F" w14:textId="77777777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080F" w:rsidRPr="000E72B7" w14:paraId="59B52999" w14:textId="77777777" w:rsidTr="006743FA">
        <w:tc>
          <w:tcPr>
            <w:tcW w:w="3240" w:type="dxa"/>
            <w:vAlign w:val="bottom"/>
          </w:tcPr>
          <w:p w14:paraId="16EB81E3" w14:textId="7F8406B9" w:rsidR="00BD080F" w:rsidRPr="00BD080F" w:rsidRDefault="00BD080F" w:rsidP="00BD080F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D0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3E29430" w14:textId="77777777" w:rsidR="00BD080F" w:rsidRPr="00435338" w:rsidRDefault="00BD080F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5BF485" w14:textId="77777777" w:rsidR="00BD080F" w:rsidRPr="00435338" w:rsidRDefault="00BD080F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C04831" w14:textId="77777777" w:rsidR="00BD080F" w:rsidRPr="00435338" w:rsidRDefault="00BD080F" w:rsidP="00201E12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9E4A48" w14:textId="77777777" w:rsidR="00BD080F" w:rsidRPr="00435338" w:rsidRDefault="00BD080F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9474C3" w14:textId="77777777" w:rsidR="00BD080F" w:rsidRPr="00435338" w:rsidRDefault="00BD080F" w:rsidP="00201E12">
            <w:pPr>
              <w:tabs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50370D" w14:textId="77777777" w:rsidR="00BD080F" w:rsidRPr="00435338" w:rsidRDefault="00BD080F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5CE23D" w14:textId="77777777" w:rsidR="00BD080F" w:rsidRPr="00435338" w:rsidRDefault="00BD080F" w:rsidP="00201E12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6002F2" w14:textId="77777777" w:rsidR="00BD080F" w:rsidRPr="00435338" w:rsidRDefault="00BD080F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5DCE03" w14:textId="77777777" w:rsidR="00BD080F" w:rsidRPr="00435338" w:rsidRDefault="00BD080F" w:rsidP="00201E12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195B" w:rsidRPr="000E72B7" w14:paraId="2A6D3FCA" w14:textId="77777777" w:rsidTr="006743FA">
        <w:tc>
          <w:tcPr>
            <w:tcW w:w="3240" w:type="dxa"/>
          </w:tcPr>
          <w:p w14:paraId="040C68CE" w14:textId="77777777" w:rsidR="000A195B" w:rsidRPr="00BD080F" w:rsidRDefault="000A195B" w:rsidP="00201E12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080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BD0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BD080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มหาชน</w:t>
            </w:r>
            <w:r w:rsidRPr="00BD0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18DE2F97" w14:textId="6063DB36" w:rsidR="000A195B" w:rsidRPr="00435338" w:rsidRDefault="000A195B" w:rsidP="000A195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1.45</w:t>
            </w:r>
          </w:p>
        </w:tc>
        <w:tc>
          <w:tcPr>
            <w:tcW w:w="270" w:type="dxa"/>
          </w:tcPr>
          <w:p w14:paraId="22BA386B" w14:textId="6A0D3CB1" w:rsidR="000A195B" w:rsidRPr="00435338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1321FB" w14:textId="753FA19C" w:rsidR="000A195B" w:rsidRPr="00435338" w:rsidRDefault="000A195B" w:rsidP="00201E12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0B9477" w14:textId="77777777" w:rsidR="000A195B" w:rsidRPr="00435338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4B83DA" w14:textId="456F11AA" w:rsidR="000A195B" w:rsidRPr="003833DF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  <w:tc>
          <w:tcPr>
            <w:tcW w:w="270" w:type="dxa"/>
          </w:tcPr>
          <w:p w14:paraId="590E2E3E" w14:textId="77777777" w:rsidR="000A195B" w:rsidRPr="00435338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10D785" w14:textId="51057E46" w:rsidR="000A195B" w:rsidRPr="00435338" w:rsidRDefault="000A195B" w:rsidP="00201E12">
            <w:pPr>
              <w:tabs>
                <w:tab w:val="decimal" w:pos="574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28B85E" w14:textId="77777777" w:rsidR="000A195B" w:rsidRPr="00435338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35F10C" w14:textId="68AD0057" w:rsidR="000A195B" w:rsidRPr="007A7237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</w:tr>
      <w:tr w:rsidR="000A195B" w:rsidRPr="000E72B7" w14:paraId="7D51992D" w14:textId="77777777" w:rsidTr="006743FA">
        <w:tc>
          <w:tcPr>
            <w:tcW w:w="3240" w:type="dxa"/>
          </w:tcPr>
          <w:p w14:paraId="3C34E779" w14:textId="77777777" w:rsidR="000A195B" w:rsidRPr="00BD080F" w:rsidRDefault="000A195B" w:rsidP="000A195B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8DF870F" w14:textId="77777777" w:rsidR="000A195B" w:rsidRPr="00435338" w:rsidRDefault="000A195B" w:rsidP="000A195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D3B781" w14:textId="0E62A1A2" w:rsidR="000A195B" w:rsidRPr="00435338" w:rsidRDefault="000A195B" w:rsidP="000A195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D33922E" w14:textId="7C45DCCF" w:rsidR="000A195B" w:rsidRDefault="000A195B" w:rsidP="000A195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7B98AD" w14:textId="77777777" w:rsidR="000A195B" w:rsidRPr="00435338" w:rsidRDefault="000A195B" w:rsidP="000A195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69CCD89" w14:textId="5A4046B4" w:rsidR="000A195B" w:rsidRPr="006F5372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  <w:tc>
          <w:tcPr>
            <w:tcW w:w="270" w:type="dxa"/>
          </w:tcPr>
          <w:p w14:paraId="3885CC73" w14:textId="77777777" w:rsidR="000A195B" w:rsidRPr="00435338" w:rsidRDefault="000A195B" w:rsidP="000A195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011CCA" w14:textId="03CE127A" w:rsidR="000A195B" w:rsidRDefault="000A195B" w:rsidP="000A195B">
            <w:pPr>
              <w:tabs>
                <w:tab w:val="decimal" w:pos="574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BA3006" w14:textId="77777777" w:rsidR="000A195B" w:rsidRPr="00435338" w:rsidRDefault="000A195B" w:rsidP="000A195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2D12A54" w14:textId="22C371AD" w:rsidR="000A195B" w:rsidRPr="007A7237" w:rsidRDefault="000A195B" w:rsidP="000A195B">
            <w:pPr>
              <w:tabs>
                <w:tab w:val="clear" w:pos="680"/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</w:tr>
      <w:tr w:rsidR="000A195B" w:rsidRPr="000E72B7" w14:paraId="4021D0F2" w14:textId="77777777" w:rsidTr="006743FA">
        <w:tc>
          <w:tcPr>
            <w:tcW w:w="3240" w:type="dxa"/>
          </w:tcPr>
          <w:p w14:paraId="3E6E4A2F" w14:textId="77777777" w:rsidR="000A195B" w:rsidRPr="00BD080F" w:rsidRDefault="000A195B" w:rsidP="000A195B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260" w:type="dxa"/>
          </w:tcPr>
          <w:p w14:paraId="59D11EDD" w14:textId="77777777" w:rsidR="000A195B" w:rsidRPr="00435338" w:rsidRDefault="000A195B" w:rsidP="000A195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33B718" w14:textId="324D4808" w:rsidR="000A195B" w:rsidRPr="00435338" w:rsidRDefault="000A195B" w:rsidP="000A195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03DDF8" w14:textId="134FECA7" w:rsidR="000A195B" w:rsidRDefault="000A195B" w:rsidP="000A195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677386" w14:textId="77777777" w:rsidR="000A195B" w:rsidRPr="00435338" w:rsidRDefault="000A195B" w:rsidP="000A195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C79C0B" w14:textId="4E9A6CA6" w:rsidR="000A195B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2,336</w:t>
            </w:r>
          </w:p>
        </w:tc>
        <w:tc>
          <w:tcPr>
            <w:tcW w:w="270" w:type="dxa"/>
          </w:tcPr>
          <w:p w14:paraId="17BA2CF6" w14:textId="77777777" w:rsidR="000A195B" w:rsidRPr="00435338" w:rsidRDefault="000A195B" w:rsidP="000A195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5BA079" w14:textId="22991605" w:rsidR="000A195B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95" w:right="-4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(1,474)</w:t>
            </w:r>
          </w:p>
        </w:tc>
        <w:tc>
          <w:tcPr>
            <w:tcW w:w="270" w:type="dxa"/>
          </w:tcPr>
          <w:p w14:paraId="42282A42" w14:textId="77777777" w:rsidR="000A195B" w:rsidRPr="00435338" w:rsidRDefault="000A195B" w:rsidP="000A195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9E9F9D3" w14:textId="42D48DD2" w:rsidR="000A195B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862</w:t>
            </w:r>
          </w:p>
        </w:tc>
      </w:tr>
      <w:tr w:rsidR="000A195B" w:rsidRPr="000E72B7" w14:paraId="7E43CA33" w14:textId="77777777" w:rsidTr="006743FA">
        <w:tc>
          <w:tcPr>
            <w:tcW w:w="3240" w:type="dxa"/>
          </w:tcPr>
          <w:p w14:paraId="6C599DB7" w14:textId="77777777" w:rsidR="000A195B" w:rsidRPr="00BD080F" w:rsidRDefault="000A195B" w:rsidP="000A195B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1C3831C4" w14:textId="77777777" w:rsidR="000A195B" w:rsidRPr="007620FD" w:rsidRDefault="000A195B" w:rsidP="000A195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9FC74C" w14:textId="4699FAD2" w:rsidR="000A195B" w:rsidRPr="007620FD" w:rsidRDefault="000A195B" w:rsidP="000A195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D9EB4" w14:textId="4717E841" w:rsidR="000A195B" w:rsidRPr="007620FD" w:rsidRDefault="000A195B" w:rsidP="000A195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BAE2F0A" w14:textId="77777777" w:rsidR="000A195B" w:rsidRPr="007620FD" w:rsidRDefault="000A195B" w:rsidP="000A195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F6FB1" w14:textId="3CFFA9B3" w:rsidR="000A195B" w:rsidRPr="003833DF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702,336</w:t>
            </w:r>
          </w:p>
        </w:tc>
        <w:tc>
          <w:tcPr>
            <w:tcW w:w="270" w:type="dxa"/>
          </w:tcPr>
          <w:p w14:paraId="267CCA12" w14:textId="77777777" w:rsidR="000A195B" w:rsidRPr="007620FD" w:rsidRDefault="000A195B" w:rsidP="000A195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0D641" w14:textId="601DC1B8" w:rsidR="000A195B" w:rsidRPr="007620FD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95" w:right="-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(1,474)</w:t>
            </w:r>
          </w:p>
        </w:tc>
        <w:tc>
          <w:tcPr>
            <w:tcW w:w="270" w:type="dxa"/>
          </w:tcPr>
          <w:p w14:paraId="4A083A8E" w14:textId="77777777" w:rsidR="000A195B" w:rsidRPr="007620FD" w:rsidRDefault="000A195B" w:rsidP="000A195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B233E" w14:textId="16DB90E7" w:rsidR="000A195B" w:rsidRPr="00C6536F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700,862</w:t>
            </w:r>
          </w:p>
        </w:tc>
      </w:tr>
    </w:tbl>
    <w:p w14:paraId="5E4DAB8E" w14:textId="327BCA40" w:rsidR="00470BEA" w:rsidRDefault="00470BEA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48"/>
        <w:gridCol w:w="1166"/>
        <w:gridCol w:w="236"/>
        <w:gridCol w:w="1140"/>
        <w:gridCol w:w="236"/>
        <w:gridCol w:w="1176"/>
        <w:gridCol w:w="236"/>
        <w:gridCol w:w="1140"/>
      </w:tblGrid>
      <w:tr w:rsidR="00BC0009" w:rsidRPr="00744476" w14:paraId="53A1A4A5" w14:textId="77777777" w:rsidTr="002200C5">
        <w:trPr>
          <w:tblHeader/>
        </w:trPr>
        <w:tc>
          <w:tcPr>
            <w:tcW w:w="3848" w:type="dxa"/>
          </w:tcPr>
          <w:p w14:paraId="3A323680" w14:textId="618A8AE2" w:rsidR="00BC0009" w:rsidRPr="00744476" w:rsidRDefault="00BC0009" w:rsidP="00504C94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33618F30" w14:textId="77777777" w:rsidR="00BC0009" w:rsidRPr="00744476" w:rsidRDefault="00BC0009" w:rsidP="00504C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0BEF13D" w14:textId="77777777" w:rsidR="00BC0009" w:rsidRPr="00744476" w:rsidRDefault="00BC0009" w:rsidP="00504C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783991F7" w14:textId="77777777" w:rsidR="00BC0009" w:rsidRPr="00744476" w:rsidRDefault="00BC0009" w:rsidP="00504C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:rsidRPr="00744476" w14:paraId="1F5C0984" w14:textId="77777777" w:rsidTr="002200C5">
        <w:trPr>
          <w:tblHeader/>
        </w:trPr>
        <w:tc>
          <w:tcPr>
            <w:tcW w:w="3848" w:type="dxa"/>
          </w:tcPr>
          <w:p w14:paraId="7B3627C7" w14:textId="1AFEEF13" w:rsidR="00745748" w:rsidRPr="00F76B5D" w:rsidRDefault="00745748" w:rsidP="00745748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67A0F553" w14:textId="4285E652" w:rsidR="00745748" w:rsidRPr="00744476" w:rsidRDefault="0057505D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24F0710F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72E0240" w14:textId="5F5A8C12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B1914C2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0C3E4992" w14:textId="601A4BA1" w:rsidR="00745748" w:rsidRPr="00744476" w:rsidRDefault="0057505D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4C991984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874AEA0" w14:textId="553E98FF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:rsidRPr="00744476" w14:paraId="22C3905E" w14:textId="77777777" w:rsidTr="002200C5">
        <w:trPr>
          <w:tblHeader/>
        </w:trPr>
        <w:tc>
          <w:tcPr>
            <w:tcW w:w="3848" w:type="dxa"/>
          </w:tcPr>
          <w:p w14:paraId="4FFCC701" w14:textId="1232A8B4" w:rsidR="00745748" w:rsidRPr="00744476" w:rsidRDefault="00745748" w:rsidP="00745748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2F6B5252" w14:textId="7484A9A3" w:rsidR="00745748" w:rsidRDefault="0057505D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4341EF47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3854850" w14:textId="4C6702FF" w:rsidR="00745748" w:rsidRDefault="00F47DB8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B3416E1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585E8C34" w14:textId="05D79DF1" w:rsidR="00745748" w:rsidRDefault="0057505D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3E359842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91EEF00" w14:textId="196C103A" w:rsidR="00745748" w:rsidRDefault="00F47DB8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745748" w:rsidRPr="00744476" w14:paraId="118D8436" w14:textId="77777777" w:rsidTr="002200C5">
        <w:trPr>
          <w:tblHeader/>
        </w:trPr>
        <w:tc>
          <w:tcPr>
            <w:tcW w:w="3848" w:type="dxa"/>
          </w:tcPr>
          <w:p w14:paraId="28E5DB2E" w14:textId="77777777" w:rsidR="00745748" w:rsidRPr="00744476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0" w:type="dxa"/>
            <w:gridSpan w:val="7"/>
          </w:tcPr>
          <w:p w14:paraId="15163F77" w14:textId="77777777" w:rsidR="00745748" w:rsidRPr="00744476" w:rsidRDefault="00745748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A6554" w:rsidRPr="00744476" w14:paraId="54B58AC5" w14:textId="77777777" w:rsidTr="002200C5">
        <w:tc>
          <w:tcPr>
            <w:tcW w:w="3848" w:type="dxa"/>
          </w:tcPr>
          <w:p w14:paraId="128BC8E0" w14:textId="24E01D72" w:rsidR="00AA6554" w:rsidRPr="00744476" w:rsidRDefault="00AA6554" w:rsidP="00AA65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5330" w:type="dxa"/>
            <w:gridSpan w:val="7"/>
          </w:tcPr>
          <w:p w14:paraId="17A5F505" w14:textId="77777777" w:rsidR="00AA6554" w:rsidRPr="00744476" w:rsidRDefault="00AA6554" w:rsidP="00AA65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A6554" w:rsidRPr="00744476" w14:paraId="67458D73" w14:textId="77777777" w:rsidTr="002200C5">
        <w:tc>
          <w:tcPr>
            <w:tcW w:w="3848" w:type="dxa"/>
          </w:tcPr>
          <w:p w14:paraId="48168174" w14:textId="44D65A35" w:rsidR="00AA6554" w:rsidRPr="00744476" w:rsidRDefault="00AA6554" w:rsidP="00AA6554">
            <w:pPr>
              <w:spacing w:line="240" w:lineRule="atLeas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br w:type="page"/>
            </w:r>
            <w:r w:rsidRPr="00F76B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30" w:type="dxa"/>
            <w:gridSpan w:val="7"/>
          </w:tcPr>
          <w:p w14:paraId="22711529" w14:textId="77777777" w:rsidR="00AA6554" w:rsidRPr="00744476" w:rsidRDefault="00AA6554" w:rsidP="00AA65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45748" w:rsidRPr="00744476" w14:paraId="3B689384" w14:textId="77777777" w:rsidTr="00745748">
        <w:tc>
          <w:tcPr>
            <w:tcW w:w="3848" w:type="dxa"/>
          </w:tcPr>
          <w:p w14:paraId="7D15C622" w14:textId="77777777" w:rsidR="00745748" w:rsidRPr="00744476" w:rsidRDefault="00745748" w:rsidP="007457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</w:tcPr>
          <w:p w14:paraId="475F013C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BF3071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BB22A22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070DFB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2B00F6E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4CC01C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672C125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1F9E" w:rsidRPr="00744476" w14:paraId="3A58D111" w14:textId="77777777" w:rsidTr="00745748">
        <w:tc>
          <w:tcPr>
            <w:tcW w:w="3848" w:type="dxa"/>
          </w:tcPr>
          <w:p w14:paraId="35EFF816" w14:textId="77777777" w:rsidR="00BF1F9E" w:rsidRPr="00744476" w:rsidRDefault="00BF1F9E" w:rsidP="00BF1F9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66" w:type="dxa"/>
            <w:shd w:val="clear" w:color="auto" w:fill="auto"/>
          </w:tcPr>
          <w:p w14:paraId="520D2242" w14:textId="7197E08A" w:rsidR="00BF1F9E" w:rsidRPr="00744476" w:rsidRDefault="00BF1F9E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CE815A4" w14:textId="77777777" w:rsidR="00BF1F9E" w:rsidRPr="00744476" w:rsidRDefault="00BF1F9E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932259" w14:textId="0592AC4D" w:rsidR="00BF1F9E" w:rsidRPr="00744476" w:rsidRDefault="00BF1F9E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D998E24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6EEE4CE" w14:textId="498FF2C7" w:rsidR="00BF1F9E" w:rsidRPr="005C21C7" w:rsidRDefault="00DE79F4" w:rsidP="00BF1F9E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1,776</w:t>
            </w:r>
          </w:p>
        </w:tc>
        <w:tc>
          <w:tcPr>
            <w:tcW w:w="236" w:type="dxa"/>
          </w:tcPr>
          <w:p w14:paraId="15CC71B4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F32C913" w14:textId="5E3E5751" w:rsidR="00BF1F9E" w:rsidRPr="00744476" w:rsidRDefault="00BF1F9E" w:rsidP="00BF1F9E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1,944</w:t>
            </w:r>
          </w:p>
        </w:tc>
      </w:tr>
      <w:tr w:rsidR="00BF1F9E" w:rsidRPr="00744476" w14:paraId="3ABD4408" w14:textId="77777777" w:rsidTr="00745748">
        <w:tc>
          <w:tcPr>
            <w:tcW w:w="3848" w:type="dxa"/>
            <w:vAlign w:val="bottom"/>
          </w:tcPr>
          <w:p w14:paraId="7C5959FB" w14:textId="77777777" w:rsidR="00BF1F9E" w:rsidRPr="00744476" w:rsidRDefault="00BF1F9E" w:rsidP="00BF1F9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0ADDE61A" w14:textId="6A8E04F8" w:rsidR="00BF1F9E" w:rsidRPr="00744476" w:rsidRDefault="00BF1F9E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DD126EB" w14:textId="77777777" w:rsidR="00BF1F9E" w:rsidRPr="00744476" w:rsidRDefault="00BF1F9E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BCEFD68" w14:textId="0673213C" w:rsidR="00BF1F9E" w:rsidRPr="00744476" w:rsidRDefault="00BF1F9E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EDC5852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6351DF3" w14:textId="7F23E958" w:rsidR="00BF1F9E" w:rsidRPr="005C21C7" w:rsidRDefault="00DE79F4" w:rsidP="00BF1F9E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1,542,260</w:t>
            </w:r>
          </w:p>
        </w:tc>
        <w:tc>
          <w:tcPr>
            <w:tcW w:w="236" w:type="dxa"/>
          </w:tcPr>
          <w:p w14:paraId="4ECADD27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792EDE5" w14:textId="18A8A934" w:rsidR="00BF1F9E" w:rsidRPr="00744476" w:rsidRDefault="00BF1F9E" w:rsidP="00BF1F9E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966,211</w:t>
            </w:r>
          </w:p>
        </w:tc>
      </w:tr>
      <w:tr w:rsidR="00BF1F9E" w:rsidRPr="00744476" w14:paraId="1AD85E1B" w14:textId="77777777" w:rsidTr="00745748">
        <w:tc>
          <w:tcPr>
            <w:tcW w:w="3848" w:type="dxa"/>
            <w:vAlign w:val="bottom"/>
          </w:tcPr>
          <w:p w14:paraId="09E7B895" w14:textId="77777777" w:rsidR="00BF1F9E" w:rsidRPr="00744476" w:rsidRDefault="00BF1F9E" w:rsidP="00BF1F9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66" w:type="dxa"/>
            <w:shd w:val="clear" w:color="auto" w:fill="auto"/>
          </w:tcPr>
          <w:p w14:paraId="19A0DF28" w14:textId="65617B3A" w:rsidR="00BF1F9E" w:rsidRPr="00744476" w:rsidRDefault="00BF1F9E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B9DCFC2" w14:textId="77777777" w:rsidR="00BF1F9E" w:rsidRPr="00744476" w:rsidRDefault="00BF1F9E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038113C" w14:textId="56712296" w:rsidR="00BF1F9E" w:rsidRPr="00744476" w:rsidRDefault="00BF1F9E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1F9D06A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7BD2D07" w14:textId="54D63598" w:rsidR="00BF1F9E" w:rsidRPr="005C21C7" w:rsidRDefault="00DE79F4" w:rsidP="00BF1F9E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36" w:type="dxa"/>
          </w:tcPr>
          <w:p w14:paraId="5F75486F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3168C19C" w14:textId="196FDD26" w:rsidR="00BF1F9E" w:rsidRPr="00744476" w:rsidRDefault="00BF1F9E" w:rsidP="00BF1F9E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</w:tr>
      <w:tr w:rsidR="00BF1F9E" w:rsidRPr="00744476" w14:paraId="1C3AE1A2" w14:textId="77777777" w:rsidTr="00745748">
        <w:tc>
          <w:tcPr>
            <w:tcW w:w="3848" w:type="dxa"/>
            <w:vAlign w:val="bottom"/>
          </w:tcPr>
          <w:p w14:paraId="799F02E1" w14:textId="43637FD6" w:rsidR="00BF1F9E" w:rsidRPr="00744476" w:rsidRDefault="00B94DDB" w:rsidP="00BF1F9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66" w:type="dxa"/>
            <w:shd w:val="clear" w:color="auto" w:fill="auto"/>
          </w:tcPr>
          <w:p w14:paraId="643E601B" w14:textId="67C157CE" w:rsidR="00BF1F9E" w:rsidRPr="00744476" w:rsidRDefault="00BF1F9E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7F9DB14" w14:textId="77777777" w:rsidR="00BF1F9E" w:rsidRPr="00744476" w:rsidRDefault="00BF1F9E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7565DFD" w14:textId="7B17E4BC" w:rsidR="00BF1F9E" w:rsidRPr="00744476" w:rsidRDefault="00BF1F9E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76096F1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F8B61D5" w14:textId="0CE3CEE0" w:rsidR="00BF1F9E" w:rsidRPr="005C21C7" w:rsidRDefault="00DE79F4" w:rsidP="00BF1F9E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36" w:type="dxa"/>
          </w:tcPr>
          <w:p w14:paraId="613510C1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4BD096ED" w14:textId="7383C98D" w:rsidR="00BF1F9E" w:rsidRPr="00744476" w:rsidRDefault="00BF1F9E" w:rsidP="00BF1F9E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BF1F9E" w:rsidRPr="00744476" w14:paraId="6602ECFE" w14:textId="77777777" w:rsidTr="00745748">
        <w:tc>
          <w:tcPr>
            <w:tcW w:w="3848" w:type="dxa"/>
            <w:vAlign w:val="bottom"/>
          </w:tcPr>
          <w:p w14:paraId="19EECE09" w14:textId="77777777" w:rsidR="00BF1F9E" w:rsidRPr="00744476" w:rsidRDefault="00BF1F9E" w:rsidP="00BF1F9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66" w:type="dxa"/>
            <w:shd w:val="clear" w:color="auto" w:fill="auto"/>
          </w:tcPr>
          <w:p w14:paraId="7962DC00" w14:textId="7F525DB6" w:rsidR="00BF1F9E" w:rsidRPr="00744476" w:rsidRDefault="00BF1F9E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09ED6B2" w14:textId="77777777" w:rsidR="00BF1F9E" w:rsidRPr="00744476" w:rsidRDefault="00BF1F9E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89F5DAE" w14:textId="782F1D36" w:rsidR="00BF1F9E" w:rsidRPr="00744476" w:rsidRDefault="00BF1F9E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4D9AF15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E1E8E6C" w14:textId="0488873C" w:rsidR="00BF1F9E" w:rsidRPr="005C21C7" w:rsidRDefault="00DE79F4" w:rsidP="00BF1F9E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5,387</w:t>
            </w:r>
          </w:p>
        </w:tc>
        <w:tc>
          <w:tcPr>
            <w:tcW w:w="236" w:type="dxa"/>
          </w:tcPr>
          <w:p w14:paraId="054A9E41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1AA5CF00" w14:textId="21D822C1" w:rsidR="00BF1F9E" w:rsidRPr="00744476" w:rsidRDefault="00BF1F9E" w:rsidP="00BF1F9E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5,084</w:t>
            </w:r>
          </w:p>
        </w:tc>
      </w:tr>
      <w:tr w:rsidR="00BF1F9E" w:rsidRPr="00744476" w14:paraId="03EE2BF6" w14:textId="77777777" w:rsidTr="00745748">
        <w:tc>
          <w:tcPr>
            <w:tcW w:w="3848" w:type="dxa"/>
            <w:vAlign w:val="bottom"/>
          </w:tcPr>
          <w:p w14:paraId="11AC73E7" w14:textId="4C86BC19" w:rsidR="00BF1F9E" w:rsidRPr="00744476" w:rsidRDefault="00BF1F9E" w:rsidP="00BF1F9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รักษ์สุขภาพ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1FE72AAE" w14:textId="15E21431" w:rsidR="00BF1F9E" w:rsidRPr="00744476" w:rsidRDefault="00BF1F9E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25D0CD0" w14:textId="77777777" w:rsidR="00BF1F9E" w:rsidRPr="00744476" w:rsidRDefault="00BF1F9E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6C1327F" w14:textId="67EAD915" w:rsidR="00BF1F9E" w:rsidRPr="00744476" w:rsidRDefault="00BF1F9E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CBB0F0C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F3D3932" w14:textId="51F03651" w:rsidR="00BF1F9E" w:rsidRPr="005C21C7" w:rsidRDefault="00DE79F4" w:rsidP="00BF1F9E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5,448</w:t>
            </w:r>
          </w:p>
        </w:tc>
        <w:tc>
          <w:tcPr>
            <w:tcW w:w="236" w:type="dxa"/>
          </w:tcPr>
          <w:p w14:paraId="5AC7F420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43ED5BF9" w14:textId="7BBA1BC1" w:rsidR="00BF1F9E" w:rsidRPr="00C76147" w:rsidRDefault="00BF1F9E" w:rsidP="00BF1F9E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4,020</w:t>
            </w:r>
          </w:p>
        </w:tc>
      </w:tr>
      <w:tr w:rsidR="00BF1F9E" w:rsidRPr="00744476" w14:paraId="5E248189" w14:textId="77777777" w:rsidTr="00745748">
        <w:tc>
          <w:tcPr>
            <w:tcW w:w="3848" w:type="dxa"/>
            <w:vAlign w:val="bottom"/>
          </w:tcPr>
          <w:p w14:paraId="557CE069" w14:textId="77777777" w:rsidR="00BF1F9E" w:rsidRPr="00744476" w:rsidRDefault="00BF1F9E" w:rsidP="00BF1F9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ไบโอ ฟาร์มาซูติคอลส์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32B9F396" w14:textId="1D2D660F" w:rsidR="00BF1F9E" w:rsidRPr="00744476" w:rsidRDefault="00BF1F9E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2C29A5C" w14:textId="77777777" w:rsidR="00BF1F9E" w:rsidRPr="00744476" w:rsidRDefault="00BF1F9E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EA87F3C" w14:textId="6A708B9C" w:rsidR="00BF1F9E" w:rsidRPr="00744476" w:rsidRDefault="00BF1F9E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125E309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583999F" w14:textId="6594AA61" w:rsidR="00BF1F9E" w:rsidRPr="005C21C7" w:rsidRDefault="00DE79F4" w:rsidP="00BF1F9E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994</w:t>
            </w:r>
          </w:p>
        </w:tc>
        <w:tc>
          <w:tcPr>
            <w:tcW w:w="236" w:type="dxa"/>
          </w:tcPr>
          <w:p w14:paraId="04A9624D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12CC8E9" w14:textId="2DC7AC8E" w:rsidR="00BF1F9E" w:rsidRDefault="00BF1F9E" w:rsidP="00BF1F9E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983</w:t>
            </w:r>
          </w:p>
        </w:tc>
      </w:tr>
      <w:tr w:rsidR="00DE79F4" w:rsidRPr="00744476" w14:paraId="24C05C53" w14:textId="77777777" w:rsidTr="00745748">
        <w:tc>
          <w:tcPr>
            <w:tcW w:w="3848" w:type="dxa"/>
            <w:vAlign w:val="bottom"/>
          </w:tcPr>
          <w:p w14:paraId="090E0DE4" w14:textId="413BBF8B" w:rsidR="00DE79F4" w:rsidRPr="00744476" w:rsidRDefault="00DE79F4" w:rsidP="00BF1F9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66" w:type="dxa"/>
            <w:shd w:val="clear" w:color="auto" w:fill="auto"/>
          </w:tcPr>
          <w:p w14:paraId="7B378A0A" w14:textId="1D3B2376" w:rsidR="00DE79F4" w:rsidRPr="00744476" w:rsidRDefault="00DE79F4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CB793E7" w14:textId="77777777" w:rsidR="00DE79F4" w:rsidRPr="00744476" w:rsidRDefault="00DE79F4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9B1B88B" w14:textId="34536FD8" w:rsidR="00DE79F4" w:rsidRPr="00744476" w:rsidRDefault="00DE79F4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2018C1B" w14:textId="77777777" w:rsidR="00DE79F4" w:rsidRPr="00744476" w:rsidRDefault="00DE79F4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068B8F5" w14:textId="5BF659CC" w:rsidR="00DE79F4" w:rsidRDefault="00DE79F4" w:rsidP="00BF1F9E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</w:p>
        </w:tc>
        <w:tc>
          <w:tcPr>
            <w:tcW w:w="236" w:type="dxa"/>
          </w:tcPr>
          <w:p w14:paraId="5C8C5DFA" w14:textId="77777777" w:rsidR="00DE79F4" w:rsidRPr="00744476" w:rsidRDefault="00DE79F4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0FFE2AE5" w14:textId="4A4D66BE" w:rsidR="00DE79F4" w:rsidRDefault="00DE79F4" w:rsidP="00DE79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E79F4" w:rsidRPr="00744476" w14:paraId="03C9682C" w14:textId="77777777" w:rsidTr="00745748">
        <w:tc>
          <w:tcPr>
            <w:tcW w:w="3848" w:type="dxa"/>
            <w:vAlign w:val="bottom"/>
          </w:tcPr>
          <w:p w14:paraId="03782412" w14:textId="27B9C805" w:rsidR="00DE79F4" w:rsidRPr="00744476" w:rsidRDefault="00DE79F4" w:rsidP="00BF1F9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66" w:type="dxa"/>
            <w:shd w:val="clear" w:color="auto" w:fill="auto"/>
          </w:tcPr>
          <w:p w14:paraId="330C7E5D" w14:textId="00CC2FD3" w:rsidR="00DE79F4" w:rsidRPr="00744476" w:rsidRDefault="00DE79F4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15875A1" w14:textId="77777777" w:rsidR="00DE79F4" w:rsidRPr="00744476" w:rsidRDefault="00DE79F4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9A54BAC" w14:textId="7FF6822A" w:rsidR="00DE79F4" w:rsidRPr="00744476" w:rsidRDefault="00DE79F4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554E971" w14:textId="77777777" w:rsidR="00DE79F4" w:rsidRPr="00744476" w:rsidRDefault="00DE79F4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58C5ED4" w14:textId="2CE78E5E" w:rsidR="00DE79F4" w:rsidRDefault="00DE79F4" w:rsidP="00BF1F9E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2,298</w:t>
            </w:r>
          </w:p>
        </w:tc>
        <w:tc>
          <w:tcPr>
            <w:tcW w:w="236" w:type="dxa"/>
          </w:tcPr>
          <w:p w14:paraId="251ECF7F" w14:textId="77777777" w:rsidR="00DE79F4" w:rsidRPr="00744476" w:rsidRDefault="00DE79F4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A0B04F1" w14:textId="166B6284" w:rsidR="00DE79F4" w:rsidRDefault="00DE79F4" w:rsidP="00DE79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45748" w:rsidRPr="00744476" w14:paraId="21753299" w14:textId="77777777" w:rsidTr="00745748">
        <w:tc>
          <w:tcPr>
            <w:tcW w:w="3848" w:type="dxa"/>
          </w:tcPr>
          <w:p w14:paraId="398A5E61" w14:textId="77777777" w:rsidR="00745748" w:rsidRPr="00744476" w:rsidRDefault="00745748" w:rsidP="0074574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6" w:type="dxa"/>
          </w:tcPr>
          <w:p w14:paraId="0C538183" w14:textId="77777777" w:rsidR="00745748" w:rsidRPr="00744476" w:rsidRDefault="00745748" w:rsidP="00745748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9C42FF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7C32A9E" w14:textId="77777777" w:rsidR="00745748" w:rsidRPr="00744476" w:rsidRDefault="00745748" w:rsidP="00745748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546E482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BB94BC2" w14:textId="77777777" w:rsidR="00745748" w:rsidRPr="005C21C7" w:rsidRDefault="00745748" w:rsidP="0074574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9C271E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7959B57" w14:textId="77777777" w:rsidR="00745748" w:rsidRPr="00744476" w:rsidRDefault="00745748" w:rsidP="0074574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F1F9E" w:rsidRPr="00744476" w14:paraId="4B0A16A9" w14:textId="77777777" w:rsidTr="006743FA">
        <w:tc>
          <w:tcPr>
            <w:tcW w:w="3848" w:type="dxa"/>
            <w:vAlign w:val="bottom"/>
          </w:tcPr>
          <w:p w14:paraId="2822D0D4" w14:textId="77777777" w:rsidR="00BF1F9E" w:rsidRPr="00744476" w:rsidRDefault="00BF1F9E" w:rsidP="00BF1F9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66" w:type="dxa"/>
            <w:shd w:val="clear" w:color="auto" w:fill="auto"/>
          </w:tcPr>
          <w:p w14:paraId="5AB22629" w14:textId="2F11C240" w:rsidR="00BF1F9E" w:rsidRPr="005C21C7" w:rsidRDefault="00DE79F4" w:rsidP="00BF1F9E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236" w:type="dxa"/>
            <w:shd w:val="clear" w:color="auto" w:fill="auto"/>
          </w:tcPr>
          <w:p w14:paraId="7F6EE83B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5CD00A81" w14:textId="29CDC4F5" w:rsidR="00BF1F9E" w:rsidRPr="00744476" w:rsidRDefault="00BF1F9E" w:rsidP="00BF1F9E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  <w:tc>
          <w:tcPr>
            <w:tcW w:w="236" w:type="dxa"/>
            <w:shd w:val="clear" w:color="auto" w:fill="auto"/>
          </w:tcPr>
          <w:p w14:paraId="342FE66F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CA7F58F" w14:textId="74558E16" w:rsidR="00BF1F9E" w:rsidRPr="005C21C7" w:rsidRDefault="00DE79F4" w:rsidP="00BF1F9E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236" w:type="dxa"/>
            <w:shd w:val="clear" w:color="auto" w:fill="auto"/>
          </w:tcPr>
          <w:p w14:paraId="4284427F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66F7C9EA" w14:textId="507435F8" w:rsidR="00BF1F9E" w:rsidRPr="00744476" w:rsidRDefault="00BF1F9E" w:rsidP="00BF1F9E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</w:tr>
      <w:tr w:rsidR="00BF1F9E" w:rsidRPr="00744476" w14:paraId="493407E5" w14:textId="77777777" w:rsidTr="006743FA">
        <w:tc>
          <w:tcPr>
            <w:tcW w:w="3848" w:type="dxa"/>
          </w:tcPr>
          <w:p w14:paraId="5D142683" w14:textId="77777777" w:rsidR="00BF1F9E" w:rsidRPr="00744476" w:rsidRDefault="00BF1F9E" w:rsidP="00BF1F9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916569D" w14:textId="17F04CF2" w:rsidR="00BF1F9E" w:rsidRPr="005C21C7" w:rsidRDefault="00DE79F4" w:rsidP="00BF1F9E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1,726</w:t>
            </w:r>
          </w:p>
        </w:tc>
        <w:tc>
          <w:tcPr>
            <w:tcW w:w="236" w:type="dxa"/>
            <w:shd w:val="clear" w:color="auto" w:fill="auto"/>
          </w:tcPr>
          <w:p w14:paraId="1905BBE0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C053700" w14:textId="5609A6F2" w:rsidR="00BF1F9E" w:rsidRPr="00744476" w:rsidRDefault="00BF1F9E" w:rsidP="00BF1F9E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2,335</w:t>
            </w:r>
          </w:p>
        </w:tc>
        <w:tc>
          <w:tcPr>
            <w:tcW w:w="236" w:type="dxa"/>
            <w:shd w:val="clear" w:color="auto" w:fill="auto"/>
          </w:tcPr>
          <w:p w14:paraId="3F1BBE70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6659473" w14:textId="1138CF64" w:rsidR="00BF1F9E" w:rsidRPr="00744476" w:rsidRDefault="00DE79F4" w:rsidP="00BF1F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FCB760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713AF2B" w14:textId="15474E4D" w:rsidR="00BF1F9E" w:rsidRPr="00744476" w:rsidRDefault="00BF1F9E" w:rsidP="00BF1F9E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BF1F9E" w:rsidRPr="00744476" w14:paraId="52131760" w14:textId="77777777" w:rsidTr="006743FA">
        <w:tc>
          <w:tcPr>
            <w:tcW w:w="3848" w:type="dxa"/>
          </w:tcPr>
          <w:p w14:paraId="6C1FBF05" w14:textId="77777777" w:rsidR="00BF1F9E" w:rsidRPr="00744476" w:rsidRDefault="00BF1F9E" w:rsidP="00BF1F9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8F01310" w14:textId="382AAFCB" w:rsidR="00BF1F9E" w:rsidRPr="005C21C7" w:rsidRDefault="00DE79F4" w:rsidP="00BF1F9E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</w:p>
        </w:tc>
        <w:tc>
          <w:tcPr>
            <w:tcW w:w="236" w:type="dxa"/>
            <w:shd w:val="clear" w:color="auto" w:fill="auto"/>
          </w:tcPr>
          <w:p w14:paraId="4D18042F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D6561D5" w14:textId="4B5677BE" w:rsidR="00BF1F9E" w:rsidRPr="00744476" w:rsidRDefault="00BF1F9E" w:rsidP="00BF1F9E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</w:p>
        </w:tc>
        <w:tc>
          <w:tcPr>
            <w:tcW w:w="236" w:type="dxa"/>
            <w:shd w:val="clear" w:color="auto" w:fill="auto"/>
          </w:tcPr>
          <w:p w14:paraId="2566EB4B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85D5796" w14:textId="286413AF" w:rsidR="00BF1F9E" w:rsidRPr="00744476" w:rsidRDefault="00DE79F4" w:rsidP="00BF1F9E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236" w:type="dxa"/>
            <w:shd w:val="clear" w:color="auto" w:fill="auto"/>
          </w:tcPr>
          <w:p w14:paraId="2FF6104D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0DDC28BA" w14:textId="6B93A654" w:rsidR="00BF1F9E" w:rsidRPr="00744476" w:rsidRDefault="00BF1F9E" w:rsidP="00BF1F9E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</w:tr>
      <w:tr w:rsidR="00BF1F9E" w:rsidRPr="00744476" w14:paraId="5AF3863D" w14:textId="77777777" w:rsidTr="00745748">
        <w:tc>
          <w:tcPr>
            <w:tcW w:w="3848" w:type="dxa"/>
          </w:tcPr>
          <w:p w14:paraId="4174935E" w14:textId="441A3E1C" w:rsidR="00BF1F9E" w:rsidRPr="00744476" w:rsidRDefault="00BF1F9E" w:rsidP="00BF1F9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lastRenderedPageBreak/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1166" w:type="dxa"/>
            <w:shd w:val="clear" w:color="auto" w:fill="auto"/>
          </w:tcPr>
          <w:p w14:paraId="304660A8" w14:textId="77777777" w:rsidR="00BF1F9E" w:rsidRPr="005C21C7" w:rsidRDefault="00BF1F9E" w:rsidP="00BF1F9E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6F6C8E7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485FE6B" w14:textId="77777777" w:rsidR="00BF1F9E" w:rsidRPr="00744476" w:rsidRDefault="00BF1F9E" w:rsidP="00BF1F9E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37E00B2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3EDA4D9" w14:textId="77777777" w:rsidR="00BF1F9E" w:rsidRPr="00744476" w:rsidRDefault="00BF1F9E" w:rsidP="00BF1F9E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EDA0029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C44EAE0" w14:textId="77777777" w:rsidR="00BF1F9E" w:rsidRPr="00744476" w:rsidRDefault="00BF1F9E" w:rsidP="00BF1F9E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F1F9E" w:rsidRPr="00744476" w14:paraId="7714404E" w14:textId="77777777" w:rsidTr="00745748">
        <w:tc>
          <w:tcPr>
            <w:tcW w:w="3848" w:type="dxa"/>
          </w:tcPr>
          <w:p w14:paraId="19B23D4E" w14:textId="4E7FEFE1" w:rsidR="00BF1F9E" w:rsidRPr="00744476" w:rsidRDefault="00BF1F9E" w:rsidP="00BF1F9E">
            <w:pPr>
              <w:spacing w:line="240" w:lineRule="auto"/>
              <w:ind w:firstLine="25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br w:type="page"/>
            </w:r>
            <w:r w:rsidRPr="00F76B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166" w:type="dxa"/>
            <w:shd w:val="clear" w:color="auto" w:fill="auto"/>
          </w:tcPr>
          <w:p w14:paraId="65E69700" w14:textId="77777777" w:rsidR="00BF1F9E" w:rsidRPr="005C21C7" w:rsidRDefault="00BF1F9E" w:rsidP="00BF1F9E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A3BC7A5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266ED51" w14:textId="77777777" w:rsidR="00BF1F9E" w:rsidRPr="00744476" w:rsidRDefault="00BF1F9E" w:rsidP="00BF1F9E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1AB173E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1BA75EB2" w14:textId="77777777" w:rsidR="00BF1F9E" w:rsidRPr="00744476" w:rsidRDefault="00BF1F9E" w:rsidP="00BF1F9E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EE89CD8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CD5F491" w14:textId="77777777" w:rsidR="00BF1F9E" w:rsidRPr="00744476" w:rsidRDefault="00BF1F9E" w:rsidP="00BF1F9E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F1F9E" w:rsidRPr="00744476" w14:paraId="2B86FEF6" w14:textId="77777777" w:rsidTr="00745748">
        <w:tc>
          <w:tcPr>
            <w:tcW w:w="3848" w:type="dxa"/>
          </w:tcPr>
          <w:p w14:paraId="2C73E736" w14:textId="30D2857A" w:rsidR="00BF1F9E" w:rsidRPr="00744476" w:rsidRDefault="00BF1F9E" w:rsidP="00721EB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7579BE2F" w14:textId="77777777" w:rsidR="00BF1F9E" w:rsidRPr="005C21C7" w:rsidRDefault="00BF1F9E" w:rsidP="00721EB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A81FA6C" w14:textId="77777777" w:rsidR="00BF1F9E" w:rsidRPr="00744476" w:rsidRDefault="00BF1F9E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770EA0F" w14:textId="77777777" w:rsidR="00BF1F9E" w:rsidRPr="00744476" w:rsidRDefault="00BF1F9E" w:rsidP="00721EB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1D01FB5" w14:textId="77777777" w:rsidR="00BF1F9E" w:rsidRPr="00744476" w:rsidRDefault="00BF1F9E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85D4FED" w14:textId="1652F749" w:rsidR="00BF1F9E" w:rsidRPr="00744476" w:rsidRDefault="00BF1F9E" w:rsidP="00721EB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ED00386" w14:textId="77777777" w:rsidR="00BF1F9E" w:rsidRPr="00744476" w:rsidRDefault="00BF1F9E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D241002" w14:textId="77777777" w:rsidR="00BF1F9E" w:rsidRPr="00744476" w:rsidRDefault="00BF1F9E" w:rsidP="00721EB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F1F9E" w:rsidRPr="00744476" w14:paraId="307E6115" w14:textId="77777777" w:rsidTr="006743FA">
        <w:tc>
          <w:tcPr>
            <w:tcW w:w="3848" w:type="dxa"/>
          </w:tcPr>
          <w:p w14:paraId="4B71BD75" w14:textId="77777777" w:rsidR="00BF1F9E" w:rsidRPr="00744476" w:rsidRDefault="00BF1F9E" w:rsidP="00BF1F9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657E0F89" w14:textId="2F96270F" w:rsidR="00BF1F9E" w:rsidRPr="005C21C7" w:rsidRDefault="005E5772" w:rsidP="00BF1F9E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6743FA"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236" w:type="dxa"/>
            <w:shd w:val="clear" w:color="auto" w:fill="auto"/>
          </w:tcPr>
          <w:p w14:paraId="3026F966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623A96D8" w14:textId="2E1DD944" w:rsidR="00BF1F9E" w:rsidRPr="00744476" w:rsidRDefault="00BF1F9E" w:rsidP="00BF1F9E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1,145</w:t>
            </w:r>
          </w:p>
        </w:tc>
        <w:tc>
          <w:tcPr>
            <w:tcW w:w="236" w:type="dxa"/>
            <w:shd w:val="clear" w:color="auto" w:fill="auto"/>
          </w:tcPr>
          <w:p w14:paraId="7CB9BFAC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CFB1634" w14:textId="46B8BE79" w:rsidR="00BF1F9E" w:rsidRPr="005C21C7" w:rsidRDefault="005E5772" w:rsidP="00BF1F9E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</w:p>
        </w:tc>
        <w:tc>
          <w:tcPr>
            <w:tcW w:w="236" w:type="dxa"/>
            <w:shd w:val="clear" w:color="auto" w:fill="auto"/>
          </w:tcPr>
          <w:p w14:paraId="478FB84F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6F9E8C6F" w14:textId="5FDF5BAE" w:rsidR="00BF1F9E" w:rsidRPr="00744476" w:rsidRDefault="00BF1F9E" w:rsidP="00BF1F9E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</w:p>
        </w:tc>
      </w:tr>
      <w:tr w:rsidR="00BF1F9E" w:rsidRPr="00744476" w14:paraId="7D5B7D42" w14:textId="77777777" w:rsidTr="006743FA">
        <w:tc>
          <w:tcPr>
            <w:tcW w:w="3848" w:type="dxa"/>
          </w:tcPr>
          <w:p w14:paraId="4AC7EDC0" w14:textId="04264733" w:rsidR="00BF1F9E" w:rsidRPr="00744476" w:rsidRDefault="00BF1F9E" w:rsidP="00BF1F9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2F8CB9E" w14:textId="34777E89" w:rsidR="00BF1F9E" w:rsidRPr="005C21C7" w:rsidRDefault="005E5772" w:rsidP="00BF1F9E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2,063</w:t>
            </w:r>
          </w:p>
        </w:tc>
        <w:tc>
          <w:tcPr>
            <w:tcW w:w="236" w:type="dxa"/>
          </w:tcPr>
          <w:p w14:paraId="4DA869AE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0EB06A9" w14:textId="4A24C372" w:rsidR="00BF1F9E" w:rsidRDefault="00BF1F9E" w:rsidP="00BF1F9E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2,998</w:t>
            </w:r>
          </w:p>
        </w:tc>
        <w:tc>
          <w:tcPr>
            <w:tcW w:w="236" w:type="dxa"/>
          </w:tcPr>
          <w:p w14:paraId="636B620D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99D72B4" w14:textId="117263AF" w:rsidR="00BF1F9E" w:rsidRPr="005C21C7" w:rsidRDefault="005E5772" w:rsidP="00BF1F9E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1,862</w:t>
            </w:r>
          </w:p>
        </w:tc>
        <w:tc>
          <w:tcPr>
            <w:tcW w:w="236" w:type="dxa"/>
          </w:tcPr>
          <w:p w14:paraId="18461F09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5216639" w14:textId="16CD0C3D" w:rsidR="00BF1F9E" w:rsidRDefault="00BF1F9E" w:rsidP="00BF1F9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2,711</w:t>
            </w:r>
          </w:p>
        </w:tc>
      </w:tr>
      <w:tr w:rsidR="00BF1F9E" w:rsidRPr="00744476" w14:paraId="479748A0" w14:textId="77777777" w:rsidTr="006743FA">
        <w:tc>
          <w:tcPr>
            <w:tcW w:w="3848" w:type="dxa"/>
          </w:tcPr>
          <w:p w14:paraId="23CAA498" w14:textId="77777777" w:rsidR="00BF1F9E" w:rsidRPr="00744476" w:rsidRDefault="00BF1F9E" w:rsidP="00BF1F9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66" w:type="dxa"/>
            <w:shd w:val="clear" w:color="auto" w:fill="auto"/>
          </w:tcPr>
          <w:p w14:paraId="301919C9" w14:textId="490DC91A" w:rsidR="00BF1F9E" w:rsidRPr="005C21C7" w:rsidRDefault="005E5772" w:rsidP="00BF1F9E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327</w:t>
            </w:r>
          </w:p>
        </w:tc>
        <w:tc>
          <w:tcPr>
            <w:tcW w:w="236" w:type="dxa"/>
          </w:tcPr>
          <w:p w14:paraId="4DFF0132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ADDB873" w14:textId="7F6AB9A9" w:rsidR="00BF1F9E" w:rsidRPr="008546E6" w:rsidRDefault="00BF1F9E" w:rsidP="00BF1F9E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</w:p>
        </w:tc>
        <w:tc>
          <w:tcPr>
            <w:tcW w:w="236" w:type="dxa"/>
          </w:tcPr>
          <w:p w14:paraId="36F9F316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DEF6EA2" w14:textId="3BF0926C" w:rsidR="00BF1F9E" w:rsidRPr="005C21C7" w:rsidRDefault="005E5772" w:rsidP="00BF1F9E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327</w:t>
            </w:r>
          </w:p>
        </w:tc>
        <w:tc>
          <w:tcPr>
            <w:tcW w:w="236" w:type="dxa"/>
          </w:tcPr>
          <w:p w14:paraId="5573F5F2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CAF2E7D" w14:textId="535B3476" w:rsidR="00BF1F9E" w:rsidRPr="008546E6" w:rsidRDefault="00BF1F9E" w:rsidP="00BF1F9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</w:p>
        </w:tc>
      </w:tr>
      <w:tr w:rsidR="00BF1F9E" w:rsidRPr="00744476" w14:paraId="7F7E0076" w14:textId="77777777" w:rsidTr="006743FA">
        <w:tc>
          <w:tcPr>
            <w:tcW w:w="3848" w:type="dxa"/>
          </w:tcPr>
          <w:p w14:paraId="11CA0C74" w14:textId="77777777" w:rsidR="00BF1F9E" w:rsidRPr="00744476" w:rsidRDefault="00BF1F9E" w:rsidP="00BF1F9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66" w:type="dxa"/>
            <w:shd w:val="clear" w:color="auto" w:fill="auto"/>
          </w:tcPr>
          <w:p w14:paraId="0F4C67F4" w14:textId="6AD36C4E" w:rsidR="00BF1F9E" w:rsidRPr="005C21C7" w:rsidRDefault="005E5772" w:rsidP="00BF1F9E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236" w:type="dxa"/>
          </w:tcPr>
          <w:p w14:paraId="013CBCC2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2220C09" w14:textId="3C619303" w:rsidR="00BF1F9E" w:rsidRPr="00BC0009" w:rsidRDefault="00BF1F9E" w:rsidP="00BF1F9E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14:paraId="3F347988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B272797" w14:textId="1E54FE54" w:rsidR="00BF1F9E" w:rsidRPr="005C21C7" w:rsidRDefault="005E5772" w:rsidP="00BF1F9E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236" w:type="dxa"/>
          </w:tcPr>
          <w:p w14:paraId="0826B176" w14:textId="77777777" w:rsidR="00BF1F9E" w:rsidRPr="00744476" w:rsidRDefault="00BF1F9E" w:rsidP="00BF1F9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F72BB08" w14:textId="6CF86476" w:rsidR="00BF1F9E" w:rsidRPr="00BC0009" w:rsidRDefault="00BF1F9E" w:rsidP="00BF1F9E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BF1F9E" w:rsidRPr="008546E6" w14:paraId="763BD635" w14:textId="77777777" w:rsidTr="006743FA">
        <w:tc>
          <w:tcPr>
            <w:tcW w:w="3848" w:type="dxa"/>
            <w:vAlign w:val="bottom"/>
          </w:tcPr>
          <w:p w14:paraId="1FE4B7EA" w14:textId="77777777" w:rsidR="00BF1F9E" w:rsidRPr="00744476" w:rsidRDefault="00BF1F9E" w:rsidP="00BF1F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04807" w14:textId="7AE0A538" w:rsidR="00BF1F9E" w:rsidRPr="005C21C7" w:rsidRDefault="005E5772" w:rsidP="00BF1F9E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</w:t>
            </w:r>
            <w:r w:rsidR="00674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631</w:t>
            </w:r>
          </w:p>
        </w:tc>
        <w:tc>
          <w:tcPr>
            <w:tcW w:w="236" w:type="dxa"/>
          </w:tcPr>
          <w:p w14:paraId="0287FAFB" w14:textId="77777777" w:rsidR="00BF1F9E" w:rsidRPr="00744476" w:rsidRDefault="00BF1F9E" w:rsidP="00BF1F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35B418C5" w14:textId="0651B56E" w:rsidR="00BF1F9E" w:rsidRPr="008546E6" w:rsidRDefault="00BF1F9E" w:rsidP="00BF1F9E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7,513</w:t>
            </w:r>
          </w:p>
        </w:tc>
        <w:tc>
          <w:tcPr>
            <w:tcW w:w="236" w:type="dxa"/>
          </w:tcPr>
          <w:p w14:paraId="59271023" w14:textId="77777777" w:rsidR="00BF1F9E" w:rsidRPr="008546E6" w:rsidRDefault="00BF1F9E" w:rsidP="00BF1F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30600" w14:textId="5843548B" w:rsidR="00BF1F9E" w:rsidRPr="008546E6" w:rsidRDefault="005E5772" w:rsidP="00BF1F9E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1,564,201</w:t>
            </w:r>
          </w:p>
        </w:tc>
        <w:tc>
          <w:tcPr>
            <w:tcW w:w="236" w:type="dxa"/>
          </w:tcPr>
          <w:p w14:paraId="6B2A0E6E" w14:textId="77777777" w:rsidR="00BF1F9E" w:rsidRPr="00744476" w:rsidRDefault="00BF1F9E" w:rsidP="00BF1F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47788966" w14:textId="1032FBA8" w:rsidR="00BF1F9E" w:rsidRPr="008546E6" w:rsidRDefault="00BF1F9E" w:rsidP="00BF1F9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984,447</w:t>
            </w:r>
          </w:p>
        </w:tc>
      </w:tr>
    </w:tbl>
    <w:p w14:paraId="7394C095" w14:textId="0EED0804" w:rsidR="00470BEA" w:rsidRDefault="00470BEA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099"/>
        <w:gridCol w:w="6"/>
      </w:tblGrid>
      <w:tr w:rsidR="003848B5" w:rsidRPr="00A82EE4" w14:paraId="1B312BA9" w14:textId="77777777" w:rsidTr="00B95BC6">
        <w:trPr>
          <w:gridAfter w:val="1"/>
          <w:wAfter w:w="6" w:type="dxa"/>
        </w:trPr>
        <w:tc>
          <w:tcPr>
            <w:tcW w:w="3870" w:type="dxa"/>
          </w:tcPr>
          <w:p w14:paraId="569485C2" w14:textId="10F23795" w:rsidR="003848B5" w:rsidRPr="001E6E65" w:rsidRDefault="003848B5" w:rsidP="003848B5">
            <w:pPr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1ADC3F57" w14:textId="77777777" w:rsidR="003848B5" w:rsidRDefault="003848B5" w:rsidP="003848B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0E76BA9C" w14:textId="77777777" w:rsidR="003848B5" w:rsidRDefault="003848B5" w:rsidP="003848B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7BE1A984" w14:textId="77777777" w:rsidR="003848B5" w:rsidRPr="00A82EE4" w:rsidRDefault="003848B5" w:rsidP="003848B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14:paraId="29DA0D80" w14:textId="77777777" w:rsidTr="004F7299">
        <w:trPr>
          <w:tblHeader/>
        </w:trPr>
        <w:tc>
          <w:tcPr>
            <w:tcW w:w="3870" w:type="dxa"/>
          </w:tcPr>
          <w:p w14:paraId="4864ABDD" w14:textId="09FF3102" w:rsidR="00745748" w:rsidRPr="003848B5" w:rsidRDefault="00745748" w:rsidP="00745748">
            <w:pPr>
              <w:spacing w:line="380" w:lineRule="exact"/>
              <w:ind w:right="65" w:firstLine="15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9222356" w14:textId="4C11CA5D" w:rsidR="00745748" w:rsidRPr="00F32380" w:rsidRDefault="0057505D" w:rsidP="00745748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0DB28338" w14:textId="77777777" w:rsidR="00745748" w:rsidRDefault="00745748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460C12E" w14:textId="5AA70B74" w:rsidR="00745748" w:rsidRDefault="00984B3F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5EDFC046" w14:textId="77777777" w:rsidR="00745748" w:rsidRDefault="00745748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8E030F8" w14:textId="7E81F9CC" w:rsidR="00745748" w:rsidRPr="00F32380" w:rsidRDefault="0057505D" w:rsidP="00745748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5" w:type="dxa"/>
          </w:tcPr>
          <w:p w14:paraId="5BC37761" w14:textId="77777777" w:rsidR="00745748" w:rsidRDefault="00745748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4C7A38B" w14:textId="2A9FA8AE" w:rsidR="00745748" w:rsidRDefault="00984B3F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14:paraId="6C64BD08" w14:textId="77777777" w:rsidTr="004F7299">
        <w:trPr>
          <w:tblHeader/>
        </w:trPr>
        <w:tc>
          <w:tcPr>
            <w:tcW w:w="3870" w:type="dxa"/>
          </w:tcPr>
          <w:p w14:paraId="454298B5" w14:textId="7C669BCD" w:rsidR="00745748" w:rsidRPr="001E6E65" w:rsidRDefault="00745748" w:rsidP="00745748">
            <w:pPr>
              <w:spacing w:line="380" w:lineRule="exact"/>
              <w:ind w:right="65" w:firstLine="15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E93F15" w14:textId="23FD24F7" w:rsidR="00745748" w:rsidRDefault="0057505D" w:rsidP="00745748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5D25CE9C" w14:textId="77777777" w:rsidR="00745748" w:rsidRDefault="00745748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E74298A" w14:textId="4DA1026F" w:rsidR="00745748" w:rsidRDefault="00F47DB8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0" w:type="dxa"/>
          </w:tcPr>
          <w:p w14:paraId="196A5812" w14:textId="77777777" w:rsidR="00745748" w:rsidRDefault="00745748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FC16237" w14:textId="62553760" w:rsidR="00745748" w:rsidRDefault="0057505D" w:rsidP="00745748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2565</w:t>
            </w:r>
          </w:p>
        </w:tc>
        <w:tc>
          <w:tcPr>
            <w:tcW w:w="245" w:type="dxa"/>
          </w:tcPr>
          <w:p w14:paraId="58E189E2" w14:textId="77777777" w:rsidR="00745748" w:rsidRDefault="00745748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5F737BE4" w14:textId="26B0C870" w:rsidR="00745748" w:rsidRDefault="00F47DB8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745748" w:rsidRPr="00D87537" w14:paraId="468A3CDA" w14:textId="77777777" w:rsidTr="004F7299">
        <w:trPr>
          <w:gridAfter w:val="1"/>
          <w:wAfter w:w="6" w:type="dxa"/>
          <w:tblHeader/>
        </w:trPr>
        <w:tc>
          <w:tcPr>
            <w:tcW w:w="3870" w:type="dxa"/>
          </w:tcPr>
          <w:p w14:paraId="2D44A0AC" w14:textId="77777777" w:rsidR="00745748" w:rsidRPr="00970BCB" w:rsidRDefault="00745748" w:rsidP="00745748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5" w:type="dxa"/>
            <w:gridSpan w:val="7"/>
          </w:tcPr>
          <w:p w14:paraId="3CD4B0AA" w14:textId="77777777" w:rsidR="00745748" w:rsidRPr="00D87537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A6554" w:rsidRPr="00D87537" w14:paraId="078C8B78" w14:textId="77777777" w:rsidTr="004F7299">
        <w:trPr>
          <w:gridAfter w:val="1"/>
          <w:wAfter w:w="6" w:type="dxa"/>
          <w:tblHeader/>
        </w:trPr>
        <w:tc>
          <w:tcPr>
            <w:tcW w:w="3870" w:type="dxa"/>
          </w:tcPr>
          <w:p w14:paraId="39A9FDCF" w14:textId="0F2CC2CE" w:rsidR="00AA6554" w:rsidRPr="00AA6554" w:rsidRDefault="00AA6554" w:rsidP="00AA6554">
            <w:pPr>
              <w:spacing w:line="380" w:lineRule="exact"/>
              <w:ind w:right="-21"/>
              <w:jc w:val="both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A6554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305" w:type="dxa"/>
            <w:gridSpan w:val="7"/>
          </w:tcPr>
          <w:p w14:paraId="497AD00E" w14:textId="77777777" w:rsidR="00AA6554" w:rsidRPr="00970BCB" w:rsidRDefault="00AA6554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A6554" w:rsidRPr="00D87537" w14:paraId="2874FD55" w14:textId="77777777" w:rsidTr="004F7299">
        <w:trPr>
          <w:gridAfter w:val="1"/>
          <w:wAfter w:w="6" w:type="dxa"/>
          <w:tblHeader/>
        </w:trPr>
        <w:tc>
          <w:tcPr>
            <w:tcW w:w="3870" w:type="dxa"/>
          </w:tcPr>
          <w:p w14:paraId="553808CB" w14:textId="404A13E9" w:rsidR="00AA6554" w:rsidRPr="00970BCB" w:rsidRDefault="00AA6554" w:rsidP="00AA6554">
            <w:pPr>
              <w:spacing w:line="380" w:lineRule="exact"/>
              <w:ind w:right="65" w:firstLine="2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8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05" w:type="dxa"/>
            <w:gridSpan w:val="7"/>
          </w:tcPr>
          <w:p w14:paraId="61B644A9" w14:textId="77777777" w:rsidR="00AA6554" w:rsidRPr="00970BCB" w:rsidRDefault="00AA6554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45748" w:rsidRPr="0033434F" w14:paraId="5F3EA8C7" w14:textId="77777777" w:rsidTr="004F7299">
        <w:tc>
          <w:tcPr>
            <w:tcW w:w="3870" w:type="dxa"/>
          </w:tcPr>
          <w:p w14:paraId="404D61E5" w14:textId="77777777" w:rsidR="00745748" w:rsidRPr="00C12557" w:rsidRDefault="00745748" w:rsidP="0074574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73B15AD7" w14:textId="77777777" w:rsidR="00745748" w:rsidRPr="0033434F" w:rsidRDefault="00745748" w:rsidP="0074574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5F6E356" w14:textId="77777777" w:rsidR="00745748" w:rsidRDefault="00745748" w:rsidP="00745748">
            <w:pPr>
              <w:tabs>
                <w:tab w:val="decimal" w:pos="1152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B7C568D" w14:textId="77777777" w:rsidR="00745748" w:rsidRPr="0033434F" w:rsidRDefault="00745748" w:rsidP="00745748">
            <w:pPr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C111FE4" w14:textId="77777777" w:rsidR="00745748" w:rsidRPr="00BE704B" w:rsidRDefault="00745748" w:rsidP="007457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80117F1" w14:textId="77777777" w:rsidR="00745748" w:rsidRPr="0033434F" w:rsidRDefault="00745748" w:rsidP="00745748">
            <w:pPr>
              <w:tabs>
                <w:tab w:val="decimal" w:pos="87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D002F2D" w14:textId="77777777" w:rsidR="00745748" w:rsidRPr="00BE704B" w:rsidRDefault="00745748" w:rsidP="007457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B1E94C8" w14:textId="77777777" w:rsidR="00745748" w:rsidRPr="0033434F" w:rsidRDefault="00745748" w:rsidP="00745748">
            <w:pPr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54BC" w:rsidRPr="0033434F" w14:paraId="0F3C3EC4" w14:textId="77777777" w:rsidTr="006743FA">
        <w:tc>
          <w:tcPr>
            <w:tcW w:w="3870" w:type="dxa"/>
          </w:tcPr>
          <w:p w14:paraId="01DDB855" w14:textId="77777777" w:rsidR="00FA54BC" w:rsidRPr="00C12557" w:rsidRDefault="00FA54BC" w:rsidP="00FA54B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31F546C8" w14:textId="40CF8955" w:rsidR="00FA54BC" w:rsidRPr="0033434F" w:rsidRDefault="00FA54BC" w:rsidP="00FA54BC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A93F73" w14:textId="77777777" w:rsidR="00FA54BC" w:rsidRDefault="00FA54BC" w:rsidP="00FA54BC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CF3F29F" w14:textId="439DEC24" w:rsidR="00FA54BC" w:rsidRDefault="00FA54BC" w:rsidP="00FA54BC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5AFA16B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DD04FAE" w14:textId="6855A8C5" w:rsidR="00FA54BC" w:rsidRPr="0033434F" w:rsidRDefault="00646568" w:rsidP="00FA54BC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4,940</w:t>
            </w:r>
          </w:p>
        </w:tc>
        <w:tc>
          <w:tcPr>
            <w:tcW w:w="245" w:type="dxa"/>
          </w:tcPr>
          <w:p w14:paraId="0B8D7678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4D068C2B" w14:textId="341D3612" w:rsidR="00FA54BC" w:rsidRDefault="00FA54BC" w:rsidP="00FA54BC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54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A54BC" w:rsidRPr="0033434F" w14:paraId="3EE95421" w14:textId="77777777" w:rsidTr="006743FA">
        <w:tc>
          <w:tcPr>
            <w:tcW w:w="3870" w:type="dxa"/>
          </w:tcPr>
          <w:p w14:paraId="1540A352" w14:textId="77777777" w:rsidR="00FA54BC" w:rsidRPr="00C12557" w:rsidRDefault="00FA54BC" w:rsidP="00FA54B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6BC64A84" w14:textId="7DF40370" w:rsidR="00FA54BC" w:rsidRPr="0033434F" w:rsidRDefault="00FA54BC" w:rsidP="00FA54BC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259FF7" w14:textId="77777777" w:rsidR="00FA54BC" w:rsidRDefault="00FA54BC" w:rsidP="00FA54BC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B76A3DF" w14:textId="65CC373C" w:rsidR="00FA54BC" w:rsidRDefault="00FA54BC" w:rsidP="00FA54BC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1794D05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58C9CB3" w14:textId="7F547015" w:rsidR="00FA54BC" w:rsidRPr="0033434F" w:rsidRDefault="00646568" w:rsidP="00FA54BC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3,074</w:t>
            </w:r>
          </w:p>
        </w:tc>
        <w:tc>
          <w:tcPr>
            <w:tcW w:w="245" w:type="dxa"/>
          </w:tcPr>
          <w:p w14:paraId="7E64375F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65AD2821" w14:textId="5FB01625" w:rsidR="00FA54BC" w:rsidRDefault="00FA54BC" w:rsidP="00FA54BC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54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A54BC" w:rsidRPr="0033434F" w14:paraId="32FE2C77" w14:textId="77777777" w:rsidTr="006743FA">
        <w:tc>
          <w:tcPr>
            <w:tcW w:w="3870" w:type="dxa"/>
          </w:tcPr>
          <w:p w14:paraId="184D3D2C" w14:textId="77777777" w:rsidR="00FA54BC" w:rsidRPr="00744476" w:rsidRDefault="00FA54BC" w:rsidP="00FA54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663089E3" w14:textId="1534E211" w:rsidR="00FA54BC" w:rsidRPr="0033434F" w:rsidRDefault="00FA54BC" w:rsidP="00FA54BC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26BF8D" w14:textId="77777777" w:rsidR="00FA54BC" w:rsidRDefault="00FA54BC" w:rsidP="00FA54BC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C8F6841" w14:textId="6D466DFC" w:rsidR="00FA54BC" w:rsidRDefault="00FA54BC" w:rsidP="00FA54BC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49F4BF8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E325870" w14:textId="55DA69B6" w:rsidR="00FA54BC" w:rsidRPr="0033434F" w:rsidRDefault="00646568" w:rsidP="00FA54BC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245" w:type="dxa"/>
          </w:tcPr>
          <w:p w14:paraId="7C779760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12F74426" w14:textId="014E7FD5" w:rsidR="00FA54BC" w:rsidRDefault="00FA54BC" w:rsidP="00FA54BC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</w:tr>
      <w:tr w:rsidR="00163497" w:rsidRPr="0033434F" w14:paraId="5470A141" w14:textId="77777777" w:rsidTr="006743FA">
        <w:tc>
          <w:tcPr>
            <w:tcW w:w="3870" w:type="dxa"/>
          </w:tcPr>
          <w:p w14:paraId="1876A323" w14:textId="6321A89B" w:rsidR="00163497" w:rsidRPr="00B37E56" w:rsidRDefault="00163497" w:rsidP="00FA54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1A5D2692" w14:textId="1D4E3A1F" w:rsidR="00163497" w:rsidRDefault="00163497" w:rsidP="00FA54BC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9D7301" w14:textId="77777777" w:rsidR="00163497" w:rsidRDefault="00163497" w:rsidP="00FA54BC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D51972C" w14:textId="5D187BBF" w:rsidR="00163497" w:rsidRDefault="00163497" w:rsidP="00FA54BC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E215A76" w14:textId="77777777" w:rsidR="00163497" w:rsidRPr="00BE704B" w:rsidRDefault="00163497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0984BCB" w14:textId="377CE5E4" w:rsidR="00163497" w:rsidRDefault="00163497" w:rsidP="00FA54BC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1,513</w:t>
            </w:r>
          </w:p>
        </w:tc>
        <w:tc>
          <w:tcPr>
            <w:tcW w:w="245" w:type="dxa"/>
          </w:tcPr>
          <w:p w14:paraId="3DA06604" w14:textId="77777777" w:rsidR="00163497" w:rsidRPr="00BE704B" w:rsidRDefault="00163497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4D7674EE" w14:textId="4D8C2781" w:rsidR="00163497" w:rsidRDefault="00163497" w:rsidP="00163497">
            <w:pPr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A54BC" w:rsidRPr="0033434F" w14:paraId="55FA2CF8" w14:textId="77777777" w:rsidTr="003848B5">
        <w:tc>
          <w:tcPr>
            <w:tcW w:w="3870" w:type="dxa"/>
          </w:tcPr>
          <w:p w14:paraId="5BFC8FB8" w14:textId="77777777" w:rsidR="00FA54BC" w:rsidRPr="00B37E56" w:rsidRDefault="00FA54BC" w:rsidP="00FA54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0322726B" w14:textId="77777777" w:rsidR="00FA54BC" w:rsidRPr="0033434F" w:rsidRDefault="00FA54BC" w:rsidP="00FA54BC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8C2DEA" w14:textId="77777777" w:rsidR="00FA54BC" w:rsidRDefault="00FA54BC" w:rsidP="00FA54BC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BCA48F2" w14:textId="77777777" w:rsidR="00FA54BC" w:rsidRDefault="00FA54BC" w:rsidP="00FA54BC">
            <w:pPr>
              <w:tabs>
                <w:tab w:val="decimal" w:pos="880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A5D3BB7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5C8A01E" w14:textId="77777777" w:rsidR="00FA54BC" w:rsidRPr="0033434F" w:rsidRDefault="00FA54BC" w:rsidP="00FA54BC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CB3610F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389F6533" w14:textId="77777777" w:rsidR="00FA54BC" w:rsidRDefault="00FA54BC" w:rsidP="00FA54BC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54BC" w:rsidRPr="0033434F" w14:paraId="6F76E7AB" w14:textId="77777777" w:rsidTr="006743FA">
        <w:tc>
          <w:tcPr>
            <w:tcW w:w="3870" w:type="dxa"/>
          </w:tcPr>
          <w:p w14:paraId="799BFEF5" w14:textId="77777777" w:rsidR="00FA54BC" w:rsidRPr="00B37E56" w:rsidRDefault="00FA54BC" w:rsidP="00FA54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</w:tcPr>
          <w:p w14:paraId="7090E72D" w14:textId="1F3045F9" w:rsidR="00FA54BC" w:rsidRPr="0033434F" w:rsidRDefault="00163497" w:rsidP="00FA54BC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5,511</w:t>
            </w:r>
          </w:p>
        </w:tc>
        <w:tc>
          <w:tcPr>
            <w:tcW w:w="236" w:type="dxa"/>
            <w:shd w:val="clear" w:color="auto" w:fill="auto"/>
          </w:tcPr>
          <w:p w14:paraId="02019207" w14:textId="77777777" w:rsidR="00FA54BC" w:rsidRDefault="00FA54BC" w:rsidP="00FA54BC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14BC095" w14:textId="4739F787" w:rsidR="00FA54BC" w:rsidRDefault="00FA54BC" w:rsidP="00FA54BC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6,612</w:t>
            </w:r>
          </w:p>
        </w:tc>
        <w:tc>
          <w:tcPr>
            <w:tcW w:w="260" w:type="dxa"/>
            <w:shd w:val="clear" w:color="auto" w:fill="auto"/>
          </w:tcPr>
          <w:p w14:paraId="2227C3CA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A8ED494" w14:textId="522C575D" w:rsidR="00FA54BC" w:rsidRPr="00721EB8" w:rsidRDefault="00646568" w:rsidP="00FA54BC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1,463</w:t>
            </w:r>
          </w:p>
        </w:tc>
        <w:tc>
          <w:tcPr>
            <w:tcW w:w="245" w:type="dxa"/>
          </w:tcPr>
          <w:p w14:paraId="047E1473" w14:textId="77777777" w:rsidR="00FA54BC" w:rsidRPr="00721EB8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73E33BB8" w14:textId="3B8AC18E" w:rsidR="00FA54BC" w:rsidRDefault="00FA54BC" w:rsidP="00FA54BC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1,449</w:t>
            </w:r>
          </w:p>
        </w:tc>
      </w:tr>
      <w:tr w:rsidR="00FA54BC" w14:paraId="252E9FA8" w14:textId="77777777" w:rsidTr="003848B5">
        <w:tc>
          <w:tcPr>
            <w:tcW w:w="3870" w:type="dxa"/>
          </w:tcPr>
          <w:p w14:paraId="3FA285A1" w14:textId="77777777" w:rsidR="00FA54BC" w:rsidRPr="00522E6A" w:rsidRDefault="00FA54BC" w:rsidP="00FA54B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8ED4ABA" w14:textId="302415C6" w:rsidR="00FA54BC" w:rsidRDefault="00FA54BC" w:rsidP="00FA54BC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258A839" w14:textId="77777777" w:rsidR="00FA54BC" w:rsidRDefault="00FA54BC" w:rsidP="00FA54BC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E3A66B4" w14:textId="77777777" w:rsidR="00FA54BC" w:rsidRDefault="00FA54BC" w:rsidP="00FA54BC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182D29E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2D6DF52" w14:textId="77777777" w:rsidR="00FA54BC" w:rsidRDefault="00FA54BC" w:rsidP="00FA54BC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8424A85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6231A25C" w14:textId="77777777" w:rsidR="00FA54BC" w:rsidRDefault="00FA54BC" w:rsidP="00FA54BC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54BC" w14:paraId="7A69E49A" w14:textId="77777777" w:rsidTr="006743FA">
        <w:tc>
          <w:tcPr>
            <w:tcW w:w="3870" w:type="dxa"/>
          </w:tcPr>
          <w:p w14:paraId="08AFA9A8" w14:textId="77777777" w:rsidR="00FA54BC" w:rsidRPr="00C12557" w:rsidRDefault="00FA54BC" w:rsidP="00FA54B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560C394B" w14:textId="34D54821" w:rsidR="00FA54BC" w:rsidRDefault="00163497" w:rsidP="00FA54BC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31,903</w:t>
            </w:r>
          </w:p>
        </w:tc>
        <w:tc>
          <w:tcPr>
            <w:tcW w:w="236" w:type="dxa"/>
            <w:shd w:val="clear" w:color="auto" w:fill="auto"/>
          </w:tcPr>
          <w:p w14:paraId="2DFED2FB" w14:textId="77777777" w:rsidR="00FA54BC" w:rsidRDefault="00FA54BC" w:rsidP="00FA54BC">
            <w:pPr>
              <w:tabs>
                <w:tab w:val="decimal" w:pos="880"/>
              </w:tabs>
              <w:spacing w:line="380" w:lineRule="exac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3F0ADC5" w14:textId="15D9C685" w:rsidR="00FA54BC" w:rsidRDefault="00FA54BC" w:rsidP="00FA54BC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35,233</w:t>
            </w:r>
          </w:p>
        </w:tc>
        <w:tc>
          <w:tcPr>
            <w:tcW w:w="260" w:type="dxa"/>
            <w:shd w:val="clear" w:color="auto" w:fill="auto"/>
          </w:tcPr>
          <w:p w14:paraId="63471616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73AAF" w14:textId="19BD8A14" w:rsidR="00FA54BC" w:rsidRDefault="00163497" w:rsidP="00FA54BC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27,865</w:t>
            </w:r>
          </w:p>
        </w:tc>
        <w:tc>
          <w:tcPr>
            <w:tcW w:w="245" w:type="dxa"/>
          </w:tcPr>
          <w:p w14:paraId="31032C9C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1D318C3" w14:textId="553040BF" w:rsidR="00FA54BC" w:rsidRDefault="00FA54BC" w:rsidP="00FA54BC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31,294</w:t>
            </w:r>
          </w:p>
        </w:tc>
      </w:tr>
      <w:tr w:rsidR="00FA54BC" w14:paraId="3129F821" w14:textId="77777777" w:rsidTr="006743FA">
        <w:tc>
          <w:tcPr>
            <w:tcW w:w="3870" w:type="dxa"/>
          </w:tcPr>
          <w:p w14:paraId="4B73DA23" w14:textId="77777777" w:rsidR="00FA54BC" w:rsidRPr="00C12557" w:rsidRDefault="00FA54BC" w:rsidP="00FA54B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443A9" w14:textId="5553F3DA" w:rsidR="00FA54BC" w:rsidRDefault="00163497" w:rsidP="00FA54BC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2,568</w:t>
            </w:r>
          </w:p>
        </w:tc>
        <w:tc>
          <w:tcPr>
            <w:tcW w:w="236" w:type="dxa"/>
            <w:shd w:val="clear" w:color="auto" w:fill="auto"/>
          </w:tcPr>
          <w:p w14:paraId="0B248729" w14:textId="77777777" w:rsidR="00FA54BC" w:rsidRDefault="00FA54BC" w:rsidP="00FA54BC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361DE6E" w14:textId="5EA192F0" w:rsidR="00FA54BC" w:rsidRDefault="00FA54BC" w:rsidP="00FA54BC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2,810</w:t>
            </w:r>
          </w:p>
        </w:tc>
        <w:tc>
          <w:tcPr>
            <w:tcW w:w="260" w:type="dxa"/>
            <w:shd w:val="clear" w:color="auto" w:fill="auto"/>
          </w:tcPr>
          <w:p w14:paraId="2C9ECDB8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6E8AE" w14:textId="6573A169" w:rsidR="00FA54BC" w:rsidRPr="00C44085" w:rsidRDefault="00163497" w:rsidP="00FA54BC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2,035</w:t>
            </w:r>
          </w:p>
        </w:tc>
        <w:tc>
          <w:tcPr>
            <w:tcW w:w="245" w:type="dxa"/>
          </w:tcPr>
          <w:p w14:paraId="32593713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23A2A1E8" w14:textId="3730D4BA" w:rsidR="00FA54BC" w:rsidRDefault="00FA54BC" w:rsidP="00FA54BC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2,015</w:t>
            </w:r>
          </w:p>
        </w:tc>
      </w:tr>
      <w:tr w:rsidR="00FA54BC" w14:paraId="31B908D1" w14:textId="77777777" w:rsidTr="006743FA">
        <w:tc>
          <w:tcPr>
            <w:tcW w:w="3870" w:type="dxa"/>
          </w:tcPr>
          <w:p w14:paraId="3220E254" w14:textId="77777777" w:rsidR="00FA54BC" w:rsidRPr="00F63BCB" w:rsidRDefault="00FA54BC" w:rsidP="00FA54B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979046" w14:textId="06C5377C" w:rsidR="00FA54BC" w:rsidRDefault="00163497" w:rsidP="00FA54BC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7B86AC83" w14:textId="77777777" w:rsidR="00FA54BC" w:rsidRDefault="00FA54BC" w:rsidP="00FA54BC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8950AAF" w14:textId="778EEAFC" w:rsidR="00FA54BC" w:rsidRDefault="00FA54BC" w:rsidP="00FA54BC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60" w:type="dxa"/>
            <w:shd w:val="clear" w:color="auto" w:fill="auto"/>
          </w:tcPr>
          <w:p w14:paraId="08C7C766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95637" w14:textId="58B20FB3" w:rsidR="00FA54BC" w:rsidRDefault="00163497" w:rsidP="00FA54BC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45" w:type="dxa"/>
          </w:tcPr>
          <w:p w14:paraId="79AD64BA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0BFE3161" w14:textId="675DA847" w:rsidR="00FA54BC" w:rsidRDefault="00FA54BC" w:rsidP="00FA54BC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FA54BC" w14:paraId="06556F17" w14:textId="77777777" w:rsidTr="006743FA">
        <w:tc>
          <w:tcPr>
            <w:tcW w:w="3870" w:type="dxa"/>
          </w:tcPr>
          <w:p w14:paraId="229404B5" w14:textId="77777777" w:rsidR="00FA54BC" w:rsidRPr="004D39E2" w:rsidRDefault="00FA54BC" w:rsidP="00FA54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8551DF" w14:textId="73A8BDE2" w:rsidR="00FA54BC" w:rsidRDefault="00163497" w:rsidP="00FA54BC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2,165</w:t>
            </w:r>
          </w:p>
        </w:tc>
        <w:tc>
          <w:tcPr>
            <w:tcW w:w="236" w:type="dxa"/>
            <w:shd w:val="clear" w:color="auto" w:fill="auto"/>
          </w:tcPr>
          <w:p w14:paraId="4CA2A1BE" w14:textId="77777777" w:rsidR="00FA54BC" w:rsidRDefault="00FA54BC" w:rsidP="00FA54BC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623C5AD" w14:textId="40D9B1AB" w:rsidR="00FA54BC" w:rsidRDefault="00FA54BC" w:rsidP="00FA54BC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2,144</w:t>
            </w:r>
          </w:p>
        </w:tc>
        <w:tc>
          <w:tcPr>
            <w:tcW w:w="260" w:type="dxa"/>
            <w:shd w:val="clear" w:color="auto" w:fill="auto"/>
          </w:tcPr>
          <w:p w14:paraId="7563348B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3A943" w14:textId="003026B7" w:rsidR="00FA54BC" w:rsidRDefault="00163497" w:rsidP="00FA54BC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981</w:t>
            </w:r>
          </w:p>
        </w:tc>
        <w:tc>
          <w:tcPr>
            <w:tcW w:w="245" w:type="dxa"/>
          </w:tcPr>
          <w:p w14:paraId="2DE1576B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38E362E3" w14:textId="0F0D9B4A" w:rsidR="00FA54BC" w:rsidRDefault="00FA54BC" w:rsidP="00FA54BC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972</w:t>
            </w:r>
          </w:p>
        </w:tc>
      </w:tr>
      <w:tr w:rsidR="00FA54BC" w14:paraId="769C6D8E" w14:textId="77777777" w:rsidTr="006743FA">
        <w:tc>
          <w:tcPr>
            <w:tcW w:w="3870" w:type="dxa"/>
          </w:tcPr>
          <w:p w14:paraId="169389EB" w14:textId="77777777" w:rsidR="00FA54BC" w:rsidRPr="00B37E56" w:rsidRDefault="00FA54BC" w:rsidP="00FA54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1EB791" w14:textId="05BE0200" w:rsidR="00FA54BC" w:rsidRDefault="00163497" w:rsidP="00FA54BC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4,210</w:t>
            </w:r>
          </w:p>
        </w:tc>
        <w:tc>
          <w:tcPr>
            <w:tcW w:w="236" w:type="dxa"/>
            <w:shd w:val="clear" w:color="auto" w:fill="auto"/>
          </w:tcPr>
          <w:p w14:paraId="7674FC2E" w14:textId="77777777" w:rsidR="00FA54BC" w:rsidRDefault="00FA54BC" w:rsidP="00FA54BC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0FB6DFF" w14:textId="7A81CB27" w:rsidR="00FA54BC" w:rsidRDefault="00FA54BC" w:rsidP="00FA54BC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4,204</w:t>
            </w:r>
          </w:p>
        </w:tc>
        <w:tc>
          <w:tcPr>
            <w:tcW w:w="260" w:type="dxa"/>
            <w:shd w:val="clear" w:color="auto" w:fill="auto"/>
          </w:tcPr>
          <w:p w14:paraId="48B777B9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8D4DE" w14:textId="5249F513" w:rsidR="00FA54BC" w:rsidRDefault="00163497" w:rsidP="00FA54BC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38B13BA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1980A090" w14:textId="180B2427" w:rsidR="00FA54BC" w:rsidRDefault="00FA54BC" w:rsidP="00FA54BC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54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A54BC" w14:paraId="6243A5B9" w14:textId="77777777" w:rsidTr="006743FA">
        <w:tc>
          <w:tcPr>
            <w:tcW w:w="3870" w:type="dxa"/>
          </w:tcPr>
          <w:p w14:paraId="6A23D818" w14:textId="77777777" w:rsidR="00FA54BC" w:rsidRPr="00F63BCB" w:rsidRDefault="00FA54BC" w:rsidP="00FA54B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260621" w14:textId="42BB5F5A" w:rsidR="00FA54BC" w:rsidRDefault="00163497" w:rsidP="00FA54BC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1,184</w:t>
            </w:r>
          </w:p>
        </w:tc>
        <w:tc>
          <w:tcPr>
            <w:tcW w:w="236" w:type="dxa"/>
            <w:shd w:val="clear" w:color="auto" w:fill="auto"/>
          </w:tcPr>
          <w:p w14:paraId="59C61207" w14:textId="77777777" w:rsidR="00FA54BC" w:rsidRDefault="00FA54BC" w:rsidP="00FA54BC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EAE8211" w14:textId="605B95CC" w:rsidR="00FA54BC" w:rsidRDefault="00FA54BC" w:rsidP="00FA54BC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1,173</w:t>
            </w:r>
          </w:p>
        </w:tc>
        <w:tc>
          <w:tcPr>
            <w:tcW w:w="260" w:type="dxa"/>
            <w:shd w:val="clear" w:color="auto" w:fill="auto"/>
          </w:tcPr>
          <w:p w14:paraId="27C092C1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AC205" w14:textId="7A4BB563" w:rsidR="00FA54BC" w:rsidRDefault="00163497" w:rsidP="00FA54BC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7A81ED5D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57C07C9" w14:textId="7E769D78" w:rsidR="00FA54BC" w:rsidRDefault="00FA54BC" w:rsidP="00FA54BC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54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A54BC" w:rsidRPr="00911ADB" w14:paraId="1AE95E10" w14:textId="77777777" w:rsidTr="006743FA">
        <w:tc>
          <w:tcPr>
            <w:tcW w:w="3870" w:type="dxa"/>
            <w:vAlign w:val="bottom"/>
          </w:tcPr>
          <w:p w14:paraId="5839A623" w14:textId="77777777" w:rsidR="00FA54BC" w:rsidRPr="00AD37E5" w:rsidRDefault="00FA54BC" w:rsidP="00FA54BC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77730" w14:textId="25B0E32F" w:rsidR="00FA54BC" w:rsidRPr="00457348" w:rsidRDefault="00163497" w:rsidP="00FA54BC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47,564</w:t>
            </w:r>
          </w:p>
        </w:tc>
        <w:tc>
          <w:tcPr>
            <w:tcW w:w="236" w:type="dxa"/>
            <w:shd w:val="clear" w:color="auto" w:fill="auto"/>
          </w:tcPr>
          <w:p w14:paraId="51944A8C" w14:textId="77777777" w:rsidR="00FA54BC" w:rsidRPr="00911ADB" w:rsidRDefault="00FA54BC" w:rsidP="00FA54BC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CBC18" w14:textId="348E8C0D" w:rsidR="00FA54BC" w:rsidRPr="00C44085" w:rsidRDefault="00FA54BC" w:rsidP="00FA54BC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52,199</w:t>
            </w:r>
          </w:p>
        </w:tc>
        <w:tc>
          <w:tcPr>
            <w:tcW w:w="260" w:type="dxa"/>
            <w:shd w:val="clear" w:color="auto" w:fill="auto"/>
          </w:tcPr>
          <w:p w14:paraId="3AC8B963" w14:textId="77777777" w:rsidR="00FA54BC" w:rsidRPr="00911AD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CEE8B" w14:textId="4972A73C" w:rsidR="00FA54BC" w:rsidRPr="00D030E9" w:rsidRDefault="00163497" w:rsidP="00FA54BC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42,046</w:t>
            </w:r>
          </w:p>
        </w:tc>
        <w:tc>
          <w:tcPr>
            <w:tcW w:w="245" w:type="dxa"/>
          </w:tcPr>
          <w:p w14:paraId="70D833B1" w14:textId="77777777" w:rsidR="00FA54BC" w:rsidRPr="00BE704B" w:rsidRDefault="00FA54BC" w:rsidP="00FA54B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440E67" w14:textId="2783F25E" w:rsidR="00FA54BC" w:rsidRPr="00C44085" w:rsidRDefault="00FA54BC" w:rsidP="00FA54BC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35,904</w:t>
            </w:r>
          </w:p>
        </w:tc>
      </w:tr>
      <w:tr w:rsidR="004F7299" w:rsidRPr="00A82EE4" w14:paraId="4E00F338" w14:textId="77777777" w:rsidTr="004F7299">
        <w:trPr>
          <w:tblHeader/>
        </w:trPr>
        <w:tc>
          <w:tcPr>
            <w:tcW w:w="3870" w:type="dxa"/>
          </w:tcPr>
          <w:p w14:paraId="3A3B7372" w14:textId="40A9BE01" w:rsidR="004F7299" w:rsidRPr="00A7698F" w:rsidRDefault="004F7299" w:rsidP="004F7299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15C8A4A6" w14:textId="77777777" w:rsidR="004F7299" w:rsidRDefault="004F7299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4D612BAD" w14:textId="77777777" w:rsidR="004F7299" w:rsidRDefault="004F7299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4"/>
          </w:tcPr>
          <w:p w14:paraId="23D56E9B" w14:textId="77777777" w:rsidR="004F7299" w:rsidRPr="00A82EE4" w:rsidRDefault="004F7299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14:paraId="080E6FC3" w14:textId="77777777" w:rsidTr="004F7299">
        <w:trPr>
          <w:tblHeader/>
        </w:trPr>
        <w:tc>
          <w:tcPr>
            <w:tcW w:w="3870" w:type="dxa"/>
          </w:tcPr>
          <w:p w14:paraId="157F8D0E" w14:textId="77777777" w:rsidR="00745748" w:rsidRPr="00FC5BFF" w:rsidRDefault="00745748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953002A" w14:textId="7E4FBE47" w:rsidR="00745748" w:rsidRPr="00F32380" w:rsidRDefault="0057505D" w:rsidP="00745748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603A404B" w14:textId="77777777" w:rsidR="00745748" w:rsidRDefault="0074574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5C172CF" w14:textId="78FB32A6" w:rsidR="00745748" w:rsidRDefault="00984B3F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595E48D0" w14:textId="77777777" w:rsidR="00745748" w:rsidRDefault="0074574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11C36B2" w14:textId="3FC6F0E0" w:rsidR="00745748" w:rsidRPr="00F32380" w:rsidRDefault="0057505D" w:rsidP="00745748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5" w:type="dxa"/>
          </w:tcPr>
          <w:p w14:paraId="026B0A0F" w14:textId="77777777" w:rsidR="00745748" w:rsidRDefault="0074574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5F6D8830" w14:textId="6190C661" w:rsidR="00745748" w:rsidRDefault="00984B3F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14:paraId="1B44024B" w14:textId="77777777" w:rsidTr="004F7299">
        <w:trPr>
          <w:tblHeader/>
        </w:trPr>
        <w:tc>
          <w:tcPr>
            <w:tcW w:w="3870" w:type="dxa"/>
          </w:tcPr>
          <w:p w14:paraId="6D8FA947" w14:textId="36DFE163" w:rsidR="00745748" w:rsidRPr="00FC5BFF" w:rsidRDefault="00745748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B5DFB95" w14:textId="2A2FAE59" w:rsidR="00745748" w:rsidRDefault="0057505D" w:rsidP="00745748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1F896776" w14:textId="77777777" w:rsidR="00745748" w:rsidRDefault="0074574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552D5A8" w14:textId="7540E76A" w:rsidR="00745748" w:rsidRDefault="00F47DB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0" w:type="dxa"/>
          </w:tcPr>
          <w:p w14:paraId="05DB8C4A" w14:textId="77777777" w:rsidR="00745748" w:rsidRDefault="0074574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2A1A8E8" w14:textId="785ADD28" w:rsidR="00745748" w:rsidRDefault="0057505D" w:rsidP="00745748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2565</w:t>
            </w:r>
          </w:p>
        </w:tc>
        <w:tc>
          <w:tcPr>
            <w:tcW w:w="245" w:type="dxa"/>
          </w:tcPr>
          <w:p w14:paraId="1ED9A4B3" w14:textId="77777777" w:rsidR="00745748" w:rsidRDefault="0074574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1E902765" w14:textId="0EDB51A9" w:rsidR="00745748" w:rsidRDefault="00F47DB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745748" w:rsidRPr="00D87537" w14:paraId="437836E4" w14:textId="77777777" w:rsidTr="004F7299">
        <w:trPr>
          <w:tblHeader/>
        </w:trPr>
        <w:tc>
          <w:tcPr>
            <w:tcW w:w="3870" w:type="dxa"/>
          </w:tcPr>
          <w:p w14:paraId="2CE2398C" w14:textId="77777777" w:rsidR="00745748" w:rsidRPr="00970BCB" w:rsidRDefault="00745748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8"/>
          </w:tcPr>
          <w:p w14:paraId="7DC6820D" w14:textId="77777777" w:rsidR="00745748" w:rsidRPr="00D87537" w:rsidRDefault="00745748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A6554" w:rsidRPr="00D87537" w14:paraId="15865C03" w14:textId="77777777" w:rsidTr="004F7299">
        <w:trPr>
          <w:tblHeader/>
        </w:trPr>
        <w:tc>
          <w:tcPr>
            <w:tcW w:w="3870" w:type="dxa"/>
          </w:tcPr>
          <w:p w14:paraId="668E21E6" w14:textId="4AEB0753" w:rsidR="00AA6554" w:rsidRPr="00970BCB" w:rsidRDefault="00AA6554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11" w:type="dxa"/>
            <w:gridSpan w:val="8"/>
          </w:tcPr>
          <w:p w14:paraId="75B756B5" w14:textId="77777777" w:rsidR="00AA6554" w:rsidRPr="00970BCB" w:rsidRDefault="00AA6554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45748" w:rsidRPr="0033434F" w14:paraId="3F290675" w14:textId="77777777" w:rsidTr="004F7299">
        <w:tc>
          <w:tcPr>
            <w:tcW w:w="3870" w:type="dxa"/>
          </w:tcPr>
          <w:p w14:paraId="75DEA091" w14:textId="77777777" w:rsidR="00745748" w:rsidRPr="00C12557" w:rsidRDefault="00745748" w:rsidP="0074574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78C2CF69" w14:textId="77777777" w:rsidR="00745748" w:rsidRPr="0033434F" w:rsidRDefault="00745748" w:rsidP="007457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49BEF58" w14:textId="77777777" w:rsidR="00745748" w:rsidRDefault="00745748" w:rsidP="0074574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D39FB14" w14:textId="77777777" w:rsidR="00745748" w:rsidRPr="0033434F" w:rsidRDefault="00745748" w:rsidP="0074574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4620EA0" w14:textId="77777777" w:rsidR="00745748" w:rsidRPr="00BE704B" w:rsidRDefault="00745748" w:rsidP="007457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0D7DA3C" w14:textId="77777777" w:rsidR="00745748" w:rsidRPr="0033434F" w:rsidRDefault="00745748" w:rsidP="0074574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73DBD58F" w14:textId="77777777" w:rsidR="00745748" w:rsidRPr="00BE704B" w:rsidRDefault="00745748" w:rsidP="007457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539CBDC5" w14:textId="77777777" w:rsidR="00745748" w:rsidRPr="0033434F" w:rsidRDefault="00745748" w:rsidP="00745748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A7F22" w:rsidRPr="0033434F" w14:paraId="56662B24" w14:textId="77777777" w:rsidTr="006743FA">
        <w:tc>
          <w:tcPr>
            <w:tcW w:w="3870" w:type="dxa"/>
          </w:tcPr>
          <w:p w14:paraId="6B794C07" w14:textId="2BBC4A5C" w:rsidR="00AA7F22" w:rsidRPr="00C12557" w:rsidRDefault="00AA7F22" w:rsidP="00AA7F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27668AA0" w14:textId="2919B6A6" w:rsidR="00AA7F22" w:rsidRPr="00AA7F22" w:rsidRDefault="00AA7F22" w:rsidP="00AA7F22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7F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E0ED20" w14:textId="77777777" w:rsidR="00AA7F22" w:rsidRDefault="00AA7F22" w:rsidP="00AA7F2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6F5A5AB" w14:textId="70DF5E46" w:rsidR="00AA7F22" w:rsidRPr="0033434F" w:rsidRDefault="00AA7F22" w:rsidP="00AA7F22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3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8E137B6" w14:textId="77777777" w:rsidR="00AA7F22" w:rsidRPr="00BE704B" w:rsidRDefault="00AA7F22" w:rsidP="00AA7F2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3230980" w14:textId="44833276" w:rsidR="00AA7F22" w:rsidRPr="0033434F" w:rsidRDefault="00B35E9C" w:rsidP="00B35E9C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9,121</w:t>
            </w:r>
          </w:p>
        </w:tc>
        <w:tc>
          <w:tcPr>
            <w:tcW w:w="245" w:type="dxa"/>
          </w:tcPr>
          <w:p w14:paraId="423038CF" w14:textId="77777777" w:rsidR="00AA7F22" w:rsidRPr="00BE704B" w:rsidRDefault="00AA7F22" w:rsidP="00AA7F2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4F0037B6" w14:textId="4FE5ED00" w:rsidR="00AA7F22" w:rsidRPr="0033434F" w:rsidRDefault="00AA7F22" w:rsidP="00AA7F22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3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A7F22" w:rsidRPr="0033434F" w14:paraId="2AAF9547" w14:textId="77777777" w:rsidTr="006743FA">
        <w:tc>
          <w:tcPr>
            <w:tcW w:w="3870" w:type="dxa"/>
          </w:tcPr>
          <w:p w14:paraId="7CC30D0B" w14:textId="717D888E" w:rsidR="00AA7F22" w:rsidRPr="00C12557" w:rsidRDefault="00AA7F22" w:rsidP="00AA7F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61D84CFD" w14:textId="15498187" w:rsidR="00AA7F22" w:rsidRPr="00AA7F22" w:rsidRDefault="00AA7F22" w:rsidP="00AA7F22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7F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0E78A0" w14:textId="77777777" w:rsidR="00AA7F22" w:rsidRDefault="00AA7F22" w:rsidP="00AA7F2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0366F7C" w14:textId="4430A8E1" w:rsidR="00AA7F22" w:rsidRPr="0033434F" w:rsidRDefault="00AA7F22" w:rsidP="00AA7F22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3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35FCE54" w14:textId="77777777" w:rsidR="00AA7F22" w:rsidRPr="00BE704B" w:rsidRDefault="00AA7F22" w:rsidP="00AA7F2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D7B1DAC" w14:textId="0042B235" w:rsidR="00AA7F22" w:rsidRPr="0033434F" w:rsidRDefault="00B35E9C" w:rsidP="00B35E9C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5,675</w:t>
            </w:r>
          </w:p>
        </w:tc>
        <w:tc>
          <w:tcPr>
            <w:tcW w:w="245" w:type="dxa"/>
          </w:tcPr>
          <w:p w14:paraId="472E08F4" w14:textId="77777777" w:rsidR="00AA7F22" w:rsidRPr="00BE704B" w:rsidRDefault="00AA7F22" w:rsidP="00AA7F2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4C1A5EB1" w14:textId="42C20007" w:rsidR="00AA7F22" w:rsidRPr="0033434F" w:rsidRDefault="00AA7F22" w:rsidP="00AA7F22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3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A54BC" w:rsidRPr="0033434F" w14:paraId="10502AEA" w14:textId="77777777" w:rsidTr="006743FA">
        <w:tc>
          <w:tcPr>
            <w:tcW w:w="3870" w:type="dxa"/>
          </w:tcPr>
          <w:p w14:paraId="23E992D1" w14:textId="77777777" w:rsidR="00FA54BC" w:rsidRPr="00744476" w:rsidRDefault="00FA54BC" w:rsidP="00FA54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52B22D5F" w14:textId="3BCF1B21" w:rsidR="00FA54BC" w:rsidRPr="00F063F6" w:rsidRDefault="00FA54BC" w:rsidP="00FA54BC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83805D" w14:textId="77777777" w:rsidR="00FA54BC" w:rsidRDefault="00FA54BC" w:rsidP="00FA54BC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7E02404" w14:textId="71759A15" w:rsidR="00FA54BC" w:rsidRDefault="00FA54BC" w:rsidP="00FA54B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3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CD251B8" w14:textId="77777777" w:rsidR="00FA54BC" w:rsidRPr="00BE704B" w:rsidRDefault="00FA54BC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B95D662" w14:textId="639C55BD" w:rsidR="00FA54BC" w:rsidRPr="0033434F" w:rsidRDefault="00AA7F22" w:rsidP="00FA54BC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15,021</w:t>
            </w:r>
          </w:p>
        </w:tc>
        <w:tc>
          <w:tcPr>
            <w:tcW w:w="245" w:type="dxa"/>
          </w:tcPr>
          <w:p w14:paraId="6E4E65EF" w14:textId="77777777" w:rsidR="00FA54BC" w:rsidRPr="00BE704B" w:rsidRDefault="00FA54BC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50A9773C" w14:textId="7DD347DA" w:rsidR="00FA54BC" w:rsidRDefault="00FA54BC" w:rsidP="00FA54BC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14,878</w:t>
            </w:r>
          </w:p>
        </w:tc>
      </w:tr>
      <w:tr w:rsidR="00947B79" w:rsidRPr="0033434F" w14:paraId="0FCAC790" w14:textId="77777777" w:rsidTr="006743FA">
        <w:tc>
          <w:tcPr>
            <w:tcW w:w="3870" w:type="dxa"/>
          </w:tcPr>
          <w:p w14:paraId="7817A260" w14:textId="21474130" w:rsidR="00947B79" w:rsidRPr="00B37E56" w:rsidRDefault="00947B79" w:rsidP="00FA54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3DBD45C5" w14:textId="459C85A9" w:rsidR="00947B79" w:rsidRDefault="00947B79" w:rsidP="00FA54BC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2A6B03" w14:textId="77777777" w:rsidR="00947B79" w:rsidRDefault="00947B79" w:rsidP="00FA54BC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35820C3" w14:textId="73EDD1C1" w:rsidR="00947B79" w:rsidRPr="00F063F6" w:rsidRDefault="00947B79" w:rsidP="00FA54BC">
            <w:pPr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6EDCE68" w14:textId="77777777" w:rsidR="00947B79" w:rsidRPr="00BE704B" w:rsidRDefault="00947B79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C141F1C" w14:textId="0A1FF3FF" w:rsidR="00947B79" w:rsidRDefault="000819AC" w:rsidP="00FA54BC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387</w:t>
            </w:r>
          </w:p>
        </w:tc>
        <w:tc>
          <w:tcPr>
            <w:tcW w:w="245" w:type="dxa"/>
          </w:tcPr>
          <w:p w14:paraId="6AFA38E8" w14:textId="77777777" w:rsidR="00947B79" w:rsidRPr="00BE704B" w:rsidRDefault="00947B79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1C65FDEA" w14:textId="2557B8E3" w:rsidR="00947B79" w:rsidRPr="000819AC" w:rsidRDefault="000819AC" w:rsidP="000819AC">
            <w:pPr>
              <w:spacing w:line="240" w:lineRule="atLeast"/>
              <w:ind w:left="-1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19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A54BC" w:rsidRPr="0033434F" w14:paraId="231910A8" w14:textId="77777777" w:rsidTr="00A82A45">
        <w:tc>
          <w:tcPr>
            <w:tcW w:w="3870" w:type="dxa"/>
          </w:tcPr>
          <w:p w14:paraId="6E8B1EFC" w14:textId="77777777" w:rsidR="00FA54BC" w:rsidRPr="00B37E56" w:rsidRDefault="00FA54BC" w:rsidP="00FA54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6A308A6D" w14:textId="77777777" w:rsidR="00FA54BC" w:rsidRPr="0033434F" w:rsidRDefault="00FA54BC" w:rsidP="00FA54BC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33B728E" w14:textId="77777777" w:rsidR="00FA54BC" w:rsidRDefault="00FA54BC" w:rsidP="00FA54BC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AA68E32" w14:textId="77777777" w:rsidR="00FA54BC" w:rsidRDefault="00FA54BC" w:rsidP="00FA54BC">
            <w:pPr>
              <w:tabs>
                <w:tab w:val="decimal" w:pos="844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2AA017C" w14:textId="77777777" w:rsidR="00FA54BC" w:rsidRPr="00BE704B" w:rsidRDefault="00FA54BC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F07CC7D" w14:textId="77777777" w:rsidR="00FA54BC" w:rsidRPr="0033434F" w:rsidRDefault="00FA54BC" w:rsidP="00FA54BC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93C941A" w14:textId="77777777" w:rsidR="00FA54BC" w:rsidRPr="00BE704B" w:rsidRDefault="00FA54BC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040A883C" w14:textId="77777777" w:rsidR="00FA54BC" w:rsidRDefault="00FA54BC" w:rsidP="00FA54BC">
            <w:pPr>
              <w:tabs>
                <w:tab w:val="decimal" w:pos="844"/>
              </w:tabs>
              <w:spacing w:line="240" w:lineRule="atLeast"/>
              <w:ind w:left="-16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54BC" w:rsidRPr="0033434F" w14:paraId="3D26612F" w14:textId="77777777" w:rsidTr="006743FA">
        <w:tc>
          <w:tcPr>
            <w:tcW w:w="3870" w:type="dxa"/>
          </w:tcPr>
          <w:p w14:paraId="13A0D2FA" w14:textId="77777777" w:rsidR="00FA54BC" w:rsidRPr="00B37E56" w:rsidRDefault="00FA54BC" w:rsidP="00FA54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</w:tcPr>
          <w:p w14:paraId="1BCA8169" w14:textId="6AB88B99" w:rsidR="00FA54BC" w:rsidRPr="0033434F" w:rsidRDefault="00BE3A90" w:rsidP="00FA54B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154,551</w:t>
            </w:r>
          </w:p>
        </w:tc>
        <w:tc>
          <w:tcPr>
            <w:tcW w:w="236" w:type="dxa"/>
            <w:shd w:val="clear" w:color="auto" w:fill="auto"/>
          </w:tcPr>
          <w:p w14:paraId="42D362A6" w14:textId="77777777" w:rsidR="00FA54BC" w:rsidRDefault="00FA54BC" w:rsidP="00FA54BC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27C5B69" w14:textId="2D8ED301" w:rsidR="00FA54BC" w:rsidRDefault="00FA54BC" w:rsidP="00FA54BC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153,723</w:t>
            </w:r>
          </w:p>
        </w:tc>
        <w:tc>
          <w:tcPr>
            <w:tcW w:w="260" w:type="dxa"/>
            <w:shd w:val="clear" w:color="auto" w:fill="auto"/>
          </w:tcPr>
          <w:p w14:paraId="37CBB492" w14:textId="77777777" w:rsidR="00FA54BC" w:rsidRPr="00BE704B" w:rsidRDefault="00FA54BC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CDB0E52" w14:textId="6F62EA05" w:rsidR="00FA54BC" w:rsidRPr="00AA7F22" w:rsidRDefault="00AA7F22" w:rsidP="00AA7F22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7F22">
              <w:rPr>
                <w:rFonts w:ascii="Angsana New" w:hAnsi="Angsana New"/>
                <w:sz w:val="30"/>
                <w:szCs w:val="30"/>
                <w:lang w:val="en-US"/>
              </w:rPr>
              <w:t>1,910</w:t>
            </w:r>
          </w:p>
        </w:tc>
        <w:tc>
          <w:tcPr>
            <w:tcW w:w="245" w:type="dxa"/>
          </w:tcPr>
          <w:p w14:paraId="1AC12BFE" w14:textId="77777777" w:rsidR="00FA54BC" w:rsidRPr="00BE7F4B" w:rsidRDefault="00FA54BC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gridSpan w:val="2"/>
          </w:tcPr>
          <w:p w14:paraId="7FC17EB2" w14:textId="2D7875BA" w:rsidR="00FA54BC" w:rsidRDefault="00FA54BC" w:rsidP="00AA7F22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7F22">
              <w:rPr>
                <w:rFonts w:ascii="Angsana New" w:hAnsi="Angsana New"/>
                <w:sz w:val="30"/>
                <w:szCs w:val="30"/>
                <w:lang w:val="en-US"/>
              </w:rPr>
              <w:t>2,281</w:t>
            </w:r>
          </w:p>
        </w:tc>
      </w:tr>
      <w:tr w:rsidR="00FA54BC" w14:paraId="486B7475" w14:textId="77777777" w:rsidTr="00A82A45">
        <w:tc>
          <w:tcPr>
            <w:tcW w:w="3870" w:type="dxa"/>
          </w:tcPr>
          <w:p w14:paraId="046B1EEC" w14:textId="77777777" w:rsidR="00FA54BC" w:rsidRPr="00522E6A" w:rsidRDefault="00FA54BC" w:rsidP="00FA54B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C8DE4DB" w14:textId="77777777" w:rsidR="00FA54BC" w:rsidRDefault="00FA54BC" w:rsidP="00FA54B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A9163FA" w14:textId="77777777" w:rsidR="00FA54BC" w:rsidRDefault="00FA54BC" w:rsidP="00FA54BC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6B52D10" w14:textId="77777777" w:rsidR="00FA54BC" w:rsidRDefault="00FA54BC" w:rsidP="00FA54BC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F8E7DF9" w14:textId="77777777" w:rsidR="00FA54BC" w:rsidRPr="00BE704B" w:rsidRDefault="00FA54BC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883BE61" w14:textId="77777777" w:rsidR="00FA54BC" w:rsidRDefault="00FA54BC" w:rsidP="00FA54BC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12B7213" w14:textId="77777777" w:rsidR="00FA54BC" w:rsidRPr="00BE704B" w:rsidRDefault="00FA54BC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AC3E66A" w14:textId="77777777" w:rsidR="00FA54BC" w:rsidRDefault="00FA54BC" w:rsidP="00FA54BC">
            <w:pPr>
              <w:tabs>
                <w:tab w:val="decimal" w:pos="844"/>
              </w:tabs>
              <w:spacing w:line="240" w:lineRule="atLeast"/>
              <w:ind w:left="-16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54BC" w14:paraId="7CFF8B7A" w14:textId="77777777" w:rsidTr="006743FA">
        <w:tc>
          <w:tcPr>
            <w:tcW w:w="3870" w:type="dxa"/>
          </w:tcPr>
          <w:p w14:paraId="5D5F8CEF" w14:textId="77777777" w:rsidR="00FA54BC" w:rsidRPr="00C12557" w:rsidRDefault="00FA54BC" w:rsidP="00FA54B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AEA443" w14:textId="15E238D9" w:rsidR="00FA54BC" w:rsidRDefault="00BE3A90" w:rsidP="00FA54B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28,714</w:t>
            </w:r>
          </w:p>
        </w:tc>
        <w:tc>
          <w:tcPr>
            <w:tcW w:w="236" w:type="dxa"/>
            <w:shd w:val="clear" w:color="auto" w:fill="auto"/>
          </w:tcPr>
          <w:p w14:paraId="07E0665A" w14:textId="77777777" w:rsidR="00FA54BC" w:rsidRDefault="00FA54BC" w:rsidP="00FA54BC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6C32D2A" w14:textId="5B41906C" w:rsidR="00FA54BC" w:rsidRDefault="00FA54BC" w:rsidP="00FA54BC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33,440</w:t>
            </w:r>
          </w:p>
        </w:tc>
        <w:tc>
          <w:tcPr>
            <w:tcW w:w="260" w:type="dxa"/>
            <w:shd w:val="clear" w:color="auto" w:fill="auto"/>
          </w:tcPr>
          <w:p w14:paraId="48A86D03" w14:textId="77777777" w:rsidR="00FA54BC" w:rsidRPr="00BE704B" w:rsidRDefault="00FA54BC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AF43F" w14:textId="552CCF82" w:rsidR="00FA54BC" w:rsidRDefault="00AA7F22" w:rsidP="00AA7F22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22,202</w:t>
            </w:r>
          </w:p>
        </w:tc>
        <w:tc>
          <w:tcPr>
            <w:tcW w:w="245" w:type="dxa"/>
          </w:tcPr>
          <w:p w14:paraId="2228B46F" w14:textId="77777777" w:rsidR="00FA54BC" w:rsidRPr="00BE704B" w:rsidRDefault="00FA54BC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0E9ECBDD" w14:textId="01491A0B" w:rsidR="00FA54BC" w:rsidRDefault="00FA54BC" w:rsidP="00FA54BC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26,297</w:t>
            </w:r>
          </w:p>
        </w:tc>
      </w:tr>
      <w:tr w:rsidR="00FA54BC" w14:paraId="6B1192FD" w14:textId="77777777" w:rsidTr="006743FA">
        <w:tc>
          <w:tcPr>
            <w:tcW w:w="3870" w:type="dxa"/>
          </w:tcPr>
          <w:p w14:paraId="7296B3A0" w14:textId="77777777" w:rsidR="00FA54BC" w:rsidRPr="00C12557" w:rsidRDefault="00FA54BC" w:rsidP="00FA54B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7603BA" w14:textId="17A9B893" w:rsidR="00FA54BC" w:rsidRDefault="00BE3A90" w:rsidP="00FA54B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2,115</w:t>
            </w:r>
          </w:p>
        </w:tc>
        <w:tc>
          <w:tcPr>
            <w:tcW w:w="236" w:type="dxa"/>
            <w:shd w:val="clear" w:color="auto" w:fill="auto"/>
          </w:tcPr>
          <w:p w14:paraId="3C79C120" w14:textId="77777777" w:rsidR="00FA54BC" w:rsidRDefault="00FA54BC" w:rsidP="00FA54BC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5F2B833" w14:textId="7D4E6EE0" w:rsidR="00FA54BC" w:rsidRDefault="00FA54BC" w:rsidP="00FA54BC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2,631</w:t>
            </w:r>
          </w:p>
        </w:tc>
        <w:tc>
          <w:tcPr>
            <w:tcW w:w="260" w:type="dxa"/>
            <w:shd w:val="clear" w:color="auto" w:fill="auto"/>
          </w:tcPr>
          <w:p w14:paraId="6B91529E" w14:textId="77777777" w:rsidR="00FA54BC" w:rsidRPr="00BE704B" w:rsidRDefault="00FA54BC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B6C49" w14:textId="2BD9E693" w:rsidR="00FA54BC" w:rsidRPr="00F971DF" w:rsidRDefault="00AA7F22" w:rsidP="00AA7F22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2,115</w:t>
            </w:r>
          </w:p>
        </w:tc>
        <w:tc>
          <w:tcPr>
            <w:tcW w:w="245" w:type="dxa"/>
          </w:tcPr>
          <w:p w14:paraId="54161425" w14:textId="77777777" w:rsidR="00FA54BC" w:rsidRPr="00E34057" w:rsidRDefault="00FA54BC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</w:tcPr>
          <w:p w14:paraId="6E0FB14C" w14:textId="6C78D7AF" w:rsidR="00FA54BC" w:rsidRDefault="00FA54BC" w:rsidP="00FA54BC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2,631</w:t>
            </w:r>
          </w:p>
        </w:tc>
      </w:tr>
      <w:tr w:rsidR="00FA54BC" w14:paraId="0DA841A4" w14:textId="77777777" w:rsidTr="006743FA">
        <w:tc>
          <w:tcPr>
            <w:tcW w:w="3870" w:type="dxa"/>
          </w:tcPr>
          <w:p w14:paraId="1C40E0C9" w14:textId="77777777" w:rsidR="00FA54BC" w:rsidRPr="00B37E56" w:rsidRDefault="00FA54BC" w:rsidP="00FA54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FC2FA5" w14:textId="2169C94B" w:rsidR="00FA54BC" w:rsidRPr="00651B2A" w:rsidRDefault="00BE3A90" w:rsidP="00FA54B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934</w:t>
            </w:r>
          </w:p>
        </w:tc>
        <w:tc>
          <w:tcPr>
            <w:tcW w:w="236" w:type="dxa"/>
            <w:shd w:val="clear" w:color="auto" w:fill="auto"/>
          </w:tcPr>
          <w:p w14:paraId="08BCC8BA" w14:textId="77777777" w:rsidR="00FA54BC" w:rsidRDefault="00FA54BC" w:rsidP="00FA54BC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D6D3DBE" w14:textId="450079F1" w:rsidR="00FA54BC" w:rsidRDefault="00FA54BC" w:rsidP="00FA54BC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985</w:t>
            </w:r>
          </w:p>
        </w:tc>
        <w:tc>
          <w:tcPr>
            <w:tcW w:w="260" w:type="dxa"/>
            <w:shd w:val="clear" w:color="auto" w:fill="auto"/>
          </w:tcPr>
          <w:p w14:paraId="72E6885F" w14:textId="77777777" w:rsidR="00FA54BC" w:rsidRPr="00BE704B" w:rsidRDefault="00FA54BC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AA95D" w14:textId="47525357" w:rsidR="00FA54BC" w:rsidRPr="00651B2A" w:rsidRDefault="00AA7F22" w:rsidP="00AA7F22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934</w:t>
            </w:r>
          </w:p>
        </w:tc>
        <w:tc>
          <w:tcPr>
            <w:tcW w:w="245" w:type="dxa"/>
          </w:tcPr>
          <w:p w14:paraId="61100A35" w14:textId="77777777" w:rsidR="00FA54BC" w:rsidRPr="009E4206" w:rsidRDefault="00FA54BC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</w:tcPr>
          <w:p w14:paraId="3F6480A6" w14:textId="72F73D8C" w:rsidR="00FA54BC" w:rsidRDefault="00FA54BC" w:rsidP="00FA54BC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985</w:t>
            </w:r>
          </w:p>
        </w:tc>
      </w:tr>
      <w:tr w:rsidR="00FA54BC" w14:paraId="0689640F" w14:textId="77777777" w:rsidTr="006743FA">
        <w:tc>
          <w:tcPr>
            <w:tcW w:w="3870" w:type="dxa"/>
          </w:tcPr>
          <w:p w14:paraId="0F2EF090" w14:textId="77777777" w:rsidR="00FA54BC" w:rsidRPr="00B37E56" w:rsidRDefault="00FA54BC" w:rsidP="00FA54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CF838E" w14:textId="12760F95" w:rsidR="00FA54BC" w:rsidRDefault="00BE3A90" w:rsidP="00FA54B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3,049</w:t>
            </w:r>
          </w:p>
        </w:tc>
        <w:tc>
          <w:tcPr>
            <w:tcW w:w="236" w:type="dxa"/>
            <w:shd w:val="clear" w:color="auto" w:fill="auto"/>
          </w:tcPr>
          <w:p w14:paraId="31F69DC0" w14:textId="77777777" w:rsidR="00FA54BC" w:rsidRDefault="00FA54BC" w:rsidP="00FA54BC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D0EAD4F" w14:textId="3E52E20D" w:rsidR="00FA54BC" w:rsidRDefault="00FA54BC" w:rsidP="00FA54BC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3,599</w:t>
            </w:r>
          </w:p>
        </w:tc>
        <w:tc>
          <w:tcPr>
            <w:tcW w:w="260" w:type="dxa"/>
            <w:shd w:val="clear" w:color="auto" w:fill="auto"/>
          </w:tcPr>
          <w:p w14:paraId="171B9262" w14:textId="77777777" w:rsidR="00FA54BC" w:rsidRPr="00BE704B" w:rsidRDefault="00FA54BC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B758C" w14:textId="777D7152" w:rsidR="00FA54BC" w:rsidRDefault="00AA7F22" w:rsidP="00AA7F22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</w:p>
        </w:tc>
        <w:tc>
          <w:tcPr>
            <w:tcW w:w="245" w:type="dxa"/>
          </w:tcPr>
          <w:p w14:paraId="73693B52" w14:textId="77777777" w:rsidR="00FA54BC" w:rsidRPr="00BE704B" w:rsidRDefault="00FA54BC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2715B339" w14:textId="12011BAC" w:rsidR="00FA54BC" w:rsidRDefault="00FA54BC" w:rsidP="00FA54BC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</w:tr>
      <w:tr w:rsidR="00FA54BC" w14:paraId="5ADC368B" w14:textId="77777777" w:rsidTr="006743FA">
        <w:tc>
          <w:tcPr>
            <w:tcW w:w="3870" w:type="dxa"/>
          </w:tcPr>
          <w:p w14:paraId="0AAB031B" w14:textId="77777777" w:rsidR="00FA54BC" w:rsidRPr="00F63BCB" w:rsidRDefault="00FA54BC" w:rsidP="00FA54B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A2C786" w14:textId="08026565" w:rsidR="00FA54BC" w:rsidRDefault="00BE3A90" w:rsidP="00FA54B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8,764</w:t>
            </w:r>
          </w:p>
        </w:tc>
        <w:tc>
          <w:tcPr>
            <w:tcW w:w="236" w:type="dxa"/>
            <w:shd w:val="clear" w:color="auto" w:fill="auto"/>
          </w:tcPr>
          <w:p w14:paraId="48CD39AB" w14:textId="77777777" w:rsidR="00FA54BC" w:rsidRDefault="00FA54BC" w:rsidP="00FA54BC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42A34BC" w14:textId="0CB6DBDA" w:rsidR="00FA54BC" w:rsidRDefault="00FA54BC" w:rsidP="00FA54BC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9,811</w:t>
            </w:r>
          </w:p>
        </w:tc>
        <w:tc>
          <w:tcPr>
            <w:tcW w:w="260" w:type="dxa"/>
            <w:shd w:val="clear" w:color="auto" w:fill="auto"/>
          </w:tcPr>
          <w:p w14:paraId="6235BB14" w14:textId="77777777" w:rsidR="00FA54BC" w:rsidRPr="00BE704B" w:rsidRDefault="00FA54BC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6E39A" w14:textId="22715F76" w:rsidR="00FA54BC" w:rsidRDefault="00AA7F22" w:rsidP="00FA54BC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A667605" w14:textId="77777777" w:rsidR="00FA54BC" w:rsidRPr="00BE704B" w:rsidRDefault="00FA54BC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7CA66F2" w14:textId="4F8F5A0B" w:rsidR="00FA54BC" w:rsidRPr="00FA54BC" w:rsidRDefault="00FA54BC" w:rsidP="00FA54BC">
            <w:pPr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54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A54BC" w14:paraId="1C484E60" w14:textId="77777777" w:rsidTr="006743FA">
        <w:tc>
          <w:tcPr>
            <w:tcW w:w="3870" w:type="dxa"/>
          </w:tcPr>
          <w:p w14:paraId="4D254A29" w14:textId="77777777" w:rsidR="00FA54BC" w:rsidRPr="00F63BCB" w:rsidRDefault="00FA54BC" w:rsidP="00FA54B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9AF4AB" w14:textId="3B21163D" w:rsidR="00FA54BC" w:rsidRDefault="00BE3A90" w:rsidP="00FA54B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2,839</w:t>
            </w:r>
          </w:p>
        </w:tc>
        <w:tc>
          <w:tcPr>
            <w:tcW w:w="236" w:type="dxa"/>
            <w:shd w:val="clear" w:color="auto" w:fill="auto"/>
          </w:tcPr>
          <w:p w14:paraId="15A8FB92" w14:textId="77777777" w:rsidR="00FA54BC" w:rsidRDefault="00FA54BC" w:rsidP="00FA54BC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EC7D367" w14:textId="5E1CE67A" w:rsidR="00FA54BC" w:rsidRDefault="00FA54BC" w:rsidP="00FA54BC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3,139</w:t>
            </w:r>
          </w:p>
        </w:tc>
        <w:tc>
          <w:tcPr>
            <w:tcW w:w="260" w:type="dxa"/>
            <w:shd w:val="clear" w:color="auto" w:fill="auto"/>
          </w:tcPr>
          <w:p w14:paraId="2305D536" w14:textId="77777777" w:rsidR="00FA54BC" w:rsidRPr="00BE704B" w:rsidRDefault="00FA54BC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13456" w14:textId="7267FCDE" w:rsidR="00FA54BC" w:rsidRDefault="00AA7F22" w:rsidP="00FA54BC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41D1982A" w14:textId="77777777" w:rsidR="00FA54BC" w:rsidRPr="00BE704B" w:rsidRDefault="00FA54BC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20C763B1" w14:textId="497E398D" w:rsidR="00FA54BC" w:rsidRPr="00FA54BC" w:rsidRDefault="00FA54BC" w:rsidP="00FA54BC">
            <w:pPr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54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A54BC" w:rsidRPr="00911ADB" w14:paraId="2B48AD81" w14:textId="77777777" w:rsidTr="006743FA">
        <w:tc>
          <w:tcPr>
            <w:tcW w:w="3870" w:type="dxa"/>
            <w:vAlign w:val="bottom"/>
          </w:tcPr>
          <w:p w14:paraId="1CF380E2" w14:textId="77777777" w:rsidR="00FA54BC" w:rsidRPr="00AD37E5" w:rsidRDefault="00FA54BC" w:rsidP="00FA54B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426EF" w14:textId="430CF391" w:rsidR="00FA54BC" w:rsidRPr="00457348" w:rsidRDefault="00BE3A90" w:rsidP="00FA54B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200,966</w:t>
            </w:r>
          </w:p>
        </w:tc>
        <w:tc>
          <w:tcPr>
            <w:tcW w:w="236" w:type="dxa"/>
            <w:shd w:val="clear" w:color="auto" w:fill="auto"/>
          </w:tcPr>
          <w:p w14:paraId="68766794" w14:textId="77777777" w:rsidR="00FA54BC" w:rsidRPr="00911ADB" w:rsidRDefault="00FA54BC" w:rsidP="00FA54BC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080EB" w14:textId="15C2BD93" w:rsidR="00FA54BC" w:rsidRPr="00911ADB" w:rsidRDefault="00FA54BC" w:rsidP="00FA54BC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207,328</w:t>
            </w:r>
          </w:p>
        </w:tc>
        <w:tc>
          <w:tcPr>
            <w:tcW w:w="260" w:type="dxa"/>
            <w:shd w:val="clear" w:color="auto" w:fill="auto"/>
          </w:tcPr>
          <w:p w14:paraId="740E7D47" w14:textId="77777777" w:rsidR="00FA54BC" w:rsidRPr="00911ADB" w:rsidRDefault="00FA54BC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8F8B0" w14:textId="59CF4140" w:rsidR="00FA54BC" w:rsidRPr="00F97036" w:rsidRDefault="00AA7F22" w:rsidP="00FA54BC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57,57</w:t>
            </w:r>
            <w:r w:rsidR="009E42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45" w:type="dxa"/>
          </w:tcPr>
          <w:p w14:paraId="0699675C" w14:textId="77777777" w:rsidR="00FA54BC" w:rsidRPr="00BE704B" w:rsidRDefault="00FA54BC" w:rsidP="00FA54B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1EEBCB" w14:textId="0A72C319" w:rsidR="00FA54BC" w:rsidRPr="00F97036" w:rsidRDefault="00FA54BC" w:rsidP="00FA54BC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47,531</w:t>
            </w:r>
          </w:p>
        </w:tc>
      </w:tr>
    </w:tbl>
    <w:p w14:paraId="6506523F" w14:textId="24399B90" w:rsidR="009E4206" w:rsidRDefault="009E4206">
      <w:pPr>
        <w:spacing w:line="240" w:lineRule="auto"/>
        <w:rPr>
          <w:rFonts w:ascii="Angsana New" w:hAnsi="Angsana New"/>
          <w:sz w:val="20"/>
          <w:szCs w:val="20"/>
        </w:rPr>
      </w:pPr>
    </w:p>
    <w:p w14:paraId="5111AB78" w14:textId="77777777" w:rsidR="009E4206" w:rsidRDefault="009E4206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7197C435" w14:textId="77777777" w:rsidR="00F91B1B" w:rsidRPr="0063131E" w:rsidRDefault="00F91B1B" w:rsidP="00F91B1B">
      <w:pPr>
        <w:pStyle w:val="Bo-C1Content"/>
        <w:rPr>
          <w:b/>
          <w:bCs/>
          <w:i/>
          <w:iCs/>
          <w:lang w:val="en-US"/>
        </w:rPr>
      </w:pPr>
      <w:bookmarkStart w:id="0" w:name="_Hlk77412452"/>
      <w:r>
        <w:rPr>
          <w:rFonts w:hint="cs"/>
          <w:b/>
          <w:bCs/>
          <w:i/>
          <w:iCs/>
          <w:cs/>
        </w:rPr>
        <w:lastRenderedPageBreak/>
        <w:t>สัญญาสำคัญที่ทำกับบุคคลหรือกิจการที่เกี่ยวข้องกัน</w:t>
      </w:r>
    </w:p>
    <w:bookmarkEnd w:id="0"/>
    <w:p w14:paraId="664F0922" w14:textId="77777777" w:rsidR="00F91B1B" w:rsidRPr="00F96BFF" w:rsidRDefault="00F91B1B" w:rsidP="00F91B1B">
      <w:pPr>
        <w:pStyle w:val="Bo-Blankline"/>
        <w:rPr>
          <w:cs/>
        </w:rPr>
      </w:pPr>
    </w:p>
    <w:p w14:paraId="011E3C24" w14:textId="77777777" w:rsidR="00F91B1B" w:rsidRPr="00E32C9A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E32C9A">
        <w:rPr>
          <w:rFonts w:ascii="Angsana New" w:hAnsi="Angsana New" w:hint="cs"/>
          <w:sz w:val="30"/>
          <w:szCs w:val="30"/>
          <w:cs/>
        </w:rPr>
        <w:t>สัญญาเช่าอาคารสำนักงาน</w:t>
      </w:r>
    </w:p>
    <w:p w14:paraId="7FF5DBEF" w14:textId="77777777" w:rsidR="00F91B1B" w:rsidRPr="00F96BFF" w:rsidRDefault="00F91B1B" w:rsidP="00F91B1B">
      <w:pPr>
        <w:pStyle w:val="Bo-Blankline"/>
      </w:pPr>
    </w:p>
    <w:p w14:paraId="19F2508E" w14:textId="0E591FBE" w:rsidR="00B61835" w:rsidRDefault="00F91B1B" w:rsidP="00B61835">
      <w:pPr>
        <w:pStyle w:val="Bo-C1Content"/>
        <w:ind w:right="18"/>
      </w:pPr>
      <w:r w:rsidRPr="00CA7D15">
        <w:rPr>
          <w:cs/>
        </w:rPr>
        <w:t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</w:t>
      </w:r>
      <w:r>
        <w:rPr>
          <w:cs/>
        </w:rPr>
        <w:t xml:space="preserve">ระยะเวลาการเช่า </w:t>
      </w:r>
      <w:r w:rsidR="00984B3F">
        <w:rPr>
          <w:lang w:val="en-US"/>
        </w:rPr>
        <w:t>3</w:t>
      </w:r>
      <w:r>
        <w:t xml:space="preserve"> </w:t>
      </w:r>
      <w:r>
        <w:rPr>
          <w:cs/>
        </w:rPr>
        <w:t xml:space="preserve">ปี โดยได้สิทธิต่ออายุสัญญาเช่าใหม่ทุก </w:t>
      </w:r>
      <w:r w:rsidR="00984B3F">
        <w:rPr>
          <w:lang w:val="en-US"/>
        </w:rPr>
        <w:t>3</w:t>
      </w:r>
      <w:r>
        <w:rPr>
          <w:rFonts w:hint="cs"/>
        </w:rPr>
        <w:t xml:space="preserve"> </w:t>
      </w:r>
      <w:r>
        <w:rPr>
          <w:cs/>
        </w:rPr>
        <w:t xml:space="preserve">ปี ในเดือนกรกฎาคม </w:t>
      </w:r>
      <w:r w:rsidR="00984B3F">
        <w:rPr>
          <w:lang w:val="en-US"/>
        </w:rPr>
        <w:t>2542</w:t>
      </w:r>
      <w:r>
        <w:t xml:space="preserve"> </w:t>
      </w:r>
      <w:r>
        <w:rPr>
          <w:cs/>
        </w:rPr>
        <w:t>บริษัทและบริษัทย่อย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</w:t>
      </w:r>
      <w:r w:rsidRPr="00402D37">
        <w:rPr>
          <w:spacing w:val="-2"/>
          <w:cs/>
        </w:rPr>
        <w:t xml:space="preserve">ระยะเวลาเช่าใหม่เป็น </w:t>
      </w:r>
      <w:r w:rsidR="00984B3F">
        <w:rPr>
          <w:spacing w:val="-2"/>
          <w:lang w:val="en-US"/>
        </w:rPr>
        <w:t>90</w:t>
      </w:r>
      <w:r w:rsidRPr="00402D37">
        <w:rPr>
          <w:spacing w:val="-2"/>
        </w:rPr>
        <w:t xml:space="preserve"> </w:t>
      </w:r>
      <w:r w:rsidRPr="00402D37">
        <w:rPr>
          <w:spacing w:val="-2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Pr="00402D37">
        <w:rPr>
          <w:rFonts w:hint="cs"/>
          <w:i/>
          <w:iCs/>
          <w:spacing w:val="-2"/>
        </w:rPr>
        <w:t>(</w:t>
      </w:r>
      <w:r w:rsidRPr="00402D37">
        <w:rPr>
          <w:rFonts w:hint="cs"/>
          <w:i/>
          <w:iCs/>
          <w:spacing w:val="-2"/>
          <w:cs/>
        </w:rPr>
        <w:t xml:space="preserve">ค่าเช่าตลอด </w:t>
      </w:r>
      <w:r w:rsidR="00984B3F">
        <w:rPr>
          <w:i/>
          <w:iCs/>
          <w:spacing w:val="-2"/>
          <w:lang w:val="en-US"/>
        </w:rPr>
        <w:t>90</w:t>
      </w:r>
      <w:r w:rsidRPr="00402D37">
        <w:rPr>
          <w:i/>
          <w:iCs/>
          <w:spacing w:val="-2"/>
          <w:lang w:val="en-US"/>
        </w:rPr>
        <w:t xml:space="preserve"> </w:t>
      </w:r>
      <w:r w:rsidRPr="00402D37">
        <w:rPr>
          <w:rFonts w:hint="cs"/>
          <w:i/>
          <w:iCs/>
          <w:spacing w:val="-2"/>
          <w:cs/>
          <w:lang w:val="en-US"/>
        </w:rPr>
        <w:t>ปี</w:t>
      </w:r>
      <w:r w:rsidR="00402D37">
        <w:rPr>
          <w:i/>
          <w:iCs/>
          <w:lang w:val="en-US"/>
        </w:rPr>
        <w:t xml:space="preserve"> </w:t>
      </w:r>
      <w:r>
        <w:rPr>
          <w:rFonts w:hint="cs"/>
          <w:i/>
          <w:iCs/>
          <w:cs/>
        </w:rPr>
        <w:t xml:space="preserve">เป็นเงิน </w:t>
      </w:r>
      <w:r w:rsidR="00984B3F">
        <w:rPr>
          <w:i/>
          <w:iCs/>
          <w:lang w:val="en-US"/>
        </w:rPr>
        <w:t>40</w:t>
      </w:r>
      <w:r>
        <w:rPr>
          <w:i/>
          <w:iCs/>
          <w:lang w:val="en-US"/>
        </w:rPr>
        <w:t>,</w:t>
      </w:r>
      <w:r w:rsidR="00984B3F">
        <w:rPr>
          <w:i/>
          <w:iCs/>
          <w:lang w:val="en-US"/>
        </w:rPr>
        <w:t>000</w:t>
      </w:r>
      <w:r>
        <w:rPr>
          <w:i/>
          <w:iCs/>
          <w:lang w:val="en-US"/>
        </w:rPr>
        <w:t xml:space="preserve"> </w:t>
      </w:r>
      <w:r>
        <w:rPr>
          <w:rFonts w:hint="cs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984B3F">
        <w:rPr>
          <w:i/>
          <w:iCs/>
          <w:lang w:val="en-US"/>
        </w:rPr>
        <w:t>37</w:t>
      </w:r>
      <w:r>
        <w:rPr>
          <w:rFonts w:hint="cs"/>
          <w:i/>
          <w:iCs/>
          <w:cs/>
          <w:lang w:val="en-US"/>
        </w:rPr>
        <w:t xml:space="preserve"> บาทต่อตารางเมตร</w:t>
      </w:r>
      <w:r>
        <w:rPr>
          <w:rFonts w:hint="cs"/>
          <w:i/>
          <w:iCs/>
          <w:lang w:val="en-US"/>
        </w:rPr>
        <w:t>)</w:t>
      </w:r>
      <w:r>
        <w:rPr>
          <w:cs/>
        </w:rPr>
        <w:t xml:space="preserve"> โดยค่าเช่าประจำปีคิดหักจากเงินค่าเช่าจ่ายล่วงหน้าดังกล่าว ต่อมา</w:t>
      </w:r>
      <w:r>
        <w:rPr>
          <w:rFonts w:hint="cs"/>
          <w:cs/>
        </w:rPr>
        <w:t>เมื่อ</w:t>
      </w:r>
      <w:r>
        <w:rPr>
          <w:cs/>
        </w:rPr>
        <w:t xml:space="preserve">วันที่ </w:t>
      </w:r>
      <w:r w:rsidR="00984B3F">
        <w:rPr>
          <w:lang w:val="en-US"/>
        </w:rPr>
        <w:t>24</w:t>
      </w:r>
      <w:r>
        <w:t xml:space="preserve"> </w:t>
      </w:r>
      <w:r>
        <w:rPr>
          <w:cs/>
        </w:rPr>
        <w:t xml:space="preserve">กรกฎาคม </w:t>
      </w:r>
      <w:r w:rsidR="00984B3F">
        <w:rPr>
          <w:lang w:val="en-US"/>
        </w:rPr>
        <w:t>2544</w:t>
      </w:r>
      <w:r>
        <w:t xml:space="preserve"> </w:t>
      </w:r>
      <w:r w:rsidR="00084DB1">
        <w:rPr>
          <w:cs/>
        </w:rPr>
        <w:br/>
      </w:r>
      <w:r>
        <w:rPr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="00084DB1">
        <w:rPr>
          <w:cs/>
        </w:rPr>
        <w:br/>
      </w:r>
      <w:r>
        <w:rPr>
          <w:rFonts w:hint="cs"/>
          <w:cs/>
        </w:rPr>
        <w:t>มี</w:t>
      </w:r>
      <w:r>
        <w:rPr>
          <w:cs/>
        </w:rPr>
        <w:t>กำหนดระยะเวลาการเช่า</w:t>
      </w:r>
      <w:r>
        <w:rPr>
          <w:rFonts w:hint="cs"/>
          <w:cs/>
        </w:rPr>
        <w:t>ครั้งละ</w:t>
      </w:r>
      <w:r>
        <w:t xml:space="preserve"> </w:t>
      </w:r>
      <w:r w:rsidR="0057505D">
        <w:rPr>
          <w:lang w:val="en-US"/>
        </w:rPr>
        <w:t>3</w:t>
      </w:r>
      <w:r w:rsidR="003E4BB0">
        <w:rPr>
          <w:lang w:val="en-US"/>
        </w:rPr>
        <w:t>0</w:t>
      </w:r>
      <w:r>
        <w:t xml:space="preserve"> </w:t>
      </w:r>
      <w:r>
        <w:rPr>
          <w:cs/>
        </w:rPr>
        <w:t>ปี</w:t>
      </w:r>
      <w:r>
        <w:rPr>
          <w:rFonts w:hint="cs"/>
        </w:rPr>
        <w:t xml:space="preserve"> </w:t>
      </w:r>
      <w:r>
        <w:rPr>
          <w:cs/>
        </w:rPr>
        <w:t>นับจากวันที่ได้มีการวางเงินค่าเช่าล่วงหน้าตามสัญญา</w:t>
      </w:r>
      <w:r>
        <w:rPr>
          <w:rFonts w:hint="cs"/>
          <w:cs/>
        </w:rPr>
        <w:t>ดังกล่าว</w:t>
      </w:r>
      <w:r>
        <w:rPr>
          <w:cs/>
        </w:rPr>
        <w:t>แต่เริ่มแรก</w:t>
      </w:r>
      <w:r>
        <w:rPr>
          <w:rFonts w:hint="cs"/>
        </w:rPr>
        <w:t xml:space="preserve"> </w:t>
      </w:r>
      <w:r>
        <w:rPr>
          <w:cs/>
        </w:rPr>
        <w:t>โดยบริษัท</w:t>
      </w:r>
      <w:r>
        <w:rPr>
          <w:rFonts w:hint="cs"/>
          <w:cs/>
        </w:rPr>
        <w:t>ที่เกี่ยวข้องกันซึ่งเป็นผู้ให้เช่าให้คำมั่นในการต่อระยะเวลาการเช่าออกไปอีก</w:t>
      </w:r>
      <w:r>
        <w:rPr>
          <w:cs/>
        </w:rPr>
        <w:t xml:space="preserve">ครั้งละ </w:t>
      </w:r>
      <w:r w:rsidR="0057505D">
        <w:rPr>
          <w:lang w:val="en-US"/>
        </w:rPr>
        <w:t>3</w:t>
      </w:r>
      <w:r w:rsidR="003E4BB0">
        <w:rPr>
          <w:lang w:val="en-US"/>
        </w:rPr>
        <w:t>0</w:t>
      </w:r>
      <w:r>
        <w:t xml:space="preserve"> </w:t>
      </w:r>
      <w:r>
        <w:rPr>
          <w:cs/>
        </w:rPr>
        <w:t>ปี</w:t>
      </w:r>
      <w:r>
        <w:rPr>
          <w:rFonts w:hint="cs"/>
          <w:cs/>
        </w:rPr>
        <w:t xml:space="preserve"> เป็นจำนวน</w:t>
      </w:r>
      <w:r w:rsidR="00826E4B">
        <w:br/>
      </w:r>
      <w:r w:rsidR="00984B3F">
        <w:rPr>
          <w:lang w:val="en-US"/>
        </w:rPr>
        <w:t>2</w:t>
      </w:r>
      <w:r>
        <w:t xml:space="preserve"> </w:t>
      </w:r>
      <w:r>
        <w:rPr>
          <w:rFonts w:hint="cs"/>
          <w:cs/>
        </w:rPr>
        <w:t>ครั้ง โดยให้อยู่</w:t>
      </w:r>
      <w:r>
        <w:rPr>
          <w:cs/>
        </w:rPr>
        <w:t>ภายใต้เงื่อนไขและอัตราเช่าเดิม</w:t>
      </w:r>
      <w:r>
        <w:rPr>
          <w:rFonts w:hint="cs"/>
        </w:rPr>
        <w:t xml:space="preserve"> </w:t>
      </w:r>
    </w:p>
    <w:p w14:paraId="78177582" w14:textId="77777777" w:rsidR="009E4206" w:rsidRPr="009E4206" w:rsidRDefault="009E4206" w:rsidP="009E4206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00092704" w14:textId="36E4B2BB" w:rsidR="00F91B1B" w:rsidRDefault="00F91B1B" w:rsidP="00D21AFE">
      <w:pPr>
        <w:pStyle w:val="Bo-C1Content"/>
        <w:ind w:right="-115"/>
      </w:pPr>
      <w:r w:rsidRPr="00BD763C">
        <w:rPr>
          <w:rFonts w:hint="cs"/>
          <w:cs/>
        </w:rPr>
        <w:t xml:space="preserve">เมื่อวันที่ </w:t>
      </w:r>
      <w:r w:rsidR="00984B3F">
        <w:rPr>
          <w:lang w:val="en-US"/>
        </w:rPr>
        <w:t>25</w:t>
      </w:r>
      <w:r w:rsidRPr="00BD763C">
        <w:rPr>
          <w:lang w:val="en-US"/>
        </w:rPr>
        <w:t xml:space="preserve"> </w:t>
      </w:r>
      <w:r w:rsidRPr="00BD763C">
        <w:rPr>
          <w:cs/>
        </w:rPr>
        <w:t>สิงหาคม</w:t>
      </w:r>
      <w:r w:rsidRPr="00BD763C">
        <w:rPr>
          <w:rFonts w:hint="cs"/>
          <w:lang w:val="en-US"/>
        </w:rPr>
        <w:t xml:space="preserve"> </w:t>
      </w:r>
      <w:r w:rsidR="00984B3F">
        <w:rPr>
          <w:lang w:val="en-US"/>
        </w:rPr>
        <w:t>2549</w:t>
      </w:r>
      <w:r w:rsidRPr="00BD763C">
        <w:rPr>
          <w:lang w:val="en-US"/>
        </w:rPr>
        <w:t xml:space="preserve"> </w:t>
      </w:r>
      <w:r w:rsidRPr="00BD763C">
        <w:rPr>
          <w:rFonts w:hint="cs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7A2A663E" w14:textId="3E8E1BEB" w:rsidR="00C74FA0" w:rsidRDefault="00C74FA0">
      <w:pPr>
        <w:spacing w:line="240" w:lineRule="auto"/>
        <w:rPr>
          <w:rFonts w:ascii="Angsana New" w:hAnsi="Angsana New"/>
          <w:sz w:val="20"/>
          <w:szCs w:val="20"/>
          <w:cs/>
          <w:lang w:val="en-US"/>
        </w:rPr>
      </w:pPr>
    </w:p>
    <w:p w14:paraId="1220ABF2" w14:textId="5E819DD1" w:rsidR="004F7299" w:rsidRDefault="00F91B1B" w:rsidP="00EC5ABA">
      <w:pPr>
        <w:pStyle w:val="Ang15"/>
        <w:tabs>
          <w:tab w:val="left" w:pos="547"/>
        </w:tabs>
      </w:pPr>
      <w:r w:rsidRPr="00BD763C">
        <w:rPr>
          <w:cs/>
        </w:rPr>
        <w:t>หากมีการบอกเลิกสัญญาเช่าโดยฝ่ายใดฝ่ายหนึ่ง บริษัทมีสิทธิเรียกคืนเงิน</w:t>
      </w:r>
      <w:r w:rsidRPr="00BD763C">
        <w:rPr>
          <w:rFonts w:hint="cs"/>
          <w:cs/>
        </w:rPr>
        <w:t>ค่าเช่า</w:t>
      </w:r>
      <w:r w:rsidRPr="00BD763C">
        <w:rPr>
          <w:cs/>
        </w:rPr>
        <w:t>จ่ายล่วงหน้าที่เหลือ โดยคู่สัญญาได้ตกลงกันในหลักการให้มีการจดจำนองสำหรับอาคารสำนักงานดังกล่าวเพื่อเป็นหลักประกันสำหรั</w:t>
      </w:r>
      <w:r>
        <w:rPr>
          <w:cs/>
        </w:rPr>
        <w:t>บเงินค่</w:t>
      </w:r>
      <w:r>
        <w:rPr>
          <w:rFonts w:hint="cs"/>
          <w:cs/>
        </w:rPr>
        <w:t>า</w:t>
      </w:r>
      <w:r w:rsidRPr="00BD763C">
        <w:rPr>
          <w:cs/>
        </w:rPr>
        <w:t>เช่าจ่าย</w:t>
      </w:r>
      <w:r w:rsidRPr="00961988">
        <w:rPr>
          <w:spacing w:val="4"/>
          <w:cs/>
        </w:rPr>
        <w:t>ล่วงหน้า</w:t>
      </w:r>
      <w:r w:rsidRPr="00961988">
        <w:rPr>
          <w:rFonts w:hint="cs"/>
          <w:spacing w:val="4"/>
          <w:cs/>
        </w:rPr>
        <w:t xml:space="preserve"> ซึ่ง</w:t>
      </w:r>
      <w:r w:rsidRPr="00961988">
        <w:rPr>
          <w:spacing w:val="4"/>
          <w:cs/>
        </w:rPr>
        <w:t xml:space="preserve"> ณ วันที่ </w:t>
      </w:r>
      <w:r w:rsidR="0057505D">
        <w:rPr>
          <w:lang w:val="en-US"/>
        </w:rPr>
        <w:t>31</w:t>
      </w:r>
      <w:r w:rsidR="0066741C">
        <w:rPr>
          <w:lang w:val="en-US"/>
        </w:rPr>
        <w:t xml:space="preserve"> </w:t>
      </w:r>
      <w:r w:rsidR="0057505D">
        <w:rPr>
          <w:rFonts w:hint="cs"/>
          <w:cs/>
          <w:lang w:val="en-US"/>
        </w:rPr>
        <w:t>มีนาคม</w:t>
      </w:r>
      <w:r w:rsidR="00231569">
        <w:t xml:space="preserve"> </w:t>
      </w:r>
      <w:r w:rsidR="0057505D">
        <w:rPr>
          <w:lang w:val="en-US"/>
        </w:rPr>
        <w:t>2565</w:t>
      </w:r>
      <w:r w:rsidR="00231569">
        <w:rPr>
          <w:lang w:val="en-US"/>
        </w:rPr>
        <w:t xml:space="preserve"> </w:t>
      </w:r>
      <w:r w:rsidRPr="00961988">
        <w:rPr>
          <w:spacing w:val="4"/>
          <w:cs/>
        </w:rPr>
        <w:t>ยังไม่มีการ</w:t>
      </w:r>
      <w:r w:rsidRPr="00961988">
        <w:rPr>
          <w:spacing w:val="2"/>
          <w:cs/>
        </w:rPr>
        <w:t>ทำสัญญาจดจำนองเพื่อเป็นหลักประกันสำหรับ</w:t>
      </w:r>
      <w:r w:rsidRPr="00BD763C">
        <w:rPr>
          <w:cs/>
        </w:rPr>
        <w:t xml:space="preserve">เงินค่าเช่าจ่ายล่วงหน้า </w:t>
      </w:r>
      <w:r w:rsidRPr="00BD763C">
        <w:rPr>
          <w:rFonts w:hint="cs"/>
          <w:cs/>
        </w:rPr>
        <w:t>ซึ่ง</w:t>
      </w:r>
      <w:r w:rsidRPr="00BD763C">
        <w:rPr>
          <w:cs/>
        </w:rPr>
        <w:t>มูลค่าที่คาดว่าจะได้รับคืนของเงินค่าเช่า</w:t>
      </w:r>
      <w:r w:rsidRPr="00BD763C">
        <w:rPr>
          <w:rFonts w:hint="cs"/>
          <w:cs/>
        </w:rPr>
        <w:t>จ่ายล่วงหน้า</w:t>
      </w:r>
      <w:r w:rsidRPr="00BD763C">
        <w:rPr>
          <w:cs/>
        </w:rPr>
        <w:t>ดังกล่าว ขึ้นอยู่กับความสามารถของบริษัทดังกล่าวที่จะจ่ายชำระคืน</w:t>
      </w:r>
    </w:p>
    <w:p w14:paraId="2F49ADF1" w14:textId="05DD7EBB" w:rsidR="00A3057C" w:rsidRDefault="00A3057C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135FDC56" w14:textId="77777777" w:rsidR="00F91B1B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E32C9A">
        <w:rPr>
          <w:rFonts w:ascii="Angsana New" w:hAnsi="Angsana New"/>
          <w:sz w:val="30"/>
          <w:szCs w:val="30"/>
          <w:cs/>
        </w:rPr>
        <w:t>สัญญาซื้อขายไฟฟ้า</w:t>
      </w:r>
    </w:p>
    <w:p w14:paraId="5F947B99" w14:textId="77777777" w:rsidR="00F91B1B" w:rsidRPr="00C61F28" w:rsidRDefault="00F91B1B" w:rsidP="00C61F28">
      <w:pPr>
        <w:pStyle w:val="Bo-Blankline"/>
      </w:pPr>
    </w:p>
    <w:p w14:paraId="5E568ACD" w14:textId="77777777" w:rsidR="00F91B1B" w:rsidRDefault="00F91B1B" w:rsidP="00F91B1B">
      <w:pPr>
        <w:pStyle w:val="Bo-C1Content"/>
      </w:pPr>
      <w:r w:rsidRPr="009B22D7">
        <w:rPr>
          <w:cs/>
        </w:rPr>
        <w:t>บริษัท</w:t>
      </w:r>
      <w:r w:rsidRPr="00B62231">
        <w:rPr>
          <w:cs/>
        </w:rPr>
        <w:t>ได้ทำสัญญาซื</w:t>
      </w:r>
      <w:r>
        <w:rPr>
          <w:cs/>
        </w:rPr>
        <w:t>้อขายไฟฟ้าและบริการกับบริษัทย่อยแห่งหนึ่ง</w:t>
      </w:r>
      <w:r w:rsidRPr="00B62231">
        <w:t xml:space="preserve"> </w:t>
      </w:r>
      <w:r>
        <w:rPr>
          <w:cs/>
        </w:rPr>
        <w:t>โดยบริษัทจะขายก</w:t>
      </w:r>
      <w:r>
        <w:rPr>
          <w:rFonts w:hint="cs"/>
          <w:cs/>
        </w:rPr>
        <w:t>๊</w:t>
      </w:r>
      <w:r w:rsidRPr="00B62231">
        <w:rPr>
          <w:cs/>
        </w:rPr>
        <w:t>าซร้อนเพื่อให้บริษัท</w:t>
      </w:r>
      <w:r>
        <w:rPr>
          <w:cs/>
        </w:rPr>
        <w:t xml:space="preserve">ย่อยนำไปใช้ผลิตไฟฟ้า </w:t>
      </w:r>
      <w:r>
        <w:rPr>
          <w:rFonts w:hint="cs"/>
          <w:cs/>
        </w:rPr>
        <w:t>และ</w:t>
      </w:r>
      <w:r w:rsidRPr="00B62231">
        <w:rPr>
          <w:cs/>
        </w:rPr>
        <w:t>บริษัท</w:t>
      </w:r>
      <w:r>
        <w:rPr>
          <w:cs/>
        </w:rPr>
        <w:t>ย่อยจะขายไฟฟ้าให้แก่บริษัท</w:t>
      </w:r>
      <w:r w:rsidRPr="00B62231">
        <w:rPr>
          <w:cs/>
        </w:rPr>
        <w:t>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3917BBBB" w14:textId="46C607DD" w:rsidR="009E4206" w:rsidRDefault="009E4206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5E89C5EE" w14:textId="1303074F" w:rsidR="00F91B1B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สัญ</w:t>
      </w:r>
      <w:r w:rsidR="006409D6">
        <w:rPr>
          <w:rFonts w:ascii="Angsana New" w:hAnsi="Angsana New" w:hint="cs"/>
          <w:sz w:val="30"/>
          <w:szCs w:val="30"/>
          <w:cs/>
        </w:rPr>
        <w:t>ญา</w:t>
      </w:r>
      <w:r w:rsidR="008E70F1">
        <w:rPr>
          <w:rFonts w:ascii="Angsana New" w:hAnsi="Angsana New" w:hint="cs"/>
          <w:sz w:val="30"/>
          <w:szCs w:val="30"/>
          <w:cs/>
        </w:rPr>
        <w:t>สำคัญที่ทำกับกิจการที่เกี่ยวข้องกัน</w:t>
      </w:r>
    </w:p>
    <w:p w14:paraId="667B22DC" w14:textId="77777777" w:rsidR="00F91B1B" w:rsidRPr="00C61F28" w:rsidRDefault="00F91B1B" w:rsidP="00C61F28">
      <w:pPr>
        <w:pStyle w:val="Bo-Blankline"/>
        <w:rPr>
          <w:cs/>
        </w:rPr>
      </w:pPr>
    </w:p>
    <w:p w14:paraId="1CF5453D" w14:textId="6BB1137F" w:rsidR="00F91B1B" w:rsidRDefault="00F91B1B" w:rsidP="00F91B1B">
      <w:pPr>
        <w:pStyle w:val="Bo-C1Content"/>
      </w:pPr>
      <w:r>
        <w:rPr>
          <w:rFonts w:hint="cs"/>
          <w:cs/>
        </w:rPr>
        <w:t>บริษัทและบริษัทย่อยทำสัญญา</w:t>
      </w:r>
      <w:r w:rsidR="006409D6">
        <w:rPr>
          <w:rFonts w:hint="cs"/>
          <w:cs/>
        </w:rPr>
        <w:t>บริการที่เกี่ยวข้องกับการใช้พื้นที่อาคารสำนักงานกับกิจการ</w:t>
      </w:r>
      <w:r>
        <w:rPr>
          <w:rFonts w:hint="cs"/>
          <w:cs/>
        </w:rPr>
        <w:t xml:space="preserve">ที่เกี่ยวข้องกัน กำหนดระยะเวลา </w:t>
      </w:r>
      <w:r w:rsidR="00984B3F">
        <w:rPr>
          <w:lang w:val="en-US"/>
        </w:rPr>
        <w:t>3</w:t>
      </w:r>
      <w:r>
        <w:rPr>
          <w:rFonts w:hint="cs"/>
          <w:cs/>
        </w:rPr>
        <w:t xml:space="preserve"> ปี </w:t>
      </w:r>
      <w:r w:rsidR="006409D6">
        <w:rPr>
          <w:rFonts w:hint="cs"/>
          <w:cs/>
        </w:rPr>
        <w:t>มี</w:t>
      </w:r>
      <w:r>
        <w:rPr>
          <w:rFonts w:hint="cs"/>
          <w:cs/>
        </w:rPr>
        <w:t>รายละเอียดดังนี้</w:t>
      </w:r>
    </w:p>
    <w:p w14:paraId="086DFD8B" w14:textId="77777777" w:rsidR="00C5445E" w:rsidRDefault="00C5445E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1530"/>
        <w:gridCol w:w="270"/>
        <w:gridCol w:w="1496"/>
      </w:tblGrid>
      <w:tr w:rsidR="003539FF" w:rsidRPr="00031E80" w14:paraId="2FDF9B42" w14:textId="77777777" w:rsidTr="00884799">
        <w:tc>
          <w:tcPr>
            <w:tcW w:w="5580" w:type="dxa"/>
            <w:vAlign w:val="bottom"/>
          </w:tcPr>
          <w:p w14:paraId="7EA482CD" w14:textId="23AB47F2" w:rsidR="003539FF" w:rsidRPr="00C00005" w:rsidRDefault="003539FF" w:rsidP="002D075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A1E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750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C00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750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="00C00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5750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83AF35A" w14:textId="77777777" w:rsidR="003539FF" w:rsidRPr="00031E80" w:rsidRDefault="003539FF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896875B" w14:textId="77777777" w:rsidR="003539FF" w:rsidRPr="00031E80" w:rsidRDefault="003539FF" w:rsidP="002D07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388B9" w14:textId="77777777" w:rsidR="003539FF" w:rsidRPr="00031E80" w:rsidRDefault="003539FF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14:paraId="4B30F2CE" w14:textId="77777777" w:rsidR="003539FF" w:rsidRPr="00031E80" w:rsidRDefault="003539FF" w:rsidP="003539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2D075F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ะ</w:t>
            </w: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3539FF" w:rsidRPr="00031E80" w14:paraId="04486F69" w14:textId="77777777" w:rsidTr="00884799">
        <w:tc>
          <w:tcPr>
            <w:tcW w:w="5580" w:type="dxa"/>
          </w:tcPr>
          <w:p w14:paraId="30540553" w14:textId="77777777" w:rsidR="003539FF" w:rsidRPr="00031E80" w:rsidRDefault="003539FF" w:rsidP="003539F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D0C88" w14:textId="77777777"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6" w:type="dxa"/>
            <w:gridSpan w:val="3"/>
          </w:tcPr>
          <w:p w14:paraId="66B68CE7" w14:textId="77777777" w:rsidR="003539FF" w:rsidRPr="00031E80" w:rsidRDefault="003539FF" w:rsidP="008E29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539FF" w:rsidRPr="00031E80" w14:paraId="5FA3CF2F" w14:textId="77777777" w:rsidTr="00884799">
        <w:tc>
          <w:tcPr>
            <w:tcW w:w="5580" w:type="dxa"/>
          </w:tcPr>
          <w:p w14:paraId="69E6BB6D" w14:textId="77777777" w:rsidR="003539FF" w:rsidRPr="00242BD5" w:rsidRDefault="003539FF" w:rsidP="003539F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42B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ภาระผูกพันตามสัญญา</w:t>
            </w:r>
            <w:r w:rsidR="004D322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บริการ</w:t>
            </w:r>
            <w:r w:rsidRPr="00242B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ที่ยกเลิกไม่ได้</w:t>
            </w:r>
          </w:p>
        </w:tc>
        <w:tc>
          <w:tcPr>
            <w:tcW w:w="270" w:type="dxa"/>
          </w:tcPr>
          <w:p w14:paraId="53B12BD9" w14:textId="77777777"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EC0936" w14:textId="77777777" w:rsidR="003539FF" w:rsidRPr="00031E80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A2D3D" w14:textId="77777777"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14:paraId="7D166814" w14:textId="77777777" w:rsidR="003539FF" w:rsidRPr="00031E80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78A1" w:rsidRPr="006479D0" w14:paraId="6C60D8AF" w14:textId="77777777" w:rsidTr="00391CD8">
        <w:tc>
          <w:tcPr>
            <w:tcW w:w="5580" w:type="dxa"/>
          </w:tcPr>
          <w:p w14:paraId="2A502B19" w14:textId="77777777"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60921C92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05EF99C" w14:textId="233CB56B" w:rsidR="004678A1" w:rsidRPr="00020D75" w:rsidRDefault="009E4206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27,079</w:t>
            </w:r>
          </w:p>
        </w:tc>
        <w:tc>
          <w:tcPr>
            <w:tcW w:w="270" w:type="dxa"/>
            <w:shd w:val="clear" w:color="auto" w:fill="auto"/>
          </w:tcPr>
          <w:p w14:paraId="369AB714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86E5933" w14:textId="5327A227" w:rsidR="004678A1" w:rsidRPr="00020D75" w:rsidRDefault="009E4206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21,447</w:t>
            </w:r>
          </w:p>
        </w:tc>
      </w:tr>
      <w:tr w:rsidR="004678A1" w:rsidRPr="006479D0" w14:paraId="4E3C2EC3" w14:textId="77777777" w:rsidTr="00391CD8">
        <w:tc>
          <w:tcPr>
            <w:tcW w:w="5580" w:type="dxa"/>
          </w:tcPr>
          <w:p w14:paraId="5A65A5A3" w14:textId="77777777"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270" w:type="dxa"/>
          </w:tcPr>
          <w:p w14:paraId="089045FF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1D9EAB5" w14:textId="279E2124" w:rsidR="004678A1" w:rsidRPr="00194BB6" w:rsidRDefault="009E4206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23,664</w:t>
            </w:r>
          </w:p>
        </w:tc>
        <w:tc>
          <w:tcPr>
            <w:tcW w:w="270" w:type="dxa"/>
            <w:shd w:val="clear" w:color="auto" w:fill="auto"/>
          </w:tcPr>
          <w:p w14:paraId="400DD588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DC58996" w14:textId="102FFE91" w:rsidR="004678A1" w:rsidRPr="00020D75" w:rsidRDefault="009E4206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18,263</w:t>
            </w:r>
          </w:p>
        </w:tc>
      </w:tr>
      <w:tr w:rsidR="004678A1" w:rsidRPr="00031E80" w14:paraId="530480A0" w14:textId="77777777" w:rsidTr="00391CD8">
        <w:tc>
          <w:tcPr>
            <w:tcW w:w="5580" w:type="dxa"/>
          </w:tcPr>
          <w:p w14:paraId="75DABEA3" w14:textId="77777777"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3D05E36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B2624" w14:textId="397C4E6A" w:rsidR="004678A1" w:rsidRPr="00194BB6" w:rsidRDefault="009E4206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50,743</w:t>
            </w:r>
          </w:p>
        </w:tc>
        <w:tc>
          <w:tcPr>
            <w:tcW w:w="270" w:type="dxa"/>
            <w:shd w:val="clear" w:color="auto" w:fill="auto"/>
          </w:tcPr>
          <w:p w14:paraId="65B31BD3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6B4F" w14:textId="7F9D9513" w:rsidR="004678A1" w:rsidRPr="00020D75" w:rsidRDefault="009E4206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39,710</w:t>
            </w:r>
          </w:p>
        </w:tc>
      </w:tr>
    </w:tbl>
    <w:p w14:paraId="6EC76C8A" w14:textId="77777777" w:rsidR="00F91B1B" w:rsidRPr="002D33BA" w:rsidRDefault="00F91B1B" w:rsidP="002D33BA">
      <w:pPr>
        <w:pStyle w:val="Ang15"/>
        <w:tabs>
          <w:tab w:val="left" w:pos="547"/>
        </w:tabs>
        <w:rPr>
          <w:sz w:val="20"/>
          <w:szCs w:val="20"/>
        </w:rPr>
      </w:pPr>
    </w:p>
    <w:p w14:paraId="739BD1FB" w14:textId="6DA97F79" w:rsidR="00F91B1B" w:rsidRPr="009348BD" w:rsidRDefault="00F91B1B" w:rsidP="00F91B1B">
      <w:pPr>
        <w:pStyle w:val="Bo-Blankline"/>
        <w:ind w:left="547"/>
        <w:jc w:val="thaiDistribute"/>
        <w:rPr>
          <w:lang w:val="en-US"/>
        </w:rPr>
      </w:pPr>
      <w:r w:rsidRPr="00F32353">
        <w:rPr>
          <w:rFonts w:hint="cs"/>
          <w:spacing w:val="-2"/>
          <w:sz w:val="30"/>
          <w:szCs w:val="30"/>
          <w:cs/>
          <w:lang w:val="en-US"/>
        </w:rPr>
        <w:t>บริษัทย่อยหลายแห่งได้ทำ</w:t>
      </w:r>
      <w:r w:rsidRPr="00F32353">
        <w:rPr>
          <w:rFonts w:hint="cs"/>
          <w:spacing w:val="-2"/>
          <w:sz w:val="30"/>
          <w:szCs w:val="30"/>
          <w:cs/>
        </w:rPr>
        <w:t>สัญญาเช่า</w:t>
      </w:r>
      <w:r w:rsidRPr="004D31E8">
        <w:rPr>
          <w:rFonts w:hint="cs"/>
          <w:spacing w:val="-2"/>
          <w:sz w:val="30"/>
          <w:szCs w:val="30"/>
          <w:cs/>
        </w:rPr>
        <w:t>ที่ดินหลายฉบับ</w:t>
      </w:r>
      <w:r>
        <w:rPr>
          <w:rFonts w:hint="cs"/>
          <w:spacing w:val="-2"/>
          <w:sz w:val="30"/>
          <w:szCs w:val="30"/>
          <w:cs/>
        </w:rPr>
        <w:t>กับบริษัทที่เกี่ยวข้องกันโดยระบุว่าผู้เช่า</w:t>
      </w:r>
      <w:r w:rsidRPr="004D31E8">
        <w:rPr>
          <w:rFonts w:hint="cs"/>
          <w:spacing w:val="-2"/>
          <w:sz w:val="30"/>
          <w:szCs w:val="30"/>
          <w:cs/>
        </w:rPr>
        <w:t>ต้องรื้อถอนสิ่งปลูกสร้างทั้งหมดออกจากพื้นที่เช่าเมื่อสิ้นสุดสัญญา ทำให้</w:t>
      </w:r>
      <w:r>
        <w:rPr>
          <w:rFonts w:hint="cs"/>
          <w:sz w:val="30"/>
          <w:szCs w:val="30"/>
          <w:cs/>
        </w:rPr>
        <w:t xml:space="preserve">ผู้เช่ามียอดประมาณการหนี้สินค่ารื้อถอนที่คาดว่าจะเกิดขึ้นในอนาคต ณ วันที่ </w:t>
      </w:r>
      <w:r w:rsidR="0057505D">
        <w:rPr>
          <w:sz w:val="30"/>
          <w:szCs w:val="30"/>
          <w:lang w:val="en-US"/>
        </w:rPr>
        <w:t>31</w:t>
      </w:r>
      <w:r w:rsidR="00745748">
        <w:rPr>
          <w:sz w:val="30"/>
          <w:szCs w:val="30"/>
          <w:lang w:val="en-US"/>
        </w:rPr>
        <w:t xml:space="preserve"> </w:t>
      </w:r>
      <w:r w:rsidR="0057505D">
        <w:rPr>
          <w:rFonts w:hint="cs"/>
          <w:sz w:val="30"/>
          <w:szCs w:val="30"/>
          <w:cs/>
          <w:lang w:val="en-US"/>
        </w:rPr>
        <w:t>มีนาคม</w:t>
      </w:r>
      <w:r w:rsidR="00782C32">
        <w:rPr>
          <w:rFonts w:hint="cs"/>
          <w:sz w:val="30"/>
          <w:szCs w:val="30"/>
          <w:cs/>
        </w:rPr>
        <w:t xml:space="preserve"> </w:t>
      </w:r>
      <w:r w:rsidR="0057505D">
        <w:rPr>
          <w:sz w:val="30"/>
          <w:szCs w:val="30"/>
          <w:lang w:val="en-US"/>
        </w:rPr>
        <w:t>2565</w:t>
      </w:r>
      <w:r w:rsidR="00782C32" w:rsidRPr="003D4D4A">
        <w:rPr>
          <w:rFonts w:hint="cs"/>
          <w:sz w:val="30"/>
          <w:szCs w:val="30"/>
          <w:cs/>
        </w:rPr>
        <w:t xml:space="preserve"> เป็นจำนวน</w:t>
      </w:r>
      <w:r w:rsidR="00685327">
        <w:rPr>
          <w:sz w:val="30"/>
          <w:szCs w:val="30"/>
        </w:rPr>
        <w:t xml:space="preserve"> </w:t>
      </w:r>
      <w:r w:rsidR="00B95BC6">
        <w:rPr>
          <w:sz w:val="30"/>
          <w:szCs w:val="30"/>
        </w:rPr>
        <w:t>298.2</w:t>
      </w:r>
      <w:r w:rsidR="00782C32" w:rsidRPr="003D4D4A">
        <w:rPr>
          <w:rFonts w:hint="cs"/>
          <w:sz w:val="30"/>
          <w:szCs w:val="30"/>
          <w:cs/>
        </w:rPr>
        <w:t xml:space="preserve"> ล้าน</w:t>
      </w:r>
      <w:r w:rsidR="00782C32" w:rsidRPr="00FE0738">
        <w:rPr>
          <w:rFonts w:hint="cs"/>
          <w:sz w:val="30"/>
          <w:szCs w:val="30"/>
          <w:cs/>
        </w:rPr>
        <w:t xml:space="preserve">บาท </w:t>
      </w:r>
      <w:r w:rsidRPr="00FE0738">
        <w:rPr>
          <w:i/>
          <w:iCs/>
          <w:sz w:val="30"/>
          <w:szCs w:val="30"/>
          <w:lang w:val="en-US"/>
        </w:rPr>
        <w:t>(</w:t>
      </w:r>
      <w:r w:rsidR="00984B3F">
        <w:rPr>
          <w:i/>
          <w:iCs/>
          <w:sz w:val="30"/>
          <w:szCs w:val="30"/>
          <w:lang w:val="en-US"/>
        </w:rPr>
        <w:t>31</w:t>
      </w:r>
      <w:r w:rsidR="00782C32" w:rsidRPr="00782C32">
        <w:rPr>
          <w:i/>
          <w:iCs/>
          <w:sz w:val="30"/>
          <w:szCs w:val="30"/>
        </w:rPr>
        <w:t xml:space="preserve"> </w:t>
      </w:r>
      <w:r w:rsidR="00782C32" w:rsidRPr="00782C32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F47DB8">
        <w:rPr>
          <w:i/>
          <w:iCs/>
          <w:sz w:val="30"/>
          <w:szCs w:val="30"/>
          <w:lang w:val="en-US"/>
        </w:rPr>
        <w:t>2564</w:t>
      </w:r>
      <w:r w:rsidRPr="00FE0738">
        <w:rPr>
          <w:i/>
          <w:iCs/>
          <w:sz w:val="30"/>
          <w:szCs w:val="30"/>
          <w:lang w:val="en-US"/>
        </w:rPr>
        <w:t>:</w:t>
      </w:r>
      <w:r w:rsidR="00FC0A5B">
        <w:rPr>
          <w:i/>
          <w:iCs/>
          <w:sz w:val="30"/>
          <w:szCs w:val="30"/>
          <w:lang w:val="en-US"/>
        </w:rPr>
        <w:t xml:space="preserve"> </w:t>
      </w:r>
      <w:r w:rsidR="00B078AC" w:rsidRPr="00B078AC">
        <w:rPr>
          <w:rFonts w:asciiTheme="majorBidi" w:hAnsiTheme="majorBidi" w:cstheme="majorBidi"/>
          <w:i/>
          <w:iCs/>
          <w:sz w:val="30"/>
          <w:szCs w:val="30"/>
        </w:rPr>
        <w:t>298.3</w:t>
      </w:r>
      <w:r>
        <w:rPr>
          <w:i/>
          <w:iCs/>
          <w:sz w:val="30"/>
          <w:szCs w:val="30"/>
          <w:lang w:val="en-US"/>
        </w:rPr>
        <w:t xml:space="preserve"> </w:t>
      </w:r>
      <w:r>
        <w:rPr>
          <w:rFonts w:hint="cs"/>
          <w:i/>
          <w:iCs/>
          <w:sz w:val="30"/>
          <w:szCs w:val="30"/>
          <w:cs/>
          <w:lang w:val="en-US"/>
        </w:rPr>
        <w:t>ล้านบาท</w:t>
      </w:r>
      <w:r w:rsidRPr="00FE0738">
        <w:rPr>
          <w:rFonts w:hint="cs"/>
          <w:i/>
          <w:iCs/>
          <w:sz w:val="30"/>
          <w:szCs w:val="30"/>
          <w:cs/>
          <w:lang w:val="en-US"/>
        </w:rPr>
        <w:t>)</w:t>
      </w:r>
      <w:r w:rsidR="009348BD">
        <w:rPr>
          <w:rFonts w:hint="cs"/>
          <w:i/>
          <w:iCs/>
          <w:sz w:val="30"/>
          <w:szCs w:val="30"/>
          <w:cs/>
          <w:lang w:val="en-US"/>
        </w:rPr>
        <w:t xml:space="preserve"> </w:t>
      </w:r>
    </w:p>
    <w:p w14:paraId="3BD38118" w14:textId="77777777" w:rsidR="008B59B5" w:rsidRPr="0005210A" w:rsidRDefault="008B59B5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br w:type="page"/>
      </w:r>
    </w:p>
    <w:p w14:paraId="3C0C59C0" w14:textId="52C0CD76" w:rsidR="00204756" w:rsidRDefault="002A3A8C" w:rsidP="00646CB5">
      <w:pPr>
        <w:pStyle w:val="Caption"/>
        <w:ind w:hanging="900"/>
      </w:pPr>
      <w:r>
        <w:rPr>
          <w:rFonts w:hint="cs"/>
          <w:cs/>
        </w:rPr>
        <w:lastRenderedPageBreak/>
        <w:t>ลูกหนี้การค้า</w:t>
      </w:r>
    </w:p>
    <w:p w14:paraId="40DBE108" w14:textId="77777777" w:rsidR="00FA7ADF" w:rsidRPr="002D33BA" w:rsidRDefault="00FA7ADF" w:rsidP="002D33BA">
      <w:pPr>
        <w:pStyle w:val="Ang15"/>
        <w:tabs>
          <w:tab w:val="left" w:pos="547"/>
        </w:tabs>
        <w:rPr>
          <w:sz w:val="20"/>
          <w:szCs w:val="20"/>
        </w:r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990"/>
        <w:gridCol w:w="1260"/>
        <w:gridCol w:w="180"/>
        <w:gridCol w:w="1260"/>
        <w:gridCol w:w="178"/>
        <w:gridCol w:w="1262"/>
        <w:gridCol w:w="180"/>
        <w:gridCol w:w="1358"/>
      </w:tblGrid>
      <w:tr w:rsidR="00147E88" w:rsidRPr="00147E88" w14:paraId="46C4B5BB" w14:textId="77777777" w:rsidTr="00147E88">
        <w:trPr>
          <w:cantSplit/>
          <w:tblHeader/>
        </w:trPr>
        <w:tc>
          <w:tcPr>
            <w:tcW w:w="2520" w:type="dxa"/>
            <w:vAlign w:val="bottom"/>
            <w:hideMark/>
          </w:tcPr>
          <w:p w14:paraId="0663A064" w14:textId="6FE6E4F6" w:rsidR="00147E88" w:rsidRPr="00147E88" w:rsidRDefault="00147E88" w:rsidP="00DF34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0EC1F9A" w14:textId="77777777" w:rsidR="00147E88" w:rsidRPr="00147E88" w:rsidRDefault="00147E88" w:rsidP="00DF341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70CC8FD" w14:textId="01F36165" w:rsidR="00147E88" w:rsidRPr="00147E88" w:rsidRDefault="00147E88" w:rsidP="00DF341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47E8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00875AC7" w14:textId="77777777" w:rsidR="00147E88" w:rsidRPr="00147E88" w:rsidRDefault="00147E88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800" w:type="dxa"/>
            <w:gridSpan w:val="3"/>
            <w:vAlign w:val="bottom"/>
          </w:tcPr>
          <w:p w14:paraId="63B235BE" w14:textId="64D7732A" w:rsidR="00147E88" w:rsidRPr="00147E88" w:rsidRDefault="00147E88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147E8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45748" w:rsidRPr="00147E88" w14:paraId="48BF1D8A" w14:textId="77777777" w:rsidTr="00147E88">
        <w:trPr>
          <w:cantSplit/>
          <w:tblHeader/>
        </w:trPr>
        <w:tc>
          <w:tcPr>
            <w:tcW w:w="2520" w:type="dxa"/>
            <w:vAlign w:val="bottom"/>
          </w:tcPr>
          <w:p w14:paraId="037CA7F8" w14:textId="191FB170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F141990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044912F" w14:textId="0F301774" w:rsidR="00745748" w:rsidRPr="00147E88" w:rsidRDefault="0057505D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4182ABD7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D0722EF" w14:textId="74D8F80A" w:rsidR="00745748" w:rsidRPr="00147E88" w:rsidRDefault="00984B3F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78" w:type="dxa"/>
          </w:tcPr>
          <w:p w14:paraId="25D3FDC6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50BB4B54" w14:textId="038B47F6" w:rsidR="00745748" w:rsidRPr="00147E88" w:rsidRDefault="0057505D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3C45AA69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</w:tcPr>
          <w:p w14:paraId="57A75044" w14:textId="17945838" w:rsidR="00745748" w:rsidRPr="00147E88" w:rsidRDefault="00984B3F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:rsidRPr="00147E88" w14:paraId="004C1ADE" w14:textId="77777777" w:rsidTr="00147E88">
        <w:trPr>
          <w:cantSplit/>
          <w:tblHeader/>
        </w:trPr>
        <w:tc>
          <w:tcPr>
            <w:tcW w:w="2520" w:type="dxa"/>
            <w:vAlign w:val="bottom"/>
          </w:tcPr>
          <w:p w14:paraId="20202A38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8A94F88" w14:textId="193B213F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47E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0D005A92" w14:textId="500325B5" w:rsidR="00745748" w:rsidRPr="00147E88" w:rsidRDefault="0057505D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619F5DAA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9D93FAA" w14:textId="2D839DE8" w:rsidR="00745748" w:rsidRPr="00147E88" w:rsidRDefault="00F47DB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8" w:type="dxa"/>
          </w:tcPr>
          <w:p w14:paraId="5E6C2EBA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77498AD4" w14:textId="2AFD11A3" w:rsidR="00745748" w:rsidRPr="00147E88" w:rsidRDefault="0057505D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5B5FF17B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</w:tcPr>
          <w:p w14:paraId="0ABFEF4D" w14:textId="15A9D21A" w:rsidR="00745748" w:rsidRPr="00147E88" w:rsidRDefault="00F47DB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745748" w:rsidRPr="00147E88" w14:paraId="7722E06C" w14:textId="77777777" w:rsidTr="00147E88">
        <w:trPr>
          <w:cantSplit/>
          <w:tblHeader/>
        </w:trPr>
        <w:tc>
          <w:tcPr>
            <w:tcW w:w="2520" w:type="dxa"/>
            <w:vAlign w:val="bottom"/>
            <w:hideMark/>
          </w:tcPr>
          <w:p w14:paraId="66DD12FE" w14:textId="77777777" w:rsidR="00745748" w:rsidRPr="00147E88" w:rsidRDefault="00745748" w:rsidP="0074574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1524263" w14:textId="77777777" w:rsidR="00745748" w:rsidRPr="00147E88" w:rsidRDefault="00745748" w:rsidP="0074574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8" w:type="dxa"/>
            <w:gridSpan w:val="7"/>
            <w:vAlign w:val="bottom"/>
            <w:hideMark/>
          </w:tcPr>
          <w:p w14:paraId="4A2E8EA3" w14:textId="225CE88E" w:rsidR="00745748" w:rsidRPr="00147E88" w:rsidRDefault="00745748" w:rsidP="0074574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cyan"/>
              </w:rPr>
            </w:pPr>
            <w:r w:rsidRPr="00147E88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78AC" w:rsidRPr="00147E88" w14:paraId="0A9F236A" w14:textId="77777777" w:rsidTr="00833195">
        <w:trPr>
          <w:cantSplit/>
        </w:trPr>
        <w:tc>
          <w:tcPr>
            <w:tcW w:w="2520" w:type="dxa"/>
          </w:tcPr>
          <w:p w14:paraId="5487F1A4" w14:textId="25B0C92F" w:rsidR="00B078AC" w:rsidRPr="00147E88" w:rsidRDefault="00B078AC" w:rsidP="00B078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47E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3644B6B" w14:textId="7D5F8534" w:rsidR="00B078AC" w:rsidRPr="00147E88" w:rsidRDefault="00161401" w:rsidP="00B078A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7E4DF279" w14:textId="241D03FB" w:rsidR="00B078AC" w:rsidRPr="00147E88" w:rsidRDefault="00DD7362" w:rsidP="00B078A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1,325</w:t>
            </w:r>
          </w:p>
        </w:tc>
        <w:tc>
          <w:tcPr>
            <w:tcW w:w="180" w:type="dxa"/>
          </w:tcPr>
          <w:p w14:paraId="0F5BFA41" w14:textId="77777777" w:rsidR="00B078AC" w:rsidRPr="00147E88" w:rsidRDefault="00B078AC" w:rsidP="00B078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9C5179" w14:textId="733F0FB3" w:rsidR="00B078AC" w:rsidRPr="00147E88" w:rsidRDefault="00B078AC" w:rsidP="00B078AC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178" w:type="dxa"/>
          </w:tcPr>
          <w:p w14:paraId="45EE8232" w14:textId="77777777" w:rsidR="00B078AC" w:rsidRPr="00147E88" w:rsidRDefault="00B078AC" w:rsidP="00B078A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A059FF0" w14:textId="2A282CA8" w:rsidR="00B078AC" w:rsidRPr="00147E88" w:rsidRDefault="00DD7362" w:rsidP="00B078AC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5,401,965</w:t>
            </w:r>
          </w:p>
        </w:tc>
        <w:tc>
          <w:tcPr>
            <w:tcW w:w="180" w:type="dxa"/>
          </w:tcPr>
          <w:p w14:paraId="74D5A9FA" w14:textId="77777777" w:rsidR="00B078AC" w:rsidRPr="00147E88" w:rsidRDefault="00B078AC" w:rsidP="00B078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</w:tcPr>
          <w:p w14:paraId="43E6DC53" w14:textId="3112CBB4" w:rsidR="00B078AC" w:rsidRPr="00147E88" w:rsidRDefault="00B078AC" w:rsidP="00B078A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7,712,296</w:t>
            </w:r>
          </w:p>
        </w:tc>
      </w:tr>
      <w:tr w:rsidR="00B078AC" w:rsidRPr="00147E88" w14:paraId="2B47C561" w14:textId="77777777" w:rsidTr="00833195">
        <w:trPr>
          <w:cantSplit/>
        </w:trPr>
        <w:tc>
          <w:tcPr>
            <w:tcW w:w="2520" w:type="dxa"/>
          </w:tcPr>
          <w:p w14:paraId="026146E7" w14:textId="00796FA3" w:rsidR="00B078AC" w:rsidRPr="00147E88" w:rsidRDefault="00B078AC" w:rsidP="00B078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7E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7E88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  <w:shd w:val="clear" w:color="auto" w:fill="auto"/>
          </w:tcPr>
          <w:p w14:paraId="5BD0EC83" w14:textId="77777777" w:rsidR="00B078AC" w:rsidRPr="00147E88" w:rsidRDefault="00B078AC" w:rsidP="00B078A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8E9C1CA" w14:textId="7D14FE32" w:rsidR="00B078AC" w:rsidRPr="00DC2E2A" w:rsidRDefault="00DD7362" w:rsidP="00B078A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6,815,718</w:t>
            </w:r>
          </w:p>
        </w:tc>
        <w:tc>
          <w:tcPr>
            <w:tcW w:w="180" w:type="dxa"/>
          </w:tcPr>
          <w:p w14:paraId="6ABC533A" w14:textId="77777777" w:rsidR="00B078AC" w:rsidRPr="00147E88" w:rsidRDefault="00B078AC" w:rsidP="00B078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D1B7AE" w14:textId="554A294E" w:rsidR="00B078AC" w:rsidRPr="00147E88" w:rsidRDefault="00B078AC" w:rsidP="00B078AC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6,014,765</w:t>
            </w:r>
          </w:p>
        </w:tc>
        <w:tc>
          <w:tcPr>
            <w:tcW w:w="178" w:type="dxa"/>
          </w:tcPr>
          <w:p w14:paraId="69805F5B" w14:textId="77777777" w:rsidR="00B078AC" w:rsidRPr="00147E88" w:rsidRDefault="00B078AC" w:rsidP="00B078A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7CD71B65" w14:textId="05F73710" w:rsidR="00B078AC" w:rsidRPr="008E64C7" w:rsidRDefault="00DD7362" w:rsidP="00B078AC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1,526,649</w:t>
            </w:r>
          </w:p>
        </w:tc>
        <w:tc>
          <w:tcPr>
            <w:tcW w:w="180" w:type="dxa"/>
          </w:tcPr>
          <w:p w14:paraId="6342DCC3" w14:textId="77777777" w:rsidR="00B078AC" w:rsidRPr="00147E88" w:rsidRDefault="00B078AC" w:rsidP="00B078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171C1469" w14:textId="391D7CCD" w:rsidR="00B078AC" w:rsidRPr="00147E88" w:rsidRDefault="00B078AC" w:rsidP="00B078A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977,274</w:t>
            </w:r>
          </w:p>
        </w:tc>
      </w:tr>
      <w:tr w:rsidR="00B078AC" w:rsidRPr="00147E88" w14:paraId="442F47FB" w14:textId="77777777" w:rsidTr="00833195">
        <w:trPr>
          <w:cantSplit/>
        </w:trPr>
        <w:tc>
          <w:tcPr>
            <w:tcW w:w="2520" w:type="dxa"/>
          </w:tcPr>
          <w:p w14:paraId="5F59FBA6" w14:textId="44D13481" w:rsidR="00B078AC" w:rsidRPr="00147E88" w:rsidRDefault="00B078AC" w:rsidP="00B078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7E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5343D4F" w14:textId="77777777" w:rsidR="00B078AC" w:rsidRPr="00147E88" w:rsidRDefault="00B078AC" w:rsidP="00B078A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A17F669" w14:textId="19E34638" w:rsidR="00B078AC" w:rsidRPr="00E84407" w:rsidRDefault="00DD7362" w:rsidP="00B078A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6,817,043</w:t>
            </w:r>
          </w:p>
        </w:tc>
        <w:tc>
          <w:tcPr>
            <w:tcW w:w="180" w:type="dxa"/>
          </w:tcPr>
          <w:p w14:paraId="2454CB39" w14:textId="77777777" w:rsidR="00B078AC" w:rsidRPr="00E84407" w:rsidRDefault="00B078AC" w:rsidP="00B078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052292" w14:textId="191F891A" w:rsidR="00B078AC" w:rsidRPr="00E84407" w:rsidRDefault="00B078AC" w:rsidP="00B078AC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6,015,535</w:t>
            </w:r>
          </w:p>
        </w:tc>
        <w:tc>
          <w:tcPr>
            <w:tcW w:w="178" w:type="dxa"/>
          </w:tcPr>
          <w:p w14:paraId="340C2537" w14:textId="77777777" w:rsidR="00B078AC" w:rsidRPr="00E84407" w:rsidRDefault="00B078AC" w:rsidP="00B078A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50FC7137" w14:textId="3F75D11D" w:rsidR="00B078AC" w:rsidRPr="008E64C7" w:rsidRDefault="00DD7362" w:rsidP="00B078AC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6,928,614</w:t>
            </w:r>
          </w:p>
        </w:tc>
        <w:tc>
          <w:tcPr>
            <w:tcW w:w="180" w:type="dxa"/>
          </w:tcPr>
          <w:p w14:paraId="7F903AB2" w14:textId="77777777" w:rsidR="00B078AC" w:rsidRPr="00E84407" w:rsidRDefault="00B078AC" w:rsidP="00B078A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5B28B832" w14:textId="3B499818" w:rsidR="00B078AC" w:rsidRPr="00E84407" w:rsidRDefault="00B078AC" w:rsidP="00B078A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8,689,570</w:t>
            </w:r>
          </w:p>
        </w:tc>
      </w:tr>
      <w:tr w:rsidR="003C601E" w:rsidRPr="00147E88" w14:paraId="11AE5C7A" w14:textId="77777777" w:rsidTr="00877222">
        <w:trPr>
          <w:cantSplit/>
        </w:trPr>
        <w:tc>
          <w:tcPr>
            <w:tcW w:w="3510" w:type="dxa"/>
            <w:gridSpan w:val="2"/>
          </w:tcPr>
          <w:p w14:paraId="49B3ED7A" w14:textId="77777777" w:rsidR="003C601E" w:rsidRDefault="003C601E" w:rsidP="003C601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7C4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D71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</w:t>
            </w:r>
            <w:r w:rsidRPr="00D71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ครดิต</w:t>
            </w:r>
          </w:p>
          <w:p w14:paraId="774C148B" w14:textId="6D6152D7" w:rsidR="003C601E" w:rsidRPr="00147E88" w:rsidRDefault="003C601E" w:rsidP="003C601E">
            <w:pPr>
              <w:spacing w:line="240" w:lineRule="auto"/>
              <w:ind w:firstLine="279"/>
              <w:rPr>
                <w:rFonts w:asciiTheme="majorBidi" w:hAnsiTheme="majorBidi" w:cstheme="majorBidi"/>
                <w:sz w:val="30"/>
                <w:szCs w:val="30"/>
              </w:rPr>
            </w:pPr>
            <w:r w:rsidRPr="00D71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A72B0" w14:textId="50A9078A" w:rsidR="003C601E" w:rsidRPr="001A5A00" w:rsidRDefault="003C601E" w:rsidP="00B078AC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(46,995)</w:t>
            </w:r>
          </w:p>
        </w:tc>
        <w:tc>
          <w:tcPr>
            <w:tcW w:w="180" w:type="dxa"/>
          </w:tcPr>
          <w:p w14:paraId="24FE879B" w14:textId="77777777" w:rsidR="003C601E" w:rsidRPr="00147E88" w:rsidRDefault="003C601E" w:rsidP="00B078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A50B97" w14:textId="69DB7645" w:rsidR="003C601E" w:rsidRPr="002D55EC" w:rsidRDefault="003C601E" w:rsidP="00B078AC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(49,537)</w:t>
            </w:r>
          </w:p>
        </w:tc>
        <w:tc>
          <w:tcPr>
            <w:tcW w:w="178" w:type="dxa"/>
          </w:tcPr>
          <w:p w14:paraId="7DBA883A" w14:textId="77777777" w:rsidR="003C601E" w:rsidRPr="00147E88" w:rsidRDefault="003C601E" w:rsidP="00B078A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91A3E" w14:textId="4ED82B5C" w:rsidR="003C601E" w:rsidRPr="00147E88" w:rsidRDefault="003C601E" w:rsidP="00B078AC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(33,375)</w:t>
            </w:r>
          </w:p>
        </w:tc>
        <w:tc>
          <w:tcPr>
            <w:tcW w:w="180" w:type="dxa"/>
          </w:tcPr>
          <w:p w14:paraId="1040C26C" w14:textId="77777777" w:rsidR="003C601E" w:rsidRPr="00147E88" w:rsidRDefault="003C601E" w:rsidP="00B078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1F6F737E" w14:textId="115C9F79" w:rsidR="003C601E" w:rsidRPr="00147E88" w:rsidRDefault="003C601E" w:rsidP="00B078AC">
            <w:pPr>
              <w:tabs>
                <w:tab w:val="decimal" w:pos="120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(32,507)</w:t>
            </w:r>
          </w:p>
        </w:tc>
      </w:tr>
      <w:tr w:rsidR="00B078AC" w:rsidRPr="00147E88" w14:paraId="37F46A86" w14:textId="77777777" w:rsidTr="00833195">
        <w:trPr>
          <w:cantSplit/>
        </w:trPr>
        <w:tc>
          <w:tcPr>
            <w:tcW w:w="2520" w:type="dxa"/>
          </w:tcPr>
          <w:p w14:paraId="4D7D3525" w14:textId="299F5A01" w:rsidR="00B078AC" w:rsidRPr="00147E88" w:rsidRDefault="00B078AC" w:rsidP="00B078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7E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C1BEBC7" w14:textId="77777777" w:rsidR="00B078AC" w:rsidRPr="00147E88" w:rsidRDefault="00B078AC" w:rsidP="00B078A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C9CB0" w14:textId="1000A608" w:rsidR="00B078AC" w:rsidRPr="00147E88" w:rsidRDefault="00DD7362" w:rsidP="00B078A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6,770,048</w:t>
            </w:r>
          </w:p>
        </w:tc>
        <w:tc>
          <w:tcPr>
            <w:tcW w:w="180" w:type="dxa"/>
          </w:tcPr>
          <w:p w14:paraId="7CC3FA61" w14:textId="77777777" w:rsidR="00B078AC" w:rsidRPr="00147E88" w:rsidRDefault="00B078AC" w:rsidP="00B078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695167" w14:textId="23552E61" w:rsidR="00B078AC" w:rsidRPr="00147E88" w:rsidRDefault="00B078AC" w:rsidP="00B078AC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5,965,998</w:t>
            </w:r>
          </w:p>
        </w:tc>
        <w:tc>
          <w:tcPr>
            <w:tcW w:w="178" w:type="dxa"/>
          </w:tcPr>
          <w:p w14:paraId="3464A121" w14:textId="77777777" w:rsidR="00B078AC" w:rsidRPr="00147E88" w:rsidRDefault="00B078AC" w:rsidP="00B078A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6381F" w14:textId="227B0069" w:rsidR="00B078AC" w:rsidRPr="00147E88" w:rsidRDefault="00DD7362" w:rsidP="00B078AC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6,895,239</w:t>
            </w:r>
          </w:p>
        </w:tc>
        <w:tc>
          <w:tcPr>
            <w:tcW w:w="180" w:type="dxa"/>
          </w:tcPr>
          <w:p w14:paraId="1F23BB88" w14:textId="77777777" w:rsidR="00B078AC" w:rsidRPr="00147E88" w:rsidRDefault="00B078AC" w:rsidP="00B078A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38DE01B6" w14:textId="295E94C3" w:rsidR="00B078AC" w:rsidRPr="00147E88" w:rsidRDefault="00B078AC" w:rsidP="00B078A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8,657,063</w:t>
            </w:r>
          </w:p>
        </w:tc>
      </w:tr>
    </w:tbl>
    <w:p w14:paraId="3C44E90E" w14:textId="235EA20C" w:rsidR="00D6376B" w:rsidRDefault="00D6376B" w:rsidP="008B59B5">
      <w:pPr>
        <w:pStyle w:val="Bo-Blankline"/>
      </w:pPr>
    </w:p>
    <w:p w14:paraId="54A94ADB" w14:textId="77777777" w:rsidR="00147E88" w:rsidRDefault="00147E88" w:rsidP="00147E88">
      <w:pPr>
        <w:pStyle w:val="Bo-C1Content"/>
        <w:tabs>
          <w:tab w:val="left" w:pos="547"/>
        </w:tabs>
      </w:pPr>
      <w:r w:rsidRPr="0018439B">
        <w:rPr>
          <w:rFonts w:hint="cs"/>
          <w:cs/>
        </w:rPr>
        <w:t>การวิเคราะห์อายุของลูกหนี้การค้า</w:t>
      </w:r>
      <w:r>
        <w:t xml:space="preserve"> </w:t>
      </w:r>
      <w:r w:rsidRPr="0018439B">
        <w:rPr>
          <w:rFonts w:hint="cs"/>
          <w:cs/>
        </w:rPr>
        <w:t>มีดังนี้</w:t>
      </w:r>
    </w:p>
    <w:p w14:paraId="5CA8587C" w14:textId="77777777" w:rsidR="00147E88" w:rsidRDefault="00147E88" w:rsidP="008B59B5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00"/>
        <w:gridCol w:w="238"/>
        <w:gridCol w:w="1203"/>
        <w:gridCol w:w="270"/>
        <w:gridCol w:w="1252"/>
        <w:gridCol w:w="242"/>
        <w:gridCol w:w="1355"/>
      </w:tblGrid>
      <w:tr w:rsidR="00147E88" w:rsidRPr="00744476" w14:paraId="251F554B" w14:textId="77777777" w:rsidTr="00983707">
        <w:trPr>
          <w:tblHeader/>
        </w:trPr>
        <w:tc>
          <w:tcPr>
            <w:tcW w:w="3420" w:type="dxa"/>
          </w:tcPr>
          <w:p w14:paraId="4ECBE26B" w14:textId="77777777" w:rsidR="00147E88" w:rsidRPr="00FA7ADF" w:rsidRDefault="00147E88" w:rsidP="00504C9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7EBA1249" w14:textId="77777777" w:rsidR="00147E88" w:rsidRPr="00FA7ADF" w:rsidRDefault="00147E88" w:rsidP="00504C9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C7E8B" w14:textId="77777777" w:rsidR="00147E88" w:rsidRPr="00FA7ADF" w:rsidRDefault="00147E88" w:rsidP="00504C94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dxa"/>
            <w:gridSpan w:val="3"/>
          </w:tcPr>
          <w:p w14:paraId="4E6F766F" w14:textId="77777777" w:rsidR="00147E88" w:rsidRPr="00FA7ADF" w:rsidRDefault="00147E88" w:rsidP="00504C9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:rsidRPr="00744476" w14:paraId="2D944276" w14:textId="77777777" w:rsidTr="00983707">
        <w:trPr>
          <w:tblHeader/>
        </w:trPr>
        <w:tc>
          <w:tcPr>
            <w:tcW w:w="3420" w:type="dxa"/>
          </w:tcPr>
          <w:p w14:paraId="3E17F756" w14:textId="77777777" w:rsidR="00745748" w:rsidRPr="00FA7ADF" w:rsidRDefault="00745748" w:rsidP="00745748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87876F5" w14:textId="6CCA19D6" w:rsidR="00745748" w:rsidRPr="00112979" w:rsidRDefault="0057505D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8" w:type="dxa"/>
          </w:tcPr>
          <w:p w14:paraId="0078713F" w14:textId="77777777" w:rsidR="00745748" w:rsidRPr="00112979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79D2201" w14:textId="351B388A" w:rsidR="00745748" w:rsidRPr="00112979" w:rsidRDefault="00984B3F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22E48F8" w14:textId="77777777" w:rsidR="00745748" w:rsidRPr="002164C4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2" w:type="dxa"/>
          </w:tcPr>
          <w:p w14:paraId="54B237CF" w14:textId="6ED49F48" w:rsidR="00745748" w:rsidRPr="00112979" w:rsidRDefault="0057505D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2" w:type="dxa"/>
          </w:tcPr>
          <w:p w14:paraId="5413DCF6" w14:textId="77777777" w:rsidR="00745748" w:rsidRPr="00112979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9109E43" w14:textId="3D68ED75" w:rsidR="00745748" w:rsidRPr="00112979" w:rsidRDefault="00984B3F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:rsidRPr="00744476" w14:paraId="2573D783" w14:textId="77777777" w:rsidTr="00983707">
        <w:trPr>
          <w:tblHeader/>
        </w:trPr>
        <w:tc>
          <w:tcPr>
            <w:tcW w:w="3420" w:type="dxa"/>
          </w:tcPr>
          <w:p w14:paraId="2BC685B4" w14:textId="77777777" w:rsidR="00745748" w:rsidRPr="00FA7ADF" w:rsidRDefault="00745748" w:rsidP="00745748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A042640" w14:textId="43C80140" w:rsidR="00745748" w:rsidRPr="00112979" w:rsidRDefault="0057505D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8" w:type="dxa"/>
          </w:tcPr>
          <w:p w14:paraId="0C3C599E" w14:textId="77777777" w:rsidR="00745748" w:rsidRPr="00112979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246B953" w14:textId="798B8DDB" w:rsidR="00745748" w:rsidRPr="00112979" w:rsidRDefault="00F47DB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E405E18" w14:textId="77777777" w:rsidR="00745748" w:rsidRPr="002164C4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2" w:type="dxa"/>
          </w:tcPr>
          <w:p w14:paraId="3666C0B9" w14:textId="68C5A2E0" w:rsidR="00745748" w:rsidRPr="00112979" w:rsidRDefault="0057505D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2" w:type="dxa"/>
          </w:tcPr>
          <w:p w14:paraId="1EFC494F" w14:textId="77777777" w:rsidR="00745748" w:rsidRPr="00112979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F9515D8" w14:textId="711DC58C" w:rsidR="00745748" w:rsidRPr="00112979" w:rsidRDefault="00F47DB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745748" w:rsidRPr="00744476" w14:paraId="142BAD48" w14:textId="77777777" w:rsidTr="00983707">
        <w:trPr>
          <w:tblHeader/>
        </w:trPr>
        <w:tc>
          <w:tcPr>
            <w:tcW w:w="3420" w:type="dxa"/>
          </w:tcPr>
          <w:p w14:paraId="681F8079" w14:textId="77777777" w:rsidR="00745748" w:rsidRPr="00FA7ADF" w:rsidRDefault="00745748" w:rsidP="00745748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1B909187" w14:textId="77777777" w:rsidR="00745748" w:rsidRPr="00FA7ADF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7A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7A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A7AD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45748" w:rsidRPr="00744476" w14:paraId="10FFD97F" w14:textId="77777777" w:rsidTr="00983707">
        <w:tc>
          <w:tcPr>
            <w:tcW w:w="3420" w:type="dxa"/>
          </w:tcPr>
          <w:p w14:paraId="6AA35056" w14:textId="77777777" w:rsidR="00745748" w:rsidRPr="00FA7ADF" w:rsidRDefault="00745748" w:rsidP="00745748">
            <w:pPr>
              <w:spacing w:line="380" w:lineRule="exac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14:paraId="164DE164" w14:textId="77777777" w:rsidR="00745748" w:rsidRPr="00FA7ADF" w:rsidRDefault="00745748" w:rsidP="00745748">
            <w:pPr>
              <w:tabs>
                <w:tab w:val="decimal" w:pos="86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4CC6D41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1882BBB" w14:textId="77777777" w:rsidR="00745748" w:rsidRPr="00FA7ADF" w:rsidRDefault="00745748" w:rsidP="00745748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028BF7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CC02CEA" w14:textId="77777777" w:rsidR="00745748" w:rsidRPr="00FA7ADF" w:rsidRDefault="00745748" w:rsidP="00745748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0387F0F7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133F30C" w14:textId="77777777" w:rsidR="00745748" w:rsidRPr="00FA7ADF" w:rsidRDefault="00745748" w:rsidP="00745748">
            <w:pPr>
              <w:tabs>
                <w:tab w:val="decimal" w:pos="86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78AC" w:rsidRPr="00744476" w14:paraId="0B8D5D8C" w14:textId="77777777" w:rsidTr="006743FA">
        <w:tc>
          <w:tcPr>
            <w:tcW w:w="3420" w:type="dxa"/>
          </w:tcPr>
          <w:p w14:paraId="42479136" w14:textId="77777777" w:rsidR="00B078AC" w:rsidRPr="00FA7ADF" w:rsidRDefault="00B078AC" w:rsidP="00B078AC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  <w:shd w:val="clear" w:color="auto" w:fill="auto"/>
          </w:tcPr>
          <w:p w14:paraId="4E9AA7AC" w14:textId="0156C9EC" w:rsidR="00B078AC" w:rsidRPr="003E434E" w:rsidRDefault="00B12912" w:rsidP="00B078AC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1,229</w:t>
            </w:r>
          </w:p>
        </w:tc>
        <w:tc>
          <w:tcPr>
            <w:tcW w:w="238" w:type="dxa"/>
          </w:tcPr>
          <w:p w14:paraId="1E1F5045" w14:textId="77777777" w:rsidR="00B078AC" w:rsidRPr="00FA7ADF" w:rsidRDefault="00B078AC" w:rsidP="00B078AC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257384A" w14:textId="3043ACAB" w:rsidR="00B078AC" w:rsidRPr="00FA7ADF" w:rsidRDefault="00B078AC" w:rsidP="00B078AC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270" w:type="dxa"/>
          </w:tcPr>
          <w:p w14:paraId="571744D3" w14:textId="77777777" w:rsidR="00B078AC" w:rsidRPr="00FA7ADF" w:rsidRDefault="00B078AC" w:rsidP="00B078AC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32B8399B" w14:textId="73EE4196" w:rsidR="00B078AC" w:rsidRPr="00FA7ADF" w:rsidRDefault="00B12912" w:rsidP="00B078AC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1,883,645</w:t>
            </w:r>
          </w:p>
        </w:tc>
        <w:tc>
          <w:tcPr>
            <w:tcW w:w="242" w:type="dxa"/>
          </w:tcPr>
          <w:p w14:paraId="6086B8D0" w14:textId="77777777" w:rsidR="00B078AC" w:rsidRPr="00FA7ADF" w:rsidRDefault="00B078AC" w:rsidP="00B078AC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B6CE4AC" w14:textId="2141419D" w:rsidR="00B078AC" w:rsidRPr="00FA7ADF" w:rsidRDefault="00B078AC" w:rsidP="00B078AC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</w:rPr>
              <w:t>2,024,029</w:t>
            </w:r>
          </w:p>
        </w:tc>
      </w:tr>
      <w:tr w:rsidR="00B078AC" w:rsidRPr="00744476" w14:paraId="79B0700B" w14:textId="77777777" w:rsidTr="006743FA">
        <w:tc>
          <w:tcPr>
            <w:tcW w:w="3420" w:type="dxa"/>
          </w:tcPr>
          <w:p w14:paraId="494A8D24" w14:textId="77777777" w:rsidR="00B078AC" w:rsidRPr="00FA7ADF" w:rsidRDefault="00B078AC" w:rsidP="00B078AC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  <w:shd w:val="clear" w:color="auto" w:fill="auto"/>
          </w:tcPr>
          <w:p w14:paraId="4C156A48" w14:textId="77777777" w:rsidR="00B078AC" w:rsidRPr="00FA7ADF" w:rsidRDefault="00B078AC" w:rsidP="00B078AC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C9B1B94" w14:textId="77777777" w:rsidR="00B078AC" w:rsidRPr="00FA7ADF" w:rsidRDefault="00B078AC" w:rsidP="00B078AC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57DEB4A" w14:textId="77777777" w:rsidR="00B078AC" w:rsidRPr="00FA7ADF" w:rsidRDefault="00B078AC" w:rsidP="00B078AC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8265D" w14:textId="77777777" w:rsidR="00B078AC" w:rsidRPr="00FA7ADF" w:rsidRDefault="00B078AC" w:rsidP="00B078AC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25A48545" w14:textId="77777777" w:rsidR="00B078AC" w:rsidRPr="00FA7ADF" w:rsidRDefault="00B078AC" w:rsidP="00B078AC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399667C" w14:textId="77777777" w:rsidR="00B078AC" w:rsidRPr="00FA7ADF" w:rsidRDefault="00B078AC" w:rsidP="00B078AC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EFD624A" w14:textId="77777777" w:rsidR="00B078AC" w:rsidRPr="00FA7ADF" w:rsidRDefault="00B078AC" w:rsidP="00B078AC">
            <w:pPr>
              <w:tabs>
                <w:tab w:val="decimal" w:pos="10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78AC" w:rsidRPr="00744476" w14:paraId="635E2946" w14:textId="77777777" w:rsidTr="006743FA">
        <w:tc>
          <w:tcPr>
            <w:tcW w:w="3420" w:type="dxa"/>
          </w:tcPr>
          <w:p w14:paraId="00C75AEC" w14:textId="689E53EF" w:rsidR="00B078AC" w:rsidRPr="00FA7ADF" w:rsidRDefault="00B078AC" w:rsidP="00B078AC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="00B1291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7AF7CC33" w14:textId="35A81B22" w:rsidR="00B078AC" w:rsidRPr="00DA73B7" w:rsidRDefault="00B12912" w:rsidP="00B078AC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38" w:type="dxa"/>
          </w:tcPr>
          <w:p w14:paraId="0F61B0C6" w14:textId="77777777" w:rsidR="00B078AC" w:rsidRPr="00FA7ADF" w:rsidRDefault="00B078AC" w:rsidP="00B078AC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1C75EB1" w14:textId="2F43DB49" w:rsidR="00B078AC" w:rsidRPr="00147E88" w:rsidRDefault="00B078AC" w:rsidP="00B078AC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48888012" w14:textId="77777777" w:rsidR="00B078AC" w:rsidRPr="00FA7ADF" w:rsidRDefault="00B078AC" w:rsidP="00B078AC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37A60F3A" w14:textId="42DA0DEC" w:rsidR="00B078AC" w:rsidRPr="00FA7ADF" w:rsidRDefault="00B12912" w:rsidP="00B078AC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2,052,592</w:t>
            </w:r>
          </w:p>
        </w:tc>
        <w:tc>
          <w:tcPr>
            <w:tcW w:w="242" w:type="dxa"/>
          </w:tcPr>
          <w:p w14:paraId="78A2F1FE" w14:textId="77777777" w:rsidR="00B078AC" w:rsidRPr="00FA7ADF" w:rsidRDefault="00B078AC" w:rsidP="00B078AC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E2A99E2" w14:textId="5F7EE73F" w:rsidR="00B078AC" w:rsidRPr="00FA7ADF" w:rsidRDefault="00B078AC" w:rsidP="00B078AC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</w:rPr>
              <w:t>1,536,660</w:t>
            </w:r>
          </w:p>
        </w:tc>
      </w:tr>
      <w:tr w:rsidR="00B078AC" w:rsidRPr="00744476" w14:paraId="1E8A35F3" w14:textId="77777777" w:rsidTr="006743FA">
        <w:tc>
          <w:tcPr>
            <w:tcW w:w="3420" w:type="dxa"/>
          </w:tcPr>
          <w:p w14:paraId="2E6248C8" w14:textId="15AD2494" w:rsidR="00B078AC" w:rsidRPr="00147E88" w:rsidRDefault="00B078AC" w:rsidP="00B078AC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31 - 60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0B8EFF25" w14:textId="7D8AF9CC" w:rsidR="00B078AC" w:rsidRPr="00DA73B7" w:rsidRDefault="00B12912" w:rsidP="00B078AC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38" w:type="dxa"/>
          </w:tcPr>
          <w:p w14:paraId="07DEE3CB" w14:textId="77777777" w:rsidR="00B078AC" w:rsidRPr="00FA7ADF" w:rsidRDefault="00B078AC" w:rsidP="00B078AC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CD5A2D0" w14:textId="59405E14" w:rsidR="00B078AC" w:rsidRPr="00DA73B7" w:rsidRDefault="00B078AC" w:rsidP="00B078AC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AD3C4A6" w14:textId="77777777" w:rsidR="00B078AC" w:rsidRPr="00FA7ADF" w:rsidRDefault="00B078AC" w:rsidP="00B078AC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292C1243" w14:textId="4A631DAB" w:rsidR="00B078AC" w:rsidRPr="00FA7ADF" w:rsidRDefault="00B12912" w:rsidP="00B078AC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335,075</w:t>
            </w:r>
          </w:p>
        </w:tc>
        <w:tc>
          <w:tcPr>
            <w:tcW w:w="242" w:type="dxa"/>
          </w:tcPr>
          <w:p w14:paraId="1AC554DB" w14:textId="77777777" w:rsidR="00B078AC" w:rsidRPr="00FA7ADF" w:rsidRDefault="00B078AC" w:rsidP="00B078AC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F551819" w14:textId="227A331B" w:rsidR="00B078AC" w:rsidRPr="00FA7ADF" w:rsidRDefault="00B078AC" w:rsidP="00B078AC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</w:rPr>
              <w:t>1,389,295</w:t>
            </w:r>
          </w:p>
        </w:tc>
      </w:tr>
      <w:tr w:rsidR="00B078AC" w:rsidRPr="00744476" w14:paraId="01C06CC4" w14:textId="77777777" w:rsidTr="006743FA">
        <w:tc>
          <w:tcPr>
            <w:tcW w:w="3420" w:type="dxa"/>
            <w:vAlign w:val="center"/>
          </w:tcPr>
          <w:p w14:paraId="37446DF7" w14:textId="7C2FABD5" w:rsidR="00B078AC" w:rsidRPr="00147E88" w:rsidRDefault="00B078AC" w:rsidP="00B078AC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61 - 90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573B6988" w14:textId="579DF2A1" w:rsidR="00B078AC" w:rsidRPr="00DA73B7" w:rsidRDefault="00B12912" w:rsidP="00B078AC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8" w:type="dxa"/>
          </w:tcPr>
          <w:p w14:paraId="1D4C6737" w14:textId="77777777" w:rsidR="00B078AC" w:rsidRPr="00FA7ADF" w:rsidRDefault="00B078AC" w:rsidP="00B078AC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7207689" w14:textId="156607F3" w:rsidR="00B078AC" w:rsidRPr="00DA73B7" w:rsidRDefault="00B078AC" w:rsidP="00B078AC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370192B" w14:textId="77777777" w:rsidR="00B078AC" w:rsidRPr="00FA7ADF" w:rsidRDefault="00B078AC" w:rsidP="00B078AC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0E8277B1" w14:textId="3E080991" w:rsidR="00B078AC" w:rsidRPr="00FA7ADF" w:rsidRDefault="00B12912" w:rsidP="00B078AC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176,233</w:t>
            </w:r>
          </w:p>
        </w:tc>
        <w:tc>
          <w:tcPr>
            <w:tcW w:w="242" w:type="dxa"/>
          </w:tcPr>
          <w:p w14:paraId="3E367873" w14:textId="77777777" w:rsidR="00B078AC" w:rsidRPr="00FA7ADF" w:rsidRDefault="00B078AC" w:rsidP="00B078AC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AB7A1A1" w14:textId="450756C5" w:rsidR="00B078AC" w:rsidRPr="00FA7ADF" w:rsidRDefault="00B078AC" w:rsidP="00B078AC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</w:rPr>
              <w:t>1,086,110</w:t>
            </w:r>
          </w:p>
        </w:tc>
      </w:tr>
      <w:tr w:rsidR="00B078AC" w:rsidRPr="00744476" w14:paraId="7D614913" w14:textId="77777777" w:rsidTr="006743FA">
        <w:tc>
          <w:tcPr>
            <w:tcW w:w="3420" w:type="dxa"/>
            <w:vAlign w:val="center"/>
          </w:tcPr>
          <w:p w14:paraId="4E19556C" w14:textId="513BBF31" w:rsidR="00B078AC" w:rsidRPr="00147E88" w:rsidRDefault="00B078AC" w:rsidP="00B078AC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มากกว่า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90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3CEEEF3F" w14:textId="6171FD80" w:rsidR="00B078AC" w:rsidRPr="00DA73B7" w:rsidRDefault="00B12912" w:rsidP="00B078AC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</w:tcPr>
          <w:p w14:paraId="355D1AA8" w14:textId="77777777" w:rsidR="00B078AC" w:rsidRPr="00FA7ADF" w:rsidRDefault="00B078AC" w:rsidP="00B078AC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FD45F8B" w14:textId="064BB139" w:rsidR="00B078AC" w:rsidRPr="00DA73B7" w:rsidRDefault="00B078AC" w:rsidP="00B078AC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1624066" w14:textId="77777777" w:rsidR="00B078AC" w:rsidRPr="00FA7ADF" w:rsidRDefault="00B078AC" w:rsidP="00B078AC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514D47EB" w14:textId="62E3A98F" w:rsidR="00B078AC" w:rsidRPr="00FA7ADF" w:rsidRDefault="00B12912" w:rsidP="00B078AC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954,420</w:t>
            </w:r>
          </w:p>
        </w:tc>
        <w:tc>
          <w:tcPr>
            <w:tcW w:w="242" w:type="dxa"/>
          </w:tcPr>
          <w:p w14:paraId="1CCCEB6C" w14:textId="77777777" w:rsidR="00B078AC" w:rsidRPr="00FA7ADF" w:rsidRDefault="00B078AC" w:rsidP="00B078AC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C705B08" w14:textId="459893BD" w:rsidR="00B078AC" w:rsidRPr="00FA7ADF" w:rsidRDefault="00B078AC" w:rsidP="00B078AC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</w:rPr>
              <w:t>1,676,202</w:t>
            </w:r>
          </w:p>
        </w:tc>
      </w:tr>
      <w:tr w:rsidR="00B078AC" w:rsidRPr="00744476" w14:paraId="1FF9317C" w14:textId="77777777" w:rsidTr="006743FA">
        <w:tc>
          <w:tcPr>
            <w:tcW w:w="3420" w:type="dxa"/>
          </w:tcPr>
          <w:p w14:paraId="183D51D2" w14:textId="4E51FD2E" w:rsidR="00B078AC" w:rsidRPr="00A20100" w:rsidRDefault="00B078AC" w:rsidP="00B078AC">
            <w:pPr>
              <w:spacing w:line="380" w:lineRule="exact"/>
              <w:ind w:left="66" w:right="-25" w:hanging="6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037898C5" w14:textId="3110413A" w:rsidR="00B078AC" w:rsidRPr="00DA73B7" w:rsidRDefault="00B12912" w:rsidP="00B078AC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1,325</w:t>
            </w:r>
          </w:p>
        </w:tc>
        <w:tc>
          <w:tcPr>
            <w:tcW w:w="238" w:type="dxa"/>
          </w:tcPr>
          <w:p w14:paraId="448968E0" w14:textId="77777777" w:rsidR="00B078AC" w:rsidRPr="00A20100" w:rsidRDefault="00B078AC" w:rsidP="00B078AC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68932C3" w14:textId="20DA972C" w:rsidR="00B078AC" w:rsidRPr="00DA73B7" w:rsidRDefault="00B078AC" w:rsidP="00B078AC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D09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14:paraId="386D576E" w14:textId="77777777" w:rsidR="00B078AC" w:rsidRPr="00A20100" w:rsidRDefault="00B078AC" w:rsidP="00B078AC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55BFE2B6" w14:textId="7E9B5766" w:rsidR="00B078AC" w:rsidRPr="00A20100" w:rsidRDefault="00B12912" w:rsidP="00B078AC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5,401,965</w:t>
            </w:r>
          </w:p>
        </w:tc>
        <w:tc>
          <w:tcPr>
            <w:tcW w:w="242" w:type="dxa"/>
          </w:tcPr>
          <w:p w14:paraId="3D695275" w14:textId="77777777" w:rsidR="00B078AC" w:rsidRPr="00A20100" w:rsidRDefault="00B078AC" w:rsidP="00B078AC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C8D3364" w14:textId="0968A124" w:rsidR="00B078AC" w:rsidRPr="00553ABD" w:rsidRDefault="00B078AC" w:rsidP="00B078AC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D09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7,712,296</w:t>
            </w:r>
          </w:p>
        </w:tc>
      </w:tr>
      <w:tr w:rsidR="00745748" w:rsidRPr="00744476" w14:paraId="01498571" w14:textId="77777777" w:rsidTr="006743FA">
        <w:tc>
          <w:tcPr>
            <w:tcW w:w="3420" w:type="dxa"/>
            <w:vAlign w:val="center"/>
          </w:tcPr>
          <w:p w14:paraId="35EC37B1" w14:textId="551613DF" w:rsidR="00745748" w:rsidRPr="00FA7ADF" w:rsidRDefault="00745748" w:rsidP="00745748">
            <w:pPr>
              <w:tabs>
                <w:tab w:val="left" w:pos="450"/>
              </w:tabs>
              <w:spacing w:line="240" w:lineRule="atLeast"/>
              <w:ind w:left="250" w:right="65" w:hanging="274"/>
              <w:rPr>
                <w:rFonts w:ascii="Angsana New" w:hAnsi="Angsana New"/>
                <w:sz w:val="30"/>
                <w:szCs w:val="30"/>
              </w:rPr>
            </w:pPr>
            <w:r w:rsidRPr="00147E8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D71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ค่าเผื่อผลขาดทุนด้านเครดิต</w:t>
            </w:r>
            <w:r w:rsidR="003C601E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D71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14C61" w14:textId="43170F6C" w:rsidR="00745748" w:rsidRPr="008445F2" w:rsidRDefault="00A624A6" w:rsidP="00760ED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27BFF3B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39FB33AE" w14:textId="4AC1A473" w:rsidR="00745748" w:rsidRPr="00FA7ADF" w:rsidRDefault="00745748" w:rsidP="00760ED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FA6B5B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57765" w14:textId="72A6AA08" w:rsidR="00745748" w:rsidRPr="00FA7ADF" w:rsidRDefault="00685327" w:rsidP="00760ED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74F248E9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DE41014" w14:textId="10C0A302" w:rsidR="00745748" w:rsidRPr="00FA7ADF" w:rsidRDefault="00745748" w:rsidP="00760ED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45748" w:rsidRPr="00744476" w14:paraId="0D08C33F" w14:textId="77777777" w:rsidTr="006743FA">
        <w:tc>
          <w:tcPr>
            <w:tcW w:w="3420" w:type="dxa"/>
          </w:tcPr>
          <w:p w14:paraId="7C910009" w14:textId="56705C35" w:rsidR="00745748" w:rsidRPr="00A20100" w:rsidRDefault="00745748" w:rsidP="00745748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1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B5E1E" w14:textId="4C6A2C47" w:rsidR="00745748" w:rsidRPr="008445F2" w:rsidRDefault="00B12912" w:rsidP="00745748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1,325</w:t>
            </w:r>
          </w:p>
        </w:tc>
        <w:tc>
          <w:tcPr>
            <w:tcW w:w="238" w:type="dxa"/>
          </w:tcPr>
          <w:p w14:paraId="6C168C39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380E530E" w14:textId="50775901" w:rsidR="00745748" w:rsidRPr="00DA73B7" w:rsidRDefault="00B078AC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D09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14:paraId="18950CBE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68188" w14:textId="3C49514B" w:rsidR="00745748" w:rsidRPr="00FA7ADF" w:rsidRDefault="00B12912" w:rsidP="00745748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5,401,965</w:t>
            </w:r>
          </w:p>
        </w:tc>
        <w:tc>
          <w:tcPr>
            <w:tcW w:w="242" w:type="dxa"/>
          </w:tcPr>
          <w:p w14:paraId="5F741433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337C18C" w14:textId="4BE4C230" w:rsidR="00745748" w:rsidRPr="00FA7ADF" w:rsidRDefault="00B078AC" w:rsidP="00745748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D09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7,712,296</w:t>
            </w:r>
          </w:p>
        </w:tc>
      </w:tr>
      <w:tr w:rsidR="00745748" w:rsidRPr="00744476" w14:paraId="04A24D52" w14:textId="77777777" w:rsidTr="00D71C0D">
        <w:tc>
          <w:tcPr>
            <w:tcW w:w="3420" w:type="dxa"/>
            <w:vAlign w:val="center"/>
          </w:tcPr>
          <w:p w14:paraId="243701E3" w14:textId="77777777" w:rsidR="00745748" w:rsidRPr="00FA7ADF" w:rsidRDefault="00745748" w:rsidP="00745748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6D501C32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556AAB4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8DF9946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080320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F6C9D4B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4DB28B4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6B54EF1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748" w:rsidRPr="00744476" w14:paraId="17895A09" w14:textId="77777777" w:rsidTr="00983707">
        <w:tc>
          <w:tcPr>
            <w:tcW w:w="3420" w:type="dxa"/>
            <w:vAlign w:val="center"/>
          </w:tcPr>
          <w:p w14:paraId="49F746F4" w14:textId="77777777" w:rsidR="00745748" w:rsidRPr="00FA7ADF" w:rsidRDefault="00745748" w:rsidP="00745748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2E69CE37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C18EA13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2D8A96D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8A239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3A44690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033E4B2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1D94719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748" w:rsidRPr="00744476" w14:paraId="6AC28C63" w14:textId="77777777" w:rsidTr="00983707">
        <w:tc>
          <w:tcPr>
            <w:tcW w:w="3420" w:type="dxa"/>
            <w:vAlign w:val="center"/>
          </w:tcPr>
          <w:p w14:paraId="13254DAE" w14:textId="77777777" w:rsidR="00745748" w:rsidRPr="00FA7ADF" w:rsidRDefault="00745748" w:rsidP="00745748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1921D0B3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1501741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898E33E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29810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7A09625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6ACFEB5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5B42380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748" w:rsidRPr="00744476" w14:paraId="73B6955F" w14:textId="77777777" w:rsidTr="00983707">
        <w:tc>
          <w:tcPr>
            <w:tcW w:w="3420" w:type="dxa"/>
            <w:vAlign w:val="center"/>
          </w:tcPr>
          <w:p w14:paraId="4AC10231" w14:textId="77777777" w:rsidR="00745748" w:rsidRPr="00FA7ADF" w:rsidRDefault="00745748" w:rsidP="00745748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697DF83A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0A8AE87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23C2246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B97DE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9FE0194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08F8B1E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DD8DD82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748" w:rsidRPr="00744476" w14:paraId="510E023B" w14:textId="77777777" w:rsidTr="00983707">
        <w:tc>
          <w:tcPr>
            <w:tcW w:w="3420" w:type="dxa"/>
            <w:vAlign w:val="center"/>
          </w:tcPr>
          <w:p w14:paraId="617CE721" w14:textId="77777777" w:rsidR="00745748" w:rsidRPr="00FA7ADF" w:rsidRDefault="00745748" w:rsidP="00745748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กิจการอื่น ๆ</w:t>
            </w:r>
          </w:p>
        </w:tc>
        <w:tc>
          <w:tcPr>
            <w:tcW w:w="1200" w:type="dxa"/>
          </w:tcPr>
          <w:p w14:paraId="0FBBBA81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FEE8E5A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DD7E1F8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4C7AE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86D16EE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C15958F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3175469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78AC" w:rsidRPr="00744476" w14:paraId="711951E3" w14:textId="77777777" w:rsidTr="006743FA">
        <w:tc>
          <w:tcPr>
            <w:tcW w:w="3420" w:type="dxa"/>
            <w:vAlign w:val="center"/>
          </w:tcPr>
          <w:p w14:paraId="21787338" w14:textId="77777777" w:rsidR="00B078AC" w:rsidRPr="00FA7ADF" w:rsidRDefault="00B078AC" w:rsidP="00B078A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  <w:shd w:val="clear" w:color="auto" w:fill="auto"/>
          </w:tcPr>
          <w:p w14:paraId="24E8E065" w14:textId="0898B22D" w:rsidR="00B078AC" w:rsidRPr="00FA7ADF" w:rsidRDefault="00B12912" w:rsidP="00B078AC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</w:t>
            </w:r>
            <w:r w:rsidR="0082187C">
              <w:rPr>
                <w:rFonts w:ascii="Angsana New" w:hAnsi="Angsana New"/>
                <w:sz w:val="30"/>
                <w:szCs w:val="30"/>
                <w:lang w:val="en-US"/>
              </w:rPr>
              <w:t>38,761</w:t>
            </w:r>
          </w:p>
        </w:tc>
        <w:tc>
          <w:tcPr>
            <w:tcW w:w="238" w:type="dxa"/>
          </w:tcPr>
          <w:p w14:paraId="14F54D3F" w14:textId="77777777" w:rsidR="00B078AC" w:rsidRPr="00FA7ADF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21A13976" w14:textId="44805DEE" w:rsidR="00B078AC" w:rsidRPr="00A20100" w:rsidRDefault="00B078AC" w:rsidP="00B078AC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5,533,308</w:t>
            </w:r>
          </w:p>
        </w:tc>
        <w:tc>
          <w:tcPr>
            <w:tcW w:w="270" w:type="dxa"/>
          </w:tcPr>
          <w:p w14:paraId="412639F6" w14:textId="77777777" w:rsidR="00B078AC" w:rsidRPr="00FA7ADF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28A60E4" w14:textId="2E85F65E" w:rsidR="00B078AC" w:rsidRPr="00FA7ADF" w:rsidRDefault="00B12912" w:rsidP="00B078AC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1,397,059</w:t>
            </w:r>
          </w:p>
        </w:tc>
        <w:tc>
          <w:tcPr>
            <w:tcW w:w="242" w:type="dxa"/>
          </w:tcPr>
          <w:p w14:paraId="41B3F274" w14:textId="77777777" w:rsidR="00B078AC" w:rsidRPr="00FA7ADF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2F692E13" w14:textId="02A4AC71" w:rsidR="00B078AC" w:rsidRPr="00835808" w:rsidRDefault="00B078AC" w:rsidP="00B078AC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810,043</w:t>
            </w:r>
          </w:p>
        </w:tc>
      </w:tr>
      <w:tr w:rsidR="00B078AC" w:rsidRPr="00744476" w14:paraId="6AF369BA" w14:textId="77777777" w:rsidTr="006743FA">
        <w:tc>
          <w:tcPr>
            <w:tcW w:w="3420" w:type="dxa"/>
            <w:vAlign w:val="center"/>
          </w:tcPr>
          <w:p w14:paraId="73675A23" w14:textId="77777777" w:rsidR="00B078AC" w:rsidRPr="00FA7ADF" w:rsidRDefault="00B078AC" w:rsidP="00B078A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  <w:shd w:val="clear" w:color="auto" w:fill="auto"/>
          </w:tcPr>
          <w:p w14:paraId="5EF9E77A" w14:textId="77777777" w:rsidR="00B078AC" w:rsidRPr="00FA7ADF" w:rsidRDefault="00B078AC" w:rsidP="00B078A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432096A" w14:textId="77777777" w:rsidR="00B078AC" w:rsidRPr="00FA7ADF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E9FF607" w14:textId="77777777" w:rsidR="00B078AC" w:rsidRPr="00FA7ADF" w:rsidRDefault="00B078AC" w:rsidP="00B078AC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E7888" w14:textId="77777777" w:rsidR="00B078AC" w:rsidRPr="00FA7ADF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1552DB57" w14:textId="3C140C32" w:rsidR="00B078AC" w:rsidRPr="00FA7ADF" w:rsidRDefault="00B078AC" w:rsidP="00B078A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26B55B98" w14:textId="77777777" w:rsidR="00B078AC" w:rsidRPr="00FA7ADF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6879888" w14:textId="77777777" w:rsidR="00B078AC" w:rsidRPr="00835808" w:rsidRDefault="00B078AC" w:rsidP="00B078AC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78AC" w:rsidRPr="00744476" w14:paraId="685266A1" w14:textId="77777777" w:rsidTr="006743FA">
        <w:tc>
          <w:tcPr>
            <w:tcW w:w="3420" w:type="dxa"/>
          </w:tcPr>
          <w:p w14:paraId="172BF9FC" w14:textId="1ECDFD1F" w:rsidR="00B078AC" w:rsidRPr="00FA7ADF" w:rsidRDefault="00B078AC" w:rsidP="00B078AC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0D22044E" w14:textId="6AB27B61" w:rsidR="00B078AC" w:rsidRPr="00797DDA" w:rsidRDefault="00B12912" w:rsidP="00B078AC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2187C">
              <w:rPr>
                <w:rFonts w:ascii="Angsana New" w:hAnsi="Angsana New"/>
                <w:sz w:val="30"/>
                <w:szCs w:val="30"/>
                <w:lang w:val="en-US"/>
              </w:rPr>
              <w:t>65,932</w:t>
            </w:r>
          </w:p>
        </w:tc>
        <w:tc>
          <w:tcPr>
            <w:tcW w:w="238" w:type="dxa"/>
            <w:vAlign w:val="center"/>
          </w:tcPr>
          <w:p w14:paraId="6D0BC9F3" w14:textId="77777777" w:rsidR="00B078AC" w:rsidRPr="00FA7ADF" w:rsidRDefault="00B078AC" w:rsidP="00B078AC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84F5028" w14:textId="0BA04A28" w:rsidR="00B078AC" w:rsidRPr="00797DDA" w:rsidRDefault="00B078AC" w:rsidP="00B078AC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321,775</w:t>
            </w:r>
          </w:p>
        </w:tc>
        <w:tc>
          <w:tcPr>
            <w:tcW w:w="270" w:type="dxa"/>
            <w:vAlign w:val="center"/>
          </w:tcPr>
          <w:p w14:paraId="15C3097E" w14:textId="77777777" w:rsidR="00B078AC" w:rsidRPr="00FA7ADF" w:rsidRDefault="00B078AC" w:rsidP="00B078AC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764FDD18" w14:textId="70D26209" w:rsidR="00B078AC" w:rsidRPr="00FA7ADF" w:rsidRDefault="00B12912" w:rsidP="00B078AC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58,81</w:t>
            </w:r>
            <w:r w:rsidR="0082187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2" w:type="dxa"/>
          </w:tcPr>
          <w:p w14:paraId="70E1D601" w14:textId="77777777" w:rsidR="00B078AC" w:rsidRPr="00FA7ADF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2DBE0F9" w14:textId="02781085" w:rsidR="00B078AC" w:rsidRPr="00835808" w:rsidRDefault="00B078AC" w:rsidP="00B078AC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106,223</w:t>
            </w:r>
          </w:p>
        </w:tc>
      </w:tr>
      <w:tr w:rsidR="00B078AC" w:rsidRPr="00744476" w14:paraId="0A1CC97E" w14:textId="77777777" w:rsidTr="006743FA">
        <w:tc>
          <w:tcPr>
            <w:tcW w:w="3420" w:type="dxa"/>
          </w:tcPr>
          <w:p w14:paraId="3C3814D7" w14:textId="1E9D412E" w:rsidR="00B078AC" w:rsidRPr="00FA7ADF" w:rsidRDefault="00B078AC" w:rsidP="00B078AC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31 - 60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4E845A97" w14:textId="05DB00B9" w:rsidR="00B078AC" w:rsidRPr="00797DDA" w:rsidRDefault="00B12912" w:rsidP="00B078AC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2187C">
              <w:rPr>
                <w:rFonts w:ascii="Angsana New" w:hAnsi="Angsana New"/>
                <w:sz w:val="30"/>
                <w:szCs w:val="30"/>
                <w:lang w:val="en-US"/>
              </w:rPr>
              <w:t>4,939</w:t>
            </w:r>
          </w:p>
        </w:tc>
        <w:tc>
          <w:tcPr>
            <w:tcW w:w="238" w:type="dxa"/>
            <w:vAlign w:val="center"/>
          </w:tcPr>
          <w:p w14:paraId="46942E91" w14:textId="77777777" w:rsidR="00B078AC" w:rsidRPr="00FA7ADF" w:rsidRDefault="00B078AC" w:rsidP="00B078AC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DCB571A" w14:textId="1F499A14" w:rsidR="00B078AC" w:rsidRPr="00797DDA" w:rsidRDefault="00B078AC" w:rsidP="00B078AC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48,208</w:t>
            </w:r>
          </w:p>
        </w:tc>
        <w:tc>
          <w:tcPr>
            <w:tcW w:w="270" w:type="dxa"/>
            <w:vAlign w:val="center"/>
          </w:tcPr>
          <w:p w14:paraId="3CD965E6" w14:textId="77777777" w:rsidR="00B078AC" w:rsidRPr="00FA7ADF" w:rsidRDefault="00B078AC" w:rsidP="00B078AC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7B270024" w14:textId="7EF5E7C6" w:rsidR="00B078AC" w:rsidRPr="00FA7ADF" w:rsidRDefault="00B12912" w:rsidP="00B078AC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11,812</w:t>
            </w:r>
          </w:p>
        </w:tc>
        <w:tc>
          <w:tcPr>
            <w:tcW w:w="242" w:type="dxa"/>
          </w:tcPr>
          <w:p w14:paraId="223D723F" w14:textId="77777777" w:rsidR="00B078AC" w:rsidRPr="00FA7ADF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A549675" w14:textId="531E6AE6" w:rsidR="00B078AC" w:rsidRPr="00835808" w:rsidRDefault="00B078AC" w:rsidP="00B078AC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6,451</w:t>
            </w:r>
          </w:p>
        </w:tc>
      </w:tr>
      <w:tr w:rsidR="00B078AC" w:rsidRPr="00744476" w14:paraId="0A0EBED5" w14:textId="77777777" w:rsidTr="006743FA">
        <w:tc>
          <w:tcPr>
            <w:tcW w:w="3420" w:type="dxa"/>
            <w:vAlign w:val="center"/>
          </w:tcPr>
          <w:p w14:paraId="0D6AA917" w14:textId="7A5C515A" w:rsidR="00B078AC" w:rsidRPr="00FA7ADF" w:rsidRDefault="00B078AC" w:rsidP="00B078AC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61 - 90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4FE58151" w14:textId="51FC609F" w:rsidR="00B078AC" w:rsidRPr="00797DDA" w:rsidRDefault="00B12912" w:rsidP="00B078AC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2187C">
              <w:rPr>
                <w:rFonts w:ascii="Angsana New" w:hAnsi="Angsana New"/>
                <w:sz w:val="30"/>
                <w:szCs w:val="30"/>
                <w:lang w:val="en-US"/>
              </w:rPr>
              <w:t>5,402</w:t>
            </w:r>
          </w:p>
        </w:tc>
        <w:tc>
          <w:tcPr>
            <w:tcW w:w="238" w:type="dxa"/>
          </w:tcPr>
          <w:p w14:paraId="329ECF7A" w14:textId="77777777" w:rsidR="00B078AC" w:rsidRPr="00FA7ADF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18A4700" w14:textId="65A8B7EC" w:rsidR="00B078AC" w:rsidRPr="00797DDA" w:rsidRDefault="00B078AC" w:rsidP="00B078AC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25,980</w:t>
            </w:r>
          </w:p>
        </w:tc>
        <w:tc>
          <w:tcPr>
            <w:tcW w:w="270" w:type="dxa"/>
          </w:tcPr>
          <w:p w14:paraId="00D29003" w14:textId="77777777" w:rsidR="00B078AC" w:rsidRPr="00FA7ADF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28EB81BB" w14:textId="604435D6" w:rsidR="00B078AC" w:rsidRPr="00FA7ADF" w:rsidRDefault="00B12912" w:rsidP="00B078AC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8,115</w:t>
            </w:r>
          </w:p>
        </w:tc>
        <w:tc>
          <w:tcPr>
            <w:tcW w:w="242" w:type="dxa"/>
          </w:tcPr>
          <w:p w14:paraId="6DDCB714" w14:textId="77777777" w:rsidR="00B078AC" w:rsidRPr="00FA7ADF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7685EEF" w14:textId="50F7ED50" w:rsidR="00B078AC" w:rsidRPr="00835808" w:rsidRDefault="00B078AC" w:rsidP="00B078AC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2,939</w:t>
            </w:r>
          </w:p>
        </w:tc>
      </w:tr>
      <w:tr w:rsidR="00B078AC" w:rsidRPr="00744476" w14:paraId="6957CDA1" w14:textId="77777777" w:rsidTr="006743FA">
        <w:tc>
          <w:tcPr>
            <w:tcW w:w="3420" w:type="dxa"/>
            <w:vAlign w:val="center"/>
          </w:tcPr>
          <w:p w14:paraId="72BBBA35" w14:textId="0987E4DD" w:rsidR="00B078AC" w:rsidRPr="00FA7ADF" w:rsidRDefault="00B078AC" w:rsidP="00B078AC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มากกว่า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90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6E37260" w14:textId="57161BBD" w:rsidR="00B078AC" w:rsidRPr="00797DDA" w:rsidRDefault="0082187C" w:rsidP="00B078AC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100,684</w:t>
            </w:r>
          </w:p>
        </w:tc>
        <w:tc>
          <w:tcPr>
            <w:tcW w:w="238" w:type="dxa"/>
          </w:tcPr>
          <w:p w14:paraId="7EA78EBC" w14:textId="77777777" w:rsidR="00B078AC" w:rsidRPr="00FA7ADF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7D1BB588" w14:textId="14A4BD97" w:rsidR="00B078AC" w:rsidRPr="00797DDA" w:rsidRDefault="00B078AC" w:rsidP="00B078AC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85,494</w:t>
            </w:r>
          </w:p>
        </w:tc>
        <w:tc>
          <w:tcPr>
            <w:tcW w:w="270" w:type="dxa"/>
          </w:tcPr>
          <w:p w14:paraId="2B1030B2" w14:textId="77777777" w:rsidR="00B078AC" w:rsidRPr="00FA7ADF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2728F41B" w14:textId="13317C05" w:rsidR="00B078AC" w:rsidRPr="00FA7ADF" w:rsidRDefault="00B12912" w:rsidP="00B078AC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50,84</w:t>
            </w:r>
            <w:r w:rsidR="0082187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2" w:type="dxa"/>
          </w:tcPr>
          <w:p w14:paraId="692988AC" w14:textId="77777777" w:rsidR="00B078AC" w:rsidRPr="00FA7ADF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96D18A8" w14:textId="5258009C" w:rsidR="00B078AC" w:rsidRPr="00835808" w:rsidRDefault="00B078AC" w:rsidP="00B078AC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51,618</w:t>
            </w:r>
          </w:p>
        </w:tc>
      </w:tr>
      <w:tr w:rsidR="00B078AC" w:rsidRPr="00A20100" w14:paraId="19AA8C34" w14:textId="77777777" w:rsidTr="006743FA">
        <w:tc>
          <w:tcPr>
            <w:tcW w:w="3420" w:type="dxa"/>
            <w:vAlign w:val="center"/>
          </w:tcPr>
          <w:p w14:paraId="68788934" w14:textId="0FA43C52" w:rsidR="00B078AC" w:rsidRPr="00A20100" w:rsidRDefault="00B078AC" w:rsidP="00B078AC">
            <w:pPr>
              <w:tabs>
                <w:tab w:val="left" w:pos="28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</w:tcPr>
          <w:p w14:paraId="7334896C" w14:textId="33A7CE47" w:rsidR="00B078AC" w:rsidRPr="00797DDA" w:rsidRDefault="00B12912" w:rsidP="00B078AC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6,815,718</w:t>
            </w:r>
          </w:p>
        </w:tc>
        <w:tc>
          <w:tcPr>
            <w:tcW w:w="238" w:type="dxa"/>
          </w:tcPr>
          <w:p w14:paraId="4188E5E7" w14:textId="77777777" w:rsidR="00B078AC" w:rsidRPr="00A20100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BE89786" w14:textId="0F0A1011" w:rsidR="00B078AC" w:rsidRPr="00797DDA" w:rsidRDefault="00B078AC" w:rsidP="00B078AC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15A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6,014,765</w:t>
            </w:r>
          </w:p>
        </w:tc>
        <w:tc>
          <w:tcPr>
            <w:tcW w:w="270" w:type="dxa"/>
          </w:tcPr>
          <w:p w14:paraId="6509C9E4" w14:textId="77777777" w:rsidR="00B078AC" w:rsidRPr="00A20100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43932457" w14:textId="0285C389" w:rsidR="00B078AC" w:rsidRPr="00797DDA" w:rsidRDefault="00B12912" w:rsidP="00B078AC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1,526,649</w:t>
            </w:r>
          </w:p>
        </w:tc>
        <w:tc>
          <w:tcPr>
            <w:tcW w:w="242" w:type="dxa"/>
          </w:tcPr>
          <w:p w14:paraId="7EE608C0" w14:textId="77777777" w:rsidR="00B078AC" w:rsidRPr="00A20100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59EAA436" w14:textId="151C45C1" w:rsidR="00B078AC" w:rsidRPr="00797DDA" w:rsidRDefault="00B078AC" w:rsidP="00B078AC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0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977,274</w:t>
            </w:r>
          </w:p>
        </w:tc>
      </w:tr>
      <w:tr w:rsidR="00B078AC" w:rsidRPr="00744476" w14:paraId="2976D4A2" w14:textId="77777777" w:rsidTr="006743FA">
        <w:tc>
          <w:tcPr>
            <w:tcW w:w="3420" w:type="dxa"/>
            <w:vAlign w:val="center"/>
          </w:tcPr>
          <w:p w14:paraId="3ED15F89" w14:textId="4B053358" w:rsidR="00B078AC" w:rsidRPr="00FA7ADF" w:rsidRDefault="00B078AC" w:rsidP="00B078AC">
            <w:pPr>
              <w:tabs>
                <w:tab w:val="left" w:pos="450"/>
              </w:tabs>
              <w:spacing w:line="240" w:lineRule="atLeast"/>
              <w:ind w:left="250" w:right="65" w:hanging="274"/>
              <w:rPr>
                <w:rFonts w:ascii="Angsana New" w:hAnsi="Angsana New"/>
                <w:sz w:val="30"/>
                <w:szCs w:val="30"/>
              </w:rPr>
            </w:pPr>
            <w:r w:rsidRPr="00147E8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201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ค่าเผื่อผลขาดทุนด้านเครดิต</w:t>
            </w:r>
            <w:r w:rsidR="003C601E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A201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ที่คา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</w:t>
            </w:r>
            <w:r w:rsidRPr="00A201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ว่าจะเกิดขึ้น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14AF0E7" w14:textId="28B73C02" w:rsidR="00B078AC" w:rsidRPr="00CB15BB" w:rsidRDefault="00B12912" w:rsidP="00B078AC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(46,995)</w:t>
            </w:r>
          </w:p>
        </w:tc>
        <w:tc>
          <w:tcPr>
            <w:tcW w:w="238" w:type="dxa"/>
          </w:tcPr>
          <w:p w14:paraId="33087123" w14:textId="77777777" w:rsidR="00B078AC" w:rsidRPr="00FA7ADF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5E90D6D" w14:textId="10171739" w:rsidR="00B078AC" w:rsidRPr="00797DDA" w:rsidRDefault="00B078AC" w:rsidP="00B078AC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(49,537)</w:t>
            </w:r>
          </w:p>
        </w:tc>
        <w:tc>
          <w:tcPr>
            <w:tcW w:w="270" w:type="dxa"/>
          </w:tcPr>
          <w:p w14:paraId="38B4FF67" w14:textId="77777777" w:rsidR="00B078AC" w:rsidRPr="00FA7ADF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2B6EAB0" w14:textId="04FC9C1D" w:rsidR="00B078AC" w:rsidRPr="00CB15BB" w:rsidRDefault="00B12912" w:rsidP="00B078AC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(33,375)</w:t>
            </w:r>
          </w:p>
        </w:tc>
        <w:tc>
          <w:tcPr>
            <w:tcW w:w="242" w:type="dxa"/>
          </w:tcPr>
          <w:p w14:paraId="0E56145E" w14:textId="77777777" w:rsidR="00B078AC" w:rsidRPr="00FA7ADF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175816FE" w14:textId="78ACB1DC" w:rsidR="00B078AC" w:rsidRPr="00835808" w:rsidRDefault="00B078AC" w:rsidP="00B078AC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(32,507)</w:t>
            </w:r>
          </w:p>
        </w:tc>
      </w:tr>
      <w:tr w:rsidR="00B078AC" w:rsidRPr="00744476" w14:paraId="1FC2373B" w14:textId="77777777" w:rsidTr="006743FA">
        <w:tc>
          <w:tcPr>
            <w:tcW w:w="3420" w:type="dxa"/>
            <w:vAlign w:val="center"/>
          </w:tcPr>
          <w:p w14:paraId="4EC813D5" w14:textId="070B71E2" w:rsidR="00B078AC" w:rsidRPr="00FA7ADF" w:rsidRDefault="00B078AC" w:rsidP="00B078AC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DA912" w14:textId="7C43B189" w:rsidR="00B078AC" w:rsidRPr="00797DDA" w:rsidRDefault="00B12912" w:rsidP="00B078AC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6,768,723</w:t>
            </w:r>
          </w:p>
        </w:tc>
        <w:tc>
          <w:tcPr>
            <w:tcW w:w="238" w:type="dxa"/>
          </w:tcPr>
          <w:p w14:paraId="5D3BF772" w14:textId="77777777" w:rsidR="00B078AC" w:rsidRPr="00FA7ADF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0BD6F" w14:textId="60E29E47" w:rsidR="00B078AC" w:rsidRPr="00797DDA" w:rsidRDefault="00B078AC" w:rsidP="00B078AC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5,965,228</w:t>
            </w:r>
          </w:p>
        </w:tc>
        <w:tc>
          <w:tcPr>
            <w:tcW w:w="270" w:type="dxa"/>
          </w:tcPr>
          <w:p w14:paraId="2BC0302E" w14:textId="77777777" w:rsidR="00B078AC" w:rsidRPr="00A20100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51AEC" w14:textId="7BB2A080" w:rsidR="00B078AC" w:rsidRPr="00797DDA" w:rsidRDefault="00B12912" w:rsidP="00B078AC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1,493,274</w:t>
            </w:r>
          </w:p>
        </w:tc>
        <w:tc>
          <w:tcPr>
            <w:tcW w:w="242" w:type="dxa"/>
          </w:tcPr>
          <w:p w14:paraId="69E68AC7" w14:textId="77777777" w:rsidR="00B078AC" w:rsidRPr="00A20100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C66D33A" w14:textId="14304055" w:rsidR="00B078AC" w:rsidRPr="00797DDA" w:rsidRDefault="00B078AC" w:rsidP="00B078AC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944,767</w:t>
            </w:r>
          </w:p>
        </w:tc>
      </w:tr>
      <w:tr w:rsidR="00B078AC" w:rsidRPr="00744476" w14:paraId="644BC159" w14:textId="77777777" w:rsidTr="003E434E">
        <w:tc>
          <w:tcPr>
            <w:tcW w:w="3420" w:type="dxa"/>
            <w:vAlign w:val="center"/>
          </w:tcPr>
          <w:p w14:paraId="78CDA022" w14:textId="77777777" w:rsidR="00B078AC" w:rsidRPr="00FA7ADF" w:rsidRDefault="00B078AC" w:rsidP="00B078AC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auto"/>
          </w:tcPr>
          <w:p w14:paraId="0385200E" w14:textId="77777777" w:rsidR="00B078AC" w:rsidRPr="00797DDA" w:rsidRDefault="00B078AC" w:rsidP="00B078AC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252B7B8D" w14:textId="77777777" w:rsidR="00B078AC" w:rsidRPr="00FA7ADF" w:rsidRDefault="00B078AC" w:rsidP="00B078A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102F881F" w14:textId="77777777" w:rsidR="00B078AC" w:rsidRPr="00797DDA" w:rsidRDefault="00B078AC" w:rsidP="00B078AC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85D413" w14:textId="77777777" w:rsidR="00B078AC" w:rsidRPr="00FA7ADF" w:rsidRDefault="00B078AC" w:rsidP="00B078A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2" w:type="dxa"/>
            <w:shd w:val="clear" w:color="auto" w:fill="auto"/>
          </w:tcPr>
          <w:p w14:paraId="4B2582F7" w14:textId="77777777" w:rsidR="00B078AC" w:rsidRPr="00FA7ADF" w:rsidRDefault="00B078AC" w:rsidP="00B078AC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42" w:type="dxa"/>
          </w:tcPr>
          <w:p w14:paraId="791E220E" w14:textId="77777777" w:rsidR="00B078AC" w:rsidRPr="00FA7ADF" w:rsidRDefault="00B078AC" w:rsidP="00B078A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5" w:type="dxa"/>
          </w:tcPr>
          <w:p w14:paraId="140D7B9C" w14:textId="77777777" w:rsidR="00B078AC" w:rsidRPr="00797DDA" w:rsidRDefault="00B078AC" w:rsidP="00B078AC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078AC" w:rsidRPr="00744476" w14:paraId="7B8202D1" w14:textId="77777777" w:rsidTr="006743FA">
        <w:tc>
          <w:tcPr>
            <w:tcW w:w="3420" w:type="dxa"/>
            <w:vAlign w:val="center"/>
          </w:tcPr>
          <w:p w14:paraId="49455D95" w14:textId="1AAF3D95" w:rsidR="00B078AC" w:rsidRPr="00FA7ADF" w:rsidRDefault="00B078AC" w:rsidP="00B078AC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0523E656" w14:textId="311E207E" w:rsidR="00B078AC" w:rsidRPr="00797DDA" w:rsidRDefault="00B12912" w:rsidP="00B078AC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6,770,048</w:t>
            </w:r>
          </w:p>
        </w:tc>
        <w:tc>
          <w:tcPr>
            <w:tcW w:w="238" w:type="dxa"/>
            <w:shd w:val="clear" w:color="auto" w:fill="auto"/>
          </w:tcPr>
          <w:p w14:paraId="4D48367A" w14:textId="77777777" w:rsidR="00B078AC" w:rsidRPr="00FA7ADF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665EB9DD" w14:textId="70DEE8F3" w:rsidR="00B078AC" w:rsidRPr="00797DDA" w:rsidRDefault="00B078AC" w:rsidP="00B078AC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5,965,998</w:t>
            </w:r>
          </w:p>
        </w:tc>
        <w:tc>
          <w:tcPr>
            <w:tcW w:w="270" w:type="dxa"/>
          </w:tcPr>
          <w:p w14:paraId="5B0D416E" w14:textId="77777777" w:rsidR="00B078AC" w:rsidRPr="00FA7ADF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</w:tcPr>
          <w:p w14:paraId="2693F340" w14:textId="7C64399C" w:rsidR="00B078AC" w:rsidRPr="00FA7ADF" w:rsidRDefault="00B12912" w:rsidP="00B078AC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6,895,239</w:t>
            </w:r>
          </w:p>
        </w:tc>
        <w:tc>
          <w:tcPr>
            <w:tcW w:w="242" w:type="dxa"/>
          </w:tcPr>
          <w:p w14:paraId="14E7B35F" w14:textId="77777777" w:rsidR="00B078AC" w:rsidRPr="00FA7ADF" w:rsidRDefault="00B078AC" w:rsidP="00B078A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17D9042D" w14:textId="1A20B6A7" w:rsidR="00B078AC" w:rsidRPr="00797DDA" w:rsidRDefault="00B078AC" w:rsidP="00B078AC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8,657,063</w:t>
            </w:r>
          </w:p>
        </w:tc>
      </w:tr>
    </w:tbl>
    <w:p w14:paraId="68C835AC" w14:textId="63BFF028" w:rsidR="00147E88" w:rsidRDefault="00147E88" w:rsidP="008B59B5">
      <w:pPr>
        <w:pStyle w:val="Bo-Blankline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170"/>
        <w:gridCol w:w="270"/>
        <w:gridCol w:w="1262"/>
        <w:gridCol w:w="268"/>
        <w:gridCol w:w="1350"/>
      </w:tblGrid>
      <w:tr w:rsidR="002A3A8C" w:rsidRPr="00C74FA0" w14:paraId="47E1A14F" w14:textId="77777777" w:rsidTr="00983707">
        <w:trPr>
          <w:cantSplit/>
          <w:tblHeader/>
        </w:trPr>
        <w:tc>
          <w:tcPr>
            <w:tcW w:w="3420" w:type="dxa"/>
            <w:vAlign w:val="bottom"/>
            <w:hideMark/>
          </w:tcPr>
          <w:p w14:paraId="12757BC3" w14:textId="2BC6FECE" w:rsidR="002A3A8C" w:rsidRPr="0073283D" w:rsidRDefault="00B078AC" w:rsidP="00DF341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8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  <w:vAlign w:val="bottom"/>
          </w:tcPr>
          <w:p w14:paraId="4019AEF2" w14:textId="3E66CC53" w:rsidR="002A3A8C" w:rsidRPr="00C74FA0" w:rsidRDefault="002A3A8C" w:rsidP="00DF341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74FA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4596237" w14:textId="77777777" w:rsidR="002A3A8C" w:rsidRPr="00C74FA0" w:rsidRDefault="002A3A8C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419ABD3" w14:textId="161C22A0" w:rsidR="002A3A8C" w:rsidRPr="00C74FA0" w:rsidRDefault="002A3A8C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C74FA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A3A8C" w:rsidRPr="00C74FA0" w14:paraId="5229BE6B" w14:textId="77777777" w:rsidTr="00983707">
        <w:trPr>
          <w:cantSplit/>
          <w:tblHeader/>
        </w:trPr>
        <w:tc>
          <w:tcPr>
            <w:tcW w:w="3420" w:type="dxa"/>
            <w:vAlign w:val="bottom"/>
          </w:tcPr>
          <w:p w14:paraId="35F61D81" w14:textId="0CC1BB93" w:rsidR="002A3A8C" w:rsidRPr="0073283D" w:rsidRDefault="002A3A8C" w:rsidP="00011B1C">
            <w:pPr>
              <w:pStyle w:val="acctfourfigures"/>
              <w:tabs>
                <w:tab w:val="left" w:pos="720"/>
              </w:tabs>
              <w:spacing w:line="240" w:lineRule="auto"/>
              <w:ind w:left="280" w:firstLine="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7328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750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328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</w:t>
            </w:r>
            <w:r w:rsidR="00D673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="00D67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5750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74574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5750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3DD6B47B" w14:textId="6CFB2E36" w:rsidR="002A3A8C" w:rsidRPr="004E6664" w:rsidRDefault="0057505D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70D6AB9F" w14:textId="77777777" w:rsidR="002A3A8C" w:rsidRPr="004E6664" w:rsidRDefault="002A3A8C" w:rsidP="00DF341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82E3E7" w14:textId="4449B84A" w:rsidR="002A3A8C" w:rsidRPr="004E6664" w:rsidRDefault="00F47DB8" w:rsidP="00DF341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66DF98D" w14:textId="77777777" w:rsidR="002A3A8C" w:rsidRPr="004E6664" w:rsidRDefault="002A3A8C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40B479A" w14:textId="67F6C85D" w:rsidR="002A3A8C" w:rsidRPr="004E6664" w:rsidRDefault="0057505D" w:rsidP="00DF341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  <w:vAlign w:val="bottom"/>
          </w:tcPr>
          <w:p w14:paraId="0FC6AD53" w14:textId="77777777" w:rsidR="002A3A8C" w:rsidRPr="004E6664" w:rsidRDefault="002A3A8C" w:rsidP="00DF341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F3FC7A" w14:textId="5159E838" w:rsidR="002A3A8C" w:rsidRPr="004E6664" w:rsidRDefault="00F47DB8" w:rsidP="00DF341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2564</w:t>
            </w:r>
          </w:p>
        </w:tc>
      </w:tr>
      <w:tr w:rsidR="002A3A8C" w:rsidRPr="00C74FA0" w14:paraId="4488A667" w14:textId="77777777" w:rsidTr="00983707">
        <w:trPr>
          <w:cantSplit/>
          <w:tblHeader/>
        </w:trPr>
        <w:tc>
          <w:tcPr>
            <w:tcW w:w="3420" w:type="dxa"/>
            <w:vAlign w:val="bottom"/>
            <w:hideMark/>
          </w:tcPr>
          <w:p w14:paraId="267AF081" w14:textId="4CEDF65C" w:rsidR="002A3A8C" w:rsidRPr="00C74FA0" w:rsidRDefault="002A3A8C" w:rsidP="00DF34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  <w:hideMark/>
          </w:tcPr>
          <w:p w14:paraId="55695257" w14:textId="2DC9BBFE" w:rsidR="002A3A8C" w:rsidRPr="0073283D" w:rsidRDefault="002A3A8C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3283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4DF3" w:rsidRPr="00154BF5" w14:paraId="39C7E557" w14:textId="77777777" w:rsidTr="006743FA">
        <w:trPr>
          <w:cantSplit/>
        </w:trPr>
        <w:tc>
          <w:tcPr>
            <w:tcW w:w="3420" w:type="dxa"/>
          </w:tcPr>
          <w:p w14:paraId="7FDFCFB8" w14:textId="0350D242" w:rsidR="000A4DF3" w:rsidRPr="008F59F5" w:rsidRDefault="008F59F5" w:rsidP="008F59F5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9F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0E6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A4DF3" w:rsidRPr="008F59F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F90E6E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F90E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เพิ่มขึ้น </w:t>
            </w:r>
            <w:r w:rsidR="00154BF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F90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4830CCF0" w14:textId="6FB5D788" w:rsidR="000A4DF3" w:rsidRPr="00C74FA0" w:rsidRDefault="00F90E6E" w:rsidP="00154BF5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3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(2,54</w:t>
            </w:r>
            <w:r w:rsidR="005130BF" w:rsidRPr="006743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330036" w14:textId="77777777" w:rsidR="000A4DF3" w:rsidRPr="00C74FA0" w:rsidRDefault="000A4DF3" w:rsidP="00DF341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9BD61C" w14:textId="3BB5DE51" w:rsidR="000A4DF3" w:rsidRPr="00C74FA0" w:rsidRDefault="00F90E6E" w:rsidP="00154BF5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(1,531)</w:t>
            </w:r>
          </w:p>
        </w:tc>
        <w:tc>
          <w:tcPr>
            <w:tcW w:w="270" w:type="dxa"/>
            <w:shd w:val="clear" w:color="auto" w:fill="auto"/>
          </w:tcPr>
          <w:p w14:paraId="4371B661" w14:textId="77777777" w:rsidR="000A4DF3" w:rsidRPr="00C74FA0" w:rsidRDefault="000A4DF3" w:rsidP="00DF341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7C6E88A4" w14:textId="191AD7AC" w:rsidR="000A4DF3" w:rsidRPr="00C74FA0" w:rsidRDefault="00F90E6E" w:rsidP="00983707">
            <w:pPr>
              <w:pStyle w:val="acctfourfigures"/>
              <w:tabs>
                <w:tab w:val="decimal" w:pos="701"/>
              </w:tabs>
              <w:spacing w:line="240" w:lineRule="auto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268" w:type="dxa"/>
            <w:shd w:val="clear" w:color="auto" w:fill="auto"/>
          </w:tcPr>
          <w:p w14:paraId="377D00E0" w14:textId="77777777" w:rsidR="000A4DF3" w:rsidRPr="00C74FA0" w:rsidRDefault="000A4DF3" w:rsidP="00DF34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197709C" w14:textId="4013F3F7" w:rsidR="000A4DF3" w:rsidRPr="00154BF5" w:rsidRDefault="00154BF5" w:rsidP="00154BF5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0E6E" w:rsidRPr="00154BF5">
              <w:rPr>
                <w:rFonts w:asciiTheme="majorBidi" w:hAnsiTheme="majorBidi" w:cstheme="majorBidi"/>
                <w:sz w:val="30"/>
                <w:szCs w:val="30"/>
              </w:rPr>
              <w:t>1,604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6E140E4C" w14:textId="57F93196" w:rsidR="002A3A8C" w:rsidRDefault="002A3A8C" w:rsidP="008B59B5">
      <w:pPr>
        <w:pStyle w:val="Bo-Blankline"/>
      </w:pPr>
    </w:p>
    <w:p w14:paraId="4F3E96EE" w14:textId="28F1A277" w:rsidR="004E6664" w:rsidRPr="00D510F7" w:rsidRDefault="004E6664" w:rsidP="004E6664">
      <w:pPr>
        <w:pStyle w:val="Bo-C1Content"/>
        <w:rPr>
          <w:cs/>
          <w:lang w:val="en-US"/>
        </w:rPr>
      </w:pPr>
      <w:r w:rsidRPr="00D510F7">
        <w:rPr>
          <w:rFonts w:hint="cs"/>
          <w:cs/>
          <w:lang w:val="en-US"/>
        </w:rPr>
        <w:t>กลุ่ม</w:t>
      </w:r>
      <w:r w:rsidRPr="00D510F7">
        <w:rPr>
          <w:cs/>
          <w:lang w:val="en-US"/>
        </w:rPr>
        <w:t>บริษัท</w:t>
      </w:r>
      <w:r w:rsidRPr="00D510F7">
        <w:rPr>
          <w:rFonts w:hint="cs"/>
          <w:cs/>
          <w:lang w:val="en-US"/>
        </w:rPr>
        <w:t>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  <w:r w:rsidR="007C5431" w:rsidRPr="00D510F7">
        <w:rPr>
          <w:lang w:val="en-US"/>
        </w:rPr>
        <w:t xml:space="preserve">  </w:t>
      </w:r>
      <w:r w:rsidR="007C5431" w:rsidRPr="00D510F7">
        <w:rPr>
          <w:rFonts w:hint="cs"/>
          <w:cs/>
          <w:lang w:val="en-US"/>
        </w:rPr>
        <w:t xml:space="preserve"> </w:t>
      </w:r>
    </w:p>
    <w:p w14:paraId="2F31133C" w14:textId="77777777" w:rsidR="004E6664" w:rsidRPr="00D510F7" w:rsidRDefault="004E6664" w:rsidP="004E6664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08BBB86C" w14:textId="2C43FA4C" w:rsidR="004E6664" w:rsidRDefault="004E6664" w:rsidP="004E6664">
      <w:pPr>
        <w:pStyle w:val="Bo-C1Content"/>
      </w:pPr>
      <w:r w:rsidRPr="00D510F7">
        <w:rPr>
          <w:cs/>
        </w:rPr>
        <w:t>โดยปกติระยะเวลาการให้สินเชื่อแก่ลูกค้าของกลุ่มบริษัท</w:t>
      </w:r>
      <w:r w:rsidRPr="00D510F7">
        <w:rPr>
          <w:rFonts w:hint="cs"/>
          <w:cs/>
        </w:rPr>
        <w:t>มีระยะเวลาตั้งแต่</w:t>
      </w:r>
      <w:r w:rsidRPr="00D510F7">
        <w:rPr>
          <w:cs/>
        </w:rPr>
        <w:t xml:space="preserve"> </w:t>
      </w:r>
      <w:r w:rsidR="0057505D">
        <w:rPr>
          <w:lang w:val="en-US"/>
        </w:rPr>
        <w:t>3</w:t>
      </w:r>
      <w:r w:rsidR="00B12912">
        <w:rPr>
          <w:lang w:val="en-US"/>
        </w:rPr>
        <w:t>0</w:t>
      </w:r>
      <w:r w:rsidRPr="00D510F7">
        <w:t xml:space="preserve"> </w:t>
      </w:r>
      <w:r w:rsidRPr="00D510F7">
        <w:rPr>
          <w:rFonts w:hint="cs"/>
          <w:cs/>
        </w:rPr>
        <w:t>วัน ถึง</w:t>
      </w:r>
      <w:r w:rsidRPr="00D510F7">
        <w:t xml:space="preserve"> </w:t>
      </w:r>
      <w:r w:rsidR="00984B3F">
        <w:rPr>
          <w:lang w:val="en-US"/>
        </w:rPr>
        <w:t>360</w:t>
      </w:r>
      <w:r w:rsidRPr="00D510F7">
        <w:t xml:space="preserve"> </w:t>
      </w:r>
      <w:r w:rsidRPr="00D510F7">
        <w:rPr>
          <w:cs/>
        </w:rPr>
        <w:t>วัน</w:t>
      </w:r>
    </w:p>
    <w:p w14:paraId="0DF01ABE" w14:textId="77777777" w:rsidR="004E6664" w:rsidRDefault="004E6664" w:rsidP="008B59B5">
      <w:pPr>
        <w:pStyle w:val="Bo-Blankline"/>
        <w:rPr>
          <w:cs/>
        </w:rPr>
      </w:pPr>
    </w:p>
    <w:p w14:paraId="385E7FDC" w14:textId="77777777" w:rsidR="002A3A8C" w:rsidRDefault="002A3A8C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cs/>
        </w:rPr>
        <w:br w:type="page"/>
      </w:r>
    </w:p>
    <w:p w14:paraId="27DE76B9" w14:textId="77777777" w:rsidR="006F2CCC" w:rsidRPr="006F2CCC" w:rsidRDefault="006F2CCC" w:rsidP="006F2CCC">
      <w:pPr>
        <w:spacing w:line="240" w:lineRule="auto"/>
        <w:rPr>
          <w:sz w:val="2"/>
          <w:szCs w:val="2"/>
        </w:rPr>
      </w:pPr>
    </w:p>
    <w:p w14:paraId="23476202" w14:textId="31988101" w:rsidR="007B2482" w:rsidRPr="000767D4" w:rsidRDefault="007B2482" w:rsidP="00A01104">
      <w:pPr>
        <w:pStyle w:val="Caption"/>
        <w:ind w:hanging="900"/>
        <w:rPr>
          <w:rFonts w:asciiTheme="majorBidi" w:hAnsiTheme="majorBidi" w:cstheme="majorBidi"/>
        </w:rPr>
      </w:pPr>
      <w:r w:rsidRPr="000767D4">
        <w:rPr>
          <w:rFonts w:asciiTheme="majorBidi" w:hAnsiTheme="majorBidi" w:cstheme="majorBidi"/>
          <w:cs/>
        </w:rPr>
        <w:t>เงินลงทุน</w:t>
      </w:r>
      <w:r w:rsidR="008D1AAA" w:rsidRPr="000767D4">
        <w:rPr>
          <w:rFonts w:asciiTheme="majorBidi" w:hAnsiTheme="majorBidi" w:cstheme="majorBidi"/>
          <w:cs/>
        </w:rPr>
        <w:t>ในบริษัทย่อย</w:t>
      </w:r>
      <w:r w:rsidR="002407EE" w:rsidRPr="000767D4">
        <w:rPr>
          <w:rFonts w:asciiTheme="majorBidi" w:hAnsiTheme="majorBidi" w:cstheme="majorBidi" w:hint="cs"/>
          <w:cs/>
        </w:rPr>
        <w:t>และบริษัทร่วม</w:t>
      </w:r>
    </w:p>
    <w:p w14:paraId="329AFE3A" w14:textId="59EE62BC" w:rsidR="00745748" w:rsidRDefault="00745748" w:rsidP="00D510F7">
      <w:pPr>
        <w:pStyle w:val="Bo-Blankline"/>
      </w:pPr>
    </w:p>
    <w:p w14:paraId="294EB51E" w14:textId="19BEAF98" w:rsidR="00916005" w:rsidRPr="00916005" w:rsidRDefault="00916005" w:rsidP="00916005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</w:rPr>
      </w:pPr>
      <w:r w:rsidRPr="0091600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16EAF0BE" w14:textId="78EC79E2" w:rsidR="00916005" w:rsidRDefault="00916005" w:rsidP="00D510F7">
      <w:pPr>
        <w:pStyle w:val="Bo-Blankline"/>
      </w:pPr>
    </w:p>
    <w:tbl>
      <w:tblPr>
        <w:tblW w:w="9205" w:type="dxa"/>
        <w:tblInd w:w="423" w:type="dxa"/>
        <w:tblLook w:val="04A0" w:firstRow="1" w:lastRow="0" w:firstColumn="1" w:lastColumn="0" w:noHBand="0" w:noVBand="1"/>
      </w:tblPr>
      <w:tblGrid>
        <w:gridCol w:w="5337"/>
        <w:gridCol w:w="1080"/>
        <w:gridCol w:w="1258"/>
        <w:gridCol w:w="236"/>
        <w:gridCol w:w="1294"/>
      </w:tblGrid>
      <w:tr w:rsidR="007F11EA" w:rsidRPr="00A01104" w14:paraId="7F271766" w14:textId="77777777" w:rsidTr="00C344C6">
        <w:tc>
          <w:tcPr>
            <w:tcW w:w="5337" w:type="dxa"/>
            <w:shd w:val="clear" w:color="auto" w:fill="auto"/>
          </w:tcPr>
          <w:p w14:paraId="41246EA4" w14:textId="77777777" w:rsidR="007F11EA" w:rsidRPr="00A01104" w:rsidRDefault="007F11EA" w:rsidP="00C344C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B561B2" w14:textId="77777777" w:rsidR="007F11EA" w:rsidRPr="00A01104" w:rsidRDefault="007F11EA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2271B485" w14:textId="77777777" w:rsidR="007F11EA" w:rsidRPr="00A01104" w:rsidRDefault="007F11EA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1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11EA" w:rsidRPr="00A01104" w14:paraId="147BC4BD" w14:textId="77777777" w:rsidTr="00C344C6">
        <w:tc>
          <w:tcPr>
            <w:tcW w:w="5337" w:type="dxa"/>
            <w:shd w:val="clear" w:color="auto" w:fill="auto"/>
          </w:tcPr>
          <w:p w14:paraId="19B99007" w14:textId="77777777" w:rsidR="007F11EA" w:rsidRPr="00A01104" w:rsidRDefault="007F11EA" w:rsidP="00C344C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011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761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011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A011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080" w:type="dxa"/>
          </w:tcPr>
          <w:p w14:paraId="7ED72CA3" w14:textId="77777777" w:rsidR="007F11EA" w:rsidRPr="00C40542" w:rsidRDefault="007F11EA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C405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58" w:type="dxa"/>
            <w:shd w:val="clear" w:color="auto" w:fill="auto"/>
          </w:tcPr>
          <w:p w14:paraId="1FD87017" w14:textId="52C5A7C3" w:rsidR="007F11EA" w:rsidRPr="00A01104" w:rsidRDefault="007F11EA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D50D408" w14:textId="77777777" w:rsidR="007F11EA" w:rsidRPr="00A01104" w:rsidRDefault="007F11EA" w:rsidP="00C344C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0E32128" w14:textId="3E9B9F96" w:rsidR="007F11EA" w:rsidRPr="00A01104" w:rsidRDefault="007F11EA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7F11EA" w:rsidRPr="00A01104" w14:paraId="302ED636" w14:textId="77777777" w:rsidTr="00C344C6">
        <w:tc>
          <w:tcPr>
            <w:tcW w:w="5337" w:type="dxa"/>
            <w:shd w:val="clear" w:color="auto" w:fill="auto"/>
          </w:tcPr>
          <w:p w14:paraId="6B374BE4" w14:textId="77777777" w:rsidR="007F11EA" w:rsidRPr="00A01104" w:rsidRDefault="007F11EA" w:rsidP="00C344C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6763BD" w14:textId="77777777" w:rsidR="007F11EA" w:rsidRPr="00A01104" w:rsidRDefault="007F11EA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706A1184" w14:textId="77777777" w:rsidR="007F11EA" w:rsidRPr="00A01104" w:rsidRDefault="007F11EA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011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01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4C9D" w:rsidRPr="00A01104" w14:paraId="647E8378" w14:textId="77777777" w:rsidTr="00C344C6">
        <w:tc>
          <w:tcPr>
            <w:tcW w:w="5337" w:type="dxa"/>
            <w:shd w:val="clear" w:color="auto" w:fill="auto"/>
          </w:tcPr>
          <w:p w14:paraId="264B4280" w14:textId="346E6DDC" w:rsidR="00304C9D" w:rsidRPr="00492402" w:rsidRDefault="00304C9D" w:rsidP="00C344C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04C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042F261" w14:textId="77777777" w:rsidR="00304C9D" w:rsidRPr="00A01104" w:rsidRDefault="00304C9D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135950D4" w14:textId="77777777" w:rsidR="00304C9D" w:rsidRPr="00A01104" w:rsidRDefault="00304C9D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F11EA" w:rsidRPr="001D5825" w14:paraId="45B3FF2D" w14:textId="77777777" w:rsidTr="00C344C6">
        <w:tc>
          <w:tcPr>
            <w:tcW w:w="5337" w:type="dxa"/>
            <w:shd w:val="clear" w:color="auto" w:fill="auto"/>
          </w:tcPr>
          <w:p w14:paraId="0FDCA6C5" w14:textId="77777777" w:rsidR="007F11EA" w:rsidRPr="00304C9D" w:rsidRDefault="007F11EA" w:rsidP="007F11E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04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1EF67C2E" w14:textId="77777777" w:rsidR="007F11EA" w:rsidRPr="00304C9D" w:rsidRDefault="007F11EA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106B56B" w14:textId="3C42D891" w:rsidR="007F11EA" w:rsidRPr="00304C9D" w:rsidRDefault="001E1A8B" w:rsidP="001E1A8B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4C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26,088,167</w:t>
            </w:r>
          </w:p>
        </w:tc>
        <w:tc>
          <w:tcPr>
            <w:tcW w:w="236" w:type="dxa"/>
            <w:shd w:val="clear" w:color="auto" w:fill="auto"/>
          </w:tcPr>
          <w:p w14:paraId="296AB95E" w14:textId="77777777" w:rsidR="007F11EA" w:rsidRPr="00304C9D" w:rsidRDefault="007F11EA" w:rsidP="007F11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E560969" w14:textId="5E54167D" w:rsidR="007F11EA" w:rsidRPr="00304C9D" w:rsidRDefault="007F11EA" w:rsidP="007F11EA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4C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24,911,629</w:t>
            </w:r>
          </w:p>
        </w:tc>
      </w:tr>
      <w:tr w:rsidR="007F11EA" w:rsidRPr="00A01104" w14:paraId="7A2F3B58" w14:textId="77777777" w:rsidTr="00C344C6">
        <w:tc>
          <w:tcPr>
            <w:tcW w:w="5337" w:type="dxa"/>
            <w:shd w:val="clear" w:color="auto" w:fill="auto"/>
          </w:tcPr>
          <w:p w14:paraId="255128E8" w14:textId="77777777" w:rsidR="007F11EA" w:rsidRPr="00A01104" w:rsidRDefault="007F11EA" w:rsidP="007F11E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1080" w:type="dxa"/>
          </w:tcPr>
          <w:p w14:paraId="359B11AA" w14:textId="77777777" w:rsidR="007F11EA" w:rsidRDefault="007F11EA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901883E" w14:textId="43F00F68" w:rsidR="007F11EA" w:rsidRPr="00A01104" w:rsidRDefault="00442562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624,471</w:t>
            </w:r>
          </w:p>
        </w:tc>
        <w:tc>
          <w:tcPr>
            <w:tcW w:w="236" w:type="dxa"/>
            <w:shd w:val="clear" w:color="auto" w:fill="auto"/>
          </w:tcPr>
          <w:p w14:paraId="6AD4720F" w14:textId="77777777" w:rsidR="007F11EA" w:rsidRPr="00A01104" w:rsidRDefault="007F11EA" w:rsidP="007F11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28AAD9" w14:textId="36C52F55" w:rsidR="007F11EA" w:rsidRDefault="007F11EA" w:rsidP="007F11EA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925,510</w:t>
            </w:r>
          </w:p>
        </w:tc>
      </w:tr>
      <w:tr w:rsidR="007F11EA" w:rsidRPr="00A01104" w14:paraId="056FC886" w14:textId="77777777" w:rsidTr="00161401">
        <w:tc>
          <w:tcPr>
            <w:tcW w:w="5337" w:type="dxa"/>
            <w:shd w:val="clear" w:color="auto" w:fill="auto"/>
          </w:tcPr>
          <w:p w14:paraId="01048A32" w14:textId="0F67621F" w:rsidR="007F11EA" w:rsidRPr="00A01104" w:rsidRDefault="007F11EA" w:rsidP="007F11EA">
            <w:pPr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ขาดทุนที่รับรู้ตามวิธีส่วนได้เสียที่เกินกว่าเงินลงทุน</w:t>
            </w:r>
          </w:p>
        </w:tc>
        <w:tc>
          <w:tcPr>
            <w:tcW w:w="1080" w:type="dxa"/>
            <w:shd w:val="clear" w:color="auto" w:fill="auto"/>
          </w:tcPr>
          <w:p w14:paraId="263650F2" w14:textId="356413C0" w:rsidR="007F11EA" w:rsidRPr="00C40542" w:rsidRDefault="00161401" w:rsidP="007F11EA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14:paraId="0CCC10E9" w14:textId="46015D42" w:rsidR="007F11EA" w:rsidRPr="00A01104" w:rsidRDefault="00442562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3,884</w:t>
            </w:r>
          </w:p>
        </w:tc>
        <w:tc>
          <w:tcPr>
            <w:tcW w:w="236" w:type="dxa"/>
            <w:shd w:val="clear" w:color="auto" w:fill="auto"/>
          </w:tcPr>
          <w:p w14:paraId="0BB17415" w14:textId="77777777" w:rsidR="007F11EA" w:rsidRPr="00A01104" w:rsidRDefault="007F11EA" w:rsidP="007F11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1BEF2A7" w14:textId="64C40EF2" w:rsidR="007F11EA" w:rsidRDefault="007F11EA" w:rsidP="007F11EA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2,537</w:t>
            </w:r>
          </w:p>
        </w:tc>
      </w:tr>
      <w:tr w:rsidR="00EF14E0" w:rsidRPr="00A01104" w14:paraId="610855E7" w14:textId="77777777" w:rsidTr="001F7244">
        <w:tc>
          <w:tcPr>
            <w:tcW w:w="6417" w:type="dxa"/>
            <w:gridSpan w:val="2"/>
            <w:shd w:val="clear" w:color="auto" w:fill="auto"/>
          </w:tcPr>
          <w:p w14:paraId="59D090D7" w14:textId="31A22171" w:rsidR="00EF14E0" w:rsidRDefault="00EF14E0" w:rsidP="00EF14E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เบ็ดเสร็จอื่นสุทธิจากเงินลงทุนในบริษัทย่อย</w:t>
            </w:r>
          </w:p>
        </w:tc>
        <w:tc>
          <w:tcPr>
            <w:tcW w:w="1258" w:type="dxa"/>
            <w:shd w:val="clear" w:color="auto" w:fill="auto"/>
          </w:tcPr>
          <w:p w14:paraId="315172C4" w14:textId="77401692" w:rsidR="00EF14E0" w:rsidRPr="00A01104" w:rsidRDefault="00EF14E0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(177)</w:t>
            </w:r>
          </w:p>
        </w:tc>
        <w:tc>
          <w:tcPr>
            <w:tcW w:w="236" w:type="dxa"/>
            <w:shd w:val="clear" w:color="auto" w:fill="auto"/>
          </w:tcPr>
          <w:p w14:paraId="1CACA584" w14:textId="77777777" w:rsidR="00EF14E0" w:rsidRPr="00A01104" w:rsidRDefault="00EF14E0" w:rsidP="007F11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6568A67" w14:textId="177423AE" w:rsidR="00EF14E0" w:rsidRPr="00A01104" w:rsidRDefault="00EF14E0" w:rsidP="007F11EA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</w:p>
        </w:tc>
      </w:tr>
      <w:tr w:rsidR="007F11EA" w:rsidRPr="00A01104" w14:paraId="47FB35AC" w14:textId="77777777" w:rsidTr="00C344C6">
        <w:tc>
          <w:tcPr>
            <w:tcW w:w="5337" w:type="dxa"/>
            <w:shd w:val="clear" w:color="auto" w:fill="auto"/>
          </w:tcPr>
          <w:p w14:paraId="17D45982" w14:textId="77777777" w:rsidR="007F11EA" w:rsidRPr="00A01104" w:rsidRDefault="007F11EA" w:rsidP="007F11E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011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011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011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080" w:type="dxa"/>
          </w:tcPr>
          <w:p w14:paraId="487A9ADB" w14:textId="77777777" w:rsidR="007F11EA" w:rsidRDefault="007F11EA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39A1A" w14:textId="22BFE63F" w:rsidR="007F11EA" w:rsidRPr="00A01104" w:rsidRDefault="00EF14E0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26,716,345</w:t>
            </w:r>
          </w:p>
        </w:tc>
        <w:tc>
          <w:tcPr>
            <w:tcW w:w="236" w:type="dxa"/>
            <w:shd w:val="clear" w:color="auto" w:fill="auto"/>
          </w:tcPr>
          <w:p w14:paraId="138BA96B" w14:textId="77777777" w:rsidR="007F11EA" w:rsidRPr="00A01104" w:rsidRDefault="007F11EA" w:rsidP="007F11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F3CC5" w14:textId="01763A48" w:rsidR="007F11EA" w:rsidRPr="00A01104" w:rsidRDefault="007F11EA" w:rsidP="007F11EA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25,839,813</w:t>
            </w:r>
          </w:p>
        </w:tc>
      </w:tr>
    </w:tbl>
    <w:p w14:paraId="7251CD06" w14:textId="77777777" w:rsidR="00916005" w:rsidRPr="00916005" w:rsidRDefault="00916005" w:rsidP="00916005">
      <w:pPr>
        <w:pStyle w:val="Bo-Blankline"/>
      </w:pPr>
    </w:p>
    <w:p w14:paraId="289D446E" w14:textId="2A9C8AB3" w:rsidR="00916005" w:rsidRPr="00916005" w:rsidRDefault="00916005" w:rsidP="00916005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b w:val="0"/>
          <w:bCs w:val="0"/>
          <w:i/>
          <w:iCs/>
          <w:spacing w:val="-2"/>
          <w:cs/>
        </w:rPr>
      </w:pPr>
      <w:r w:rsidRPr="00916005">
        <w:rPr>
          <w:rFonts w:hint="cs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r w:rsidR="0057505D">
        <w:rPr>
          <w:b w:val="0"/>
          <w:bCs w:val="0"/>
        </w:rPr>
        <w:t>31</w:t>
      </w:r>
      <w:r w:rsidRPr="00916005">
        <w:rPr>
          <w:b w:val="0"/>
          <w:bCs w:val="0"/>
        </w:rPr>
        <w:t xml:space="preserve"> </w:t>
      </w:r>
      <w:r w:rsidR="0057505D">
        <w:rPr>
          <w:rFonts w:hint="cs"/>
          <w:b w:val="0"/>
          <w:bCs w:val="0"/>
          <w:cs/>
        </w:rPr>
        <w:t>มีนาคม</w:t>
      </w:r>
      <w:r w:rsidRPr="00916005">
        <w:rPr>
          <w:rFonts w:hint="cs"/>
          <w:b w:val="0"/>
          <w:bCs w:val="0"/>
          <w:cs/>
        </w:rPr>
        <w:t xml:space="preserve"> </w:t>
      </w:r>
      <w:r w:rsidR="0057505D">
        <w:rPr>
          <w:b w:val="0"/>
          <w:bCs w:val="0"/>
        </w:rPr>
        <w:t>2565</w:t>
      </w:r>
      <w:r w:rsidRPr="00916005">
        <w:rPr>
          <w:rFonts w:hint="cs"/>
          <w:b w:val="0"/>
          <w:bCs w:val="0"/>
          <w:cs/>
        </w:rPr>
        <w:t xml:space="preserve"> มีราคาปิดอยู่ที่</w:t>
      </w:r>
      <w:r w:rsidR="008C75BA">
        <w:rPr>
          <w:b w:val="0"/>
          <w:bCs w:val="0"/>
        </w:rPr>
        <w:t xml:space="preserve"> </w:t>
      </w:r>
      <w:r w:rsidR="00C2319B">
        <w:rPr>
          <w:b w:val="0"/>
          <w:bCs w:val="0"/>
        </w:rPr>
        <w:t>3.90</w:t>
      </w:r>
      <w:r w:rsidRPr="00916005">
        <w:rPr>
          <w:rFonts w:hint="cs"/>
          <w:b w:val="0"/>
          <w:bCs w:val="0"/>
          <w:cs/>
        </w:rPr>
        <w:t xml:space="preserve"> บาท </w:t>
      </w:r>
      <w:r w:rsidRPr="00916005">
        <w:rPr>
          <w:rFonts w:hint="cs"/>
          <w:b w:val="0"/>
          <w:bCs w:val="0"/>
          <w:i/>
          <w:iCs/>
          <w:cs/>
        </w:rPr>
        <w:t>(</w:t>
      </w:r>
      <w:r w:rsidR="00984B3F">
        <w:rPr>
          <w:b w:val="0"/>
          <w:bCs w:val="0"/>
          <w:i/>
          <w:iCs/>
        </w:rPr>
        <w:t>31</w:t>
      </w:r>
      <w:r w:rsidRPr="00916005">
        <w:rPr>
          <w:rFonts w:hint="cs"/>
          <w:b w:val="0"/>
          <w:bCs w:val="0"/>
          <w:i/>
          <w:iCs/>
          <w:cs/>
        </w:rPr>
        <w:t xml:space="preserve"> ธันวาคม </w:t>
      </w:r>
      <w:r w:rsidR="00F47DB8">
        <w:rPr>
          <w:b w:val="0"/>
          <w:bCs w:val="0"/>
          <w:i/>
          <w:iCs/>
        </w:rPr>
        <w:t>2564</w:t>
      </w:r>
      <w:r w:rsidRPr="00916005">
        <w:rPr>
          <w:b w:val="0"/>
          <w:bCs w:val="0"/>
          <w:i/>
          <w:iCs/>
        </w:rPr>
        <w:t xml:space="preserve">: </w:t>
      </w:r>
      <w:r w:rsidR="00984B3F">
        <w:rPr>
          <w:b w:val="0"/>
          <w:bCs w:val="0"/>
          <w:i/>
          <w:iCs/>
        </w:rPr>
        <w:t>4</w:t>
      </w:r>
      <w:r w:rsidRPr="00916005">
        <w:rPr>
          <w:b w:val="0"/>
          <w:bCs w:val="0"/>
          <w:i/>
          <w:iCs/>
        </w:rPr>
        <w:t>.</w:t>
      </w:r>
      <w:r w:rsidR="00BC2C75">
        <w:rPr>
          <w:b w:val="0"/>
          <w:bCs w:val="0"/>
          <w:i/>
          <w:iCs/>
        </w:rPr>
        <w:t>16</w:t>
      </w:r>
      <w:r w:rsidRPr="00916005">
        <w:rPr>
          <w:b w:val="0"/>
          <w:bCs w:val="0"/>
          <w:i/>
          <w:iCs/>
        </w:rPr>
        <w:t xml:space="preserve"> </w:t>
      </w:r>
      <w:r w:rsidRPr="00916005">
        <w:rPr>
          <w:rFonts w:hint="cs"/>
          <w:b w:val="0"/>
          <w:bCs w:val="0"/>
          <w:i/>
          <w:iCs/>
          <w:cs/>
        </w:rPr>
        <w:t>บาท)</w:t>
      </w:r>
      <w:r w:rsidRPr="00916005">
        <w:rPr>
          <w:rFonts w:hint="cs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</w:t>
      </w:r>
      <w:r w:rsidR="008C75BA">
        <w:rPr>
          <w:b w:val="0"/>
          <w:bCs w:val="0"/>
        </w:rPr>
        <w:t xml:space="preserve"> </w:t>
      </w:r>
      <w:r w:rsidR="00C2319B">
        <w:rPr>
          <w:b w:val="0"/>
          <w:bCs w:val="0"/>
        </w:rPr>
        <w:t>23,010</w:t>
      </w:r>
      <w:r w:rsidRPr="00916005">
        <w:rPr>
          <w:b w:val="0"/>
          <w:bCs w:val="0"/>
        </w:rPr>
        <w:t xml:space="preserve"> </w:t>
      </w:r>
      <w:r w:rsidRPr="00916005">
        <w:rPr>
          <w:rFonts w:hint="cs"/>
          <w:b w:val="0"/>
          <w:bCs w:val="0"/>
          <w:cs/>
        </w:rPr>
        <w:t>ล้านบาท</w:t>
      </w:r>
      <w:r w:rsidRPr="00916005">
        <w:rPr>
          <w:b w:val="0"/>
          <w:bCs w:val="0"/>
        </w:rPr>
        <w:t xml:space="preserve"> </w:t>
      </w:r>
      <w:r w:rsidRPr="00916005">
        <w:rPr>
          <w:rFonts w:hint="cs"/>
          <w:b w:val="0"/>
          <w:bCs w:val="0"/>
          <w:i/>
          <w:iCs/>
          <w:cs/>
        </w:rPr>
        <w:t>(</w:t>
      </w:r>
      <w:r w:rsidR="00984B3F">
        <w:rPr>
          <w:b w:val="0"/>
          <w:bCs w:val="0"/>
          <w:i/>
          <w:iCs/>
        </w:rPr>
        <w:t>31</w:t>
      </w:r>
      <w:r w:rsidRPr="00916005">
        <w:rPr>
          <w:rFonts w:hint="cs"/>
          <w:b w:val="0"/>
          <w:bCs w:val="0"/>
          <w:i/>
          <w:iCs/>
          <w:cs/>
        </w:rPr>
        <w:t xml:space="preserve"> ธันวาคม </w:t>
      </w:r>
      <w:r w:rsidR="00F47DB8">
        <w:rPr>
          <w:b w:val="0"/>
          <w:bCs w:val="0"/>
          <w:i/>
          <w:iCs/>
        </w:rPr>
        <w:t>2564</w:t>
      </w:r>
      <w:r w:rsidRPr="00916005">
        <w:rPr>
          <w:b w:val="0"/>
          <w:bCs w:val="0"/>
          <w:i/>
          <w:iCs/>
        </w:rPr>
        <w:t>:</w:t>
      </w:r>
      <w:r w:rsidRPr="00916005">
        <w:rPr>
          <w:rFonts w:hint="cs"/>
          <w:b w:val="0"/>
          <w:bCs w:val="0"/>
          <w:i/>
          <w:iCs/>
          <w:cs/>
        </w:rPr>
        <w:t xml:space="preserve"> </w:t>
      </w:r>
      <w:r w:rsidR="00BC2C75" w:rsidRPr="00BC2C75">
        <w:rPr>
          <w:b w:val="0"/>
          <w:bCs w:val="0"/>
          <w:i/>
          <w:iCs/>
        </w:rPr>
        <w:t>24,544</w:t>
      </w:r>
      <w:r w:rsidR="00BC2C75" w:rsidRPr="00916005">
        <w:rPr>
          <w:b w:val="0"/>
          <w:bCs w:val="0"/>
        </w:rPr>
        <w:t xml:space="preserve"> </w:t>
      </w:r>
      <w:r w:rsidRPr="00916005">
        <w:rPr>
          <w:rFonts w:hint="cs"/>
          <w:b w:val="0"/>
          <w:bCs w:val="0"/>
          <w:i/>
          <w:iCs/>
          <w:cs/>
        </w:rPr>
        <w:t xml:space="preserve">ล้านบาท) </w:t>
      </w:r>
    </w:p>
    <w:p w14:paraId="1679A73B" w14:textId="77777777" w:rsidR="00BC2C75" w:rsidRDefault="00B71F07">
      <w:pPr>
        <w:spacing w:line="240" w:lineRule="auto"/>
        <w:sectPr w:rsidR="00BC2C75" w:rsidSect="00BC253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720" w:left="1152" w:header="706" w:footer="706" w:gutter="0"/>
          <w:pgNumType w:start="16"/>
          <w:cols w:space="737"/>
          <w:docGrid w:linePitch="360"/>
        </w:sectPr>
      </w:pPr>
      <w:r>
        <w:br w:type="page"/>
      </w:r>
    </w:p>
    <w:p w14:paraId="071F0D2E" w14:textId="6DD3B4BD" w:rsidR="007F11EA" w:rsidRDefault="007F11EA" w:rsidP="007F11EA">
      <w:pPr>
        <w:pStyle w:val="Bo-C1Content"/>
        <w:ind w:left="360" w:hanging="360"/>
      </w:pPr>
      <w:r w:rsidRPr="00F8282A">
        <w:rPr>
          <w:cs/>
        </w:rPr>
        <w:lastRenderedPageBreak/>
        <w:t>เงินลงทุน</w:t>
      </w:r>
      <w:r>
        <w:rPr>
          <w:cs/>
        </w:rPr>
        <w:t>ในบริษัทย่อย</w:t>
      </w:r>
      <w:r>
        <w:rPr>
          <w:rFonts w:hint="cs"/>
          <w:cs/>
        </w:rPr>
        <w:t xml:space="preserve"> </w:t>
      </w:r>
      <w:r w:rsidRPr="001D606A">
        <w:rPr>
          <w:cs/>
        </w:rPr>
        <w:t xml:space="preserve">ณ วันที่ </w:t>
      </w:r>
      <w:r w:rsidRPr="00C76147">
        <w:rPr>
          <w:lang w:val="en-US"/>
        </w:rPr>
        <w:t>31</w:t>
      </w:r>
      <w:r>
        <w:t xml:space="preserve"> </w:t>
      </w:r>
      <w:r>
        <w:rPr>
          <w:rFonts w:hint="cs"/>
          <w:cs/>
        </w:rPr>
        <w:t xml:space="preserve">มีนาคม </w:t>
      </w:r>
      <w:r w:rsidRPr="00C76147">
        <w:rPr>
          <w:lang w:val="en-US"/>
        </w:rPr>
        <w:t>256</w:t>
      </w:r>
      <w:r>
        <w:rPr>
          <w:lang w:val="en-US"/>
        </w:rPr>
        <w:t>5</w:t>
      </w:r>
      <w:r>
        <w:t xml:space="preserve"> </w:t>
      </w:r>
      <w:r>
        <w:rPr>
          <w:rFonts w:hint="cs"/>
          <w:cs/>
        </w:rPr>
        <w:t xml:space="preserve">และ </w:t>
      </w:r>
      <w:r w:rsidRPr="00C76147">
        <w:rPr>
          <w:lang w:val="en-US"/>
        </w:rPr>
        <w:t>31</w:t>
      </w:r>
      <w:r w:rsidRPr="001D606A">
        <w:rPr>
          <w:cs/>
        </w:rPr>
        <w:t xml:space="preserve"> ธันวาคม </w:t>
      </w:r>
      <w:r w:rsidRPr="00C76147">
        <w:rPr>
          <w:lang w:val="en-US"/>
        </w:rPr>
        <w:t>256</w:t>
      </w:r>
      <w:r>
        <w:rPr>
          <w:lang w:val="en-US"/>
        </w:rPr>
        <w:t>4</w:t>
      </w:r>
      <w:r>
        <w:t xml:space="preserve"> </w:t>
      </w:r>
      <w:r>
        <w:rPr>
          <w:rFonts w:hint="cs"/>
          <w:cs/>
        </w:rPr>
        <w:t>และเงินปันผลรับจากเงินลงทุนสำหรับแต่ละงวด</w:t>
      </w:r>
      <w:r w:rsidR="00B26D69">
        <w:rPr>
          <w:rFonts w:hint="cs"/>
          <w:cs/>
        </w:rPr>
        <w:t>สามเดือน</w:t>
      </w:r>
      <w:r>
        <w:rPr>
          <w:rFonts w:hint="cs"/>
          <w:cs/>
        </w:rPr>
        <w:t xml:space="preserve">สิ้นสุดวันที่ </w:t>
      </w:r>
      <w:r w:rsidRPr="00C76147">
        <w:rPr>
          <w:lang w:val="en-US"/>
        </w:rPr>
        <w:t>31</w:t>
      </w:r>
      <w:r>
        <w:t xml:space="preserve"> </w:t>
      </w:r>
      <w:r>
        <w:rPr>
          <w:rFonts w:hint="cs"/>
          <w:cs/>
        </w:rPr>
        <w:t xml:space="preserve">มีนาคม </w:t>
      </w:r>
      <w:r w:rsidRPr="00C76147">
        <w:rPr>
          <w:lang w:val="en-US"/>
        </w:rPr>
        <w:t>256</w:t>
      </w:r>
      <w:r>
        <w:rPr>
          <w:lang w:val="en-US"/>
        </w:rPr>
        <w:t>5</w:t>
      </w:r>
      <w:r>
        <w:t xml:space="preserve"> </w:t>
      </w:r>
      <w:r>
        <w:rPr>
          <w:rFonts w:hint="cs"/>
          <w:cs/>
        </w:rPr>
        <w:t xml:space="preserve">และ </w:t>
      </w:r>
      <w:r w:rsidRPr="00C76147">
        <w:rPr>
          <w:lang w:val="en-US"/>
        </w:rPr>
        <w:t>256</w:t>
      </w:r>
      <w:r>
        <w:rPr>
          <w:lang w:val="en-US"/>
        </w:rPr>
        <w:t>4</w:t>
      </w:r>
      <w:r>
        <w:t xml:space="preserve"> </w:t>
      </w:r>
      <w:r w:rsidRPr="00F8282A">
        <w:rPr>
          <w:cs/>
        </w:rPr>
        <w:t>มีดังนี้</w:t>
      </w:r>
    </w:p>
    <w:p w14:paraId="4D494ECA" w14:textId="77777777" w:rsidR="007F11EA" w:rsidRPr="00744476" w:rsidRDefault="007F11EA" w:rsidP="007F11EA">
      <w:pPr>
        <w:pStyle w:val="Bo-C1Content"/>
        <w:rPr>
          <w:rFonts w:asciiTheme="majorBidi" w:hAnsiTheme="majorBidi" w:cstheme="majorBidi"/>
          <w:sz w:val="12"/>
          <w:szCs w:val="12"/>
        </w:rPr>
      </w:pPr>
    </w:p>
    <w:tbl>
      <w:tblPr>
        <w:tblW w:w="1557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86"/>
        <w:gridCol w:w="2435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7F11EA" w:rsidRPr="00C64277" w14:paraId="554AF0FD" w14:textId="77777777" w:rsidTr="00C344C6">
        <w:trPr>
          <w:trHeight w:val="234"/>
          <w:tblHeader/>
        </w:trPr>
        <w:tc>
          <w:tcPr>
            <w:tcW w:w="2699" w:type="dxa"/>
            <w:vAlign w:val="bottom"/>
          </w:tcPr>
          <w:p w14:paraId="10607440" w14:textId="77777777" w:rsidR="007F11EA" w:rsidRPr="00C64277" w:rsidRDefault="007F11EA" w:rsidP="00C344C6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5F587F0F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10F4B0C" w14:textId="77777777" w:rsidR="007F11EA" w:rsidRPr="00C64277" w:rsidRDefault="007F11EA" w:rsidP="00C344C6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2BEFB14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60" w:type="dxa"/>
            <w:gridSpan w:val="19"/>
          </w:tcPr>
          <w:p w14:paraId="13B30170" w14:textId="77777777" w:rsidR="007F11EA" w:rsidRPr="008C15A8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F11EA" w:rsidRPr="00C64277" w14:paraId="16A58BBB" w14:textId="77777777" w:rsidTr="00C344C6">
        <w:trPr>
          <w:trHeight w:val="234"/>
          <w:tblHeader/>
        </w:trPr>
        <w:tc>
          <w:tcPr>
            <w:tcW w:w="2699" w:type="dxa"/>
            <w:vAlign w:val="bottom"/>
          </w:tcPr>
          <w:p w14:paraId="370C08CE" w14:textId="77777777" w:rsidR="007F11EA" w:rsidRPr="00C64277" w:rsidRDefault="007F11EA" w:rsidP="00C344C6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63BA9A14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08B5E9E7" w14:textId="77777777" w:rsidR="007F11EA" w:rsidRPr="00C64277" w:rsidRDefault="007F11EA" w:rsidP="00C344C6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45DB0754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EB4F522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7F2D0E76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7E90C178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125B1B7F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C3A9733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ราคาทุน</w:t>
            </w:r>
          </w:p>
        </w:tc>
        <w:tc>
          <w:tcPr>
            <w:tcW w:w="90" w:type="dxa"/>
          </w:tcPr>
          <w:p w14:paraId="7EC764FA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279C8C6" w14:textId="77777777" w:rsidR="007F11EA" w:rsidRPr="00E4226E" w:rsidRDefault="007F11EA" w:rsidP="00C344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4226E">
              <w:rPr>
                <w:rFonts w:asciiTheme="majorBidi" w:hAnsiTheme="majorBidi" w:cstheme="majorBidi"/>
                <w:cs/>
                <w:lang w:val="en-US"/>
              </w:rPr>
              <w:t>มูลค่าตาม</w:t>
            </w:r>
          </w:p>
          <w:p w14:paraId="55183ACE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4226E">
              <w:rPr>
                <w:rFonts w:asciiTheme="majorBidi" w:hAnsiTheme="majorBidi" w:cstheme="majorBidi"/>
                <w:cs/>
                <w:lang w:val="en-US"/>
              </w:rPr>
              <w:t>วิธีส่วนได้เสีย</w:t>
            </w:r>
          </w:p>
        </w:tc>
        <w:tc>
          <w:tcPr>
            <w:tcW w:w="90" w:type="dxa"/>
          </w:tcPr>
          <w:p w14:paraId="1D94D9BD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271E686" w14:textId="77777777" w:rsidR="007F11EA" w:rsidRPr="00C64277" w:rsidRDefault="007F11EA" w:rsidP="00C344C6">
            <w:pPr>
              <w:spacing w:line="32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เงินปันผลรับสำหรับงวด</w:t>
            </w:r>
            <w:r>
              <w:rPr>
                <w:rFonts w:asciiTheme="majorBidi" w:hAnsiTheme="majorBidi" w:cstheme="majorBidi"/>
                <w:lang w:val="en-US"/>
              </w:rPr>
              <w:br/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สามเดือนสิ้นสุดวันที่</w:t>
            </w:r>
          </w:p>
        </w:tc>
      </w:tr>
      <w:tr w:rsidR="007F11EA" w:rsidRPr="00C64277" w14:paraId="584C5CD7" w14:textId="77777777" w:rsidTr="00C344C6">
        <w:trPr>
          <w:trHeight w:val="234"/>
          <w:tblHeader/>
        </w:trPr>
        <w:tc>
          <w:tcPr>
            <w:tcW w:w="2699" w:type="dxa"/>
            <w:vAlign w:val="bottom"/>
          </w:tcPr>
          <w:p w14:paraId="67EE51E2" w14:textId="77777777" w:rsidR="007F11EA" w:rsidRPr="00C64277" w:rsidRDefault="007F11EA" w:rsidP="00C344C6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CC839D9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85FFF23" w14:textId="77777777" w:rsidR="007F11EA" w:rsidRPr="00C64277" w:rsidRDefault="007F11EA" w:rsidP="00C344C6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5CBE297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39C0A4E1" w14:textId="77777777" w:rsidR="007F11EA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2E822667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2080F04" w14:textId="77777777" w:rsidR="007F11EA" w:rsidRPr="00B877E9" w:rsidRDefault="007F11EA" w:rsidP="00C344C6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s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A34DEE0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95709B8" w14:textId="77777777" w:rsidR="007F11EA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1B1CC996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A6E4F24" w14:textId="77777777" w:rsidR="007F11EA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4DEF524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86F307B" w14:textId="77777777" w:rsidR="007F11EA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0CA3C6B0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20A05EA" w14:textId="77777777" w:rsidR="007F11EA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591896B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51BC8B" w14:textId="77777777" w:rsidR="007F11EA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19BAF5D8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4760EAD" w14:textId="77777777" w:rsidR="007F11EA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01DC6F5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166831E" w14:textId="77777777" w:rsidR="007F11EA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54C0CEC5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3C9303E" w14:textId="77777777" w:rsidR="007F11EA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</w:tr>
      <w:tr w:rsidR="007F11EA" w:rsidRPr="00C64277" w14:paraId="190F8C42" w14:textId="77777777" w:rsidTr="00C344C6">
        <w:trPr>
          <w:trHeight w:val="234"/>
          <w:tblHeader/>
        </w:trPr>
        <w:tc>
          <w:tcPr>
            <w:tcW w:w="2699" w:type="dxa"/>
            <w:vAlign w:val="bottom"/>
          </w:tcPr>
          <w:p w14:paraId="0492854B" w14:textId="77777777" w:rsidR="007F11EA" w:rsidRPr="00C64277" w:rsidRDefault="007F11EA" w:rsidP="00C344C6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041031EA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C57A32A" w14:textId="77777777" w:rsidR="007F11EA" w:rsidRPr="00C64277" w:rsidRDefault="007F11EA" w:rsidP="00C344C6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91B7533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3D6BF194" w14:textId="62D80476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711FA29D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5AE57CB" w14:textId="5FAB9832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0" w:type="dxa"/>
          </w:tcPr>
          <w:p w14:paraId="6C6B0333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066B06A" w14:textId="75252381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5E8ABA22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B138C36" w14:textId="6BAEE24E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0" w:type="dxa"/>
          </w:tcPr>
          <w:p w14:paraId="07F6AFA3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DBCC6A6" w14:textId="40E24296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6E1D9E40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14CF630" w14:textId="522D4612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0" w:type="dxa"/>
          </w:tcPr>
          <w:p w14:paraId="008D4983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749D14D" w14:textId="6EC7100F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75EF4A7A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8091132" w14:textId="51E79718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0" w:type="dxa"/>
          </w:tcPr>
          <w:p w14:paraId="0EE59424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1870EEFD" w14:textId="118D4938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3F8D2572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4E24F79" w14:textId="1FF0A306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7F11EA" w:rsidRPr="00C64277" w14:paraId="060601ED" w14:textId="77777777" w:rsidTr="00C344C6">
        <w:trPr>
          <w:trHeight w:val="234"/>
          <w:tblHeader/>
        </w:trPr>
        <w:tc>
          <w:tcPr>
            <w:tcW w:w="2699" w:type="dxa"/>
            <w:vAlign w:val="bottom"/>
          </w:tcPr>
          <w:p w14:paraId="04847568" w14:textId="77777777" w:rsidR="007F11EA" w:rsidRPr="00C64277" w:rsidRDefault="007F11EA" w:rsidP="00C344C6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6898B773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5C2981C" w14:textId="77777777" w:rsidR="007F11EA" w:rsidRPr="00C64277" w:rsidRDefault="007F11EA" w:rsidP="00C344C6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5524223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4FC01BFF" w14:textId="77777777" w:rsidR="007F11EA" w:rsidRPr="00C3537D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90" w:type="dxa"/>
          </w:tcPr>
          <w:p w14:paraId="17FED2F7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70" w:type="dxa"/>
            <w:gridSpan w:val="15"/>
          </w:tcPr>
          <w:p w14:paraId="25F01297" w14:textId="77777777" w:rsidR="007F11EA" w:rsidRPr="00C3537D" w:rsidRDefault="007F11EA" w:rsidP="00C344C6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7F11EA" w:rsidRPr="00C64277" w14:paraId="35A35D23" w14:textId="77777777" w:rsidTr="00C344C6">
        <w:tc>
          <w:tcPr>
            <w:tcW w:w="2699" w:type="dxa"/>
          </w:tcPr>
          <w:p w14:paraId="2F84971F" w14:textId="77777777" w:rsidR="007F11EA" w:rsidRPr="00444631" w:rsidRDefault="007F11EA" w:rsidP="00C344C6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ทางตรง</w:t>
            </w:r>
          </w:p>
        </w:tc>
        <w:tc>
          <w:tcPr>
            <w:tcW w:w="86" w:type="dxa"/>
          </w:tcPr>
          <w:p w14:paraId="0CA658AE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4A4CB93" w14:textId="77777777" w:rsidR="007F11EA" w:rsidRPr="00C64277" w:rsidRDefault="007F11EA" w:rsidP="00C344C6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122A15E" w14:textId="77777777" w:rsidR="007F11EA" w:rsidRPr="00C64277" w:rsidRDefault="007F11EA" w:rsidP="00C344C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8955A41" w14:textId="77777777" w:rsidR="007F11EA" w:rsidRPr="00C64277" w:rsidRDefault="007F11EA" w:rsidP="00C344C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4B457EA" w14:textId="77777777" w:rsidR="007F11EA" w:rsidRPr="00C64277" w:rsidRDefault="007F11EA" w:rsidP="00C344C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59D7FDB" w14:textId="77777777" w:rsidR="007F11EA" w:rsidRPr="00C64277" w:rsidRDefault="007F11EA" w:rsidP="00C344C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63EB1D9" w14:textId="77777777" w:rsidR="007F11EA" w:rsidRPr="00C64277" w:rsidRDefault="007F11EA" w:rsidP="00C344C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39C200" w14:textId="77777777" w:rsidR="007F11EA" w:rsidRPr="00C64277" w:rsidRDefault="007F11EA" w:rsidP="00C344C6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8D450B1" w14:textId="77777777" w:rsidR="007F11EA" w:rsidRPr="00C64277" w:rsidRDefault="007F11EA" w:rsidP="00C344C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4287636" w14:textId="77777777" w:rsidR="007F11EA" w:rsidRPr="00C64277" w:rsidRDefault="007F11EA" w:rsidP="00C344C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F4BBC47" w14:textId="77777777" w:rsidR="007F11EA" w:rsidRPr="00C64277" w:rsidRDefault="007F11EA" w:rsidP="00C344C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782AE48" w14:textId="77777777" w:rsidR="007F11EA" w:rsidRPr="00C64277" w:rsidRDefault="007F11EA" w:rsidP="00C344C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B64ECBB" w14:textId="77777777" w:rsidR="007F11EA" w:rsidRPr="00C64277" w:rsidRDefault="007F11EA" w:rsidP="00C344C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9DA7CFB" w14:textId="77777777" w:rsidR="007F11EA" w:rsidRPr="00C64277" w:rsidRDefault="007F11EA" w:rsidP="00C344C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DF961C2" w14:textId="77777777" w:rsidR="007F11EA" w:rsidRPr="00C64277" w:rsidRDefault="007F11EA" w:rsidP="00C344C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3280847" w14:textId="77777777" w:rsidR="007F11EA" w:rsidRPr="00C64277" w:rsidRDefault="007F11EA" w:rsidP="00C344C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1D23322" w14:textId="77777777" w:rsidR="007F11EA" w:rsidRPr="00C64277" w:rsidRDefault="007F11EA" w:rsidP="00C344C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80060B0" w14:textId="77777777" w:rsidR="007F11EA" w:rsidRPr="00C64277" w:rsidRDefault="007F11EA" w:rsidP="00C344C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18A3FC3" w14:textId="77777777" w:rsidR="007F11EA" w:rsidRPr="00C64277" w:rsidRDefault="007F11EA" w:rsidP="00C344C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FBD1765" w14:textId="77777777" w:rsidR="007F11EA" w:rsidRPr="00C64277" w:rsidRDefault="007F11EA" w:rsidP="00C344C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4376BC2" w14:textId="77777777" w:rsidR="007F11EA" w:rsidRPr="00C64277" w:rsidRDefault="007F11EA" w:rsidP="00C344C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D2DEB2A" w14:textId="77777777" w:rsidR="007F11EA" w:rsidRPr="00C64277" w:rsidRDefault="007F11EA" w:rsidP="00C344C6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3099E" w:rsidRPr="00C64277" w14:paraId="19655D69" w14:textId="77777777" w:rsidTr="00C344C6">
        <w:tc>
          <w:tcPr>
            <w:tcW w:w="2699" w:type="dxa"/>
          </w:tcPr>
          <w:p w14:paraId="5738C801" w14:textId="77777777" w:rsidR="00E3099E" w:rsidRPr="00444631" w:rsidRDefault="00E3099E" w:rsidP="00E3099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6" w:type="dxa"/>
          </w:tcPr>
          <w:p w14:paraId="385DA25C" w14:textId="77777777" w:rsidR="00E3099E" w:rsidRPr="00C64277" w:rsidRDefault="00E3099E" w:rsidP="00E3099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B2A6EA6" w14:textId="77777777" w:rsidR="00E3099E" w:rsidRPr="00754F45" w:rsidRDefault="00E3099E" w:rsidP="00E3099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444631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90" w:type="dxa"/>
          </w:tcPr>
          <w:p w14:paraId="25E3BE3B" w14:textId="77777777" w:rsidR="00E3099E" w:rsidRPr="00C64277" w:rsidRDefault="00E3099E" w:rsidP="00E3099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05B4E0" w14:textId="22923CF0" w:rsidR="00E3099E" w:rsidRPr="00C64277" w:rsidRDefault="00E3099E" w:rsidP="00E3099E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EF8CE3D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A0CE456" w14:textId="3B9F8327" w:rsidR="00E3099E" w:rsidRPr="00C64277" w:rsidRDefault="00E3099E" w:rsidP="00E3099E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1BA0797B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612D09" w14:textId="65B29E61" w:rsidR="00E3099E" w:rsidRPr="00C64277" w:rsidRDefault="00E3099E" w:rsidP="00E3099E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2,000,000</w:t>
            </w:r>
          </w:p>
        </w:tc>
        <w:tc>
          <w:tcPr>
            <w:tcW w:w="90" w:type="dxa"/>
            <w:shd w:val="clear" w:color="auto" w:fill="auto"/>
          </w:tcPr>
          <w:p w14:paraId="0909ABCF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10C94A" w14:textId="22B63D39" w:rsidR="00E3099E" w:rsidRPr="00C64277" w:rsidRDefault="00E3099E" w:rsidP="00E3099E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2,000,000</w:t>
            </w:r>
          </w:p>
        </w:tc>
        <w:tc>
          <w:tcPr>
            <w:tcW w:w="90" w:type="dxa"/>
            <w:shd w:val="clear" w:color="auto" w:fill="auto"/>
          </w:tcPr>
          <w:p w14:paraId="4606F25A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8C31B4" w14:textId="151183A6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90" w:type="dxa"/>
            <w:shd w:val="clear" w:color="auto" w:fill="auto"/>
          </w:tcPr>
          <w:p w14:paraId="045B730D" w14:textId="77777777" w:rsidR="00E3099E" w:rsidRPr="00C64277" w:rsidRDefault="00E3099E" w:rsidP="00E3099E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3597717" w14:textId="7117F46F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90" w:type="dxa"/>
            <w:shd w:val="clear" w:color="auto" w:fill="auto"/>
          </w:tcPr>
          <w:p w14:paraId="5A3A7E20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1058A7D" w14:textId="00275646" w:rsidR="00E3099E" w:rsidRPr="00C64277" w:rsidRDefault="00E3099E" w:rsidP="00E3099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1,456,785</w:t>
            </w:r>
          </w:p>
        </w:tc>
        <w:tc>
          <w:tcPr>
            <w:tcW w:w="90" w:type="dxa"/>
            <w:shd w:val="clear" w:color="auto" w:fill="auto"/>
          </w:tcPr>
          <w:p w14:paraId="1C9E905D" w14:textId="77777777" w:rsidR="00E3099E" w:rsidRPr="00C64277" w:rsidRDefault="00E3099E" w:rsidP="00E3099E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A15070C" w14:textId="07BE3913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1,477,194</w:t>
            </w:r>
          </w:p>
        </w:tc>
        <w:tc>
          <w:tcPr>
            <w:tcW w:w="90" w:type="dxa"/>
            <w:shd w:val="clear" w:color="auto" w:fill="auto"/>
          </w:tcPr>
          <w:p w14:paraId="63BC00DE" w14:textId="77777777" w:rsidR="00E3099E" w:rsidRPr="00C64277" w:rsidRDefault="00E3099E" w:rsidP="00E3099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E7A369D" w14:textId="45834B05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18E0970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10CF6CF" w14:textId="240D2344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3099E" w:rsidRPr="00C64277" w14:paraId="49196A88" w14:textId="77777777" w:rsidTr="005924B7">
        <w:trPr>
          <w:trHeight w:val="60"/>
        </w:trPr>
        <w:tc>
          <w:tcPr>
            <w:tcW w:w="2699" w:type="dxa"/>
          </w:tcPr>
          <w:p w14:paraId="60BD4282" w14:textId="77777777" w:rsidR="00E3099E" w:rsidRPr="00444631" w:rsidRDefault="00E3099E" w:rsidP="00E3099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6" w:type="dxa"/>
          </w:tcPr>
          <w:p w14:paraId="57AD6C5D" w14:textId="77777777" w:rsidR="00E3099E" w:rsidRPr="00C64277" w:rsidRDefault="00E3099E" w:rsidP="00E3099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322FE48" w14:textId="77777777" w:rsidR="00E3099E" w:rsidRPr="00754F45" w:rsidRDefault="00E3099E" w:rsidP="00E3099E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</w:t>
            </w:r>
            <w:r>
              <w:rPr>
                <w:rFonts w:asciiTheme="majorBidi" w:hAnsiTheme="majorBidi" w:cstheme="majorBidi"/>
                <w:cs/>
              </w:rPr>
              <w:t>ฟ้าและเชื้อเพลิงจากขยะรวมทั้ง</w:t>
            </w:r>
            <w:r w:rsidRPr="00754F45">
              <w:rPr>
                <w:rFonts w:asciiTheme="majorBidi" w:hAnsiTheme="majorBidi" w:cstheme="majorBidi"/>
                <w:cs/>
              </w:rPr>
              <w:t>เศษหรือขยะหรือของเสีย</w:t>
            </w:r>
          </w:p>
        </w:tc>
        <w:tc>
          <w:tcPr>
            <w:tcW w:w="90" w:type="dxa"/>
          </w:tcPr>
          <w:p w14:paraId="6081E978" w14:textId="77777777" w:rsidR="00E3099E" w:rsidRPr="00C64277" w:rsidRDefault="00E3099E" w:rsidP="00E3099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E68E36" w14:textId="5F38977B" w:rsidR="00E3099E" w:rsidRPr="00C64277" w:rsidRDefault="00E3099E" w:rsidP="00E3099E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11EAA3DB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19CD44F" w14:textId="7177311A" w:rsidR="00E3099E" w:rsidRPr="00C64277" w:rsidRDefault="00E3099E" w:rsidP="00E3099E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2889CD0B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8BD9AA" w14:textId="1072D5BE" w:rsidR="00E3099E" w:rsidRPr="00C64277" w:rsidRDefault="00E3099E" w:rsidP="00E3099E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152A3137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AED862" w14:textId="44576C34" w:rsidR="00E3099E" w:rsidRPr="00C64277" w:rsidRDefault="00E3099E" w:rsidP="00E3099E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64AFF36D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1A95E8" w14:textId="5BF444DB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0FF5C20C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221F4E3" w14:textId="3F0940C2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4BBCA0F3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77671E" w14:textId="09B5595B" w:rsidR="00E3099E" w:rsidRPr="00C64277" w:rsidRDefault="00E3099E" w:rsidP="00E3099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21,787,233</w:t>
            </w:r>
          </w:p>
        </w:tc>
        <w:tc>
          <w:tcPr>
            <w:tcW w:w="90" w:type="dxa"/>
            <w:shd w:val="clear" w:color="auto" w:fill="auto"/>
          </w:tcPr>
          <w:p w14:paraId="65BB9F65" w14:textId="77777777" w:rsidR="00E3099E" w:rsidRPr="00C64277" w:rsidRDefault="00E3099E" w:rsidP="00E3099E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9DEDA0E" w14:textId="27A0419B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21,227,078</w:t>
            </w:r>
          </w:p>
        </w:tc>
        <w:tc>
          <w:tcPr>
            <w:tcW w:w="90" w:type="dxa"/>
            <w:shd w:val="clear" w:color="auto" w:fill="auto"/>
          </w:tcPr>
          <w:p w14:paraId="2560284C" w14:textId="77777777" w:rsidR="00E3099E" w:rsidRPr="00C64277" w:rsidRDefault="00E3099E" w:rsidP="00E3099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4F6C3F2" w14:textId="58E1E40B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9C82109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A83581" w14:textId="270E9EB4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3099E" w:rsidRPr="00C64277" w14:paraId="3C0D7F65" w14:textId="77777777" w:rsidTr="00C344C6">
        <w:tc>
          <w:tcPr>
            <w:tcW w:w="2699" w:type="dxa"/>
          </w:tcPr>
          <w:p w14:paraId="6F18C6FC" w14:textId="77777777" w:rsidR="00E3099E" w:rsidRPr="00444631" w:rsidRDefault="00E3099E" w:rsidP="00E3099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6" w:type="dxa"/>
          </w:tcPr>
          <w:p w14:paraId="24969AC0" w14:textId="77777777" w:rsidR="00E3099E" w:rsidRPr="00C64277" w:rsidRDefault="00E3099E" w:rsidP="00E3099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0BB6C20" w14:textId="77777777" w:rsidR="00E3099E" w:rsidRPr="00754F45" w:rsidRDefault="00E3099E" w:rsidP="00E3099E">
            <w:pPr>
              <w:spacing w:line="240" w:lineRule="auto"/>
              <w:ind w:left="6" w:right="38" w:hanging="3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แ</w:t>
            </w:r>
            <w:r w:rsidRPr="00754F45">
              <w:rPr>
                <w:rFonts w:asciiTheme="majorBidi" w:hAnsiTheme="majorBidi" w:cstheme="majorBidi"/>
                <w:cs/>
              </w:rPr>
              <w:t>ผ่นฟิล์มสำหรับ</w:t>
            </w:r>
            <w:r>
              <w:rPr>
                <w:rFonts w:asciiTheme="majorBidi" w:hAnsiTheme="majorBidi" w:cstheme="majorBidi"/>
              </w:rPr>
              <w:br/>
            </w:r>
            <w:r w:rsidRPr="00754F45">
              <w:rPr>
                <w:rFonts w:asciiTheme="majorBidi" w:hAnsiTheme="majorBidi" w:cstheme="majorBidi"/>
                <w:cs/>
              </w:rPr>
              <w:t>โซลาร์เซลล์</w:t>
            </w:r>
          </w:p>
        </w:tc>
        <w:tc>
          <w:tcPr>
            <w:tcW w:w="90" w:type="dxa"/>
          </w:tcPr>
          <w:p w14:paraId="712FE030" w14:textId="77777777" w:rsidR="00E3099E" w:rsidRPr="00C64277" w:rsidRDefault="00E3099E" w:rsidP="00E3099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B8861A" w14:textId="191830CA" w:rsidR="00E3099E" w:rsidRPr="00C64277" w:rsidRDefault="00E3099E" w:rsidP="00E3099E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5FD663E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548275A" w14:textId="04A3ACA8" w:rsidR="00E3099E" w:rsidRPr="00C64277" w:rsidRDefault="00E3099E" w:rsidP="00E3099E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C1A5E77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A6F2F6" w14:textId="207EA015" w:rsidR="00E3099E" w:rsidRPr="00C64277" w:rsidRDefault="00E3099E" w:rsidP="00E3099E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71C3D19B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4D2C76" w14:textId="68DEDF14" w:rsidR="00E3099E" w:rsidRPr="00C64277" w:rsidRDefault="00E3099E" w:rsidP="00E3099E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2BAF55CD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7B7664" w14:textId="45025F53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1B797ED2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F030360" w14:textId="610624D2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51A54AFC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3A8438" w14:textId="710D2444" w:rsidR="00E3099E" w:rsidRPr="00C64277" w:rsidRDefault="00E3099E" w:rsidP="00E3099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331,649</w:t>
            </w:r>
          </w:p>
        </w:tc>
        <w:tc>
          <w:tcPr>
            <w:tcW w:w="90" w:type="dxa"/>
            <w:shd w:val="clear" w:color="auto" w:fill="auto"/>
          </w:tcPr>
          <w:p w14:paraId="58EF3242" w14:textId="77777777" w:rsidR="00E3099E" w:rsidRPr="00C64277" w:rsidRDefault="00E3099E" w:rsidP="00E3099E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B67E69D" w14:textId="4A019786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316,923</w:t>
            </w:r>
          </w:p>
        </w:tc>
        <w:tc>
          <w:tcPr>
            <w:tcW w:w="90" w:type="dxa"/>
            <w:shd w:val="clear" w:color="auto" w:fill="auto"/>
          </w:tcPr>
          <w:p w14:paraId="0C0710AC" w14:textId="77777777" w:rsidR="00E3099E" w:rsidRPr="00C64277" w:rsidRDefault="00E3099E" w:rsidP="00E3099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6173EE0" w14:textId="6CF6630B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4D3C72E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B8D0535" w14:textId="76EB1F4D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3099E" w:rsidRPr="00C64277" w14:paraId="530A986B" w14:textId="77777777" w:rsidTr="00C344C6">
        <w:tc>
          <w:tcPr>
            <w:tcW w:w="2699" w:type="dxa"/>
          </w:tcPr>
          <w:p w14:paraId="6CDD27EC" w14:textId="77777777" w:rsidR="00E3099E" w:rsidRPr="00444631" w:rsidRDefault="00E3099E" w:rsidP="00E3099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6" w:type="dxa"/>
          </w:tcPr>
          <w:p w14:paraId="7B516797" w14:textId="77777777" w:rsidR="00E3099E" w:rsidRPr="00C64277" w:rsidRDefault="00E3099E" w:rsidP="00E3099E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D000A8E" w14:textId="77777777" w:rsidR="00E3099E" w:rsidRPr="00754F45" w:rsidRDefault="00E3099E" w:rsidP="00E3099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90" w:type="dxa"/>
          </w:tcPr>
          <w:p w14:paraId="05A1EFC9" w14:textId="77777777" w:rsidR="00E3099E" w:rsidRPr="00C64277" w:rsidRDefault="00E3099E" w:rsidP="00E3099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78B1C9" w14:textId="50146676" w:rsidR="00E3099E" w:rsidRPr="00C64277" w:rsidRDefault="00E3099E" w:rsidP="00E3099E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149359A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9A16A9" w14:textId="16236667" w:rsidR="00E3099E" w:rsidRPr="00C64277" w:rsidRDefault="00E3099E" w:rsidP="00E3099E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2641057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D37CE5" w14:textId="34D0191A" w:rsidR="00E3099E" w:rsidRPr="00C64277" w:rsidRDefault="00E3099E" w:rsidP="00E3099E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90" w:type="dxa"/>
            <w:shd w:val="clear" w:color="auto" w:fill="auto"/>
          </w:tcPr>
          <w:p w14:paraId="736B4C3C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5891FB" w14:textId="4920FA73" w:rsidR="00E3099E" w:rsidRPr="00C64277" w:rsidRDefault="00E3099E" w:rsidP="00E3099E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90" w:type="dxa"/>
            <w:shd w:val="clear" w:color="auto" w:fill="auto"/>
          </w:tcPr>
          <w:p w14:paraId="3EE53183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A934A5" w14:textId="070FBDDC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90" w:type="dxa"/>
            <w:shd w:val="clear" w:color="auto" w:fill="auto"/>
          </w:tcPr>
          <w:p w14:paraId="6B5597C6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AC6E41" w14:textId="43BF7E08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90" w:type="dxa"/>
            <w:shd w:val="clear" w:color="auto" w:fill="auto"/>
          </w:tcPr>
          <w:p w14:paraId="6B0EA008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B1E4CBE" w14:textId="47863AE2" w:rsidR="00E3099E" w:rsidRPr="00C64277" w:rsidRDefault="00E3099E" w:rsidP="00E3099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1,574,575</w:t>
            </w:r>
          </w:p>
        </w:tc>
        <w:tc>
          <w:tcPr>
            <w:tcW w:w="90" w:type="dxa"/>
            <w:shd w:val="clear" w:color="auto" w:fill="auto"/>
          </w:tcPr>
          <w:p w14:paraId="4472D5FC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8810E6" w14:textId="3A1EBCB5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1,590,417</w:t>
            </w:r>
          </w:p>
        </w:tc>
        <w:tc>
          <w:tcPr>
            <w:tcW w:w="90" w:type="dxa"/>
            <w:shd w:val="clear" w:color="auto" w:fill="auto"/>
          </w:tcPr>
          <w:p w14:paraId="72FCEDB1" w14:textId="77777777" w:rsidR="00E3099E" w:rsidRPr="00C64277" w:rsidRDefault="00E3099E" w:rsidP="00E3099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378A99" w14:textId="43429029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9CCED9E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5C49EBD" w14:textId="351CCADA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3099E" w:rsidRPr="00C64277" w14:paraId="6079E2D3" w14:textId="77777777" w:rsidTr="00C344C6">
        <w:tc>
          <w:tcPr>
            <w:tcW w:w="2699" w:type="dxa"/>
          </w:tcPr>
          <w:p w14:paraId="127D6F1D" w14:textId="77777777" w:rsidR="00E3099E" w:rsidRPr="00444631" w:rsidRDefault="00E3099E" w:rsidP="00E3099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6" w:type="dxa"/>
          </w:tcPr>
          <w:p w14:paraId="711C74F6" w14:textId="77777777" w:rsidR="00E3099E" w:rsidRPr="00C64277" w:rsidRDefault="00E3099E" w:rsidP="00E3099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BC001DE" w14:textId="77777777" w:rsidR="00E3099E" w:rsidRPr="00754F45" w:rsidRDefault="00E3099E" w:rsidP="00E3099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ผลิตไฟฟ้า (ยังไม่ได้ดำเนินงาน)</w:t>
            </w:r>
          </w:p>
        </w:tc>
        <w:tc>
          <w:tcPr>
            <w:tcW w:w="90" w:type="dxa"/>
          </w:tcPr>
          <w:p w14:paraId="40148F45" w14:textId="77777777" w:rsidR="00E3099E" w:rsidRPr="00C64277" w:rsidRDefault="00E3099E" w:rsidP="00E3099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FC91A03" w14:textId="39AB95BC" w:rsidR="00E3099E" w:rsidRPr="00C64277" w:rsidRDefault="00E3099E" w:rsidP="00E3099E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10F7DE07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0D6C9E" w14:textId="3E30C283" w:rsidR="00E3099E" w:rsidRPr="00C64277" w:rsidRDefault="00E3099E" w:rsidP="00E3099E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E0C941B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39ABE2D" w14:textId="2E5FBB42" w:rsidR="00E3099E" w:rsidRPr="00C64277" w:rsidRDefault="00E3099E" w:rsidP="00E3099E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127EB39F" w14:textId="77777777" w:rsidR="00E3099E" w:rsidRPr="00C64277" w:rsidRDefault="00E3099E" w:rsidP="00E3099E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1BD8433" w14:textId="37ABD2CB" w:rsidR="00E3099E" w:rsidRPr="00C64277" w:rsidRDefault="00E3099E" w:rsidP="00E3099E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7E855D28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D53D66B" w14:textId="01F35813" w:rsidR="00E3099E" w:rsidRPr="00C64277" w:rsidRDefault="00E3099E" w:rsidP="00E3099E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7455AFB1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421DED" w14:textId="16DF0CE9" w:rsidR="00E3099E" w:rsidRPr="00C64277" w:rsidRDefault="00E3099E" w:rsidP="00E3099E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0182D40F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0DF774" w14:textId="038DC17A" w:rsidR="00E3099E" w:rsidRPr="00C64277" w:rsidRDefault="00E3099E" w:rsidP="00E3099E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DAD2DE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D856B0" w14:textId="7CFA3BFE" w:rsidR="00E3099E" w:rsidRPr="00C64277" w:rsidRDefault="00E3099E" w:rsidP="00E3099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82A3CC" w14:textId="77777777" w:rsidR="00E3099E" w:rsidRPr="00C64277" w:rsidRDefault="00E3099E" w:rsidP="00E3099E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D2A31A" w14:textId="6BA155C6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9C7D5B0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25DB874" w14:textId="67F80B98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3099E" w:rsidRPr="00C64277" w14:paraId="0C74F749" w14:textId="77777777" w:rsidTr="00C344C6">
        <w:tc>
          <w:tcPr>
            <w:tcW w:w="2699" w:type="dxa"/>
          </w:tcPr>
          <w:p w14:paraId="3EFFAAB2" w14:textId="77777777" w:rsidR="00E3099E" w:rsidRPr="00C64277" w:rsidRDefault="00E3099E" w:rsidP="00E3099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6" w:type="dxa"/>
          </w:tcPr>
          <w:p w14:paraId="71444AAC" w14:textId="77777777" w:rsidR="00E3099E" w:rsidRPr="00C64277" w:rsidRDefault="00E3099E" w:rsidP="00E3099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3F1AAC8" w14:textId="77777777" w:rsidR="00E3099E" w:rsidRPr="00754F45" w:rsidRDefault="00E3099E" w:rsidP="00E3099E">
            <w:pPr>
              <w:spacing w:line="240" w:lineRule="auto"/>
              <w:ind w:left="6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ผลิตและจำหน่ายกรดไนตริกและแอมโมเนียมไนเตรท</w:t>
            </w:r>
          </w:p>
        </w:tc>
        <w:tc>
          <w:tcPr>
            <w:tcW w:w="90" w:type="dxa"/>
          </w:tcPr>
          <w:p w14:paraId="4931B610" w14:textId="77777777" w:rsidR="00E3099E" w:rsidRPr="00C64277" w:rsidRDefault="00E3099E" w:rsidP="00E3099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2263E0" w14:textId="069C111C" w:rsidR="00E3099E" w:rsidRPr="00C64277" w:rsidRDefault="00E3099E" w:rsidP="00E3099E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95E369C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E61B4EC" w14:textId="6FA2F4E7" w:rsidR="00E3099E" w:rsidRPr="00C64277" w:rsidRDefault="00E3099E" w:rsidP="00E3099E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56688B2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96C8A9" w14:textId="299FB163" w:rsidR="00E3099E" w:rsidRPr="00C64277" w:rsidRDefault="00E3099E" w:rsidP="00E3099E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589CFDD8" w14:textId="77777777" w:rsidR="00E3099E" w:rsidRPr="00C64277" w:rsidRDefault="00E3099E" w:rsidP="00E3099E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C32A60" w14:textId="55C2823F" w:rsidR="00E3099E" w:rsidRPr="00C64277" w:rsidRDefault="00E3099E" w:rsidP="00E3099E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6F3D75B8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DA13AC" w14:textId="6F867863" w:rsidR="00E3099E" w:rsidRPr="00C64277" w:rsidRDefault="00E3099E" w:rsidP="00E3099E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003182D5" w14:textId="77777777" w:rsidR="00E3099E" w:rsidRPr="00C64277" w:rsidRDefault="00E3099E" w:rsidP="00E3099E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674D496" w14:textId="05FEF2EE" w:rsidR="00E3099E" w:rsidRPr="00C64277" w:rsidRDefault="00E3099E" w:rsidP="00E3099E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4B0C429A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063FA6E" w14:textId="1164A4A9" w:rsidR="00E3099E" w:rsidRPr="00C64277" w:rsidRDefault="00E3099E" w:rsidP="00E3099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1,415,063</w:t>
            </w:r>
          </w:p>
        </w:tc>
        <w:tc>
          <w:tcPr>
            <w:tcW w:w="90" w:type="dxa"/>
            <w:shd w:val="clear" w:color="auto" w:fill="auto"/>
          </w:tcPr>
          <w:p w14:paraId="068B118D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2CFB8E" w14:textId="26DC8087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1,317,325</w:t>
            </w:r>
          </w:p>
        </w:tc>
        <w:tc>
          <w:tcPr>
            <w:tcW w:w="90" w:type="dxa"/>
            <w:shd w:val="clear" w:color="auto" w:fill="auto"/>
          </w:tcPr>
          <w:p w14:paraId="78BB4C4D" w14:textId="77777777" w:rsidR="00E3099E" w:rsidRPr="00C64277" w:rsidRDefault="00E3099E" w:rsidP="00E3099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46B1E62" w14:textId="276487D0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C796B8B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91F9A73" w14:textId="31E1AF32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3099E" w:rsidRPr="00C64277" w14:paraId="257D5FE3" w14:textId="77777777" w:rsidTr="00C344C6">
        <w:trPr>
          <w:trHeight w:val="243"/>
        </w:trPr>
        <w:tc>
          <w:tcPr>
            <w:tcW w:w="2699" w:type="dxa"/>
          </w:tcPr>
          <w:p w14:paraId="7E3F6643" w14:textId="77777777" w:rsidR="00E3099E" w:rsidRPr="00C64277" w:rsidRDefault="00E3099E" w:rsidP="00E3099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C64277">
              <w:rPr>
                <w:rFonts w:asciiTheme="majorBidi" w:hAnsiTheme="majorBidi" w:cstheme="majorBidi" w:hint="cs"/>
                <w:cs/>
              </w:rPr>
              <w:t>ทีพีไอ รักษ์สุขภาพ จำกัด</w:t>
            </w:r>
          </w:p>
        </w:tc>
        <w:tc>
          <w:tcPr>
            <w:tcW w:w="86" w:type="dxa"/>
          </w:tcPr>
          <w:p w14:paraId="614301C3" w14:textId="77777777" w:rsidR="00E3099E" w:rsidRPr="00C64277" w:rsidRDefault="00E3099E" w:rsidP="00E3099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2A7858E" w14:textId="77777777" w:rsidR="00E3099E" w:rsidRPr="00754F45" w:rsidRDefault="00E3099E" w:rsidP="00E3099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  <w:cs/>
              </w:rPr>
            </w:pPr>
            <w:r w:rsidRPr="00754F45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90" w:type="dxa"/>
          </w:tcPr>
          <w:p w14:paraId="4FBB921E" w14:textId="77777777" w:rsidR="00E3099E" w:rsidRPr="00C64277" w:rsidRDefault="00E3099E" w:rsidP="00E3099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E17A90" w14:textId="2C492169" w:rsidR="00E3099E" w:rsidRPr="00C64277" w:rsidRDefault="00E3099E" w:rsidP="00E3099E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C64277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A27D536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52B2580" w14:textId="599A2F89" w:rsidR="00E3099E" w:rsidRDefault="00E3099E" w:rsidP="00E3099E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C64277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534A71C5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FB7D56" w14:textId="6E64F7B5" w:rsidR="00E3099E" w:rsidRPr="00C64277" w:rsidRDefault="00E3099E" w:rsidP="00E3099E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90" w:type="dxa"/>
            <w:shd w:val="clear" w:color="auto" w:fill="auto"/>
          </w:tcPr>
          <w:p w14:paraId="70044639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F06EDD1" w14:textId="220B9630" w:rsidR="00E3099E" w:rsidRDefault="00E3099E" w:rsidP="00E3099E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90" w:type="dxa"/>
            <w:shd w:val="clear" w:color="auto" w:fill="auto"/>
          </w:tcPr>
          <w:p w14:paraId="77DE6787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A36A8F2" w14:textId="14C5639C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90" w:type="dxa"/>
          </w:tcPr>
          <w:p w14:paraId="0DFC0BFB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9645B47" w14:textId="20BA555A" w:rsidR="00E3099E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90" w:type="dxa"/>
          </w:tcPr>
          <w:p w14:paraId="3A0E6406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51FFA9E" w14:textId="1C968E46" w:rsidR="00E3099E" w:rsidRPr="00C64277" w:rsidRDefault="00E3099E" w:rsidP="00E3099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20,053</w:t>
            </w:r>
          </w:p>
        </w:tc>
        <w:tc>
          <w:tcPr>
            <w:tcW w:w="90" w:type="dxa"/>
            <w:shd w:val="clear" w:color="auto" w:fill="auto"/>
          </w:tcPr>
          <w:p w14:paraId="46DE6154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C48BCDD" w14:textId="743B7B41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7,256</w:t>
            </w:r>
          </w:p>
        </w:tc>
        <w:tc>
          <w:tcPr>
            <w:tcW w:w="90" w:type="dxa"/>
          </w:tcPr>
          <w:p w14:paraId="6D8252F5" w14:textId="77777777" w:rsidR="00E3099E" w:rsidRPr="00C64277" w:rsidRDefault="00E3099E" w:rsidP="00E3099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BB577B1" w14:textId="56BB0C34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BBD905A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257985F" w14:textId="3A0AD6FF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3099E" w:rsidRPr="00C64277" w14:paraId="2E7917C5" w14:textId="77777777" w:rsidTr="00C344C6">
        <w:tc>
          <w:tcPr>
            <w:tcW w:w="2699" w:type="dxa"/>
          </w:tcPr>
          <w:p w14:paraId="55D4462E" w14:textId="77777777" w:rsidR="00E3099E" w:rsidRPr="00444631" w:rsidRDefault="00E3099E" w:rsidP="00E3099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6" w:type="dxa"/>
          </w:tcPr>
          <w:p w14:paraId="4B952DD3" w14:textId="77777777" w:rsidR="00E3099E" w:rsidRPr="00C64277" w:rsidRDefault="00E3099E" w:rsidP="00E3099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50BCCB2" w14:textId="77777777" w:rsidR="00E3099E" w:rsidRPr="00754F45" w:rsidRDefault="00E3099E" w:rsidP="00E3099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90" w:type="dxa"/>
          </w:tcPr>
          <w:p w14:paraId="20B8A8B9" w14:textId="77777777" w:rsidR="00E3099E" w:rsidRPr="00C64277" w:rsidRDefault="00E3099E" w:rsidP="00E3099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2D95CD" w14:textId="0C938281" w:rsidR="00E3099E" w:rsidRPr="00C64277" w:rsidRDefault="00E3099E" w:rsidP="00E3099E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99.94</w:t>
            </w:r>
          </w:p>
        </w:tc>
        <w:tc>
          <w:tcPr>
            <w:tcW w:w="90" w:type="dxa"/>
            <w:shd w:val="clear" w:color="auto" w:fill="auto"/>
          </w:tcPr>
          <w:p w14:paraId="5AD8B615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6CE30F3" w14:textId="0B1E9116" w:rsidR="00E3099E" w:rsidRPr="00C64277" w:rsidRDefault="00E3099E" w:rsidP="00E3099E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99.94</w:t>
            </w:r>
          </w:p>
        </w:tc>
        <w:tc>
          <w:tcPr>
            <w:tcW w:w="90" w:type="dxa"/>
            <w:shd w:val="clear" w:color="auto" w:fill="auto"/>
          </w:tcPr>
          <w:p w14:paraId="6F38B4A3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D76D3AA" w14:textId="327FC54E" w:rsidR="00E3099E" w:rsidRPr="00C64277" w:rsidRDefault="00E3099E" w:rsidP="00E3099E">
            <w:pPr>
              <w:tabs>
                <w:tab w:val="decimal" w:pos="716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02A303BE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2D3418D" w14:textId="318D671C" w:rsidR="00E3099E" w:rsidRPr="00C64277" w:rsidRDefault="00E3099E" w:rsidP="00E3099E">
            <w:pPr>
              <w:tabs>
                <w:tab w:val="decimal" w:pos="716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3D869A8A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E36238" w14:textId="738B029A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3BE021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112071C" w14:textId="27691CB6" w:rsidR="00E3099E" w:rsidRPr="00C64277" w:rsidRDefault="00E3099E" w:rsidP="00E3099E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A7B50F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D9D771" w14:textId="56DCD19E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2ADF77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ACBDB22" w14:textId="759BE241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4,292</w:t>
            </w:r>
          </w:p>
        </w:tc>
        <w:tc>
          <w:tcPr>
            <w:tcW w:w="90" w:type="dxa"/>
            <w:shd w:val="clear" w:color="auto" w:fill="auto"/>
          </w:tcPr>
          <w:p w14:paraId="69A2676A" w14:textId="77777777" w:rsidR="00E3099E" w:rsidRPr="00C64277" w:rsidRDefault="00E3099E" w:rsidP="00E3099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6632F7" w14:textId="60D01855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9BDDEF5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41F43CE" w14:textId="4CE6D991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3099E" w:rsidRPr="00C64277" w14:paraId="7A674307" w14:textId="77777777" w:rsidTr="00C344C6">
        <w:tc>
          <w:tcPr>
            <w:tcW w:w="2699" w:type="dxa"/>
          </w:tcPr>
          <w:p w14:paraId="7691A38D" w14:textId="77777777" w:rsidR="00E3099E" w:rsidRPr="00444631" w:rsidRDefault="00E3099E" w:rsidP="00E3099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6" w:type="dxa"/>
          </w:tcPr>
          <w:p w14:paraId="4C3C40E6" w14:textId="77777777" w:rsidR="00E3099E" w:rsidRPr="00C64277" w:rsidRDefault="00E3099E" w:rsidP="00E3099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E9287F4" w14:textId="77777777" w:rsidR="00E3099E" w:rsidRPr="00754F45" w:rsidRDefault="00E3099E" w:rsidP="00E3099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90" w:type="dxa"/>
          </w:tcPr>
          <w:p w14:paraId="167671A9" w14:textId="77777777" w:rsidR="00E3099E" w:rsidRPr="00C64277" w:rsidRDefault="00E3099E" w:rsidP="00E3099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8F327F3" w14:textId="12023BAC" w:rsidR="00E3099E" w:rsidRPr="00C64277" w:rsidRDefault="00E3099E" w:rsidP="00E3099E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03508107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272A4A9" w14:textId="2EB0A534" w:rsidR="00E3099E" w:rsidRPr="00C64277" w:rsidRDefault="00E3099E" w:rsidP="00E3099E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4323CD4D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F87CEA6" w14:textId="6AC10033" w:rsidR="00E3099E" w:rsidRPr="00C64277" w:rsidRDefault="00E3099E" w:rsidP="00E3099E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280FA1AE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BA4ED9" w14:textId="18B97571" w:rsidR="00E3099E" w:rsidRPr="00C64277" w:rsidRDefault="00E3099E" w:rsidP="00E3099E">
            <w:pPr>
              <w:tabs>
                <w:tab w:val="decimal" w:pos="716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586FD557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55843D8" w14:textId="36EFD138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362F9C1F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B852541" w14:textId="067F42BE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1DF32035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2752D2" w14:textId="1B02336D" w:rsidR="00E3099E" w:rsidRPr="00C64277" w:rsidRDefault="00E3099E" w:rsidP="00E3099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10,768</w:t>
            </w:r>
          </w:p>
        </w:tc>
        <w:tc>
          <w:tcPr>
            <w:tcW w:w="90" w:type="dxa"/>
            <w:shd w:val="clear" w:color="auto" w:fill="auto"/>
          </w:tcPr>
          <w:p w14:paraId="66A0F34A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7A25624" w14:textId="4213D5B6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10,211</w:t>
            </w:r>
          </w:p>
        </w:tc>
        <w:tc>
          <w:tcPr>
            <w:tcW w:w="90" w:type="dxa"/>
            <w:shd w:val="clear" w:color="auto" w:fill="auto"/>
          </w:tcPr>
          <w:p w14:paraId="39CF9160" w14:textId="77777777" w:rsidR="00E3099E" w:rsidRPr="00C64277" w:rsidRDefault="00E3099E" w:rsidP="00E3099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B08D1BC" w14:textId="2A424EDF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C630C89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EE4CBB3" w14:textId="4F355CDA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3099E" w:rsidRPr="00C64277" w14:paraId="78B30737" w14:textId="77777777" w:rsidTr="00C344C6">
        <w:trPr>
          <w:trHeight w:val="288"/>
        </w:trPr>
        <w:tc>
          <w:tcPr>
            <w:tcW w:w="2699" w:type="dxa"/>
          </w:tcPr>
          <w:p w14:paraId="66835BCD" w14:textId="77777777" w:rsidR="00E3099E" w:rsidRPr="00444631" w:rsidRDefault="00E3099E" w:rsidP="00E3099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444631">
              <w:rPr>
                <w:rFonts w:asciiTheme="majorBidi" w:hAnsiTheme="majorBidi" w:cstheme="majorBidi"/>
                <w:cs/>
              </w:rPr>
              <w:t>บริษัท มาสเตอร์ อาชีพ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44631">
              <w:rPr>
                <w:rFonts w:asciiTheme="majorBidi" w:hAnsiTheme="majorBidi" w:cstheme="majorBidi"/>
              </w:rPr>
              <w:t>(</w:t>
            </w:r>
            <w:r w:rsidRPr="00444631">
              <w:rPr>
                <w:rFonts w:asciiTheme="majorBidi" w:hAnsiTheme="majorBidi" w:cstheme="majorBidi"/>
                <w:cs/>
              </w:rPr>
              <w:t>ประเทศไทย</w:t>
            </w:r>
            <w:r w:rsidRPr="00444631">
              <w:rPr>
                <w:rFonts w:asciiTheme="majorBidi" w:hAnsiTheme="majorBidi" w:cstheme="majorBidi"/>
              </w:rPr>
              <w:t xml:space="preserve">) </w:t>
            </w:r>
            <w:r w:rsidRPr="00444631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6" w:type="dxa"/>
          </w:tcPr>
          <w:p w14:paraId="5865B5D7" w14:textId="77777777" w:rsidR="00E3099E" w:rsidRPr="00C64277" w:rsidRDefault="00E3099E" w:rsidP="00E309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50FDE84C" w14:textId="77777777" w:rsidR="00E3099E" w:rsidRPr="00754F45" w:rsidRDefault="00E3099E" w:rsidP="00E3099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ผลิตและจำหน่ายอุปกรณ์โรงงาน</w:t>
            </w:r>
          </w:p>
        </w:tc>
        <w:tc>
          <w:tcPr>
            <w:tcW w:w="90" w:type="dxa"/>
          </w:tcPr>
          <w:p w14:paraId="37C59ABB" w14:textId="77777777" w:rsidR="00E3099E" w:rsidRPr="00C64277" w:rsidRDefault="00E3099E" w:rsidP="00E3099E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CDB9B9" w14:textId="7AB800C9" w:rsidR="00E3099E" w:rsidRPr="009130AB" w:rsidRDefault="00E3099E" w:rsidP="00E3099E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9130AB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195AB41E" w14:textId="77777777" w:rsidR="00E3099E" w:rsidRPr="00C64277" w:rsidRDefault="00E3099E" w:rsidP="00E3099E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BCA86F" w14:textId="49BE75CF" w:rsidR="00E3099E" w:rsidRPr="009130AB" w:rsidRDefault="00E3099E" w:rsidP="00E3099E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9130AB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B967362" w14:textId="77777777" w:rsidR="00E3099E" w:rsidRPr="009130AB" w:rsidRDefault="00E3099E" w:rsidP="00E3099E">
            <w:pPr>
              <w:tabs>
                <w:tab w:val="left" w:pos="540"/>
              </w:tabs>
              <w:spacing w:line="32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D52DE6" w14:textId="09318D95" w:rsidR="00E3099E" w:rsidRPr="00C64277" w:rsidRDefault="00E3099E" w:rsidP="00E3099E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1E4EAC58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367300" w14:textId="1DDB227B" w:rsidR="00E3099E" w:rsidRPr="00C64277" w:rsidRDefault="00E3099E" w:rsidP="00E3099E">
            <w:pPr>
              <w:tabs>
                <w:tab w:val="decimal" w:pos="716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02E6A856" w14:textId="77777777" w:rsidR="00E3099E" w:rsidRPr="00C64277" w:rsidRDefault="00E3099E" w:rsidP="00E3099E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5D49CD8" w14:textId="293A342D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90" w:type="dxa"/>
            <w:shd w:val="clear" w:color="auto" w:fill="auto"/>
          </w:tcPr>
          <w:p w14:paraId="2891EDC1" w14:textId="77777777" w:rsidR="00E3099E" w:rsidRPr="00C64277" w:rsidRDefault="00E3099E" w:rsidP="00E309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15AC315" w14:textId="5B303795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90" w:type="dxa"/>
            <w:shd w:val="clear" w:color="auto" w:fill="auto"/>
          </w:tcPr>
          <w:p w14:paraId="11FAB86D" w14:textId="77777777" w:rsidR="00E3099E" w:rsidRPr="00C64277" w:rsidRDefault="00E3099E" w:rsidP="00E3099E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A81DF20" w14:textId="46DF9D41" w:rsidR="00E3099E" w:rsidRPr="00C64277" w:rsidRDefault="00E3099E" w:rsidP="00E3099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102,892</w:t>
            </w:r>
          </w:p>
        </w:tc>
        <w:tc>
          <w:tcPr>
            <w:tcW w:w="90" w:type="dxa"/>
            <w:shd w:val="clear" w:color="auto" w:fill="auto"/>
          </w:tcPr>
          <w:p w14:paraId="4359B670" w14:textId="77777777" w:rsidR="00E3099E" w:rsidRPr="00C64277" w:rsidRDefault="00E3099E" w:rsidP="00E3099E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3B8C6BE" w14:textId="0DFA8EAC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102,172</w:t>
            </w:r>
          </w:p>
        </w:tc>
        <w:tc>
          <w:tcPr>
            <w:tcW w:w="90" w:type="dxa"/>
            <w:shd w:val="clear" w:color="auto" w:fill="auto"/>
          </w:tcPr>
          <w:p w14:paraId="42AD61FB" w14:textId="77777777" w:rsidR="00E3099E" w:rsidRPr="00C64277" w:rsidRDefault="00E3099E" w:rsidP="00E3099E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094B6CC" w14:textId="4CD87A42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4357711" w14:textId="77777777" w:rsidR="00E3099E" w:rsidRPr="00C64277" w:rsidRDefault="00E3099E" w:rsidP="00E3099E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225A18B" w14:textId="4D37F47B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3099E" w:rsidRPr="00C64277" w14:paraId="33AD3CED" w14:textId="77777777" w:rsidTr="00C344C6">
        <w:tc>
          <w:tcPr>
            <w:tcW w:w="2699" w:type="dxa"/>
          </w:tcPr>
          <w:p w14:paraId="0728D241" w14:textId="77777777" w:rsidR="00E3099E" w:rsidRPr="00444631" w:rsidRDefault="00E3099E" w:rsidP="00E3099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444631">
              <w:rPr>
                <w:rFonts w:asciiTheme="majorBidi" w:hAnsiTheme="majorBidi" w:cstheme="majorBidi"/>
                <w:cs/>
              </w:rPr>
              <w:t xml:space="preserve">บริษัท ทีพีไอ </w:t>
            </w:r>
            <w:r w:rsidRPr="00444631">
              <w:rPr>
                <w:rFonts w:asciiTheme="majorBidi" w:hAnsiTheme="majorBidi" w:cstheme="majorBidi" w:hint="cs"/>
                <w:cs/>
              </w:rPr>
              <w:t>ไบโอ ฟาร์มาซูติคอลส์</w:t>
            </w:r>
            <w:r w:rsidRPr="00444631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6" w:type="dxa"/>
          </w:tcPr>
          <w:p w14:paraId="4416C92D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39309AB7" w14:textId="77777777" w:rsidR="00E3099E" w:rsidRPr="00754F45" w:rsidRDefault="00E3099E" w:rsidP="00E3099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</w:t>
            </w:r>
            <w:r w:rsidRPr="00444631">
              <w:rPr>
                <w:rFonts w:asciiTheme="majorBidi" w:hAnsiTheme="majorBidi" w:cstheme="majorBidi"/>
                <w:cs/>
              </w:rPr>
              <w:t>สัตว</w:t>
            </w:r>
            <w:r>
              <w:rPr>
                <w:rFonts w:asciiTheme="majorBidi" w:hAnsiTheme="majorBidi" w:cstheme="majorBidi" w:hint="cs"/>
                <w:cs/>
              </w:rPr>
              <w:t>์</w:t>
            </w:r>
          </w:p>
        </w:tc>
        <w:tc>
          <w:tcPr>
            <w:tcW w:w="90" w:type="dxa"/>
          </w:tcPr>
          <w:p w14:paraId="18AC3061" w14:textId="77777777" w:rsidR="00E3099E" w:rsidRPr="00C64277" w:rsidRDefault="00E3099E" w:rsidP="00E3099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C8C12C" w14:textId="00030DEB" w:rsidR="00E3099E" w:rsidRPr="009E54C8" w:rsidRDefault="00E3099E" w:rsidP="00E3099E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99</w:t>
            </w:r>
            <w:r w:rsidRPr="00C64277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50A776D8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3872FB5" w14:textId="2ABA6FB3" w:rsidR="00E3099E" w:rsidRPr="009E54C8" w:rsidRDefault="00E3099E" w:rsidP="00E3099E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99</w:t>
            </w:r>
            <w:r w:rsidRPr="00C64277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343E1A88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8C9CD6" w14:textId="4D113391" w:rsidR="00E3099E" w:rsidRPr="00651B2A" w:rsidRDefault="00E3099E" w:rsidP="00E3099E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266997E2" w14:textId="77777777" w:rsidR="00E3099E" w:rsidRPr="00C64277" w:rsidRDefault="00E3099E" w:rsidP="00E309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BF48049" w14:textId="7AC68586" w:rsidR="00E3099E" w:rsidRPr="00651B2A" w:rsidRDefault="00E3099E" w:rsidP="00E3099E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2DEA396D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0DA9DA53" w14:textId="38F06C3A" w:rsidR="00E3099E" w:rsidRPr="00651B2A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647</w:t>
            </w:r>
          </w:p>
        </w:tc>
        <w:tc>
          <w:tcPr>
            <w:tcW w:w="90" w:type="dxa"/>
            <w:shd w:val="clear" w:color="auto" w:fill="auto"/>
          </w:tcPr>
          <w:p w14:paraId="48295FD1" w14:textId="77777777" w:rsidR="00E3099E" w:rsidRPr="00C64277" w:rsidRDefault="00E3099E" w:rsidP="00E3099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64DC192" w14:textId="63D130AF" w:rsidR="00E3099E" w:rsidRPr="00651B2A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647</w:t>
            </w:r>
          </w:p>
        </w:tc>
        <w:tc>
          <w:tcPr>
            <w:tcW w:w="90" w:type="dxa"/>
            <w:shd w:val="clear" w:color="auto" w:fill="auto"/>
          </w:tcPr>
          <w:p w14:paraId="2007E66B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A1F4B65" w14:textId="348F4270" w:rsidR="00E3099E" w:rsidRPr="00C64277" w:rsidRDefault="00E3099E" w:rsidP="00E3099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7,834</w:t>
            </w:r>
          </w:p>
        </w:tc>
        <w:tc>
          <w:tcPr>
            <w:tcW w:w="90" w:type="dxa"/>
            <w:shd w:val="clear" w:color="auto" w:fill="auto"/>
          </w:tcPr>
          <w:p w14:paraId="4D9C4831" w14:textId="77777777" w:rsidR="00E3099E" w:rsidRPr="00F05B85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F8A6C38" w14:textId="60401102" w:rsidR="00E3099E" w:rsidRPr="00C64277" w:rsidRDefault="00E3099E" w:rsidP="00E3099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7,547</w:t>
            </w:r>
          </w:p>
        </w:tc>
        <w:tc>
          <w:tcPr>
            <w:tcW w:w="90" w:type="dxa"/>
            <w:shd w:val="clear" w:color="auto" w:fill="auto"/>
          </w:tcPr>
          <w:p w14:paraId="7C669A2C" w14:textId="77777777" w:rsidR="00E3099E" w:rsidRPr="00C64277" w:rsidRDefault="00E3099E" w:rsidP="00E3099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73597AD" w14:textId="27D70720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E088DE8" w14:textId="77777777" w:rsidR="00E3099E" w:rsidRPr="00C64277" w:rsidRDefault="00E3099E" w:rsidP="00E3099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938D0C1" w14:textId="76AAF1FD" w:rsidR="00E3099E" w:rsidRPr="00C64277" w:rsidRDefault="00E3099E" w:rsidP="00E3099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C4161" w:rsidRPr="00C64277" w14:paraId="57A9FD43" w14:textId="77777777" w:rsidTr="00C344C6">
        <w:tc>
          <w:tcPr>
            <w:tcW w:w="2699" w:type="dxa"/>
          </w:tcPr>
          <w:p w14:paraId="1A952A9C" w14:textId="77777777" w:rsidR="001C4161" w:rsidRPr="00444631" w:rsidRDefault="001C4161" w:rsidP="00BD26B7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67905D1E" w14:textId="77777777" w:rsidR="001C4161" w:rsidRPr="00C64277" w:rsidRDefault="001C4161" w:rsidP="00BD26B7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28512C74" w14:textId="77777777" w:rsidR="001C4161" w:rsidRPr="00754F45" w:rsidRDefault="001C4161" w:rsidP="00BD26B7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D232ED7" w14:textId="77777777" w:rsidR="001C4161" w:rsidRPr="00C64277" w:rsidRDefault="001C4161" w:rsidP="00BD26B7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9C8B9A2" w14:textId="77777777" w:rsidR="001C4161" w:rsidRPr="009E54C8" w:rsidRDefault="001C4161" w:rsidP="00BD26B7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486594B" w14:textId="77777777" w:rsidR="001C4161" w:rsidRPr="00C64277" w:rsidRDefault="001C4161" w:rsidP="00BD26B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11C32C4" w14:textId="77777777" w:rsidR="001C4161" w:rsidRDefault="001C4161" w:rsidP="00BD26B7">
            <w:pPr>
              <w:tabs>
                <w:tab w:val="decimal" w:pos="54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1D45C9A" w14:textId="77777777" w:rsidR="001C4161" w:rsidRPr="00C64277" w:rsidRDefault="001C4161" w:rsidP="00BD26B7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AF139CA" w14:textId="77777777" w:rsidR="001C4161" w:rsidRPr="00651B2A" w:rsidRDefault="001C4161" w:rsidP="00BD26B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342DCEA" w14:textId="77777777" w:rsidR="001C4161" w:rsidRPr="00C64277" w:rsidRDefault="001C4161" w:rsidP="00BD26B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721D173" w14:textId="77777777" w:rsidR="001C4161" w:rsidRPr="00651B2A" w:rsidRDefault="001C4161" w:rsidP="00BD26B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76D1DD0" w14:textId="77777777" w:rsidR="001C4161" w:rsidRPr="00C64277" w:rsidRDefault="001C4161" w:rsidP="00BD26B7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01DAA46" w14:textId="77777777" w:rsidR="001C4161" w:rsidRPr="00651B2A" w:rsidRDefault="001C4161" w:rsidP="00BD26B7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1A26FA" w14:textId="77777777" w:rsidR="001C4161" w:rsidRPr="00C64277" w:rsidRDefault="001C4161" w:rsidP="00BD26B7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F564613" w14:textId="77777777" w:rsidR="001C4161" w:rsidRPr="00651B2A" w:rsidRDefault="001C4161" w:rsidP="00BD26B7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BCB071E" w14:textId="77777777" w:rsidR="001C4161" w:rsidRPr="00C64277" w:rsidRDefault="001C4161" w:rsidP="00BD26B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6DCD6ED" w14:textId="77777777" w:rsidR="001C4161" w:rsidRPr="00C64277" w:rsidRDefault="001C4161" w:rsidP="00BD26B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12E1173" w14:textId="77777777" w:rsidR="001C4161" w:rsidRPr="00F05B85" w:rsidRDefault="001C4161" w:rsidP="00BD26B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F6029F6" w14:textId="77777777" w:rsidR="001C4161" w:rsidRDefault="001C4161" w:rsidP="00BD26B7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736C39F" w14:textId="77777777" w:rsidR="001C4161" w:rsidRPr="00C64277" w:rsidRDefault="001C4161" w:rsidP="00BD26B7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FB6AF9" w14:textId="77777777" w:rsidR="001C4161" w:rsidRPr="00C64277" w:rsidRDefault="001C4161" w:rsidP="00BD26B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A43C5D9" w14:textId="77777777" w:rsidR="001C4161" w:rsidRPr="00C64277" w:rsidRDefault="001C4161" w:rsidP="00BD26B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509E52F" w14:textId="77777777" w:rsidR="001C4161" w:rsidRPr="00C64277" w:rsidRDefault="001C4161" w:rsidP="00BD26B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F11EA" w:rsidRPr="00C64277" w14:paraId="7EB66FD0" w14:textId="77777777" w:rsidTr="00C344C6">
        <w:tc>
          <w:tcPr>
            <w:tcW w:w="2699" w:type="dxa"/>
          </w:tcPr>
          <w:p w14:paraId="18072E83" w14:textId="77777777" w:rsidR="007F11EA" w:rsidRPr="00444631" w:rsidRDefault="007F11EA" w:rsidP="00C344C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669005F8" w14:textId="77777777" w:rsidR="007F11EA" w:rsidRPr="00C64277" w:rsidRDefault="007F11EA" w:rsidP="00C344C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3E41E5A4" w14:textId="77777777" w:rsidR="007F11EA" w:rsidRPr="00754F45" w:rsidRDefault="007F11EA" w:rsidP="00C344C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113A9A9" w14:textId="77777777" w:rsidR="007F11EA" w:rsidRPr="00C64277" w:rsidRDefault="007F11EA" w:rsidP="00C344C6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606D24" w14:textId="77777777" w:rsidR="007F11EA" w:rsidRPr="009E54C8" w:rsidRDefault="007F11EA" w:rsidP="00C344C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47F97D" w14:textId="77777777" w:rsidR="007F11EA" w:rsidRPr="00C64277" w:rsidRDefault="007F11EA" w:rsidP="00C344C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43AF592" w14:textId="77777777" w:rsidR="007F11EA" w:rsidRPr="009E54C8" w:rsidRDefault="007F11EA" w:rsidP="00C344C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EBAE9D" w14:textId="77777777" w:rsidR="007F11EA" w:rsidRPr="00C64277" w:rsidRDefault="007F11EA" w:rsidP="00C344C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096AF4C" w14:textId="77777777" w:rsidR="007F11EA" w:rsidRPr="00651B2A" w:rsidRDefault="007F11EA" w:rsidP="00C344C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FCFF6E3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83F3B1B" w14:textId="77777777" w:rsidR="007F11EA" w:rsidRPr="00651B2A" w:rsidRDefault="007F11EA" w:rsidP="00C344C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CB5014" w14:textId="77777777" w:rsidR="007F11EA" w:rsidRPr="00C64277" w:rsidRDefault="007F11EA" w:rsidP="00C344C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5ECBDDDD" w14:textId="77777777" w:rsidR="007F11EA" w:rsidRPr="00651B2A" w:rsidRDefault="007F11EA" w:rsidP="00C344C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0B55E1" w14:textId="77777777" w:rsidR="007F11EA" w:rsidRPr="00C64277" w:rsidRDefault="007F11EA" w:rsidP="00C344C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EA767A" w14:textId="77777777" w:rsidR="007F11EA" w:rsidRPr="00651B2A" w:rsidRDefault="007F11EA" w:rsidP="00C344C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CFE2B6" w14:textId="77777777" w:rsidR="007F11EA" w:rsidRPr="00C64277" w:rsidRDefault="007F11EA" w:rsidP="00C344C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6394964" w14:textId="77777777" w:rsidR="007F11EA" w:rsidRPr="00C64277" w:rsidRDefault="007F11EA" w:rsidP="00C344C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C1631C" w14:textId="77777777" w:rsidR="007F11EA" w:rsidRPr="00C64277" w:rsidRDefault="007F11EA" w:rsidP="00C344C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040496" w14:textId="77777777" w:rsidR="007F11EA" w:rsidRPr="00C64277" w:rsidRDefault="007F11EA" w:rsidP="005924B7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30B90B" w14:textId="77777777" w:rsidR="007F11EA" w:rsidRPr="00C64277" w:rsidRDefault="007F11EA" w:rsidP="00C344C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537D0EF" w14:textId="77777777" w:rsidR="007F11EA" w:rsidRPr="00C64277" w:rsidRDefault="007F11EA" w:rsidP="00C344C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95736EA" w14:textId="77777777" w:rsidR="007F11EA" w:rsidRPr="00C64277" w:rsidRDefault="007F11EA" w:rsidP="00C344C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51E2A3E5" w14:textId="77777777" w:rsidR="007F11EA" w:rsidRPr="00C64277" w:rsidRDefault="007F11EA" w:rsidP="00C344C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F11EA" w:rsidRPr="00C64277" w14:paraId="50E03443" w14:textId="77777777" w:rsidTr="00C344C6">
        <w:tc>
          <w:tcPr>
            <w:tcW w:w="2699" w:type="dxa"/>
          </w:tcPr>
          <w:p w14:paraId="37EC86C8" w14:textId="77777777" w:rsidR="007F11EA" w:rsidRPr="008854AA" w:rsidRDefault="007F11EA" w:rsidP="00C344C6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อ้อม</w:t>
            </w:r>
          </w:p>
        </w:tc>
        <w:tc>
          <w:tcPr>
            <w:tcW w:w="86" w:type="dxa"/>
          </w:tcPr>
          <w:p w14:paraId="07FB8931" w14:textId="77777777" w:rsidR="007F11EA" w:rsidRPr="00C64277" w:rsidRDefault="007F11EA" w:rsidP="00C344C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57CACACE" w14:textId="77777777" w:rsidR="007F11EA" w:rsidRPr="00444631" w:rsidRDefault="007F11EA" w:rsidP="00C344C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9D32EE9" w14:textId="77777777" w:rsidR="007F11EA" w:rsidRPr="00C64277" w:rsidRDefault="007F11EA" w:rsidP="00C344C6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BB4D9A" w14:textId="77777777" w:rsidR="007F11EA" w:rsidRPr="009E54C8" w:rsidRDefault="007F11EA" w:rsidP="00C344C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9CE630" w14:textId="77777777" w:rsidR="007F11EA" w:rsidRPr="00C64277" w:rsidRDefault="007F11EA" w:rsidP="00C344C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7377FBA" w14:textId="77777777" w:rsidR="007F11EA" w:rsidRPr="009E54C8" w:rsidRDefault="007F11EA" w:rsidP="00C344C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2BD692" w14:textId="77777777" w:rsidR="007F11EA" w:rsidRPr="00C64277" w:rsidRDefault="007F11EA" w:rsidP="00C344C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7D343E8" w14:textId="77777777" w:rsidR="007F11EA" w:rsidRPr="00C64277" w:rsidRDefault="007F11EA" w:rsidP="00C344C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E0DCD8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8521D6" w14:textId="77777777" w:rsidR="007F11EA" w:rsidRPr="00C64277" w:rsidRDefault="007F11EA" w:rsidP="00C344C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6FE0A4" w14:textId="77777777" w:rsidR="007F11EA" w:rsidRPr="00C64277" w:rsidRDefault="007F11EA" w:rsidP="00C344C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009BB83" w14:textId="77777777" w:rsidR="007F11EA" w:rsidRPr="00C64277" w:rsidRDefault="007F11EA" w:rsidP="00C344C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6B5274" w14:textId="77777777" w:rsidR="007F11EA" w:rsidRPr="00C64277" w:rsidRDefault="007F11EA" w:rsidP="00C344C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46F905" w14:textId="77777777" w:rsidR="007F11EA" w:rsidRPr="00C64277" w:rsidRDefault="007F11EA" w:rsidP="00C344C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CBF63A" w14:textId="77777777" w:rsidR="007F11EA" w:rsidRPr="00C64277" w:rsidRDefault="007F11EA" w:rsidP="00C344C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4B1FEDC" w14:textId="77777777" w:rsidR="007F11EA" w:rsidRPr="00C64277" w:rsidRDefault="007F11EA" w:rsidP="00C344C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8B3E6C" w14:textId="77777777" w:rsidR="007F11EA" w:rsidRPr="00C64277" w:rsidRDefault="007F11EA" w:rsidP="00C344C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7E6A2DA" w14:textId="77777777" w:rsidR="007F11EA" w:rsidRPr="00C64277" w:rsidRDefault="007F11EA" w:rsidP="00C344C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027B82" w14:textId="77777777" w:rsidR="007F11EA" w:rsidRPr="00C64277" w:rsidRDefault="007F11EA" w:rsidP="00C344C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848FCCC" w14:textId="77777777" w:rsidR="007F11EA" w:rsidRPr="00C64277" w:rsidRDefault="007F11EA" w:rsidP="00C344C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316FE64" w14:textId="77777777" w:rsidR="007F11EA" w:rsidRPr="00C64277" w:rsidRDefault="007F11EA" w:rsidP="00C344C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42A2BD4" w14:textId="77777777" w:rsidR="007F11EA" w:rsidRPr="00C64277" w:rsidRDefault="007F11EA" w:rsidP="00C344C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43834" w:rsidRPr="00C64277" w14:paraId="3CB21BB0" w14:textId="77777777" w:rsidTr="00C344C6">
        <w:tc>
          <w:tcPr>
            <w:tcW w:w="2699" w:type="dxa"/>
          </w:tcPr>
          <w:p w14:paraId="4441DCC9" w14:textId="77777777" w:rsidR="00D43834" w:rsidRPr="00444631" w:rsidRDefault="00D43834" w:rsidP="00D4383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44463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</w:tcPr>
          <w:p w14:paraId="2DBFDAD2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343A6EED" w14:textId="77777777" w:rsidR="00D43834" w:rsidRPr="00444631" w:rsidRDefault="00D43834" w:rsidP="00D4383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40BE3C42" w14:textId="77777777" w:rsidR="00D43834" w:rsidRPr="00C64277" w:rsidRDefault="00D43834" w:rsidP="00D43834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1A98BA" w14:textId="2F65E788" w:rsidR="00D43834" w:rsidRPr="00444631" w:rsidRDefault="00D43834" w:rsidP="00D43834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6061EEDC" w14:textId="77777777" w:rsidR="00D43834" w:rsidRPr="00444631" w:rsidRDefault="00D43834" w:rsidP="00D4383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155F37" w14:textId="5C9A54C2" w:rsidR="00D43834" w:rsidRPr="00444631" w:rsidRDefault="00D43834" w:rsidP="00D43834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56F28D08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1953C2" w14:textId="20BA2A1D" w:rsidR="00D43834" w:rsidRPr="00A453E5" w:rsidRDefault="00D43834" w:rsidP="00D43834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36</w:t>
            </w:r>
            <w:r w:rsidRPr="00A453E5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0AF09E1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61AAC65" w14:textId="2BE83259" w:rsidR="00D43834" w:rsidRPr="00A453E5" w:rsidRDefault="00D43834" w:rsidP="00D43834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36</w:t>
            </w:r>
            <w:r w:rsidRPr="00A453E5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854663F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8E36AA3" w14:textId="14863DC1" w:rsidR="00D43834" w:rsidRPr="008C15A8" w:rsidRDefault="00D43834" w:rsidP="00D43834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  <w:r w:rsidRPr="008C15A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177EAA56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15964C7" w14:textId="4263B0DA" w:rsidR="00D43834" w:rsidRPr="008C15A8" w:rsidRDefault="00D43834" w:rsidP="00D43834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  <w:r w:rsidRPr="008C15A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0D7C27B3" w14:textId="77777777" w:rsidR="00D43834" w:rsidRPr="00C64277" w:rsidRDefault="00D43834" w:rsidP="00D43834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0BA5D0" w14:textId="296B0302" w:rsidR="00D43834" w:rsidRPr="00C64277" w:rsidRDefault="00D43834" w:rsidP="00D4383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9,493</w:t>
            </w:r>
          </w:p>
        </w:tc>
        <w:tc>
          <w:tcPr>
            <w:tcW w:w="90" w:type="dxa"/>
            <w:shd w:val="clear" w:color="auto" w:fill="auto"/>
          </w:tcPr>
          <w:p w14:paraId="2CE507B6" w14:textId="77777777" w:rsidR="00D43834" w:rsidRPr="00C64277" w:rsidRDefault="00D43834" w:rsidP="00D43834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965A15D" w14:textId="2175BA93" w:rsidR="00D43834" w:rsidRPr="00C64277" w:rsidRDefault="00D43834" w:rsidP="00D43834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9,479</w:t>
            </w:r>
          </w:p>
        </w:tc>
        <w:tc>
          <w:tcPr>
            <w:tcW w:w="90" w:type="dxa"/>
            <w:shd w:val="clear" w:color="auto" w:fill="auto"/>
          </w:tcPr>
          <w:p w14:paraId="7AEC5B3A" w14:textId="77777777" w:rsidR="00D43834" w:rsidRPr="00017A78" w:rsidRDefault="00D43834" w:rsidP="00D43834">
            <w:pPr>
              <w:tabs>
                <w:tab w:val="decimal" w:pos="770"/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74B63B" w14:textId="237359E7" w:rsidR="00D43834" w:rsidRPr="00C64277" w:rsidRDefault="00D43834" w:rsidP="00D438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07FE082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4D4A45C" w14:textId="09CE507B" w:rsidR="00D43834" w:rsidRPr="00C64277" w:rsidRDefault="00D43834" w:rsidP="00D438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43834" w:rsidRPr="00C64277" w14:paraId="1B144763" w14:textId="77777777" w:rsidTr="00C344C6">
        <w:tc>
          <w:tcPr>
            <w:tcW w:w="2699" w:type="dxa"/>
          </w:tcPr>
          <w:p w14:paraId="17DD069B" w14:textId="46886129" w:rsidR="00D43834" w:rsidRPr="00444631" w:rsidRDefault="00B94DDB" w:rsidP="00D43834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B94DDB">
              <w:rPr>
                <w:rFonts w:asciiTheme="majorBidi" w:hAnsiTheme="majorBidi" w:cstheme="majorBidi" w:hint="cs"/>
                <w:cs/>
              </w:rPr>
              <w:t>บริษัท พลาสติก โพลีน จำกัด</w:t>
            </w:r>
          </w:p>
        </w:tc>
        <w:tc>
          <w:tcPr>
            <w:tcW w:w="86" w:type="dxa"/>
          </w:tcPr>
          <w:p w14:paraId="15532FB8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335A5D4B" w14:textId="77777777" w:rsidR="00D43834" w:rsidRPr="00444631" w:rsidRDefault="00D43834" w:rsidP="00D43834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ธุรกิจส่งออกและนำเข้า</w:t>
            </w:r>
          </w:p>
        </w:tc>
        <w:tc>
          <w:tcPr>
            <w:tcW w:w="90" w:type="dxa"/>
          </w:tcPr>
          <w:p w14:paraId="2CB9C99C" w14:textId="77777777" w:rsidR="00D43834" w:rsidRPr="00C64277" w:rsidRDefault="00D43834" w:rsidP="00D43834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E782476" w14:textId="737024D2" w:rsidR="00D43834" w:rsidRPr="00444631" w:rsidRDefault="00D43834" w:rsidP="00D43834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99.93</w:t>
            </w:r>
          </w:p>
        </w:tc>
        <w:tc>
          <w:tcPr>
            <w:tcW w:w="90" w:type="dxa"/>
            <w:shd w:val="clear" w:color="auto" w:fill="auto"/>
          </w:tcPr>
          <w:p w14:paraId="121BA4F4" w14:textId="77777777" w:rsidR="00D43834" w:rsidRPr="00444631" w:rsidRDefault="00D43834" w:rsidP="00D4383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93CF46" w14:textId="27B27A95" w:rsidR="00D43834" w:rsidRPr="00444631" w:rsidRDefault="00D43834" w:rsidP="00D43834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99.93</w:t>
            </w:r>
          </w:p>
        </w:tc>
        <w:tc>
          <w:tcPr>
            <w:tcW w:w="90" w:type="dxa"/>
            <w:shd w:val="clear" w:color="auto" w:fill="auto"/>
          </w:tcPr>
          <w:p w14:paraId="468397D5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1649355" w14:textId="20EE6ADC" w:rsidR="00D43834" w:rsidRPr="00A453E5" w:rsidRDefault="00D43834" w:rsidP="00D43834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  <w:r w:rsidRPr="00B1070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A74EC42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988BA7" w14:textId="05E057A1" w:rsidR="00D43834" w:rsidRPr="00A453E5" w:rsidRDefault="00D43834" w:rsidP="00D43834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  <w:r w:rsidRPr="00B1070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13239D2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EE0F0F3" w14:textId="7CFBBFD2" w:rsidR="00D43834" w:rsidRPr="008C15A8" w:rsidRDefault="00D43834" w:rsidP="00D4383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888BF2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F6D8B84" w14:textId="05848539" w:rsidR="00D43834" w:rsidRPr="008C15A8" w:rsidRDefault="00D43834" w:rsidP="00D4383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8E4788" w14:textId="77777777" w:rsidR="00D43834" w:rsidRPr="00C64277" w:rsidRDefault="00D43834" w:rsidP="00D43834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5AFA8E" w14:textId="5A37A1B6" w:rsidR="00D43834" w:rsidRPr="00C64277" w:rsidRDefault="00D43834" w:rsidP="00D4383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4B04BC" w14:textId="77777777" w:rsidR="00D43834" w:rsidRPr="00C64277" w:rsidRDefault="00D43834" w:rsidP="00D43834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F01708B" w14:textId="2FC6384B" w:rsidR="00D43834" w:rsidRPr="00C64277" w:rsidRDefault="007542C9" w:rsidP="007542C9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18,273</w:t>
            </w:r>
          </w:p>
        </w:tc>
        <w:tc>
          <w:tcPr>
            <w:tcW w:w="90" w:type="dxa"/>
            <w:shd w:val="clear" w:color="auto" w:fill="auto"/>
          </w:tcPr>
          <w:p w14:paraId="554772F0" w14:textId="77777777" w:rsidR="00D43834" w:rsidRPr="00C64277" w:rsidRDefault="00D43834" w:rsidP="00D4383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111575A" w14:textId="1B4CB89B" w:rsidR="00D43834" w:rsidRPr="00C64277" w:rsidRDefault="00D43834" w:rsidP="00D438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150DC55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6216B0B" w14:textId="4AF23169" w:rsidR="00D43834" w:rsidRPr="00C64277" w:rsidRDefault="00D43834" w:rsidP="00D438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43834" w:rsidRPr="00C64277" w14:paraId="6AB4A42B" w14:textId="77777777" w:rsidTr="00C344C6">
        <w:tc>
          <w:tcPr>
            <w:tcW w:w="2699" w:type="dxa"/>
          </w:tcPr>
          <w:p w14:paraId="74035D64" w14:textId="77777777" w:rsidR="00D43834" w:rsidRPr="00181846" w:rsidRDefault="00D43834" w:rsidP="00D43834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181846">
              <w:rPr>
                <w:rFonts w:asciiTheme="majorBidi" w:hAnsiTheme="majorBidi" w:cstheme="majorBidi"/>
              </w:rPr>
              <w:t>TPI Polene Power Investment Co</w:t>
            </w:r>
            <w:r>
              <w:rPr>
                <w:rFonts w:asciiTheme="majorBidi" w:hAnsiTheme="majorBidi" w:cstheme="majorBidi"/>
              </w:rPr>
              <w:t>., Ltd.</w:t>
            </w:r>
          </w:p>
        </w:tc>
        <w:tc>
          <w:tcPr>
            <w:tcW w:w="86" w:type="dxa"/>
          </w:tcPr>
          <w:p w14:paraId="4022C545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10F6B492" w14:textId="45E7278E" w:rsidR="00D43834" w:rsidRPr="006743FA" w:rsidRDefault="00D43834" w:rsidP="00D43834">
            <w:pPr>
              <w:spacing w:line="240" w:lineRule="auto"/>
              <w:ind w:left="6" w:right="38"/>
              <w:rPr>
                <w:rFonts w:asciiTheme="majorBidi" w:hAnsiTheme="majorBidi" w:cstheme="majorBidi"/>
                <w:cs/>
                <w:lang w:val="en-US"/>
              </w:rPr>
            </w:pPr>
            <w:r w:rsidRPr="00216D90">
              <w:rPr>
                <w:rFonts w:asciiTheme="majorBidi" w:hAnsiTheme="majorBidi" w:cstheme="majorBidi" w:hint="cs"/>
                <w:cs/>
                <w:lang w:val="en-US"/>
              </w:rPr>
              <w:t>ลงทุนในกิจการผลิตกระแสไฟฟ้าในประเทศกัมพูชา</w:t>
            </w:r>
            <w:r w:rsidR="006743FA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743FA">
              <w:rPr>
                <w:rFonts w:asciiTheme="majorBidi" w:hAnsiTheme="majorBidi" w:cstheme="majorBidi" w:hint="cs"/>
                <w:cs/>
                <w:lang w:val="en-US"/>
              </w:rPr>
              <w:t>(เลิกกิจการ)</w:t>
            </w:r>
          </w:p>
        </w:tc>
        <w:tc>
          <w:tcPr>
            <w:tcW w:w="90" w:type="dxa"/>
          </w:tcPr>
          <w:p w14:paraId="637A09F9" w14:textId="77777777" w:rsidR="00D43834" w:rsidRPr="00C64277" w:rsidRDefault="00D43834" w:rsidP="00D43834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DD737E" w14:textId="0464E2AA" w:rsidR="00D43834" w:rsidRPr="00444631" w:rsidRDefault="006B3630" w:rsidP="00D43834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A4810A" w14:textId="77777777" w:rsidR="00D43834" w:rsidRPr="00444631" w:rsidRDefault="00D43834" w:rsidP="00D4383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6F7356D" w14:textId="05157362" w:rsidR="00D43834" w:rsidRPr="00444631" w:rsidRDefault="00D43834" w:rsidP="00D43834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24C95371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92DC68" w14:textId="2E05223B" w:rsidR="00D43834" w:rsidRPr="00F3681A" w:rsidRDefault="006B3630" w:rsidP="006B363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1E7120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DE6AF51" w14:textId="0A8E600F" w:rsidR="00D43834" w:rsidRPr="00F3681A" w:rsidRDefault="00D43834" w:rsidP="00D43834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957</w:t>
            </w:r>
          </w:p>
        </w:tc>
        <w:tc>
          <w:tcPr>
            <w:tcW w:w="90" w:type="dxa"/>
            <w:shd w:val="clear" w:color="auto" w:fill="auto"/>
          </w:tcPr>
          <w:p w14:paraId="75E09655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3F427E6" w14:textId="60FAC9A8" w:rsidR="00D43834" w:rsidRPr="008C15A8" w:rsidRDefault="00D43834" w:rsidP="00D4383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AB877D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7796D39" w14:textId="47F79002" w:rsidR="00D43834" w:rsidRPr="008C15A8" w:rsidRDefault="00D43834" w:rsidP="00D4383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6000FE" w14:textId="77777777" w:rsidR="00D43834" w:rsidRPr="00C64277" w:rsidRDefault="00D43834" w:rsidP="00D43834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12EF96" w14:textId="2343AFD7" w:rsidR="00D43834" w:rsidRPr="00C64277" w:rsidRDefault="00D43834" w:rsidP="00D4383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7E02C4" w14:textId="77777777" w:rsidR="00D43834" w:rsidRPr="00C64277" w:rsidRDefault="00D43834" w:rsidP="00D43834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3CF8A9" w14:textId="18C3B064" w:rsidR="00D43834" w:rsidRPr="00C64277" w:rsidRDefault="00D43834" w:rsidP="00D438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1C54F9" w14:textId="77777777" w:rsidR="00D43834" w:rsidRPr="00C64277" w:rsidRDefault="00D43834" w:rsidP="00D4383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FF48550" w14:textId="6952C2EF" w:rsidR="00D43834" w:rsidRPr="00C64277" w:rsidRDefault="00D43834" w:rsidP="00D438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2AB1206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7DF405B" w14:textId="485E61DC" w:rsidR="00D43834" w:rsidRPr="00C64277" w:rsidRDefault="00D43834" w:rsidP="00D438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43834" w:rsidRPr="00C64277" w14:paraId="679D0B97" w14:textId="77777777" w:rsidTr="00C344C6">
        <w:tc>
          <w:tcPr>
            <w:tcW w:w="2699" w:type="dxa"/>
          </w:tcPr>
          <w:p w14:paraId="2F0AFFE8" w14:textId="77777777" w:rsidR="00D43834" w:rsidRPr="00181846" w:rsidRDefault="00D43834" w:rsidP="00D43834">
            <w:pPr>
              <w:spacing w:line="240" w:lineRule="auto"/>
              <w:ind w:left="3" w:right="38"/>
              <w:rPr>
                <w:rFonts w:asciiTheme="majorBidi" w:hAnsiTheme="majorBidi"/>
                <w:cs/>
              </w:rPr>
            </w:pPr>
            <w:r w:rsidRPr="00181846">
              <w:rPr>
                <w:rFonts w:asciiTheme="majorBidi" w:hAnsiTheme="majorBidi"/>
                <w:cs/>
              </w:rPr>
              <w:t>บริษัท ทีพีไอ โพลีน เพาเวอร์ (อ่อนนุช) จำกัด</w:t>
            </w:r>
          </w:p>
        </w:tc>
        <w:tc>
          <w:tcPr>
            <w:tcW w:w="86" w:type="dxa"/>
          </w:tcPr>
          <w:p w14:paraId="54082B8A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587B392E" w14:textId="77777777" w:rsidR="00D43834" w:rsidRPr="00444631" w:rsidRDefault="00D43834" w:rsidP="00D43834">
            <w:pPr>
              <w:spacing w:line="240" w:lineRule="auto"/>
              <w:ind w:left="6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ลงทุนในกิจการผลิตกระแสไฟฟ้าจากขยะมูลฝอย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754F45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0A4D70B5" w14:textId="77777777" w:rsidR="00D43834" w:rsidRPr="00C64277" w:rsidRDefault="00D43834" w:rsidP="00D43834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7E97ECF" w14:textId="59E63B7D" w:rsidR="00D43834" w:rsidRDefault="00D43834" w:rsidP="00D43834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33B2A7BD" w14:textId="77777777" w:rsidR="00D43834" w:rsidRPr="00444631" w:rsidRDefault="00D43834" w:rsidP="00D4383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7D9BDA6" w14:textId="22F8347F" w:rsidR="00D43834" w:rsidRDefault="00D43834" w:rsidP="00D43834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274D67CB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938C18" w14:textId="3BAA4423" w:rsidR="00D43834" w:rsidRPr="00F3681A" w:rsidRDefault="00D43834" w:rsidP="00D43834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187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3A725B25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1F7FE5" w14:textId="1307C524" w:rsidR="00D43834" w:rsidRPr="00F3681A" w:rsidRDefault="00D43834" w:rsidP="00D43834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187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637A4BC8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5BA1E75" w14:textId="1017214E" w:rsidR="00D43834" w:rsidRPr="008C15A8" w:rsidRDefault="00D43834" w:rsidP="00D4383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2F5070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2D9BAD" w14:textId="7F5C6E52" w:rsidR="00D43834" w:rsidRPr="008C15A8" w:rsidRDefault="00D43834" w:rsidP="00D4383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B9FE29" w14:textId="77777777" w:rsidR="00D43834" w:rsidRPr="00C64277" w:rsidRDefault="00D43834" w:rsidP="00D43834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C583B37" w14:textId="76BD9415" w:rsidR="00D43834" w:rsidRPr="00C64277" w:rsidRDefault="00D43834" w:rsidP="00D4383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E4A265" w14:textId="77777777" w:rsidR="00D43834" w:rsidRPr="00C64277" w:rsidRDefault="00D43834" w:rsidP="00D43834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36C85F" w14:textId="26529DB5" w:rsidR="00D43834" w:rsidRPr="00C64277" w:rsidRDefault="00D43834" w:rsidP="00D438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B1A985" w14:textId="77777777" w:rsidR="00D43834" w:rsidRPr="00C64277" w:rsidRDefault="00D43834" w:rsidP="00D4383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C13852" w14:textId="270D469C" w:rsidR="00D43834" w:rsidRPr="00C64277" w:rsidRDefault="00D43834" w:rsidP="00D438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69A75EF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5EAB2AFD" w14:textId="67DD1128" w:rsidR="00D43834" w:rsidRPr="00C64277" w:rsidRDefault="00D43834" w:rsidP="00D438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43834" w:rsidRPr="00C64277" w14:paraId="7DCB3E19" w14:textId="77777777" w:rsidTr="00C344C6">
        <w:tc>
          <w:tcPr>
            <w:tcW w:w="2699" w:type="dxa"/>
          </w:tcPr>
          <w:p w14:paraId="0ED29E56" w14:textId="77777777" w:rsidR="00D43834" w:rsidRPr="00734A1F" w:rsidRDefault="00D43834" w:rsidP="00D43834">
            <w:pPr>
              <w:spacing w:line="240" w:lineRule="auto"/>
              <w:ind w:left="180" w:right="38" w:hanging="177"/>
              <w:rPr>
                <w:rFonts w:asciiTheme="majorBidi" w:hAnsiTheme="majorBidi" w:cstheme="majorBidi"/>
                <w:cs/>
              </w:rPr>
            </w:pPr>
            <w:r w:rsidRPr="00734A1F">
              <w:rPr>
                <w:rFonts w:ascii="Angsana New" w:hAnsi="Angsana New"/>
                <w:sz w:val="21"/>
                <w:szCs w:val="21"/>
                <w:cs/>
              </w:rPr>
              <w:t>บริษัท</w:t>
            </w:r>
            <w:r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734A1F">
              <w:rPr>
                <w:rFonts w:ascii="Angsana New" w:hAnsi="Angsana New"/>
                <w:sz w:val="21"/>
                <w:szCs w:val="21"/>
                <w:cs/>
              </w:rPr>
              <w:t xml:space="preserve">ทีพีไอ โพลีน เพาเวอร์ (อินเตอร์เนชั่นแนล) </w:t>
            </w:r>
            <w:r w:rsidRPr="00734A1F">
              <w:rPr>
                <w:rFonts w:ascii="Angsana New" w:hAnsi="Angsana New" w:hint="cs"/>
                <w:sz w:val="21"/>
                <w:szCs w:val="21"/>
                <w:cs/>
              </w:rPr>
              <w:t>จำกัด</w:t>
            </w:r>
          </w:p>
        </w:tc>
        <w:tc>
          <w:tcPr>
            <w:tcW w:w="86" w:type="dxa"/>
          </w:tcPr>
          <w:p w14:paraId="41111419" w14:textId="77777777" w:rsidR="00D43834" w:rsidRPr="00734A1F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73CC82A" w14:textId="77777777" w:rsidR="00D43834" w:rsidRPr="00734A1F" w:rsidRDefault="00D43834" w:rsidP="00D43834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734A1F">
              <w:rPr>
                <w:rFonts w:asciiTheme="majorBidi" w:hAnsiTheme="majorBidi"/>
                <w:cs/>
              </w:rPr>
              <w:t>ลงทุนในธุรกิจพลังงานทางเลือก</w:t>
            </w:r>
            <w:r>
              <w:rPr>
                <w:rFonts w:asciiTheme="majorBidi" w:hAnsiTheme="majorBidi"/>
              </w:rPr>
              <w:br/>
            </w:r>
            <w:r w:rsidRPr="00734A1F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01D7DF3C" w14:textId="77777777" w:rsidR="00D43834" w:rsidRPr="00734A1F" w:rsidRDefault="00D43834" w:rsidP="00D4383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9BAA75" w14:textId="70851ED9" w:rsidR="00D43834" w:rsidRPr="00734A1F" w:rsidRDefault="00D43834" w:rsidP="00D43834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Pr="00734A1F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5BE7240B" w14:textId="77777777" w:rsidR="00D43834" w:rsidRPr="00734A1F" w:rsidRDefault="00D43834" w:rsidP="00D4383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5EAD29" w14:textId="2702A0F7" w:rsidR="00D43834" w:rsidRPr="00734A1F" w:rsidRDefault="00D43834" w:rsidP="00D43834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Pr="00734A1F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4425DEB4" w14:textId="77777777" w:rsidR="00D43834" w:rsidRPr="00734A1F" w:rsidRDefault="00D43834" w:rsidP="00D4383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BDD6CF0" w14:textId="0E04B7E1" w:rsidR="00D43834" w:rsidRPr="00734A1F" w:rsidRDefault="00D43834" w:rsidP="00D43834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100</w:t>
            </w:r>
            <w:r w:rsidRPr="00734A1F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8A93350" w14:textId="77777777" w:rsidR="00D43834" w:rsidRPr="00734A1F" w:rsidRDefault="00D43834" w:rsidP="00D4383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227548" w14:textId="2C22B791" w:rsidR="00D43834" w:rsidRPr="00734A1F" w:rsidRDefault="00D43834" w:rsidP="00D43834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100</w:t>
            </w:r>
            <w:r w:rsidRPr="00734A1F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AFA1050" w14:textId="77777777" w:rsidR="00D43834" w:rsidRPr="00734A1F" w:rsidRDefault="00D43834" w:rsidP="00D43834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650C001" w14:textId="626556B2" w:rsidR="00D43834" w:rsidRPr="00734A1F" w:rsidRDefault="00D43834" w:rsidP="00D4383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E2B245" w14:textId="77777777" w:rsidR="00D43834" w:rsidRPr="00734A1F" w:rsidRDefault="00D43834" w:rsidP="00D4383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DDDB49D" w14:textId="18013894" w:rsidR="00D43834" w:rsidRPr="00734A1F" w:rsidRDefault="00D43834" w:rsidP="00D4383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66EA09" w14:textId="77777777" w:rsidR="00D43834" w:rsidRPr="00734A1F" w:rsidRDefault="00D43834" w:rsidP="00D43834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2D56FA" w14:textId="61E6E6AF" w:rsidR="00D43834" w:rsidRPr="00734A1F" w:rsidRDefault="00D43834" w:rsidP="00D4383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6E8A78" w14:textId="77777777" w:rsidR="00D43834" w:rsidRPr="00734A1F" w:rsidRDefault="00D43834" w:rsidP="00D43834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9C2C24F" w14:textId="4A78F721" w:rsidR="00D43834" w:rsidRPr="00734A1F" w:rsidRDefault="00D43834" w:rsidP="00D438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A52AB1" w14:textId="77777777" w:rsidR="00D43834" w:rsidRPr="00734A1F" w:rsidRDefault="00D43834" w:rsidP="00D4383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63818C" w14:textId="435A84D8" w:rsidR="00D43834" w:rsidRPr="00C64277" w:rsidRDefault="00D43834" w:rsidP="00D438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A6DA901" w14:textId="77777777" w:rsidR="00D43834" w:rsidRPr="00734A1F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BF980B4" w14:textId="26E81C60" w:rsidR="00D43834" w:rsidRPr="00C64277" w:rsidRDefault="00D43834" w:rsidP="00D438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43834" w:rsidRPr="00C64277" w14:paraId="2F5A9902" w14:textId="77777777" w:rsidTr="00C344C6">
        <w:tc>
          <w:tcPr>
            <w:tcW w:w="2699" w:type="dxa"/>
          </w:tcPr>
          <w:p w14:paraId="791A3492" w14:textId="77777777" w:rsidR="00D43834" w:rsidRPr="005012C7" w:rsidRDefault="00D43834" w:rsidP="00D43834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6" w:type="dxa"/>
          </w:tcPr>
          <w:p w14:paraId="7D5FD007" w14:textId="77777777" w:rsidR="00D43834" w:rsidRPr="005012C7" w:rsidRDefault="00D43834" w:rsidP="00D4383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FBC9AA5" w14:textId="77777777" w:rsidR="00D43834" w:rsidRPr="005012C7" w:rsidRDefault="00D43834" w:rsidP="00D43834">
            <w:pPr>
              <w:pStyle w:val="Bo-Blankline"/>
              <w:ind w:left="6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ประกอบกิจการท่าเทียบเรือ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6185A0C1" w14:textId="77777777" w:rsidR="00D43834" w:rsidRPr="00C64277" w:rsidRDefault="00D43834" w:rsidP="00D4383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E74ECC5" w14:textId="3DFD4F03" w:rsidR="00D43834" w:rsidRDefault="00D43834" w:rsidP="00D43834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46AC278B" w14:textId="77777777" w:rsidR="00D43834" w:rsidRPr="00444631" w:rsidRDefault="00D43834" w:rsidP="00D4383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75E180" w14:textId="2AE5D961" w:rsidR="00D43834" w:rsidRDefault="00D43834" w:rsidP="00D43834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2658DBD2" w14:textId="77777777" w:rsidR="00D43834" w:rsidRPr="00C64277" w:rsidRDefault="00D43834" w:rsidP="00D4383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F5C57B" w14:textId="660ED8F3" w:rsidR="00D43834" w:rsidRPr="00F3681A" w:rsidRDefault="00D43834" w:rsidP="00D43834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4A5D062" w14:textId="77777777" w:rsidR="00D43834" w:rsidRPr="00C64277" w:rsidRDefault="00D43834" w:rsidP="00D4383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8380B22" w14:textId="4AE90613" w:rsidR="00D43834" w:rsidRPr="00F3681A" w:rsidRDefault="00D43834" w:rsidP="00D43834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90FCE6C" w14:textId="77777777" w:rsidR="00D43834" w:rsidRPr="00C64277" w:rsidRDefault="00D43834" w:rsidP="00D43834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E6EF27B" w14:textId="64BBCEB1" w:rsidR="00D43834" w:rsidRPr="008C15A8" w:rsidRDefault="00D43834" w:rsidP="00D4383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592C15" w14:textId="77777777" w:rsidR="00D43834" w:rsidRPr="00C64277" w:rsidRDefault="00D43834" w:rsidP="00D4383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4FCDB78" w14:textId="01E431C1" w:rsidR="00D43834" w:rsidRPr="008C15A8" w:rsidRDefault="00D43834" w:rsidP="00D4383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7C937D" w14:textId="77777777" w:rsidR="00D43834" w:rsidRPr="00C64277" w:rsidRDefault="00D43834" w:rsidP="00D43834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D32F6DA" w14:textId="722CA78E" w:rsidR="00D43834" w:rsidRPr="00C64277" w:rsidRDefault="00D43834" w:rsidP="00D438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34FE3C" w14:textId="77777777" w:rsidR="00D43834" w:rsidRPr="00C64277" w:rsidRDefault="00D43834" w:rsidP="00D43834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70A1326" w14:textId="1DAD86AE" w:rsidR="00D43834" w:rsidRPr="00C64277" w:rsidRDefault="00D43834" w:rsidP="00D438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8D59FF" w14:textId="77777777" w:rsidR="00D43834" w:rsidRPr="00C64277" w:rsidRDefault="00D43834" w:rsidP="00D4383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1C2402A" w14:textId="02A738D3" w:rsidR="00D43834" w:rsidRPr="00C64277" w:rsidRDefault="00D43834" w:rsidP="00D438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4244B66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F6D4E1D" w14:textId="3195577B" w:rsidR="00D43834" w:rsidRPr="00C64277" w:rsidRDefault="00D43834" w:rsidP="00D43834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43834" w:rsidRPr="00C64277" w14:paraId="25C05BED" w14:textId="77777777" w:rsidTr="00C344C6">
        <w:tc>
          <w:tcPr>
            <w:tcW w:w="2699" w:type="dxa"/>
          </w:tcPr>
          <w:p w14:paraId="41ACBFD6" w14:textId="77777777" w:rsidR="00D43834" w:rsidRPr="005012C7" w:rsidRDefault="00D43834" w:rsidP="00D43834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บริษัท ทีพีไอ โอเลฟินส์ จำกัด</w:t>
            </w:r>
          </w:p>
        </w:tc>
        <w:tc>
          <w:tcPr>
            <w:tcW w:w="86" w:type="dxa"/>
          </w:tcPr>
          <w:p w14:paraId="1B4853FB" w14:textId="77777777" w:rsidR="00D43834" w:rsidRPr="005012C7" w:rsidRDefault="00D43834" w:rsidP="00D4383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0CA727D" w14:textId="77777777" w:rsidR="00D43834" w:rsidRPr="005012C7" w:rsidRDefault="00D43834" w:rsidP="00D43834">
            <w:pPr>
              <w:pStyle w:val="Bo-Blankline"/>
              <w:ind w:left="6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ประกอบกิจการโรงไฟฟ้าและธุรกิจที่เกี่ยวข้อง (ยังไม่ได้ดำเนินงาน)</w:t>
            </w:r>
          </w:p>
        </w:tc>
        <w:tc>
          <w:tcPr>
            <w:tcW w:w="90" w:type="dxa"/>
          </w:tcPr>
          <w:p w14:paraId="319708FE" w14:textId="77777777" w:rsidR="00D43834" w:rsidRPr="00C64277" w:rsidRDefault="00D43834" w:rsidP="00D4383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40BB1D" w14:textId="39CCFA63" w:rsidR="00D43834" w:rsidRDefault="00D43834" w:rsidP="00D43834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7056FBE8" w14:textId="77777777" w:rsidR="00D43834" w:rsidRPr="00444631" w:rsidRDefault="00D43834" w:rsidP="00D4383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0AF235" w14:textId="4ED13A2D" w:rsidR="00D43834" w:rsidRDefault="00D43834" w:rsidP="00D43834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42FAD011" w14:textId="77777777" w:rsidR="00D43834" w:rsidRPr="00C64277" w:rsidRDefault="00D43834" w:rsidP="00D4383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B0CFCD6" w14:textId="62A5D48B" w:rsidR="00D43834" w:rsidRPr="00F3681A" w:rsidRDefault="00D43834" w:rsidP="00D43834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C4C5D5C" w14:textId="77777777" w:rsidR="00D43834" w:rsidRPr="00C64277" w:rsidRDefault="00D43834" w:rsidP="00D4383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8A64E12" w14:textId="689ADCEB" w:rsidR="00D43834" w:rsidRPr="00F3681A" w:rsidRDefault="00D43834" w:rsidP="00D43834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F0DAC21" w14:textId="77777777" w:rsidR="00D43834" w:rsidRPr="00C64277" w:rsidRDefault="00D43834" w:rsidP="00D43834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A91528A" w14:textId="13F548F3" w:rsidR="00D43834" w:rsidRPr="008C15A8" w:rsidRDefault="00D43834" w:rsidP="00D4383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186F58" w14:textId="77777777" w:rsidR="00D43834" w:rsidRPr="00C64277" w:rsidRDefault="00D43834" w:rsidP="00D4383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8745C83" w14:textId="2A555E21" w:rsidR="00D43834" w:rsidRPr="008C15A8" w:rsidRDefault="00D43834" w:rsidP="00D4383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0DC364" w14:textId="77777777" w:rsidR="00D43834" w:rsidRPr="00C64277" w:rsidRDefault="00D43834" w:rsidP="00D43834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0D96D7" w14:textId="3624E693" w:rsidR="00D43834" w:rsidRPr="00C64277" w:rsidRDefault="00D43834" w:rsidP="00D438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6082D5" w14:textId="77777777" w:rsidR="00D43834" w:rsidRPr="00C64277" w:rsidRDefault="00D43834" w:rsidP="00D43834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787FF38" w14:textId="251484F3" w:rsidR="00D43834" w:rsidRPr="00C64277" w:rsidRDefault="00D43834" w:rsidP="00D438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56D904" w14:textId="77777777" w:rsidR="00D43834" w:rsidRPr="00C64277" w:rsidRDefault="00D43834" w:rsidP="00D4383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9D047D7" w14:textId="643BAEC6" w:rsidR="00D43834" w:rsidRPr="00C64277" w:rsidRDefault="00D43834" w:rsidP="00D438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660F7B1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10B336C" w14:textId="4949E3E6" w:rsidR="00D43834" w:rsidRPr="00C64277" w:rsidRDefault="00D43834" w:rsidP="00D43834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43834" w:rsidRPr="00C64277" w14:paraId="709FC1D9" w14:textId="77777777" w:rsidTr="00C344C6">
        <w:tc>
          <w:tcPr>
            <w:tcW w:w="2699" w:type="dxa"/>
          </w:tcPr>
          <w:p w14:paraId="5F935496" w14:textId="77777777" w:rsidR="00D43834" w:rsidRPr="005012C7" w:rsidRDefault="00D43834" w:rsidP="00D43834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โพลีน เพาเวอร์ (สงขลา) จำกัด</w:t>
            </w:r>
          </w:p>
        </w:tc>
        <w:tc>
          <w:tcPr>
            <w:tcW w:w="86" w:type="dxa"/>
          </w:tcPr>
          <w:p w14:paraId="3220DA65" w14:textId="77777777" w:rsidR="00D43834" w:rsidRPr="005012C7" w:rsidRDefault="00D43834" w:rsidP="00D4383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1671308" w14:textId="77777777" w:rsidR="00D43834" w:rsidRPr="005012C7" w:rsidRDefault="00D43834" w:rsidP="00D43834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5012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ไฟฟ้าจากพลังงานขยะและพลังงานชีวมวล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5A51F88A" w14:textId="77777777" w:rsidR="00D43834" w:rsidRPr="00C64277" w:rsidRDefault="00D43834" w:rsidP="00D4383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5B8AFC9" w14:textId="07AE68B5" w:rsidR="00D43834" w:rsidRDefault="00D43834" w:rsidP="00D43834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693C69D7" w14:textId="77777777" w:rsidR="00D43834" w:rsidRPr="00444631" w:rsidRDefault="00D43834" w:rsidP="00D4383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B5434F" w14:textId="4BB1A551" w:rsidR="00D43834" w:rsidRDefault="00D43834" w:rsidP="00D43834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3DE3FE3F" w14:textId="77777777" w:rsidR="00D43834" w:rsidRPr="00C64277" w:rsidRDefault="00D43834" w:rsidP="00D4383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9D9AD7" w14:textId="0ED7B26A" w:rsidR="00D43834" w:rsidRPr="00F3681A" w:rsidRDefault="00D43834" w:rsidP="00D43834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F4A0FC9" w14:textId="77777777" w:rsidR="00D43834" w:rsidRPr="00C64277" w:rsidRDefault="00D43834" w:rsidP="00D4383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4C583A" w14:textId="181A114B" w:rsidR="00D43834" w:rsidRPr="00F3681A" w:rsidRDefault="00D43834" w:rsidP="00D43834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6E18A7A" w14:textId="77777777" w:rsidR="00D43834" w:rsidRPr="00C64277" w:rsidRDefault="00D43834" w:rsidP="00D43834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58A4942" w14:textId="43FC544A" w:rsidR="00D43834" w:rsidRPr="008C15A8" w:rsidRDefault="00D43834" w:rsidP="00D4383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2921C6" w14:textId="77777777" w:rsidR="00D43834" w:rsidRPr="00C64277" w:rsidRDefault="00D43834" w:rsidP="00D4383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60176A1" w14:textId="2808E77E" w:rsidR="00D43834" w:rsidRPr="008C15A8" w:rsidRDefault="00D43834" w:rsidP="00D43834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30E631" w14:textId="77777777" w:rsidR="00D43834" w:rsidRPr="00C64277" w:rsidRDefault="00D43834" w:rsidP="00D43834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FBA844" w14:textId="40AE7623" w:rsidR="00D43834" w:rsidRPr="00C64277" w:rsidRDefault="00D43834" w:rsidP="00D438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72F09A" w14:textId="77777777" w:rsidR="00D43834" w:rsidRPr="00C64277" w:rsidRDefault="00D43834" w:rsidP="00D43834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4850AC0" w14:textId="1F3D198C" w:rsidR="00D43834" w:rsidRPr="00C64277" w:rsidRDefault="00D43834" w:rsidP="00D438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FA5A8B" w14:textId="77777777" w:rsidR="00D43834" w:rsidRPr="00C64277" w:rsidRDefault="00D43834" w:rsidP="00D4383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5704476" w14:textId="60ACBDA5" w:rsidR="00D43834" w:rsidRPr="00C64277" w:rsidRDefault="00D43834" w:rsidP="00D438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EFF4506" w14:textId="77777777" w:rsidR="00D43834" w:rsidRPr="00C64277" w:rsidRDefault="00D43834" w:rsidP="00D43834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207CF12" w14:textId="32B8BCB5" w:rsidR="00D43834" w:rsidRPr="00C64277" w:rsidRDefault="00D43834" w:rsidP="00D43834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62A6" w:rsidRPr="00C64277" w14:paraId="6135AFFC" w14:textId="77777777" w:rsidTr="00C344C6">
        <w:tc>
          <w:tcPr>
            <w:tcW w:w="2699" w:type="dxa"/>
          </w:tcPr>
          <w:p w14:paraId="511A02BA" w14:textId="77777777" w:rsidR="00A862A6" w:rsidRPr="005012C7" w:rsidRDefault="00A862A6" w:rsidP="00A862A6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6" w:type="dxa"/>
          </w:tcPr>
          <w:p w14:paraId="6DE7756E" w14:textId="77777777" w:rsidR="00A862A6" w:rsidRPr="005012C7" w:rsidRDefault="00A862A6" w:rsidP="00A862A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390F153" w14:textId="77777777" w:rsidR="00A862A6" w:rsidRPr="005012C7" w:rsidRDefault="00A862A6" w:rsidP="00A862A6">
            <w:pPr>
              <w:pStyle w:val="Bo-Blankline"/>
              <w:ind w:left="6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5012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ไฟฟ้าจากพลังงานแสงอาทิตย์ (ยังไม่ไ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ด้</w:t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ดำเนินงาน)</w:t>
            </w:r>
          </w:p>
        </w:tc>
        <w:tc>
          <w:tcPr>
            <w:tcW w:w="90" w:type="dxa"/>
          </w:tcPr>
          <w:p w14:paraId="4A86DA70" w14:textId="77777777" w:rsidR="00A862A6" w:rsidRPr="00C64277" w:rsidRDefault="00A862A6" w:rsidP="00A862A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76D9FF" w14:textId="78C65C11" w:rsidR="00A862A6" w:rsidRPr="00651B2A" w:rsidRDefault="00A862A6" w:rsidP="00A862A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1495E747" w14:textId="77777777" w:rsidR="00A862A6" w:rsidRPr="00444631" w:rsidRDefault="00A862A6" w:rsidP="00A862A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D647E3" w14:textId="0A58E317" w:rsidR="00A862A6" w:rsidRPr="00651B2A" w:rsidRDefault="00A862A6" w:rsidP="00A862A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1890B90B" w14:textId="77777777" w:rsidR="00A862A6" w:rsidRPr="00C64277" w:rsidRDefault="00A862A6" w:rsidP="00A862A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3178BDA" w14:textId="6795A8EA" w:rsidR="00A862A6" w:rsidRPr="00651B2A" w:rsidRDefault="00A862A6" w:rsidP="00A862A6">
            <w:pPr>
              <w:tabs>
                <w:tab w:val="decimal" w:pos="72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95CEE28" w14:textId="77777777" w:rsidR="00A862A6" w:rsidRPr="00C64277" w:rsidRDefault="00A862A6" w:rsidP="00A862A6">
            <w:pPr>
              <w:tabs>
                <w:tab w:val="left" w:pos="54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D2944B5" w14:textId="2E8346FA" w:rsidR="00A862A6" w:rsidRPr="00651B2A" w:rsidRDefault="00A862A6" w:rsidP="00A862A6">
            <w:pPr>
              <w:tabs>
                <w:tab w:val="decimal" w:pos="72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33DABDE" w14:textId="77777777" w:rsidR="00A862A6" w:rsidRPr="00C64277" w:rsidRDefault="00A862A6" w:rsidP="00A862A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FF754DE" w14:textId="32665D92" w:rsidR="00A862A6" w:rsidRPr="008C15A8" w:rsidRDefault="00A862A6" w:rsidP="00A862A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7F8DCE" w14:textId="77777777" w:rsidR="00A862A6" w:rsidRPr="00C64277" w:rsidRDefault="00A862A6" w:rsidP="00A862A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700AC7" w14:textId="2B75FE69" w:rsidR="00A862A6" w:rsidRPr="008C15A8" w:rsidRDefault="00A862A6" w:rsidP="00A862A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5A4059" w14:textId="77777777" w:rsidR="00A862A6" w:rsidRPr="00C64277" w:rsidRDefault="00A862A6" w:rsidP="00A862A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6357D1" w14:textId="0190EF5D" w:rsidR="00A862A6" w:rsidRPr="00C64277" w:rsidRDefault="00A862A6" w:rsidP="00A862A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2CE3B0" w14:textId="77777777" w:rsidR="00A862A6" w:rsidRPr="00C64277" w:rsidRDefault="00A862A6" w:rsidP="00A862A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B27AD09" w14:textId="3B2BEA83" w:rsidR="00A862A6" w:rsidRPr="00C64277" w:rsidRDefault="00A862A6" w:rsidP="00A862A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25DA6F" w14:textId="77777777" w:rsidR="00A862A6" w:rsidRPr="00C64277" w:rsidRDefault="00A862A6" w:rsidP="00A862A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399597" w14:textId="104B695F" w:rsidR="00A862A6" w:rsidRPr="00C64277" w:rsidRDefault="00A862A6" w:rsidP="00A862A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32C7D59" w14:textId="77777777" w:rsidR="00A862A6" w:rsidRPr="00C64277" w:rsidRDefault="00A862A6" w:rsidP="00A862A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CD1A1B7" w14:textId="4900ADB7" w:rsidR="00A862A6" w:rsidRPr="00C64277" w:rsidRDefault="00A862A6" w:rsidP="00A862A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62A6" w:rsidRPr="00C64277" w14:paraId="6298A0AC" w14:textId="77777777" w:rsidTr="00C344C6">
        <w:tc>
          <w:tcPr>
            <w:tcW w:w="2699" w:type="dxa"/>
          </w:tcPr>
          <w:p w14:paraId="63AD53D3" w14:textId="77777777" w:rsidR="00A862A6" w:rsidRPr="005012C7" w:rsidRDefault="00A862A6" w:rsidP="00A862A6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6" w:type="dxa"/>
          </w:tcPr>
          <w:p w14:paraId="0B75BA78" w14:textId="77777777" w:rsidR="00A862A6" w:rsidRPr="005012C7" w:rsidRDefault="00A862A6" w:rsidP="00A862A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E7F47E3" w14:textId="77777777" w:rsidR="00A862A6" w:rsidRPr="005012C7" w:rsidRDefault="00A862A6" w:rsidP="00A862A6">
            <w:pPr>
              <w:pStyle w:val="Bo-Blankline"/>
              <w:ind w:left="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662433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ไฟฟ้าจากพลังงานลม(ยังไม่ได้ดำเนินงาน)</w:t>
            </w:r>
          </w:p>
        </w:tc>
        <w:tc>
          <w:tcPr>
            <w:tcW w:w="90" w:type="dxa"/>
          </w:tcPr>
          <w:p w14:paraId="33F5B571" w14:textId="77777777" w:rsidR="00A862A6" w:rsidRPr="00C64277" w:rsidRDefault="00A862A6" w:rsidP="00A862A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43E920E" w14:textId="6CC6F54E" w:rsidR="00A862A6" w:rsidRDefault="00A862A6" w:rsidP="00A862A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1F761368" w14:textId="77777777" w:rsidR="00A862A6" w:rsidRPr="00444631" w:rsidRDefault="00A862A6" w:rsidP="00A862A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FD33B0D" w14:textId="0F0CA813" w:rsidR="00A862A6" w:rsidRDefault="00A862A6" w:rsidP="00A862A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358D1307" w14:textId="77777777" w:rsidR="00A862A6" w:rsidRPr="00C64277" w:rsidRDefault="00A862A6" w:rsidP="00A862A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1FBAF4" w14:textId="737E08DF" w:rsidR="00A862A6" w:rsidRPr="00F3681A" w:rsidRDefault="00A862A6" w:rsidP="00A862A6">
            <w:pPr>
              <w:tabs>
                <w:tab w:val="decimal" w:pos="72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C53DA16" w14:textId="77777777" w:rsidR="00A862A6" w:rsidRPr="00C64277" w:rsidRDefault="00A862A6" w:rsidP="00A862A6">
            <w:pPr>
              <w:tabs>
                <w:tab w:val="left" w:pos="54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7E267B8" w14:textId="7D46C2DA" w:rsidR="00A862A6" w:rsidRPr="00F3681A" w:rsidRDefault="00A862A6" w:rsidP="00A862A6">
            <w:pPr>
              <w:tabs>
                <w:tab w:val="decimal" w:pos="72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3B1CB05" w14:textId="77777777" w:rsidR="00A862A6" w:rsidRPr="00C64277" w:rsidRDefault="00A862A6" w:rsidP="00A862A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6C65C1A" w14:textId="1C207592" w:rsidR="00A862A6" w:rsidRPr="008C15A8" w:rsidRDefault="00A862A6" w:rsidP="00A862A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C830C0" w14:textId="77777777" w:rsidR="00A862A6" w:rsidRPr="00C64277" w:rsidRDefault="00A862A6" w:rsidP="00A862A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50337C1" w14:textId="68ADD89C" w:rsidR="00A862A6" w:rsidRPr="008C15A8" w:rsidRDefault="00A862A6" w:rsidP="00A862A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7EA048" w14:textId="77777777" w:rsidR="00A862A6" w:rsidRPr="00C64277" w:rsidRDefault="00A862A6" w:rsidP="00A862A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FD7DAB2" w14:textId="303B69F9" w:rsidR="00A862A6" w:rsidRPr="00C64277" w:rsidRDefault="00A862A6" w:rsidP="00A862A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EDD820" w14:textId="77777777" w:rsidR="00A862A6" w:rsidRPr="00C64277" w:rsidRDefault="00A862A6" w:rsidP="00A862A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890809" w14:textId="1ED07CFB" w:rsidR="00A862A6" w:rsidRPr="00C64277" w:rsidRDefault="00A862A6" w:rsidP="00A862A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0614E4" w14:textId="77777777" w:rsidR="00A862A6" w:rsidRPr="00C64277" w:rsidRDefault="00A862A6" w:rsidP="00A862A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D5C3D93" w14:textId="381615F6" w:rsidR="00A862A6" w:rsidRPr="00C64277" w:rsidRDefault="00A862A6" w:rsidP="00A862A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6B32CEF" w14:textId="77777777" w:rsidR="00A862A6" w:rsidRPr="00C64277" w:rsidRDefault="00A862A6" w:rsidP="00A862A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2CFA278" w14:textId="3A151BF3" w:rsidR="00A862A6" w:rsidRPr="00C64277" w:rsidRDefault="00A862A6" w:rsidP="00A862A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62A6" w:rsidRPr="00C64277" w14:paraId="3953E66C" w14:textId="77777777" w:rsidTr="00C344C6">
        <w:tc>
          <w:tcPr>
            <w:tcW w:w="2699" w:type="dxa"/>
          </w:tcPr>
          <w:p w14:paraId="1458C07A" w14:textId="77777777" w:rsidR="00A862A6" w:rsidRPr="00444631" w:rsidRDefault="00A862A6" w:rsidP="00A862A6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cs/>
              </w:rPr>
            </w:pPr>
            <w:r w:rsidRPr="004446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" w:type="dxa"/>
          </w:tcPr>
          <w:p w14:paraId="2BDCC191" w14:textId="77777777" w:rsidR="00A862A6" w:rsidRPr="00C64277" w:rsidRDefault="00A862A6" w:rsidP="00A862A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EFAA8D3" w14:textId="77777777" w:rsidR="00A862A6" w:rsidRPr="00444631" w:rsidRDefault="00A862A6" w:rsidP="00A862A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12B75A2" w14:textId="77777777" w:rsidR="00A862A6" w:rsidRPr="00C64277" w:rsidRDefault="00A862A6" w:rsidP="00A862A6">
            <w:pPr>
              <w:tabs>
                <w:tab w:val="decimal" w:pos="103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B4C6632" w14:textId="77777777" w:rsidR="00A862A6" w:rsidRPr="00C64277" w:rsidRDefault="00A862A6" w:rsidP="00A862A6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F97BA9" w14:textId="77777777" w:rsidR="00A862A6" w:rsidRPr="00C64277" w:rsidRDefault="00A862A6" w:rsidP="00A862A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A09CC33" w14:textId="77777777" w:rsidR="00A862A6" w:rsidRPr="00C64277" w:rsidRDefault="00A862A6" w:rsidP="00A862A6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EB9724" w14:textId="77777777" w:rsidR="00A862A6" w:rsidRPr="00C64277" w:rsidRDefault="00A862A6" w:rsidP="00A862A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123F62" w14:textId="77777777" w:rsidR="00A862A6" w:rsidRPr="00C64277" w:rsidRDefault="00A862A6" w:rsidP="00A862A6">
            <w:pPr>
              <w:tabs>
                <w:tab w:val="left" w:pos="754"/>
                <w:tab w:val="decimal" w:pos="864"/>
              </w:tabs>
              <w:spacing w:line="240" w:lineRule="auto"/>
              <w:ind w:left="-4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165D75" w14:textId="77777777" w:rsidR="00A862A6" w:rsidRPr="00C64277" w:rsidRDefault="00A862A6" w:rsidP="00A862A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0C1696" w14:textId="77777777" w:rsidR="00A862A6" w:rsidRPr="00C64277" w:rsidRDefault="00A862A6" w:rsidP="00A862A6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BCB6476" w14:textId="77777777" w:rsidR="00A862A6" w:rsidRPr="00C64277" w:rsidRDefault="00A862A6" w:rsidP="00A862A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9F941" w14:textId="244B191D" w:rsidR="00A862A6" w:rsidRPr="00A453E5" w:rsidRDefault="00A862A6" w:rsidP="00A862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1,914,392</w:t>
            </w:r>
          </w:p>
        </w:tc>
        <w:tc>
          <w:tcPr>
            <w:tcW w:w="90" w:type="dxa"/>
            <w:shd w:val="clear" w:color="auto" w:fill="auto"/>
          </w:tcPr>
          <w:p w14:paraId="793C0C26" w14:textId="77777777" w:rsidR="00A862A6" w:rsidRPr="00C64277" w:rsidRDefault="00A862A6" w:rsidP="00A862A6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B1055" w14:textId="2BFDBB71" w:rsidR="00A862A6" w:rsidRPr="00A453E5" w:rsidRDefault="00A862A6" w:rsidP="00A862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1,914,392</w:t>
            </w:r>
          </w:p>
        </w:tc>
        <w:tc>
          <w:tcPr>
            <w:tcW w:w="90" w:type="dxa"/>
            <w:shd w:val="clear" w:color="auto" w:fill="auto"/>
          </w:tcPr>
          <w:p w14:paraId="309E508A" w14:textId="77777777" w:rsidR="00A862A6" w:rsidRPr="00C64277" w:rsidRDefault="00A862A6" w:rsidP="00A862A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498CC" w14:textId="4BEBC745" w:rsidR="00A862A6" w:rsidRPr="008C15A8" w:rsidRDefault="00A862A6" w:rsidP="00A862A6">
            <w:pPr>
              <w:tabs>
                <w:tab w:val="decimal" w:pos="810"/>
              </w:tabs>
              <w:spacing w:line="240" w:lineRule="auto"/>
              <w:ind w:left="20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26,716,345</w:t>
            </w:r>
          </w:p>
        </w:tc>
        <w:tc>
          <w:tcPr>
            <w:tcW w:w="90" w:type="dxa"/>
            <w:shd w:val="clear" w:color="auto" w:fill="auto"/>
          </w:tcPr>
          <w:p w14:paraId="2DE69BB5" w14:textId="77777777" w:rsidR="00A862A6" w:rsidRPr="00C64277" w:rsidRDefault="00A862A6" w:rsidP="00A862A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0412E" w14:textId="00E4472D" w:rsidR="00A862A6" w:rsidRPr="00E95FDA" w:rsidRDefault="00A862A6" w:rsidP="00A862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26,088,167</w:t>
            </w:r>
          </w:p>
        </w:tc>
        <w:tc>
          <w:tcPr>
            <w:tcW w:w="90" w:type="dxa"/>
            <w:shd w:val="clear" w:color="auto" w:fill="auto"/>
          </w:tcPr>
          <w:p w14:paraId="56012DB1" w14:textId="77777777" w:rsidR="00A862A6" w:rsidRPr="00C64277" w:rsidRDefault="00A862A6" w:rsidP="00A862A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2D10C" w14:textId="42555DE7" w:rsidR="00A862A6" w:rsidRPr="008C15A8" w:rsidRDefault="00A862A6" w:rsidP="00A862A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90" w:type="dxa"/>
          </w:tcPr>
          <w:p w14:paraId="4C5A797F" w14:textId="77777777" w:rsidR="00A862A6" w:rsidRPr="00C64277" w:rsidRDefault="00A862A6" w:rsidP="00A862A6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F3E98F" w14:textId="1668A46B" w:rsidR="00A862A6" w:rsidRPr="008C15A8" w:rsidRDefault="00A862A6" w:rsidP="00A862A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</w:tr>
    </w:tbl>
    <w:p w14:paraId="5134F7E3" w14:textId="77777777" w:rsidR="00BC2C75" w:rsidRDefault="00BC2C75">
      <w:pPr>
        <w:spacing w:line="240" w:lineRule="auto"/>
        <w:rPr>
          <w:rFonts w:ascii="Angsana New" w:hAnsi="Angsana New"/>
          <w:sz w:val="30"/>
          <w:szCs w:val="30"/>
        </w:rPr>
        <w:sectPr w:rsidR="00BC2C75" w:rsidSect="00776BF8">
          <w:pgSz w:w="16834" w:h="11909" w:orient="landscape" w:code="9"/>
          <w:pgMar w:top="1872" w:right="1181" w:bottom="706" w:left="1008" w:header="720" w:footer="720" w:gutter="0"/>
          <w:cols w:space="737"/>
          <w:docGrid w:linePitch="360"/>
        </w:sectPr>
      </w:pPr>
    </w:p>
    <w:p w14:paraId="538E7867" w14:textId="77777777" w:rsidR="00C344C6" w:rsidRPr="00916005" w:rsidRDefault="00C344C6" w:rsidP="00C344C6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916005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</w:t>
      </w:r>
      <w:r>
        <w:rPr>
          <w:rFonts w:ascii="Angsana New" w:hAnsi="Angsana New" w:hint="cs"/>
          <w:b/>
          <w:bCs/>
          <w:sz w:val="30"/>
          <w:szCs w:val="30"/>
          <w:cs/>
        </w:rPr>
        <w:t>ร่วม</w:t>
      </w:r>
    </w:p>
    <w:p w14:paraId="1BADE262" w14:textId="234E15C5" w:rsidR="00C344C6" w:rsidRDefault="00C344C6" w:rsidP="00C344C6">
      <w:pPr>
        <w:pStyle w:val="Bo-Blankline"/>
      </w:pPr>
    </w:p>
    <w:tbl>
      <w:tblPr>
        <w:tblW w:w="91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1"/>
        <w:gridCol w:w="1168"/>
        <w:gridCol w:w="274"/>
        <w:gridCol w:w="1217"/>
      </w:tblGrid>
      <w:tr w:rsidR="00E26069" w:rsidRPr="00711BE8" w14:paraId="7E6F67C7" w14:textId="77777777" w:rsidTr="00E26069">
        <w:trPr>
          <w:tblHeader/>
        </w:trPr>
        <w:tc>
          <w:tcPr>
            <w:tcW w:w="3545" w:type="pct"/>
          </w:tcPr>
          <w:p w14:paraId="080C88F4" w14:textId="77777777" w:rsidR="00E26069" w:rsidRPr="00711BE8" w:rsidRDefault="00E26069" w:rsidP="00C344C6">
            <w:pPr>
              <w:pStyle w:val="BodyText"/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5" w:type="pct"/>
            <w:gridSpan w:val="3"/>
          </w:tcPr>
          <w:p w14:paraId="252102A6" w14:textId="573BD845" w:rsidR="00E26069" w:rsidRPr="00E26069" w:rsidRDefault="00E26069" w:rsidP="00E26069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0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260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E260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E260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Pr="00E260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</w:t>
            </w:r>
            <w:r w:rsidRPr="00E260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26069" w:rsidRPr="00711BE8" w14:paraId="0A824F1E" w14:textId="77777777" w:rsidTr="00E26069">
        <w:trPr>
          <w:tblHeader/>
        </w:trPr>
        <w:tc>
          <w:tcPr>
            <w:tcW w:w="3545" w:type="pct"/>
          </w:tcPr>
          <w:p w14:paraId="12ED3675" w14:textId="77777777" w:rsidR="00E26069" w:rsidRPr="00F253FB" w:rsidRDefault="00E26069" w:rsidP="00C344C6">
            <w:pPr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53F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253F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31 </w:t>
            </w:r>
            <w:r w:rsidRPr="00F253F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639" w:type="pct"/>
          </w:tcPr>
          <w:p w14:paraId="188D6DBF" w14:textId="22D74A39" w:rsidR="00E26069" w:rsidRPr="00711BE8" w:rsidRDefault="00E26069" w:rsidP="00C344C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1B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50" w:type="pct"/>
          </w:tcPr>
          <w:p w14:paraId="04B7EE1D" w14:textId="77777777" w:rsidR="00E26069" w:rsidRPr="00711BE8" w:rsidRDefault="00E26069" w:rsidP="00C344C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1F368B14" w14:textId="64E6FEAC" w:rsidR="00E26069" w:rsidRPr="00711BE8" w:rsidRDefault="00E26069" w:rsidP="00C344C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B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E26069" w:rsidRPr="00711BE8" w14:paraId="360973CC" w14:textId="77777777" w:rsidTr="00E26069">
        <w:trPr>
          <w:tblHeader/>
        </w:trPr>
        <w:tc>
          <w:tcPr>
            <w:tcW w:w="3545" w:type="pct"/>
          </w:tcPr>
          <w:p w14:paraId="4421E500" w14:textId="77777777" w:rsidR="00E26069" w:rsidRPr="00711BE8" w:rsidRDefault="00E26069" w:rsidP="00C344C6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pct"/>
            <w:gridSpan w:val="3"/>
          </w:tcPr>
          <w:p w14:paraId="635B0631" w14:textId="407CB416" w:rsidR="00E26069" w:rsidRPr="00E26069" w:rsidRDefault="00E26069" w:rsidP="00E26069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26069" w:rsidRPr="00711BE8" w14:paraId="070A176D" w14:textId="77777777" w:rsidTr="00E26069">
        <w:tc>
          <w:tcPr>
            <w:tcW w:w="3545" w:type="pct"/>
          </w:tcPr>
          <w:p w14:paraId="23AC2577" w14:textId="77777777" w:rsidR="00E26069" w:rsidRPr="00492402" w:rsidRDefault="00E26069" w:rsidP="00C344C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24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457488CF" w14:textId="77777777" w:rsidR="00E26069" w:rsidRPr="00711BE8" w:rsidRDefault="00E26069" w:rsidP="00C344C6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2B15653" w14:textId="77777777" w:rsidR="00E26069" w:rsidRPr="00711BE8" w:rsidRDefault="00E26069" w:rsidP="00C344C6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084981ED" w14:textId="77777777" w:rsidR="00E26069" w:rsidRPr="00711BE8" w:rsidRDefault="00E26069" w:rsidP="00C344C6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069" w:rsidRPr="00711BE8" w14:paraId="78730285" w14:textId="77777777" w:rsidTr="00E26069">
        <w:tc>
          <w:tcPr>
            <w:tcW w:w="3545" w:type="pct"/>
          </w:tcPr>
          <w:p w14:paraId="29315829" w14:textId="77777777" w:rsidR="00E26069" w:rsidRPr="00711BE8" w:rsidRDefault="00E26069" w:rsidP="00C344C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639" w:type="pct"/>
            <w:shd w:val="clear" w:color="auto" w:fill="auto"/>
          </w:tcPr>
          <w:p w14:paraId="25FA0079" w14:textId="7A52A5BE" w:rsidR="00E26069" w:rsidRPr="00711BE8" w:rsidRDefault="00E26069" w:rsidP="00C344C6">
            <w:pPr>
              <w:tabs>
                <w:tab w:val="decimal" w:pos="966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842,539</w:t>
            </w:r>
          </w:p>
        </w:tc>
        <w:tc>
          <w:tcPr>
            <w:tcW w:w="150" w:type="pct"/>
            <w:shd w:val="clear" w:color="auto" w:fill="auto"/>
          </w:tcPr>
          <w:p w14:paraId="02F0E58C" w14:textId="77777777" w:rsidR="00E26069" w:rsidRPr="00711BE8" w:rsidRDefault="00E26069" w:rsidP="00C344C6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6" w:type="pct"/>
            <w:shd w:val="clear" w:color="auto" w:fill="auto"/>
          </w:tcPr>
          <w:p w14:paraId="6EA2D930" w14:textId="5B67C75D" w:rsidR="00E26069" w:rsidRPr="00711BE8" w:rsidRDefault="00E26069" w:rsidP="00C344C6">
            <w:pPr>
              <w:tabs>
                <w:tab w:val="decimal" w:pos="1056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805,101</w:t>
            </w:r>
          </w:p>
        </w:tc>
      </w:tr>
      <w:tr w:rsidR="00E26069" w:rsidRPr="00711BE8" w14:paraId="73F5EB6A" w14:textId="77777777" w:rsidTr="00E26069">
        <w:tc>
          <w:tcPr>
            <w:tcW w:w="3545" w:type="pct"/>
          </w:tcPr>
          <w:p w14:paraId="6F349170" w14:textId="26ABDB5B" w:rsidR="00E26069" w:rsidRPr="00711BE8" w:rsidRDefault="00E26069" w:rsidP="00C344C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BE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3B284C86" w14:textId="4BC307D0" w:rsidR="00E26069" w:rsidRPr="00711BE8" w:rsidRDefault="00E26069" w:rsidP="00C344C6">
            <w:pPr>
              <w:tabs>
                <w:tab w:val="decimal" w:pos="966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6,381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40C77F1" w14:textId="77777777" w:rsidR="00E26069" w:rsidRPr="00711BE8" w:rsidRDefault="00E26069" w:rsidP="00C344C6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3D620210" w14:textId="375811DA" w:rsidR="00E26069" w:rsidRPr="00711BE8" w:rsidRDefault="00E26069" w:rsidP="00C344C6">
            <w:pPr>
              <w:tabs>
                <w:tab w:val="decimal" w:pos="1032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11B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14,430</w:t>
            </w:r>
          </w:p>
        </w:tc>
      </w:tr>
      <w:tr w:rsidR="00E26069" w:rsidRPr="00711BE8" w14:paraId="69607842" w14:textId="77777777" w:rsidTr="00E26069">
        <w:tc>
          <w:tcPr>
            <w:tcW w:w="3545" w:type="pct"/>
          </w:tcPr>
          <w:p w14:paraId="3C5525EA" w14:textId="77777777" w:rsidR="00E26069" w:rsidRPr="00711BE8" w:rsidRDefault="00E26069" w:rsidP="00C344C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1BE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 เบ็ดเสร็จอื่นของบริษัทร่วมตามวิธีส่วนได้เสีย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480F5C14" w14:textId="382FBB72" w:rsidR="00E26069" w:rsidRPr="00711BE8" w:rsidRDefault="00E26069" w:rsidP="00C344C6">
            <w:pPr>
              <w:tabs>
                <w:tab w:val="decimal" w:pos="966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(5,085)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04C439C" w14:textId="77777777" w:rsidR="00E26069" w:rsidRPr="00711BE8" w:rsidRDefault="00E26069" w:rsidP="00C344C6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58CA7111" w14:textId="48B1B495" w:rsidR="00E26069" w:rsidRPr="00711BE8" w:rsidRDefault="00E26069" w:rsidP="00C344C6">
            <w:pPr>
              <w:tabs>
                <w:tab w:val="decimal" w:pos="1032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11B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(1,065)</w:t>
            </w:r>
          </w:p>
        </w:tc>
      </w:tr>
      <w:tr w:rsidR="00E26069" w:rsidRPr="00711BE8" w14:paraId="4CCC86B9" w14:textId="77777777" w:rsidTr="00E26069">
        <w:trPr>
          <w:trHeight w:val="269"/>
        </w:trPr>
        <w:tc>
          <w:tcPr>
            <w:tcW w:w="3545" w:type="pct"/>
          </w:tcPr>
          <w:p w14:paraId="34F26913" w14:textId="77777777" w:rsidR="00E26069" w:rsidRPr="00711BE8" w:rsidRDefault="00E26069" w:rsidP="00C344C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20E72" w14:textId="1022A5F6" w:rsidR="00E26069" w:rsidRPr="00711BE8" w:rsidRDefault="00E26069" w:rsidP="00C344C6">
            <w:pPr>
              <w:tabs>
                <w:tab w:val="decimal" w:pos="966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843,835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6EA12159" w14:textId="77777777" w:rsidR="00E26069" w:rsidRPr="00711BE8" w:rsidRDefault="00E26069" w:rsidP="00C344C6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94FF0" w14:textId="6469908B" w:rsidR="00E26069" w:rsidRPr="00711BE8" w:rsidRDefault="00E26069" w:rsidP="00C344C6">
            <w:pPr>
              <w:tabs>
                <w:tab w:val="decimal" w:pos="1032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818,466</w:t>
            </w:r>
          </w:p>
        </w:tc>
      </w:tr>
    </w:tbl>
    <w:p w14:paraId="390175AF" w14:textId="77777777" w:rsidR="00C344C6" w:rsidRDefault="00C344C6" w:rsidP="00C344C6">
      <w:pPr>
        <w:pStyle w:val="Bo-Blankline"/>
      </w:pPr>
    </w:p>
    <w:p w14:paraId="78D290B5" w14:textId="235830F6" w:rsidR="00C344C6" w:rsidRDefault="00C344C6" w:rsidP="00C344C6">
      <w:pPr>
        <w:pStyle w:val="Bo-C1Content"/>
      </w:pPr>
      <w:r w:rsidRPr="00916005">
        <w:rPr>
          <w:cs/>
        </w:rPr>
        <w:t>กลุ่มบริษัทไม่</w:t>
      </w:r>
      <w:r w:rsidRPr="00916005">
        <w:rPr>
          <w:rFonts w:hint="cs"/>
          <w:cs/>
        </w:rPr>
        <w:t>ได้</w:t>
      </w:r>
      <w:r w:rsidRPr="00916005">
        <w:rPr>
          <w:cs/>
        </w:rPr>
        <w:t>รับรู้</w:t>
      </w:r>
      <w:r w:rsidRPr="00916005">
        <w:rPr>
          <w:rFonts w:hint="cs"/>
          <w:cs/>
        </w:rPr>
        <w:t>ส่วนแบ่งผล</w:t>
      </w:r>
      <w:r w:rsidRPr="00916005">
        <w:rPr>
          <w:cs/>
        </w:rPr>
        <w:t>ขาดทุน</w:t>
      </w:r>
      <w:r w:rsidRPr="00916005">
        <w:rPr>
          <w:rFonts w:hint="cs"/>
          <w:cs/>
        </w:rPr>
        <w:t>ของบริษัทร่วมทางอ้อม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ทางอ้อมนั้น ณ วันที่</w:t>
      </w:r>
      <w:r w:rsidRPr="00916005">
        <w:t xml:space="preserve"> </w:t>
      </w:r>
      <w:r w:rsidRPr="00916005">
        <w:rPr>
          <w:cs/>
        </w:rPr>
        <w:br/>
      </w:r>
      <w:r>
        <w:rPr>
          <w:lang w:val="en-US"/>
        </w:rPr>
        <w:t>31</w:t>
      </w:r>
      <w:r w:rsidRPr="00916005">
        <w:rPr>
          <w:lang w:val="en-US"/>
        </w:rPr>
        <w:t xml:space="preserve"> </w:t>
      </w:r>
      <w:r>
        <w:rPr>
          <w:rFonts w:hint="cs"/>
          <w:cs/>
          <w:lang w:val="en-US"/>
        </w:rPr>
        <w:t>มีนาคม</w:t>
      </w:r>
      <w:r w:rsidRPr="00916005">
        <w:rPr>
          <w:rFonts w:hint="cs"/>
          <w:cs/>
          <w:lang w:val="en-US"/>
        </w:rPr>
        <w:t xml:space="preserve"> </w:t>
      </w:r>
      <w:r>
        <w:rPr>
          <w:lang w:val="en-US"/>
        </w:rPr>
        <w:t>2565</w:t>
      </w:r>
      <w:r w:rsidRPr="00916005">
        <w:rPr>
          <w:lang w:val="en-US"/>
        </w:rPr>
        <w:t xml:space="preserve"> </w:t>
      </w:r>
      <w:r w:rsidRPr="00916005">
        <w:rPr>
          <w:rFonts w:hint="cs"/>
          <w:cs/>
          <w:lang w:val="en-US"/>
        </w:rPr>
        <w:t>กลุ่มบริษัทยังมีส่วนแบ่ง</w:t>
      </w:r>
      <w:r w:rsidRPr="00916005">
        <w:rPr>
          <w:rFonts w:hint="cs"/>
          <w:cs/>
        </w:rPr>
        <w:t>ผลขาดทุนสะสมที่ยังไม่รับรู้ของบริษัทร่วมจำนวน</w:t>
      </w:r>
      <w:r>
        <w:t xml:space="preserve"> </w:t>
      </w:r>
      <w:r w:rsidR="00E201EF">
        <w:t>985</w:t>
      </w:r>
      <w:r w:rsidRPr="00916005">
        <w:rPr>
          <w:rFonts w:hint="cs"/>
          <w:cs/>
        </w:rPr>
        <w:t xml:space="preserve"> ล้าน</w:t>
      </w:r>
      <w:r w:rsidRPr="00916005">
        <w:rPr>
          <w:rFonts w:hint="cs"/>
          <w:spacing w:val="-2"/>
          <w:cs/>
        </w:rPr>
        <w:t xml:space="preserve">บาท </w:t>
      </w:r>
      <w:r w:rsidRPr="00916005">
        <w:rPr>
          <w:spacing w:val="-2"/>
          <w:cs/>
        </w:rPr>
        <w:br/>
      </w:r>
      <w:r w:rsidRPr="00916005">
        <w:rPr>
          <w:rFonts w:hint="cs"/>
          <w:i/>
          <w:iCs/>
          <w:spacing w:val="-2"/>
          <w:cs/>
        </w:rPr>
        <w:t>(</w:t>
      </w:r>
      <w:r>
        <w:rPr>
          <w:i/>
          <w:iCs/>
          <w:spacing w:val="-2"/>
          <w:lang w:val="en-US"/>
        </w:rPr>
        <w:t>31</w:t>
      </w:r>
      <w:r w:rsidRPr="00916005">
        <w:rPr>
          <w:rFonts w:hint="cs"/>
          <w:i/>
          <w:iCs/>
          <w:spacing w:val="-2"/>
          <w:cs/>
        </w:rPr>
        <w:t xml:space="preserve"> </w:t>
      </w:r>
      <w:r>
        <w:rPr>
          <w:rFonts w:hint="cs"/>
          <w:i/>
          <w:iCs/>
          <w:spacing w:val="-2"/>
          <w:cs/>
        </w:rPr>
        <w:t>มีนาคม</w:t>
      </w:r>
      <w:r w:rsidRPr="00916005">
        <w:rPr>
          <w:rFonts w:hint="cs"/>
          <w:i/>
          <w:iCs/>
          <w:spacing w:val="-2"/>
          <w:cs/>
        </w:rPr>
        <w:t xml:space="preserve"> </w:t>
      </w:r>
      <w:r>
        <w:rPr>
          <w:i/>
          <w:iCs/>
          <w:spacing w:val="-2"/>
          <w:lang w:val="en-US"/>
        </w:rPr>
        <w:t>2564</w:t>
      </w:r>
      <w:r w:rsidRPr="00916005">
        <w:rPr>
          <w:i/>
          <w:iCs/>
          <w:spacing w:val="-2"/>
          <w:lang w:val="en-US"/>
        </w:rPr>
        <w:t>:</w:t>
      </w:r>
      <w:r>
        <w:rPr>
          <w:i/>
          <w:iCs/>
          <w:spacing w:val="-2"/>
          <w:lang w:val="en-US"/>
        </w:rPr>
        <w:t xml:space="preserve"> 985</w:t>
      </w:r>
      <w:r w:rsidRPr="00916005">
        <w:rPr>
          <w:i/>
          <w:iCs/>
          <w:lang w:val="en-US"/>
        </w:rPr>
        <w:t xml:space="preserve"> </w:t>
      </w:r>
      <w:r w:rsidRPr="00916005">
        <w:rPr>
          <w:rFonts w:hint="cs"/>
          <w:i/>
          <w:iCs/>
          <w:cs/>
        </w:rPr>
        <w:t>ล้านบาท</w:t>
      </w:r>
      <w:r w:rsidRPr="00916005">
        <w:rPr>
          <w:rFonts w:hint="cs"/>
          <w:i/>
          <w:iCs/>
          <w:cs/>
          <w:lang w:val="en-US"/>
        </w:rPr>
        <w:t>)</w:t>
      </w:r>
      <w:r w:rsidRPr="00916005">
        <w:rPr>
          <w:rFonts w:hint="cs"/>
          <w:cs/>
          <w:lang w:val="en-US"/>
        </w:rPr>
        <w:t xml:space="preserve"> </w:t>
      </w:r>
      <w:r w:rsidRPr="00916005">
        <w:rPr>
          <w:rFonts w:hint="cs"/>
          <w:spacing w:val="4"/>
          <w:cs/>
          <w:lang w:val="en-US"/>
        </w:rPr>
        <w:t>ก</w:t>
      </w:r>
      <w:r w:rsidRPr="00916005">
        <w:rPr>
          <w:cs/>
        </w:rPr>
        <w:t>ลุ่มบริษัทไม่มีภาระ</w:t>
      </w:r>
      <w:r w:rsidRPr="00916005">
        <w:rPr>
          <w:rFonts w:hint="cs"/>
          <w:cs/>
        </w:rPr>
        <w:t>หนี้สินที่เกี่ยวเนื่องกับผล</w:t>
      </w:r>
      <w:r w:rsidRPr="00916005">
        <w:rPr>
          <w:cs/>
        </w:rPr>
        <w:t>ขาดทุน</w:t>
      </w:r>
      <w:r w:rsidRPr="00916005">
        <w:rPr>
          <w:rFonts w:hint="cs"/>
          <w:cs/>
        </w:rPr>
        <w:t>นี้</w:t>
      </w:r>
    </w:p>
    <w:p w14:paraId="7120FC75" w14:textId="77777777" w:rsidR="00C344C6" w:rsidRDefault="00C344C6">
      <w:pPr>
        <w:spacing w:line="240" w:lineRule="auto"/>
        <w:sectPr w:rsidR="00C344C6" w:rsidSect="00833195">
          <w:pgSz w:w="11909" w:h="16834" w:code="9"/>
          <w:pgMar w:top="691" w:right="1152" w:bottom="720" w:left="1152" w:header="706" w:footer="706" w:gutter="0"/>
          <w:pgNumType w:start="35"/>
          <w:cols w:space="737"/>
          <w:docGrid w:linePitch="360"/>
        </w:sectPr>
      </w:pPr>
      <w:r>
        <w:br w:type="page"/>
      </w:r>
    </w:p>
    <w:p w14:paraId="3F884D19" w14:textId="1045AB2F" w:rsidR="00C344C6" w:rsidRDefault="00C344C6" w:rsidP="00C344C6">
      <w:pPr>
        <w:pStyle w:val="Bo-C1Content"/>
        <w:ind w:hanging="547"/>
      </w:pPr>
      <w:r w:rsidRPr="00E52B83">
        <w:rPr>
          <w:cs/>
        </w:rPr>
        <w:lastRenderedPageBreak/>
        <w:t>เงินลงทุน</w:t>
      </w:r>
      <w:r w:rsidRPr="00E52B83">
        <w:rPr>
          <w:rFonts w:hint="cs"/>
          <w:cs/>
        </w:rPr>
        <w:t>ในบริษัทร่วม</w:t>
      </w:r>
      <w:r>
        <w:t xml:space="preserve"> </w:t>
      </w:r>
      <w:r w:rsidRPr="00E52B83">
        <w:rPr>
          <w:cs/>
        </w:rPr>
        <w:t xml:space="preserve">ณ </w:t>
      </w:r>
      <w:r w:rsidRPr="00E52B83">
        <w:rPr>
          <w:cs/>
          <w:lang w:val="en-US"/>
        </w:rPr>
        <w:t xml:space="preserve">วันที่ </w:t>
      </w:r>
      <w:r w:rsidRPr="00C76147">
        <w:rPr>
          <w:lang w:val="en-US"/>
        </w:rPr>
        <w:t>31</w:t>
      </w:r>
      <w:r>
        <w:rPr>
          <w:rFonts w:hint="cs"/>
          <w:cs/>
          <w:lang w:val="en-US"/>
        </w:rPr>
        <w:t xml:space="preserve"> มีนาคม</w:t>
      </w:r>
      <w:r>
        <w:rPr>
          <w:lang w:val="en-US"/>
        </w:rPr>
        <w:t xml:space="preserve"> </w:t>
      </w:r>
      <w:r w:rsidRPr="00C76147">
        <w:rPr>
          <w:lang w:val="en-US"/>
        </w:rPr>
        <w:t>256</w:t>
      </w:r>
      <w:r w:rsidR="00DB709B">
        <w:rPr>
          <w:lang w:val="en-US"/>
        </w:rPr>
        <w:t>5</w:t>
      </w:r>
      <w:r>
        <w:rPr>
          <w:lang w:val="en-US"/>
        </w:rPr>
        <w:t xml:space="preserve"> </w:t>
      </w:r>
      <w:r w:rsidRPr="00E52B83">
        <w:rPr>
          <w:rFonts w:hint="cs"/>
          <w:cs/>
          <w:lang w:val="en-US"/>
        </w:rPr>
        <w:t xml:space="preserve">และ </w:t>
      </w:r>
      <w:r w:rsidRPr="00C76147">
        <w:rPr>
          <w:lang w:val="en-US"/>
        </w:rPr>
        <w:t>31</w:t>
      </w:r>
      <w:r w:rsidRPr="00E52B83">
        <w:rPr>
          <w:lang w:val="en-US"/>
        </w:rPr>
        <w:t xml:space="preserve"> </w:t>
      </w:r>
      <w:r w:rsidRPr="00E52B83">
        <w:rPr>
          <w:cs/>
          <w:lang w:val="en-US"/>
        </w:rPr>
        <w:t>ธันวาคม</w:t>
      </w:r>
      <w:r>
        <w:rPr>
          <w:rFonts w:hint="cs"/>
          <w:cs/>
          <w:lang w:val="en-US"/>
        </w:rPr>
        <w:t xml:space="preserve"> </w:t>
      </w:r>
      <w:r w:rsidRPr="00C76147">
        <w:rPr>
          <w:lang w:val="en-US"/>
        </w:rPr>
        <w:t>256</w:t>
      </w:r>
      <w:r w:rsidR="00DB709B">
        <w:rPr>
          <w:lang w:val="en-US"/>
        </w:rPr>
        <w:t>4</w:t>
      </w:r>
      <w:r>
        <w:rPr>
          <w:lang w:val="en-US"/>
        </w:rPr>
        <w:t xml:space="preserve"> </w:t>
      </w:r>
      <w:r w:rsidRPr="00E52B83">
        <w:rPr>
          <w:rFonts w:hint="cs"/>
          <w:cs/>
        </w:rPr>
        <w:t>มีดังนี้</w:t>
      </w:r>
    </w:p>
    <w:p w14:paraId="6B028D0C" w14:textId="77777777" w:rsidR="00C344C6" w:rsidRDefault="00C344C6" w:rsidP="00C344C6">
      <w:pPr>
        <w:pStyle w:val="Bo-C1Content"/>
        <w:ind w:hanging="547"/>
        <w:rPr>
          <w:sz w:val="20"/>
          <w:szCs w:val="20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C344C6" w:rsidRPr="000E3456" w14:paraId="19131F47" w14:textId="77777777" w:rsidTr="00C344C6">
        <w:trPr>
          <w:tblHeader/>
        </w:trPr>
        <w:tc>
          <w:tcPr>
            <w:tcW w:w="2970" w:type="dxa"/>
          </w:tcPr>
          <w:p w14:paraId="5BEA04D0" w14:textId="77777777" w:rsidR="00C344C6" w:rsidRPr="000E3456" w:rsidRDefault="00C344C6" w:rsidP="00C344C6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BC7785A" w14:textId="77777777" w:rsidR="00C344C6" w:rsidRPr="000E3456" w:rsidRDefault="00C344C6" w:rsidP="00C344C6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6E60F7E6" w14:textId="77777777" w:rsidR="00C344C6" w:rsidRPr="000E3456" w:rsidRDefault="00C344C6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</w:pPr>
            <w:r w:rsidRPr="000E345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344C6" w:rsidRPr="000E3456" w14:paraId="7875B394" w14:textId="77777777" w:rsidTr="00C344C6">
        <w:trPr>
          <w:tblHeader/>
        </w:trPr>
        <w:tc>
          <w:tcPr>
            <w:tcW w:w="2970" w:type="dxa"/>
          </w:tcPr>
          <w:p w14:paraId="0DA3AFDA" w14:textId="77777777" w:rsidR="00C344C6" w:rsidRPr="000E3456" w:rsidRDefault="00C344C6" w:rsidP="00C344C6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5B9DF57E" w14:textId="77777777" w:rsidR="00C344C6" w:rsidRPr="000E3456" w:rsidRDefault="00C344C6" w:rsidP="00C344C6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55DFBE8F" w14:textId="77777777" w:rsidR="00C344C6" w:rsidRPr="000E3456" w:rsidRDefault="00C344C6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039E6159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6E094E4C" w14:textId="77777777" w:rsidR="00C344C6" w:rsidRPr="000E3456" w:rsidRDefault="00C344C6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760DB7EF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756559F" w14:textId="77777777" w:rsidR="00C344C6" w:rsidRPr="000E3456" w:rsidRDefault="00C344C6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161F69BD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4E283B3F" w14:textId="77777777" w:rsidR="00C344C6" w:rsidRPr="000E3456" w:rsidRDefault="00C344C6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มูลค่าตามวิธีส่วนได้เสีย</w:t>
            </w:r>
          </w:p>
        </w:tc>
      </w:tr>
      <w:tr w:rsidR="00C344C6" w:rsidRPr="000E3456" w14:paraId="59BF0232" w14:textId="77777777" w:rsidTr="00C344C6">
        <w:trPr>
          <w:tblHeader/>
        </w:trPr>
        <w:tc>
          <w:tcPr>
            <w:tcW w:w="2970" w:type="dxa"/>
          </w:tcPr>
          <w:p w14:paraId="567730D9" w14:textId="77777777" w:rsidR="00C344C6" w:rsidRPr="000E3456" w:rsidRDefault="00C344C6" w:rsidP="00C344C6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599C6E1" w14:textId="77777777" w:rsidR="00C344C6" w:rsidRPr="000E3456" w:rsidRDefault="00C344C6" w:rsidP="00C344C6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676F7B9B" w14:textId="77777777" w:rsidR="00C344C6" w:rsidRPr="000E3456" w:rsidRDefault="00C344C6" w:rsidP="00C344C6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3AE5C94B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1C680FE0" w14:textId="77777777" w:rsidR="00C344C6" w:rsidRPr="000E3456" w:rsidRDefault="00C344C6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5F35BEBE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2BE36BF9" w14:textId="77777777" w:rsidR="00C344C6" w:rsidRPr="000E3456" w:rsidRDefault="00C344C6" w:rsidP="00C344C6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4EB1E6FA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9F6F584" w14:textId="77777777" w:rsidR="00C344C6" w:rsidRPr="000E3456" w:rsidRDefault="00C344C6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323583A0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A074D38" w14:textId="77777777" w:rsidR="00C344C6" w:rsidRPr="000E3456" w:rsidRDefault="00C344C6" w:rsidP="00C344C6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152A2ABF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0DB6AD38" w14:textId="77777777" w:rsidR="00C344C6" w:rsidRPr="000E3456" w:rsidRDefault="00C344C6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341FE9ED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75E05DC" w14:textId="77777777" w:rsidR="00C344C6" w:rsidRPr="000E3456" w:rsidRDefault="00C344C6" w:rsidP="00C344C6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7D139DD0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49A2D0B" w14:textId="77777777" w:rsidR="00C344C6" w:rsidRPr="000E3456" w:rsidRDefault="00C344C6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C344C6" w:rsidRPr="000E3456" w14:paraId="0B3BB922" w14:textId="77777777" w:rsidTr="00C344C6">
        <w:trPr>
          <w:tblHeader/>
        </w:trPr>
        <w:tc>
          <w:tcPr>
            <w:tcW w:w="2970" w:type="dxa"/>
          </w:tcPr>
          <w:p w14:paraId="0FC4141B" w14:textId="77777777" w:rsidR="00C344C6" w:rsidRPr="000E3456" w:rsidRDefault="00C344C6" w:rsidP="00C344C6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043FE69" w14:textId="77777777" w:rsidR="00C344C6" w:rsidRPr="000E3456" w:rsidRDefault="00C344C6" w:rsidP="00C344C6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7B840198" w14:textId="2B9C4E93" w:rsidR="00C344C6" w:rsidRPr="000E3456" w:rsidRDefault="00C344C6" w:rsidP="00C344C6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B70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7" w:type="dxa"/>
          </w:tcPr>
          <w:p w14:paraId="123E2360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74DFD6CA" w14:textId="072C5156" w:rsidR="00C344C6" w:rsidRPr="000E3456" w:rsidRDefault="00DB709B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247" w:type="dxa"/>
          </w:tcPr>
          <w:p w14:paraId="4A3FF712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2F658C4" w14:textId="1C0790D2" w:rsidR="00C344C6" w:rsidRPr="000E3456" w:rsidRDefault="00DB709B" w:rsidP="00C344C6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7" w:type="dxa"/>
          </w:tcPr>
          <w:p w14:paraId="0FB807E9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22142BAC" w14:textId="4EDCA086" w:rsidR="00C344C6" w:rsidRPr="000E3456" w:rsidRDefault="00DB709B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247" w:type="dxa"/>
          </w:tcPr>
          <w:p w14:paraId="7ADC1789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687FC97E" w14:textId="11AF4AAB" w:rsidR="00C344C6" w:rsidRPr="000E3456" w:rsidRDefault="00DB709B" w:rsidP="00C344C6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7" w:type="dxa"/>
          </w:tcPr>
          <w:p w14:paraId="0961E82E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0C14D46D" w14:textId="3149C1C1" w:rsidR="00C344C6" w:rsidRPr="000E3456" w:rsidRDefault="00DB709B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247" w:type="dxa"/>
          </w:tcPr>
          <w:p w14:paraId="1626176B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E5D11BA" w14:textId="2CC727AF" w:rsidR="00C344C6" w:rsidRPr="000E3456" w:rsidRDefault="00DB709B" w:rsidP="00C344C6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7" w:type="dxa"/>
          </w:tcPr>
          <w:p w14:paraId="637DECB4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0EE90F3" w14:textId="0BDC561E" w:rsidR="00C344C6" w:rsidRPr="000E3456" w:rsidRDefault="00C344C6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 w:rsidR="00DB709B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</w:tr>
      <w:tr w:rsidR="00C344C6" w:rsidRPr="000E3456" w14:paraId="5303EE75" w14:textId="77777777" w:rsidTr="00C344C6">
        <w:trPr>
          <w:tblHeader/>
        </w:trPr>
        <w:tc>
          <w:tcPr>
            <w:tcW w:w="2970" w:type="dxa"/>
          </w:tcPr>
          <w:p w14:paraId="0D3A14C3" w14:textId="77777777" w:rsidR="00C344C6" w:rsidRPr="000E3456" w:rsidRDefault="00C344C6" w:rsidP="00C344C6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83B344A" w14:textId="77777777" w:rsidR="00C344C6" w:rsidRPr="000E3456" w:rsidRDefault="00C344C6" w:rsidP="00C344C6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6251BE3E" w14:textId="77777777" w:rsidR="00C344C6" w:rsidRPr="000E3456" w:rsidRDefault="00C344C6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  <w:t>(</w:t>
            </w:r>
            <w:r w:rsidRPr="000E345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74FC35AC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0AA40FEF" w14:textId="77777777" w:rsidR="00C344C6" w:rsidRPr="000E3456" w:rsidRDefault="00C344C6" w:rsidP="00C344C6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  <w:t>(</w:t>
            </w:r>
            <w:r w:rsidRPr="000E345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C344C6" w:rsidRPr="000E3456" w14:paraId="7936C6CF" w14:textId="77777777" w:rsidTr="00C344C6">
        <w:tc>
          <w:tcPr>
            <w:tcW w:w="2970" w:type="dxa"/>
          </w:tcPr>
          <w:p w14:paraId="58DFE5E7" w14:textId="77777777" w:rsidR="00C344C6" w:rsidRPr="000E3456" w:rsidRDefault="00C344C6" w:rsidP="00C344C6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2083C23C" w14:textId="77777777" w:rsidR="00C344C6" w:rsidRPr="000E3456" w:rsidRDefault="00C344C6" w:rsidP="00C344C6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79BF402D" w14:textId="77777777" w:rsidR="00C344C6" w:rsidRPr="000E3456" w:rsidRDefault="00C344C6" w:rsidP="00C344C6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90DEA05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65D79C67" w14:textId="77777777" w:rsidR="00C344C6" w:rsidRPr="000E3456" w:rsidRDefault="00C344C6" w:rsidP="00C344C6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B980C6A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3320EEB0" w14:textId="77777777" w:rsidR="00C344C6" w:rsidRPr="000E3456" w:rsidRDefault="00C344C6" w:rsidP="00C344C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171A7EA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5043648B" w14:textId="77777777" w:rsidR="00C344C6" w:rsidRPr="000E3456" w:rsidRDefault="00C344C6" w:rsidP="00C344C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4750C9A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59713D32" w14:textId="77777777" w:rsidR="00C344C6" w:rsidRPr="000E3456" w:rsidRDefault="00C344C6" w:rsidP="00C344C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8458B6A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F02630F" w14:textId="77777777" w:rsidR="00C344C6" w:rsidRPr="000E3456" w:rsidRDefault="00C344C6" w:rsidP="00C344C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299F1276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569414CE" w14:textId="77777777" w:rsidR="00C344C6" w:rsidRPr="000E3456" w:rsidRDefault="00C344C6" w:rsidP="00C344C6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9EEF7CF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2FA572ED" w14:textId="77777777" w:rsidR="00C344C6" w:rsidRPr="000E3456" w:rsidRDefault="00C344C6" w:rsidP="00C344C6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65470A" w:rsidRPr="000E3456" w14:paraId="0AFC6985" w14:textId="77777777" w:rsidTr="00C344C6">
        <w:tc>
          <w:tcPr>
            <w:tcW w:w="2970" w:type="dxa"/>
          </w:tcPr>
          <w:p w14:paraId="4575F5CD" w14:textId="77777777" w:rsidR="0065470A" w:rsidRPr="000E3456" w:rsidRDefault="0065470A" w:rsidP="0065470A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  <w:t xml:space="preserve">บริษัท บางกอกสหประกันชีวิต </w:t>
            </w:r>
            <w:r w:rsidRPr="000E3456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br/>
            </w:r>
            <w:r w:rsidRPr="000E3456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59638406" w14:textId="77777777" w:rsidR="0065470A" w:rsidRPr="000E3456" w:rsidRDefault="0065470A" w:rsidP="0065470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59CCD01E" w14:textId="45D71EFA" w:rsidR="0065470A" w:rsidRPr="000E3456" w:rsidRDefault="0065470A" w:rsidP="0065470A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2158E4FE" w14:textId="77777777" w:rsidR="0065470A" w:rsidRPr="000E3456" w:rsidRDefault="0065470A" w:rsidP="0065470A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6A55B2CC" w14:textId="053CC590" w:rsidR="0065470A" w:rsidRPr="000E3456" w:rsidRDefault="0065470A" w:rsidP="0065470A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74B923BB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D9CC526" w14:textId="1CD20D46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2444BB4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118E67A" w14:textId="6145DEC1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34E7EA3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55CF30D" w14:textId="19322F78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09E530A4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887B1CF" w14:textId="23082F4D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48BD2ECF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CB9A886" w14:textId="2DEDC295" w:rsidR="0065470A" w:rsidRPr="000E3456" w:rsidRDefault="0065470A" w:rsidP="0065470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12</w:t>
            </w:r>
            <w:r w:rsidR="00C540D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6,022</w:t>
            </w:r>
          </w:p>
        </w:tc>
        <w:tc>
          <w:tcPr>
            <w:tcW w:w="247" w:type="dxa"/>
          </w:tcPr>
          <w:p w14:paraId="1982D0AF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A8C7F4C" w14:textId="7B6BE4D8" w:rsidR="0065470A" w:rsidRPr="000E3456" w:rsidRDefault="0065470A" w:rsidP="0065470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128,711</w:t>
            </w:r>
          </w:p>
        </w:tc>
      </w:tr>
      <w:tr w:rsidR="0065470A" w:rsidRPr="000E3456" w14:paraId="47230580" w14:textId="77777777" w:rsidTr="00C344C6">
        <w:tc>
          <w:tcPr>
            <w:tcW w:w="2970" w:type="dxa"/>
          </w:tcPr>
          <w:p w14:paraId="1068BDCE" w14:textId="77777777" w:rsidR="0065470A" w:rsidRPr="000E3456" w:rsidRDefault="0065470A" w:rsidP="0065470A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1D463AF1" w14:textId="77777777" w:rsidR="0065470A" w:rsidRPr="000E3456" w:rsidRDefault="0065470A" w:rsidP="0065470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2A4FDE62" w14:textId="68CC32D6" w:rsidR="0065470A" w:rsidRPr="000E3456" w:rsidRDefault="0065470A" w:rsidP="0065470A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55131D3B" w14:textId="77777777" w:rsidR="0065470A" w:rsidRPr="000E3456" w:rsidRDefault="0065470A" w:rsidP="0065470A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59555326" w14:textId="0773DCEA" w:rsidR="0065470A" w:rsidRPr="000E3456" w:rsidRDefault="0065470A" w:rsidP="0065470A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3963B62B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1504F89" w14:textId="41540973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1081249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6DB25A5A" w14:textId="507F8188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E4114BF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51C5CC83" w14:textId="3553D9E6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2C439170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372F32FB" w14:textId="0C0B6548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28C390FD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19E1086" w14:textId="42B94FEC" w:rsidR="0065470A" w:rsidRPr="000E3456" w:rsidRDefault="0065470A" w:rsidP="0065470A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717,813</w:t>
            </w:r>
          </w:p>
        </w:tc>
        <w:tc>
          <w:tcPr>
            <w:tcW w:w="247" w:type="dxa"/>
          </w:tcPr>
          <w:p w14:paraId="57ECE3FB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5F30567" w14:textId="753734C4" w:rsidR="0065470A" w:rsidRPr="000E3456" w:rsidRDefault="0065470A" w:rsidP="0065470A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713,828</w:t>
            </w:r>
          </w:p>
        </w:tc>
      </w:tr>
      <w:tr w:rsidR="0065470A" w:rsidRPr="000E3456" w14:paraId="2A29BA5F" w14:textId="77777777" w:rsidTr="00C344C6">
        <w:tc>
          <w:tcPr>
            <w:tcW w:w="2970" w:type="dxa"/>
          </w:tcPr>
          <w:p w14:paraId="2596EB79" w14:textId="77777777" w:rsidR="0065470A" w:rsidRPr="000E3456" w:rsidRDefault="0065470A" w:rsidP="0065470A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29D450FB" w14:textId="77777777" w:rsidR="0065470A" w:rsidRPr="000E3456" w:rsidRDefault="0065470A" w:rsidP="0065470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513386B9" w14:textId="77777777" w:rsidR="0065470A" w:rsidRPr="000E3456" w:rsidRDefault="0065470A" w:rsidP="0065470A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0C4435E" w14:textId="77777777" w:rsidR="0065470A" w:rsidRPr="000E3456" w:rsidRDefault="0065470A" w:rsidP="0065470A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44595706" w14:textId="77777777" w:rsidR="0065470A" w:rsidRPr="000E3456" w:rsidRDefault="0065470A" w:rsidP="0065470A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26C4DE8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FF5971E" w14:textId="77777777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BB351F0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95B175C" w14:textId="77777777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69C26F3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1F8EFBF1" w14:textId="6CDB1515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4B6400DA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56817CCB" w14:textId="2C393980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409D4A2B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6D3325F7" w14:textId="4BEE7793" w:rsidR="0065470A" w:rsidRPr="000E3456" w:rsidRDefault="0065470A" w:rsidP="0065470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</w:t>
            </w:r>
            <w:r w:rsidR="00C540D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43,835</w:t>
            </w:r>
          </w:p>
        </w:tc>
        <w:tc>
          <w:tcPr>
            <w:tcW w:w="247" w:type="dxa"/>
          </w:tcPr>
          <w:p w14:paraId="5E446678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011BFF9C" w14:textId="61F03E9C" w:rsidR="0065470A" w:rsidRPr="000E3456" w:rsidRDefault="0065470A" w:rsidP="0065470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842,539</w:t>
            </w:r>
          </w:p>
        </w:tc>
      </w:tr>
      <w:tr w:rsidR="0065470A" w:rsidRPr="000E3456" w14:paraId="7E00424C" w14:textId="77777777" w:rsidTr="00C344C6">
        <w:tc>
          <w:tcPr>
            <w:tcW w:w="2970" w:type="dxa"/>
          </w:tcPr>
          <w:p w14:paraId="1DDF98EB" w14:textId="77777777" w:rsidR="0065470A" w:rsidRPr="000E3456" w:rsidRDefault="0065470A" w:rsidP="0065470A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  <w:shd w:val="clear" w:color="auto" w:fill="auto"/>
          </w:tcPr>
          <w:p w14:paraId="25FA3C83" w14:textId="77777777" w:rsidR="0065470A" w:rsidRPr="000E3456" w:rsidRDefault="0065470A" w:rsidP="0065470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0BF03437" w14:textId="77777777" w:rsidR="0065470A" w:rsidRPr="000E3456" w:rsidRDefault="0065470A" w:rsidP="0065470A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90FC9CF" w14:textId="77777777" w:rsidR="0065470A" w:rsidRPr="000E3456" w:rsidRDefault="0065470A" w:rsidP="0065470A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0DBDBF4A" w14:textId="77777777" w:rsidR="0065470A" w:rsidRPr="000E3456" w:rsidRDefault="0065470A" w:rsidP="0065470A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36034BD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5CD4175B" w14:textId="77777777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F90D460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02304A4F" w14:textId="77777777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19F6D9A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C3C6991" w14:textId="77777777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4AAA822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4200ECA1" w14:textId="77777777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3882B2E2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9154C24" w14:textId="77777777" w:rsidR="0065470A" w:rsidRPr="000E3456" w:rsidRDefault="0065470A" w:rsidP="0065470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116B1DC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2EB201EA" w14:textId="77777777" w:rsidR="0065470A" w:rsidRPr="000E3456" w:rsidRDefault="0065470A" w:rsidP="0065470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65470A" w:rsidRPr="000E3456" w14:paraId="3511E4F1" w14:textId="77777777" w:rsidTr="00C344C6">
        <w:tc>
          <w:tcPr>
            <w:tcW w:w="2970" w:type="dxa"/>
          </w:tcPr>
          <w:p w14:paraId="6AFC6B12" w14:textId="77777777" w:rsidR="0065470A" w:rsidRPr="000E3456" w:rsidRDefault="0065470A" w:rsidP="0065470A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70A48F57" w14:textId="77777777" w:rsidR="0065470A" w:rsidRPr="000E3456" w:rsidRDefault="0065470A" w:rsidP="0065470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741BFBE8" w14:textId="7CC729A9" w:rsidR="0065470A" w:rsidRPr="000E3456" w:rsidRDefault="0065470A" w:rsidP="0065470A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</w:tcPr>
          <w:p w14:paraId="709BE47F" w14:textId="77777777" w:rsidR="0065470A" w:rsidRPr="000E3456" w:rsidRDefault="0065470A" w:rsidP="0065470A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2799C7A9" w14:textId="02EEA7F2" w:rsidR="0065470A" w:rsidRPr="000E3456" w:rsidRDefault="0065470A" w:rsidP="0065470A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</w:tcPr>
          <w:p w14:paraId="518D6B0C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39507E3B" w14:textId="4FFB6482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007733A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8DC5116" w14:textId="46991C11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571F8ABD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01A5504" w14:textId="2BC4C03D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  <w:shd w:val="clear" w:color="auto" w:fill="auto"/>
          </w:tcPr>
          <w:p w14:paraId="3D3C6AEC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1DEABF0" w14:textId="2A5F9BC6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  <w:shd w:val="clear" w:color="auto" w:fill="auto"/>
          </w:tcPr>
          <w:p w14:paraId="6676E59C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A538030" w14:textId="07A3D251" w:rsidR="0065470A" w:rsidRPr="000E3456" w:rsidRDefault="0065470A" w:rsidP="0065470A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7069AE91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215AD7B4" w14:textId="589EC6CE" w:rsidR="0065470A" w:rsidRPr="000E3456" w:rsidRDefault="0065470A" w:rsidP="0065470A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5470A" w:rsidRPr="000E3456" w14:paraId="7926BCEC" w14:textId="77777777" w:rsidTr="00C344C6">
        <w:tc>
          <w:tcPr>
            <w:tcW w:w="2970" w:type="dxa"/>
          </w:tcPr>
          <w:p w14:paraId="0A88AF25" w14:textId="77777777" w:rsidR="0065470A" w:rsidRPr="000E3456" w:rsidRDefault="0065470A" w:rsidP="0065470A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  <w:shd w:val="clear" w:color="auto" w:fill="auto"/>
          </w:tcPr>
          <w:p w14:paraId="38B3DDC2" w14:textId="77777777" w:rsidR="0065470A" w:rsidRPr="000E3456" w:rsidRDefault="0065470A" w:rsidP="0065470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674F219B" w14:textId="7F962423" w:rsidR="0065470A" w:rsidRPr="000E3456" w:rsidRDefault="0065470A" w:rsidP="0065470A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1C9381C" w14:textId="77777777" w:rsidR="0065470A" w:rsidRPr="000E3456" w:rsidRDefault="0065470A" w:rsidP="0065470A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7F7A6D39" w14:textId="18ADA577" w:rsidR="0065470A" w:rsidRPr="000E3456" w:rsidRDefault="0065470A" w:rsidP="0065470A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16BD28DC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1D52ADA" w14:textId="7A4B9FFF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9D9F079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58EB0E6C" w14:textId="7AD693F6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C95357A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33166E9" w14:textId="360FB682" w:rsidR="0065470A" w:rsidRPr="000E3456" w:rsidRDefault="0065470A" w:rsidP="0065470A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945A719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0285B9A" w14:textId="30E7BE37" w:rsidR="0065470A" w:rsidRPr="000E3456" w:rsidRDefault="0065470A" w:rsidP="0065470A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174EDD8B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4795D29F" w14:textId="32C822B3" w:rsidR="0065470A" w:rsidRPr="000E3456" w:rsidRDefault="0065470A" w:rsidP="0065470A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59BDEF48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66918EF8" w14:textId="5E3DA866" w:rsidR="0065470A" w:rsidRPr="000E3456" w:rsidRDefault="0065470A" w:rsidP="0065470A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5470A" w:rsidRPr="000E3456" w14:paraId="08A0E2B5" w14:textId="77777777" w:rsidTr="00C344C6">
        <w:tc>
          <w:tcPr>
            <w:tcW w:w="2970" w:type="dxa"/>
          </w:tcPr>
          <w:p w14:paraId="5E2A9B19" w14:textId="77777777" w:rsidR="0065470A" w:rsidRPr="000E3456" w:rsidRDefault="0065470A" w:rsidP="0065470A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  <w:shd w:val="clear" w:color="auto" w:fill="auto"/>
          </w:tcPr>
          <w:p w14:paraId="238D078B" w14:textId="77777777" w:rsidR="0065470A" w:rsidRPr="000E3456" w:rsidRDefault="0065470A" w:rsidP="0065470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746723D4" w14:textId="3DF55AB6" w:rsidR="0065470A" w:rsidRPr="000E3456" w:rsidRDefault="0065470A" w:rsidP="0065470A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33D66F08" w14:textId="77777777" w:rsidR="0065470A" w:rsidRPr="000E3456" w:rsidRDefault="0065470A" w:rsidP="0065470A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446E58DA" w14:textId="58B182B3" w:rsidR="0065470A" w:rsidRPr="000E3456" w:rsidRDefault="0065470A" w:rsidP="0065470A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58537FF5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660AEE7" w14:textId="4245F27F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6227FAE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488ECAF" w14:textId="14F731C4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53ECD16F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3F2B83B0" w14:textId="13D9649C" w:rsidR="0065470A" w:rsidRPr="000E3456" w:rsidRDefault="0065470A" w:rsidP="0065470A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0367D427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41428E25" w14:textId="4579222A" w:rsidR="0065470A" w:rsidRPr="000E3456" w:rsidRDefault="0065470A" w:rsidP="0065470A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1540133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EBEE09C" w14:textId="42E80C7C" w:rsidR="0065470A" w:rsidRPr="000E3456" w:rsidRDefault="0065470A" w:rsidP="0065470A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7BBBADC4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A062406" w14:textId="7E72298B" w:rsidR="0065470A" w:rsidRPr="000E3456" w:rsidRDefault="0065470A" w:rsidP="0065470A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5470A" w:rsidRPr="000E3456" w14:paraId="10F91F22" w14:textId="77777777" w:rsidTr="00C344C6">
        <w:tc>
          <w:tcPr>
            <w:tcW w:w="2970" w:type="dxa"/>
          </w:tcPr>
          <w:p w14:paraId="1F25FC25" w14:textId="77777777" w:rsidR="0065470A" w:rsidRPr="000E3456" w:rsidRDefault="0065470A" w:rsidP="0065470A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0F46C85F" w14:textId="77777777" w:rsidR="0065470A" w:rsidRPr="000E3456" w:rsidRDefault="0065470A" w:rsidP="0065470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2981AF71" w14:textId="77777777" w:rsidR="0065470A" w:rsidRPr="000E3456" w:rsidRDefault="0065470A" w:rsidP="0065470A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F344E1A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44A5234C" w14:textId="77777777" w:rsidR="0065470A" w:rsidRPr="000E3456" w:rsidRDefault="0065470A" w:rsidP="0065470A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E47EB29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815417C" w14:textId="77777777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27E17B9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A6100C8" w14:textId="77777777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667B3B4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5B8F7" w14:textId="15F55DCF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  <w:shd w:val="clear" w:color="auto" w:fill="auto"/>
          </w:tcPr>
          <w:p w14:paraId="10759488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FCCBF" w14:textId="53208B76" w:rsidR="0065470A" w:rsidRPr="000E3456" w:rsidRDefault="0065470A" w:rsidP="0065470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  <w:shd w:val="clear" w:color="auto" w:fill="auto"/>
          </w:tcPr>
          <w:p w14:paraId="03EE7CBA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3AE07" w14:textId="6541BBF5" w:rsidR="0065470A" w:rsidRPr="00C540DC" w:rsidRDefault="00C540DC" w:rsidP="0065470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540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843,835</w:t>
            </w:r>
          </w:p>
        </w:tc>
        <w:tc>
          <w:tcPr>
            <w:tcW w:w="247" w:type="dxa"/>
          </w:tcPr>
          <w:p w14:paraId="2CA8472B" w14:textId="77777777" w:rsidR="0065470A" w:rsidRPr="000E3456" w:rsidRDefault="0065470A" w:rsidP="0065470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4EBF0394" w14:textId="7CB0A730" w:rsidR="0065470A" w:rsidRPr="000E3456" w:rsidRDefault="0065470A" w:rsidP="0065470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842,539</w:t>
            </w:r>
          </w:p>
        </w:tc>
      </w:tr>
    </w:tbl>
    <w:p w14:paraId="402C1113" w14:textId="77777777" w:rsidR="00C344C6" w:rsidRDefault="00C344C6" w:rsidP="00C344C6">
      <w:pPr>
        <w:pStyle w:val="Bo-C1Content"/>
        <w:rPr>
          <w:rFonts w:asciiTheme="majorBidi" w:hAnsiTheme="majorBidi" w:cstheme="majorBidi"/>
        </w:rPr>
        <w:sectPr w:rsidR="00C344C6" w:rsidSect="0085456B">
          <w:footerReference w:type="default" r:id="rId14"/>
          <w:pgSz w:w="16834" w:h="11909" w:orient="landscape" w:code="9"/>
          <w:pgMar w:top="1872" w:right="562" w:bottom="706" w:left="1008" w:header="720" w:footer="763" w:gutter="0"/>
          <w:paperSrc w:first="15" w:other="15"/>
          <w:cols w:space="737"/>
          <w:docGrid w:linePitch="299"/>
        </w:sectPr>
      </w:pPr>
    </w:p>
    <w:tbl>
      <w:tblPr>
        <w:tblW w:w="1485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800"/>
        <w:gridCol w:w="1080"/>
        <w:gridCol w:w="180"/>
        <w:gridCol w:w="1080"/>
        <w:gridCol w:w="180"/>
        <w:gridCol w:w="1170"/>
        <w:gridCol w:w="180"/>
        <w:gridCol w:w="1080"/>
        <w:gridCol w:w="180"/>
        <w:gridCol w:w="1170"/>
        <w:gridCol w:w="180"/>
        <w:gridCol w:w="1080"/>
        <w:gridCol w:w="180"/>
        <w:gridCol w:w="1080"/>
        <w:gridCol w:w="180"/>
        <w:gridCol w:w="1170"/>
      </w:tblGrid>
      <w:tr w:rsidR="00C344C6" w:rsidRPr="000E3456" w14:paraId="0E4C8BE7" w14:textId="77777777" w:rsidTr="00C344C6">
        <w:trPr>
          <w:cantSplit/>
          <w:trHeight w:val="353"/>
          <w:tblHeader/>
        </w:trPr>
        <w:tc>
          <w:tcPr>
            <w:tcW w:w="4680" w:type="dxa"/>
            <w:gridSpan w:val="2"/>
          </w:tcPr>
          <w:p w14:paraId="7597E8CE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0" w:type="dxa"/>
            <w:gridSpan w:val="15"/>
          </w:tcPr>
          <w:p w14:paraId="5FCB1E0C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44C6" w:rsidRPr="000E3456" w14:paraId="7CE420EE" w14:textId="77777777" w:rsidTr="00C344C6">
        <w:trPr>
          <w:cantSplit/>
          <w:trHeight w:val="353"/>
          <w:tblHeader/>
        </w:trPr>
        <w:tc>
          <w:tcPr>
            <w:tcW w:w="2880" w:type="dxa"/>
          </w:tcPr>
          <w:p w14:paraId="299FD2B8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363A05A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340" w:type="dxa"/>
            <w:gridSpan w:val="3"/>
            <w:vAlign w:val="bottom"/>
          </w:tcPr>
          <w:p w14:paraId="500B8FC9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697EBDB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D402897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5162289C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DBCB6F9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</w:tcPr>
          <w:p w14:paraId="0BC4412E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3054992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มูลค่าตามวิธีส่วนได้เสีย</w:t>
            </w:r>
          </w:p>
        </w:tc>
      </w:tr>
      <w:tr w:rsidR="00C344C6" w:rsidRPr="000E3456" w14:paraId="53EE3E53" w14:textId="77777777" w:rsidTr="00C344C6">
        <w:trPr>
          <w:cantSplit/>
          <w:tblHeader/>
        </w:trPr>
        <w:tc>
          <w:tcPr>
            <w:tcW w:w="2880" w:type="dxa"/>
          </w:tcPr>
          <w:p w14:paraId="56D041D3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E7A13B2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C52578C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7DF5856D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F0C9245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30543BA8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8166A9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414C37F0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0AC429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4C1427CB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477ADA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1D40CA73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A35BAB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6B008A4E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6D4B7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7CDB260D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E4FBC0D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40965" w:rsidRPr="000E3456" w14:paraId="5C43ABAE" w14:textId="77777777" w:rsidTr="00C344C6">
        <w:trPr>
          <w:cantSplit/>
          <w:tblHeader/>
        </w:trPr>
        <w:tc>
          <w:tcPr>
            <w:tcW w:w="2880" w:type="dxa"/>
          </w:tcPr>
          <w:p w14:paraId="75D9DCE0" w14:textId="77777777" w:rsidR="00940965" w:rsidRPr="000E3456" w:rsidRDefault="00940965" w:rsidP="0094096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1FB7EB4" w14:textId="77777777" w:rsidR="00940965" w:rsidRPr="000E3456" w:rsidRDefault="00940965" w:rsidP="009409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83886A5" w14:textId="2D6E7CEA" w:rsidR="00940965" w:rsidRPr="000E3456" w:rsidRDefault="00940965" w:rsidP="009409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5B925E2D" w14:textId="77777777" w:rsidR="00940965" w:rsidRPr="000E3456" w:rsidRDefault="00940965" w:rsidP="009409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933D651" w14:textId="59A833FC" w:rsidR="00940965" w:rsidRPr="000E3456" w:rsidRDefault="00940965" w:rsidP="009409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74B19F77" w14:textId="77777777" w:rsidR="00940965" w:rsidRPr="000E3456" w:rsidRDefault="00940965" w:rsidP="0094096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3F815A" w14:textId="22B9EDA8" w:rsidR="00940965" w:rsidRPr="000E3456" w:rsidRDefault="00940965" w:rsidP="009409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685253E7" w14:textId="77777777" w:rsidR="00940965" w:rsidRPr="000E3456" w:rsidRDefault="00940965" w:rsidP="009409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69A893" w14:textId="7241DFF5" w:rsidR="00940965" w:rsidRPr="000E3456" w:rsidRDefault="00940965" w:rsidP="009409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2574D935" w14:textId="77777777" w:rsidR="00940965" w:rsidRPr="000E3456" w:rsidRDefault="00940965" w:rsidP="0094096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BD9CE0" w14:textId="12145E2F" w:rsidR="00940965" w:rsidRPr="000E3456" w:rsidRDefault="00940965" w:rsidP="009409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1B37EFF4" w14:textId="77777777" w:rsidR="00940965" w:rsidRPr="000E3456" w:rsidRDefault="00940965" w:rsidP="009409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BFD2E6B" w14:textId="3E5E55F4" w:rsidR="00940965" w:rsidRPr="000E3456" w:rsidRDefault="00940965" w:rsidP="009409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4AEAA359" w14:textId="77777777" w:rsidR="00940965" w:rsidRPr="000E3456" w:rsidRDefault="00940965" w:rsidP="0094096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97D6D" w14:textId="5924E4EA" w:rsidR="00940965" w:rsidRPr="000E3456" w:rsidRDefault="00940965" w:rsidP="009409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039D8E40" w14:textId="77777777" w:rsidR="00940965" w:rsidRPr="000E3456" w:rsidRDefault="00940965" w:rsidP="009409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E66E3F2" w14:textId="721A5448" w:rsidR="00940965" w:rsidRPr="000E3456" w:rsidRDefault="00940965" w:rsidP="009409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</w:tr>
      <w:tr w:rsidR="00C344C6" w:rsidRPr="000E3456" w14:paraId="4A5C0E5B" w14:textId="77777777" w:rsidTr="00C344C6">
        <w:trPr>
          <w:cantSplit/>
          <w:tblHeader/>
        </w:trPr>
        <w:tc>
          <w:tcPr>
            <w:tcW w:w="2880" w:type="dxa"/>
          </w:tcPr>
          <w:p w14:paraId="2B1E1A37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CE067F4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800C96C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213BD62E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0" w:type="dxa"/>
            <w:gridSpan w:val="11"/>
            <w:vAlign w:val="center"/>
          </w:tcPr>
          <w:p w14:paraId="0F94610E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44C6" w:rsidRPr="000E3456" w14:paraId="73E261CF" w14:textId="77777777" w:rsidTr="00C344C6">
        <w:trPr>
          <w:cantSplit/>
        </w:trPr>
        <w:tc>
          <w:tcPr>
            <w:tcW w:w="2880" w:type="dxa"/>
          </w:tcPr>
          <w:p w14:paraId="489FA2B5" w14:textId="77777777" w:rsidR="00C344C6" w:rsidRPr="000E3456" w:rsidRDefault="00C344C6" w:rsidP="00C344C6">
            <w:pPr>
              <w:ind w:left="19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2F31D7F1" w14:textId="77777777" w:rsidR="00C344C6" w:rsidRPr="000E3456" w:rsidRDefault="00C344C6" w:rsidP="00C344C6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5F864" w14:textId="77777777" w:rsidR="00C344C6" w:rsidRPr="000E3456" w:rsidRDefault="00C344C6" w:rsidP="00C344C6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86E4DF" w14:textId="77777777" w:rsidR="00C344C6" w:rsidRPr="000E3456" w:rsidRDefault="00C344C6" w:rsidP="00C344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074954" w14:textId="77777777" w:rsidR="00C344C6" w:rsidRPr="000E3456" w:rsidRDefault="00C344C6" w:rsidP="00C344C6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3950158" w14:textId="77777777" w:rsidR="00C344C6" w:rsidRPr="000E3456" w:rsidRDefault="00C344C6" w:rsidP="00C344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661611C" w14:textId="77777777" w:rsidR="00C344C6" w:rsidRPr="000E3456" w:rsidRDefault="00C344C6" w:rsidP="00C344C6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D76EB4" w14:textId="77777777" w:rsidR="00C344C6" w:rsidRPr="000E3456" w:rsidRDefault="00C344C6" w:rsidP="00C344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BEA8DD" w14:textId="77777777" w:rsidR="00C344C6" w:rsidRPr="000E3456" w:rsidRDefault="00C344C6" w:rsidP="00C344C6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460E5FA" w14:textId="77777777" w:rsidR="00C344C6" w:rsidRPr="000E3456" w:rsidRDefault="00C344C6" w:rsidP="00C344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636A6F" w14:textId="77777777" w:rsidR="00C344C6" w:rsidRPr="000E3456" w:rsidRDefault="00C344C6" w:rsidP="00C344C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4F6EA28" w14:textId="77777777" w:rsidR="00C344C6" w:rsidRPr="000E3456" w:rsidRDefault="00C344C6" w:rsidP="00C344C6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70" w:right="-79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3F81E576" w14:textId="77777777" w:rsidR="00C344C6" w:rsidRPr="000E3456" w:rsidRDefault="00C344C6" w:rsidP="00C344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4CAD1E" w14:textId="77777777" w:rsidR="00C344C6" w:rsidRPr="000E3456" w:rsidRDefault="00C344C6" w:rsidP="00C344C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99A3C28" w14:textId="77777777" w:rsidR="00C344C6" w:rsidRPr="000E3456" w:rsidRDefault="00C344C6" w:rsidP="00C344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27F81" w14:textId="77777777" w:rsidR="00C344C6" w:rsidRPr="000E3456" w:rsidRDefault="00C344C6" w:rsidP="00C344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20DE" w:rsidRPr="000E3456" w14:paraId="19F24D6E" w14:textId="77777777" w:rsidTr="00C344C6">
        <w:trPr>
          <w:cantSplit/>
          <w:trHeight w:val="396"/>
        </w:trPr>
        <w:tc>
          <w:tcPr>
            <w:tcW w:w="2880" w:type="dxa"/>
          </w:tcPr>
          <w:p w14:paraId="4ECF3C42" w14:textId="77777777" w:rsidR="004420DE" w:rsidRPr="000E3456" w:rsidRDefault="004420DE" w:rsidP="004420DE">
            <w:pPr>
              <w:ind w:left="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บางกอกสหประกันชีวิต จำกัด (มหาชน)</w:t>
            </w:r>
          </w:p>
        </w:tc>
        <w:tc>
          <w:tcPr>
            <w:tcW w:w="1800" w:type="dxa"/>
          </w:tcPr>
          <w:p w14:paraId="7F4785C4" w14:textId="77777777" w:rsidR="004420DE" w:rsidRPr="000E3456" w:rsidRDefault="004420DE" w:rsidP="004420DE">
            <w:pPr>
              <w:ind w:left="198" w:hanging="192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ธุรกิจประกันชีวิต</w:t>
            </w:r>
          </w:p>
        </w:tc>
        <w:tc>
          <w:tcPr>
            <w:tcW w:w="1080" w:type="dxa"/>
            <w:shd w:val="clear" w:color="auto" w:fill="auto"/>
          </w:tcPr>
          <w:p w14:paraId="75E3AF94" w14:textId="76F658FF" w:rsidR="004420DE" w:rsidRPr="00145EBC" w:rsidRDefault="004420DE" w:rsidP="004420DE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</w:tcPr>
          <w:p w14:paraId="3AD3B8E0" w14:textId="77777777" w:rsidR="004420DE" w:rsidRPr="000E3456" w:rsidRDefault="004420DE" w:rsidP="004420D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6849CE" w14:textId="64FC6040" w:rsidR="004420DE" w:rsidRPr="00145EBC" w:rsidRDefault="004420DE" w:rsidP="004420DE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</w:tcPr>
          <w:p w14:paraId="26E45B46" w14:textId="77777777" w:rsidR="004420DE" w:rsidRPr="000E3456" w:rsidRDefault="004420DE" w:rsidP="004420D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18E5470" w14:textId="14A7441B" w:rsidR="004420DE" w:rsidRPr="000E3456" w:rsidRDefault="004420DE" w:rsidP="004420DE">
            <w:pPr>
              <w:tabs>
                <w:tab w:val="decimal" w:pos="1000"/>
              </w:tabs>
              <w:spacing w:line="360" w:lineRule="exact"/>
              <w:ind w:left="-112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6C4A1584" w14:textId="77777777" w:rsidR="004420DE" w:rsidRPr="000E3456" w:rsidRDefault="004420DE" w:rsidP="004420D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85812" w14:textId="1F9F2FE5" w:rsidR="004420DE" w:rsidRPr="000E3456" w:rsidRDefault="004420DE" w:rsidP="004420DE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33C792C4" w14:textId="77777777" w:rsidR="004420DE" w:rsidRPr="000E3456" w:rsidRDefault="004420DE" w:rsidP="004420D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563628" w14:textId="5F5DB551" w:rsidR="004420DE" w:rsidRPr="00145EBC" w:rsidRDefault="004420DE" w:rsidP="004420DE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125,000</w:t>
            </w:r>
          </w:p>
        </w:tc>
        <w:tc>
          <w:tcPr>
            <w:tcW w:w="180" w:type="dxa"/>
          </w:tcPr>
          <w:p w14:paraId="286864EA" w14:textId="77777777" w:rsidR="004420DE" w:rsidRPr="000E3456" w:rsidRDefault="004420DE" w:rsidP="004420D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7F42A51" w14:textId="4DC75B1A" w:rsidR="004420DE" w:rsidRPr="00145EBC" w:rsidRDefault="004420DE" w:rsidP="004420DE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7D083FF0" w14:textId="77777777" w:rsidR="004420DE" w:rsidRPr="000E3456" w:rsidRDefault="004420DE" w:rsidP="004420D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089C436" w14:textId="0F603DF5" w:rsidR="004420DE" w:rsidRPr="00145EBC" w:rsidRDefault="004420DE" w:rsidP="004420DE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C540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6,022</w:t>
            </w:r>
          </w:p>
        </w:tc>
        <w:tc>
          <w:tcPr>
            <w:tcW w:w="180" w:type="dxa"/>
          </w:tcPr>
          <w:p w14:paraId="0039265C" w14:textId="77777777" w:rsidR="004420DE" w:rsidRPr="000E3456" w:rsidRDefault="004420DE" w:rsidP="004420D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8149A0" w14:textId="7FEF4FFD" w:rsidR="004420DE" w:rsidRPr="00145EBC" w:rsidRDefault="004420DE" w:rsidP="004420DE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128,711</w:t>
            </w:r>
          </w:p>
        </w:tc>
      </w:tr>
      <w:tr w:rsidR="004420DE" w:rsidRPr="000E3456" w14:paraId="01514D13" w14:textId="77777777" w:rsidTr="007542C9">
        <w:trPr>
          <w:cantSplit/>
          <w:trHeight w:val="396"/>
        </w:trPr>
        <w:tc>
          <w:tcPr>
            <w:tcW w:w="2880" w:type="dxa"/>
          </w:tcPr>
          <w:p w14:paraId="7F912FB3" w14:textId="77777777" w:rsidR="004420DE" w:rsidRPr="000E3456" w:rsidRDefault="004420DE" w:rsidP="004420DE">
            <w:pPr>
              <w:ind w:left="19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</w:tcPr>
          <w:p w14:paraId="7FDFF5D0" w14:textId="77777777" w:rsidR="004420DE" w:rsidRPr="000E3456" w:rsidRDefault="004420DE" w:rsidP="004420DE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6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ผลิตและจำหน่ายถุงบรรจุสินค้า</w:t>
            </w:r>
          </w:p>
        </w:tc>
        <w:tc>
          <w:tcPr>
            <w:tcW w:w="1080" w:type="dxa"/>
            <w:shd w:val="clear" w:color="auto" w:fill="auto"/>
          </w:tcPr>
          <w:p w14:paraId="4DE61C48" w14:textId="63C11A28" w:rsidR="004420DE" w:rsidRPr="007542C9" w:rsidRDefault="004420DE" w:rsidP="007542C9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</w:tcPr>
          <w:p w14:paraId="0FD7C968" w14:textId="77777777" w:rsidR="004420DE" w:rsidRPr="007542C9" w:rsidRDefault="004420DE" w:rsidP="007542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45646B0" w14:textId="410566A2" w:rsidR="004420DE" w:rsidRPr="007542C9" w:rsidRDefault="004420DE" w:rsidP="007542C9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</w:tcPr>
          <w:p w14:paraId="5CE2B8B5" w14:textId="77777777" w:rsidR="004420DE" w:rsidRPr="007542C9" w:rsidRDefault="004420DE" w:rsidP="007542C9">
            <w:pPr>
              <w:tabs>
                <w:tab w:val="decimal" w:pos="557"/>
              </w:tabs>
              <w:spacing w:line="360" w:lineRule="exact"/>
              <w:ind w:left="-112" w:right="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0D4F1BE" w14:textId="6FEC83B1" w:rsidR="004420DE" w:rsidRPr="007542C9" w:rsidRDefault="004420DE" w:rsidP="007542C9">
            <w:pPr>
              <w:tabs>
                <w:tab w:val="decimal" w:pos="1000"/>
              </w:tabs>
              <w:spacing w:line="360" w:lineRule="exact"/>
              <w:ind w:left="-112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044AAE6A" w14:textId="77777777" w:rsidR="004420DE" w:rsidRPr="007542C9" w:rsidRDefault="004420DE" w:rsidP="007542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011C850" w14:textId="38FD2B4D" w:rsidR="004420DE" w:rsidRPr="007542C9" w:rsidRDefault="004420DE" w:rsidP="007542C9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053E860E" w14:textId="77777777" w:rsidR="004420DE" w:rsidRPr="007542C9" w:rsidRDefault="004420DE" w:rsidP="007542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A98B45" w14:textId="6619E6C5" w:rsidR="004420DE" w:rsidRPr="007542C9" w:rsidRDefault="004420DE" w:rsidP="007542C9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42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180" w:type="dxa"/>
          </w:tcPr>
          <w:p w14:paraId="6550BB25" w14:textId="77777777" w:rsidR="004420DE" w:rsidRPr="007542C9" w:rsidRDefault="004420DE" w:rsidP="007542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28558D" w14:textId="73FED998" w:rsidR="004420DE" w:rsidRPr="007542C9" w:rsidRDefault="004420DE" w:rsidP="007542C9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180" w:type="dxa"/>
          </w:tcPr>
          <w:p w14:paraId="5766FDA1" w14:textId="77777777" w:rsidR="004420DE" w:rsidRPr="007542C9" w:rsidRDefault="004420DE" w:rsidP="007542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1CE98C" w14:textId="7C5D04F5" w:rsidR="004420DE" w:rsidRPr="007542C9" w:rsidRDefault="004420DE" w:rsidP="007542C9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542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717,813</w:t>
            </w:r>
          </w:p>
        </w:tc>
        <w:tc>
          <w:tcPr>
            <w:tcW w:w="180" w:type="dxa"/>
          </w:tcPr>
          <w:p w14:paraId="61387474" w14:textId="77777777" w:rsidR="004420DE" w:rsidRPr="007542C9" w:rsidRDefault="004420DE" w:rsidP="007542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D862C0" w14:textId="1ADC9E64" w:rsidR="004420DE" w:rsidRPr="007542C9" w:rsidRDefault="004420DE" w:rsidP="007542C9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42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713,828</w:t>
            </w:r>
          </w:p>
        </w:tc>
      </w:tr>
      <w:tr w:rsidR="00DB709B" w:rsidRPr="000E3456" w14:paraId="7E51722F" w14:textId="77777777" w:rsidTr="00BE449B">
        <w:trPr>
          <w:cantSplit/>
        </w:trPr>
        <w:tc>
          <w:tcPr>
            <w:tcW w:w="2880" w:type="dxa"/>
            <w:vAlign w:val="bottom"/>
          </w:tcPr>
          <w:p w14:paraId="270685E8" w14:textId="77777777" w:rsidR="00DB709B" w:rsidRPr="000E3456" w:rsidRDefault="00DB709B" w:rsidP="00DB70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404BCB02" w14:textId="77777777" w:rsidR="00DB709B" w:rsidRPr="000E3456" w:rsidRDefault="00DB709B" w:rsidP="00DB70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B7D3C5" w14:textId="77777777" w:rsidR="00DB709B" w:rsidRPr="000E3456" w:rsidRDefault="00DB709B" w:rsidP="00DB70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5440C06" w14:textId="77777777" w:rsidR="00DB709B" w:rsidRPr="000E3456" w:rsidRDefault="00DB709B" w:rsidP="00DB70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8E2BC1" w14:textId="77777777" w:rsidR="00DB709B" w:rsidRPr="000E3456" w:rsidRDefault="00DB709B" w:rsidP="00DB70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F316255" w14:textId="77777777" w:rsidR="00DB709B" w:rsidRPr="000E3456" w:rsidRDefault="00DB709B" w:rsidP="00DB70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961AD6" w14:textId="77777777" w:rsidR="00DB709B" w:rsidRPr="000E3456" w:rsidRDefault="00DB709B" w:rsidP="00DB70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907A47" w14:textId="77777777" w:rsidR="00DB709B" w:rsidRPr="000E3456" w:rsidRDefault="00DB709B" w:rsidP="00DB70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AFDD6B" w14:textId="77777777" w:rsidR="00DB709B" w:rsidRPr="000E3456" w:rsidRDefault="00DB709B" w:rsidP="00DB70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CE33B9" w14:textId="77777777" w:rsidR="00DB709B" w:rsidRPr="000E3456" w:rsidRDefault="00DB709B" w:rsidP="00DB70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348F4" w14:textId="46CB9DDD" w:rsidR="00DB709B" w:rsidRPr="00145EBC" w:rsidRDefault="004420DE" w:rsidP="00DB709B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229,500</w:t>
            </w:r>
          </w:p>
        </w:tc>
        <w:tc>
          <w:tcPr>
            <w:tcW w:w="180" w:type="dxa"/>
          </w:tcPr>
          <w:p w14:paraId="5F327F26" w14:textId="77777777" w:rsidR="00DB709B" w:rsidRPr="000E3456" w:rsidRDefault="00DB709B" w:rsidP="00DB70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44ABB9" w14:textId="12EEA4AB" w:rsidR="00DB709B" w:rsidRPr="00145EBC" w:rsidRDefault="00DB709B" w:rsidP="00DB709B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180" w:type="dxa"/>
            <w:vAlign w:val="bottom"/>
          </w:tcPr>
          <w:p w14:paraId="787CA6A7" w14:textId="77777777" w:rsidR="00DB709B" w:rsidRPr="000E3456" w:rsidRDefault="00DB709B" w:rsidP="00DB70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25BB0" w14:textId="441664D2" w:rsidR="00DB709B" w:rsidRPr="00145EBC" w:rsidRDefault="004420DE" w:rsidP="00DB709B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C540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43,835</w:t>
            </w:r>
          </w:p>
        </w:tc>
        <w:tc>
          <w:tcPr>
            <w:tcW w:w="180" w:type="dxa"/>
            <w:vAlign w:val="bottom"/>
          </w:tcPr>
          <w:p w14:paraId="18545511" w14:textId="77777777" w:rsidR="00DB709B" w:rsidRPr="000E3456" w:rsidRDefault="00DB709B" w:rsidP="00DB70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5036C1" w14:textId="1CB51103" w:rsidR="00DB709B" w:rsidRPr="00145EBC" w:rsidRDefault="00DB709B" w:rsidP="00DB709B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842,539</w:t>
            </w:r>
          </w:p>
        </w:tc>
      </w:tr>
    </w:tbl>
    <w:p w14:paraId="159680D2" w14:textId="77777777" w:rsidR="00C344C6" w:rsidRDefault="00C344C6" w:rsidP="00C344C6">
      <w:pPr>
        <w:pStyle w:val="Bo-C1Content"/>
        <w:ind w:hanging="547"/>
        <w:rPr>
          <w:sz w:val="20"/>
          <w:szCs w:val="20"/>
        </w:rPr>
      </w:pPr>
    </w:p>
    <w:p w14:paraId="49D8A2A0" w14:textId="1EF7EEE4" w:rsidR="00C344C6" w:rsidRPr="009A176D" w:rsidRDefault="00C344C6" w:rsidP="00C344C6">
      <w:pPr>
        <w:pStyle w:val="Bo-C1Content"/>
        <w:ind w:left="0"/>
        <w:rPr>
          <w:lang w:val="en-US"/>
        </w:rPr>
      </w:pPr>
      <w:r w:rsidRPr="009A176D">
        <w:rPr>
          <w:rFonts w:hint="cs"/>
          <w:cs/>
          <w:lang w:val="en-US"/>
        </w:rPr>
        <w:t>บริษัทร่วมของกลุ่มบริษัทและบริษัทไม่มีการจ่ายเงินปันผล</w:t>
      </w:r>
      <w:r w:rsidRPr="009A176D">
        <w:rPr>
          <w:cs/>
          <w:lang w:val="en-US"/>
        </w:rPr>
        <w:t>ในระหว่างงวด</w:t>
      </w:r>
      <w:r>
        <w:rPr>
          <w:rFonts w:hint="cs"/>
          <w:cs/>
          <w:lang w:val="en-US"/>
        </w:rPr>
        <w:t>สาม</w:t>
      </w:r>
      <w:r w:rsidRPr="009A176D">
        <w:rPr>
          <w:cs/>
          <w:lang w:val="en-US"/>
        </w:rPr>
        <w:t xml:space="preserve">เดือนสิ้นสุดวันที่ </w:t>
      </w:r>
      <w:r w:rsidRPr="00C76147">
        <w:rPr>
          <w:lang w:val="en-US"/>
        </w:rPr>
        <w:t>31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มีนาคม </w:t>
      </w:r>
      <w:r w:rsidRPr="00C76147">
        <w:rPr>
          <w:lang w:val="en-US"/>
        </w:rPr>
        <w:t>256</w:t>
      </w:r>
      <w:r w:rsidR="00940965">
        <w:rPr>
          <w:lang w:val="en-US"/>
        </w:rPr>
        <w:t>5</w:t>
      </w:r>
      <w:r>
        <w:rPr>
          <w:lang w:val="en-US"/>
        </w:rPr>
        <w:t xml:space="preserve"> </w:t>
      </w:r>
      <w:r>
        <w:rPr>
          <w:cs/>
          <w:lang w:val="en-US"/>
        </w:rPr>
        <w:t xml:space="preserve">และ </w:t>
      </w:r>
      <w:r w:rsidRPr="00C76147">
        <w:rPr>
          <w:lang w:val="en-US"/>
        </w:rPr>
        <w:t>256</w:t>
      </w:r>
      <w:r w:rsidR="00940965">
        <w:rPr>
          <w:lang w:val="en-US"/>
        </w:rPr>
        <w:t>4</w:t>
      </w:r>
    </w:p>
    <w:p w14:paraId="16E39FA8" w14:textId="77777777" w:rsidR="00C344C6" w:rsidRPr="00B877E9" w:rsidRDefault="00C344C6" w:rsidP="00C344C6">
      <w:pPr>
        <w:pStyle w:val="Bo-Blankline"/>
        <w:rPr>
          <w:lang w:val="en-US"/>
        </w:rPr>
      </w:pPr>
    </w:p>
    <w:p w14:paraId="3570A71B" w14:textId="77777777" w:rsidR="00C344C6" w:rsidRDefault="00C344C6" w:rsidP="00C344C6">
      <w:pPr>
        <w:pStyle w:val="Bo-C1Content"/>
        <w:ind w:left="0"/>
        <w:rPr>
          <w:lang w:val="en-US"/>
        </w:rPr>
      </w:pPr>
      <w:r w:rsidRPr="009A176D">
        <w:rPr>
          <w:rFonts w:hint="cs"/>
          <w:cs/>
          <w:lang w:val="en-US"/>
        </w:rPr>
        <w:t>กลุ่มบริษัทและ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3DC77DB1" w14:textId="77777777" w:rsidR="00C344C6" w:rsidRPr="004D64FD" w:rsidRDefault="00C344C6" w:rsidP="00C344C6">
      <w:pPr>
        <w:pStyle w:val="Bo-Blankline"/>
      </w:pPr>
    </w:p>
    <w:p w14:paraId="292DC2B3" w14:textId="77777777" w:rsidR="00C344C6" w:rsidRDefault="00C344C6" w:rsidP="00C344C6">
      <w:pPr>
        <w:pStyle w:val="Ang15"/>
        <w:ind w:left="0"/>
        <w:rPr>
          <w:cs/>
          <w:lang w:val="en-US"/>
        </w:rPr>
      </w:pPr>
      <w:r>
        <w:rPr>
          <w:rFonts w:hint="cs"/>
          <w:cs/>
          <w:lang w:val="en-US"/>
        </w:rPr>
        <w:t>บริษัทร่วมของกลุ่มบริษัททั้งหมดดำเนินธุรกิจในประเทศไทย</w:t>
      </w:r>
    </w:p>
    <w:p w14:paraId="1255970F" w14:textId="77777777" w:rsidR="00C344C6" w:rsidRDefault="00C344C6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  <w:sectPr w:rsidR="00C344C6" w:rsidSect="00833195">
          <w:pgSz w:w="16834" w:h="11909" w:orient="landscape" w:code="9"/>
          <w:pgMar w:top="1872" w:right="562" w:bottom="706" w:left="1008" w:header="706" w:footer="706" w:gutter="0"/>
          <w:pgNumType w:start="37"/>
          <w:cols w:space="737"/>
          <w:docGrid w:linePitch="360"/>
        </w:sect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2BA9FD51" w14:textId="27A84966" w:rsidR="00E124B0" w:rsidRPr="00E663CA" w:rsidRDefault="00276D5A" w:rsidP="00026E6A">
      <w:pPr>
        <w:pStyle w:val="Caption"/>
        <w:ind w:hanging="900"/>
      </w:pPr>
      <w:r w:rsidRPr="00276D5A">
        <w:rPr>
          <w:cs/>
        </w:rPr>
        <w:lastRenderedPageBreak/>
        <w:t>ที่ดิน อาคารและอุปกรณ์</w:t>
      </w:r>
    </w:p>
    <w:p w14:paraId="6439DA5B" w14:textId="189C1A7F" w:rsidR="005F0007" w:rsidRDefault="005F0007" w:rsidP="005F0007">
      <w:pPr>
        <w:pStyle w:val="Bo-Blankline"/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74"/>
        <w:gridCol w:w="1346"/>
      </w:tblGrid>
      <w:tr w:rsidR="0096592E" w:rsidRPr="00711BE8" w14:paraId="6C92AECE" w14:textId="77777777" w:rsidTr="0096592E">
        <w:trPr>
          <w:tblHeader/>
        </w:trPr>
        <w:tc>
          <w:tcPr>
            <w:tcW w:w="3383" w:type="pct"/>
            <w:vAlign w:val="bottom"/>
          </w:tcPr>
          <w:p w14:paraId="4CD4A94E" w14:textId="67A97C94" w:rsidR="0096592E" w:rsidRPr="00F253FB" w:rsidRDefault="0096592E" w:rsidP="0096592E">
            <w:pPr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767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767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767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Pr="000767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735" w:type="pct"/>
            <w:vAlign w:val="bottom"/>
          </w:tcPr>
          <w:p w14:paraId="157001FD" w14:textId="417FA845" w:rsidR="0096592E" w:rsidRPr="00711BE8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0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  <w:vAlign w:val="bottom"/>
          </w:tcPr>
          <w:p w14:paraId="0508F991" w14:textId="77777777" w:rsidR="0096592E" w:rsidRPr="00711BE8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vAlign w:val="bottom"/>
          </w:tcPr>
          <w:p w14:paraId="69469F35" w14:textId="77777777" w:rsidR="0096592E" w:rsidRPr="0062158D" w:rsidRDefault="0096592E" w:rsidP="0096592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215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445ADB0F" w14:textId="0134195F" w:rsidR="0096592E" w:rsidRPr="00360038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00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6592E" w:rsidRPr="00711BE8" w14:paraId="5474768E" w14:textId="77777777" w:rsidTr="0096592E">
        <w:trPr>
          <w:tblHeader/>
        </w:trPr>
        <w:tc>
          <w:tcPr>
            <w:tcW w:w="3383" w:type="pct"/>
          </w:tcPr>
          <w:p w14:paraId="5249054D" w14:textId="77777777" w:rsidR="0096592E" w:rsidRPr="00711BE8" w:rsidRDefault="0096592E" w:rsidP="0039239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pct"/>
            <w:gridSpan w:val="3"/>
          </w:tcPr>
          <w:p w14:paraId="565D4D89" w14:textId="77777777" w:rsidR="0096592E" w:rsidRPr="00E26069" w:rsidRDefault="0096592E" w:rsidP="0039239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592E" w:rsidRPr="00711BE8" w14:paraId="60CF381C" w14:textId="77777777" w:rsidTr="0096592E">
        <w:tc>
          <w:tcPr>
            <w:tcW w:w="3383" w:type="pct"/>
          </w:tcPr>
          <w:p w14:paraId="2D169B18" w14:textId="6A15D38E" w:rsidR="0096592E" w:rsidRPr="00711BE8" w:rsidRDefault="0096592E" w:rsidP="0096592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67D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748B485" w14:textId="05BFA2F3" w:rsidR="0096592E" w:rsidRPr="00711BE8" w:rsidRDefault="0096592E" w:rsidP="0096592E">
            <w:pPr>
              <w:tabs>
                <w:tab w:val="decimal" w:pos="1063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1,142,854</w:t>
            </w:r>
          </w:p>
        </w:tc>
        <w:tc>
          <w:tcPr>
            <w:tcW w:w="149" w:type="pct"/>
            <w:shd w:val="clear" w:color="auto" w:fill="auto"/>
          </w:tcPr>
          <w:p w14:paraId="1B423320" w14:textId="77777777" w:rsidR="0096592E" w:rsidRPr="00711BE8" w:rsidRDefault="0096592E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3" w:type="pct"/>
            <w:shd w:val="clear" w:color="auto" w:fill="auto"/>
          </w:tcPr>
          <w:p w14:paraId="55B0202D" w14:textId="22A7558E" w:rsidR="0096592E" w:rsidRPr="00711BE8" w:rsidRDefault="0096592E" w:rsidP="0096592E">
            <w:pPr>
              <w:tabs>
                <w:tab w:val="decimal" w:pos="1055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556,162</w:t>
            </w:r>
          </w:p>
        </w:tc>
      </w:tr>
      <w:tr w:rsidR="0096592E" w:rsidRPr="00711BE8" w14:paraId="42AFF689" w14:textId="77777777" w:rsidTr="0096592E">
        <w:tc>
          <w:tcPr>
            <w:tcW w:w="3383" w:type="pct"/>
          </w:tcPr>
          <w:p w14:paraId="08A87B3E" w14:textId="6049819E" w:rsidR="0096592E" w:rsidRPr="00711BE8" w:rsidRDefault="0096592E" w:rsidP="0096592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7D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428CB0AC" w14:textId="2D89AF71" w:rsidR="0096592E" w:rsidRPr="00711BE8" w:rsidRDefault="0096592E" w:rsidP="0096592E">
            <w:pPr>
              <w:tabs>
                <w:tab w:val="decimal" w:pos="1063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(2,598)</w:t>
            </w:r>
          </w:p>
        </w:tc>
        <w:tc>
          <w:tcPr>
            <w:tcW w:w="149" w:type="pct"/>
            <w:shd w:val="clear" w:color="auto" w:fill="auto"/>
          </w:tcPr>
          <w:p w14:paraId="2A628456" w14:textId="77777777" w:rsidR="0096592E" w:rsidRPr="00711BE8" w:rsidRDefault="0096592E" w:rsidP="0096592E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207BA685" w14:textId="552F9757" w:rsidR="0096592E" w:rsidRPr="00711BE8" w:rsidRDefault="0096592E" w:rsidP="0096592E">
            <w:pPr>
              <w:tabs>
                <w:tab w:val="decimal" w:pos="1055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(575,496)</w:t>
            </w:r>
          </w:p>
        </w:tc>
      </w:tr>
    </w:tbl>
    <w:p w14:paraId="37B13B8D" w14:textId="254659A8" w:rsidR="0096592E" w:rsidRDefault="0096592E" w:rsidP="005F0007">
      <w:pPr>
        <w:pStyle w:val="Bo-Blankline"/>
      </w:pPr>
    </w:p>
    <w:p w14:paraId="3E21BB77" w14:textId="4D0CE488" w:rsidR="002B5A0A" w:rsidRPr="00886E1B" w:rsidRDefault="002B5A0A" w:rsidP="00886E1B">
      <w:pPr>
        <w:pStyle w:val="Bo-Blankline"/>
        <w:rPr>
          <w:b/>
          <w:bCs/>
          <w:i/>
          <w:iCs/>
          <w:sz w:val="30"/>
          <w:szCs w:val="30"/>
        </w:rPr>
      </w:pPr>
      <w:r w:rsidRPr="00886E1B">
        <w:rPr>
          <w:rFonts w:hint="cs"/>
          <w:b/>
          <w:bCs/>
          <w:i/>
          <w:iCs/>
          <w:sz w:val="30"/>
          <w:szCs w:val="30"/>
          <w:cs/>
        </w:rPr>
        <w:t>การค้ำประกัน</w:t>
      </w:r>
    </w:p>
    <w:p w14:paraId="2F219441" w14:textId="77777777" w:rsidR="002B5A0A" w:rsidRPr="004B46B8" w:rsidRDefault="002B5A0A" w:rsidP="00E46A34">
      <w:pPr>
        <w:pStyle w:val="Bo-Blankline"/>
      </w:pPr>
    </w:p>
    <w:p w14:paraId="36415B27" w14:textId="51987F23" w:rsidR="002B5A0A" w:rsidRPr="006E3A13" w:rsidRDefault="002B5A0A" w:rsidP="00D714FC">
      <w:pPr>
        <w:pStyle w:val="Bo-C1Content"/>
        <w:rPr>
          <w:spacing w:val="6"/>
          <w:lang w:val="en-US"/>
        </w:rPr>
      </w:pPr>
      <w:r w:rsidRPr="006E3A13">
        <w:rPr>
          <w:rFonts w:hint="cs"/>
          <w:cs/>
          <w:lang w:val="en-US"/>
        </w:rPr>
        <w:t xml:space="preserve">ณ วันที่ </w:t>
      </w:r>
      <w:r w:rsidR="0057505D">
        <w:rPr>
          <w:lang w:val="en-US"/>
        </w:rPr>
        <w:t>31</w:t>
      </w:r>
      <w:r w:rsidR="000F489F" w:rsidRPr="006E3A13">
        <w:rPr>
          <w:rFonts w:hint="cs"/>
          <w:lang w:val="en-US"/>
        </w:rPr>
        <w:t xml:space="preserve"> </w:t>
      </w:r>
      <w:r w:rsidR="0057505D">
        <w:rPr>
          <w:rFonts w:hint="cs"/>
          <w:cs/>
          <w:lang w:val="en-US"/>
        </w:rPr>
        <w:t>มีนาคม</w:t>
      </w:r>
      <w:r w:rsidR="00E851DF" w:rsidRPr="006E3A13">
        <w:rPr>
          <w:rFonts w:hint="cs"/>
          <w:lang w:val="en-US"/>
        </w:rPr>
        <w:t xml:space="preserve"> </w:t>
      </w:r>
      <w:r w:rsidR="0057505D">
        <w:rPr>
          <w:lang w:val="en-US"/>
        </w:rPr>
        <w:t>2565</w:t>
      </w:r>
      <w:r w:rsidRPr="006E3A13">
        <w:rPr>
          <w:rFonts w:hint="cs"/>
          <w:lang w:val="en-US"/>
        </w:rPr>
        <w:t xml:space="preserve"> </w:t>
      </w:r>
      <w:r w:rsidRPr="006E3A13">
        <w:rPr>
          <w:rFonts w:hint="cs"/>
          <w:cs/>
          <w:lang w:val="en-US"/>
        </w:rPr>
        <w:t>ที่ดิน อาคาร เครื่องจักรและอุปกรณ์ของบริษัท</w:t>
      </w:r>
      <w:r w:rsidR="00CA7D2A" w:rsidRPr="006E3A13">
        <w:rPr>
          <w:rFonts w:hint="cs"/>
          <w:cs/>
          <w:lang w:val="en-US"/>
        </w:rPr>
        <w:t>มี</w:t>
      </w:r>
      <w:r w:rsidRPr="006E3A13">
        <w:rPr>
          <w:rFonts w:hint="cs"/>
          <w:cs/>
          <w:lang w:val="en-US"/>
        </w:rPr>
        <w:t>มูลค่า</w:t>
      </w:r>
      <w:r w:rsidR="00D714FC" w:rsidRPr="006E3A13">
        <w:rPr>
          <w:rFonts w:hint="cs"/>
          <w:cs/>
          <w:lang w:val="en-US"/>
        </w:rPr>
        <w:t>สุทธิ</w:t>
      </w:r>
      <w:r w:rsidRPr="006E3A13">
        <w:rPr>
          <w:rFonts w:hint="cs"/>
          <w:cs/>
          <w:lang w:val="en-US"/>
        </w:rPr>
        <w:t>ตามบัญชีจำนวน</w:t>
      </w:r>
      <w:r w:rsidR="00D714FC" w:rsidRPr="006E3A13">
        <w:rPr>
          <w:rFonts w:hint="cs"/>
          <w:cs/>
          <w:lang w:val="en-US"/>
        </w:rPr>
        <w:br/>
      </w:r>
      <w:r w:rsidR="004420DE">
        <w:rPr>
          <w:lang w:val="en-US"/>
        </w:rPr>
        <w:t>5,867</w:t>
      </w:r>
      <w:r w:rsidRPr="006E3A13">
        <w:rPr>
          <w:rFonts w:hint="cs"/>
          <w:lang w:val="en-US"/>
        </w:rPr>
        <w:t xml:space="preserve"> </w:t>
      </w:r>
      <w:r w:rsidRPr="006E3A13">
        <w:rPr>
          <w:rFonts w:hint="cs"/>
          <w:cs/>
          <w:lang w:val="en-US"/>
        </w:rPr>
        <w:t>ล้านบาท</w:t>
      </w:r>
      <w:r w:rsidRPr="006E3A13">
        <w:rPr>
          <w:rFonts w:hint="cs"/>
          <w:spacing w:val="6"/>
          <w:lang w:val="en-US"/>
        </w:rPr>
        <w:t xml:space="preserve"> </w:t>
      </w:r>
      <w:r w:rsidRPr="006E3A13">
        <w:rPr>
          <w:rFonts w:hint="cs"/>
          <w:i/>
          <w:iCs/>
          <w:cs/>
          <w:lang w:val="en-US"/>
        </w:rPr>
        <w:t>(</w:t>
      </w:r>
      <w:r w:rsidR="00984B3F">
        <w:rPr>
          <w:rFonts w:hint="cs"/>
          <w:i/>
          <w:iCs/>
          <w:lang w:val="en-US"/>
        </w:rPr>
        <w:t>31</w:t>
      </w:r>
      <w:r w:rsidRPr="006E3A13">
        <w:rPr>
          <w:rFonts w:hint="cs"/>
          <w:i/>
          <w:iCs/>
          <w:lang w:val="en-US"/>
        </w:rPr>
        <w:t xml:space="preserve"> </w:t>
      </w:r>
      <w:r w:rsidRPr="006E3A13">
        <w:rPr>
          <w:rFonts w:hint="cs"/>
          <w:i/>
          <w:iCs/>
          <w:cs/>
          <w:lang w:val="en-US"/>
        </w:rPr>
        <w:t xml:space="preserve">ธันวาคม </w:t>
      </w:r>
      <w:r w:rsidR="00F47DB8">
        <w:rPr>
          <w:rFonts w:hint="cs"/>
          <w:i/>
          <w:iCs/>
          <w:lang w:val="en-US"/>
        </w:rPr>
        <w:t>2564</w:t>
      </w:r>
      <w:r w:rsidRPr="00746C0C">
        <w:rPr>
          <w:rFonts w:hint="cs"/>
          <w:i/>
          <w:iCs/>
          <w:lang w:val="en-US"/>
        </w:rPr>
        <w:t xml:space="preserve">: </w:t>
      </w:r>
      <w:r w:rsidR="005731F0" w:rsidRPr="005731F0">
        <w:rPr>
          <w:rFonts w:asciiTheme="majorBidi" w:hAnsiTheme="majorBidi" w:cstheme="majorBidi"/>
          <w:i/>
          <w:iCs/>
          <w:lang w:val="en-US"/>
        </w:rPr>
        <w:t>5,557</w:t>
      </w:r>
      <w:r w:rsidR="005731F0" w:rsidRPr="00D0530B">
        <w:rPr>
          <w:rFonts w:asciiTheme="majorBidi" w:hAnsiTheme="majorBidi" w:cstheme="majorBidi"/>
          <w:cs/>
        </w:rPr>
        <w:t xml:space="preserve"> </w:t>
      </w:r>
      <w:r w:rsidRPr="00746C0C">
        <w:rPr>
          <w:rFonts w:hint="cs"/>
          <w:i/>
          <w:iCs/>
          <w:cs/>
          <w:lang w:val="en-US"/>
        </w:rPr>
        <w:t>ล้านบาท</w:t>
      </w:r>
      <w:r w:rsidRPr="006E3A13">
        <w:rPr>
          <w:rFonts w:hint="cs"/>
          <w:i/>
          <w:iCs/>
          <w:cs/>
          <w:lang w:val="en-US"/>
        </w:rPr>
        <w:t>)</w:t>
      </w:r>
      <w:r w:rsidRPr="006E3A13">
        <w:rPr>
          <w:rFonts w:hint="cs"/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14:paraId="3F8653C8" w14:textId="6927B859" w:rsidR="000767D4" w:rsidRDefault="000767D4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43E1AA6A" w14:textId="77777777" w:rsidR="00811B26" w:rsidRPr="006E3A13" w:rsidRDefault="00811B26" w:rsidP="005F0007">
      <w:pPr>
        <w:pStyle w:val="Caption"/>
        <w:ind w:hanging="900"/>
      </w:pPr>
      <w:r w:rsidRPr="006E3A13">
        <w:rPr>
          <w:rFonts w:hint="cs"/>
          <w:cs/>
        </w:rPr>
        <w:t>เงินกู้ยืมระยะสั้นจากสถาบันการเงิน</w:t>
      </w:r>
    </w:p>
    <w:p w14:paraId="43538564" w14:textId="77777777" w:rsidR="00811B26" w:rsidRPr="00F3013A" w:rsidRDefault="00811B26" w:rsidP="005F0007">
      <w:pPr>
        <w:pStyle w:val="Bo-Blankline"/>
      </w:pPr>
    </w:p>
    <w:p w14:paraId="03A0C8EF" w14:textId="0D3C3D6B" w:rsidR="00F15360" w:rsidRDefault="00F15360" w:rsidP="005F000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6E3A13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รายการเคลื่อนไหวของเงินกู้ยืมระยะสั้นจากสถาบันการเงินสำหรับงวด</w:t>
      </w:r>
      <w:r w:rsidR="0057505D">
        <w:rPr>
          <w:rFonts w:ascii="Angsana New" w:hAnsi="Angsana New" w:hint="cs"/>
          <w:sz w:val="30"/>
          <w:szCs w:val="30"/>
          <w:cs/>
        </w:rPr>
        <w:t>สาม</w:t>
      </w:r>
      <w:r w:rsidRPr="006E3A1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57505D"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57505D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6E3A13">
        <w:rPr>
          <w:rFonts w:ascii="Angsana New" w:hAnsi="Angsana New" w:hint="cs"/>
          <w:sz w:val="30"/>
          <w:szCs w:val="30"/>
          <w:cs/>
        </w:rPr>
        <w:t xml:space="preserve"> </w:t>
      </w:r>
      <w:r w:rsidR="0057505D">
        <w:rPr>
          <w:rFonts w:ascii="Angsana New" w:hAnsi="Angsana New" w:hint="cs"/>
          <w:sz w:val="30"/>
          <w:szCs w:val="30"/>
          <w:lang w:val="en-US"/>
        </w:rPr>
        <w:t>2565</w:t>
      </w:r>
      <w:r w:rsidRPr="006E3A13">
        <w:rPr>
          <w:rFonts w:ascii="Angsana New" w:hAnsi="Angsana New" w:hint="cs"/>
          <w:sz w:val="30"/>
          <w:szCs w:val="30"/>
        </w:rPr>
        <w:t xml:space="preserve"> </w:t>
      </w:r>
      <w:r w:rsidRPr="006E3A13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55EC5779" w14:textId="77777777" w:rsidR="006E3A13" w:rsidRPr="006E3A13" w:rsidRDefault="006E3A13" w:rsidP="005F0007">
      <w:pPr>
        <w:pStyle w:val="Bo-Blankline"/>
        <w:rPr>
          <w:lang w:val="en-US"/>
        </w:rPr>
      </w:pPr>
    </w:p>
    <w:tbl>
      <w:tblPr>
        <w:tblW w:w="9174" w:type="dxa"/>
        <w:tblInd w:w="459" w:type="dxa"/>
        <w:tblLook w:val="04A0" w:firstRow="1" w:lastRow="0" w:firstColumn="1" w:lastColumn="0" w:noHBand="0" w:noVBand="1"/>
      </w:tblPr>
      <w:tblGrid>
        <w:gridCol w:w="3951"/>
        <w:gridCol w:w="1598"/>
        <w:gridCol w:w="271"/>
        <w:gridCol w:w="1559"/>
        <w:gridCol w:w="229"/>
        <w:gridCol w:w="7"/>
        <w:gridCol w:w="1559"/>
      </w:tblGrid>
      <w:tr w:rsidR="00360038" w:rsidRPr="006E3A13" w14:paraId="7FC2447E" w14:textId="77777777" w:rsidTr="000B19BA">
        <w:tc>
          <w:tcPr>
            <w:tcW w:w="3951" w:type="dxa"/>
          </w:tcPr>
          <w:p w14:paraId="66E4AE79" w14:textId="77777777" w:rsidR="00360038" w:rsidRPr="006E3A13" w:rsidRDefault="00360038" w:rsidP="005F000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3" w:type="dxa"/>
            <w:gridSpan w:val="6"/>
          </w:tcPr>
          <w:p w14:paraId="3530C5E4" w14:textId="7C4E9103" w:rsidR="00360038" w:rsidRPr="006E3A13" w:rsidRDefault="00360038" w:rsidP="005F0007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60038" w:rsidRPr="006E3A13" w14:paraId="2BD47F94" w14:textId="77777777" w:rsidTr="00360038">
        <w:tc>
          <w:tcPr>
            <w:tcW w:w="3951" w:type="dxa"/>
          </w:tcPr>
          <w:p w14:paraId="5ACA8DBB" w14:textId="77777777" w:rsidR="00360038" w:rsidRPr="006E3A13" w:rsidRDefault="00360038" w:rsidP="00360038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8" w:type="dxa"/>
          </w:tcPr>
          <w:p w14:paraId="2262191F" w14:textId="409C1025" w:rsidR="00360038" w:rsidRPr="006E3A13" w:rsidRDefault="00360038" w:rsidP="00360038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71" w:type="dxa"/>
          </w:tcPr>
          <w:p w14:paraId="275CEB4C" w14:textId="77777777" w:rsidR="00360038" w:rsidRPr="006E3A13" w:rsidRDefault="00360038" w:rsidP="00360038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</w:tcPr>
          <w:p w14:paraId="33AC9969" w14:textId="7FEF4958" w:rsidR="00360038" w:rsidRPr="006E3A13" w:rsidRDefault="00360038" w:rsidP="00360038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236" w:type="dxa"/>
            <w:gridSpan w:val="2"/>
          </w:tcPr>
          <w:p w14:paraId="7F861267" w14:textId="77777777" w:rsidR="00360038" w:rsidRPr="006E3A13" w:rsidRDefault="00360038" w:rsidP="00360038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D76D12" w14:textId="0B175B8A" w:rsidR="00360038" w:rsidRPr="006E3A13" w:rsidRDefault="00360038" w:rsidP="00360038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60038" w:rsidRPr="006E3A13" w14:paraId="133F0940" w14:textId="77777777" w:rsidTr="000666D2">
        <w:tc>
          <w:tcPr>
            <w:tcW w:w="3951" w:type="dxa"/>
          </w:tcPr>
          <w:p w14:paraId="122F1388" w14:textId="77777777" w:rsidR="00360038" w:rsidRPr="006E3A13" w:rsidRDefault="00360038" w:rsidP="00360038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3" w:type="dxa"/>
            <w:gridSpan w:val="6"/>
          </w:tcPr>
          <w:p w14:paraId="6C55FE6E" w14:textId="32BB799C" w:rsidR="00360038" w:rsidRPr="006E3A13" w:rsidRDefault="00360038" w:rsidP="00360038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60038" w:rsidRPr="006E3A13" w14:paraId="3E89FF4D" w14:textId="77777777" w:rsidTr="00C540DC">
        <w:tc>
          <w:tcPr>
            <w:tcW w:w="3951" w:type="dxa"/>
          </w:tcPr>
          <w:p w14:paraId="7452AA2C" w14:textId="28DBB301" w:rsidR="00360038" w:rsidRPr="006E3A13" w:rsidRDefault="00360038" w:rsidP="00360038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E3A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598" w:type="dxa"/>
          </w:tcPr>
          <w:p w14:paraId="1DB24FAB" w14:textId="04EB7818" w:rsidR="00360038" w:rsidRPr="00322534" w:rsidRDefault="00360038" w:rsidP="00360038">
            <w:pPr>
              <w:tabs>
                <w:tab w:val="decimal" w:pos="133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2534">
              <w:rPr>
                <w:rFonts w:ascii="Angsana New" w:hAnsi="Angsana New"/>
                <w:sz w:val="30"/>
                <w:szCs w:val="30"/>
                <w:lang w:val="en-US"/>
              </w:rPr>
              <w:t>3,391,674</w:t>
            </w:r>
          </w:p>
        </w:tc>
        <w:tc>
          <w:tcPr>
            <w:tcW w:w="271" w:type="dxa"/>
          </w:tcPr>
          <w:p w14:paraId="3F3C738F" w14:textId="77777777" w:rsidR="00360038" w:rsidRPr="00322534" w:rsidRDefault="00360038" w:rsidP="00360038">
            <w:pPr>
              <w:tabs>
                <w:tab w:val="decimal" w:pos="133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22575698" w14:textId="37D076C9" w:rsidR="00360038" w:rsidRPr="006E3A13" w:rsidRDefault="00360038" w:rsidP="00360038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9" w:type="dxa"/>
          </w:tcPr>
          <w:p w14:paraId="0BA1BB65" w14:textId="77777777" w:rsidR="00360038" w:rsidRPr="006E3A13" w:rsidRDefault="00360038" w:rsidP="0036003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gridSpan w:val="2"/>
          </w:tcPr>
          <w:p w14:paraId="569ED1AE" w14:textId="393CB478" w:rsidR="00360038" w:rsidRPr="006E3A13" w:rsidRDefault="00360038" w:rsidP="00360038">
            <w:pPr>
              <w:tabs>
                <w:tab w:val="decimal" w:pos="135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2534">
              <w:rPr>
                <w:rFonts w:ascii="Angsana New" w:hAnsi="Angsana New"/>
                <w:sz w:val="30"/>
                <w:szCs w:val="30"/>
                <w:lang w:val="en-US"/>
              </w:rPr>
              <w:t>3,391,674</w:t>
            </w:r>
          </w:p>
        </w:tc>
      </w:tr>
      <w:tr w:rsidR="00360038" w:rsidRPr="006E3A13" w14:paraId="7505CAA7" w14:textId="77777777" w:rsidTr="00C540DC">
        <w:tc>
          <w:tcPr>
            <w:tcW w:w="3951" w:type="dxa"/>
          </w:tcPr>
          <w:p w14:paraId="4F141280" w14:textId="65F8A402" w:rsidR="00360038" w:rsidRPr="006E3A13" w:rsidRDefault="00360038" w:rsidP="00360038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เพิ่มขึ้นสุทธิ 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108C580C" w14:textId="586AD3DC" w:rsidR="00360038" w:rsidRDefault="00360038" w:rsidP="00360038">
            <w:pPr>
              <w:tabs>
                <w:tab w:val="decimal" w:pos="1330"/>
              </w:tabs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395,890</w:t>
            </w:r>
          </w:p>
        </w:tc>
        <w:tc>
          <w:tcPr>
            <w:tcW w:w="271" w:type="dxa"/>
          </w:tcPr>
          <w:p w14:paraId="235AB7FA" w14:textId="77777777" w:rsidR="00360038" w:rsidRDefault="00360038" w:rsidP="00360038">
            <w:pPr>
              <w:tabs>
                <w:tab w:val="decimal" w:pos="1330"/>
              </w:tabs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016970F" w14:textId="30CF9C6B" w:rsidR="00360038" w:rsidRPr="006E3A13" w:rsidRDefault="00360038" w:rsidP="00360038">
            <w:pPr>
              <w:tabs>
                <w:tab w:val="decimal" w:pos="1330"/>
              </w:tabs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1,729,424</w:t>
            </w:r>
          </w:p>
        </w:tc>
        <w:tc>
          <w:tcPr>
            <w:tcW w:w="229" w:type="dxa"/>
          </w:tcPr>
          <w:p w14:paraId="0DADFD22" w14:textId="77777777" w:rsidR="00360038" w:rsidRPr="006E3A13" w:rsidRDefault="00360038" w:rsidP="0036003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gridSpan w:val="2"/>
          </w:tcPr>
          <w:p w14:paraId="66D4BD4B" w14:textId="1EF4C20C" w:rsidR="00360038" w:rsidRPr="006E3A13" w:rsidRDefault="00360038" w:rsidP="00360038">
            <w:pPr>
              <w:tabs>
                <w:tab w:val="decimal" w:pos="135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2,125,314</w:t>
            </w:r>
          </w:p>
        </w:tc>
      </w:tr>
      <w:tr w:rsidR="00360038" w:rsidRPr="006E3A13" w14:paraId="3303E2CC" w14:textId="77777777" w:rsidTr="00C540DC">
        <w:tc>
          <w:tcPr>
            <w:tcW w:w="3951" w:type="dxa"/>
          </w:tcPr>
          <w:p w14:paraId="7A3C4C78" w14:textId="7F0547AA" w:rsidR="00360038" w:rsidRPr="006E3A13" w:rsidRDefault="00360038" w:rsidP="00360038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5B9645D7" w14:textId="154E8008" w:rsidR="00360038" w:rsidRDefault="00360038" w:rsidP="00360038">
            <w:pPr>
              <w:tabs>
                <w:tab w:val="decimal" w:pos="133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3,787,564</w:t>
            </w:r>
          </w:p>
        </w:tc>
        <w:tc>
          <w:tcPr>
            <w:tcW w:w="271" w:type="dxa"/>
          </w:tcPr>
          <w:p w14:paraId="35A26699" w14:textId="77777777" w:rsidR="00360038" w:rsidRDefault="00360038" w:rsidP="00360038">
            <w:pPr>
              <w:tabs>
                <w:tab w:val="decimal" w:pos="133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64E95B2" w14:textId="06FF5E8B" w:rsidR="00360038" w:rsidRPr="00360038" w:rsidRDefault="00360038" w:rsidP="00360038">
            <w:pPr>
              <w:tabs>
                <w:tab w:val="decimal" w:pos="133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0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1,729,424</w:t>
            </w:r>
          </w:p>
        </w:tc>
        <w:tc>
          <w:tcPr>
            <w:tcW w:w="229" w:type="dxa"/>
          </w:tcPr>
          <w:p w14:paraId="3FD1C27A" w14:textId="77777777" w:rsidR="00360038" w:rsidRPr="00360038" w:rsidRDefault="00360038" w:rsidP="0036003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1EA30D" w14:textId="2F73D7DF" w:rsidR="00360038" w:rsidRPr="00360038" w:rsidRDefault="00360038" w:rsidP="00360038">
            <w:pPr>
              <w:tabs>
                <w:tab w:val="decimal" w:pos="135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5,516,988</w:t>
            </w:r>
          </w:p>
        </w:tc>
      </w:tr>
    </w:tbl>
    <w:p w14:paraId="1F642999" w14:textId="260AFF61" w:rsidR="00C169A6" w:rsidRDefault="00C169A6" w:rsidP="00C563B2">
      <w:pPr>
        <w:pStyle w:val="Bo-Blankline"/>
      </w:pPr>
    </w:p>
    <w:p w14:paraId="0EF3F885" w14:textId="77777777" w:rsidR="00C169A6" w:rsidRDefault="00C169A6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1CCAF024" w14:textId="1F7475EA" w:rsidR="00C563B2" w:rsidRPr="00AE0BB7" w:rsidRDefault="00C563B2" w:rsidP="00C563B2">
      <w:pPr>
        <w:pStyle w:val="Caption"/>
        <w:ind w:hanging="900"/>
      </w:pPr>
      <w:r w:rsidRPr="00AE0BB7">
        <w:rPr>
          <w:rFonts w:hint="cs"/>
          <w:cs/>
        </w:rPr>
        <w:lastRenderedPageBreak/>
        <w:t>หุ้นกู้</w:t>
      </w:r>
    </w:p>
    <w:p w14:paraId="306B4AF4" w14:textId="77777777" w:rsidR="00C563B2" w:rsidRPr="00D12D1F" w:rsidRDefault="00C563B2" w:rsidP="00C563B2">
      <w:pPr>
        <w:pStyle w:val="Bo-Blankline"/>
        <w:rPr>
          <w:lang w:val="en-US"/>
        </w:rPr>
      </w:pPr>
    </w:p>
    <w:p w14:paraId="3F6096DE" w14:textId="52B49A0E" w:rsidR="00C563B2" w:rsidRDefault="00C563B2" w:rsidP="00C563B2">
      <w:pPr>
        <w:pStyle w:val="Bo-C1Content"/>
        <w:ind w:right="-25"/>
      </w:pPr>
      <w:r>
        <w:rPr>
          <w:cs/>
        </w:rPr>
        <w:t xml:space="preserve">ณ วันที่ </w:t>
      </w:r>
      <w:r w:rsidR="0057505D">
        <w:t>31</w:t>
      </w:r>
      <w:r>
        <w:rPr>
          <w:cs/>
        </w:rPr>
        <w:t xml:space="preserve"> </w:t>
      </w:r>
      <w:r w:rsidR="0057505D">
        <w:rPr>
          <w:rFonts w:hint="cs"/>
          <w:cs/>
        </w:rPr>
        <w:t>มีนาคม</w:t>
      </w:r>
      <w:r>
        <w:rPr>
          <w:cs/>
        </w:rPr>
        <w:t xml:space="preserve"> </w:t>
      </w:r>
      <w:r w:rsidR="0057505D">
        <w:rPr>
          <w:lang w:val="en-US"/>
        </w:rPr>
        <w:t>2565</w:t>
      </w:r>
      <w:r>
        <w:rPr>
          <w:cs/>
        </w:rPr>
        <w:t xml:space="preserve"> กลุ่มบริษัทและบริษัทมีหุ้นกู้ไม่มีประกัน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FC7A15">
        <w:t>3</w:t>
      </w:r>
      <w:r>
        <w:rPr>
          <w:cs/>
        </w:rPr>
        <w:t xml:space="preserve"> เดือน มูลค่ารวม</w:t>
      </w:r>
      <w:r w:rsidR="001C1DAF">
        <w:t xml:space="preserve"> 58,422 </w:t>
      </w:r>
      <w:r>
        <w:rPr>
          <w:cs/>
        </w:rPr>
        <w:t>ล้านบาท</w:t>
      </w:r>
      <w:r>
        <w:rPr>
          <w:rFonts w:hint="cs"/>
          <w:cs/>
        </w:rPr>
        <w:t xml:space="preserve"> </w:t>
      </w:r>
      <w:r>
        <w:rPr>
          <w:cs/>
        </w:rPr>
        <w:t xml:space="preserve">และ </w:t>
      </w:r>
      <w:r w:rsidR="001C1DAF" w:rsidRPr="001C1DAF">
        <w:t xml:space="preserve">43,709 </w:t>
      </w:r>
      <w:r>
        <w:rPr>
          <w:cs/>
        </w:rPr>
        <w:t xml:space="preserve">ล้านบาท ตามลำดับ </w:t>
      </w:r>
      <w:r w:rsidRPr="00383111">
        <w:rPr>
          <w:i/>
          <w:iCs/>
          <w:cs/>
        </w:rPr>
        <w:t>(</w:t>
      </w:r>
      <w:r w:rsidR="00FC7A15" w:rsidRPr="00383111">
        <w:rPr>
          <w:i/>
          <w:iCs/>
        </w:rPr>
        <w:t>31</w:t>
      </w:r>
      <w:r w:rsidRPr="00383111">
        <w:rPr>
          <w:i/>
          <w:iCs/>
          <w:cs/>
        </w:rPr>
        <w:t xml:space="preserve"> ธันวาคม </w:t>
      </w:r>
      <w:r w:rsidR="00F47DB8">
        <w:rPr>
          <w:i/>
          <w:iCs/>
        </w:rPr>
        <w:t>2564</w:t>
      </w:r>
      <w:r w:rsidRPr="00383111">
        <w:rPr>
          <w:i/>
          <w:iCs/>
          <w:cs/>
        </w:rPr>
        <w:t xml:space="preserve">: </w:t>
      </w:r>
      <w:r w:rsidR="005B6D91" w:rsidRPr="005B6D91">
        <w:rPr>
          <w:i/>
          <w:iCs/>
        </w:rPr>
        <w:t xml:space="preserve">63,244 </w:t>
      </w:r>
      <w:r w:rsidRPr="00383111">
        <w:rPr>
          <w:i/>
          <w:iCs/>
          <w:cs/>
        </w:rPr>
        <w:t xml:space="preserve">ล้านบาทและ </w:t>
      </w:r>
      <w:r w:rsidR="005B6D91" w:rsidRPr="005B6D91">
        <w:rPr>
          <w:i/>
          <w:iCs/>
        </w:rPr>
        <w:t xml:space="preserve">48,531 </w:t>
      </w:r>
      <w:r w:rsidRPr="00383111">
        <w:rPr>
          <w:i/>
          <w:iCs/>
          <w:cs/>
        </w:rPr>
        <w:t>ล้านบาท ตามลำดับ)</w:t>
      </w:r>
      <w:r>
        <w:rPr>
          <w:cs/>
        </w:rPr>
        <w:t xml:space="preserve"> ดังนี้</w:t>
      </w:r>
    </w:p>
    <w:p w14:paraId="59B6E329" w14:textId="77777777" w:rsidR="00B13F6A" w:rsidRPr="00B13F6A" w:rsidRDefault="00B13F6A" w:rsidP="00C563B2">
      <w:pPr>
        <w:pStyle w:val="Bo-C1Content"/>
        <w:ind w:right="-25"/>
        <w:rPr>
          <w:sz w:val="20"/>
          <w:szCs w:val="20"/>
          <w:cs/>
        </w:rPr>
      </w:pP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1637"/>
      </w:tblGrid>
      <w:tr w:rsidR="002E4D6A" w:rsidRPr="00744476" w14:paraId="435CFA7C" w14:textId="77777777" w:rsidTr="002E4D6A">
        <w:trPr>
          <w:tblHeader/>
        </w:trPr>
        <w:tc>
          <w:tcPr>
            <w:tcW w:w="2070" w:type="dxa"/>
          </w:tcPr>
          <w:p w14:paraId="77889CDC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093" w:type="dxa"/>
            <w:gridSpan w:val="9"/>
          </w:tcPr>
          <w:p w14:paraId="4DA162ED" w14:textId="2A6ADEA8" w:rsidR="002E4D6A" w:rsidRPr="00532769" w:rsidRDefault="002E4D6A" w:rsidP="002E4D6A">
            <w:pPr>
              <w:spacing w:line="240" w:lineRule="atLeast"/>
              <w:ind w:left="-115" w:right="-115" w:firstLine="17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2E4D6A" w:rsidRPr="00744476" w14:paraId="143B0D1B" w14:textId="77777777" w:rsidTr="002E4D6A">
        <w:trPr>
          <w:tblHeader/>
        </w:trPr>
        <w:tc>
          <w:tcPr>
            <w:tcW w:w="2070" w:type="dxa"/>
          </w:tcPr>
          <w:p w14:paraId="61023F76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5E58E42E" w14:textId="60C08AA5" w:rsidR="002E4D6A" w:rsidRDefault="0057505D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2E4D6A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  <w:r w:rsidR="002E4D6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236" w:type="dxa"/>
          </w:tcPr>
          <w:p w14:paraId="1336A104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31CBC3F0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71288B7A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37" w:type="dxa"/>
          </w:tcPr>
          <w:p w14:paraId="3B7BB77D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E4D6A" w:rsidRPr="00744476" w14:paraId="366226C2" w14:textId="77777777" w:rsidTr="002E4D6A">
        <w:trPr>
          <w:tblHeader/>
        </w:trPr>
        <w:tc>
          <w:tcPr>
            <w:tcW w:w="2070" w:type="dxa"/>
            <w:vAlign w:val="bottom"/>
          </w:tcPr>
          <w:p w14:paraId="3A416456" w14:textId="77777777" w:rsidR="002E4D6A" w:rsidRPr="00744476" w:rsidRDefault="002E4D6A" w:rsidP="008566B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1170" w:type="dxa"/>
          </w:tcPr>
          <w:p w14:paraId="63E8492A" w14:textId="77777777" w:rsidR="002E4D6A" w:rsidRPr="001E050E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614BB7F5" w14:textId="77777777" w:rsidR="002E4D6A" w:rsidRPr="00744476" w:rsidRDefault="002E4D6A" w:rsidP="004725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A4C0B9A" w14:textId="77777777" w:rsidR="002E4D6A" w:rsidRPr="001E050E" w:rsidRDefault="002E4D6A" w:rsidP="008566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7265DF5F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7A79AF19" w14:textId="77777777" w:rsidR="002E4D6A" w:rsidRPr="001E050E" w:rsidRDefault="002E4D6A" w:rsidP="008566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293F50A3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00956476" w14:textId="18060992" w:rsidR="002E4D6A" w:rsidRPr="00744476" w:rsidRDefault="002E4D6A" w:rsidP="000E10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E3BA960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37" w:type="dxa"/>
            <w:vAlign w:val="bottom"/>
          </w:tcPr>
          <w:p w14:paraId="257FE432" w14:textId="77777777" w:rsidR="002E4D6A" w:rsidRPr="00744476" w:rsidRDefault="002E4D6A" w:rsidP="008566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2E4D6A" w:rsidRPr="00744476" w14:paraId="45786E4A" w14:textId="77777777" w:rsidTr="002E4D6A">
        <w:trPr>
          <w:tblHeader/>
        </w:trPr>
        <w:tc>
          <w:tcPr>
            <w:tcW w:w="2070" w:type="dxa"/>
          </w:tcPr>
          <w:p w14:paraId="6E75BD16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4ED69E8E" w14:textId="77777777" w:rsidR="002E4D6A" w:rsidRPr="00532769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1A8D8C60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434F00BD" w14:textId="00ECB338" w:rsidR="002E4D6A" w:rsidRPr="00744476" w:rsidRDefault="000E106B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48DC1F89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37" w:type="dxa"/>
          </w:tcPr>
          <w:p w14:paraId="3FB2B28C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B6D91" w:rsidRPr="00744476" w14:paraId="317950A6" w14:textId="77777777" w:rsidTr="002E4D6A">
        <w:tc>
          <w:tcPr>
            <w:tcW w:w="2070" w:type="dxa"/>
          </w:tcPr>
          <w:p w14:paraId="0EDEA514" w14:textId="0D3B6C08" w:rsidR="005B6D91" w:rsidRPr="005B6D91" w:rsidRDefault="005B6D91" w:rsidP="005B6D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 w:hint="cs"/>
                <w:sz w:val="27"/>
                <w:szCs w:val="27"/>
                <w:lang w:val="en-US"/>
              </w:rPr>
              <w:t>5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สิงหาคม </w:t>
            </w:r>
            <w:r w:rsidRPr="005B6D91">
              <w:rPr>
                <w:rFonts w:ascii="Angsana New" w:hAnsi="Angsana New" w:hint="cs"/>
                <w:sz w:val="27"/>
                <w:szCs w:val="27"/>
                <w:lang w:val="en-US"/>
              </w:rPr>
              <w:t>2558</w:t>
            </w:r>
          </w:p>
        </w:tc>
        <w:tc>
          <w:tcPr>
            <w:tcW w:w="1170" w:type="dxa"/>
            <w:shd w:val="clear" w:color="auto" w:fill="auto"/>
          </w:tcPr>
          <w:p w14:paraId="52A835AA" w14:textId="5E6B6C1B" w:rsidR="005B6D91" w:rsidRPr="00744476" w:rsidRDefault="00AD0B60" w:rsidP="005B6D91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3,743,000</w:t>
            </w:r>
          </w:p>
        </w:tc>
        <w:tc>
          <w:tcPr>
            <w:tcW w:w="270" w:type="dxa"/>
            <w:shd w:val="clear" w:color="auto" w:fill="auto"/>
          </w:tcPr>
          <w:p w14:paraId="1A1F9499" w14:textId="77777777" w:rsidR="005B6D91" w:rsidRPr="00744476" w:rsidRDefault="005B6D91" w:rsidP="005B6D9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948341" w14:textId="58B2692E" w:rsidR="005B6D91" w:rsidRPr="00744476" w:rsidRDefault="00AD0B60" w:rsidP="005B6D9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7C2E02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FDAA97" w14:textId="291AF455" w:rsidR="005B6D91" w:rsidRPr="00744476" w:rsidRDefault="009B0EE7" w:rsidP="005B6D91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3,743,000</w:t>
            </w:r>
          </w:p>
        </w:tc>
        <w:tc>
          <w:tcPr>
            <w:tcW w:w="236" w:type="dxa"/>
          </w:tcPr>
          <w:p w14:paraId="60862E9B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6B6E2A7" w14:textId="2E1934DD" w:rsidR="005B6D91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20</w:t>
            </w:r>
          </w:p>
        </w:tc>
        <w:tc>
          <w:tcPr>
            <w:tcW w:w="236" w:type="dxa"/>
          </w:tcPr>
          <w:p w14:paraId="0121DB31" w14:textId="77777777" w:rsidR="005B6D91" w:rsidRPr="00744476" w:rsidRDefault="005B6D91" w:rsidP="005B6D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0AE294F6" w14:textId="180DD7EE" w:rsidR="005B6D91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5B6D91" w:rsidRPr="00744476" w14:paraId="64EF654F" w14:textId="77777777" w:rsidTr="002E4D6A">
        <w:tc>
          <w:tcPr>
            <w:tcW w:w="2070" w:type="dxa"/>
          </w:tcPr>
          <w:p w14:paraId="72AABD76" w14:textId="03CEDDAF" w:rsidR="005B6D91" w:rsidRPr="005B6D91" w:rsidRDefault="005B6D91" w:rsidP="005B6D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เมษายน </w:t>
            </w:r>
            <w:r w:rsidRPr="005B6D91">
              <w:rPr>
                <w:rFonts w:ascii="Angsana New" w:hAnsi="Angsana New" w:hint="cs"/>
                <w:sz w:val="27"/>
                <w:szCs w:val="27"/>
                <w:lang w:val="en-US"/>
              </w:rPr>
              <w:t>2559</w:t>
            </w:r>
          </w:p>
        </w:tc>
        <w:tc>
          <w:tcPr>
            <w:tcW w:w="1170" w:type="dxa"/>
            <w:shd w:val="clear" w:color="auto" w:fill="auto"/>
          </w:tcPr>
          <w:p w14:paraId="2CE5196F" w14:textId="5A1F26AB" w:rsidR="005B6D91" w:rsidRDefault="00AD0B60" w:rsidP="00AD0B60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0D87B8" w14:textId="77777777" w:rsidR="005B6D91" w:rsidRPr="00744476" w:rsidRDefault="005B6D91" w:rsidP="005B6D9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1C9A39" w14:textId="4C5C1287" w:rsidR="005B6D91" w:rsidRDefault="00AD0B60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2,640,500</w:t>
            </w:r>
          </w:p>
        </w:tc>
        <w:tc>
          <w:tcPr>
            <w:tcW w:w="270" w:type="dxa"/>
            <w:shd w:val="clear" w:color="auto" w:fill="auto"/>
          </w:tcPr>
          <w:p w14:paraId="0A556AA1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E867E0" w14:textId="63527166" w:rsidR="005B6D91" w:rsidRDefault="009B0EE7" w:rsidP="005B6D91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2,640,500</w:t>
            </w:r>
          </w:p>
        </w:tc>
        <w:tc>
          <w:tcPr>
            <w:tcW w:w="236" w:type="dxa"/>
          </w:tcPr>
          <w:p w14:paraId="33E5B77F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EBD42AE" w14:textId="37399BDF" w:rsidR="005B6D91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4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80</w:t>
            </w:r>
          </w:p>
        </w:tc>
        <w:tc>
          <w:tcPr>
            <w:tcW w:w="236" w:type="dxa"/>
          </w:tcPr>
          <w:p w14:paraId="0DB3C1E4" w14:textId="77777777" w:rsidR="005B6D91" w:rsidRPr="00744476" w:rsidRDefault="005B6D91" w:rsidP="005B6D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4421EF8A" w14:textId="381D7EDF" w:rsidR="005B6D91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5B6D91" w:rsidRPr="00744476" w14:paraId="57E0E174" w14:textId="77777777" w:rsidTr="002E4D6A">
        <w:tc>
          <w:tcPr>
            <w:tcW w:w="2070" w:type="dxa"/>
          </w:tcPr>
          <w:p w14:paraId="31626880" w14:textId="09D940E5" w:rsidR="005B6D91" w:rsidRPr="005B6D91" w:rsidRDefault="005B6D91" w:rsidP="005B6D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11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4AA7B704" w14:textId="3274D696" w:rsidR="005B6D91" w:rsidRDefault="00AD0B60" w:rsidP="00AD0B60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2,820,000</w:t>
            </w:r>
          </w:p>
        </w:tc>
        <w:tc>
          <w:tcPr>
            <w:tcW w:w="270" w:type="dxa"/>
            <w:shd w:val="clear" w:color="auto" w:fill="auto"/>
          </w:tcPr>
          <w:p w14:paraId="1F24EC1F" w14:textId="77777777" w:rsidR="005B6D91" w:rsidRPr="00744476" w:rsidRDefault="005B6D91" w:rsidP="005B6D9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8328AB" w14:textId="033F92D3" w:rsidR="005B6D91" w:rsidRDefault="00AD0B60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BC05EE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3C652F" w14:textId="0915A48D" w:rsidR="005B6D91" w:rsidRDefault="009B0EE7" w:rsidP="005B6D91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2,820,000</w:t>
            </w:r>
          </w:p>
        </w:tc>
        <w:tc>
          <w:tcPr>
            <w:tcW w:w="236" w:type="dxa"/>
          </w:tcPr>
          <w:p w14:paraId="2002A13B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FF01027" w14:textId="3A67F16A" w:rsidR="005B6D91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3.90</w:t>
            </w:r>
          </w:p>
        </w:tc>
        <w:tc>
          <w:tcPr>
            <w:tcW w:w="236" w:type="dxa"/>
          </w:tcPr>
          <w:p w14:paraId="57A87917" w14:textId="77777777" w:rsidR="005B6D91" w:rsidRPr="00744476" w:rsidRDefault="005B6D91" w:rsidP="005B6D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53A47C9" w14:textId="40A53245" w:rsidR="005B6D91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6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5B6D91" w:rsidRPr="00744476" w14:paraId="305E38AF" w14:textId="77777777" w:rsidTr="002E4D6A">
        <w:tc>
          <w:tcPr>
            <w:tcW w:w="2070" w:type="dxa"/>
          </w:tcPr>
          <w:p w14:paraId="31F391EA" w14:textId="7AA6701B" w:rsidR="005B6D91" w:rsidRPr="005B6D91" w:rsidRDefault="005B6D91" w:rsidP="005B6D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11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24AB2530" w14:textId="4758F555" w:rsidR="005B6D91" w:rsidRDefault="00AD0B60" w:rsidP="005B6D9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BE5995" w14:textId="77777777" w:rsidR="005B6D91" w:rsidRPr="00744476" w:rsidRDefault="005B6D91" w:rsidP="005B6D9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7F9D58" w14:textId="772E75B7" w:rsidR="005B6D91" w:rsidRDefault="00AD0B60" w:rsidP="005B6D91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70" w:type="dxa"/>
            <w:shd w:val="clear" w:color="auto" w:fill="auto"/>
          </w:tcPr>
          <w:p w14:paraId="2BC4083F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7D131C" w14:textId="7F33CFD8" w:rsidR="005B6D91" w:rsidRDefault="009B0EE7" w:rsidP="005B6D91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36" w:type="dxa"/>
          </w:tcPr>
          <w:p w14:paraId="4B52D1D1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348250E" w14:textId="1C8654D7" w:rsidR="005B6D91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4.90</w:t>
            </w:r>
          </w:p>
        </w:tc>
        <w:tc>
          <w:tcPr>
            <w:tcW w:w="236" w:type="dxa"/>
          </w:tcPr>
          <w:p w14:paraId="41C253AA" w14:textId="77777777" w:rsidR="005B6D91" w:rsidRPr="00744476" w:rsidRDefault="005B6D91" w:rsidP="005B6D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571088D5" w14:textId="6871726D" w:rsidR="005B6D91" w:rsidRPr="00FC7A15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6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9B0EE7" w:rsidRPr="00744476" w14:paraId="180F5144" w14:textId="77777777" w:rsidTr="002E4D6A">
        <w:tc>
          <w:tcPr>
            <w:tcW w:w="2070" w:type="dxa"/>
          </w:tcPr>
          <w:p w14:paraId="3B421275" w14:textId="5E27C620" w:rsidR="009B0EE7" w:rsidRPr="005B6D91" w:rsidRDefault="009B0EE7" w:rsidP="009B0EE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9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56AF5600" w14:textId="052C7822" w:rsidR="009B0EE7" w:rsidRDefault="009B0EE7" w:rsidP="009B0EE7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1F832AA6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07E452" w14:textId="4C66E13F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CED23C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644DB1" w14:textId="5A69AECB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27056FEB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6A36470" w14:textId="633FB3E2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36" w:type="dxa"/>
          </w:tcPr>
          <w:p w14:paraId="1550DCE7" w14:textId="77777777" w:rsidR="009B0EE7" w:rsidRPr="00744476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5A3756F1" w14:textId="1DE4E1B6" w:rsidR="009B0EE7" w:rsidRPr="00FC7A15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 </w:t>
            </w: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9B0EE7" w:rsidRPr="00744476" w14:paraId="3489389F" w14:textId="77777777" w:rsidTr="002E4D6A">
        <w:tc>
          <w:tcPr>
            <w:tcW w:w="2070" w:type="dxa"/>
          </w:tcPr>
          <w:p w14:paraId="058835BC" w14:textId="36E89F74" w:rsidR="009B0EE7" w:rsidRPr="005B6D91" w:rsidRDefault="009B0EE7" w:rsidP="009B0EE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16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มกราคม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98A3660" w14:textId="45F9805C" w:rsidR="009B0EE7" w:rsidRDefault="009B0EE7" w:rsidP="009B0EE7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4,382,700</w:t>
            </w:r>
          </w:p>
        </w:tc>
        <w:tc>
          <w:tcPr>
            <w:tcW w:w="270" w:type="dxa"/>
            <w:shd w:val="clear" w:color="auto" w:fill="auto"/>
          </w:tcPr>
          <w:p w14:paraId="5654DE03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D5EA77" w14:textId="21DBF9CB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9094BE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A74219" w14:textId="236394FD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4,382,700</w:t>
            </w:r>
          </w:p>
        </w:tc>
        <w:tc>
          <w:tcPr>
            <w:tcW w:w="236" w:type="dxa"/>
          </w:tcPr>
          <w:p w14:paraId="3D9F8356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B7E544F" w14:textId="70B3B936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3.50</w:t>
            </w:r>
          </w:p>
        </w:tc>
        <w:tc>
          <w:tcPr>
            <w:tcW w:w="236" w:type="dxa"/>
          </w:tcPr>
          <w:p w14:paraId="28751AEA" w14:textId="77777777" w:rsidR="009B0EE7" w:rsidRPr="00744476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2F965009" w14:textId="39D5525D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F2D0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</w:tr>
      <w:tr w:rsidR="009B0EE7" w:rsidRPr="00744476" w14:paraId="384D5CF3" w14:textId="77777777" w:rsidTr="002E4D6A">
        <w:tc>
          <w:tcPr>
            <w:tcW w:w="2070" w:type="dxa"/>
          </w:tcPr>
          <w:p w14:paraId="6AE818D7" w14:textId="1539F937" w:rsidR="009B0EE7" w:rsidRPr="005B6D91" w:rsidRDefault="009B0EE7" w:rsidP="009B0EE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2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073E1557" w14:textId="0FBE2297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C54FD8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94F5DF" w14:textId="57EFFA12" w:rsidR="009B0EE7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70" w:type="dxa"/>
            <w:shd w:val="clear" w:color="auto" w:fill="auto"/>
          </w:tcPr>
          <w:p w14:paraId="34A95523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33F38F" w14:textId="3A804FE8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36" w:type="dxa"/>
          </w:tcPr>
          <w:p w14:paraId="6713989A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5D23C1C" w14:textId="47C59C77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4.25</w:t>
            </w:r>
          </w:p>
        </w:tc>
        <w:tc>
          <w:tcPr>
            <w:tcW w:w="236" w:type="dxa"/>
          </w:tcPr>
          <w:p w14:paraId="1D58FB28" w14:textId="77777777" w:rsidR="009B0EE7" w:rsidRPr="00744476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9A7E01B" w14:textId="0310638A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F2D0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Pr="001F2D0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9B0EE7" w:rsidRPr="00744476" w14:paraId="5E3497C4" w14:textId="77777777" w:rsidTr="002E4D6A">
        <w:tc>
          <w:tcPr>
            <w:tcW w:w="2070" w:type="dxa"/>
          </w:tcPr>
          <w:p w14:paraId="3C21E031" w14:textId="6C1A5ED0" w:rsidR="009B0EE7" w:rsidRPr="005B6D91" w:rsidRDefault="009B0EE7" w:rsidP="009B0EE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19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6FD17C4" w14:textId="0C41B42E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85A31A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CF01AB" w14:textId="42848CAD" w:rsidR="009B0EE7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3,789,600</w:t>
            </w:r>
          </w:p>
        </w:tc>
        <w:tc>
          <w:tcPr>
            <w:tcW w:w="270" w:type="dxa"/>
            <w:shd w:val="clear" w:color="auto" w:fill="auto"/>
          </w:tcPr>
          <w:p w14:paraId="43800C9C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709085" w14:textId="67863851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3,789,600</w:t>
            </w:r>
          </w:p>
        </w:tc>
        <w:tc>
          <w:tcPr>
            <w:tcW w:w="236" w:type="dxa"/>
          </w:tcPr>
          <w:p w14:paraId="5364FB9B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4155979" w14:textId="26C76499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3.90</w:t>
            </w:r>
          </w:p>
        </w:tc>
        <w:tc>
          <w:tcPr>
            <w:tcW w:w="236" w:type="dxa"/>
          </w:tcPr>
          <w:p w14:paraId="221673F1" w14:textId="77777777" w:rsidR="009B0EE7" w:rsidRPr="00744476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526A9720" w14:textId="4A6B15A7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F2D0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Pr="001F2D0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9B0EE7" w:rsidRPr="00744476" w14:paraId="12A3038E" w14:textId="77777777" w:rsidTr="002E4D6A">
        <w:tc>
          <w:tcPr>
            <w:tcW w:w="2070" w:type="dxa"/>
          </w:tcPr>
          <w:p w14:paraId="78E1798B" w14:textId="4DF6DEA3" w:rsidR="009B0EE7" w:rsidRPr="005B6D91" w:rsidRDefault="009B0EE7" w:rsidP="009B0EE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5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8D8FC55" w14:textId="742531E1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25B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55409D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9CAAEA" w14:textId="377D53A6" w:rsidR="009B0EE7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70" w:type="dxa"/>
            <w:shd w:val="clear" w:color="auto" w:fill="auto"/>
          </w:tcPr>
          <w:p w14:paraId="3155B1B8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8FAA19" w14:textId="232B6EBE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36" w:type="dxa"/>
          </w:tcPr>
          <w:p w14:paraId="057D5B26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51E8105" w14:textId="092A90DF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4.25</w:t>
            </w:r>
          </w:p>
        </w:tc>
        <w:tc>
          <w:tcPr>
            <w:tcW w:w="236" w:type="dxa"/>
          </w:tcPr>
          <w:p w14:paraId="6E4869D7" w14:textId="77777777" w:rsidR="009B0EE7" w:rsidRPr="00744476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6B1152D1" w14:textId="41046F63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1F2D0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</w:tr>
      <w:tr w:rsidR="009B0EE7" w:rsidRPr="00744476" w14:paraId="63ACD443" w14:textId="77777777" w:rsidTr="002E4D6A">
        <w:tc>
          <w:tcPr>
            <w:tcW w:w="2070" w:type="dxa"/>
          </w:tcPr>
          <w:p w14:paraId="67CB1EA1" w14:textId="12C7E93C" w:rsidR="009B0EE7" w:rsidRPr="005B6D91" w:rsidRDefault="009B0EE7" w:rsidP="009B0EE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5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10922EE" w14:textId="51F77C06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25B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8DD2D7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DE356E" w14:textId="5C208208" w:rsidR="009B0EE7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70" w:type="dxa"/>
            <w:shd w:val="clear" w:color="auto" w:fill="auto"/>
          </w:tcPr>
          <w:p w14:paraId="3CB4A70F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79CC14" w14:textId="54443767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36" w:type="dxa"/>
          </w:tcPr>
          <w:p w14:paraId="50970F1B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E2B51C1" w14:textId="62320187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4.50</w:t>
            </w:r>
          </w:p>
        </w:tc>
        <w:tc>
          <w:tcPr>
            <w:tcW w:w="236" w:type="dxa"/>
          </w:tcPr>
          <w:p w14:paraId="6EEC35DF" w14:textId="77777777" w:rsidR="009B0EE7" w:rsidRPr="00744476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6DBA744" w14:textId="33718CB5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1F2D0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</w:tr>
      <w:tr w:rsidR="009B0EE7" w:rsidRPr="00744476" w14:paraId="4D228953" w14:textId="77777777" w:rsidTr="002E4D6A">
        <w:tc>
          <w:tcPr>
            <w:tcW w:w="2070" w:type="dxa"/>
          </w:tcPr>
          <w:p w14:paraId="6F690839" w14:textId="389000A9" w:rsidR="009B0EE7" w:rsidRPr="005B6D91" w:rsidRDefault="009B0EE7" w:rsidP="009B0EE7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4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มีนาคม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2B6D6F9D" w14:textId="1E5DD29D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25B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5FAC15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597780" w14:textId="7B712BD1" w:rsidR="009B0EE7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04A231F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3229E4" w14:textId="580E5617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4A7DCA32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6C2CD1C" w14:textId="4149E054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4.15</w:t>
            </w:r>
          </w:p>
        </w:tc>
        <w:tc>
          <w:tcPr>
            <w:tcW w:w="236" w:type="dxa"/>
          </w:tcPr>
          <w:p w14:paraId="0A438910" w14:textId="77777777" w:rsidR="009B0EE7" w:rsidRPr="00744476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5BEDCEC7" w14:textId="4A2FD23A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4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ปี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3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9B0EE7" w:rsidRPr="00744476" w14:paraId="4F9F14CF" w14:textId="77777777" w:rsidTr="002E4D6A">
        <w:tc>
          <w:tcPr>
            <w:tcW w:w="2070" w:type="dxa"/>
          </w:tcPr>
          <w:p w14:paraId="1C612810" w14:textId="0776340E" w:rsidR="009B0EE7" w:rsidRPr="005B6D91" w:rsidRDefault="009B0EE7" w:rsidP="009B0EE7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เมษายน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64AC148" w14:textId="1065A21C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25B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E5CE56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297149" w14:textId="4113F607" w:rsidR="009B0EE7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BEBF8A1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ADFCAC" w14:textId="39098ADF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3BC33790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B376A6D" w14:textId="27A0E180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3.50</w:t>
            </w:r>
          </w:p>
        </w:tc>
        <w:tc>
          <w:tcPr>
            <w:tcW w:w="236" w:type="dxa"/>
          </w:tcPr>
          <w:p w14:paraId="27FAACA5" w14:textId="77777777" w:rsidR="009B0EE7" w:rsidRPr="00744476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56BDEFA3" w14:textId="61F7AA96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2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ปี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9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9B0EE7" w:rsidRPr="00744476" w14:paraId="42DFB94C" w14:textId="77777777" w:rsidTr="002E4D6A">
        <w:tc>
          <w:tcPr>
            <w:tcW w:w="2070" w:type="dxa"/>
          </w:tcPr>
          <w:p w14:paraId="30A73794" w14:textId="5CB7BCB3" w:rsidR="009B0EE7" w:rsidRPr="005B6D91" w:rsidRDefault="009B0EE7" w:rsidP="009B0EE7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10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มิถุนายน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A0C0741" w14:textId="2608D42E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25B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7EFDF6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E1ACCB" w14:textId="2BAA37D4" w:rsidR="009B0EE7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70AECD32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D02F51D" w14:textId="3E2150AC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758266C6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6ADA2E8" w14:textId="75583A72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3.00</w:t>
            </w:r>
          </w:p>
        </w:tc>
        <w:tc>
          <w:tcPr>
            <w:tcW w:w="236" w:type="dxa"/>
          </w:tcPr>
          <w:p w14:paraId="6E4F6430" w14:textId="77777777" w:rsidR="009B0EE7" w:rsidRPr="00744476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6C37155" w14:textId="54C70E37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2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ปี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6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9B0EE7" w:rsidRPr="00744476" w14:paraId="766118EF" w14:textId="77777777" w:rsidTr="002E4D6A">
        <w:tc>
          <w:tcPr>
            <w:tcW w:w="2070" w:type="dxa"/>
          </w:tcPr>
          <w:p w14:paraId="04111E09" w14:textId="0FCF0109" w:rsidR="009B0EE7" w:rsidRPr="005B6D91" w:rsidRDefault="009B0EE7" w:rsidP="009B0EE7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8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ตุลาคม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FB9E509" w14:textId="3BC0B18B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25B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9452BA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3675DA" w14:textId="2B8DF145" w:rsidR="009B0EE7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3,581,200</w:t>
            </w:r>
          </w:p>
        </w:tc>
        <w:tc>
          <w:tcPr>
            <w:tcW w:w="270" w:type="dxa"/>
            <w:shd w:val="clear" w:color="auto" w:fill="auto"/>
          </w:tcPr>
          <w:p w14:paraId="6653DC39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34611B" w14:textId="1F20B126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3,581,200</w:t>
            </w:r>
          </w:p>
        </w:tc>
        <w:tc>
          <w:tcPr>
            <w:tcW w:w="236" w:type="dxa"/>
          </w:tcPr>
          <w:p w14:paraId="067E1FF4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F9C90A2" w14:textId="737935E9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3.55</w:t>
            </w:r>
          </w:p>
        </w:tc>
        <w:tc>
          <w:tcPr>
            <w:tcW w:w="236" w:type="dxa"/>
          </w:tcPr>
          <w:p w14:paraId="24656B26" w14:textId="77777777" w:rsidR="009B0EE7" w:rsidRPr="00744476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61CC518A" w14:textId="0C1614FF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4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ปี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6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9B0EE7" w:rsidRPr="00744476" w14:paraId="16874C7D" w14:textId="77777777" w:rsidTr="002E4D6A">
        <w:tc>
          <w:tcPr>
            <w:tcW w:w="2070" w:type="dxa"/>
          </w:tcPr>
          <w:p w14:paraId="75BF4D31" w14:textId="1367803A" w:rsidR="009B0EE7" w:rsidRPr="005B6D91" w:rsidRDefault="009B0EE7" w:rsidP="009B0EE7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8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ตุลาคม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7015580" w14:textId="6A67EA40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25B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39DD5A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ED94F8" w14:textId="0E27D469" w:rsidR="009B0EE7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4478CEAD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9DA1DB" w14:textId="4438D067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F5734AF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F8D0D85" w14:textId="46303D19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3.70</w:t>
            </w:r>
          </w:p>
        </w:tc>
        <w:tc>
          <w:tcPr>
            <w:tcW w:w="236" w:type="dxa"/>
          </w:tcPr>
          <w:p w14:paraId="514C6907" w14:textId="77777777" w:rsidR="009B0EE7" w:rsidRPr="00744476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B6616D8" w14:textId="43A4C658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4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ปี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11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9B0EE7" w:rsidRPr="00744476" w14:paraId="389C9C44" w14:textId="77777777" w:rsidTr="002E4D6A">
        <w:tc>
          <w:tcPr>
            <w:tcW w:w="2070" w:type="dxa"/>
          </w:tcPr>
          <w:p w14:paraId="64C28600" w14:textId="04AEEF44" w:rsidR="009B0EE7" w:rsidRPr="005B6D91" w:rsidRDefault="009B0EE7" w:rsidP="009B0EE7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12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59B9C39" w14:textId="2F928167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25B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C4F19B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7571F1" w14:textId="78234AA7" w:rsidR="009B0EE7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4FA111F4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3A8A97" w14:textId="529FD1D7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</w:tcPr>
          <w:p w14:paraId="6DE3B199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3212667" w14:textId="2359E4C7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3.55</w:t>
            </w:r>
          </w:p>
        </w:tc>
        <w:tc>
          <w:tcPr>
            <w:tcW w:w="236" w:type="dxa"/>
          </w:tcPr>
          <w:p w14:paraId="39CB25F2" w14:textId="77777777" w:rsidR="009B0EE7" w:rsidRPr="00744476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417B774D" w14:textId="4AAA72B8" w:rsidR="009B0EE7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4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ปี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3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2E4D6A" w:rsidRPr="00744476" w14:paraId="37865EA3" w14:textId="77777777" w:rsidTr="002E4D6A">
        <w:tc>
          <w:tcPr>
            <w:tcW w:w="2070" w:type="dxa"/>
          </w:tcPr>
          <w:p w14:paraId="0EC917B4" w14:textId="77777777" w:rsidR="002E4D6A" w:rsidRPr="005B6D91" w:rsidRDefault="002E4D6A" w:rsidP="00472594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5B6D9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999DC8" w14:textId="6F8B93CF" w:rsidR="002E4D6A" w:rsidRPr="0018344E" w:rsidRDefault="00AD0B60" w:rsidP="00472594">
            <w:pPr>
              <w:tabs>
                <w:tab w:val="decimal" w:pos="950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14,945,700</w:t>
            </w:r>
          </w:p>
        </w:tc>
        <w:tc>
          <w:tcPr>
            <w:tcW w:w="270" w:type="dxa"/>
            <w:shd w:val="clear" w:color="auto" w:fill="auto"/>
          </w:tcPr>
          <w:p w14:paraId="2F46EB4E" w14:textId="77777777" w:rsidR="002E4D6A" w:rsidRPr="0018344E" w:rsidRDefault="002E4D6A" w:rsidP="0047259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BDED85" w14:textId="5A21EFE0" w:rsidR="002E4D6A" w:rsidRPr="00721122" w:rsidRDefault="0042730C" w:rsidP="00472594">
            <w:pPr>
              <w:tabs>
                <w:tab w:val="decimal" w:pos="886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43,475,900</w:t>
            </w:r>
          </w:p>
        </w:tc>
        <w:tc>
          <w:tcPr>
            <w:tcW w:w="270" w:type="dxa"/>
            <w:shd w:val="clear" w:color="auto" w:fill="auto"/>
          </w:tcPr>
          <w:p w14:paraId="674DED84" w14:textId="77777777" w:rsidR="002E4D6A" w:rsidRPr="00721122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DD7DE" w14:textId="7AD66173" w:rsidR="002E4D6A" w:rsidRPr="00704D34" w:rsidRDefault="009B0EE7" w:rsidP="00704D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58,421,600</w:t>
            </w:r>
          </w:p>
        </w:tc>
        <w:tc>
          <w:tcPr>
            <w:tcW w:w="236" w:type="dxa"/>
          </w:tcPr>
          <w:p w14:paraId="496F1D3D" w14:textId="77777777" w:rsidR="002E4D6A" w:rsidRPr="005964F0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14" w:type="dxa"/>
          </w:tcPr>
          <w:p w14:paraId="46C192D6" w14:textId="77777777" w:rsidR="002E4D6A" w:rsidRPr="005964F0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36" w:type="dxa"/>
          </w:tcPr>
          <w:p w14:paraId="0B2B083E" w14:textId="77777777" w:rsidR="002E4D6A" w:rsidRPr="005964F0" w:rsidRDefault="002E4D6A" w:rsidP="004725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37" w:type="dxa"/>
          </w:tcPr>
          <w:p w14:paraId="0CE7E69A" w14:textId="77777777" w:rsidR="002E4D6A" w:rsidRPr="005964F0" w:rsidRDefault="002E4D6A" w:rsidP="002E4D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7EF65D48" w14:textId="77777777" w:rsidR="00C169A6" w:rsidRDefault="00C169A6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1654"/>
      </w:tblGrid>
      <w:tr w:rsidR="002E4D6A" w:rsidRPr="00532769" w14:paraId="5AC0CE34" w14:textId="77777777" w:rsidTr="002E4D6A">
        <w:trPr>
          <w:tblHeader/>
        </w:trPr>
        <w:tc>
          <w:tcPr>
            <w:tcW w:w="2070" w:type="dxa"/>
          </w:tcPr>
          <w:p w14:paraId="488D9328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10" w:type="dxa"/>
            <w:gridSpan w:val="9"/>
          </w:tcPr>
          <w:p w14:paraId="3A90A96F" w14:textId="0BDC8C83" w:rsidR="002E4D6A" w:rsidRPr="00532769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4D6A" w:rsidRPr="00744476" w14:paraId="7D5E722E" w14:textId="77777777" w:rsidTr="002E4D6A">
        <w:trPr>
          <w:tblHeader/>
        </w:trPr>
        <w:tc>
          <w:tcPr>
            <w:tcW w:w="2070" w:type="dxa"/>
          </w:tcPr>
          <w:p w14:paraId="31B39AA6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6FAF2FA1" w14:textId="206397CD" w:rsidR="002E4D6A" w:rsidRDefault="0057505D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2E4D6A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  <w:r w:rsidR="002E4D6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236" w:type="dxa"/>
          </w:tcPr>
          <w:p w14:paraId="2EC3218F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0EEB3E59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71C3962D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77651EE0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E4D6A" w:rsidRPr="00744476" w14:paraId="50E05FD3" w14:textId="77777777" w:rsidTr="002E4D6A">
        <w:trPr>
          <w:tblHeader/>
        </w:trPr>
        <w:tc>
          <w:tcPr>
            <w:tcW w:w="2070" w:type="dxa"/>
            <w:vAlign w:val="bottom"/>
          </w:tcPr>
          <w:p w14:paraId="2B4F43D3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1170" w:type="dxa"/>
          </w:tcPr>
          <w:p w14:paraId="2D66A20E" w14:textId="77777777" w:rsidR="002E4D6A" w:rsidRPr="001E050E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5563AF54" w14:textId="77777777" w:rsidR="002E4D6A" w:rsidRPr="00744476" w:rsidRDefault="002E4D6A" w:rsidP="004725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C4A04DA" w14:textId="77777777" w:rsidR="002E4D6A" w:rsidRPr="001E050E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6EA90924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65D0A449" w14:textId="77777777" w:rsidR="002E4D6A" w:rsidRPr="001E050E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103B6841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780E28AC" w14:textId="722EEB97" w:rsidR="002E4D6A" w:rsidRPr="00744476" w:rsidRDefault="002E4D6A" w:rsidP="003831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523B4E29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  <w:vAlign w:val="bottom"/>
          </w:tcPr>
          <w:p w14:paraId="48326884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2E4D6A" w:rsidRPr="00744476" w14:paraId="604A4991" w14:textId="77777777" w:rsidTr="002E4D6A">
        <w:trPr>
          <w:tblHeader/>
        </w:trPr>
        <w:tc>
          <w:tcPr>
            <w:tcW w:w="2070" w:type="dxa"/>
          </w:tcPr>
          <w:p w14:paraId="4AC9139E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276B765B" w14:textId="77777777" w:rsidR="002E4D6A" w:rsidRPr="00532769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60A83761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30617887" w14:textId="5A671CEC" w:rsidR="002E4D6A" w:rsidRPr="00744476" w:rsidRDefault="00383111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2659A94A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58C031FB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B6D91" w14:paraId="2CD20F15" w14:textId="77777777" w:rsidTr="002E4D6A">
        <w:tc>
          <w:tcPr>
            <w:tcW w:w="2070" w:type="dxa"/>
          </w:tcPr>
          <w:p w14:paraId="64BD3A4D" w14:textId="6A7AF07E" w:rsidR="005B6D91" w:rsidRPr="005B6D91" w:rsidRDefault="005B6D91" w:rsidP="005B6D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5B6D9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สิงหาคม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2558</w:t>
            </w:r>
          </w:p>
        </w:tc>
        <w:tc>
          <w:tcPr>
            <w:tcW w:w="1170" w:type="dxa"/>
            <w:shd w:val="clear" w:color="auto" w:fill="auto"/>
          </w:tcPr>
          <w:p w14:paraId="2E88758B" w14:textId="195BEE1D" w:rsidR="005B6D91" w:rsidRDefault="00B47060" w:rsidP="005B6D91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70" w:type="dxa"/>
            <w:shd w:val="clear" w:color="auto" w:fill="auto"/>
          </w:tcPr>
          <w:p w14:paraId="44122AC4" w14:textId="77777777" w:rsidR="005B6D91" w:rsidRPr="00744476" w:rsidRDefault="005B6D91" w:rsidP="005B6D9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FF6FCF" w14:textId="5886F980" w:rsidR="005B6D91" w:rsidRDefault="00360E4D" w:rsidP="005B6D9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70FA10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363BEA" w14:textId="42AEE233" w:rsidR="005B6D91" w:rsidRPr="00744476" w:rsidRDefault="00347934" w:rsidP="005B6D91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36" w:type="dxa"/>
          </w:tcPr>
          <w:p w14:paraId="15A53C7A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F0DDE32" w14:textId="461C1A65" w:rsidR="005B6D91" w:rsidRDefault="00347934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5.20</w:t>
            </w:r>
          </w:p>
        </w:tc>
        <w:tc>
          <w:tcPr>
            <w:tcW w:w="236" w:type="dxa"/>
          </w:tcPr>
          <w:p w14:paraId="5212281D" w14:textId="77777777" w:rsidR="005B6D91" w:rsidRPr="00744476" w:rsidRDefault="005B6D91" w:rsidP="005B6D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1D99B56E" w14:textId="2118D8EB" w:rsidR="005B6D91" w:rsidRDefault="0070625B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7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5B6D91" w14:paraId="2C06926D" w14:textId="77777777" w:rsidTr="002E4D6A">
        <w:tc>
          <w:tcPr>
            <w:tcW w:w="2070" w:type="dxa"/>
          </w:tcPr>
          <w:p w14:paraId="11997578" w14:textId="09691068" w:rsidR="005B6D91" w:rsidRPr="005B6D91" w:rsidRDefault="005B6D91" w:rsidP="005B6D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5B6D9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เมษายน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2559</w:t>
            </w:r>
          </w:p>
        </w:tc>
        <w:tc>
          <w:tcPr>
            <w:tcW w:w="1170" w:type="dxa"/>
            <w:shd w:val="clear" w:color="auto" w:fill="auto"/>
          </w:tcPr>
          <w:p w14:paraId="0C6EC00F" w14:textId="76CA8920" w:rsidR="005B6D91" w:rsidRDefault="00B47060" w:rsidP="005B6D9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CAB16E" w14:textId="77777777" w:rsidR="005B6D91" w:rsidRPr="00744476" w:rsidRDefault="005B6D91" w:rsidP="005B6D9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05825B" w14:textId="22E5839B" w:rsidR="005B6D91" w:rsidRDefault="00360E4D" w:rsidP="005B6D91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2,640,500</w:t>
            </w:r>
          </w:p>
        </w:tc>
        <w:tc>
          <w:tcPr>
            <w:tcW w:w="270" w:type="dxa"/>
            <w:shd w:val="clear" w:color="auto" w:fill="auto"/>
          </w:tcPr>
          <w:p w14:paraId="6466BC24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4C9E3F" w14:textId="0B75D23B" w:rsidR="005B6D91" w:rsidRDefault="00347934" w:rsidP="005B6D91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2,640,500</w:t>
            </w:r>
          </w:p>
        </w:tc>
        <w:tc>
          <w:tcPr>
            <w:tcW w:w="236" w:type="dxa"/>
          </w:tcPr>
          <w:p w14:paraId="1A5FC9AE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7C8D62D" w14:textId="5909F137" w:rsidR="005B6D91" w:rsidRDefault="00347934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236" w:type="dxa"/>
          </w:tcPr>
          <w:p w14:paraId="1ECD5E82" w14:textId="77777777" w:rsidR="005B6D91" w:rsidRPr="00744476" w:rsidRDefault="005B6D91" w:rsidP="005B6D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47AF52C1" w14:textId="4DC0A4EF" w:rsidR="005B6D91" w:rsidRDefault="0070625B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5B6D91" w14:paraId="1AAC3162" w14:textId="77777777" w:rsidTr="002E4D6A">
        <w:tc>
          <w:tcPr>
            <w:tcW w:w="2070" w:type="dxa"/>
          </w:tcPr>
          <w:p w14:paraId="4CFD6B07" w14:textId="6BDF266A" w:rsidR="005B6D91" w:rsidRPr="005B6D91" w:rsidRDefault="005B6D91" w:rsidP="005B6D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5B6D9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5120897F" w14:textId="4933263A" w:rsidR="005B6D91" w:rsidRDefault="00B47060" w:rsidP="00B47060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6847BE0D" w14:textId="77777777" w:rsidR="005B6D91" w:rsidRPr="00744476" w:rsidRDefault="005B6D91" w:rsidP="005B6D9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52EEA9" w14:textId="59F6992A" w:rsidR="005B6D91" w:rsidRDefault="00360E4D" w:rsidP="003479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9A9F7D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E54CF0" w14:textId="15741EDA" w:rsidR="005B6D91" w:rsidRDefault="00347934" w:rsidP="005B6D91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5CC55473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945A1A3" w14:textId="58316227" w:rsidR="005B6D91" w:rsidRDefault="00347934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3.90</w:t>
            </w:r>
          </w:p>
        </w:tc>
        <w:tc>
          <w:tcPr>
            <w:tcW w:w="236" w:type="dxa"/>
          </w:tcPr>
          <w:p w14:paraId="1F56A63C" w14:textId="77777777" w:rsidR="005B6D91" w:rsidRPr="00744476" w:rsidRDefault="005B6D91" w:rsidP="005B6D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5A34123A" w14:textId="3133DE96" w:rsidR="005B6D91" w:rsidRDefault="0070625B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5B6D91" w14:paraId="68F22F2D" w14:textId="77777777" w:rsidTr="002E4D6A">
        <w:tc>
          <w:tcPr>
            <w:tcW w:w="2070" w:type="dxa"/>
          </w:tcPr>
          <w:p w14:paraId="36CB37A3" w14:textId="6AD19D87" w:rsidR="005B6D91" w:rsidRPr="005B6D91" w:rsidRDefault="005B6D91" w:rsidP="005B6D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5B6D9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1AC5A06C" w14:textId="4A4E6473" w:rsidR="005B6D91" w:rsidRDefault="00B47060" w:rsidP="005B6D9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A7FED1" w14:textId="77777777" w:rsidR="005B6D91" w:rsidRPr="00744476" w:rsidRDefault="005B6D91" w:rsidP="005B6D9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E75885" w14:textId="2040C422" w:rsidR="005B6D91" w:rsidRDefault="00360E4D" w:rsidP="005B6D91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70" w:type="dxa"/>
            <w:shd w:val="clear" w:color="auto" w:fill="auto"/>
          </w:tcPr>
          <w:p w14:paraId="0B3B8976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152E9D" w14:textId="70DA15AE" w:rsidR="005B6D91" w:rsidRDefault="00347934" w:rsidP="005B6D91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36" w:type="dxa"/>
          </w:tcPr>
          <w:p w14:paraId="75AA0018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5D2885D" w14:textId="1E4CEA42" w:rsidR="005B6D91" w:rsidRDefault="00347934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4.90</w:t>
            </w:r>
          </w:p>
        </w:tc>
        <w:tc>
          <w:tcPr>
            <w:tcW w:w="236" w:type="dxa"/>
          </w:tcPr>
          <w:p w14:paraId="48C62423" w14:textId="77777777" w:rsidR="005B6D91" w:rsidRPr="00744476" w:rsidRDefault="005B6D91" w:rsidP="005B6D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74653013" w14:textId="01F770EE" w:rsidR="005B6D91" w:rsidRDefault="0070625B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5B6D91" w14:paraId="7454C26A" w14:textId="77777777" w:rsidTr="002E4D6A">
        <w:tc>
          <w:tcPr>
            <w:tcW w:w="2070" w:type="dxa"/>
          </w:tcPr>
          <w:p w14:paraId="513F3D64" w14:textId="3C27D0C6" w:rsidR="005B6D91" w:rsidRPr="005B6D91" w:rsidRDefault="005B6D91" w:rsidP="005B6D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16 </w:t>
            </w:r>
            <w:r w:rsidRPr="005B6D9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มกราคม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0222FB20" w14:textId="6F2BD766" w:rsidR="005B6D91" w:rsidRDefault="00B47060" w:rsidP="00B47060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4,382,700</w:t>
            </w:r>
          </w:p>
        </w:tc>
        <w:tc>
          <w:tcPr>
            <w:tcW w:w="270" w:type="dxa"/>
            <w:shd w:val="clear" w:color="auto" w:fill="auto"/>
          </w:tcPr>
          <w:p w14:paraId="1308AD48" w14:textId="77777777" w:rsidR="005B6D91" w:rsidRPr="00744476" w:rsidRDefault="005B6D91" w:rsidP="005B6D9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EC4E8B" w14:textId="6FB11DF2" w:rsidR="005B6D91" w:rsidRDefault="00360E4D" w:rsidP="003479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8DFB7E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F5F82D" w14:textId="4F2829D4" w:rsidR="005B6D91" w:rsidRDefault="00347934" w:rsidP="005B6D91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4,382,700</w:t>
            </w:r>
          </w:p>
        </w:tc>
        <w:tc>
          <w:tcPr>
            <w:tcW w:w="236" w:type="dxa"/>
          </w:tcPr>
          <w:p w14:paraId="5E3EA34C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40B895B" w14:textId="5D7ABC3B" w:rsidR="005B6D91" w:rsidRDefault="00347934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3.50</w:t>
            </w:r>
          </w:p>
        </w:tc>
        <w:tc>
          <w:tcPr>
            <w:tcW w:w="236" w:type="dxa"/>
          </w:tcPr>
          <w:p w14:paraId="69A12D5D" w14:textId="77777777" w:rsidR="005B6D91" w:rsidRPr="00744476" w:rsidRDefault="005B6D91" w:rsidP="005B6D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675649A9" w14:textId="6D3D71E6" w:rsidR="005B6D91" w:rsidRPr="0070625B" w:rsidRDefault="0070625B" w:rsidP="007062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</w:tr>
      <w:tr w:rsidR="00347934" w14:paraId="39015F47" w14:textId="77777777" w:rsidTr="002E4D6A">
        <w:tc>
          <w:tcPr>
            <w:tcW w:w="2070" w:type="dxa"/>
          </w:tcPr>
          <w:p w14:paraId="1B6DC10C" w14:textId="5E80FD57" w:rsidR="00347934" w:rsidRPr="005B6D91" w:rsidRDefault="00347934" w:rsidP="0034793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 w:rsidRPr="005B6D9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5C93BAA8" w14:textId="7FF34C20" w:rsidR="00347934" w:rsidRDefault="00347934" w:rsidP="003479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6C9BF2" w14:textId="77777777" w:rsidR="00347934" w:rsidRPr="00744476" w:rsidRDefault="00347934" w:rsidP="003479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A74F62" w14:textId="2AC8F676" w:rsidR="00347934" w:rsidRDefault="00347934" w:rsidP="00347934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70" w:type="dxa"/>
            <w:shd w:val="clear" w:color="auto" w:fill="auto"/>
          </w:tcPr>
          <w:p w14:paraId="649D2C7B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CC04844" w14:textId="19BBD3C7" w:rsidR="00347934" w:rsidRDefault="00347934" w:rsidP="003479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36" w:type="dxa"/>
          </w:tcPr>
          <w:p w14:paraId="77A153E2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31BF69F" w14:textId="17AEE888" w:rsidR="00347934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4.25</w:t>
            </w:r>
          </w:p>
        </w:tc>
        <w:tc>
          <w:tcPr>
            <w:tcW w:w="236" w:type="dxa"/>
          </w:tcPr>
          <w:p w14:paraId="62D0EC6E" w14:textId="77777777" w:rsidR="00347934" w:rsidRPr="00744476" w:rsidRDefault="00347934" w:rsidP="003479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040B1A6C" w14:textId="7ED08580" w:rsidR="00347934" w:rsidRDefault="0070625B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347934" w14:paraId="1E9BEFAB" w14:textId="77777777" w:rsidTr="002E4D6A">
        <w:tc>
          <w:tcPr>
            <w:tcW w:w="2070" w:type="dxa"/>
          </w:tcPr>
          <w:p w14:paraId="69C23721" w14:textId="1583E267" w:rsidR="00347934" w:rsidRPr="005B6D91" w:rsidRDefault="00347934" w:rsidP="0034793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5B6D9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5AC9CACC" w14:textId="60D26006" w:rsidR="00347934" w:rsidRDefault="00347934" w:rsidP="003479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71EF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75DDD6" w14:textId="77777777" w:rsidR="00347934" w:rsidRPr="00744476" w:rsidRDefault="00347934" w:rsidP="003479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CC1988" w14:textId="12A54EBC" w:rsidR="00347934" w:rsidRDefault="00347934" w:rsidP="00347934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70" w:type="dxa"/>
            <w:shd w:val="clear" w:color="auto" w:fill="auto"/>
          </w:tcPr>
          <w:p w14:paraId="3EFC587D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DB8454" w14:textId="55B83FCD" w:rsidR="00347934" w:rsidRDefault="00347934" w:rsidP="003479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36" w:type="dxa"/>
          </w:tcPr>
          <w:p w14:paraId="0D709151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2837B36" w14:textId="3B420B13" w:rsidR="00347934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4.25</w:t>
            </w:r>
          </w:p>
        </w:tc>
        <w:tc>
          <w:tcPr>
            <w:tcW w:w="236" w:type="dxa"/>
          </w:tcPr>
          <w:p w14:paraId="791A9597" w14:textId="77777777" w:rsidR="00347934" w:rsidRPr="00744476" w:rsidRDefault="00347934" w:rsidP="003479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0BE9ACEE" w14:textId="100A4FA2" w:rsidR="00347934" w:rsidRDefault="0070625B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347934" w14:paraId="41200FCF" w14:textId="77777777" w:rsidTr="002E4D6A">
        <w:tc>
          <w:tcPr>
            <w:tcW w:w="2070" w:type="dxa"/>
          </w:tcPr>
          <w:p w14:paraId="47435D24" w14:textId="7F913D31" w:rsidR="00347934" w:rsidRPr="005B6D91" w:rsidRDefault="00347934" w:rsidP="0034793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5B6D9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E58FD20" w14:textId="01BAA4E5" w:rsidR="00347934" w:rsidRDefault="00347934" w:rsidP="003479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71EF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F3A6AB" w14:textId="77777777" w:rsidR="00347934" w:rsidRPr="00744476" w:rsidRDefault="00347934" w:rsidP="003479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4DB348" w14:textId="54FDE980" w:rsidR="00347934" w:rsidRDefault="00347934" w:rsidP="00347934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70" w:type="dxa"/>
            <w:shd w:val="clear" w:color="auto" w:fill="auto"/>
          </w:tcPr>
          <w:p w14:paraId="0BE39DBD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270133" w14:textId="18747264" w:rsidR="00347934" w:rsidRDefault="00347934" w:rsidP="003479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36" w:type="dxa"/>
          </w:tcPr>
          <w:p w14:paraId="1165DB72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BA056B2" w14:textId="3CE67CE7" w:rsidR="00347934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4.50</w:t>
            </w:r>
          </w:p>
        </w:tc>
        <w:tc>
          <w:tcPr>
            <w:tcW w:w="236" w:type="dxa"/>
          </w:tcPr>
          <w:p w14:paraId="212A9992" w14:textId="77777777" w:rsidR="00347934" w:rsidRPr="00744476" w:rsidRDefault="00347934" w:rsidP="003479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7A5244A3" w14:textId="4345083B" w:rsidR="00347934" w:rsidRDefault="0070625B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347934" w14:paraId="2C46F87A" w14:textId="77777777" w:rsidTr="002E4D6A">
        <w:tc>
          <w:tcPr>
            <w:tcW w:w="2070" w:type="dxa"/>
          </w:tcPr>
          <w:p w14:paraId="140B7B02" w14:textId="01E56E5A" w:rsidR="00347934" w:rsidRPr="005B6D91" w:rsidRDefault="00347934" w:rsidP="0034793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5B6D9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มีนาคม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CCE5224" w14:textId="70548914" w:rsidR="00347934" w:rsidRDefault="00347934" w:rsidP="003479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71EF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3213C8" w14:textId="77777777" w:rsidR="00347934" w:rsidRPr="00744476" w:rsidRDefault="00347934" w:rsidP="003479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2DBE4B" w14:textId="14FF2881" w:rsidR="00347934" w:rsidRDefault="00347934" w:rsidP="00347934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73EA0687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096D97" w14:textId="465534C7" w:rsidR="00347934" w:rsidRDefault="00347934" w:rsidP="003479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28BE2022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0E38FF2" w14:textId="6C417255" w:rsidR="00347934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4.15</w:t>
            </w:r>
          </w:p>
        </w:tc>
        <w:tc>
          <w:tcPr>
            <w:tcW w:w="236" w:type="dxa"/>
          </w:tcPr>
          <w:p w14:paraId="5515F75A" w14:textId="77777777" w:rsidR="00347934" w:rsidRPr="00744476" w:rsidRDefault="00347934" w:rsidP="003479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46BF19A0" w14:textId="672413BE" w:rsidR="00347934" w:rsidRDefault="0070625B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347934" w14:paraId="3915361E" w14:textId="77777777" w:rsidTr="005B6D91">
        <w:tc>
          <w:tcPr>
            <w:tcW w:w="2070" w:type="dxa"/>
          </w:tcPr>
          <w:p w14:paraId="7A5617FD" w14:textId="59C71563" w:rsidR="00347934" w:rsidRPr="005B6D91" w:rsidRDefault="00347934" w:rsidP="0034793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5B6D9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เมษายน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0CFD2911" w14:textId="761BC4B1" w:rsidR="00347934" w:rsidRDefault="00347934" w:rsidP="003479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71EF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1D1B82" w14:textId="77777777" w:rsidR="00347934" w:rsidRPr="00744476" w:rsidRDefault="00347934" w:rsidP="003479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B53C1E" w14:textId="6D946749" w:rsidR="00347934" w:rsidRDefault="00347934" w:rsidP="00347934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5DD02855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A83221" w14:textId="4DD696F3" w:rsidR="00347934" w:rsidRDefault="00347934" w:rsidP="003479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7097C904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A07A507" w14:textId="3F74A6FE" w:rsidR="00347934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3.50</w:t>
            </w:r>
          </w:p>
        </w:tc>
        <w:tc>
          <w:tcPr>
            <w:tcW w:w="236" w:type="dxa"/>
          </w:tcPr>
          <w:p w14:paraId="6252B9B5" w14:textId="77777777" w:rsidR="00347934" w:rsidRPr="00744476" w:rsidRDefault="00347934" w:rsidP="003479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1AAB4F7D" w14:textId="55AA44A2" w:rsidR="00347934" w:rsidRDefault="0070625B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347934" w14:paraId="3FA88D87" w14:textId="77777777" w:rsidTr="005B6D91">
        <w:tc>
          <w:tcPr>
            <w:tcW w:w="2070" w:type="dxa"/>
          </w:tcPr>
          <w:p w14:paraId="1FEC9483" w14:textId="458C54A1" w:rsidR="00347934" w:rsidRPr="005B6D91" w:rsidRDefault="00347934" w:rsidP="0034793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8 </w:t>
            </w:r>
            <w:r w:rsidRPr="005B6D9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ตุลาคม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ED9AC49" w14:textId="2255B7F5" w:rsidR="00347934" w:rsidRDefault="00347934" w:rsidP="003479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71EF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B3483B" w14:textId="77777777" w:rsidR="00347934" w:rsidRPr="00744476" w:rsidRDefault="00347934" w:rsidP="003479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E6E5DC" w14:textId="299BB284" w:rsidR="00347934" w:rsidRDefault="00347934" w:rsidP="00347934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440D0E60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ED5077" w14:textId="3C69CE41" w:rsidR="00347934" w:rsidRDefault="00347934" w:rsidP="003479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234CC09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E8430D7" w14:textId="316B6013" w:rsidR="00347934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3.55</w:t>
            </w:r>
          </w:p>
        </w:tc>
        <w:tc>
          <w:tcPr>
            <w:tcW w:w="236" w:type="dxa"/>
          </w:tcPr>
          <w:p w14:paraId="70526B17" w14:textId="77777777" w:rsidR="00347934" w:rsidRPr="00744476" w:rsidRDefault="00347934" w:rsidP="003479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24E35109" w14:textId="15F6FA9A" w:rsidR="00347934" w:rsidRDefault="0070625B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347934" w14:paraId="68154FC1" w14:textId="77777777" w:rsidTr="005B6D91">
        <w:tc>
          <w:tcPr>
            <w:tcW w:w="2070" w:type="dxa"/>
          </w:tcPr>
          <w:p w14:paraId="4966CF66" w14:textId="797AB665" w:rsidR="00347934" w:rsidRPr="005B6D91" w:rsidRDefault="00347934" w:rsidP="0034793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8 </w:t>
            </w:r>
            <w:r w:rsidRPr="005B6D9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ตุลาคม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2F45DD" w14:textId="4D7EFD02" w:rsidR="00347934" w:rsidRPr="00253735" w:rsidRDefault="00347934" w:rsidP="003479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71EF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97DF8B" w14:textId="77777777" w:rsidR="00347934" w:rsidRPr="00744476" w:rsidRDefault="00347934" w:rsidP="003479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678A13" w14:textId="3DD5415D" w:rsidR="00347934" w:rsidRDefault="00347934" w:rsidP="00347934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4028C5AE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3488B0" w14:textId="421A759F" w:rsidR="00347934" w:rsidRDefault="00347934" w:rsidP="003479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356CB808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6DCDA8F" w14:textId="0512234F" w:rsidR="00347934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3.70</w:t>
            </w:r>
          </w:p>
        </w:tc>
        <w:tc>
          <w:tcPr>
            <w:tcW w:w="236" w:type="dxa"/>
          </w:tcPr>
          <w:p w14:paraId="01B956A7" w14:textId="77777777" w:rsidR="00347934" w:rsidRPr="00744476" w:rsidRDefault="00347934" w:rsidP="003479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3E3DE8B5" w14:textId="09D8FA47" w:rsidR="00347934" w:rsidRDefault="0070625B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2E4D6A" w14:paraId="749A0AA2" w14:textId="77777777" w:rsidTr="002E4D6A">
        <w:tc>
          <w:tcPr>
            <w:tcW w:w="2070" w:type="dxa"/>
          </w:tcPr>
          <w:p w14:paraId="5861AE70" w14:textId="75DF8A40" w:rsidR="002E4D6A" w:rsidRDefault="002E4D6A" w:rsidP="00077805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7229D" w14:textId="24EC9A1F" w:rsidR="002E4D6A" w:rsidRPr="00AD2B69" w:rsidRDefault="00B47060" w:rsidP="00AD2B69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11,127,700</w:t>
            </w:r>
          </w:p>
        </w:tc>
        <w:tc>
          <w:tcPr>
            <w:tcW w:w="270" w:type="dxa"/>
            <w:shd w:val="clear" w:color="auto" w:fill="auto"/>
          </w:tcPr>
          <w:p w14:paraId="7AE7DE03" w14:textId="77777777" w:rsidR="002E4D6A" w:rsidRPr="00744476" w:rsidRDefault="002E4D6A" w:rsidP="0007780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D1865" w14:textId="275CE5E8" w:rsidR="002E4D6A" w:rsidRPr="00F14795" w:rsidRDefault="00347934" w:rsidP="00077805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32,581,500</w:t>
            </w:r>
          </w:p>
        </w:tc>
        <w:tc>
          <w:tcPr>
            <w:tcW w:w="270" w:type="dxa"/>
            <w:shd w:val="clear" w:color="auto" w:fill="auto"/>
          </w:tcPr>
          <w:p w14:paraId="3EDDA58C" w14:textId="77777777" w:rsidR="002E4D6A" w:rsidRPr="00F14795" w:rsidRDefault="002E4D6A" w:rsidP="0007780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24B0F1" w14:textId="6CC8048D" w:rsidR="002E4D6A" w:rsidRPr="00F14795" w:rsidRDefault="00347934" w:rsidP="00077805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43,709,200</w:t>
            </w:r>
          </w:p>
        </w:tc>
        <w:tc>
          <w:tcPr>
            <w:tcW w:w="236" w:type="dxa"/>
          </w:tcPr>
          <w:p w14:paraId="12A4F987" w14:textId="77777777" w:rsidR="002E4D6A" w:rsidRPr="00744476" w:rsidRDefault="002E4D6A" w:rsidP="0007780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E0559B4" w14:textId="77777777" w:rsidR="002E4D6A" w:rsidRDefault="002E4D6A" w:rsidP="0007780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E4F27EF" w14:textId="77777777" w:rsidR="002E4D6A" w:rsidRPr="00744476" w:rsidRDefault="002E4D6A" w:rsidP="0007780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0DBBB1A0" w14:textId="0AE9DEEB" w:rsidR="002E4D6A" w:rsidRDefault="002E4D6A" w:rsidP="0007780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</w:tbl>
    <w:p w14:paraId="0A34FB09" w14:textId="77777777" w:rsidR="00125520" w:rsidRDefault="00125520" w:rsidP="00125520">
      <w:pPr>
        <w:pStyle w:val="Bo-Blankline"/>
      </w:pPr>
    </w:p>
    <w:p w14:paraId="1C9D88D0" w14:textId="6AD1B5B6" w:rsidR="00592A3D" w:rsidRPr="00C6536F" w:rsidRDefault="00592A3D" w:rsidP="00592A3D">
      <w:pPr>
        <w:pStyle w:val="Caption"/>
        <w:ind w:hanging="900"/>
      </w:pPr>
      <w:r w:rsidRPr="00C6536F">
        <w:rPr>
          <w:rFonts w:hint="cs"/>
          <w:cs/>
        </w:rPr>
        <w:t>หุ้นทุนซื้อคืน</w:t>
      </w:r>
    </w:p>
    <w:p w14:paraId="62964D8F" w14:textId="0B1E1AD1" w:rsidR="00592A3D" w:rsidRDefault="00592A3D" w:rsidP="00592A3D">
      <w:pPr>
        <w:pStyle w:val="Bo-Blankline"/>
      </w:pPr>
    </w:p>
    <w:p w14:paraId="595795DC" w14:textId="77777777" w:rsidR="00B91867" w:rsidRPr="00504DBC" w:rsidRDefault="00B91867" w:rsidP="00B91867">
      <w:pPr>
        <w:pStyle w:val="Bo-Blankline"/>
        <w:rPr>
          <w:spacing w:val="-4"/>
          <w:sz w:val="30"/>
          <w:szCs w:val="30"/>
          <w:lang w:val="en-US"/>
        </w:rPr>
      </w:pPr>
      <w:r w:rsidRPr="00504DBC">
        <w:rPr>
          <w:rFonts w:hint="cs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504DBC">
        <w:rPr>
          <w:spacing w:val="-4"/>
          <w:sz w:val="30"/>
          <w:szCs w:val="30"/>
        </w:rPr>
        <w:t xml:space="preserve">23 </w:t>
      </w:r>
      <w:r w:rsidRPr="00504DBC">
        <w:rPr>
          <w:rFonts w:hint="cs"/>
          <w:spacing w:val="-4"/>
          <w:sz w:val="30"/>
          <w:szCs w:val="30"/>
          <w:cs/>
        </w:rPr>
        <w:t xml:space="preserve">ธันวาคม </w:t>
      </w:r>
      <w:r w:rsidRPr="00504DBC">
        <w:rPr>
          <w:spacing w:val="-4"/>
          <w:sz w:val="30"/>
          <w:szCs w:val="30"/>
        </w:rPr>
        <w:t xml:space="preserve">2564 </w:t>
      </w:r>
      <w:r w:rsidRPr="00504DBC">
        <w:rPr>
          <w:rFonts w:hint="cs"/>
          <w:spacing w:val="-4"/>
          <w:sz w:val="30"/>
          <w:szCs w:val="30"/>
          <w:cs/>
        </w:rPr>
        <w:t xml:space="preserve">ได้มีมติอนุมัติโครงการซื้อหุ้นคืนเพื่อบริหารทางการเงิน </w:t>
      </w:r>
      <w:r w:rsidRPr="00504DBC">
        <w:rPr>
          <w:rFonts w:hint="cs"/>
          <w:spacing w:val="2"/>
          <w:sz w:val="30"/>
          <w:szCs w:val="30"/>
          <w:cs/>
        </w:rPr>
        <w:t xml:space="preserve">วงเงินสูงสุดที่ใช้ในการซื้อหุ้นคืนไม่เกิน </w:t>
      </w:r>
      <w:r w:rsidRPr="00504DBC">
        <w:rPr>
          <w:spacing w:val="2"/>
          <w:sz w:val="30"/>
          <w:szCs w:val="30"/>
        </w:rPr>
        <w:t xml:space="preserve">450 </w:t>
      </w:r>
      <w:r w:rsidRPr="00504DBC">
        <w:rPr>
          <w:rFonts w:hint="cs"/>
          <w:spacing w:val="2"/>
          <w:sz w:val="30"/>
          <w:szCs w:val="30"/>
          <w:cs/>
        </w:rPr>
        <w:t xml:space="preserve">ล้านบาท จำนวนหุ้นที่จะซื้อคืน </w:t>
      </w:r>
      <w:r w:rsidRPr="00504DBC">
        <w:rPr>
          <w:spacing w:val="2"/>
          <w:sz w:val="30"/>
          <w:szCs w:val="30"/>
        </w:rPr>
        <w:t xml:space="preserve">191.27 </w:t>
      </w:r>
      <w:r w:rsidRPr="00504DBC">
        <w:rPr>
          <w:rFonts w:hint="cs"/>
          <w:spacing w:val="2"/>
          <w:sz w:val="30"/>
          <w:szCs w:val="30"/>
          <w:cs/>
        </w:rPr>
        <w:t>ล้านหุ้น มูลค่าที่ตราไว้หุ้นละ</w:t>
      </w:r>
      <w:r w:rsidRPr="00504DBC">
        <w:rPr>
          <w:rFonts w:hint="cs"/>
          <w:spacing w:val="-4"/>
          <w:sz w:val="30"/>
          <w:szCs w:val="30"/>
          <w:cs/>
        </w:rPr>
        <w:t xml:space="preserve"> </w:t>
      </w:r>
      <w:r w:rsidRPr="00504DBC">
        <w:rPr>
          <w:spacing w:val="-4"/>
          <w:sz w:val="30"/>
          <w:szCs w:val="30"/>
        </w:rPr>
        <w:t xml:space="preserve">1 </w:t>
      </w:r>
      <w:r w:rsidRPr="00504DBC">
        <w:rPr>
          <w:rFonts w:hint="cs"/>
          <w:spacing w:val="-4"/>
          <w:sz w:val="30"/>
          <w:szCs w:val="30"/>
          <w:cs/>
        </w:rPr>
        <w:t xml:space="preserve">บาท จำนวนหุ้นที่จะซื้อคืนคิดเป็นร้อยละ </w:t>
      </w:r>
      <w:r w:rsidRPr="00504DBC">
        <w:rPr>
          <w:spacing w:val="-4"/>
          <w:sz w:val="30"/>
          <w:szCs w:val="30"/>
          <w:lang w:val="en-US"/>
        </w:rPr>
        <w:t xml:space="preserve">1 </w:t>
      </w:r>
      <w:r w:rsidRPr="00504DBC">
        <w:rPr>
          <w:rFonts w:hint="cs"/>
          <w:spacing w:val="-4"/>
          <w:sz w:val="30"/>
          <w:szCs w:val="30"/>
          <w:cs/>
          <w:lang w:val="en-US"/>
        </w:rPr>
        <w:t>ของหุ้นที่จำหน่ายได้แล้วทั้งหมด โดยมีกำหนดเวลาที่จะซื้อหุ้นคืนตั้งแต่วันที่</w:t>
      </w:r>
      <w:r w:rsidRPr="00504DBC">
        <w:rPr>
          <w:rFonts w:hint="cs"/>
          <w:spacing w:val="-4"/>
          <w:sz w:val="30"/>
          <w:szCs w:val="30"/>
          <w:cs/>
        </w:rPr>
        <w:t xml:space="preserve"> </w:t>
      </w:r>
      <w:r w:rsidRPr="00504DBC">
        <w:rPr>
          <w:spacing w:val="-4"/>
          <w:sz w:val="30"/>
          <w:szCs w:val="30"/>
        </w:rPr>
        <w:t>10</w:t>
      </w:r>
      <w:r w:rsidRPr="00504DBC">
        <w:rPr>
          <w:rFonts w:hint="cs"/>
          <w:spacing w:val="-4"/>
          <w:sz w:val="30"/>
          <w:szCs w:val="30"/>
          <w:cs/>
        </w:rPr>
        <w:t xml:space="preserve"> มกราคม </w:t>
      </w:r>
      <w:r w:rsidRPr="00504DBC">
        <w:rPr>
          <w:spacing w:val="-4"/>
          <w:sz w:val="30"/>
          <w:szCs w:val="30"/>
        </w:rPr>
        <w:t>2565</w:t>
      </w:r>
      <w:r w:rsidRPr="00504DBC">
        <w:rPr>
          <w:rFonts w:hint="cs"/>
          <w:spacing w:val="-4"/>
          <w:sz w:val="30"/>
          <w:szCs w:val="30"/>
          <w:cs/>
        </w:rPr>
        <w:t xml:space="preserve"> ถึงวันที่ </w:t>
      </w:r>
      <w:r w:rsidRPr="00504DBC">
        <w:rPr>
          <w:spacing w:val="-4"/>
          <w:sz w:val="30"/>
          <w:szCs w:val="30"/>
          <w:lang w:val="en-US"/>
        </w:rPr>
        <w:t xml:space="preserve">10 </w:t>
      </w:r>
      <w:r w:rsidRPr="00504DBC">
        <w:rPr>
          <w:rFonts w:hint="cs"/>
          <w:spacing w:val="-4"/>
          <w:sz w:val="30"/>
          <w:szCs w:val="30"/>
          <w:cs/>
          <w:lang w:val="en-US"/>
        </w:rPr>
        <w:t xml:space="preserve">เมษายน </w:t>
      </w:r>
      <w:r w:rsidRPr="00504DBC">
        <w:rPr>
          <w:spacing w:val="-4"/>
          <w:sz w:val="30"/>
          <w:szCs w:val="30"/>
          <w:lang w:val="en-US"/>
        </w:rPr>
        <w:t>2565</w:t>
      </w:r>
    </w:p>
    <w:p w14:paraId="101D07AB" w14:textId="77777777" w:rsidR="00B91867" w:rsidRPr="00504DBC" w:rsidRDefault="00B91867" w:rsidP="00B91867">
      <w:pPr>
        <w:pStyle w:val="Bo-Blankline"/>
      </w:pPr>
    </w:p>
    <w:p w14:paraId="44BBF06E" w14:textId="77777777" w:rsidR="00B91867" w:rsidRPr="002159C7" w:rsidRDefault="00B91867" w:rsidP="00B91867">
      <w:pPr>
        <w:pStyle w:val="Bo-Blankline"/>
        <w:rPr>
          <w:spacing w:val="-4"/>
          <w:sz w:val="30"/>
          <w:szCs w:val="30"/>
          <w:cs/>
        </w:rPr>
      </w:pPr>
      <w:r w:rsidRPr="00504DBC">
        <w:rPr>
          <w:rFonts w:hint="cs"/>
          <w:spacing w:val="-4"/>
          <w:sz w:val="30"/>
          <w:szCs w:val="30"/>
          <w:cs/>
        </w:rPr>
        <w:t xml:space="preserve">ณ วันที่ </w:t>
      </w:r>
      <w:r w:rsidRPr="00504DBC">
        <w:rPr>
          <w:spacing w:val="-4"/>
          <w:sz w:val="30"/>
          <w:szCs w:val="30"/>
        </w:rPr>
        <w:t xml:space="preserve">21 </w:t>
      </w:r>
      <w:r w:rsidRPr="00504DBC">
        <w:rPr>
          <w:rFonts w:hint="cs"/>
          <w:spacing w:val="-4"/>
          <w:sz w:val="30"/>
          <w:szCs w:val="30"/>
          <w:cs/>
        </w:rPr>
        <w:t xml:space="preserve">มกราคม </w:t>
      </w:r>
      <w:r w:rsidRPr="00504DBC">
        <w:rPr>
          <w:spacing w:val="-4"/>
          <w:sz w:val="30"/>
          <w:szCs w:val="30"/>
        </w:rPr>
        <w:t xml:space="preserve">2565 </w:t>
      </w:r>
      <w:r w:rsidRPr="00504DBC">
        <w:rPr>
          <w:rFonts w:hint="cs"/>
          <w:spacing w:val="-4"/>
          <w:sz w:val="30"/>
          <w:szCs w:val="30"/>
          <w:cs/>
        </w:rPr>
        <w:t xml:space="preserve">บริษัทได้ซื้อหุ้นคืนตามโครงการดังกล่าวครบแล้วเป็นจำนวนทั้งสิ้น </w:t>
      </w:r>
      <w:r w:rsidRPr="00504DBC">
        <w:rPr>
          <w:spacing w:val="-4"/>
          <w:sz w:val="30"/>
          <w:szCs w:val="30"/>
        </w:rPr>
        <w:t xml:space="preserve">191.27 </w:t>
      </w:r>
      <w:r w:rsidRPr="00504DBC">
        <w:rPr>
          <w:rFonts w:hint="cs"/>
          <w:spacing w:val="-4"/>
          <w:sz w:val="30"/>
          <w:szCs w:val="30"/>
          <w:cs/>
        </w:rPr>
        <w:t xml:space="preserve">ล้านหุ้น เป็นจำนวนเงินรวม </w:t>
      </w:r>
      <w:r w:rsidRPr="00504DBC">
        <w:rPr>
          <w:spacing w:val="-4"/>
          <w:sz w:val="30"/>
          <w:szCs w:val="30"/>
        </w:rPr>
        <w:t xml:space="preserve">365.55 </w:t>
      </w:r>
      <w:r w:rsidRPr="00504DBC">
        <w:rPr>
          <w:rFonts w:hint="cs"/>
          <w:spacing w:val="-4"/>
          <w:sz w:val="30"/>
          <w:szCs w:val="30"/>
          <w:cs/>
        </w:rPr>
        <w:t>ล้านบาท</w:t>
      </w:r>
    </w:p>
    <w:p w14:paraId="1CF77036" w14:textId="5B988881" w:rsidR="00B91867" w:rsidRDefault="00B91867" w:rsidP="00592A3D">
      <w:pPr>
        <w:pStyle w:val="Bo-Blankline"/>
      </w:pPr>
    </w:p>
    <w:p w14:paraId="182DEB89" w14:textId="77777777" w:rsidR="0039259E" w:rsidRPr="0039259E" w:rsidRDefault="0039259E" w:rsidP="0039259E">
      <w:pPr>
        <w:pStyle w:val="Bo-C1Content"/>
        <w:ind w:left="0"/>
        <w:rPr>
          <w:cs/>
          <w:lang w:val="en-US"/>
        </w:rPr>
        <w:sectPr w:rsidR="0039259E" w:rsidRPr="0039259E" w:rsidSect="00EF2B4A">
          <w:footerReference w:type="default" r:id="rId15"/>
          <w:pgSz w:w="11909" w:h="16834" w:code="9"/>
          <w:pgMar w:top="907" w:right="1152" w:bottom="1008" w:left="1152" w:header="706" w:footer="706" w:gutter="0"/>
          <w:cols w:space="737"/>
          <w:docGrid w:linePitch="360"/>
        </w:sectPr>
      </w:pPr>
    </w:p>
    <w:p w14:paraId="34B1A350" w14:textId="77777777" w:rsidR="001732C7" w:rsidRDefault="001732C7" w:rsidP="00EE724F">
      <w:pPr>
        <w:pStyle w:val="Caption"/>
        <w:ind w:hanging="900"/>
      </w:pPr>
      <w:r>
        <w:rPr>
          <w:rFonts w:hint="cs"/>
          <w:cs/>
        </w:rPr>
        <w:lastRenderedPageBreak/>
        <w:t>ส่วนงาน</w:t>
      </w:r>
      <w:r w:rsidR="00216209">
        <w:rPr>
          <w:rFonts w:hint="cs"/>
          <w:cs/>
        </w:rPr>
        <w:t>ดำเนินงาน</w:t>
      </w:r>
      <w:r w:rsidR="00E80DB5">
        <w:rPr>
          <w:rFonts w:hint="cs"/>
          <w:cs/>
        </w:rPr>
        <w:t>และการจำแนกรายได้</w:t>
      </w:r>
    </w:p>
    <w:p w14:paraId="1DD304EA" w14:textId="77777777" w:rsidR="001732C7" w:rsidRPr="002E795F" w:rsidRDefault="001732C7" w:rsidP="002E795F">
      <w:pPr>
        <w:pStyle w:val="Bo-Blankline"/>
        <w:spacing w:line="160" w:lineRule="exact"/>
        <w:ind w:left="547" w:right="-29"/>
        <w:rPr>
          <w:sz w:val="16"/>
          <w:szCs w:val="16"/>
        </w:rPr>
      </w:pPr>
    </w:p>
    <w:p w14:paraId="4370381C" w14:textId="4D95F919" w:rsidR="0040333E" w:rsidRDefault="004E7AC9" w:rsidP="00E5749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ข้อมูลเกี่ยวกับผลได้เสีย</w:t>
      </w:r>
      <w:r w:rsidR="0040333E"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 w:rsidR="00F418F2"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082486DF" w14:textId="77777777" w:rsidR="00E77061" w:rsidRPr="004B56E6" w:rsidRDefault="00E77061" w:rsidP="00E77061">
      <w:pPr>
        <w:spacing w:line="240" w:lineRule="auto"/>
        <w:rPr>
          <w:sz w:val="2"/>
          <w:szCs w:val="2"/>
        </w:rPr>
      </w:pPr>
    </w:p>
    <w:tbl>
      <w:tblPr>
        <w:tblW w:w="142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236"/>
        <w:gridCol w:w="1024"/>
        <w:gridCol w:w="236"/>
        <w:gridCol w:w="1024"/>
        <w:gridCol w:w="236"/>
        <w:gridCol w:w="1024"/>
        <w:gridCol w:w="236"/>
        <w:gridCol w:w="1024"/>
        <w:gridCol w:w="236"/>
        <w:gridCol w:w="1024"/>
        <w:gridCol w:w="236"/>
        <w:gridCol w:w="1302"/>
        <w:gridCol w:w="236"/>
        <w:gridCol w:w="1393"/>
      </w:tblGrid>
      <w:tr w:rsidR="00E77061" w:rsidRPr="00E1132F" w14:paraId="6246C4B9" w14:textId="77777777" w:rsidTr="00F801A9">
        <w:tc>
          <w:tcPr>
            <w:tcW w:w="3690" w:type="dxa"/>
            <w:shd w:val="clear" w:color="auto" w:fill="auto"/>
          </w:tcPr>
          <w:p w14:paraId="7C56BCF9" w14:textId="77777777" w:rsidR="00E77061" w:rsidRPr="00F801A9" w:rsidRDefault="00E77061" w:rsidP="00E7706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7" w:type="dxa"/>
            <w:gridSpan w:val="15"/>
            <w:shd w:val="clear" w:color="auto" w:fill="auto"/>
            <w:vAlign w:val="bottom"/>
          </w:tcPr>
          <w:p w14:paraId="269CA3DB" w14:textId="77777777" w:rsidR="00E77061" w:rsidRPr="00F801A9" w:rsidRDefault="00E77061" w:rsidP="00E77061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E77061" w:rsidRPr="00E1132F" w14:paraId="06092439" w14:textId="77777777" w:rsidTr="00F801A9">
        <w:tc>
          <w:tcPr>
            <w:tcW w:w="3690" w:type="dxa"/>
            <w:shd w:val="clear" w:color="auto" w:fill="auto"/>
          </w:tcPr>
          <w:p w14:paraId="4FF5E7F0" w14:textId="77777777" w:rsidR="00E77061" w:rsidRPr="00F801A9" w:rsidRDefault="00E77061" w:rsidP="00E7706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27CFD042" w14:textId="77777777" w:rsidR="00E77061" w:rsidRPr="00F801A9" w:rsidRDefault="00E77061" w:rsidP="00E77061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75474B" w14:textId="77777777" w:rsidR="00E77061" w:rsidRPr="00F801A9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303D07DA" w14:textId="77777777" w:rsidR="00E77061" w:rsidRPr="00F801A9" w:rsidRDefault="00E77061" w:rsidP="00E77061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62F67C" w14:textId="77777777" w:rsidR="00E77061" w:rsidRPr="00F801A9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5F96C70A" w14:textId="77777777" w:rsidR="00E77061" w:rsidRPr="00F801A9" w:rsidRDefault="00E77061" w:rsidP="00E77061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รวมรายได้ส่วนงาน</w:t>
            </w: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br/>
            </w: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5EBC3A" w14:textId="77777777" w:rsidR="00E77061" w:rsidRPr="00F801A9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31" w:type="dxa"/>
            <w:gridSpan w:val="3"/>
            <w:shd w:val="clear" w:color="auto" w:fill="auto"/>
            <w:vAlign w:val="bottom"/>
          </w:tcPr>
          <w:p w14:paraId="6B67BEA1" w14:textId="7DAB75C4" w:rsidR="00E77061" w:rsidRPr="00F801A9" w:rsidRDefault="00E77061" w:rsidP="00E77061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(ขาดทุน)</w:t>
            </w: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ตามส่วนงานก่อนหักต้นทุนทางการเงิน ภาษีเงินได้ </w:t>
            </w: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br/>
              <w:t>ค่าเสื่อมราคาและค่าตัดจำหน่าย</w:t>
            </w:r>
          </w:p>
        </w:tc>
      </w:tr>
      <w:tr w:rsidR="009F2C09" w:rsidRPr="00E1132F" w14:paraId="3F2B6B6E" w14:textId="77777777" w:rsidTr="00F801A9">
        <w:tc>
          <w:tcPr>
            <w:tcW w:w="3690" w:type="dxa"/>
            <w:shd w:val="clear" w:color="auto" w:fill="auto"/>
            <w:vAlign w:val="bottom"/>
          </w:tcPr>
          <w:p w14:paraId="27BF4A64" w14:textId="342FC93B" w:rsidR="009F2C09" w:rsidRPr="00F801A9" w:rsidRDefault="009F2C09" w:rsidP="009F2C09">
            <w:pPr>
              <w:tabs>
                <w:tab w:val="left" w:pos="262"/>
              </w:tabs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01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F801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F801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95B431" w14:textId="3392E24E" w:rsidR="009F2C09" w:rsidRPr="00F801A9" w:rsidRDefault="009F2C09" w:rsidP="009F2C09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2EC226" w14:textId="77777777" w:rsidR="009F2C09" w:rsidRPr="00F801A9" w:rsidRDefault="009F2C09" w:rsidP="009F2C0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EDAF982" w14:textId="25009711" w:rsidR="009F2C09" w:rsidRPr="00F801A9" w:rsidRDefault="009F2C09" w:rsidP="009F2C09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A2B191" w14:textId="77777777" w:rsidR="009F2C09" w:rsidRPr="00F801A9" w:rsidRDefault="009F2C09" w:rsidP="009F2C0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982CA22" w14:textId="22B01AA7" w:rsidR="009F2C09" w:rsidRPr="00F801A9" w:rsidRDefault="009F2C09" w:rsidP="009F2C09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917EFA" w14:textId="77777777" w:rsidR="009F2C09" w:rsidRPr="00F801A9" w:rsidRDefault="009F2C09" w:rsidP="009F2C0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DC103C7" w14:textId="58FB4A57" w:rsidR="009F2C09" w:rsidRPr="00F801A9" w:rsidRDefault="009F2C09" w:rsidP="009F2C09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BAC3A9" w14:textId="77777777" w:rsidR="009F2C09" w:rsidRPr="00F801A9" w:rsidRDefault="009F2C09" w:rsidP="009F2C0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7F0E01F" w14:textId="3B5FC4FF" w:rsidR="009F2C09" w:rsidRPr="00F801A9" w:rsidRDefault="009F2C09" w:rsidP="009F2C09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D2C1CF" w14:textId="77777777" w:rsidR="009F2C09" w:rsidRPr="00F801A9" w:rsidRDefault="009F2C09" w:rsidP="009F2C0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661D82F" w14:textId="641538DC" w:rsidR="009F2C09" w:rsidRPr="00F801A9" w:rsidRDefault="009F2C09" w:rsidP="009F2C09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AF6B30" w14:textId="77777777" w:rsidR="009F2C09" w:rsidRPr="00F801A9" w:rsidRDefault="009F2C09" w:rsidP="009F2C0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EAFE602" w14:textId="1D33420A" w:rsidR="009F2C09" w:rsidRPr="00F801A9" w:rsidRDefault="009F2C09" w:rsidP="009F2C09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179ED7" w14:textId="77777777" w:rsidR="009F2C09" w:rsidRPr="00F801A9" w:rsidRDefault="009F2C09" w:rsidP="009F2C0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5E3555DA" w14:textId="5279459C" w:rsidR="009F2C09" w:rsidRPr="00F801A9" w:rsidRDefault="009F2C09" w:rsidP="009F2C09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E77061" w:rsidRPr="00E1132F" w14:paraId="4FB8ABC5" w14:textId="77777777" w:rsidTr="00F801A9">
        <w:tc>
          <w:tcPr>
            <w:tcW w:w="3690" w:type="dxa"/>
            <w:shd w:val="clear" w:color="auto" w:fill="auto"/>
          </w:tcPr>
          <w:p w14:paraId="52AC21EE" w14:textId="77777777" w:rsidR="00E77061" w:rsidRPr="00F801A9" w:rsidRDefault="00E77061" w:rsidP="00E7706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7" w:type="dxa"/>
            <w:gridSpan w:val="15"/>
            <w:shd w:val="clear" w:color="auto" w:fill="auto"/>
            <w:vAlign w:val="bottom"/>
          </w:tcPr>
          <w:p w14:paraId="309E9B4D" w14:textId="77777777" w:rsidR="00E77061" w:rsidRPr="00F801A9" w:rsidRDefault="00E77061" w:rsidP="00E77061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(พันบาท</w:t>
            </w:r>
            <w:r w:rsidRPr="00F801A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C60E4" w:rsidRPr="00E1132F" w14:paraId="5294A770" w14:textId="77777777" w:rsidTr="00F801A9">
        <w:tc>
          <w:tcPr>
            <w:tcW w:w="3690" w:type="dxa"/>
            <w:shd w:val="clear" w:color="auto" w:fill="auto"/>
            <w:vAlign w:val="center"/>
          </w:tcPr>
          <w:p w14:paraId="7AA27363" w14:textId="77777777" w:rsidR="00DC60E4" w:rsidRPr="00F801A9" w:rsidRDefault="00DC60E4" w:rsidP="00DC60E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cs/>
              </w:rPr>
              <w:t>วัสดุก่อสร้าง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31A077" w14:textId="113780F1" w:rsidR="00DC60E4" w:rsidRPr="00F801A9" w:rsidRDefault="003E3F6C" w:rsidP="00E1132F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6,015,841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E5C6AE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903C5B2" w14:textId="01F03BDE" w:rsidR="00DC60E4" w:rsidRPr="00F801A9" w:rsidRDefault="00DC60E4" w:rsidP="00E1132F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4,432,822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C41842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DE3403D" w14:textId="4780F968" w:rsidR="00DC60E4" w:rsidRPr="00F801A9" w:rsidRDefault="003E3F6C" w:rsidP="00E1132F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2,301,061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246112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8ACA6C4" w14:textId="2254FC3E" w:rsidR="00DC60E4" w:rsidRPr="00F801A9" w:rsidRDefault="00DC60E4" w:rsidP="00E1132F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1,248,919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865BA9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7772D8C" w14:textId="09CD89F0" w:rsidR="00DC60E4" w:rsidRPr="00F801A9" w:rsidRDefault="003E3F6C" w:rsidP="00E1132F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8,316,902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21B34D1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8C6116A" w14:textId="36EAD57A" w:rsidR="00DC60E4" w:rsidRPr="00F801A9" w:rsidRDefault="00DC60E4" w:rsidP="00E1132F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5,681,741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96E107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4443BB5C" w14:textId="75882BD6" w:rsidR="00DC60E4" w:rsidRPr="00F801A9" w:rsidRDefault="003E3F6C" w:rsidP="00DC60E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781,162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778EF6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06B46BB5" w14:textId="2FAA4062" w:rsidR="00DC60E4" w:rsidRPr="00F801A9" w:rsidRDefault="000E0AE7" w:rsidP="00E1132F">
            <w:pPr>
              <w:tabs>
                <w:tab w:val="decimal" w:pos="117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553,910</w:t>
            </w:r>
          </w:p>
        </w:tc>
      </w:tr>
      <w:tr w:rsidR="00DC60E4" w:rsidRPr="00E1132F" w14:paraId="25E55494" w14:textId="77777777" w:rsidTr="00F801A9">
        <w:tc>
          <w:tcPr>
            <w:tcW w:w="3690" w:type="dxa"/>
            <w:shd w:val="clear" w:color="auto" w:fill="auto"/>
            <w:vAlign w:val="center"/>
          </w:tcPr>
          <w:p w14:paraId="2BE865BB" w14:textId="77777777" w:rsidR="00DC60E4" w:rsidRPr="00F801A9" w:rsidRDefault="00DC60E4" w:rsidP="00DC60E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cs/>
              </w:rPr>
              <w:t>ปิโตรเคมีและเคมีภัณฑ์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937BF2" w14:textId="61D722F4" w:rsidR="00DC60E4" w:rsidRPr="00F801A9" w:rsidRDefault="003E3F6C" w:rsidP="00E1132F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4,250,279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06B18D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1D668BC" w14:textId="78356672" w:rsidR="00DC60E4" w:rsidRPr="00F801A9" w:rsidRDefault="00DC60E4" w:rsidP="00E1132F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2,271,095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7CA72C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E2629A2" w14:textId="217F0EAF" w:rsidR="00DC60E4" w:rsidRPr="00F801A9" w:rsidRDefault="003E3F6C" w:rsidP="00E1132F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3,319,516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182636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E7EB0EC" w14:textId="315D971D" w:rsidR="00DC60E4" w:rsidRPr="00F801A9" w:rsidRDefault="00DC60E4" w:rsidP="00E1132F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1,639,257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561644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AA101F4" w14:textId="481AC8FD" w:rsidR="00DC60E4" w:rsidRPr="00F801A9" w:rsidRDefault="003E3F6C" w:rsidP="00E1132F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7,569,795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D4998C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0137AA2" w14:textId="6A0C8C26" w:rsidR="00DC60E4" w:rsidRPr="00F801A9" w:rsidRDefault="00DC60E4" w:rsidP="00E1132F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3,910,352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546C79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2FD22CB5" w14:textId="6E4B7D5B" w:rsidR="00DC60E4" w:rsidRPr="00F801A9" w:rsidRDefault="003E3F6C" w:rsidP="00DC60E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</w:t>
            </w:r>
            <w:r w:rsidR="001255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B79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0,631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09F1EC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7192C03A" w14:textId="498A361C" w:rsidR="00DC60E4" w:rsidRPr="00F801A9" w:rsidRDefault="00DC60E4" w:rsidP="00DC60E4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0E0AE7"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63,856</w:t>
            </w:r>
          </w:p>
        </w:tc>
      </w:tr>
      <w:tr w:rsidR="00DC60E4" w:rsidRPr="00E1132F" w14:paraId="57345ED5" w14:textId="77777777" w:rsidTr="00F801A9">
        <w:tc>
          <w:tcPr>
            <w:tcW w:w="3690" w:type="dxa"/>
            <w:shd w:val="clear" w:color="auto" w:fill="auto"/>
            <w:vAlign w:val="center"/>
          </w:tcPr>
          <w:p w14:paraId="69EA6DA2" w14:textId="77777777" w:rsidR="00DC60E4" w:rsidRPr="00F801A9" w:rsidRDefault="00DC60E4" w:rsidP="00DC60E4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cs/>
              </w:rPr>
              <w:t>พลังงานและสาธารณูปโภค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7CBEB6" w14:textId="2656BD8F" w:rsidR="00DC60E4" w:rsidRPr="00F801A9" w:rsidRDefault="003E3F6C" w:rsidP="00E1132F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2,138,585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AD2450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256BC85" w14:textId="33A82977" w:rsidR="00DC60E4" w:rsidRPr="00F801A9" w:rsidRDefault="00DC60E4" w:rsidP="00E1132F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2,285,566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8B21A4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8967CED" w14:textId="7619F86F" w:rsidR="00DC60E4" w:rsidRPr="00F801A9" w:rsidRDefault="003E3F6C" w:rsidP="00E1132F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649,007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435C99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34444E1" w14:textId="6E7AFD0A" w:rsidR="00DC60E4" w:rsidRPr="00F801A9" w:rsidRDefault="00DC60E4" w:rsidP="00E1132F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364,589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1349C6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8020932" w14:textId="0C6CEE81" w:rsidR="00DC60E4" w:rsidRPr="00F801A9" w:rsidRDefault="003E3F6C" w:rsidP="00E1132F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2,787,592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279BF4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796C2D8" w14:textId="7E697E0B" w:rsidR="00DC60E4" w:rsidRPr="00F801A9" w:rsidRDefault="00DC60E4" w:rsidP="00E1132F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2,650,155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BDC530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7442B1C7" w14:textId="0E172365" w:rsidR="00DC60E4" w:rsidRPr="00F801A9" w:rsidRDefault="003E3F6C" w:rsidP="00DC60E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1,124,795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AB1C80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6871220E" w14:textId="7E89E740" w:rsidR="00DC60E4" w:rsidRPr="00F801A9" w:rsidRDefault="00DC60E4" w:rsidP="00DC60E4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="000E0AE7"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395,334</w:t>
            </w:r>
          </w:p>
        </w:tc>
      </w:tr>
      <w:tr w:rsidR="00DC60E4" w:rsidRPr="00E1132F" w14:paraId="7440D89B" w14:textId="77777777" w:rsidTr="00F801A9">
        <w:tc>
          <w:tcPr>
            <w:tcW w:w="3690" w:type="dxa"/>
            <w:shd w:val="clear" w:color="auto" w:fill="auto"/>
            <w:vAlign w:val="center"/>
          </w:tcPr>
          <w:p w14:paraId="0F26F2DD" w14:textId="77777777" w:rsidR="00DC60E4" w:rsidRPr="00F801A9" w:rsidRDefault="00DC60E4" w:rsidP="00DC60E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3FC7D3" w14:textId="6DCBF36C" w:rsidR="00DC60E4" w:rsidRPr="00F801A9" w:rsidRDefault="003E3F6C" w:rsidP="00E1132F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29,910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E1C4B0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9438860" w14:textId="554B82FC" w:rsidR="00DC60E4" w:rsidRPr="00F801A9" w:rsidRDefault="00DC60E4" w:rsidP="00E1132F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28,467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D3AF35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9F5400B" w14:textId="68C1116C" w:rsidR="00DC60E4" w:rsidRPr="00F801A9" w:rsidRDefault="003E3F6C" w:rsidP="00E1132F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41,1</w:t>
            </w:r>
            <w:r w:rsidR="003879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A6E441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D8F4790" w14:textId="7F4A49BD" w:rsidR="00DC60E4" w:rsidRPr="00F801A9" w:rsidRDefault="00DC60E4" w:rsidP="00E1132F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31,207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B930C3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79078D4" w14:textId="06073F0F" w:rsidR="00DC60E4" w:rsidRPr="00F801A9" w:rsidRDefault="003E3F6C" w:rsidP="00E1132F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71,</w:t>
            </w:r>
            <w:r w:rsidR="003879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781FE4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76C38DF" w14:textId="30156FF2" w:rsidR="00DC60E4" w:rsidRPr="00F801A9" w:rsidRDefault="00DC60E4" w:rsidP="00E1132F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59,674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CE864C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702EFCC" w14:textId="271A9258" w:rsidR="00DC60E4" w:rsidRPr="00F801A9" w:rsidRDefault="003E3F6C" w:rsidP="00DC60E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</w:t>
            </w:r>
            <w:r w:rsidR="001255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B624F3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64B44ED3" w14:textId="419F1F8B" w:rsidR="00DC60E4" w:rsidRPr="00F801A9" w:rsidRDefault="00DC60E4" w:rsidP="00E1132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(4,6</w:t>
            </w:r>
            <w:r w:rsidR="000E0AE7"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DC60E4" w:rsidRPr="00E1132F" w14:paraId="2BE0C8DC" w14:textId="77777777" w:rsidTr="00F801A9">
        <w:tc>
          <w:tcPr>
            <w:tcW w:w="3690" w:type="dxa"/>
            <w:shd w:val="clear" w:color="auto" w:fill="auto"/>
            <w:vAlign w:val="center"/>
          </w:tcPr>
          <w:p w14:paraId="76C297FC" w14:textId="77777777" w:rsidR="00DC60E4" w:rsidRPr="00F801A9" w:rsidRDefault="00DC60E4" w:rsidP="00DC60E4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4D8B1F" w14:textId="6B8A9450" w:rsidR="00DC60E4" w:rsidRPr="00F801A9" w:rsidRDefault="003E3F6C" w:rsidP="00E1132F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12,434,615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DEDF62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C7223" w14:textId="4CECE5B2" w:rsidR="00DC60E4" w:rsidRPr="00F801A9" w:rsidRDefault="00DC60E4" w:rsidP="00E1132F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9,017,950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23AA1F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420EF9" w14:textId="3D86A04D" w:rsidR="00DC60E4" w:rsidRPr="00F801A9" w:rsidRDefault="003E3F6C" w:rsidP="00E1132F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</w:t>
            </w:r>
            <w:r w:rsidR="003879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310,736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454AA3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4D236F" w14:textId="5FFBC115" w:rsidR="00DC60E4" w:rsidRPr="00F801A9" w:rsidRDefault="00DC60E4" w:rsidP="00E1132F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3,283,972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553975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8A1911" w14:textId="42AA4DE4" w:rsidR="00DC60E4" w:rsidRPr="00F801A9" w:rsidRDefault="003E3F6C" w:rsidP="00E1132F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18,7</w:t>
            </w:r>
            <w:r w:rsidR="003879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45,351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F079AB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85C74" w14:textId="41746BCF" w:rsidR="00DC60E4" w:rsidRPr="00F801A9" w:rsidRDefault="00DC60E4" w:rsidP="00E1132F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12,301,922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7FA4FB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E91F07" w14:textId="3D3D4FF5" w:rsidR="00DC60E4" w:rsidRPr="00F801A9" w:rsidRDefault="003E3F6C" w:rsidP="00DC60E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3,44</w:t>
            </w:r>
            <w:r w:rsidR="009B79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7,953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583452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DC1365" w14:textId="6F70D77A" w:rsidR="00DC60E4" w:rsidRPr="00F801A9" w:rsidRDefault="00DC60E4" w:rsidP="00DC60E4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</w:t>
            </w:r>
            <w:r w:rsidR="000E0AE7"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908,423</w:t>
            </w:r>
          </w:p>
        </w:tc>
      </w:tr>
      <w:tr w:rsidR="00DC60E4" w:rsidRPr="00E1132F" w14:paraId="6DA46FA7" w14:textId="77777777" w:rsidTr="00F801A9">
        <w:tc>
          <w:tcPr>
            <w:tcW w:w="3690" w:type="dxa"/>
            <w:shd w:val="clear" w:color="auto" w:fill="auto"/>
            <w:vAlign w:val="center"/>
          </w:tcPr>
          <w:p w14:paraId="6986581E" w14:textId="77777777" w:rsidR="00DC60E4" w:rsidRPr="00F801A9" w:rsidRDefault="00DC60E4" w:rsidP="00DC60E4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F5994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64C6513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E495E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3E16F38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4898B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3CD56F1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D0CED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35D4D5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2EF95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1DF8E0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E189BC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96DBB67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B2A8B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45C0551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4C0C7" w14:textId="77777777" w:rsidR="00DC60E4" w:rsidRPr="00F801A9" w:rsidRDefault="00DC60E4" w:rsidP="00DC60E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DC60E4" w:rsidRPr="00E1132F" w14:paraId="1D0B065C" w14:textId="77777777" w:rsidTr="00F801A9">
        <w:tc>
          <w:tcPr>
            <w:tcW w:w="3690" w:type="dxa"/>
            <w:shd w:val="clear" w:color="auto" w:fill="auto"/>
            <w:vAlign w:val="center"/>
          </w:tcPr>
          <w:p w14:paraId="585C3FF2" w14:textId="77777777" w:rsidR="00DC60E4" w:rsidRPr="00F801A9" w:rsidRDefault="00DC60E4" w:rsidP="00DC60E4">
            <w:pPr>
              <w:spacing w:line="240" w:lineRule="atLeast"/>
              <w:ind w:right="-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 (ขาดทุน) 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0DFE81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1E981AA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62038B1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D2BA14A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DD75631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9128C7D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7A46676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8FB888C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4B227DF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1B054A7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4AC5ED0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3BE2AB9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A0141" w14:textId="45994294" w:rsidR="00DC60E4" w:rsidRPr="00F801A9" w:rsidRDefault="003E3F6C" w:rsidP="00DC60E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8EF2CE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59AA9" w14:textId="1606A90B" w:rsidR="00DC60E4" w:rsidRPr="00F801A9" w:rsidRDefault="00DC60E4" w:rsidP="00DC60E4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(18,</w:t>
            </w:r>
            <w:r w:rsidR="000E0AE7"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DC60E4" w:rsidRPr="00E1132F" w14:paraId="6CAE9AA7" w14:textId="77777777" w:rsidTr="00F801A9">
        <w:tc>
          <w:tcPr>
            <w:tcW w:w="3690" w:type="dxa"/>
            <w:shd w:val="clear" w:color="auto" w:fill="auto"/>
            <w:vAlign w:val="center"/>
          </w:tcPr>
          <w:p w14:paraId="4AFFBD68" w14:textId="77777777" w:rsidR="00DC60E4" w:rsidRPr="00F801A9" w:rsidRDefault="00DC60E4" w:rsidP="00DC60E4">
            <w:pPr>
              <w:spacing w:line="240" w:lineRule="atLeast"/>
              <w:ind w:right="-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120B48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47B474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CE2A42D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DC12A9C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68CA1D2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28FEF0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BC8E43A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E850E7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F745A80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DC0BD44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629883C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25C37EA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6DA0F35" w14:textId="31A0AFA6" w:rsidR="00DC60E4" w:rsidRPr="00F801A9" w:rsidRDefault="003E3F6C" w:rsidP="00DC60E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3,44</w:t>
            </w:r>
            <w:r w:rsidR="009B79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8,817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864032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67596CC4" w14:textId="7AB3086A" w:rsidR="00DC60E4" w:rsidRPr="00F801A9" w:rsidRDefault="00DC60E4" w:rsidP="00DC60E4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</w:t>
            </w:r>
            <w:r w:rsidR="000E0AE7"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889,688</w:t>
            </w:r>
          </w:p>
        </w:tc>
      </w:tr>
      <w:tr w:rsidR="00DC60E4" w:rsidRPr="00E1132F" w14:paraId="73F1245A" w14:textId="77777777" w:rsidTr="00F801A9">
        <w:tc>
          <w:tcPr>
            <w:tcW w:w="3690" w:type="dxa"/>
            <w:shd w:val="clear" w:color="auto" w:fill="auto"/>
            <w:vAlign w:val="center"/>
          </w:tcPr>
          <w:p w14:paraId="016FF7C0" w14:textId="77777777" w:rsidR="00DC60E4" w:rsidRPr="00F801A9" w:rsidRDefault="00DC60E4" w:rsidP="00DC60E4">
            <w:pPr>
              <w:spacing w:line="240" w:lineRule="atLeast"/>
              <w:ind w:right="-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8036A0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4BC629B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A1FA861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8B636F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D727D21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3732BC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CA1FE4F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DA5F664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2EA1E10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A902D71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82C3BE5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4026CC7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C13C4B2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D6D8F31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1F1B434A" w14:textId="77777777" w:rsidR="00DC60E4" w:rsidRPr="00F801A9" w:rsidRDefault="00DC60E4" w:rsidP="00DC60E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C60E4" w:rsidRPr="00E1132F" w14:paraId="532DD2A9" w14:textId="77777777" w:rsidTr="00F801A9">
        <w:tc>
          <w:tcPr>
            <w:tcW w:w="3690" w:type="dxa"/>
            <w:shd w:val="clear" w:color="auto" w:fill="auto"/>
            <w:vAlign w:val="center"/>
          </w:tcPr>
          <w:p w14:paraId="050C92ED" w14:textId="77777777" w:rsidR="00DC60E4" w:rsidRPr="00F801A9" w:rsidRDefault="00DC60E4" w:rsidP="00DC60E4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6D35E2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EB90A40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BCB095A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7327BD7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6C5BF25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B42D8B0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E7FC781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7158B8A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096E149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74D712E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0FBCC5F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6DC5079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3D080461" w14:textId="0851AD9B" w:rsidR="00DC60E4" w:rsidRPr="00F801A9" w:rsidRDefault="003E3F6C" w:rsidP="00DC60E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(483,542)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9CCF95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55D478DE" w14:textId="2EE42ACE" w:rsidR="00DC60E4" w:rsidRPr="00F801A9" w:rsidRDefault="00DC60E4" w:rsidP="00DC60E4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(557,771)</w:t>
            </w:r>
          </w:p>
        </w:tc>
      </w:tr>
      <w:tr w:rsidR="00DC60E4" w:rsidRPr="00E1132F" w14:paraId="70740BF2" w14:textId="77777777" w:rsidTr="00F801A9">
        <w:tc>
          <w:tcPr>
            <w:tcW w:w="3690" w:type="dxa"/>
            <w:shd w:val="clear" w:color="auto" w:fill="auto"/>
            <w:vAlign w:val="center"/>
          </w:tcPr>
          <w:p w14:paraId="1FF77A75" w14:textId="77777777" w:rsidR="00DC60E4" w:rsidRPr="00F801A9" w:rsidRDefault="00DC60E4" w:rsidP="00DC60E4">
            <w:pPr>
              <w:spacing w:line="240" w:lineRule="atLeast"/>
              <w:ind w:right="-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21A4E8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C04048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F6EE87D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D9F78D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0FAA4AE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A8C737D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93758CE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569ADF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4803428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55D9F86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3BDABF9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E7B568E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5CB48364" w14:textId="71F54484" w:rsidR="00DC60E4" w:rsidRPr="00F801A9" w:rsidRDefault="003E3F6C" w:rsidP="00DC60E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(813,829)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216C45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61435DD8" w14:textId="024AF7FB" w:rsidR="00DC60E4" w:rsidRPr="00F801A9" w:rsidRDefault="00DC60E4" w:rsidP="00DC60E4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(749,898)</w:t>
            </w:r>
          </w:p>
        </w:tc>
      </w:tr>
      <w:tr w:rsidR="00DC60E4" w:rsidRPr="00E1132F" w14:paraId="3085A966" w14:textId="77777777" w:rsidTr="00F801A9">
        <w:tc>
          <w:tcPr>
            <w:tcW w:w="6030" w:type="dxa"/>
            <w:gridSpan w:val="4"/>
            <w:shd w:val="clear" w:color="auto" w:fill="auto"/>
            <w:vAlign w:val="center"/>
          </w:tcPr>
          <w:p w14:paraId="2AA116D2" w14:textId="77777777" w:rsidR="00DC60E4" w:rsidRPr="00F801A9" w:rsidRDefault="00DC60E4" w:rsidP="00DC60E4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F5414C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BD6AD44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C1ED6F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BBE9791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9C939CB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7BAE95A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896FBE9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34AE7CB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BAB41E5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40BBE4B" w14:textId="74146525" w:rsidR="00DC60E4" w:rsidRPr="00F801A9" w:rsidRDefault="003E3F6C" w:rsidP="00DC60E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8FFD64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1BF8BD5F" w14:textId="082CD521" w:rsidR="00DC60E4" w:rsidRPr="00F801A9" w:rsidRDefault="00DC60E4" w:rsidP="00DC60E4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14,430</w:t>
            </w:r>
          </w:p>
        </w:tc>
      </w:tr>
      <w:tr w:rsidR="00DC60E4" w:rsidRPr="00E1132F" w14:paraId="4A41E1F1" w14:textId="77777777" w:rsidTr="00F801A9">
        <w:tc>
          <w:tcPr>
            <w:tcW w:w="6030" w:type="dxa"/>
            <w:gridSpan w:val="4"/>
            <w:shd w:val="clear" w:color="auto" w:fill="auto"/>
            <w:vAlign w:val="center"/>
          </w:tcPr>
          <w:p w14:paraId="12C07743" w14:textId="77777777" w:rsidR="00DC60E4" w:rsidRPr="00F801A9" w:rsidRDefault="00DC60E4" w:rsidP="00DC60E4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AC0A92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F1E7CF2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FAC3E21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DD87FB0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5A7349D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A9A5549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DC69AB9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72A96CE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7E83062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4E762" w14:textId="7524677D" w:rsidR="00DC60E4" w:rsidRPr="00F801A9" w:rsidRDefault="003E3F6C" w:rsidP="00DC60E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(78</w:t>
            </w:r>
            <w:r w:rsidR="001255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B79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</w:t>
            </w: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7D74E5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A23F2" w14:textId="3AF91633" w:rsidR="00DC60E4" w:rsidRPr="00F801A9" w:rsidRDefault="00DC60E4" w:rsidP="00DC60E4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(18,213)</w:t>
            </w:r>
          </w:p>
        </w:tc>
      </w:tr>
      <w:tr w:rsidR="00DC60E4" w:rsidRPr="00E1132F" w14:paraId="15F0258C" w14:textId="77777777" w:rsidTr="00F801A9">
        <w:trPr>
          <w:trHeight w:val="314"/>
        </w:trPr>
        <w:tc>
          <w:tcPr>
            <w:tcW w:w="6030" w:type="dxa"/>
            <w:gridSpan w:val="4"/>
            <w:shd w:val="clear" w:color="auto" w:fill="auto"/>
            <w:vAlign w:val="center"/>
          </w:tcPr>
          <w:p w14:paraId="5C85AB06" w14:textId="77777777" w:rsidR="00DC60E4" w:rsidRPr="00F801A9" w:rsidRDefault="00DC60E4" w:rsidP="00DC60E4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FEE22B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3374F0E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BE0B835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707A737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BA6BA47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64512B5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EB6639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BBD6296" w14:textId="77777777" w:rsidR="00DC60E4" w:rsidRPr="00F801A9" w:rsidRDefault="00DC60E4" w:rsidP="00DC60E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B7BF215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02BE16" w14:textId="2C3F2800" w:rsidR="00DC60E4" w:rsidRPr="00F801A9" w:rsidRDefault="003E3F6C" w:rsidP="00DC60E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2,079,339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431D25" w14:textId="77777777" w:rsidR="00DC60E4" w:rsidRPr="00F801A9" w:rsidRDefault="00DC60E4" w:rsidP="00DC60E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C1F565" w14:textId="00D579C0" w:rsidR="00DC60E4" w:rsidRPr="00F801A9" w:rsidRDefault="00DC60E4" w:rsidP="00DC60E4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801A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1,578,236</w:t>
            </w:r>
          </w:p>
        </w:tc>
      </w:tr>
    </w:tbl>
    <w:p w14:paraId="095346FF" w14:textId="77777777" w:rsidR="00F801A9" w:rsidRDefault="00F801A9" w:rsidP="00F801A9">
      <w:pPr>
        <w:pStyle w:val="Bo-Blankline"/>
      </w:pPr>
    </w:p>
    <w:p w14:paraId="7DE3DF78" w14:textId="0A1601E4" w:rsidR="002E795F" w:rsidRPr="008E2D9E" w:rsidRDefault="002E795F" w:rsidP="002E795F">
      <w:pPr>
        <w:pStyle w:val="Ang15"/>
        <w:rPr>
          <w:b/>
          <w:bCs/>
        </w:rPr>
      </w:pPr>
      <w:r w:rsidRPr="008E2D9E">
        <w:rPr>
          <w:rFonts w:hint="cs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2A00E9D1" w14:textId="77777777" w:rsidR="002E795F" w:rsidRDefault="002E795F" w:rsidP="00E77061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right="191"/>
        <w:rPr>
          <w:rFonts w:ascii="Angsana New" w:hAnsi="Angsana New"/>
          <w:sz w:val="30"/>
          <w:szCs w:val="30"/>
        </w:rPr>
        <w:sectPr w:rsidR="002E795F" w:rsidSect="00F801A9">
          <w:pgSz w:w="16834" w:h="11909" w:orient="landscape" w:code="9"/>
          <w:pgMar w:top="1872" w:right="907" w:bottom="706" w:left="1008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496"/>
        <w:gridCol w:w="6"/>
      </w:tblGrid>
      <w:tr w:rsidR="00E77061" w:rsidRPr="00E15351" w14:paraId="0BCE6FA0" w14:textId="77777777" w:rsidTr="00472EA2">
        <w:trPr>
          <w:gridAfter w:val="1"/>
          <w:wAfter w:w="6" w:type="dxa"/>
        </w:trPr>
        <w:tc>
          <w:tcPr>
            <w:tcW w:w="4842" w:type="dxa"/>
            <w:shd w:val="clear" w:color="auto" w:fill="auto"/>
          </w:tcPr>
          <w:p w14:paraId="4E4C41DC" w14:textId="77777777" w:rsidR="00E77061" w:rsidRPr="00C16DE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5E8769AA" w14:textId="77777777" w:rsidR="00E77061" w:rsidRPr="00E15351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BED894F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32B95A6A" w14:textId="77777777" w:rsidR="00E77061" w:rsidRPr="00E15351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7061" w:rsidRPr="00E15351" w14:paraId="4CC9EACF" w14:textId="77777777" w:rsidTr="00472EA2">
        <w:trPr>
          <w:gridAfter w:val="1"/>
          <w:wAfter w:w="6" w:type="dxa"/>
        </w:trPr>
        <w:tc>
          <w:tcPr>
            <w:tcW w:w="4842" w:type="dxa"/>
            <w:shd w:val="clear" w:color="auto" w:fill="auto"/>
          </w:tcPr>
          <w:p w14:paraId="099CFBCF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6674EDE4" w14:textId="77777777" w:rsidR="00E77061" w:rsidRPr="00E15351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ED73EC9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129081A2" w14:textId="77777777" w:rsidR="00E77061" w:rsidRPr="00E15351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E77061" w:rsidRPr="00E15351" w14:paraId="53CA8AE0" w14:textId="77777777" w:rsidTr="00472EA2">
        <w:tc>
          <w:tcPr>
            <w:tcW w:w="4842" w:type="dxa"/>
            <w:shd w:val="clear" w:color="auto" w:fill="auto"/>
          </w:tcPr>
          <w:p w14:paraId="7941E18F" w14:textId="187AD1C5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750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750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5750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806" w:type="dxa"/>
            <w:shd w:val="clear" w:color="auto" w:fill="auto"/>
          </w:tcPr>
          <w:p w14:paraId="6F772D66" w14:textId="77777777" w:rsidR="00E77061" w:rsidRPr="00E15351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A158509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69D8229" w14:textId="6AF30BDE" w:rsidR="00E77061" w:rsidRPr="00E15351" w:rsidRDefault="0057505D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8" w:type="dxa"/>
            <w:shd w:val="clear" w:color="auto" w:fill="auto"/>
          </w:tcPr>
          <w:p w14:paraId="53973B35" w14:textId="77777777" w:rsidR="00E77061" w:rsidRPr="00E15351" w:rsidRDefault="00E77061" w:rsidP="00E770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6BC731B3" w14:textId="680DF348" w:rsidR="00E77061" w:rsidRPr="00E15351" w:rsidRDefault="00F47DB8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77061" w:rsidRPr="00E15351" w14:paraId="1420D208" w14:textId="77777777" w:rsidTr="00472EA2">
        <w:trPr>
          <w:gridAfter w:val="1"/>
          <w:wAfter w:w="6" w:type="dxa"/>
        </w:trPr>
        <w:tc>
          <w:tcPr>
            <w:tcW w:w="4842" w:type="dxa"/>
            <w:shd w:val="clear" w:color="auto" w:fill="auto"/>
          </w:tcPr>
          <w:p w14:paraId="1C3E8E1E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26DEC71A" w14:textId="77777777" w:rsidR="00E77061" w:rsidRPr="00E15351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B88FEBF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61A1B81B" w14:textId="77777777" w:rsidR="00E77061" w:rsidRPr="00E15351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E1535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C60E4" w:rsidRPr="00E15351" w14:paraId="44CDB11B" w14:textId="77777777" w:rsidTr="00472EA2">
        <w:tc>
          <w:tcPr>
            <w:tcW w:w="4842" w:type="dxa"/>
            <w:shd w:val="clear" w:color="auto" w:fill="auto"/>
          </w:tcPr>
          <w:p w14:paraId="4A2637CD" w14:textId="77777777" w:rsidR="00DC60E4" w:rsidRPr="00E15351" w:rsidRDefault="00DC60E4" w:rsidP="00DC60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806" w:type="dxa"/>
            <w:shd w:val="clear" w:color="auto" w:fill="auto"/>
          </w:tcPr>
          <w:p w14:paraId="37378479" w14:textId="77777777" w:rsidR="00DC60E4" w:rsidRPr="00E15351" w:rsidRDefault="00DC60E4" w:rsidP="00DC60E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7E1D6FE" w14:textId="77777777" w:rsidR="00DC60E4" w:rsidRPr="00E15351" w:rsidRDefault="00DC60E4" w:rsidP="00DC60E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E01C196" w14:textId="772BE66B" w:rsidR="00DC60E4" w:rsidRPr="00E15351" w:rsidRDefault="005809AB" w:rsidP="00DC60E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(114,246)</w:t>
            </w:r>
          </w:p>
        </w:tc>
        <w:tc>
          <w:tcPr>
            <w:tcW w:w="268" w:type="dxa"/>
            <w:shd w:val="clear" w:color="auto" w:fill="auto"/>
          </w:tcPr>
          <w:p w14:paraId="046C863D" w14:textId="77777777" w:rsidR="00DC60E4" w:rsidRPr="00E15351" w:rsidRDefault="00DC60E4" w:rsidP="00DC60E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52669778" w14:textId="0FF030A4" w:rsidR="00DC60E4" w:rsidRPr="00E15351" w:rsidRDefault="00DC60E4" w:rsidP="00DC60E4">
            <w:pPr>
              <w:tabs>
                <w:tab w:val="decimal" w:pos="120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(292,053)</w:t>
            </w:r>
          </w:p>
        </w:tc>
      </w:tr>
      <w:tr w:rsidR="00DC60E4" w:rsidRPr="00E15351" w14:paraId="1A51DBB1" w14:textId="77777777" w:rsidTr="00472EA2">
        <w:tc>
          <w:tcPr>
            <w:tcW w:w="4842" w:type="dxa"/>
            <w:shd w:val="clear" w:color="auto" w:fill="auto"/>
          </w:tcPr>
          <w:p w14:paraId="221042D6" w14:textId="77777777" w:rsidR="00DC60E4" w:rsidRPr="00E15351" w:rsidRDefault="00DC60E4" w:rsidP="00DC60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06" w:type="dxa"/>
            <w:shd w:val="clear" w:color="auto" w:fill="auto"/>
          </w:tcPr>
          <w:p w14:paraId="64E0C00A" w14:textId="77777777" w:rsidR="00DC60E4" w:rsidRPr="00E15351" w:rsidRDefault="00DC60E4" w:rsidP="00DC60E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D343798" w14:textId="77777777" w:rsidR="00DC60E4" w:rsidRPr="00E15351" w:rsidRDefault="00DC60E4" w:rsidP="00DC60E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774594A3" w14:textId="65B5AC16" w:rsidR="00DC60E4" w:rsidRPr="00E15351" w:rsidRDefault="005809AB" w:rsidP="00DC60E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1,468,573</w:t>
            </w:r>
          </w:p>
        </w:tc>
        <w:tc>
          <w:tcPr>
            <w:tcW w:w="268" w:type="dxa"/>
            <w:shd w:val="clear" w:color="auto" w:fill="auto"/>
          </w:tcPr>
          <w:p w14:paraId="436429ED" w14:textId="77777777" w:rsidR="00DC60E4" w:rsidRPr="00E15351" w:rsidRDefault="00DC60E4" w:rsidP="00DC60E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74A9348C" w14:textId="0C86B94E" w:rsidR="00DC60E4" w:rsidRPr="00E15351" w:rsidRDefault="00DC60E4" w:rsidP="00DC60E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921,392</w:t>
            </w:r>
          </w:p>
        </w:tc>
      </w:tr>
      <w:tr w:rsidR="00DC60E4" w:rsidRPr="00E15351" w14:paraId="22E5847D" w14:textId="77777777" w:rsidTr="00472EA2">
        <w:tc>
          <w:tcPr>
            <w:tcW w:w="4842" w:type="dxa"/>
            <w:shd w:val="clear" w:color="auto" w:fill="auto"/>
          </w:tcPr>
          <w:p w14:paraId="5165E074" w14:textId="77777777" w:rsidR="00DC60E4" w:rsidRPr="00E15351" w:rsidRDefault="00DC60E4" w:rsidP="00DC60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06" w:type="dxa"/>
            <w:shd w:val="clear" w:color="auto" w:fill="auto"/>
          </w:tcPr>
          <w:p w14:paraId="4C60A319" w14:textId="77777777" w:rsidR="00DC60E4" w:rsidRPr="00E15351" w:rsidRDefault="00DC60E4" w:rsidP="00DC60E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25DD192" w14:textId="77777777" w:rsidR="00DC60E4" w:rsidRPr="00E15351" w:rsidRDefault="00DC60E4" w:rsidP="00DC60E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43D9F8F" w14:textId="50642DB7" w:rsidR="00DC60E4" w:rsidRPr="00E15351" w:rsidRDefault="005809AB" w:rsidP="00DC60E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858,982</w:t>
            </w:r>
          </w:p>
        </w:tc>
        <w:tc>
          <w:tcPr>
            <w:tcW w:w="268" w:type="dxa"/>
            <w:shd w:val="clear" w:color="auto" w:fill="auto"/>
          </w:tcPr>
          <w:p w14:paraId="5B1F22C4" w14:textId="77777777" w:rsidR="00DC60E4" w:rsidRPr="00E15351" w:rsidRDefault="00DC60E4" w:rsidP="00DC60E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54858FAB" w14:textId="277FA1E1" w:rsidR="00DC60E4" w:rsidRPr="00E15351" w:rsidRDefault="00DC60E4" w:rsidP="00DC60E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1,096,692</w:t>
            </w:r>
          </w:p>
        </w:tc>
      </w:tr>
      <w:tr w:rsidR="00DC60E4" w:rsidRPr="00E15351" w14:paraId="7C34C1EB" w14:textId="77777777" w:rsidTr="00472EA2">
        <w:tc>
          <w:tcPr>
            <w:tcW w:w="4842" w:type="dxa"/>
            <w:shd w:val="clear" w:color="auto" w:fill="auto"/>
          </w:tcPr>
          <w:p w14:paraId="5A18826E" w14:textId="77777777" w:rsidR="00DC60E4" w:rsidRPr="00E15351" w:rsidRDefault="00DC60E4" w:rsidP="00DC60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806" w:type="dxa"/>
            <w:shd w:val="clear" w:color="auto" w:fill="auto"/>
          </w:tcPr>
          <w:p w14:paraId="795099B0" w14:textId="77777777" w:rsidR="00DC60E4" w:rsidRPr="00E15351" w:rsidRDefault="00DC60E4" w:rsidP="00DC60E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424EC13" w14:textId="77777777" w:rsidR="00DC60E4" w:rsidRPr="00E15351" w:rsidRDefault="00DC60E4" w:rsidP="00DC60E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781678D" w14:textId="7CFB2D0C" w:rsidR="00DC60E4" w:rsidRPr="00E15351" w:rsidRDefault="005809AB" w:rsidP="00DC60E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(77)</w:t>
            </w:r>
          </w:p>
        </w:tc>
        <w:tc>
          <w:tcPr>
            <w:tcW w:w="268" w:type="dxa"/>
            <w:shd w:val="clear" w:color="auto" w:fill="auto"/>
          </w:tcPr>
          <w:p w14:paraId="7A6E4D1B" w14:textId="77777777" w:rsidR="00DC60E4" w:rsidRPr="00E15351" w:rsidRDefault="00DC60E4" w:rsidP="00DC60E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7491108C" w14:textId="66720595" w:rsidR="00DC60E4" w:rsidRPr="00E15351" w:rsidRDefault="00DC60E4" w:rsidP="00DC60E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(22,183)</w:t>
            </w:r>
          </w:p>
        </w:tc>
      </w:tr>
      <w:tr w:rsidR="00DC60E4" w:rsidRPr="00E15351" w14:paraId="593AA9EC" w14:textId="77777777" w:rsidTr="00472EA2">
        <w:tc>
          <w:tcPr>
            <w:tcW w:w="4842" w:type="dxa"/>
            <w:shd w:val="clear" w:color="auto" w:fill="auto"/>
          </w:tcPr>
          <w:p w14:paraId="0F004657" w14:textId="77777777" w:rsidR="00DC60E4" w:rsidRPr="00E15351" w:rsidRDefault="00DC60E4" w:rsidP="00DC60E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189735B9" w14:textId="77777777" w:rsidR="00DC60E4" w:rsidRPr="00E15351" w:rsidRDefault="00DC60E4" w:rsidP="00DC60E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BF4C3EF" w14:textId="77777777" w:rsidR="00DC60E4" w:rsidRPr="00E15351" w:rsidRDefault="00DC60E4" w:rsidP="00DC60E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780D9DD5" w14:textId="58DD4A2E" w:rsidR="00DC60E4" w:rsidRPr="00E15351" w:rsidRDefault="005809AB" w:rsidP="00DC60E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2,213,232</w:t>
            </w:r>
          </w:p>
        </w:tc>
        <w:tc>
          <w:tcPr>
            <w:tcW w:w="268" w:type="dxa"/>
            <w:shd w:val="clear" w:color="auto" w:fill="auto"/>
          </w:tcPr>
          <w:p w14:paraId="3D6CF7E1" w14:textId="77777777" w:rsidR="00DC60E4" w:rsidRPr="00E15351" w:rsidRDefault="00DC60E4" w:rsidP="00DC60E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6E4430" w14:textId="3F4D24F5" w:rsidR="00DC60E4" w:rsidRPr="00E15351" w:rsidRDefault="00DC60E4" w:rsidP="00DC60E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1,703,848</w:t>
            </w:r>
          </w:p>
        </w:tc>
      </w:tr>
      <w:tr w:rsidR="00DC60E4" w:rsidRPr="00E15351" w14:paraId="3ED82404" w14:textId="77777777" w:rsidTr="00472EA2">
        <w:tc>
          <w:tcPr>
            <w:tcW w:w="4842" w:type="dxa"/>
            <w:shd w:val="clear" w:color="auto" w:fill="auto"/>
          </w:tcPr>
          <w:p w14:paraId="3A959D53" w14:textId="77777777" w:rsidR="00DC60E4" w:rsidRPr="00E15351" w:rsidRDefault="00DC60E4" w:rsidP="00DC60E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18C143C9" w14:textId="77777777" w:rsidR="00DC60E4" w:rsidRPr="00E15351" w:rsidRDefault="00DC60E4" w:rsidP="00DC60E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49522633" w14:textId="77777777" w:rsidR="00DC60E4" w:rsidRPr="00E15351" w:rsidRDefault="00DC60E4" w:rsidP="00DC60E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14:paraId="6F90447F" w14:textId="77777777" w:rsidR="00DC60E4" w:rsidRPr="00E15351" w:rsidRDefault="00DC60E4" w:rsidP="00DC60E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0CA0B167" w14:textId="77777777" w:rsidR="00DC60E4" w:rsidRPr="00E15351" w:rsidRDefault="00DC60E4" w:rsidP="00DC60E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0BC27A3D" w14:textId="77777777" w:rsidR="00DC60E4" w:rsidRPr="00E15351" w:rsidRDefault="00DC60E4" w:rsidP="00DC60E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C60E4" w:rsidRPr="00E15351" w14:paraId="256D3B8C" w14:textId="77777777" w:rsidTr="00472EA2">
        <w:tc>
          <w:tcPr>
            <w:tcW w:w="4842" w:type="dxa"/>
            <w:shd w:val="clear" w:color="auto" w:fill="auto"/>
          </w:tcPr>
          <w:p w14:paraId="04EA8D97" w14:textId="20406058" w:rsidR="00DC60E4" w:rsidRPr="00E15351" w:rsidRDefault="00DC60E4" w:rsidP="00DC60E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กำไร</w:t>
            </w:r>
            <w:r w:rsidR="00642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="00642EC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ขาดทุน</w:t>
            </w:r>
            <w:r w:rsidR="00642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="00642EC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E153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806" w:type="dxa"/>
            <w:shd w:val="clear" w:color="auto" w:fill="auto"/>
          </w:tcPr>
          <w:p w14:paraId="35468F0E" w14:textId="77777777" w:rsidR="00DC60E4" w:rsidRPr="00E15351" w:rsidRDefault="00DC60E4" w:rsidP="00DC60E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EEAE493" w14:textId="77777777" w:rsidR="00DC60E4" w:rsidRPr="00E15351" w:rsidRDefault="00DC60E4" w:rsidP="00DC60E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444FC919" w14:textId="64FED42B" w:rsidR="00DC60E4" w:rsidRPr="00E15351" w:rsidRDefault="005809AB" w:rsidP="00DC60E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3,260</w:t>
            </w:r>
          </w:p>
        </w:tc>
        <w:tc>
          <w:tcPr>
            <w:tcW w:w="268" w:type="dxa"/>
            <w:shd w:val="clear" w:color="auto" w:fill="auto"/>
          </w:tcPr>
          <w:p w14:paraId="43E29AED" w14:textId="77777777" w:rsidR="00DC60E4" w:rsidRPr="00E15351" w:rsidRDefault="00DC60E4" w:rsidP="00DC60E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675E3D94" w14:textId="0D8FA033" w:rsidR="00DC60E4" w:rsidRPr="00E15351" w:rsidRDefault="00DC60E4" w:rsidP="00DC60E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(16,237)</w:t>
            </w:r>
          </w:p>
        </w:tc>
      </w:tr>
      <w:tr w:rsidR="00DC60E4" w:rsidRPr="00E15351" w14:paraId="0D559DE6" w14:textId="77777777" w:rsidTr="00472EA2">
        <w:tc>
          <w:tcPr>
            <w:tcW w:w="4842" w:type="dxa"/>
            <w:shd w:val="clear" w:color="auto" w:fill="auto"/>
          </w:tcPr>
          <w:p w14:paraId="6A922919" w14:textId="77777777" w:rsidR="00DC60E4" w:rsidRPr="00E15351" w:rsidRDefault="00DC60E4" w:rsidP="00DC60E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043F899D" w14:textId="77777777" w:rsidR="00DC60E4" w:rsidRPr="00E15351" w:rsidRDefault="00DC60E4" w:rsidP="00DC60E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148F043C" w14:textId="77777777" w:rsidR="00DC60E4" w:rsidRPr="00E15351" w:rsidRDefault="00DC60E4" w:rsidP="00DC60E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14:paraId="4DA22E1D" w14:textId="77777777" w:rsidR="00DC60E4" w:rsidRPr="00184C5C" w:rsidRDefault="00DC60E4" w:rsidP="00DC60E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61CFF0D7" w14:textId="77777777" w:rsidR="00DC60E4" w:rsidRPr="00E15351" w:rsidRDefault="00DC60E4" w:rsidP="00DC60E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01574DF0" w14:textId="77777777" w:rsidR="00DC60E4" w:rsidRPr="00E15351" w:rsidRDefault="00DC60E4" w:rsidP="00DC60E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C60E4" w:rsidRPr="00E15351" w14:paraId="05B853AA" w14:textId="77777777" w:rsidTr="00472EA2">
        <w:tc>
          <w:tcPr>
            <w:tcW w:w="4842" w:type="dxa"/>
            <w:shd w:val="clear" w:color="auto" w:fill="auto"/>
          </w:tcPr>
          <w:p w14:paraId="28972C64" w14:textId="77777777" w:rsidR="00DC60E4" w:rsidRPr="00E15351" w:rsidRDefault="00DC60E4" w:rsidP="00DC60E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806" w:type="dxa"/>
            <w:shd w:val="clear" w:color="auto" w:fill="auto"/>
          </w:tcPr>
          <w:p w14:paraId="4A8EC145" w14:textId="77777777" w:rsidR="00DC60E4" w:rsidRPr="00E15351" w:rsidRDefault="00DC60E4" w:rsidP="00DC60E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1995A74" w14:textId="77777777" w:rsidR="00DC60E4" w:rsidRPr="00E15351" w:rsidRDefault="00DC60E4" w:rsidP="00DC60E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3300954" w14:textId="1A649D76" w:rsidR="00DC60E4" w:rsidRPr="00184C5C" w:rsidRDefault="005809AB" w:rsidP="00DC60E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(73,624)</w:t>
            </w:r>
          </w:p>
        </w:tc>
        <w:tc>
          <w:tcPr>
            <w:tcW w:w="268" w:type="dxa"/>
            <w:shd w:val="clear" w:color="auto" w:fill="auto"/>
          </w:tcPr>
          <w:p w14:paraId="74E2B8A6" w14:textId="77777777" w:rsidR="00DC60E4" w:rsidRPr="00E15351" w:rsidRDefault="00DC60E4" w:rsidP="00DC60E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38D2B00A" w14:textId="5A018C28" w:rsidR="00DC60E4" w:rsidRPr="00E15351" w:rsidRDefault="00DC60E4" w:rsidP="00DC60E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(105,428)</w:t>
            </w:r>
          </w:p>
        </w:tc>
      </w:tr>
      <w:tr w:rsidR="00DC60E4" w:rsidRPr="00E15351" w14:paraId="2E8E68E0" w14:textId="77777777" w:rsidTr="00472EA2">
        <w:tc>
          <w:tcPr>
            <w:tcW w:w="4842" w:type="dxa"/>
            <w:shd w:val="clear" w:color="auto" w:fill="auto"/>
            <w:vAlign w:val="center"/>
          </w:tcPr>
          <w:p w14:paraId="0B6E670B" w14:textId="77777777" w:rsidR="00DC60E4" w:rsidRPr="00E15351" w:rsidRDefault="00DC60E4" w:rsidP="00DC60E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E1535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  <w:shd w:val="clear" w:color="auto" w:fill="auto"/>
          </w:tcPr>
          <w:p w14:paraId="2573D303" w14:textId="77777777" w:rsidR="00DC60E4" w:rsidRPr="00E15351" w:rsidRDefault="00DC60E4" w:rsidP="00DC60E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772CE8A" w14:textId="77777777" w:rsidR="00DC60E4" w:rsidRPr="00E15351" w:rsidRDefault="00DC60E4" w:rsidP="00DC60E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A6A63AB" w14:textId="7F4D51C9" w:rsidR="00DC60E4" w:rsidRPr="00184C5C" w:rsidRDefault="005809AB" w:rsidP="00DC60E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(63,529)</w:t>
            </w:r>
          </w:p>
        </w:tc>
        <w:tc>
          <w:tcPr>
            <w:tcW w:w="268" w:type="dxa"/>
            <w:shd w:val="clear" w:color="auto" w:fill="auto"/>
          </w:tcPr>
          <w:p w14:paraId="1E7E614D" w14:textId="77777777" w:rsidR="00DC60E4" w:rsidRPr="00E15351" w:rsidRDefault="00DC60E4" w:rsidP="00DC60E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71679A11" w14:textId="086ACD40" w:rsidR="00DC60E4" w:rsidRPr="00E15351" w:rsidRDefault="00DC60E4" w:rsidP="00DC60E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(3,947)</w:t>
            </w:r>
          </w:p>
        </w:tc>
      </w:tr>
      <w:tr w:rsidR="00DC60E4" w:rsidRPr="00E15351" w14:paraId="378D9D95" w14:textId="77777777" w:rsidTr="00472EA2">
        <w:tc>
          <w:tcPr>
            <w:tcW w:w="4842" w:type="dxa"/>
            <w:shd w:val="clear" w:color="auto" w:fill="auto"/>
          </w:tcPr>
          <w:p w14:paraId="285A2607" w14:textId="77777777" w:rsidR="00DC60E4" w:rsidRPr="00E15351" w:rsidRDefault="00DC60E4" w:rsidP="00DC60E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806" w:type="dxa"/>
            <w:shd w:val="clear" w:color="auto" w:fill="auto"/>
          </w:tcPr>
          <w:p w14:paraId="2571AD6A" w14:textId="77777777" w:rsidR="00DC60E4" w:rsidRPr="00E15351" w:rsidRDefault="00DC60E4" w:rsidP="00DC60E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516914E" w14:textId="77777777" w:rsidR="00DC60E4" w:rsidRPr="00E15351" w:rsidRDefault="00DC60E4" w:rsidP="00DC60E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10FFD" w14:textId="2DCB7FDD" w:rsidR="00DC60E4" w:rsidRPr="00E15351" w:rsidRDefault="005809AB" w:rsidP="00DC60E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2,079,339</w:t>
            </w:r>
          </w:p>
        </w:tc>
        <w:tc>
          <w:tcPr>
            <w:tcW w:w="268" w:type="dxa"/>
            <w:shd w:val="clear" w:color="auto" w:fill="auto"/>
          </w:tcPr>
          <w:p w14:paraId="785F2EA7" w14:textId="77777777" w:rsidR="00DC60E4" w:rsidRPr="00E15351" w:rsidRDefault="00DC60E4" w:rsidP="00DC60E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C363" w14:textId="0450C740" w:rsidR="00DC60E4" w:rsidRPr="00E15351" w:rsidRDefault="00DC60E4" w:rsidP="00DC60E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1,578,236</w:t>
            </w:r>
          </w:p>
        </w:tc>
      </w:tr>
    </w:tbl>
    <w:p w14:paraId="79D50A51" w14:textId="77777777" w:rsidR="00932774" w:rsidRDefault="00932774" w:rsidP="00932774">
      <w:pPr>
        <w:pStyle w:val="Bo-Blankline"/>
      </w:pPr>
    </w:p>
    <w:p w14:paraId="0016CE12" w14:textId="05B7DE3A" w:rsidR="0040333E" w:rsidRPr="007470B8" w:rsidRDefault="0040333E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70B8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7470B8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05EC4589" w14:textId="08F5D972" w:rsidR="0040333E" w:rsidRDefault="0040333E" w:rsidP="00F3013A">
      <w:pPr>
        <w:pStyle w:val="Bo-Blankline"/>
      </w:pP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810"/>
        <w:gridCol w:w="236"/>
        <w:gridCol w:w="1474"/>
        <w:gridCol w:w="270"/>
        <w:gridCol w:w="1540"/>
      </w:tblGrid>
      <w:tr w:rsidR="00CD6FB6" w:rsidRPr="007620FF" w14:paraId="73F93A6E" w14:textId="77777777" w:rsidTr="009E47ED">
        <w:trPr>
          <w:tblHeader/>
        </w:trPr>
        <w:tc>
          <w:tcPr>
            <w:tcW w:w="4860" w:type="dxa"/>
          </w:tcPr>
          <w:p w14:paraId="7425E096" w14:textId="77777777" w:rsidR="00CD6FB6" w:rsidRPr="007620FF" w:rsidRDefault="00CD6FB6" w:rsidP="00F005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C25C2DD" w14:textId="77777777" w:rsidR="00CD6FB6" w:rsidRPr="007620FF" w:rsidRDefault="00CD6FB6" w:rsidP="00F005D0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B19988" w14:textId="77777777" w:rsidR="00CD6FB6" w:rsidRPr="007620FF" w:rsidRDefault="00CD6FB6" w:rsidP="00F005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4" w:type="dxa"/>
            <w:gridSpan w:val="3"/>
          </w:tcPr>
          <w:p w14:paraId="5B5C0358" w14:textId="77777777" w:rsidR="00CD6FB6" w:rsidRPr="007620FF" w:rsidRDefault="00CD6FB6" w:rsidP="00F005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D6FB6" w:rsidRPr="007620FF" w14:paraId="4366BAA5" w14:textId="77777777" w:rsidTr="009E47ED">
        <w:trPr>
          <w:tblHeader/>
        </w:trPr>
        <w:tc>
          <w:tcPr>
            <w:tcW w:w="4860" w:type="dxa"/>
          </w:tcPr>
          <w:p w14:paraId="3B438AA4" w14:textId="77777777" w:rsidR="00CD6FB6" w:rsidRPr="007620FF" w:rsidRDefault="00CD6FB6" w:rsidP="00F005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92A9902" w14:textId="77777777" w:rsidR="00CD6FB6" w:rsidRPr="007620FF" w:rsidRDefault="00CD6FB6" w:rsidP="00F005D0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3CBCFD" w14:textId="77777777" w:rsidR="00CD6FB6" w:rsidRPr="007620FF" w:rsidRDefault="00CD6FB6" w:rsidP="00F005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4" w:type="dxa"/>
            <w:gridSpan w:val="3"/>
          </w:tcPr>
          <w:p w14:paraId="4F2B18E4" w14:textId="77777777" w:rsidR="00CD6FB6" w:rsidRPr="007620FF" w:rsidRDefault="00CD6FB6" w:rsidP="00F005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20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7620F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ส่วนงาน</w:t>
            </w:r>
          </w:p>
        </w:tc>
      </w:tr>
      <w:tr w:rsidR="00CD6FB6" w:rsidRPr="007620FF" w14:paraId="62105091" w14:textId="77777777" w:rsidTr="009E47ED">
        <w:trPr>
          <w:tblHeader/>
        </w:trPr>
        <w:tc>
          <w:tcPr>
            <w:tcW w:w="4860" w:type="dxa"/>
          </w:tcPr>
          <w:p w14:paraId="09593F19" w14:textId="77777777" w:rsidR="00CD6FB6" w:rsidRPr="009E47ED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</w:tcPr>
          <w:p w14:paraId="3FD66A3D" w14:textId="77777777" w:rsidR="00CD6FB6" w:rsidRPr="009E47ED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B67CEE" w14:textId="77777777" w:rsidR="00CD6FB6" w:rsidRPr="009E47ED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6E376FA" w14:textId="764FAFF4" w:rsidR="00CD6FB6" w:rsidRPr="009E47ED" w:rsidRDefault="0057505D" w:rsidP="00CD6F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E77061"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F58175B" w14:textId="77777777" w:rsidR="00CD6FB6" w:rsidRPr="009E47ED" w:rsidRDefault="00CD6FB6" w:rsidP="00CD6FB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0184E34A" w14:textId="76182BAD" w:rsidR="00CD6FB6" w:rsidRPr="009E47ED" w:rsidRDefault="00984B3F" w:rsidP="00796EA4">
            <w:pPr>
              <w:spacing w:line="240" w:lineRule="atLeast"/>
              <w:ind w:right="-115" w:hanging="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CD6FB6" w:rsidRPr="009E47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D6FB6" w:rsidRPr="007620FF" w14:paraId="636F2F82" w14:textId="77777777" w:rsidTr="009E47ED">
        <w:trPr>
          <w:tblHeader/>
        </w:trPr>
        <w:tc>
          <w:tcPr>
            <w:tcW w:w="4860" w:type="dxa"/>
          </w:tcPr>
          <w:p w14:paraId="57132149" w14:textId="77777777" w:rsidR="00CD6FB6" w:rsidRPr="009E47ED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</w:tcPr>
          <w:p w14:paraId="13F0C317" w14:textId="77777777" w:rsidR="00CD6FB6" w:rsidRPr="009E47ED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790D78" w14:textId="77777777" w:rsidR="00CD6FB6" w:rsidRPr="009E47ED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D066C57" w14:textId="73663234" w:rsidR="00CD6FB6" w:rsidRPr="009E47ED" w:rsidRDefault="0057505D" w:rsidP="000A1F0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A7724D7" w14:textId="77777777" w:rsidR="00CD6FB6" w:rsidRPr="009E47ED" w:rsidRDefault="00CD6FB6" w:rsidP="00CD6FB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07CD20C7" w14:textId="43D70D78" w:rsidR="00CD6FB6" w:rsidRPr="009E47ED" w:rsidRDefault="00F47DB8" w:rsidP="000A1F0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D6FB6" w:rsidRPr="009E47ED" w14:paraId="7FD851F5" w14:textId="77777777" w:rsidTr="009E47ED">
        <w:trPr>
          <w:tblHeader/>
        </w:trPr>
        <w:tc>
          <w:tcPr>
            <w:tcW w:w="4860" w:type="dxa"/>
          </w:tcPr>
          <w:p w14:paraId="3B7E776D" w14:textId="77777777" w:rsidR="00CD6FB6" w:rsidRPr="009E47ED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DB86B55" w14:textId="77777777" w:rsidR="00CD6FB6" w:rsidRPr="009E47ED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FA9ACF" w14:textId="77777777" w:rsidR="00CD6FB6" w:rsidRPr="009E47ED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4" w:type="dxa"/>
            <w:gridSpan w:val="3"/>
          </w:tcPr>
          <w:p w14:paraId="7711C5A5" w14:textId="77777777" w:rsidR="00CD6FB6" w:rsidRPr="009E47ED" w:rsidRDefault="00CD6FB6" w:rsidP="000A1F0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E47E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9E47E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527BCB" w:rsidRPr="007620FF" w14:paraId="0280FDAA" w14:textId="77777777" w:rsidTr="00C16DE8">
        <w:tc>
          <w:tcPr>
            <w:tcW w:w="4860" w:type="dxa"/>
            <w:shd w:val="clear" w:color="auto" w:fill="auto"/>
            <w:vAlign w:val="center"/>
          </w:tcPr>
          <w:p w14:paraId="28CD307F" w14:textId="77777777" w:rsidR="00527BCB" w:rsidRPr="009E47ED" w:rsidRDefault="00527BCB" w:rsidP="00527BC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วัสดุก่อสร้าง</w:t>
            </w:r>
          </w:p>
        </w:tc>
        <w:tc>
          <w:tcPr>
            <w:tcW w:w="810" w:type="dxa"/>
            <w:shd w:val="clear" w:color="auto" w:fill="auto"/>
          </w:tcPr>
          <w:p w14:paraId="62CA41CA" w14:textId="77777777" w:rsidR="00527BCB" w:rsidRPr="009E47ED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4AD16E" w14:textId="77777777" w:rsidR="00527BCB" w:rsidRPr="009E47ED" w:rsidRDefault="00527BCB" w:rsidP="00527B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55123C8" w14:textId="5F4596C7" w:rsidR="00527BCB" w:rsidRPr="009E47ED" w:rsidRDefault="00591524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78,351,699</w:t>
            </w:r>
          </w:p>
        </w:tc>
        <w:tc>
          <w:tcPr>
            <w:tcW w:w="270" w:type="dxa"/>
            <w:shd w:val="clear" w:color="auto" w:fill="auto"/>
          </w:tcPr>
          <w:p w14:paraId="54D679AF" w14:textId="77777777" w:rsidR="00527BCB" w:rsidRPr="009E47ED" w:rsidRDefault="00527BCB" w:rsidP="00527BC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3071A19" w14:textId="6A68DDBC" w:rsidR="00527BCB" w:rsidRPr="009E47ED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76,935,278</w:t>
            </w:r>
          </w:p>
        </w:tc>
      </w:tr>
      <w:tr w:rsidR="00527BCB" w:rsidRPr="007620FF" w14:paraId="1E39E77F" w14:textId="77777777" w:rsidTr="00C16DE8">
        <w:tc>
          <w:tcPr>
            <w:tcW w:w="4860" w:type="dxa"/>
            <w:shd w:val="clear" w:color="auto" w:fill="auto"/>
            <w:vAlign w:val="center"/>
          </w:tcPr>
          <w:p w14:paraId="2990084C" w14:textId="77777777" w:rsidR="00527BCB" w:rsidRPr="009E47ED" w:rsidRDefault="00527BCB" w:rsidP="00527BC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10" w:type="dxa"/>
            <w:shd w:val="clear" w:color="auto" w:fill="auto"/>
          </w:tcPr>
          <w:p w14:paraId="159B2587" w14:textId="77777777" w:rsidR="00527BCB" w:rsidRPr="009E47ED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BFB7552" w14:textId="77777777" w:rsidR="00527BCB" w:rsidRPr="009E47ED" w:rsidRDefault="00527BCB" w:rsidP="00527B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8D0BD5A" w14:textId="5DDAC806" w:rsidR="00527BCB" w:rsidRPr="009E47ED" w:rsidRDefault="00591524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13,438,536</w:t>
            </w:r>
          </w:p>
        </w:tc>
        <w:tc>
          <w:tcPr>
            <w:tcW w:w="270" w:type="dxa"/>
            <w:shd w:val="clear" w:color="auto" w:fill="auto"/>
          </w:tcPr>
          <w:p w14:paraId="7AFD1B8E" w14:textId="77777777" w:rsidR="00527BCB" w:rsidRPr="009E47ED" w:rsidRDefault="00527BCB" w:rsidP="00527BC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B170C26" w14:textId="6E0A98F7" w:rsidR="00527BCB" w:rsidRPr="009E47ED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15,297,125</w:t>
            </w:r>
          </w:p>
        </w:tc>
      </w:tr>
      <w:tr w:rsidR="00527BCB" w:rsidRPr="007620FF" w14:paraId="1AFDBB88" w14:textId="77777777" w:rsidTr="00C16DE8">
        <w:tc>
          <w:tcPr>
            <w:tcW w:w="4860" w:type="dxa"/>
            <w:shd w:val="clear" w:color="auto" w:fill="auto"/>
            <w:vAlign w:val="center"/>
          </w:tcPr>
          <w:p w14:paraId="2E72B6E0" w14:textId="77777777" w:rsidR="00527BCB" w:rsidRPr="009E47ED" w:rsidRDefault="00527BCB" w:rsidP="00527BC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10" w:type="dxa"/>
            <w:shd w:val="clear" w:color="auto" w:fill="auto"/>
          </w:tcPr>
          <w:p w14:paraId="01DE6AA6" w14:textId="77777777" w:rsidR="00527BCB" w:rsidRPr="009E47ED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AE096B" w14:textId="77777777" w:rsidR="00527BCB" w:rsidRPr="009E47ED" w:rsidRDefault="00527BCB" w:rsidP="00527B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BAC20AB" w14:textId="68039763" w:rsidR="00527BCB" w:rsidRPr="009E47ED" w:rsidRDefault="00591524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44,799,382</w:t>
            </w:r>
          </w:p>
        </w:tc>
        <w:tc>
          <w:tcPr>
            <w:tcW w:w="270" w:type="dxa"/>
            <w:shd w:val="clear" w:color="auto" w:fill="auto"/>
          </w:tcPr>
          <w:p w14:paraId="256E25F3" w14:textId="77777777" w:rsidR="00527BCB" w:rsidRPr="009E47ED" w:rsidRDefault="00527BCB" w:rsidP="00527BC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DB2AF5A" w14:textId="07ECE1DF" w:rsidR="00527BCB" w:rsidRPr="009E47ED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43,031,698</w:t>
            </w:r>
          </w:p>
        </w:tc>
      </w:tr>
      <w:tr w:rsidR="00527BCB" w:rsidRPr="007620FF" w14:paraId="19BCDDDD" w14:textId="77777777" w:rsidTr="00C16DE8">
        <w:tc>
          <w:tcPr>
            <w:tcW w:w="4860" w:type="dxa"/>
            <w:shd w:val="clear" w:color="auto" w:fill="auto"/>
            <w:vAlign w:val="center"/>
          </w:tcPr>
          <w:p w14:paraId="13100DDA" w14:textId="77777777" w:rsidR="00527BCB" w:rsidRPr="009E47ED" w:rsidRDefault="00527BCB" w:rsidP="00527BC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การเกษตร</w:t>
            </w:r>
          </w:p>
        </w:tc>
        <w:tc>
          <w:tcPr>
            <w:tcW w:w="810" w:type="dxa"/>
            <w:shd w:val="clear" w:color="auto" w:fill="auto"/>
          </w:tcPr>
          <w:p w14:paraId="69F01592" w14:textId="77777777" w:rsidR="00527BCB" w:rsidRPr="009E47ED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7876C7" w14:textId="77777777" w:rsidR="00527BCB" w:rsidRPr="009E47ED" w:rsidRDefault="00527BCB" w:rsidP="00527B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A7189FC" w14:textId="7F6605AE" w:rsidR="00527BCB" w:rsidRPr="009E47ED" w:rsidRDefault="00591524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2,116,443</w:t>
            </w:r>
          </w:p>
        </w:tc>
        <w:tc>
          <w:tcPr>
            <w:tcW w:w="270" w:type="dxa"/>
            <w:shd w:val="clear" w:color="auto" w:fill="auto"/>
          </w:tcPr>
          <w:p w14:paraId="30C74C49" w14:textId="77777777" w:rsidR="00527BCB" w:rsidRPr="009E47ED" w:rsidRDefault="00527BCB" w:rsidP="00527BC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8C647C9" w14:textId="4BBC0F9C" w:rsidR="00527BCB" w:rsidRPr="009E47ED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2,117,248</w:t>
            </w:r>
          </w:p>
        </w:tc>
      </w:tr>
      <w:tr w:rsidR="00527BCB" w:rsidRPr="007620FF" w14:paraId="1F1C86C6" w14:textId="77777777" w:rsidTr="00C16DE8">
        <w:tc>
          <w:tcPr>
            <w:tcW w:w="4860" w:type="dxa"/>
            <w:shd w:val="clear" w:color="auto" w:fill="auto"/>
            <w:vAlign w:val="center"/>
          </w:tcPr>
          <w:p w14:paraId="7D9813B7" w14:textId="77777777" w:rsidR="00527BCB" w:rsidRPr="009E47ED" w:rsidRDefault="00527BCB" w:rsidP="00527BCB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</w:t>
            </w:r>
            <w:r w:rsidRPr="009E47E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810" w:type="dxa"/>
            <w:shd w:val="clear" w:color="auto" w:fill="auto"/>
          </w:tcPr>
          <w:p w14:paraId="4E3948AB" w14:textId="77777777" w:rsidR="00527BCB" w:rsidRPr="009E47ED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A5A543" w14:textId="77777777" w:rsidR="00527BCB" w:rsidRPr="009E47ED" w:rsidRDefault="00527BCB" w:rsidP="00527B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1A65A" w14:textId="1B9948B1" w:rsidR="00527BCB" w:rsidRPr="009E47ED" w:rsidRDefault="00591524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584,183</w:t>
            </w:r>
          </w:p>
        </w:tc>
        <w:tc>
          <w:tcPr>
            <w:tcW w:w="270" w:type="dxa"/>
            <w:shd w:val="clear" w:color="auto" w:fill="auto"/>
          </w:tcPr>
          <w:p w14:paraId="6F178835" w14:textId="77777777" w:rsidR="00527BCB" w:rsidRPr="009E47ED" w:rsidRDefault="00527BCB" w:rsidP="00527BC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15E53" w14:textId="57D3DE6C" w:rsidR="00527BCB" w:rsidRPr="009E47ED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584,705</w:t>
            </w:r>
          </w:p>
        </w:tc>
      </w:tr>
      <w:tr w:rsidR="00527BCB" w:rsidRPr="007620FF" w14:paraId="7886D804" w14:textId="77777777" w:rsidTr="00C16DE8">
        <w:tc>
          <w:tcPr>
            <w:tcW w:w="4860" w:type="dxa"/>
            <w:shd w:val="clear" w:color="auto" w:fill="auto"/>
          </w:tcPr>
          <w:p w14:paraId="246B0DB5" w14:textId="77777777" w:rsidR="00527BCB" w:rsidRPr="009E47ED" w:rsidRDefault="00527BCB" w:rsidP="00527BCB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F99FF0" w14:textId="77777777" w:rsidR="00527BCB" w:rsidRPr="009E47ED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8798318" w14:textId="77777777" w:rsidR="00527BCB" w:rsidRPr="009E47ED" w:rsidRDefault="00527BCB" w:rsidP="00527B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6FF72" w14:textId="39248F55" w:rsidR="00527BCB" w:rsidRPr="009E47ED" w:rsidRDefault="00591524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139,290,243</w:t>
            </w:r>
          </w:p>
        </w:tc>
        <w:tc>
          <w:tcPr>
            <w:tcW w:w="270" w:type="dxa"/>
            <w:shd w:val="clear" w:color="auto" w:fill="auto"/>
          </w:tcPr>
          <w:p w14:paraId="29A27615" w14:textId="77777777" w:rsidR="00527BCB" w:rsidRPr="009E47ED" w:rsidRDefault="00527BCB" w:rsidP="00527BC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8C9E9" w14:textId="49087CDB" w:rsidR="00527BCB" w:rsidRPr="009E47ED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137,966,054</w:t>
            </w:r>
          </w:p>
        </w:tc>
      </w:tr>
      <w:tr w:rsidR="00527BCB" w:rsidRPr="007620FF" w14:paraId="510D03A9" w14:textId="77777777" w:rsidTr="00C16DE8">
        <w:tc>
          <w:tcPr>
            <w:tcW w:w="4860" w:type="dxa"/>
            <w:shd w:val="clear" w:color="auto" w:fill="auto"/>
          </w:tcPr>
          <w:p w14:paraId="681A12A1" w14:textId="77777777" w:rsidR="00527BCB" w:rsidRPr="009E47ED" w:rsidRDefault="00527BCB" w:rsidP="00527BCB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10" w:type="dxa"/>
            <w:shd w:val="clear" w:color="auto" w:fill="auto"/>
          </w:tcPr>
          <w:p w14:paraId="4B498A06" w14:textId="77777777" w:rsidR="00527BCB" w:rsidRPr="009E47ED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40D25B" w14:textId="77777777" w:rsidR="00527BCB" w:rsidRPr="009E47ED" w:rsidRDefault="00527BCB" w:rsidP="00527B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2E684" w14:textId="24615486" w:rsidR="00527BCB" w:rsidRPr="009E47ED" w:rsidRDefault="00591524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5,474,338</w:t>
            </w:r>
          </w:p>
        </w:tc>
        <w:tc>
          <w:tcPr>
            <w:tcW w:w="270" w:type="dxa"/>
            <w:shd w:val="clear" w:color="auto" w:fill="auto"/>
          </w:tcPr>
          <w:p w14:paraId="39E240A7" w14:textId="77777777" w:rsidR="00527BCB" w:rsidRPr="009E47ED" w:rsidRDefault="00527BCB" w:rsidP="00527BC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71352" w14:textId="6036A224" w:rsidR="00527BCB" w:rsidRPr="009E47ED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9,059,366</w:t>
            </w:r>
          </w:p>
        </w:tc>
      </w:tr>
      <w:tr w:rsidR="00527BCB" w:rsidRPr="007620FF" w14:paraId="5B17E9C3" w14:textId="77777777" w:rsidTr="00C16DE8">
        <w:tc>
          <w:tcPr>
            <w:tcW w:w="4860" w:type="dxa"/>
            <w:shd w:val="clear" w:color="auto" w:fill="auto"/>
          </w:tcPr>
          <w:p w14:paraId="7B52402F" w14:textId="77777777" w:rsidR="00527BCB" w:rsidRPr="009E47ED" w:rsidRDefault="00527BCB" w:rsidP="00527B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D754A74" w14:textId="77777777" w:rsidR="00527BCB" w:rsidRPr="009E47ED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7B615E3" w14:textId="77777777" w:rsidR="00527BCB" w:rsidRPr="009E47ED" w:rsidRDefault="00527BCB" w:rsidP="00527B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285D2" w14:textId="334A8FD1" w:rsidR="00527BCB" w:rsidRPr="009E47ED" w:rsidRDefault="00591524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144,764,581</w:t>
            </w:r>
          </w:p>
        </w:tc>
        <w:tc>
          <w:tcPr>
            <w:tcW w:w="270" w:type="dxa"/>
            <w:shd w:val="clear" w:color="auto" w:fill="auto"/>
          </w:tcPr>
          <w:p w14:paraId="4784B9C2" w14:textId="77777777" w:rsidR="00527BCB" w:rsidRPr="009E47ED" w:rsidRDefault="00527BCB" w:rsidP="00527BC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139A" w14:textId="663E6D20" w:rsidR="00527BCB" w:rsidRPr="009E47ED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47,025,420</w:t>
            </w:r>
          </w:p>
        </w:tc>
      </w:tr>
      <w:tr w:rsidR="00527BCB" w:rsidRPr="007620FF" w14:paraId="5C33CB5D" w14:textId="77777777" w:rsidTr="00C16DE8">
        <w:tc>
          <w:tcPr>
            <w:tcW w:w="4860" w:type="dxa"/>
            <w:shd w:val="clear" w:color="auto" w:fill="auto"/>
          </w:tcPr>
          <w:p w14:paraId="3F6FD07B" w14:textId="77777777" w:rsidR="00527BCB" w:rsidRPr="009E47ED" w:rsidRDefault="00527BCB" w:rsidP="00527B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810" w:type="dxa"/>
            <w:shd w:val="clear" w:color="auto" w:fill="auto"/>
          </w:tcPr>
          <w:p w14:paraId="3F9DD514" w14:textId="77777777" w:rsidR="00527BCB" w:rsidRPr="009E47ED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04244D" w14:textId="77777777" w:rsidR="00527BCB" w:rsidRPr="009E47ED" w:rsidRDefault="00527BCB" w:rsidP="00527B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1751E" w14:textId="376779CE" w:rsidR="00527BCB" w:rsidRPr="009E47ED" w:rsidRDefault="00591524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(10,605,963)</w:t>
            </w:r>
          </w:p>
        </w:tc>
        <w:tc>
          <w:tcPr>
            <w:tcW w:w="270" w:type="dxa"/>
            <w:shd w:val="clear" w:color="auto" w:fill="auto"/>
          </w:tcPr>
          <w:p w14:paraId="0C26BCE5" w14:textId="77777777" w:rsidR="00527BCB" w:rsidRPr="009E47ED" w:rsidRDefault="00527BCB" w:rsidP="00527BC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94B1F" w14:textId="42118F6B" w:rsidR="00527BCB" w:rsidRPr="009E47ED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(11,311,822)</w:t>
            </w:r>
          </w:p>
        </w:tc>
      </w:tr>
      <w:tr w:rsidR="00527BCB" w:rsidRPr="007620FF" w14:paraId="7EAF5AED" w14:textId="77777777" w:rsidTr="00C16DE8">
        <w:tc>
          <w:tcPr>
            <w:tcW w:w="4860" w:type="dxa"/>
            <w:shd w:val="clear" w:color="auto" w:fill="auto"/>
          </w:tcPr>
          <w:p w14:paraId="4A0D863A" w14:textId="77777777" w:rsidR="00527BCB" w:rsidRPr="009E47ED" w:rsidRDefault="00527BCB" w:rsidP="00527B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7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  <w:shd w:val="clear" w:color="auto" w:fill="auto"/>
          </w:tcPr>
          <w:p w14:paraId="03E337F0" w14:textId="77777777" w:rsidR="00527BCB" w:rsidRPr="009E47ED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E5B5FF" w14:textId="77777777" w:rsidR="00527BCB" w:rsidRPr="009E47ED" w:rsidRDefault="00527BCB" w:rsidP="00527B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83E03D" w14:textId="345B6293" w:rsidR="00527BCB" w:rsidRPr="009E47ED" w:rsidRDefault="00591524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134,158,618</w:t>
            </w:r>
          </w:p>
        </w:tc>
        <w:tc>
          <w:tcPr>
            <w:tcW w:w="270" w:type="dxa"/>
            <w:shd w:val="clear" w:color="auto" w:fill="auto"/>
          </w:tcPr>
          <w:p w14:paraId="173E4D85" w14:textId="77777777" w:rsidR="00527BCB" w:rsidRPr="009E47ED" w:rsidRDefault="00527BCB" w:rsidP="00527BC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309420" w14:textId="42A8DA28" w:rsidR="00527BCB" w:rsidRPr="009E47ED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135,713,598</w:t>
            </w:r>
          </w:p>
        </w:tc>
      </w:tr>
    </w:tbl>
    <w:p w14:paraId="6261FC9D" w14:textId="77777777" w:rsidR="00D001AF" w:rsidRPr="007470B8" w:rsidRDefault="00D001AF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70B8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</w:t>
      </w:r>
    </w:p>
    <w:p w14:paraId="64250779" w14:textId="77777777" w:rsidR="00D001AF" w:rsidRPr="00F3013A" w:rsidRDefault="00D001AF" w:rsidP="00F3013A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50"/>
        <w:gridCol w:w="719"/>
        <w:gridCol w:w="236"/>
        <w:gridCol w:w="1566"/>
        <w:gridCol w:w="236"/>
        <w:gridCol w:w="1573"/>
      </w:tblGrid>
      <w:tr w:rsidR="00E77061" w:rsidRPr="007470B8" w14:paraId="7E7CAD49" w14:textId="77777777" w:rsidTr="00484152">
        <w:tc>
          <w:tcPr>
            <w:tcW w:w="4858" w:type="dxa"/>
          </w:tcPr>
          <w:p w14:paraId="561E2667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DB4221F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8DDDE5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6" w:type="dxa"/>
            <w:gridSpan w:val="3"/>
          </w:tcPr>
          <w:p w14:paraId="778683D6" w14:textId="77777777" w:rsidR="00E77061" w:rsidRPr="007470B8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061" w:rsidRPr="007470B8" w14:paraId="3A6A6544" w14:textId="77777777" w:rsidTr="00484152">
        <w:tc>
          <w:tcPr>
            <w:tcW w:w="4858" w:type="dxa"/>
          </w:tcPr>
          <w:p w14:paraId="1010D62A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0F4BA7C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A30DD8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6" w:type="dxa"/>
            <w:gridSpan w:val="3"/>
          </w:tcPr>
          <w:p w14:paraId="45571FC3" w14:textId="77777777" w:rsidR="00E77061" w:rsidRPr="007470B8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E77061" w:rsidRPr="007470B8" w14:paraId="288E32E6" w14:textId="77777777" w:rsidTr="00484152">
        <w:tc>
          <w:tcPr>
            <w:tcW w:w="4858" w:type="dxa"/>
          </w:tcPr>
          <w:p w14:paraId="1EBBAAFC" w14:textId="13792FF2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750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750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5750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720" w:type="dxa"/>
          </w:tcPr>
          <w:p w14:paraId="209B51C0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9C022E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590C4081" w14:textId="5FEAF94D" w:rsidR="00E77061" w:rsidRPr="007470B8" w:rsidRDefault="0057505D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46136BA2" w14:textId="77777777" w:rsidR="00E77061" w:rsidRPr="007470B8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7214F1D3" w14:textId="4494C7AB" w:rsidR="00E77061" w:rsidRPr="007470B8" w:rsidRDefault="00F47DB8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77061" w:rsidRPr="007470B8" w14:paraId="5736CB53" w14:textId="77777777" w:rsidTr="00484152">
        <w:tc>
          <w:tcPr>
            <w:tcW w:w="4858" w:type="dxa"/>
          </w:tcPr>
          <w:p w14:paraId="72437625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1186C6B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040BD4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6" w:type="dxa"/>
            <w:gridSpan w:val="3"/>
          </w:tcPr>
          <w:p w14:paraId="53469E61" w14:textId="77777777" w:rsidR="00E77061" w:rsidRPr="007470B8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C60E4" w:rsidRPr="007470B8" w14:paraId="79F2F31B" w14:textId="77777777" w:rsidTr="00EE5F61">
        <w:tc>
          <w:tcPr>
            <w:tcW w:w="4858" w:type="dxa"/>
            <w:vAlign w:val="center"/>
          </w:tcPr>
          <w:p w14:paraId="6C23120E" w14:textId="77777777" w:rsidR="00DC60E4" w:rsidRPr="007470B8" w:rsidRDefault="00DC60E4" w:rsidP="00DC60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20" w:type="dxa"/>
          </w:tcPr>
          <w:p w14:paraId="18789A4D" w14:textId="77777777" w:rsidR="00DC60E4" w:rsidRPr="007470B8" w:rsidRDefault="00DC60E4" w:rsidP="00DC60E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42F26" w14:textId="77777777" w:rsidR="00DC60E4" w:rsidRPr="007470B8" w:rsidRDefault="00DC60E4" w:rsidP="00DC60E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3251A0F8" w14:textId="649FD631" w:rsidR="00DC60E4" w:rsidRPr="007470B8" w:rsidRDefault="007B6E15" w:rsidP="00DC60E4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6,285,078</w:t>
            </w:r>
          </w:p>
        </w:tc>
        <w:tc>
          <w:tcPr>
            <w:tcW w:w="236" w:type="dxa"/>
            <w:shd w:val="clear" w:color="auto" w:fill="auto"/>
          </w:tcPr>
          <w:p w14:paraId="00990D9C" w14:textId="77777777" w:rsidR="00DC60E4" w:rsidRPr="007470B8" w:rsidRDefault="00DC60E4" w:rsidP="00DC60E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0AABC00A" w14:textId="7754C887" w:rsidR="00DC60E4" w:rsidRPr="00800EAF" w:rsidRDefault="00DC60E4" w:rsidP="00DC60E4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4,076,028</w:t>
            </w:r>
          </w:p>
        </w:tc>
      </w:tr>
      <w:tr w:rsidR="00DC60E4" w:rsidRPr="007470B8" w14:paraId="55ABD31B" w14:textId="77777777" w:rsidTr="00EE5F61">
        <w:tc>
          <w:tcPr>
            <w:tcW w:w="4858" w:type="dxa"/>
            <w:vAlign w:val="center"/>
          </w:tcPr>
          <w:p w14:paraId="78655658" w14:textId="77777777" w:rsidR="00DC60E4" w:rsidRPr="007470B8" w:rsidRDefault="00DC60E4" w:rsidP="00DC60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20" w:type="dxa"/>
          </w:tcPr>
          <w:p w14:paraId="62AE560B" w14:textId="77777777" w:rsidR="00DC60E4" w:rsidRPr="007470B8" w:rsidRDefault="00DC60E4" w:rsidP="00DC60E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27C960" w14:textId="77777777" w:rsidR="00DC60E4" w:rsidRPr="007470B8" w:rsidRDefault="00DC60E4" w:rsidP="00DC60E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5387F" w14:textId="50056AFE" w:rsidR="00DC60E4" w:rsidRPr="00800EAF" w:rsidRDefault="007B6E15" w:rsidP="00DC60E4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3,793,265</w:t>
            </w:r>
          </w:p>
        </w:tc>
        <w:tc>
          <w:tcPr>
            <w:tcW w:w="236" w:type="dxa"/>
            <w:shd w:val="clear" w:color="auto" w:fill="auto"/>
          </w:tcPr>
          <w:p w14:paraId="30354B10" w14:textId="77777777" w:rsidR="00DC60E4" w:rsidRPr="007470B8" w:rsidRDefault="00DC60E4" w:rsidP="00DC60E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D6016" w14:textId="0A9DCABF" w:rsidR="00DC60E4" w:rsidRPr="00800EAF" w:rsidRDefault="00DC60E4" w:rsidP="00DC60E4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1,986,182</w:t>
            </w:r>
          </w:p>
        </w:tc>
      </w:tr>
      <w:tr w:rsidR="00DC60E4" w:rsidRPr="007470B8" w14:paraId="6F77D007" w14:textId="77777777" w:rsidTr="00EE5F61">
        <w:tc>
          <w:tcPr>
            <w:tcW w:w="4858" w:type="dxa"/>
          </w:tcPr>
          <w:p w14:paraId="3BCE859B" w14:textId="77777777" w:rsidR="00DC60E4" w:rsidRPr="007470B8" w:rsidRDefault="00DC60E4" w:rsidP="00DC60E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7CE85A21" w14:textId="77777777" w:rsidR="00DC60E4" w:rsidRPr="007470B8" w:rsidRDefault="00DC60E4" w:rsidP="00DC60E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D6A77C" w14:textId="77777777" w:rsidR="00DC60E4" w:rsidRPr="007470B8" w:rsidRDefault="00DC60E4" w:rsidP="00DC60E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E437DB" w14:textId="2779D2DA" w:rsidR="00DC60E4" w:rsidRPr="00800EAF" w:rsidRDefault="007B6E15" w:rsidP="00DC60E4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10,078,343</w:t>
            </w:r>
          </w:p>
        </w:tc>
        <w:tc>
          <w:tcPr>
            <w:tcW w:w="236" w:type="dxa"/>
            <w:shd w:val="clear" w:color="auto" w:fill="auto"/>
          </w:tcPr>
          <w:p w14:paraId="173FB77C" w14:textId="77777777" w:rsidR="00DC60E4" w:rsidRPr="007470B8" w:rsidRDefault="00DC60E4" w:rsidP="00DC60E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6ECB3F" w14:textId="6277C3D9" w:rsidR="00DC60E4" w:rsidRPr="00484152" w:rsidRDefault="00DC60E4" w:rsidP="00DC60E4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6,062,210</w:t>
            </w:r>
          </w:p>
        </w:tc>
      </w:tr>
    </w:tbl>
    <w:p w14:paraId="627499D3" w14:textId="15E7934F" w:rsidR="00E77061" w:rsidRDefault="002C0726" w:rsidP="002C0726">
      <w:pPr>
        <w:pStyle w:val="Bo-Blankline"/>
        <w:tabs>
          <w:tab w:val="left" w:pos="6640"/>
        </w:tabs>
      </w:pPr>
      <w:r>
        <w:tab/>
      </w:r>
    </w:p>
    <w:p w14:paraId="6BAA7F08" w14:textId="77777777" w:rsidR="004F4DF8" w:rsidRDefault="004F4DF8" w:rsidP="004F4DF8">
      <w:pPr>
        <w:pStyle w:val="Ang15"/>
        <w:rPr>
          <w:rFonts w:asciiTheme="majorBidi" w:hAnsiTheme="majorBidi" w:cstheme="majorBidi"/>
        </w:rPr>
      </w:pPr>
      <w:r w:rsidRPr="007470B8">
        <w:rPr>
          <w:rFonts w:asciiTheme="majorBidi" w:hAnsiTheme="majorBidi" w:cstheme="majorBidi"/>
          <w:cs/>
        </w:rPr>
        <w:t>จังหวะเวลาในการรับรู้รายได้ของบริษัทเป็นแบบ ณ เวลาใดเวลาหนึ่ง</w:t>
      </w:r>
    </w:p>
    <w:p w14:paraId="3EA56F45" w14:textId="77777777" w:rsidR="004F4DF8" w:rsidRPr="00F3013A" w:rsidRDefault="004F4DF8" w:rsidP="00E77061">
      <w:pPr>
        <w:pStyle w:val="Bo-Blankline"/>
        <w:rPr>
          <w:cs/>
        </w:rPr>
      </w:pPr>
    </w:p>
    <w:p w14:paraId="66ECF6A0" w14:textId="3BAFE610" w:rsidR="008C7C3E" w:rsidRPr="00A541C3" w:rsidRDefault="008C7C3E" w:rsidP="005E0BEE">
      <w:pPr>
        <w:pStyle w:val="Heading2"/>
        <w:keepLines w:val="0"/>
        <w:numPr>
          <w:ilvl w:val="1"/>
          <w:numId w:val="5"/>
        </w:numPr>
        <w:tabs>
          <w:tab w:val="left" w:pos="540"/>
        </w:tabs>
        <w:spacing w:after="0" w:line="240" w:lineRule="auto"/>
        <w:ind w:right="191"/>
        <w:rPr>
          <w:sz w:val="30"/>
          <w:szCs w:val="30"/>
        </w:rPr>
      </w:pPr>
      <w:r w:rsidRPr="00A541C3">
        <w:rPr>
          <w:rFonts w:ascii="Angsana New" w:hAnsi="Angsana New" w:hint="cs"/>
          <w:sz w:val="30"/>
          <w:szCs w:val="30"/>
          <w:cs/>
        </w:rPr>
        <w:t>การ</w:t>
      </w:r>
      <w:r w:rsidRPr="00A541C3">
        <w:rPr>
          <w:rFonts w:hint="cs"/>
          <w:sz w:val="30"/>
          <w:szCs w:val="30"/>
          <w:cs/>
        </w:rPr>
        <w:t>จำแนก</w:t>
      </w:r>
      <w:r>
        <w:rPr>
          <w:rFonts w:hint="cs"/>
          <w:sz w:val="30"/>
          <w:szCs w:val="30"/>
          <w:cs/>
          <w:lang w:val="en-US"/>
        </w:rPr>
        <w:t>ต้นทุนทางการเงิน</w:t>
      </w:r>
    </w:p>
    <w:p w14:paraId="248EFFD5" w14:textId="77777777" w:rsidR="00E77061" w:rsidRDefault="00E77061" w:rsidP="00E77061">
      <w:pPr>
        <w:pStyle w:val="Bo-Blankline"/>
        <w:ind w:left="518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36"/>
        <w:gridCol w:w="717"/>
        <w:gridCol w:w="236"/>
        <w:gridCol w:w="1573"/>
        <w:gridCol w:w="234"/>
        <w:gridCol w:w="1584"/>
      </w:tblGrid>
      <w:tr w:rsidR="00E77061" w:rsidRPr="00964878" w14:paraId="1AC66382" w14:textId="77777777" w:rsidTr="00484152">
        <w:tc>
          <w:tcPr>
            <w:tcW w:w="4860" w:type="dxa"/>
          </w:tcPr>
          <w:p w14:paraId="2A113C14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23A95D1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9268DD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4" w:type="dxa"/>
            <w:gridSpan w:val="3"/>
          </w:tcPr>
          <w:p w14:paraId="27CDBC88" w14:textId="77777777" w:rsidR="00E77061" w:rsidRPr="00964878" w:rsidRDefault="00E77061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061" w:rsidRPr="00964878" w14:paraId="77C0C3F4" w14:textId="77777777" w:rsidTr="00484152">
        <w:tc>
          <w:tcPr>
            <w:tcW w:w="4860" w:type="dxa"/>
          </w:tcPr>
          <w:p w14:paraId="47E42B3F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75BF27F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72A71D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4" w:type="dxa"/>
            <w:gridSpan w:val="3"/>
          </w:tcPr>
          <w:p w14:paraId="7281C71E" w14:textId="77777777" w:rsidR="00E77061" w:rsidRDefault="00E77061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E77061" w:rsidRPr="00964878" w14:paraId="08DAD0CD" w14:textId="77777777" w:rsidTr="00484152">
        <w:tc>
          <w:tcPr>
            <w:tcW w:w="4860" w:type="dxa"/>
          </w:tcPr>
          <w:p w14:paraId="392A63CC" w14:textId="131233E2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750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750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5750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720" w:type="dxa"/>
          </w:tcPr>
          <w:p w14:paraId="2A436233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1B173D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85781C4" w14:textId="22C18D17" w:rsidR="00E77061" w:rsidRPr="0089415E" w:rsidRDefault="0057505D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4" w:type="dxa"/>
          </w:tcPr>
          <w:p w14:paraId="2019E065" w14:textId="77777777" w:rsidR="00E77061" w:rsidRPr="00964878" w:rsidRDefault="00E77061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14:paraId="1BC25245" w14:textId="572D5F6B" w:rsidR="00E77061" w:rsidRPr="00964878" w:rsidRDefault="00F47DB8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77061" w:rsidRPr="00964878" w14:paraId="6189BC5D" w14:textId="77777777" w:rsidTr="00484152">
        <w:tc>
          <w:tcPr>
            <w:tcW w:w="4860" w:type="dxa"/>
          </w:tcPr>
          <w:p w14:paraId="4D88F0A2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9845E7B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29502E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4" w:type="dxa"/>
            <w:gridSpan w:val="3"/>
          </w:tcPr>
          <w:p w14:paraId="79F5B0BA" w14:textId="77777777" w:rsidR="00E77061" w:rsidRPr="00964878" w:rsidRDefault="00E77061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C60E4" w:rsidRPr="00964878" w14:paraId="1A141E53" w14:textId="77777777" w:rsidTr="00EE5F61">
        <w:tc>
          <w:tcPr>
            <w:tcW w:w="4860" w:type="dxa"/>
            <w:vAlign w:val="center"/>
          </w:tcPr>
          <w:p w14:paraId="7C0C3218" w14:textId="77777777" w:rsidR="00DC60E4" w:rsidRPr="00A541C3" w:rsidRDefault="00DC60E4" w:rsidP="00DC60E4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20" w:type="dxa"/>
          </w:tcPr>
          <w:p w14:paraId="7AEABBA6" w14:textId="77777777" w:rsidR="00DC60E4" w:rsidRPr="00964878" w:rsidRDefault="00DC60E4" w:rsidP="00DC60E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2DD61A" w14:textId="77777777" w:rsidR="00DC60E4" w:rsidRPr="00964878" w:rsidRDefault="00DC60E4" w:rsidP="00DC60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B7B7497" w14:textId="10CB0F9B" w:rsidR="00DC60E4" w:rsidRPr="006A5FB2" w:rsidRDefault="007B6E15" w:rsidP="00DC60E4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373,657</w:t>
            </w:r>
          </w:p>
        </w:tc>
        <w:tc>
          <w:tcPr>
            <w:tcW w:w="234" w:type="dxa"/>
            <w:shd w:val="clear" w:color="auto" w:fill="auto"/>
          </w:tcPr>
          <w:p w14:paraId="7A34BA31" w14:textId="77777777" w:rsidR="00DC60E4" w:rsidRPr="00964878" w:rsidRDefault="00DC60E4" w:rsidP="00DC60E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53D7D506" w14:textId="0D4BAF4C" w:rsidR="00DC60E4" w:rsidRPr="00020D75" w:rsidRDefault="00DC60E4" w:rsidP="00DC60E4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376,977</w:t>
            </w:r>
          </w:p>
        </w:tc>
      </w:tr>
      <w:tr w:rsidR="00DC60E4" w:rsidRPr="00964878" w14:paraId="75131C95" w14:textId="77777777" w:rsidTr="00EE5F61">
        <w:tc>
          <w:tcPr>
            <w:tcW w:w="4860" w:type="dxa"/>
            <w:vAlign w:val="center"/>
          </w:tcPr>
          <w:p w14:paraId="10DC1326" w14:textId="77777777" w:rsidR="00DC60E4" w:rsidRPr="00964878" w:rsidRDefault="00DC60E4" w:rsidP="00DC60E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20" w:type="dxa"/>
          </w:tcPr>
          <w:p w14:paraId="65D746BC" w14:textId="77777777" w:rsidR="00DC60E4" w:rsidRPr="00964878" w:rsidRDefault="00DC60E4" w:rsidP="00DC60E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18167" w14:textId="77777777" w:rsidR="00DC60E4" w:rsidRPr="00964878" w:rsidRDefault="00DC60E4" w:rsidP="00DC60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308DFD7F" w14:textId="4064500D" w:rsidR="00DC60E4" w:rsidRPr="00484152" w:rsidRDefault="007B6E15" w:rsidP="00DC60E4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28,450</w:t>
            </w:r>
          </w:p>
        </w:tc>
        <w:tc>
          <w:tcPr>
            <w:tcW w:w="234" w:type="dxa"/>
            <w:shd w:val="clear" w:color="auto" w:fill="auto"/>
          </w:tcPr>
          <w:p w14:paraId="5242CA00" w14:textId="77777777" w:rsidR="00DC60E4" w:rsidRPr="00964878" w:rsidRDefault="00DC60E4" w:rsidP="00DC60E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674C4C2C" w14:textId="2B90C177" w:rsidR="00DC60E4" w:rsidRPr="00020D75" w:rsidRDefault="00DC60E4" w:rsidP="00DC60E4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622</w:t>
            </w:r>
          </w:p>
        </w:tc>
      </w:tr>
      <w:tr w:rsidR="00DC60E4" w:rsidRPr="00964878" w14:paraId="1C5B98D8" w14:textId="77777777" w:rsidTr="00EE5F61">
        <w:tc>
          <w:tcPr>
            <w:tcW w:w="4860" w:type="dxa"/>
            <w:vAlign w:val="center"/>
          </w:tcPr>
          <w:p w14:paraId="793C6FD8" w14:textId="77777777" w:rsidR="00DC60E4" w:rsidRPr="00964878" w:rsidRDefault="00DC60E4" w:rsidP="00DC60E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720" w:type="dxa"/>
          </w:tcPr>
          <w:p w14:paraId="1E9BAB14" w14:textId="77777777" w:rsidR="00DC60E4" w:rsidRPr="00964878" w:rsidRDefault="00DC60E4" w:rsidP="00DC60E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FEF09C" w14:textId="77777777" w:rsidR="00DC60E4" w:rsidRPr="00964878" w:rsidRDefault="00DC60E4" w:rsidP="00DC60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5361826A" w14:textId="54014791" w:rsidR="00DC60E4" w:rsidRPr="00484152" w:rsidRDefault="007B6E15" w:rsidP="00DC60E4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73,6</w:t>
            </w:r>
            <w:r w:rsidR="00914579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34" w:type="dxa"/>
            <w:shd w:val="clear" w:color="auto" w:fill="auto"/>
          </w:tcPr>
          <w:p w14:paraId="5ED4EC01" w14:textId="77777777" w:rsidR="00DC60E4" w:rsidRPr="00964878" w:rsidRDefault="00DC60E4" w:rsidP="00DC60E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296ED7DA" w14:textId="6B5AB750" w:rsidR="00DC60E4" w:rsidRDefault="00DC60E4" w:rsidP="00DC60E4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105,428</w:t>
            </w:r>
          </w:p>
        </w:tc>
      </w:tr>
      <w:tr w:rsidR="00DC60E4" w:rsidRPr="00964878" w14:paraId="3F5E7BC1" w14:textId="77777777" w:rsidTr="00EE5F61">
        <w:tc>
          <w:tcPr>
            <w:tcW w:w="4860" w:type="dxa"/>
          </w:tcPr>
          <w:p w14:paraId="0103575C" w14:textId="77777777" w:rsidR="00DC60E4" w:rsidRPr="00A541C3" w:rsidRDefault="00DC60E4" w:rsidP="00DC60E4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783B236F" w14:textId="77777777" w:rsidR="00DC60E4" w:rsidRPr="00964878" w:rsidRDefault="00DC60E4" w:rsidP="00DC60E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CB5051" w14:textId="77777777" w:rsidR="00DC60E4" w:rsidRPr="00964878" w:rsidRDefault="00DC60E4" w:rsidP="00DC60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4DD2A" w14:textId="7D2C193C" w:rsidR="00DC60E4" w:rsidRPr="00484152" w:rsidRDefault="007B6E15" w:rsidP="00DC60E4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475,730</w:t>
            </w:r>
          </w:p>
        </w:tc>
        <w:tc>
          <w:tcPr>
            <w:tcW w:w="234" w:type="dxa"/>
            <w:shd w:val="clear" w:color="auto" w:fill="auto"/>
          </w:tcPr>
          <w:p w14:paraId="52354E67" w14:textId="77777777" w:rsidR="00DC60E4" w:rsidRPr="00964878" w:rsidRDefault="00DC60E4" w:rsidP="00DC60E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0D9D75" w14:textId="1237640A" w:rsidR="00DC60E4" w:rsidRPr="001E40D2" w:rsidRDefault="00DC60E4" w:rsidP="00DC60E4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483,027</w:t>
            </w:r>
          </w:p>
        </w:tc>
      </w:tr>
    </w:tbl>
    <w:p w14:paraId="1B5E9163" w14:textId="31D90355" w:rsidR="006C6D86" w:rsidRDefault="006C6D86" w:rsidP="00E77061">
      <w:pPr>
        <w:pStyle w:val="Caption"/>
        <w:numPr>
          <w:ilvl w:val="0"/>
          <w:numId w:val="0"/>
        </w:numPr>
        <w:ind w:left="900"/>
        <w:rPr>
          <w:sz w:val="20"/>
          <w:szCs w:val="20"/>
        </w:rPr>
      </w:pPr>
    </w:p>
    <w:p w14:paraId="09C4E53F" w14:textId="15FC47FA" w:rsidR="00B52DD8" w:rsidRDefault="00B52DD8" w:rsidP="00AE4109">
      <w:pPr>
        <w:pStyle w:val="Caption"/>
        <w:ind w:hanging="900"/>
      </w:pPr>
      <w:r>
        <w:rPr>
          <w:rFonts w:hint="cs"/>
          <w:cs/>
        </w:rPr>
        <w:t>ภาษีเงินได้</w:t>
      </w:r>
    </w:p>
    <w:p w14:paraId="619B5CB4" w14:textId="77777777" w:rsidR="00607335" w:rsidRPr="00607335" w:rsidRDefault="00607335" w:rsidP="008903C9">
      <w:pPr>
        <w:pStyle w:val="Bo-Blankline"/>
        <w:rPr>
          <w:lang w:val="en-US"/>
        </w:rPr>
      </w:pPr>
    </w:p>
    <w:p w14:paraId="204055C9" w14:textId="72E5DBD8" w:rsidR="000E584E" w:rsidRDefault="00522E88" w:rsidP="000E584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22E88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</w:t>
      </w:r>
      <w:r w:rsidRPr="002D4FBE">
        <w:rPr>
          <w:rFonts w:ascii="Angsana New" w:hAnsi="Angsana New"/>
          <w:sz w:val="30"/>
          <w:szCs w:val="30"/>
          <w:cs/>
        </w:rPr>
        <w:t>ของกลุ่มบริษัท</w:t>
      </w:r>
      <w:r w:rsidR="002D4FBE" w:rsidRPr="002D4FBE">
        <w:rPr>
          <w:rFonts w:ascii="Angsana New" w:hAnsi="Angsana New" w:hint="cs"/>
          <w:sz w:val="30"/>
          <w:szCs w:val="30"/>
          <w:cs/>
        </w:rPr>
        <w:t>และ</w:t>
      </w:r>
      <w:r w:rsidRPr="002D4FBE">
        <w:rPr>
          <w:rFonts w:ascii="Angsana New" w:hAnsi="Angsana New"/>
          <w:sz w:val="30"/>
          <w:szCs w:val="30"/>
          <w:cs/>
        </w:rPr>
        <w:t>บริษัทในการ</w:t>
      </w:r>
      <w:r w:rsidRPr="00522E88">
        <w:rPr>
          <w:rFonts w:ascii="Angsana New" w:hAnsi="Angsana New"/>
          <w:sz w:val="30"/>
          <w:szCs w:val="30"/>
          <w:cs/>
        </w:rPr>
        <w:t>ดำเนินงานต่อเนื่องเป็นระยะเวลา</w:t>
      </w:r>
      <w:r w:rsidR="0057505D">
        <w:rPr>
          <w:rFonts w:ascii="Angsana New" w:hAnsi="Angsana New" w:hint="cs"/>
          <w:sz w:val="30"/>
          <w:szCs w:val="30"/>
          <w:cs/>
        </w:rPr>
        <w:t>สาม</w:t>
      </w:r>
      <w:r w:rsidRPr="00522E8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7505D">
        <w:rPr>
          <w:rFonts w:ascii="Angsana New" w:hAnsi="Angsana New"/>
          <w:sz w:val="30"/>
          <w:szCs w:val="30"/>
          <w:lang w:val="en-US"/>
        </w:rPr>
        <w:t>31</w:t>
      </w:r>
      <w:r w:rsidRPr="00522E88">
        <w:rPr>
          <w:rFonts w:ascii="Angsana New" w:hAnsi="Angsana New"/>
          <w:sz w:val="30"/>
          <w:szCs w:val="30"/>
          <w:cs/>
        </w:rPr>
        <w:t xml:space="preserve"> </w:t>
      </w:r>
      <w:r w:rsidR="0057505D">
        <w:rPr>
          <w:rFonts w:ascii="Angsana New" w:hAnsi="Angsana New" w:hint="cs"/>
          <w:sz w:val="30"/>
          <w:szCs w:val="30"/>
          <w:cs/>
        </w:rPr>
        <w:t>มีนาคม</w:t>
      </w:r>
      <w:r w:rsidRPr="00522E88">
        <w:rPr>
          <w:rFonts w:ascii="Angsana New" w:hAnsi="Angsana New"/>
          <w:sz w:val="30"/>
          <w:szCs w:val="30"/>
          <w:cs/>
        </w:rPr>
        <w:t xml:space="preserve"> </w:t>
      </w:r>
      <w:r w:rsidR="0057505D">
        <w:rPr>
          <w:rFonts w:ascii="Angsana New" w:hAnsi="Angsana New"/>
          <w:sz w:val="30"/>
          <w:szCs w:val="30"/>
          <w:lang w:val="en-US"/>
        </w:rPr>
        <w:t>2565</w:t>
      </w:r>
      <w:r w:rsidRPr="00522E88">
        <w:rPr>
          <w:rFonts w:ascii="Angsana New" w:hAnsi="Angsana New"/>
          <w:sz w:val="30"/>
          <w:szCs w:val="30"/>
          <w:cs/>
        </w:rPr>
        <w:t xml:space="preserve"> คือร้อย</w:t>
      </w:r>
      <w:r w:rsidRPr="00717C56">
        <w:rPr>
          <w:rFonts w:ascii="Angsana New" w:hAnsi="Angsana New"/>
          <w:sz w:val="30"/>
          <w:szCs w:val="30"/>
          <w:cs/>
        </w:rPr>
        <w:t>ละ</w:t>
      </w:r>
      <w:r w:rsidR="003B1601">
        <w:rPr>
          <w:rFonts w:ascii="Angsana New" w:hAnsi="Angsana New" w:hint="cs"/>
          <w:sz w:val="30"/>
          <w:szCs w:val="30"/>
          <w:cs/>
        </w:rPr>
        <w:t xml:space="preserve"> </w:t>
      </w:r>
      <w:r w:rsidR="00E67CAA">
        <w:rPr>
          <w:rFonts w:ascii="Angsana New" w:hAnsi="Angsana New"/>
          <w:sz w:val="30"/>
          <w:szCs w:val="30"/>
        </w:rPr>
        <w:t>1.20</w:t>
      </w:r>
      <w:r w:rsidR="002D4FBE" w:rsidRPr="00717C56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2D4FBE">
        <w:rPr>
          <w:rFonts w:ascii="Angsana New" w:hAnsi="Angsana New"/>
          <w:sz w:val="30"/>
          <w:szCs w:val="30"/>
          <w:cs/>
        </w:rPr>
        <w:t xml:space="preserve"> ร้อยละ </w:t>
      </w:r>
      <w:r w:rsidR="00E67CAA">
        <w:rPr>
          <w:rFonts w:ascii="Angsana New" w:hAnsi="Angsana New"/>
          <w:sz w:val="30"/>
          <w:szCs w:val="30"/>
        </w:rPr>
        <w:t>0.22</w:t>
      </w:r>
      <w:r w:rsidR="002D4FBE" w:rsidRPr="002D4FB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522E88">
        <w:rPr>
          <w:rFonts w:ascii="Angsana New" w:hAnsi="Angsana New"/>
          <w:sz w:val="30"/>
          <w:szCs w:val="30"/>
        </w:rPr>
        <w:t xml:space="preserve"> </w:t>
      </w:r>
      <w:r w:rsidR="002D4FBE" w:rsidRPr="002D4FBE">
        <w:rPr>
          <w:rFonts w:ascii="Angsana New" w:hAnsi="Angsana New"/>
          <w:i/>
          <w:iCs/>
          <w:sz w:val="30"/>
          <w:szCs w:val="30"/>
        </w:rPr>
        <w:t>(</w:t>
      </w:r>
      <w:r w:rsidR="0057505D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2D4FBE" w:rsidRPr="002D4FBE">
        <w:rPr>
          <w:rFonts w:ascii="Angsana New" w:hAnsi="Angsana New"/>
          <w:i/>
          <w:iCs/>
          <w:sz w:val="30"/>
          <w:szCs w:val="30"/>
        </w:rPr>
        <w:t xml:space="preserve"> </w:t>
      </w:r>
      <w:r w:rsidR="0057505D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47DB8">
        <w:rPr>
          <w:rFonts w:ascii="Angsana New" w:hAnsi="Angsana New"/>
          <w:i/>
          <w:iCs/>
          <w:sz w:val="30"/>
          <w:szCs w:val="30"/>
          <w:lang w:val="en-US"/>
        </w:rPr>
        <w:t>2564</w:t>
      </w:r>
      <w:r w:rsidR="002D4FBE" w:rsidRPr="002D4FBE">
        <w:rPr>
          <w:rFonts w:ascii="Angsana New" w:hAnsi="Angsana New"/>
          <w:i/>
          <w:iCs/>
          <w:sz w:val="30"/>
          <w:szCs w:val="30"/>
        </w:rPr>
        <w:t xml:space="preserve">: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>ร้อย</w:t>
      </w:r>
      <w:r w:rsidR="00125520">
        <w:rPr>
          <w:rFonts w:ascii="Angsana New" w:hAnsi="Angsana New" w:hint="cs"/>
          <w:i/>
          <w:iCs/>
          <w:sz w:val="30"/>
          <w:szCs w:val="30"/>
          <w:cs/>
        </w:rPr>
        <w:t>ละ</w:t>
      </w:r>
      <w:r w:rsidR="00154B04">
        <w:rPr>
          <w:rFonts w:ascii="Angsana New" w:hAnsi="Angsana New"/>
          <w:i/>
          <w:iCs/>
          <w:sz w:val="30"/>
          <w:szCs w:val="30"/>
        </w:rPr>
        <w:t xml:space="preserve"> </w:t>
      </w:r>
      <w:r w:rsidR="00550B68" w:rsidRPr="00550B68">
        <w:rPr>
          <w:rFonts w:ascii="Angsana New" w:hAnsi="Angsana New"/>
          <w:i/>
          <w:iCs/>
          <w:sz w:val="30"/>
          <w:szCs w:val="30"/>
          <w:lang w:val="en-US"/>
        </w:rPr>
        <w:t>6.</w:t>
      </w:r>
      <w:r w:rsidR="00E67CAA">
        <w:rPr>
          <w:rFonts w:ascii="Angsana New" w:hAnsi="Angsana New"/>
          <w:i/>
          <w:iCs/>
          <w:sz w:val="30"/>
          <w:szCs w:val="30"/>
          <w:lang w:val="en-US"/>
        </w:rPr>
        <w:t>21</w:t>
      </w:r>
      <w:r w:rsidR="00550B68" w:rsidRPr="00550B68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550B68" w:rsidRPr="00550B68">
        <w:rPr>
          <w:rFonts w:ascii="Angsana New" w:hAnsi="Angsana New"/>
          <w:i/>
          <w:iCs/>
          <w:sz w:val="30"/>
          <w:szCs w:val="30"/>
        </w:rPr>
        <w:t xml:space="preserve">0.74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="002D4FBE" w:rsidRPr="002D4FBE">
        <w:rPr>
          <w:rFonts w:ascii="Angsana New" w:hAnsi="Angsana New"/>
          <w:sz w:val="30"/>
          <w:szCs w:val="30"/>
          <w:cs/>
        </w:rPr>
        <w:t xml:space="preserve"> </w:t>
      </w:r>
      <w:r w:rsidRPr="00522E88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5F27C52D" w14:textId="77777777" w:rsidR="00522E88" w:rsidRPr="000E584E" w:rsidRDefault="00522E88" w:rsidP="000E584E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13C4424A" w14:textId="526A7066" w:rsidR="00384589" w:rsidRDefault="00E67CAA" w:rsidP="00C151CD">
      <w:pPr>
        <w:numPr>
          <w:ilvl w:val="0"/>
          <w:numId w:val="9"/>
        </w:num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67CAA">
        <w:rPr>
          <w:rFonts w:ascii="Angsana New" w:hAnsi="Angsana New"/>
          <w:spacing w:val="-4"/>
          <w:sz w:val="30"/>
          <w:szCs w:val="30"/>
          <w:cs/>
        </w:rPr>
        <w:t>การลดลงอย่างเป็นสาระสำคัญของกำไรจากกิจการที่ไม่ได้รับการส่งเสริมการลงทุนของบริษัทย่อยแห่ง</w:t>
      </w:r>
      <w:r w:rsidR="00384589" w:rsidRPr="00340641">
        <w:rPr>
          <w:rFonts w:ascii="Angsana New" w:hAnsi="Angsana New"/>
          <w:sz w:val="30"/>
          <w:szCs w:val="30"/>
          <w:cs/>
        </w:rPr>
        <w:t>หนึ่ง</w:t>
      </w:r>
    </w:p>
    <w:p w14:paraId="5866D058" w14:textId="6076090C" w:rsidR="00E67CAA" w:rsidRDefault="00E67CAA">
      <w:pPr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6D42DEAF" w14:textId="347E5FC2" w:rsidR="00E67CAA" w:rsidRDefault="00E67CAA" w:rsidP="00C151CD">
      <w:pPr>
        <w:numPr>
          <w:ilvl w:val="0"/>
          <w:numId w:val="9"/>
        </w:num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67CAA">
        <w:rPr>
          <w:rFonts w:ascii="Angsana New" w:hAnsi="Angsana New"/>
          <w:sz w:val="30"/>
          <w:szCs w:val="30"/>
          <w:cs/>
        </w:rPr>
        <w:lastRenderedPageBreak/>
        <w:t>การลดลงอย่างเป็นสาระสำคัญของค่าใช้จ่ายต้องห้ามทางภาษีของบริษัทย่อยแห่งหนึ่ง</w:t>
      </w:r>
    </w:p>
    <w:p w14:paraId="6F2C6712" w14:textId="77777777" w:rsidR="00E67CAA" w:rsidRPr="00E67CAA" w:rsidRDefault="00E67CAA" w:rsidP="00E67CAA">
      <w:pPr>
        <w:pStyle w:val="Bo-Blankline"/>
      </w:pPr>
    </w:p>
    <w:p w14:paraId="73E05B97" w14:textId="77777777" w:rsidR="00E67CAA" w:rsidRPr="00E67CAA" w:rsidRDefault="00E67CAA" w:rsidP="00E67CAA">
      <w:pPr>
        <w:pStyle w:val="ListParagraph"/>
        <w:numPr>
          <w:ilvl w:val="0"/>
          <w:numId w:val="9"/>
        </w:numPr>
        <w:tabs>
          <w:tab w:val="clear" w:pos="680"/>
          <w:tab w:val="clear" w:pos="907"/>
        </w:tabs>
        <w:ind w:left="900"/>
        <w:rPr>
          <w:rFonts w:ascii="Angsana New" w:hAnsi="Angsana New"/>
          <w:sz w:val="30"/>
          <w:szCs w:val="30"/>
          <w:lang w:val="en-GB"/>
        </w:rPr>
      </w:pPr>
      <w:r w:rsidRPr="00E67CAA">
        <w:rPr>
          <w:rFonts w:ascii="Angsana New" w:hAnsi="Angsana New"/>
          <w:sz w:val="30"/>
          <w:szCs w:val="30"/>
          <w:cs/>
          <w:lang w:val="en-GB"/>
        </w:rPr>
        <w:t>บริษัทมีกำไรทางภาษีเพิ่มขึ้นอย่างเป็นสาระสำคัญจากธุรกรรมที่ได้รับการส่งเสริมการลงทุนที่ไม่ต้องนำมาเสียภาษีเงินได้</w:t>
      </w:r>
    </w:p>
    <w:p w14:paraId="604227A6" w14:textId="76A0B6B7" w:rsidR="00AF1052" w:rsidRPr="00E67CAA" w:rsidRDefault="00AF1052" w:rsidP="00E67CAA">
      <w:pPr>
        <w:pStyle w:val="Bo-Blankline"/>
        <w:rPr>
          <w:cs/>
          <w:lang w:val="en-US"/>
        </w:rPr>
      </w:pPr>
    </w:p>
    <w:p w14:paraId="24A6E440" w14:textId="6E511197" w:rsidR="00F90B1F" w:rsidRPr="00964878" w:rsidRDefault="007B2482" w:rsidP="00DB700D">
      <w:pPr>
        <w:pStyle w:val="Caption"/>
        <w:ind w:hanging="900"/>
      </w:pPr>
      <w:r w:rsidRPr="00964878">
        <w:rPr>
          <w:cs/>
        </w:rPr>
        <w:t>กำไรต่อหุ้น</w:t>
      </w:r>
      <w:r w:rsidR="00C9729C" w:rsidRPr="00964878">
        <w:rPr>
          <w:rFonts w:hint="cs"/>
          <w:cs/>
        </w:rPr>
        <w:t>ขั้นพื้นฐาน</w:t>
      </w:r>
    </w:p>
    <w:p w14:paraId="318F416B" w14:textId="77777777" w:rsidR="00F90B1F" w:rsidRPr="00AF6A88" w:rsidRDefault="00F90B1F" w:rsidP="008903C9">
      <w:pPr>
        <w:pStyle w:val="Bo-Blankline"/>
        <w:rPr>
          <w:lang w:val="en-US"/>
        </w:rPr>
      </w:pPr>
    </w:p>
    <w:p w14:paraId="78D5E1C4" w14:textId="6D3F25A7" w:rsidR="00E77061" w:rsidRPr="00964878" w:rsidRDefault="00E77061" w:rsidP="00E77061">
      <w:pPr>
        <w:pStyle w:val="Bo-C1Content"/>
        <w:rPr>
          <w:spacing w:val="4"/>
        </w:rPr>
      </w:pPr>
      <w:r w:rsidRPr="00964878">
        <w:rPr>
          <w:spacing w:val="4"/>
          <w:cs/>
        </w:rPr>
        <w:t>กำไรต่อหุ้นขั้นพื้นฐานสำหรับ</w:t>
      </w:r>
      <w:r w:rsidRPr="00964878">
        <w:rPr>
          <w:rFonts w:hint="cs"/>
          <w:spacing w:val="4"/>
          <w:cs/>
        </w:rPr>
        <w:t>งวด</w:t>
      </w:r>
      <w:r w:rsidR="0057505D">
        <w:rPr>
          <w:rFonts w:hint="cs"/>
          <w:spacing w:val="4"/>
          <w:cs/>
        </w:rPr>
        <w:t>สาม</w:t>
      </w:r>
      <w:r>
        <w:rPr>
          <w:rFonts w:hint="cs"/>
          <w:spacing w:val="4"/>
          <w:cs/>
        </w:rPr>
        <w:t>เดือน</w:t>
      </w:r>
      <w:r w:rsidRPr="00964878">
        <w:rPr>
          <w:spacing w:val="4"/>
          <w:cs/>
        </w:rPr>
        <w:t xml:space="preserve">สิ้นสุดวันที่ </w:t>
      </w:r>
      <w:r w:rsidR="0057505D">
        <w:rPr>
          <w:spacing w:val="4"/>
        </w:rPr>
        <w:t>31</w:t>
      </w:r>
      <w:r>
        <w:rPr>
          <w:spacing w:val="4"/>
        </w:rPr>
        <w:t xml:space="preserve"> </w:t>
      </w:r>
      <w:r w:rsidR="0057505D">
        <w:rPr>
          <w:rFonts w:hint="cs"/>
          <w:spacing w:val="4"/>
          <w:cs/>
        </w:rPr>
        <w:t>มีนาคม</w:t>
      </w:r>
      <w:r w:rsidRPr="00964878">
        <w:rPr>
          <w:rFonts w:hint="cs"/>
          <w:spacing w:val="4"/>
          <w:cs/>
        </w:rPr>
        <w:t xml:space="preserve"> </w:t>
      </w:r>
      <w:r w:rsidR="0057505D">
        <w:rPr>
          <w:spacing w:val="4"/>
          <w:lang w:val="en-US"/>
        </w:rPr>
        <w:t>2565</w:t>
      </w:r>
      <w:r w:rsidRPr="00964878">
        <w:rPr>
          <w:spacing w:val="4"/>
          <w:lang w:val="en-US"/>
        </w:rPr>
        <w:t xml:space="preserve"> </w:t>
      </w:r>
      <w:r w:rsidRPr="00964878">
        <w:rPr>
          <w:rFonts w:hint="cs"/>
          <w:spacing w:val="4"/>
          <w:cs/>
          <w:lang w:val="en-US"/>
        </w:rPr>
        <w:t xml:space="preserve">และ </w:t>
      </w:r>
      <w:r w:rsidR="00F47DB8">
        <w:rPr>
          <w:spacing w:val="4"/>
        </w:rPr>
        <w:t>2564</w:t>
      </w:r>
      <w:r w:rsidRPr="00964878">
        <w:rPr>
          <w:spacing w:val="4"/>
          <w:lang w:val="en-US"/>
        </w:rPr>
        <w:t xml:space="preserve"> </w:t>
      </w:r>
      <w:r w:rsidRPr="00964878">
        <w:rPr>
          <w:spacing w:val="4"/>
          <w:cs/>
        </w:rPr>
        <w:t>คำนวณจากกำไรสำหรับ</w:t>
      </w:r>
      <w:r w:rsidRPr="00964878">
        <w:rPr>
          <w:rFonts w:hint="cs"/>
          <w:spacing w:val="4"/>
          <w:cs/>
        </w:rPr>
        <w:t>งวด</w:t>
      </w:r>
      <w:r w:rsidRPr="00964878">
        <w:rPr>
          <w:spacing w:val="4"/>
          <w:cs/>
        </w:rPr>
        <w:t>ที่เป็นส่วนของผู้ถือหุ้นสามัญของบริษัท</w:t>
      </w:r>
      <w:r>
        <w:rPr>
          <w:rFonts w:hint="cs"/>
          <w:spacing w:val="4"/>
          <w:cs/>
        </w:rPr>
        <w:t>ใหญ่</w:t>
      </w:r>
      <w:r w:rsidRPr="00964878">
        <w:rPr>
          <w:spacing w:val="4"/>
          <w:cs/>
        </w:rPr>
        <w:t>และจำนวนหุ้นสามัญที่ออกจำหน่ายแล้วระหว่าง</w:t>
      </w:r>
      <w:r w:rsidRPr="00964878">
        <w:rPr>
          <w:rFonts w:hint="cs"/>
          <w:spacing w:val="4"/>
          <w:cs/>
        </w:rPr>
        <w:t>งวด</w:t>
      </w:r>
      <w:r w:rsidRPr="00964878">
        <w:rPr>
          <w:spacing w:val="4"/>
        </w:rPr>
        <w:t xml:space="preserve"> </w:t>
      </w:r>
      <w:r w:rsidRPr="00964878">
        <w:rPr>
          <w:rFonts w:hint="cs"/>
          <w:spacing w:val="4"/>
          <w:cs/>
        </w:rPr>
        <w:t>โดยได้ปรับกระทบจำนวน</w:t>
      </w:r>
      <w:r>
        <w:rPr>
          <w:rFonts w:hint="cs"/>
          <w:spacing w:val="4"/>
          <w:cs/>
        </w:rPr>
        <w:t>หุ้นทุนซื้อคืน</w:t>
      </w:r>
      <w:r w:rsidRPr="00964878">
        <w:rPr>
          <w:spacing w:val="4"/>
        </w:rPr>
        <w:t xml:space="preserve"> </w:t>
      </w:r>
      <w:r w:rsidRPr="00964878">
        <w:rPr>
          <w:rFonts w:hint="cs"/>
          <w:spacing w:val="4"/>
          <w:cs/>
        </w:rPr>
        <w:t>โดย</w:t>
      </w:r>
      <w:r w:rsidRPr="00964878">
        <w:rPr>
          <w:spacing w:val="4"/>
          <w:cs/>
        </w:rPr>
        <w:t>แสดงการคำนวณดังนี้</w:t>
      </w:r>
    </w:p>
    <w:p w14:paraId="01129C6E" w14:textId="3FF150BD" w:rsidR="00E77061" w:rsidRDefault="00E77061" w:rsidP="00E77061">
      <w:pPr>
        <w:pStyle w:val="Bo-Blankline"/>
      </w:pP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1167"/>
        <w:gridCol w:w="236"/>
        <w:gridCol w:w="1102"/>
      </w:tblGrid>
      <w:tr w:rsidR="004E6E91" w:rsidRPr="00607335" w14:paraId="04A6802D" w14:textId="77777777" w:rsidTr="004E6E91">
        <w:tc>
          <w:tcPr>
            <w:tcW w:w="6660" w:type="dxa"/>
            <w:shd w:val="clear" w:color="auto" w:fill="auto"/>
          </w:tcPr>
          <w:p w14:paraId="4B16AFFE" w14:textId="77777777" w:rsidR="004E6E91" w:rsidRPr="00607335" w:rsidRDefault="004E6E91" w:rsidP="00E7706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14:paraId="406A92EB" w14:textId="77777777" w:rsidR="004E6E91" w:rsidRPr="00607335" w:rsidRDefault="004E6E91" w:rsidP="00650624">
            <w:pPr>
              <w:spacing w:line="380" w:lineRule="exact"/>
              <w:ind w:left="-204" w:right="-123" w:firstLine="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E6E91" w:rsidRPr="00607335" w14:paraId="10AD4F0F" w14:textId="77777777" w:rsidTr="004E6E91">
        <w:tc>
          <w:tcPr>
            <w:tcW w:w="6660" w:type="dxa"/>
            <w:shd w:val="clear" w:color="auto" w:fill="auto"/>
          </w:tcPr>
          <w:p w14:paraId="7B638E54" w14:textId="77777777" w:rsidR="004E6E91" w:rsidRPr="00607335" w:rsidRDefault="004E6E91" w:rsidP="00E7706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14:paraId="35581F16" w14:textId="3DC840EB" w:rsidR="004E6E91" w:rsidRPr="00607335" w:rsidRDefault="004E6E91" w:rsidP="00650624">
            <w:pPr>
              <w:spacing w:line="380" w:lineRule="exact"/>
              <w:ind w:left="-204" w:right="-123" w:firstLine="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4E6E91" w:rsidRPr="00607335" w14:paraId="5F37ED14" w14:textId="77777777" w:rsidTr="004E6E91">
        <w:tc>
          <w:tcPr>
            <w:tcW w:w="6660" w:type="dxa"/>
            <w:shd w:val="clear" w:color="auto" w:fill="auto"/>
          </w:tcPr>
          <w:p w14:paraId="028FEEC1" w14:textId="71549FEA" w:rsidR="004E6E91" w:rsidRPr="00607335" w:rsidRDefault="004E6E91" w:rsidP="00E77061">
            <w:pPr>
              <w:spacing w:line="380" w:lineRule="exact"/>
              <w:ind w:right="-1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7" w:type="dxa"/>
            <w:shd w:val="clear" w:color="auto" w:fill="auto"/>
          </w:tcPr>
          <w:p w14:paraId="66C722A0" w14:textId="672F6BD3" w:rsidR="004E6E91" w:rsidRPr="00607335" w:rsidRDefault="004E6E91" w:rsidP="00E7706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0883D08" w14:textId="77777777" w:rsidR="004E6E91" w:rsidRPr="00607335" w:rsidRDefault="004E6E91" w:rsidP="00E7706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59A0B6A" w14:textId="1BD602A0" w:rsidR="004E6E91" w:rsidRPr="00607335" w:rsidRDefault="004E6E91" w:rsidP="00E7706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</w:tr>
      <w:tr w:rsidR="004E6E91" w:rsidRPr="00607335" w14:paraId="133B144B" w14:textId="77777777" w:rsidTr="004E6E91">
        <w:tc>
          <w:tcPr>
            <w:tcW w:w="6660" w:type="dxa"/>
            <w:shd w:val="clear" w:color="auto" w:fill="auto"/>
          </w:tcPr>
          <w:p w14:paraId="7F8EF82C" w14:textId="77777777" w:rsidR="004E6E91" w:rsidRPr="00607335" w:rsidRDefault="004E6E91" w:rsidP="00E7706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14:paraId="1179536D" w14:textId="77777777" w:rsidR="004E6E91" w:rsidRPr="00607335" w:rsidRDefault="004E6E91" w:rsidP="00E77061">
            <w:pPr>
              <w:spacing w:line="380" w:lineRule="exac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0733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/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 พันหุ้น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E6E91" w:rsidRPr="00607335" w14:paraId="3AB6E981" w14:textId="77777777" w:rsidTr="004E6E91">
        <w:tc>
          <w:tcPr>
            <w:tcW w:w="6660" w:type="dxa"/>
            <w:shd w:val="clear" w:color="auto" w:fill="auto"/>
          </w:tcPr>
          <w:p w14:paraId="5C864E6C" w14:textId="60BA55A8" w:rsidR="004E6E91" w:rsidRPr="00607335" w:rsidRDefault="004E6E91" w:rsidP="00AF1052">
            <w:pPr>
              <w:tabs>
                <w:tab w:val="left" w:pos="275"/>
              </w:tabs>
              <w:spacing w:line="380" w:lineRule="exact"/>
              <w:ind w:left="270" w:right="-11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ที่เป็นของผู้ถือหุ้นสามัญของบริษัท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7B6286" w14:textId="09138E05" w:rsidR="004E6E91" w:rsidRPr="00650624" w:rsidRDefault="004E6E91" w:rsidP="00AF1052">
            <w:pPr>
              <w:tabs>
                <w:tab w:val="decimal" w:pos="970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1,800,127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7F67A0" w14:textId="77777777" w:rsidR="004E6E91" w:rsidRPr="00607335" w:rsidRDefault="004E6E91" w:rsidP="00AF1052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B740C4" w14:textId="7596DF80" w:rsidR="004E6E91" w:rsidRPr="00607335" w:rsidRDefault="004E6E91" w:rsidP="00AF1052">
            <w:pPr>
              <w:tabs>
                <w:tab w:val="decimal" w:pos="88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1,164,481</w:t>
            </w:r>
          </w:p>
        </w:tc>
      </w:tr>
      <w:tr w:rsidR="004E6E91" w:rsidRPr="00607335" w14:paraId="27EB0A9E" w14:textId="77777777" w:rsidTr="004E6E91">
        <w:tc>
          <w:tcPr>
            <w:tcW w:w="6660" w:type="dxa"/>
            <w:shd w:val="clear" w:color="auto" w:fill="auto"/>
          </w:tcPr>
          <w:p w14:paraId="1628C1F2" w14:textId="77777777" w:rsidR="004E6E91" w:rsidRPr="00607335" w:rsidRDefault="004E6E91" w:rsidP="00AF1052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</w:tcPr>
          <w:p w14:paraId="34A530B7" w14:textId="77777777" w:rsidR="004E6E91" w:rsidRPr="00607335" w:rsidRDefault="004E6E91" w:rsidP="00AF1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04AA11D" w14:textId="77777777" w:rsidR="004E6E91" w:rsidRPr="00607335" w:rsidRDefault="004E6E91" w:rsidP="00AF1052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</w:tcPr>
          <w:p w14:paraId="0A13BE10" w14:textId="77777777" w:rsidR="004E6E91" w:rsidRPr="00607335" w:rsidRDefault="004E6E91" w:rsidP="00AF1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6E91" w:rsidRPr="00607335" w14:paraId="1D94F292" w14:textId="77777777" w:rsidTr="004E6E91">
        <w:tc>
          <w:tcPr>
            <w:tcW w:w="6660" w:type="dxa"/>
            <w:shd w:val="clear" w:color="auto" w:fill="auto"/>
          </w:tcPr>
          <w:p w14:paraId="7F0326D6" w14:textId="77777777" w:rsidR="004E6E91" w:rsidRPr="00607335" w:rsidRDefault="004E6E91" w:rsidP="00AF1052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60733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0733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7" w:type="dxa"/>
            <w:shd w:val="clear" w:color="auto" w:fill="auto"/>
          </w:tcPr>
          <w:p w14:paraId="36F5DEF9" w14:textId="6EE023BC" w:rsidR="004E6E91" w:rsidRPr="004E6E91" w:rsidRDefault="004E6E91" w:rsidP="00AF1052">
            <w:pPr>
              <w:tabs>
                <w:tab w:val="decimal" w:pos="97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19,126,500</w:t>
            </w:r>
          </w:p>
        </w:tc>
        <w:tc>
          <w:tcPr>
            <w:tcW w:w="236" w:type="dxa"/>
            <w:shd w:val="clear" w:color="auto" w:fill="auto"/>
          </w:tcPr>
          <w:p w14:paraId="1177BA6C" w14:textId="77777777" w:rsidR="004E6E91" w:rsidRPr="00607335" w:rsidRDefault="004E6E91" w:rsidP="00AF105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9376B0C" w14:textId="38093706" w:rsidR="004E6E91" w:rsidRPr="00607335" w:rsidRDefault="004E6E91" w:rsidP="00AF1052">
            <w:pPr>
              <w:tabs>
                <w:tab w:val="decimal" w:pos="876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  <w:tr w:rsidR="004E6E91" w:rsidRPr="00607335" w14:paraId="6F137F85" w14:textId="77777777" w:rsidTr="004E6E91">
        <w:tc>
          <w:tcPr>
            <w:tcW w:w="6660" w:type="dxa"/>
            <w:shd w:val="clear" w:color="auto" w:fill="auto"/>
          </w:tcPr>
          <w:p w14:paraId="762A7A17" w14:textId="77777777" w:rsidR="004E6E91" w:rsidRPr="00607335" w:rsidRDefault="004E6E91" w:rsidP="00AF1052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569AC741" w14:textId="7CC63F84" w:rsidR="004E6E91" w:rsidRPr="00607335" w:rsidRDefault="004E6E91" w:rsidP="00AF1052">
            <w:pPr>
              <w:tabs>
                <w:tab w:val="decimal" w:pos="970"/>
              </w:tabs>
              <w:spacing w:line="380" w:lineRule="exact"/>
              <w:ind w:left="-119" w:right="-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(157,712)</w:t>
            </w:r>
          </w:p>
        </w:tc>
        <w:tc>
          <w:tcPr>
            <w:tcW w:w="236" w:type="dxa"/>
            <w:shd w:val="clear" w:color="auto" w:fill="auto"/>
          </w:tcPr>
          <w:p w14:paraId="0ADAEF0B" w14:textId="77777777" w:rsidR="004E6E91" w:rsidRPr="00607335" w:rsidRDefault="004E6E91" w:rsidP="00AF105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0C113817" w14:textId="5490AF07" w:rsidR="004E6E91" w:rsidRPr="00607335" w:rsidRDefault="004E6E91" w:rsidP="00AF1052">
            <w:pPr>
              <w:spacing w:line="380" w:lineRule="exact"/>
              <w:ind w:left="-119" w:right="-3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(153,926)</w:t>
            </w:r>
          </w:p>
        </w:tc>
      </w:tr>
      <w:tr w:rsidR="004E6E91" w:rsidRPr="00607335" w14:paraId="3D1500BF" w14:textId="77777777" w:rsidTr="004E6E91">
        <w:tc>
          <w:tcPr>
            <w:tcW w:w="6660" w:type="dxa"/>
            <w:shd w:val="clear" w:color="auto" w:fill="auto"/>
            <w:vAlign w:val="bottom"/>
          </w:tcPr>
          <w:p w14:paraId="5A100800" w14:textId="0CE7310E" w:rsidR="004E6E91" w:rsidRPr="00607335" w:rsidRDefault="004E6E91" w:rsidP="00AF1052">
            <w:pPr>
              <w:tabs>
                <w:tab w:val="left" w:pos="275"/>
              </w:tabs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60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0FDD6A" w14:textId="0C2F7040" w:rsidR="004E6E91" w:rsidRPr="00607335" w:rsidRDefault="004E6E91" w:rsidP="00AF1052">
            <w:pPr>
              <w:tabs>
                <w:tab w:val="decimal" w:pos="980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18,968,788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ADF72F" w14:textId="77777777" w:rsidR="004E6E91" w:rsidRPr="00607335" w:rsidRDefault="004E6E91" w:rsidP="00AF105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F0B173" w14:textId="4D97952E" w:rsidR="004E6E91" w:rsidRPr="00607335" w:rsidRDefault="004E6E91" w:rsidP="00AF1052">
            <w:pPr>
              <w:tabs>
                <w:tab w:val="decimal" w:pos="876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19,026,574</w:t>
            </w:r>
          </w:p>
        </w:tc>
      </w:tr>
      <w:tr w:rsidR="004E6E91" w:rsidRPr="00607335" w14:paraId="1078A87B" w14:textId="77777777" w:rsidTr="004E6E91">
        <w:tc>
          <w:tcPr>
            <w:tcW w:w="6660" w:type="dxa"/>
            <w:shd w:val="clear" w:color="auto" w:fill="auto"/>
          </w:tcPr>
          <w:p w14:paraId="002E3BE6" w14:textId="787A6FEF" w:rsidR="004E6E91" w:rsidRPr="00607335" w:rsidRDefault="004E6E91" w:rsidP="00AF105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</w:tcPr>
          <w:p w14:paraId="08BCA1D4" w14:textId="67FDBA61" w:rsidR="004E6E91" w:rsidRPr="00607335" w:rsidRDefault="004E6E91" w:rsidP="00AF1052">
            <w:pPr>
              <w:spacing w:line="380" w:lineRule="exact"/>
              <w:ind w:left="-11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0.095</w:t>
            </w:r>
          </w:p>
        </w:tc>
        <w:tc>
          <w:tcPr>
            <w:tcW w:w="236" w:type="dxa"/>
            <w:shd w:val="clear" w:color="auto" w:fill="auto"/>
          </w:tcPr>
          <w:p w14:paraId="4798E921" w14:textId="77777777" w:rsidR="004E6E91" w:rsidRPr="00607335" w:rsidRDefault="004E6E91" w:rsidP="00AF105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347829" w14:textId="4B42E64B" w:rsidR="004E6E91" w:rsidRPr="00607335" w:rsidRDefault="004E6E91" w:rsidP="00AF1052">
            <w:pPr>
              <w:spacing w:line="380" w:lineRule="exact"/>
              <w:ind w:left="-119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0.061</w:t>
            </w:r>
          </w:p>
        </w:tc>
      </w:tr>
    </w:tbl>
    <w:p w14:paraId="34140DE0" w14:textId="6E279632" w:rsidR="00AF1052" w:rsidRDefault="00AF1052">
      <w:pPr>
        <w:spacing w:line="240" w:lineRule="auto"/>
        <w:rPr>
          <w:rFonts w:ascii="Angsana New" w:hAnsi="Angsana New"/>
          <w:sz w:val="20"/>
          <w:szCs w:val="20"/>
        </w:rPr>
      </w:pPr>
    </w:p>
    <w:p w14:paraId="658B2A8C" w14:textId="77777777" w:rsidR="004D44D9" w:rsidRDefault="004D44D9" w:rsidP="004D44D9">
      <w:pPr>
        <w:pStyle w:val="Caption"/>
        <w:ind w:hanging="900"/>
      </w:pPr>
      <w:r>
        <w:rPr>
          <w:rFonts w:hint="cs"/>
          <w:cs/>
        </w:rPr>
        <w:t>เครื่องมือทางการเงิน</w:t>
      </w:r>
    </w:p>
    <w:p w14:paraId="26EC27C9" w14:textId="77777777" w:rsidR="004D44D9" w:rsidRPr="00C53CD8" w:rsidRDefault="004D44D9" w:rsidP="00090B3C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4CBF0536" w14:textId="77777777" w:rsidR="00CF58AB" w:rsidRPr="00592D43" w:rsidRDefault="00CF58AB" w:rsidP="00CF58AB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592D43">
        <w:rPr>
          <w:i/>
          <w:iCs/>
          <w:cs/>
        </w:rPr>
        <w:t>มูลค่าตามบัญชีและมูลค่ายุติธรรม</w:t>
      </w:r>
    </w:p>
    <w:p w14:paraId="5737D57D" w14:textId="77777777" w:rsidR="00CF58AB" w:rsidRPr="00C53CD8" w:rsidRDefault="00CF58AB" w:rsidP="00CF58AB">
      <w:pPr>
        <w:pStyle w:val="Bo-Blankline"/>
      </w:pPr>
    </w:p>
    <w:p w14:paraId="4354ABF7" w14:textId="19BC5CB3" w:rsidR="00B321BA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154B04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12DF9F3" w14:textId="77777777" w:rsidR="00154B04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</w:p>
    <w:p w14:paraId="22560364" w14:textId="77777777" w:rsidR="00B321BA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cs/>
        </w:rPr>
        <w:sectPr w:rsidR="00B321BA" w:rsidSect="005274FF">
          <w:footerReference w:type="default" r:id="rId16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tbl>
      <w:tblPr>
        <w:tblW w:w="1507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2"/>
        <w:gridCol w:w="806"/>
        <w:gridCol w:w="1443"/>
        <w:gridCol w:w="236"/>
        <w:gridCol w:w="1571"/>
        <w:gridCol w:w="236"/>
        <w:gridCol w:w="1382"/>
        <w:gridCol w:w="238"/>
        <w:gridCol w:w="1220"/>
        <w:gridCol w:w="264"/>
        <w:gridCol w:w="1114"/>
        <w:gridCol w:w="236"/>
        <w:gridCol w:w="1114"/>
        <w:gridCol w:w="236"/>
        <w:gridCol w:w="1024"/>
        <w:gridCol w:w="236"/>
        <w:gridCol w:w="1002"/>
        <w:gridCol w:w="28"/>
      </w:tblGrid>
      <w:tr w:rsidR="00381B9D" w:rsidRPr="00F55E4D" w14:paraId="2792CE79" w14:textId="77777777" w:rsidTr="00FF0DF4">
        <w:trPr>
          <w:gridAfter w:val="1"/>
          <w:wAfter w:w="28" w:type="dxa"/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58CCD2F1" w14:textId="77777777" w:rsidR="00381B9D" w:rsidRPr="00F55E4D" w:rsidRDefault="00381B9D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44C5498F" w14:textId="77777777" w:rsidR="00381B9D" w:rsidRPr="00F55E4D" w:rsidRDefault="00381B9D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552" w:type="dxa"/>
            <w:gridSpan w:val="15"/>
            <w:vAlign w:val="bottom"/>
          </w:tcPr>
          <w:p w14:paraId="5FA3BCE7" w14:textId="77777777" w:rsidR="00381B9D" w:rsidRPr="00F55E4D" w:rsidRDefault="00381B9D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079A1" w:rsidRPr="00F55E4D" w14:paraId="54971C47" w14:textId="77777777" w:rsidTr="00FF0DF4">
        <w:trPr>
          <w:gridAfter w:val="1"/>
          <w:wAfter w:w="28" w:type="dxa"/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4607C8A8" w14:textId="77777777" w:rsidR="007079A1" w:rsidRPr="00F55E4D" w:rsidRDefault="007079A1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33A9A08F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6326" w:type="dxa"/>
            <w:gridSpan w:val="7"/>
            <w:vAlign w:val="bottom"/>
          </w:tcPr>
          <w:p w14:paraId="0A13B254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4" w:type="dxa"/>
            <w:vAlign w:val="bottom"/>
          </w:tcPr>
          <w:p w14:paraId="2C584CA0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62" w:type="dxa"/>
            <w:gridSpan w:val="7"/>
            <w:vAlign w:val="bottom"/>
          </w:tcPr>
          <w:p w14:paraId="08F9073B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22E88" w:rsidRPr="00F55E4D" w14:paraId="48DAB752" w14:textId="77777777" w:rsidTr="00D45B9E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4424B253" w14:textId="347E5ADB" w:rsidR="00522E88" w:rsidRPr="00F55E4D" w:rsidRDefault="00522E88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4ED9EE85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19A05264" w14:textId="00C1E5FF" w:rsidR="00522E88" w:rsidRPr="00F55E4D" w:rsidRDefault="00154B04" w:rsidP="00CF6D40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857349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38A490C3" w14:textId="4F63A871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524921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BCC4AFC" w14:textId="515AA307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6570C7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9A443DB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4" w:type="dxa"/>
          </w:tcPr>
          <w:p w14:paraId="0DCBFFEE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625F8FE" w14:textId="47BF18E6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59CE1691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244A0E6" w14:textId="5822BF71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DDD8ACC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27227586" w14:textId="4E722B6A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70035F1B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14:paraId="4C648F4F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16052" w:rsidRPr="00F55E4D" w14:paraId="612C613D" w14:textId="77777777" w:rsidTr="005A5CDE">
        <w:trPr>
          <w:trHeight w:val="261"/>
          <w:tblHeader/>
        </w:trPr>
        <w:tc>
          <w:tcPr>
            <w:tcW w:w="2692" w:type="dxa"/>
            <w:shd w:val="clear" w:color="auto" w:fill="auto"/>
            <w:vAlign w:val="bottom"/>
          </w:tcPr>
          <w:p w14:paraId="3E2FF845" w14:textId="77777777" w:rsidR="00016052" w:rsidRPr="00F55E4D" w:rsidRDefault="00016052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5154326D" w14:textId="77777777" w:rsidR="00016052" w:rsidRPr="00F55E4D" w:rsidRDefault="00016052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580" w:type="dxa"/>
            <w:gridSpan w:val="16"/>
            <w:vAlign w:val="bottom"/>
          </w:tcPr>
          <w:p w14:paraId="706B586E" w14:textId="1A435AB3" w:rsidR="00016052" w:rsidRPr="00F55E4D" w:rsidRDefault="00016052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6052" w:rsidRPr="00F55E4D" w14:paraId="1D6E3FD5" w14:textId="77777777" w:rsidTr="00D45B9E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4C7A729F" w14:textId="35DDB0AD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750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57505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5750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06" w:type="dxa"/>
            <w:vAlign w:val="bottom"/>
          </w:tcPr>
          <w:p w14:paraId="108C0CF7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3" w:type="dxa"/>
            <w:vAlign w:val="bottom"/>
          </w:tcPr>
          <w:p w14:paraId="67DA29FB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789829D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31648140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BF4146" w14:textId="77777777" w:rsidR="00016052" w:rsidRPr="00F55E4D" w:rsidRDefault="00016052" w:rsidP="0001605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F381023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4D01CB5" w14:textId="77777777" w:rsidR="00016052" w:rsidRPr="00F55E4D" w:rsidRDefault="00016052" w:rsidP="0001605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EEA0752" w14:textId="3E878C4C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5327BE23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6B62D64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F825A8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BC946B8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AACC86" w14:textId="77777777" w:rsidR="00016052" w:rsidRPr="00F55E4D" w:rsidRDefault="00016052" w:rsidP="0001605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1A74F5B1" w14:textId="77777777" w:rsidR="00016052" w:rsidRPr="00F55E4D" w:rsidRDefault="00016052" w:rsidP="0001605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40245F2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14:paraId="364202B2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6052" w:rsidRPr="00F55E4D" w14:paraId="064A737E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3B1FB310" w14:textId="36F1ACA6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4A254980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1381816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4F08D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7512FC9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70260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0D70F02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0B9045F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4E976F3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5B84F1D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63F7DD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CC1AD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2E939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E1718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CE430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EE59B4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7AF43963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132A989E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713D6B3B" w14:textId="71A3E334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5C47BB0E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46DFF56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D6712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75BF748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E641F3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387CD82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87C1D17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3C74D08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687178D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3635E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BF090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C951A4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4DD818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67F08D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84374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4D49616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6FE21F3C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42DA3F6" w14:textId="42645D22" w:rsidR="00016052" w:rsidRPr="00F55E4D" w:rsidRDefault="00CF33C5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45F807E8" w14:textId="577A9049" w:rsidR="00016052" w:rsidRPr="00E26503" w:rsidRDefault="00016052" w:rsidP="00500C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57542C91" w14:textId="7CEB4B4F" w:rsidR="00016052" w:rsidRPr="00F55E4D" w:rsidRDefault="00914579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3E95F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30CC030" w14:textId="0150804D" w:rsidR="00016052" w:rsidRPr="00F55E4D" w:rsidRDefault="00914579" w:rsidP="00A93139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  <w:tc>
          <w:tcPr>
            <w:tcW w:w="236" w:type="dxa"/>
            <w:shd w:val="clear" w:color="auto" w:fill="auto"/>
          </w:tcPr>
          <w:p w14:paraId="3B35AA89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14DC0CFC" w14:textId="642C6556" w:rsidR="00016052" w:rsidRPr="00F55E4D" w:rsidRDefault="00914579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8EAD066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349C361" w14:textId="34F75E83" w:rsidR="00016052" w:rsidRPr="00F55E4D" w:rsidRDefault="00C53FFA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264" w:type="dxa"/>
            <w:shd w:val="clear" w:color="auto" w:fill="auto"/>
          </w:tcPr>
          <w:p w14:paraId="7FD9306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A23139F" w14:textId="677097A9" w:rsidR="00016052" w:rsidRPr="00F55E4D" w:rsidRDefault="00C53FFA" w:rsidP="0001605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236" w:type="dxa"/>
            <w:shd w:val="clear" w:color="auto" w:fill="auto"/>
          </w:tcPr>
          <w:p w14:paraId="3EB48EC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FD573B5" w14:textId="7EF907B1" w:rsidR="00016052" w:rsidRPr="00F55E4D" w:rsidRDefault="00C53FFA" w:rsidP="00320BCF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C4A851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57A02CB" w14:textId="71B793FE" w:rsidR="00016052" w:rsidRPr="00F55E4D" w:rsidRDefault="00C53FFA" w:rsidP="00016052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C9F7A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132E3CE0" w14:textId="65671800" w:rsidR="00016052" w:rsidRPr="00F55E4D" w:rsidRDefault="00C53FFA" w:rsidP="000160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</w:tr>
      <w:tr w:rsidR="00016052" w:rsidRPr="00F55E4D" w14:paraId="273339A5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50D53409" w14:textId="01F852D4" w:rsidR="00016052" w:rsidRPr="00F55E4D" w:rsidRDefault="00CF33C5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1E3A2533" w14:textId="00B89F89" w:rsidR="00016052" w:rsidRPr="00161401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37B1C688" w14:textId="486479D2" w:rsidR="00016052" w:rsidRPr="00F55E4D" w:rsidRDefault="00914579" w:rsidP="00A9313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3603">
              <w:rPr>
                <w:rFonts w:asciiTheme="majorBidi" w:hAnsiTheme="majorBidi" w:cstheme="majorBidi"/>
                <w:sz w:val="28"/>
                <w:szCs w:val="28"/>
              </w:rPr>
              <w:t>,448,016</w:t>
            </w:r>
          </w:p>
        </w:tc>
        <w:tc>
          <w:tcPr>
            <w:tcW w:w="236" w:type="dxa"/>
            <w:shd w:val="clear" w:color="auto" w:fill="auto"/>
          </w:tcPr>
          <w:p w14:paraId="3A1A214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77C7545" w14:textId="3EFA313E" w:rsidR="00016052" w:rsidRPr="00F55E4D" w:rsidRDefault="00914579" w:rsidP="00A93139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1,207</w:t>
            </w:r>
          </w:p>
        </w:tc>
        <w:tc>
          <w:tcPr>
            <w:tcW w:w="236" w:type="dxa"/>
            <w:shd w:val="clear" w:color="auto" w:fill="auto"/>
          </w:tcPr>
          <w:p w14:paraId="1CAB99EE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7E3D0C55" w14:textId="4A8BD459" w:rsidR="00016052" w:rsidRPr="00F55E4D" w:rsidRDefault="00813603" w:rsidP="00813603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512,523</w:t>
            </w:r>
          </w:p>
        </w:tc>
        <w:tc>
          <w:tcPr>
            <w:tcW w:w="238" w:type="dxa"/>
            <w:shd w:val="clear" w:color="auto" w:fill="auto"/>
          </w:tcPr>
          <w:p w14:paraId="070F2706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6B58B452" w14:textId="6DE7A4C7" w:rsidR="00016052" w:rsidRPr="00F55E4D" w:rsidRDefault="00C53FFA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1,961,746</w:t>
            </w:r>
          </w:p>
        </w:tc>
        <w:tc>
          <w:tcPr>
            <w:tcW w:w="264" w:type="dxa"/>
            <w:shd w:val="clear" w:color="auto" w:fill="auto"/>
          </w:tcPr>
          <w:p w14:paraId="450A8EE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118D09E" w14:textId="791F4650" w:rsidR="00016052" w:rsidRPr="00F55E4D" w:rsidRDefault="00C53FFA" w:rsidP="0001605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1,404,202</w:t>
            </w:r>
          </w:p>
        </w:tc>
        <w:tc>
          <w:tcPr>
            <w:tcW w:w="236" w:type="dxa"/>
            <w:shd w:val="clear" w:color="auto" w:fill="auto"/>
          </w:tcPr>
          <w:p w14:paraId="700806A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EF50D69" w14:textId="1F235110" w:rsidR="00016052" w:rsidRPr="00F55E4D" w:rsidRDefault="00C53FFA" w:rsidP="0001605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514,984</w:t>
            </w:r>
          </w:p>
        </w:tc>
        <w:tc>
          <w:tcPr>
            <w:tcW w:w="236" w:type="dxa"/>
            <w:shd w:val="clear" w:color="auto" w:fill="auto"/>
          </w:tcPr>
          <w:p w14:paraId="1A106B02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2E5FAEE" w14:textId="018183DD" w:rsidR="00016052" w:rsidRPr="00F55E4D" w:rsidRDefault="00C53FFA" w:rsidP="00016052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D82FB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3FAB3C40" w14:textId="70EC8660" w:rsidR="00016052" w:rsidRPr="00F55E4D" w:rsidRDefault="00C53FFA" w:rsidP="000160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7A50D1">
              <w:rPr>
                <w:rFonts w:asciiTheme="majorBidi" w:hAnsiTheme="majorBidi" w:cstheme="majorBidi"/>
                <w:sz w:val="28"/>
                <w:szCs w:val="28"/>
              </w:rPr>
              <w:t>919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,186</w:t>
            </w:r>
          </w:p>
        </w:tc>
      </w:tr>
      <w:tr w:rsidR="00016052" w:rsidRPr="00F55E4D" w14:paraId="16EF129D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733732F9" w14:textId="77777777" w:rsidR="00016052" w:rsidRPr="00F55E4D" w:rsidRDefault="00016052" w:rsidP="0001605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27AB77F7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5FBCB" w14:textId="3FF801FC" w:rsidR="00016052" w:rsidRPr="00F55E4D" w:rsidRDefault="00914579" w:rsidP="00A9313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8136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448,016</w:t>
            </w:r>
          </w:p>
        </w:tc>
        <w:tc>
          <w:tcPr>
            <w:tcW w:w="236" w:type="dxa"/>
            <w:shd w:val="clear" w:color="auto" w:fill="auto"/>
          </w:tcPr>
          <w:p w14:paraId="64399C5F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0CBA5" w14:textId="15EA9A41" w:rsidR="00016052" w:rsidRPr="00F55E4D" w:rsidRDefault="00914579" w:rsidP="00A93139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1,423</w:t>
            </w:r>
          </w:p>
        </w:tc>
        <w:tc>
          <w:tcPr>
            <w:tcW w:w="236" w:type="dxa"/>
            <w:shd w:val="clear" w:color="auto" w:fill="auto"/>
          </w:tcPr>
          <w:p w14:paraId="18013855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AE1FC" w14:textId="29EC4D26" w:rsidR="00016052" w:rsidRPr="00D45B9E" w:rsidRDefault="00813603" w:rsidP="00A93139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512,523</w:t>
            </w:r>
          </w:p>
        </w:tc>
        <w:tc>
          <w:tcPr>
            <w:tcW w:w="238" w:type="dxa"/>
            <w:shd w:val="clear" w:color="auto" w:fill="auto"/>
          </w:tcPr>
          <w:p w14:paraId="451C3080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D81EE" w14:textId="0BEAD4D6" w:rsidR="00016052" w:rsidRPr="00F55E4D" w:rsidRDefault="00C53FFA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1,961,962</w:t>
            </w:r>
          </w:p>
        </w:tc>
        <w:tc>
          <w:tcPr>
            <w:tcW w:w="264" w:type="dxa"/>
            <w:shd w:val="clear" w:color="auto" w:fill="auto"/>
          </w:tcPr>
          <w:p w14:paraId="1AEE79BB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9C0AE7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F2A3AF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A7E6C3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09FC00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D158888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E239F0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379980C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5375DB7B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CA9D837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4AD8A540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7448580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66AF5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7C621E9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B3C22E1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</w:tcPr>
          <w:p w14:paraId="2D12E92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9886293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14:paraId="103A8B94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31096F01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F442B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B06004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36044C1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3A8F01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48D12FA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1DACC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147B263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73F61B9F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B71CCCE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07CAF3D9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0FF98CC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9B341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42A493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547D4B8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2FB8557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DB44A31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88F12F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43D76D6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A8D53A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CDEBF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8E2C14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1D39AD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23A71DF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2F518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D586A6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6861F835" w14:textId="77777777" w:rsidTr="003241B5">
        <w:trPr>
          <w:trHeight w:val="261"/>
        </w:trPr>
        <w:tc>
          <w:tcPr>
            <w:tcW w:w="2692" w:type="dxa"/>
            <w:shd w:val="clear" w:color="auto" w:fill="auto"/>
          </w:tcPr>
          <w:p w14:paraId="3FA8FA87" w14:textId="2BDFAB51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509FDD97" w14:textId="5112447E" w:rsidR="00016052" w:rsidRPr="00F55E4D" w:rsidRDefault="00504DBC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443" w:type="dxa"/>
            <w:shd w:val="clear" w:color="auto" w:fill="auto"/>
          </w:tcPr>
          <w:p w14:paraId="2004CDD0" w14:textId="4AF3BB95" w:rsidR="00016052" w:rsidRPr="00F55E4D" w:rsidRDefault="00C53FFA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5863E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0FC74E0" w14:textId="630AE4CA" w:rsidR="00016052" w:rsidRPr="00F55E4D" w:rsidRDefault="00C53FFA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1C6974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2D0643D6" w14:textId="6DC09C33" w:rsidR="00016052" w:rsidRPr="00F55E4D" w:rsidRDefault="00C53FFA" w:rsidP="00A93139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3,787,564</w:t>
            </w:r>
          </w:p>
        </w:tc>
        <w:tc>
          <w:tcPr>
            <w:tcW w:w="238" w:type="dxa"/>
            <w:shd w:val="clear" w:color="auto" w:fill="auto"/>
          </w:tcPr>
          <w:p w14:paraId="64652129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6B6197C" w14:textId="04B28BE7" w:rsidR="00016052" w:rsidRPr="00F55E4D" w:rsidRDefault="00C53FFA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3,787,564</w:t>
            </w:r>
          </w:p>
        </w:tc>
        <w:tc>
          <w:tcPr>
            <w:tcW w:w="264" w:type="dxa"/>
            <w:shd w:val="clear" w:color="auto" w:fill="auto"/>
          </w:tcPr>
          <w:p w14:paraId="62FC59A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6073615" w14:textId="3FD966C5" w:rsidR="00016052" w:rsidRPr="00F55E4D" w:rsidRDefault="00C53FFA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B266C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01D74AD" w14:textId="767D11C5" w:rsidR="00016052" w:rsidRPr="00F55E4D" w:rsidRDefault="00C53FFA" w:rsidP="008613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3,788,869</w:t>
            </w:r>
          </w:p>
        </w:tc>
        <w:tc>
          <w:tcPr>
            <w:tcW w:w="236" w:type="dxa"/>
            <w:shd w:val="clear" w:color="auto" w:fill="auto"/>
          </w:tcPr>
          <w:p w14:paraId="2511D3E9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7FB5AED" w14:textId="60AC55E1" w:rsidR="00016052" w:rsidRPr="00F55E4D" w:rsidRDefault="00C53FFA" w:rsidP="00016052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DC024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3511365" w14:textId="5560FB3A" w:rsidR="00016052" w:rsidRPr="00F55E4D" w:rsidRDefault="00C53FFA" w:rsidP="000160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3,788,869</w:t>
            </w:r>
          </w:p>
        </w:tc>
      </w:tr>
      <w:tr w:rsidR="00016052" w:rsidRPr="00F55E4D" w14:paraId="2B8C1E0D" w14:textId="77777777" w:rsidTr="003241B5">
        <w:trPr>
          <w:trHeight w:val="261"/>
        </w:trPr>
        <w:tc>
          <w:tcPr>
            <w:tcW w:w="2692" w:type="dxa"/>
            <w:shd w:val="clear" w:color="auto" w:fill="auto"/>
          </w:tcPr>
          <w:p w14:paraId="438EA3DD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52312DED" w14:textId="0A5A92D3" w:rsidR="00016052" w:rsidRPr="00F55E4D" w:rsidRDefault="00504DBC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43BBB25E" w14:textId="0370128F" w:rsidR="00016052" w:rsidRPr="00F55E4D" w:rsidRDefault="00C53FFA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B68EC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008F23FC" w14:textId="33F80069" w:rsidR="00016052" w:rsidRPr="00F55E4D" w:rsidRDefault="00C53FFA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6431EC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34DBE721" w14:textId="38EB296E" w:rsidR="00016052" w:rsidRPr="00F55E4D" w:rsidRDefault="00C53FFA" w:rsidP="00A93139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58,421,600</w:t>
            </w:r>
          </w:p>
        </w:tc>
        <w:tc>
          <w:tcPr>
            <w:tcW w:w="238" w:type="dxa"/>
            <w:shd w:val="clear" w:color="auto" w:fill="auto"/>
          </w:tcPr>
          <w:p w14:paraId="733EAB66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46425869" w14:textId="06DACC48" w:rsidR="00016052" w:rsidRPr="00F55E4D" w:rsidRDefault="00C53FFA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58,421,600</w:t>
            </w:r>
          </w:p>
        </w:tc>
        <w:tc>
          <w:tcPr>
            <w:tcW w:w="264" w:type="dxa"/>
            <w:shd w:val="clear" w:color="auto" w:fill="auto"/>
          </w:tcPr>
          <w:p w14:paraId="7A46890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F0416C0" w14:textId="12486936" w:rsidR="00016052" w:rsidRPr="00F55E4D" w:rsidRDefault="00C53FFA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E9C6F3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5823437" w14:textId="2D64724B" w:rsidR="00016052" w:rsidRPr="00F55E4D" w:rsidRDefault="00C53FFA" w:rsidP="0001605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58,755,408</w:t>
            </w:r>
          </w:p>
        </w:tc>
        <w:tc>
          <w:tcPr>
            <w:tcW w:w="236" w:type="dxa"/>
            <w:shd w:val="clear" w:color="auto" w:fill="auto"/>
          </w:tcPr>
          <w:p w14:paraId="7F19F6F2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223A15F" w14:textId="4E67731A" w:rsidR="00016052" w:rsidRPr="00F55E4D" w:rsidRDefault="00C53FFA" w:rsidP="00016052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F26BF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E23B965" w14:textId="6FE86EF0" w:rsidR="00016052" w:rsidRPr="00F55E4D" w:rsidRDefault="00C53FFA" w:rsidP="000160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58,755,408</w:t>
            </w:r>
          </w:p>
        </w:tc>
      </w:tr>
      <w:tr w:rsidR="00016052" w:rsidRPr="00F55E4D" w14:paraId="36AB48CE" w14:textId="77777777" w:rsidTr="003241B5">
        <w:trPr>
          <w:trHeight w:val="261"/>
        </w:trPr>
        <w:tc>
          <w:tcPr>
            <w:tcW w:w="2692" w:type="dxa"/>
            <w:shd w:val="clear" w:color="auto" w:fill="auto"/>
          </w:tcPr>
          <w:p w14:paraId="3969A1B4" w14:textId="77777777" w:rsidR="00016052" w:rsidRPr="00F55E4D" w:rsidRDefault="00016052" w:rsidP="0001605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246D4D16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2FE8A" w14:textId="7D8499BD" w:rsidR="00016052" w:rsidRPr="00F55E4D" w:rsidRDefault="00C53FFA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5BBACB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9BC3C" w14:textId="4C348C9E" w:rsidR="00016052" w:rsidRPr="00F55E4D" w:rsidRDefault="00C53FFA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57365E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D958D" w14:textId="2F063896" w:rsidR="00016052" w:rsidRPr="00F55E4D" w:rsidRDefault="00C53FFA" w:rsidP="00A93139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62,209,164</w:t>
            </w:r>
          </w:p>
        </w:tc>
        <w:tc>
          <w:tcPr>
            <w:tcW w:w="238" w:type="dxa"/>
            <w:shd w:val="clear" w:color="auto" w:fill="auto"/>
          </w:tcPr>
          <w:p w14:paraId="0CEF4786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7988D" w14:textId="7D413C69" w:rsidR="00016052" w:rsidRPr="00F55E4D" w:rsidRDefault="00C53FFA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62,209,164</w:t>
            </w:r>
          </w:p>
        </w:tc>
        <w:tc>
          <w:tcPr>
            <w:tcW w:w="264" w:type="dxa"/>
            <w:shd w:val="clear" w:color="auto" w:fill="auto"/>
          </w:tcPr>
          <w:p w14:paraId="1CC42DE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D21676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88E9F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0851CE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B36260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5D1D224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D77A40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1DD023B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16052" w:rsidRPr="00F55E4D" w14:paraId="67C4C255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1C41DFF5" w14:textId="77777777" w:rsidR="00016052" w:rsidRPr="00F55E4D" w:rsidRDefault="00016052" w:rsidP="0001605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639841C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078DF24E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B953C6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573C143D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E13EB4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</w:tcPr>
          <w:p w14:paraId="7A2F515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04512BB0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14:paraId="3905BCC1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2C270C5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110F90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2DC3A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DB7B64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D9C9F9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25FDD8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881DA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01E5CBB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2F31" w:rsidRPr="00F55E4D" w14:paraId="3AD4A1B3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424B29C7" w14:textId="77777777" w:rsidR="00172F31" w:rsidRPr="00F55E4D" w:rsidRDefault="00172F31" w:rsidP="0001605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588E8897" w14:textId="77777777" w:rsidR="00172F31" w:rsidRPr="00F55E4D" w:rsidRDefault="00172F31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6F1AE5C4" w14:textId="77777777" w:rsidR="00172F31" w:rsidRPr="00F55E4D" w:rsidRDefault="00172F31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D7308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162EA3A" w14:textId="77777777" w:rsidR="00172F31" w:rsidRPr="00F55E4D" w:rsidRDefault="00172F31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C07156" w14:textId="77777777" w:rsidR="00172F31" w:rsidRPr="00F55E4D" w:rsidRDefault="00172F31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03C8C7EA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48A9FD0D" w14:textId="77777777" w:rsidR="00172F31" w:rsidRPr="00F55E4D" w:rsidRDefault="00172F31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3C5DB989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72A38021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5775725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56E24F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634CF8E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0B7923" w14:textId="77777777" w:rsidR="00172F31" w:rsidRPr="00F55E4D" w:rsidRDefault="00172F31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A332BF9" w14:textId="77777777" w:rsidR="00172F31" w:rsidRPr="00F55E4D" w:rsidRDefault="00172F31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82ADDC1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0F89F6FB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0DF4" w:rsidRPr="00F55E4D" w14:paraId="2B75A92A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605262D5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53A67C24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80" w:type="dxa"/>
            <w:gridSpan w:val="16"/>
          </w:tcPr>
          <w:p w14:paraId="77EBC872" w14:textId="3B6B8DAA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F0DF4" w:rsidRPr="00F55E4D" w14:paraId="00003218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55B8CC4A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D8225C0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26" w:type="dxa"/>
            <w:gridSpan w:val="7"/>
          </w:tcPr>
          <w:p w14:paraId="2A1CC345" w14:textId="6B97E6CF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4" w:type="dxa"/>
          </w:tcPr>
          <w:p w14:paraId="2C7C0728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90" w:type="dxa"/>
            <w:gridSpan w:val="8"/>
          </w:tcPr>
          <w:p w14:paraId="7A894A9C" w14:textId="29109702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4F6" w:rsidRPr="00F55E4D" w14:paraId="6297A815" w14:textId="77777777" w:rsidTr="00925C9A">
        <w:trPr>
          <w:trHeight w:val="261"/>
        </w:trPr>
        <w:tc>
          <w:tcPr>
            <w:tcW w:w="2692" w:type="dxa"/>
            <w:shd w:val="clear" w:color="auto" w:fill="auto"/>
          </w:tcPr>
          <w:p w14:paraId="1BA6EB87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  <w:vAlign w:val="bottom"/>
          </w:tcPr>
          <w:p w14:paraId="6DA66D5C" w14:textId="26CC9EE6" w:rsidR="008E74F6" w:rsidRPr="00F55E4D" w:rsidRDefault="008E74F6" w:rsidP="008E74F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24BE6207" w14:textId="066675C0" w:rsidR="008E74F6" w:rsidRPr="00F55E4D" w:rsidRDefault="008E74F6" w:rsidP="008E74F6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C366E8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014FAD40" w14:textId="23BFED91" w:rsidR="008E74F6" w:rsidRPr="00F55E4D" w:rsidRDefault="008E74F6" w:rsidP="008E74F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B610FE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BB6C894" w14:textId="15098A9A" w:rsidR="008E74F6" w:rsidRPr="00F55E4D" w:rsidRDefault="008E74F6" w:rsidP="008E74F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E398EB7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124B7C2" w14:textId="2A16EEE4" w:rsidR="008E74F6" w:rsidRPr="00F55E4D" w:rsidRDefault="008E74F6" w:rsidP="008E74F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4" w:type="dxa"/>
          </w:tcPr>
          <w:p w14:paraId="18AA4693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762389D" w14:textId="4CD77C77" w:rsidR="008E74F6" w:rsidRPr="00F55E4D" w:rsidRDefault="008E74F6" w:rsidP="008E74F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6E22B640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4B69F93" w14:textId="01CEC0B1" w:rsidR="008E74F6" w:rsidRPr="00F55E4D" w:rsidRDefault="008E74F6" w:rsidP="008E74F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D149AA7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A7DC0C1" w14:textId="73C30982" w:rsidR="008E74F6" w:rsidRPr="00F55E4D" w:rsidRDefault="008E74F6" w:rsidP="008E74F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1558558D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14:paraId="78D6C6DB" w14:textId="1C50BDD0" w:rsidR="008E74F6" w:rsidRPr="00F55E4D" w:rsidRDefault="008E74F6" w:rsidP="008E74F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4F6" w:rsidRPr="00F55E4D" w14:paraId="5DDDD142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6E3D5D50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4331BA0D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80" w:type="dxa"/>
            <w:gridSpan w:val="16"/>
          </w:tcPr>
          <w:p w14:paraId="19A4AF17" w14:textId="3430B13C" w:rsidR="008E74F6" w:rsidRPr="00F55E4D" w:rsidRDefault="008E74F6" w:rsidP="008E74F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4F6" w:rsidRPr="00F55E4D" w14:paraId="479EFB60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83FDBAD" w14:textId="2CD82684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06" w:type="dxa"/>
          </w:tcPr>
          <w:p w14:paraId="74DB5AB4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1E33A9F2" w14:textId="77777777" w:rsidR="008E74F6" w:rsidRPr="00F55E4D" w:rsidRDefault="008E74F6" w:rsidP="008E74F6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F0B7AD0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673457F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3DDAFF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03075BE1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C5C884D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4E5C958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4E69F781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248F517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3EF5C67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B8CE96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A0AEF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3E266BE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F8C3A80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1AD122C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8E74F6" w:rsidRPr="00F55E4D" w14:paraId="38F6C07E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00618F87" w14:textId="18EE138B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39CBCD5D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5A923FC7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7A59919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66EF2BD2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710C08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0BE7423C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1E4BB89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7EFB3D89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0774B34C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30F2E46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6EE7BB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1BCC287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17FADD3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A3C705D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AF6B3E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3B1D9A0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8E74F6" w:rsidRPr="00F55E4D" w14:paraId="0C825E1F" w14:textId="77777777" w:rsidTr="00D45B9E">
        <w:trPr>
          <w:trHeight w:val="252"/>
        </w:trPr>
        <w:tc>
          <w:tcPr>
            <w:tcW w:w="2692" w:type="dxa"/>
            <w:shd w:val="clear" w:color="auto" w:fill="auto"/>
          </w:tcPr>
          <w:p w14:paraId="3B02DD1A" w14:textId="390C022F" w:rsidR="008E74F6" w:rsidRPr="00F55E4D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77E8F852" w14:textId="77777777" w:rsidR="008E74F6" w:rsidRPr="00F55E4D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F8B65BD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CAD88D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DE291B5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7FCA997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7302E1B7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09A1DD8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377C4C1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64C3FF6C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E2AADDF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5D2378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E269C2B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41F4D7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F5AA012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BB7C5A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0D9E49D0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4F6" w:rsidRPr="00F55E4D" w14:paraId="22416930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78900037" w14:textId="77DFF8F9" w:rsidR="008E74F6" w:rsidRPr="00F55E4D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47654514" w14:textId="7B9EC8CD" w:rsidR="008E74F6" w:rsidRPr="00F55E4D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317E277" w14:textId="669142B1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657ACAD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C881A3A" w14:textId="595D6F96" w:rsidR="008E74F6" w:rsidRPr="00AC5C42" w:rsidRDefault="008E74F6" w:rsidP="008E74F6">
            <w:pPr>
              <w:tabs>
                <w:tab w:val="decimal" w:pos="135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</w:p>
        </w:tc>
        <w:tc>
          <w:tcPr>
            <w:tcW w:w="236" w:type="dxa"/>
            <w:shd w:val="clear" w:color="auto" w:fill="auto"/>
          </w:tcPr>
          <w:p w14:paraId="4C62F172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0AD57C1B" w14:textId="2EA197ED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B06DB8B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1214521" w14:textId="3C471CB9" w:rsidR="008E74F6" w:rsidRPr="00AC5C42" w:rsidRDefault="008E74F6" w:rsidP="008E74F6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64" w:type="dxa"/>
          </w:tcPr>
          <w:p w14:paraId="4465D077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0FB3808" w14:textId="3389DEC7" w:rsidR="008E74F6" w:rsidRPr="00AC5C42" w:rsidRDefault="008E74F6" w:rsidP="008E74F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36" w:type="dxa"/>
          </w:tcPr>
          <w:p w14:paraId="10A1335F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33C7A4A" w14:textId="2F7F4833" w:rsidR="008E74F6" w:rsidRPr="00AC5C42" w:rsidRDefault="008E74F6" w:rsidP="008E74F6">
            <w:pPr>
              <w:ind w:left="-11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2C13E5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03F5B5" w14:textId="75E286A1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F5FF76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256427C" w14:textId="3FE83127" w:rsidR="008E74F6" w:rsidRPr="00AC5C42" w:rsidRDefault="008E74F6" w:rsidP="008E74F6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</w:tr>
      <w:tr w:rsidR="008E74F6" w:rsidRPr="00F55E4D" w14:paraId="28938BB7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2587D33B" w14:textId="12629AF6" w:rsidR="008E74F6" w:rsidRPr="00F55E4D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66BF5739" w14:textId="57AFB302" w:rsidR="008E74F6" w:rsidRPr="008E74F6" w:rsidRDefault="008E74F6" w:rsidP="008E74F6">
            <w:pPr>
              <w:ind w:left="166"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E74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17</w:t>
            </w:r>
          </w:p>
        </w:tc>
        <w:tc>
          <w:tcPr>
            <w:tcW w:w="1443" w:type="dxa"/>
          </w:tcPr>
          <w:p w14:paraId="558208E9" w14:textId="163F47AB" w:rsidR="008E74F6" w:rsidRPr="00AC5C42" w:rsidRDefault="008E74F6" w:rsidP="008E74F6">
            <w:pPr>
              <w:tabs>
                <w:tab w:val="decimal" w:pos="122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3,849,788</w:t>
            </w:r>
          </w:p>
        </w:tc>
        <w:tc>
          <w:tcPr>
            <w:tcW w:w="236" w:type="dxa"/>
          </w:tcPr>
          <w:p w14:paraId="789CBF5D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0664221" w14:textId="5714DC7B" w:rsidR="008E74F6" w:rsidRPr="00AC5C42" w:rsidRDefault="008E74F6" w:rsidP="008E74F6">
            <w:pPr>
              <w:tabs>
                <w:tab w:val="decimal" w:pos="135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1,207</w:t>
            </w:r>
          </w:p>
        </w:tc>
        <w:tc>
          <w:tcPr>
            <w:tcW w:w="236" w:type="dxa"/>
            <w:shd w:val="clear" w:color="auto" w:fill="auto"/>
          </w:tcPr>
          <w:p w14:paraId="5E03C2D4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51562CDC" w14:textId="02FF7802" w:rsidR="008E74F6" w:rsidRPr="00AC5C42" w:rsidRDefault="008E74F6" w:rsidP="008E74F6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512,454</w:t>
            </w:r>
          </w:p>
        </w:tc>
        <w:tc>
          <w:tcPr>
            <w:tcW w:w="238" w:type="dxa"/>
            <w:shd w:val="clear" w:color="auto" w:fill="auto"/>
          </w:tcPr>
          <w:p w14:paraId="7203D8B3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89D30A2" w14:textId="7AE0137C" w:rsidR="008E74F6" w:rsidRPr="00AC5C42" w:rsidRDefault="008E74F6" w:rsidP="008E74F6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4,363,449</w:t>
            </w:r>
          </w:p>
        </w:tc>
        <w:tc>
          <w:tcPr>
            <w:tcW w:w="264" w:type="dxa"/>
          </w:tcPr>
          <w:p w14:paraId="615F7604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63F5604" w14:textId="3C865F45" w:rsidR="008E74F6" w:rsidRPr="00AC5C42" w:rsidRDefault="008E74F6" w:rsidP="008E74F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3,806,496</w:t>
            </w:r>
          </w:p>
        </w:tc>
        <w:tc>
          <w:tcPr>
            <w:tcW w:w="236" w:type="dxa"/>
          </w:tcPr>
          <w:p w14:paraId="66D393C5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D8CEDF" w14:textId="7F14C044" w:rsidR="008E74F6" w:rsidRPr="00AC5C42" w:rsidRDefault="008E74F6" w:rsidP="008E74F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541,970</w:t>
            </w:r>
          </w:p>
        </w:tc>
        <w:tc>
          <w:tcPr>
            <w:tcW w:w="236" w:type="dxa"/>
          </w:tcPr>
          <w:p w14:paraId="618526D6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2FDA2D" w14:textId="3CD80541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D1C28B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421324D" w14:textId="464F7B3D" w:rsidR="008E74F6" w:rsidRPr="00AC5C42" w:rsidRDefault="008E74F6" w:rsidP="008E74F6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4,348,466</w:t>
            </w:r>
          </w:p>
        </w:tc>
      </w:tr>
      <w:tr w:rsidR="008E74F6" w:rsidRPr="00F55E4D" w14:paraId="02CE1323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0427550" w14:textId="166C743B" w:rsidR="008E74F6" w:rsidRPr="00F55E4D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709B6A8E" w14:textId="77777777" w:rsidR="008E74F6" w:rsidRPr="00F55E4D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1553CA64" w14:textId="5D7BC498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881B18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62844D78" w14:textId="42713600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9CE810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067F5DC5" w14:textId="6205B6CF" w:rsidR="008E74F6" w:rsidRPr="00AC5C42" w:rsidRDefault="008E74F6" w:rsidP="008E74F6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2,145,658</w:t>
            </w:r>
          </w:p>
        </w:tc>
        <w:tc>
          <w:tcPr>
            <w:tcW w:w="238" w:type="dxa"/>
            <w:shd w:val="clear" w:color="auto" w:fill="auto"/>
          </w:tcPr>
          <w:p w14:paraId="5F3D0BA2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43F4211D" w14:textId="772B60B2" w:rsidR="008E74F6" w:rsidRPr="00AC5C42" w:rsidRDefault="008E74F6" w:rsidP="008E74F6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2,145,658</w:t>
            </w:r>
          </w:p>
        </w:tc>
        <w:tc>
          <w:tcPr>
            <w:tcW w:w="264" w:type="dxa"/>
          </w:tcPr>
          <w:p w14:paraId="07A73885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52FF7C5" w14:textId="11700505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4115EA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F26137" w14:textId="115DB8A2" w:rsidR="008E74F6" w:rsidRPr="00AC5C42" w:rsidRDefault="008E74F6" w:rsidP="008E74F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2,145,658</w:t>
            </w:r>
          </w:p>
        </w:tc>
        <w:tc>
          <w:tcPr>
            <w:tcW w:w="236" w:type="dxa"/>
          </w:tcPr>
          <w:p w14:paraId="68883F17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E93377" w14:textId="0F459B5F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683B78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7BE18E6" w14:textId="7D14B8D7" w:rsidR="008E74F6" w:rsidRPr="00AC5C42" w:rsidRDefault="008E74F6" w:rsidP="008E74F6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2,145,658</w:t>
            </w:r>
          </w:p>
        </w:tc>
      </w:tr>
      <w:tr w:rsidR="008E74F6" w:rsidRPr="00F55E4D" w14:paraId="748E66B8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40407649" w14:textId="04B350DB" w:rsidR="008E74F6" w:rsidRPr="00F55E4D" w:rsidRDefault="008E74F6" w:rsidP="008E74F6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0406B7B9" w14:textId="77777777" w:rsidR="008E74F6" w:rsidRPr="00F55E4D" w:rsidRDefault="008E74F6" w:rsidP="008E74F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0C2E896" w14:textId="0AE0A11B" w:rsidR="008E74F6" w:rsidRPr="00AC5C42" w:rsidRDefault="008E74F6" w:rsidP="008E74F6">
            <w:pPr>
              <w:tabs>
                <w:tab w:val="decimal" w:pos="122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3,849,788</w:t>
            </w:r>
          </w:p>
        </w:tc>
        <w:tc>
          <w:tcPr>
            <w:tcW w:w="236" w:type="dxa"/>
          </w:tcPr>
          <w:p w14:paraId="206174B2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69EF7" w14:textId="32A31EDA" w:rsidR="008E74F6" w:rsidRPr="00AC5C42" w:rsidRDefault="008E74F6" w:rsidP="008E74F6">
            <w:pPr>
              <w:tabs>
                <w:tab w:val="decimal" w:pos="135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1,440</w:t>
            </w:r>
          </w:p>
        </w:tc>
        <w:tc>
          <w:tcPr>
            <w:tcW w:w="236" w:type="dxa"/>
            <w:shd w:val="clear" w:color="auto" w:fill="auto"/>
          </w:tcPr>
          <w:p w14:paraId="3FCD3C74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4F5FF" w14:textId="16BB6191" w:rsidR="008E74F6" w:rsidRPr="00AC5C42" w:rsidRDefault="008E74F6" w:rsidP="008E74F6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2,658,112</w:t>
            </w:r>
          </w:p>
        </w:tc>
        <w:tc>
          <w:tcPr>
            <w:tcW w:w="238" w:type="dxa"/>
            <w:shd w:val="clear" w:color="auto" w:fill="auto"/>
          </w:tcPr>
          <w:p w14:paraId="50AE18E5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DDA30" w14:textId="51F5A53F" w:rsidR="008E74F6" w:rsidRPr="00AC5C42" w:rsidRDefault="008E74F6" w:rsidP="008E74F6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6,509,340</w:t>
            </w:r>
          </w:p>
        </w:tc>
        <w:tc>
          <w:tcPr>
            <w:tcW w:w="264" w:type="dxa"/>
          </w:tcPr>
          <w:p w14:paraId="42A84AD7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D4BE70E" w14:textId="77777777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EBF2D4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DCF9AB0" w14:textId="77777777" w:rsidR="008E74F6" w:rsidRPr="00AC5C42" w:rsidRDefault="008E74F6" w:rsidP="008E74F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06E2C86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AF01AB" w14:textId="77777777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FFA07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487B097" w14:textId="77777777" w:rsidR="008E74F6" w:rsidRPr="00AC5C42" w:rsidRDefault="008E74F6" w:rsidP="008E74F6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E74F6" w:rsidRPr="00F55E4D" w14:paraId="67F0EA6D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3B45539A" w14:textId="77777777" w:rsidR="008E74F6" w:rsidRPr="00F55E4D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6DA4FC81" w14:textId="77777777" w:rsidR="008E74F6" w:rsidRPr="00F55E4D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6D77DE97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AA33F44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53BEE9A5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1645E4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</w:tcPr>
          <w:p w14:paraId="17842BB3" w14:textId="77777777" w:rsidR="008E74F6" w:rsidRPr="00AC5C42" w:rsidRDefault="008E74F6" w:rsidP="008E74F6">
            <w:pPr>
              <w:tabs>
                <w:tab w:val="decimal" w:pos="110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448D2CC5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14:paraId="76FB6AFD" w14:textId="77777777" w:rsidR="008E74F6" w:rsidRPr="00AC5C42" w:rsidRDefault="008E74F6" w:rsidP="008E74F6">
            <w:pPr>
              <w:tabs>
                <w:tab w:val="decimal" w:pos="9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26445B8E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77922F1" w14:textId="77777777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3E2E8C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58C9724" w14:textId="77777777" w:rsidR="008E74F6" w:rsidRPr="00AC5C42" w:rsidRDefault="008E74F6" w:rsidP="008E74F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D8EF14D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CC2423" w14:textId="77777777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9334A6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7B57875D" w14:textId="77777777" w:rsidR="008E74F6" w:rsidRPr="00AC5C42" w:rsidRDefault="008E74F6" w:rsidP="008E74F6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E74F6" w:rsidRPr="00F55E4D" w14:paraId="640D3787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7197D89C" w14:textId="77777777" w:rsidR="008E74F6" w:rsidRPr="00F55E4D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695DD19B" w14:textId="77777777" w:rsidR="008E74F6" w:rsidRPr="00F55E4D" w:rsidRDefault="008E74F6" w:rsidP="008E74F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4F3F07BE" w14:textId="77777777" w:rsidR="008E74F6" w:rsidRPr="00AC5C42" w:rsidRDefault="008E74F6" w:rsidP="008E74F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18D519" w14:textId="77777777" w:rsidR="008E74F6" w:rsidRPr="00AC5C42" w:rsidRDefault="008E74F6" w:rsidP="008E7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3B3E817" w14:textId="77777777" w:rsidR="008E74F6" w:rsidRPr="00AC5C42" w:rsidRDefault="008E74F6" w:rsidP="008E74F6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DB832F" w14:textId="77777777" w:rsidR="008E74F6" w:rsidRPr="00AC5C42" w:rsidRDefault="008E74F6" w:rsidP="008E74F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3B449132" w14:textId="77777777" w:rsidR="008E74F6" w:rsidRPr="00AC5C42" w:rsidRDefault="008E74F6" w:rsidP="008E74F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082ED06" w14:textId="77777777" w:rsidR="008E74F6" w:rsidRPr="00AC5C42" w:rsidRDefault="008E74F6" w:rsidP="008E7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9CBF26B" w14:textId="77777777" w:rsidR="008E74F6" w:rsidRPr="00AC5C42" w:rsidRDefault="008E74F6" w:rsidP="008E74F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301FDAA6" w14:textId="77777777" w:rsidR="008E74F6" w:rsidRPr="00AC5C42" w:rsidRDefault="008E74F6" w:rsidP="008E7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13DBBC" w14:textId="77777777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E19571" w14:textId="77777777" w:rsidR="008E74F6" w:rsidRPr="00AC5C42" w:rsidRDefault="008E74F6" w:rsidP="008E7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62EB0DF" w14:textId="77777777" w:rsidR="008E74F6" w:rsidRPr="00AC5C42" w:rsidRDefault="008E74F6" w:rsidP="008E74F6">
            <w:pPr>
              <w:pStyle w:val="acctfourfigures"/>
              <w:tabs>
                <w:tab w:val="clear" w:pos="765"/>
                <w:tab w:val="decimal" w:pos="830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4423EC" w14:textId="77777777" w:rsidR="008E74F6" w:rsidRPr="00AC5C42" w:rsidRDefault="008E74F6" w:rsidP="008E7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22D519" w14:textId="77777777" w:rsidR="008E74F6" w:rsidRPr="00AC5C42" w:rsidRDefault="008E74F6" w:rsidP="008E74F6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55FB0C" w14:textId="77777777" w:rsidR="008E74F6" w:rsidRPr="00AC5C42" w:rsidRDefault="008E74F6" w:rsidP="008E7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58CC277" w14:textId="77777777" w:rsidR="008E74F6" w:rsidRPr="00AC5C42" w:rsidRDefault="008E74F6" w:rsidP="008E74F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4F6" w:rsidRPr="00F55E4D" w14:paraId="14520B79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84B34AC" w14:textId="01314B90" w:rsidR="008E74F6" w:rsidRPr="00F55E4D" w:rsidRDefault="008E74F6" w:rsidP="008E74F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28309915" w14:textId="77777777" w:rsidR="008E74F6" w:rsidRPr="00F55E4D" w:rsidRDefault="008E74F6" w:rsidP="008E74F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B6D7200" w14:textId="1029A90A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BB4CC1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0C7C718A" w14:textId="15F56873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1C846A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6A10A2B5" w14:textId="692F128F" w:rsidR="008E74F6" w:rsidRPr="00AC5C42" w:rsidRDefault="008E74F6" w:rsidP="008E74F6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3,391,674</w:t>
            </w:r>
          </w:p>
        </w:tc>
        <w:tc>
          <w:tcPr>
            <w:tcW w:w="238" w:type="dxa"/>
            <w:shd w:val="clear" w:color="auto" w:fill="auto"/>
          </w:tcPr>
          <w:p w14:paraId="1B3EEF8B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58786FA7" w14:textId="565EA1E5" w:rsidR="008E74F6" w:rsidRPr="00AC5C42" w:rsidRDefault="008E74F6" w:rsidP="008E74F6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3,391,674</w:t>
            </w:r>
          </w:p>
        </w:tc>
        <w:tc>
          <w:tcPr>
            <w:tcW w:w="264" w:type="dxa"/>
          </w:tcPr>
          <w:p w14:paraId="1F603070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82EF933" w14:textId="494B9A9A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1B026D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38F4D4" w14:textId="0FC74FF2" w:rsidR="008E74F6" w:rsidRPr="00AC5C42" w:rsidRDefault="008E74F6" w:rsidP="008E74F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3,392,337</w:t>
            </w:r>
          </w:p>
        </w:tc>
        <w:tc>
          <w:tcPr>
            <w:tcW w:w="236" w:type="dxa"/>
          </w:tcPr>
          <w:p w14:paraId="44152BB4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B3A6530" w14:textId="39A79847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48E99D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A36D339" w14:textId="56466251" w:rsidR="008E74F6" w:rsidRPr="00AC5C42" w:rsidRDefault="008E74F6" w:rsidP="008E74F6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3,392,337</w:t>
            </w:r>
          </w:p>
        </w:tc>
      </w:tr>
      <w:tr w:rsidR="008E74F6" w:rsidRPr="00F55E4D" w14:paraId="12AFEDBA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47CEBDD8" w14:textId="2429123F" w:rsidR="008E74F6" w:rsidRPr="00F55E4D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6155D5EB" w14:textId="601CC8B4" w:rsidR="008E74F6" w:rsidRPr="00F55E4D" w:rsidRDefault="008E74F6" w:rsidP="008E74F6">
            <w:pPr>
              <w:pStyle w:val="acctfourfigures"/>
              <w:tabs>
                <w:tab w:val="clear" w:pos="765"/>
              </w:tabs>
              <w:spacing w:line="240" w:lineRule="atLeast"/>
              <w:ind w:left="-100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4FC7908" w14:textId="7C0AC9B7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BBE785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47ADBB53" w14:textId="48C6EED3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F8291B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414DD55D" w14:textId="273212A1" w:rsidR="008E74F6" w:rsidRPr="00AC5C42" w:rsidRDefault="008E74F6" w:rsidP="008E74F6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63,243,600</w:t>
            </w:r>
          </w:p>
        </w:tc>
        <w:tc>
          <w:tcPr>
            <w:tcW w:w="238" w:type="dxa"/>
            <w:shd w:val="clear" w:color="auto" w:fill="auto"/>
          </w:tcPr>
          <w:p w14:paraId="61FF21A2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13BA1D52" w14:textId="1E0815AB" w:rsidR="008E74F6" w:rsidRPr="00AC5C42" w:rsidRDefault="008E74F6" w:rsidP="008E74F6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63,243,600</w:t>
            </w:r>
          </w:p>
        </w:tc>
        <w:tc>
          <w:tcPr>
            <w:tcW w:w="264" w:type="dxa"/>
          </w:tcPr>
          <w:p w14:paraId="6603819E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907865" w14:textId="6018B94B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67870B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2B48E5C" w14:textId="4557AA34" w:rsidR="008E74F6" w:rsidRPr="00AC5C42" w:rsidRDefault="008E74F6" w:rsidP="008E74F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63,905,528</w:t>
            </w:r>
          </w:p>
        </w:tc>
        <w:tc>
          <w:tcPr>
            <w:tcW w:w="236" w:type="dxa"/>
          </w:tcPr>
          <w:p w14:paraId="03C61F57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2ACFDC2" w14:textId="7FD5E271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8FDB50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6DD4BC1" w14:textId="4AE5782F" w:rsidR="008E74F6" w:rsidRPr="00AC5C42" w:rsidRDefault="008E74F6" w:rsidP="008E74F6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63,905,528</w:t>
            </w:r>
          </w:p>
        </w:tc>
      </w:tr>
      <w:tr w:rsidR="008E74F6" w:rsidRPr="00F55E4D" w14:paraId="3BA4BF43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23D5075D" w14:textId="6581B858" w:rsidR="008E74F6" w:rsidRPr="00F55E4D" w:rsidRDefault="008E74F6" w:rsidP="008E74F6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3E8843B1" w14:textId="77777777" w:rsidR="008E74F6" w:rsidRPr="00F55E4D" w:rsidRDefault="008E74F6" w:rsidP="008E74F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C99AD07" w14:textId="27B3EFC6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8FA335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514E6" w14:textId="1A235CA2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AFA415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67C05" w14:textId="3D4FE847" w:rsidR="008E74F6" w:rsidRPr="00AC5C42" w:rsidRDefault="008E74F6" w:rsidP="008E74F6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66,635,274</w:t>
            </w:r>
          </w:p>
        </w:tc>
        <w:tc>
          <w:tcPr>
            <w:tcW w:w="238" w:type="dxa"/>
            <w:shd w:val="clear" w:color="auto" w:fill="auto"/>
          </w:tcPr>
          <w:p w14:paraId="37407CBF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E7651" w14:textId="28691339" w:rsidR="008E74F6" w:rsidRPr="00AC5C42" w:rsidRDefault="008E74F6" w:rsidP="008E74F6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66,635,274</w:t>
            </w:r>
          </w:p>
        </w:tc>
        <w:tc>
          <w:tcPr>
            <w:tcW w:w="264" w:type="dxa"/>
          </w:tcPr>
          <w:p w14:paraId="200DCD7B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90A92C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B6CD61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3F1FE9E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C1E152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9EDCC2B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BE9578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478DC35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C59CE9F" w14:textId="77777777" w:rsidR="00F55E4D" w:rsidRDefault="00F55E4D"/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2"/>
        <w:gridCol w:w="806"/>
        <w:gridCol w:w="1443"/>
        <w:gridCol w:w="236"/>
        <w:gridCol w:w="1571"/>
        <w:gridCol w:w="236"/>
        <w:gridCol w:w="1384"/>
        <w:gridCol w:w="238"/>
        <w:gridCol w:w="1208"/>
        <w:gridCol w:w="236"/>
        <w:gridCol w:w="1200"/>
        <w:gridCol w:w="236"/>
        <w:gridCol w:w="1024"/>
        <w:gridCol w:w="236"/>
        <w:gridCol w:w="1114"/>
        <w:gridCol w:w="236"/>
        <w:gridCol w:w="1024"/>
      </w:tblGrid>
      <w:tr w:rsidR="006E2DA4" w:rsidRPr="00F55E4D" w14:paraId="23CE1B2F" w14:textId="77777777" w:rsidTr="00FF0DF4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18E6E6B3" w14:textId="77777777" w:rsidR="006E2DA4" w:rsidRPr="00B205BE" w:rsidRDefault="006E2DA4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806" w:type="dxa"/>
            <w:vAlign w:val="bottom"/>
          </w:tcPr>
          <w:p w14:paraId="6D2D0F1B" w14:textId="77777777" w:rsidR="006E2DA4" w:rsidRPr="00F55E4D" w:rsidRDefault="006E2D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622" w:type="dxa"/>
            <w:gridSpan w:val="15"/>
            <w:vAlign w:val="bottom"/>
          </w:tcPr>
          <w:p w14:paraId="74A973D8" w14:textId="77777777" w:rsidR="006E2DA4" w:rsidRPr="00F55E4D" w:rsidRDefault="006E2D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923DC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84CF4" w:rsidRPr="00F55E4D" w14:paraId="44F9A353" w14:textId="77777777" w:rsidTr="00FF0DF4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34F59B56" w14:textId="77777777" w:rsidR="00284CF4" w:rsidRPr="00F55E4D" w:rsidRDefault="00284CF4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4D551419" w14:textId="77777777" w:rsidR="00284CF4" w:rsidRPr="00F55E4D" w:rsidRDefault="00284CF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6316" w:type="dxa"/>
            <w:gridSpan w:val="7"/>
            <w:vAlign w:val="bottom"/>
          </w:tcPr>
          <w:p w14:paraId="1A93A7C1" w14:textId="60729D6D" w:rsidR="00284CF4" w:rsidRPr="00F55E4D" w:rsidRDefault="00284CF4" w:rsidP="004D5EEC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2D974B0A" w14:textId="77777777" w:rsidR="00284CF4" w:rsidRPr="00F55E4D" w:rsidRDefault="00284CF4" w:rsidP="004D5EEC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70" w:type="dxa"/>
            <w:gridSpan w:val="7"/>
            <w:vAlign w:val="bottom"/>
          </w:tcPr>
          <w:p w14:paraId="1C7B65B5" w14:textId="77777777" w:rsidR="00284CF4" w:rsidRPr="00F55E4D" w:rsidRDefault="00284CF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22E88" w:rsidRPr="00F55E4D" w14:paraId="623FB087" w14:textId="77777777" w:rsidTr="00A16797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37FB8770" w14:textId="48AD81C0" w:rsidR="00522E88" w:rsidRPr="00F55E4D" w:rsidRDefault="00522E88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478796D3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37B1ECE7" w14:textId="699B60C7" w:rsidR="00522E88" w:rsidRPr="00F55E4D" w:rsidRDefault="00154B04" w:rsidP="00F679B3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FDA2200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2E5729CD" w14:textId="285573DD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EB621B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11F8E55" w14:textId="3CB27053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A43BA0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19066C8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BC3D1A9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24F136A" w14:textId="3518EAB1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EA8AD3E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780ACDEE" w14:textId="32C371B4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18B1C52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0CA4F2D" w14:textId="23856FE0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4C4C65F0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9EF73F1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2E88" w:rsidRPr="00F55E4D" w14:paraId="103D5714" w14:textId="77777777" w:rsidTr="00FF0DF4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40640BED" w14:textId="77777777" w:rsidR="00522E88" w:rsidRPr="00F55E4D" w:rsidRDefault="00522E88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  <w:vAlign w:val="bottom"/>
          </w:tcPr>
          <w:p w14:paraId="592A579E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622" w:type="dxa"/>
            <w:gridSpan w:val="15"/>
            <w:vAlign w:val="bottom"/>
          </w:tcPr>
          <w:p w14:paraId="48701E0B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4B04" w:rsidRPr="00F55E4D" w14:paraId="0245AC28" w14:textId="77777777" w:rsidTr="00F55E4D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09F27FD5" w14:textId="7C2537B2" w:rsidR="00154B04" w:rsidRPr="005A5CDE" w:rsidRDefault="00154B04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750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E770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7505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="005A5C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750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06" w:type="dxa"/>
            <w:vAlign w:val="bottom"/>
          </w:tcPr>
          <w:p w14:paraId="371EC66D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22" w:type="dxa"/>
            <w:gridSpan w:val="15"/>
            <w:vAlign w:val="bottom"/>
          </w:tcPr>
          <w:p w14:paraId="32AF1858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522E88" w:rsidRPr="00F55E4D" w14:paraId="36053BB5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1C424DE5" w14:textId="77777777" w:rsidR="00522E88" w:rsidRPr="00F55E4D" w:rsidRDefault="00522E88" w:rsidP="00143E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36B30370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0C97B0D7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67D0B8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3BEE78D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C5FBB7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F56801D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47D89D8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5F1DC483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08B367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CD739C8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D06C72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1DD337E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0D600F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2AFFE1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A7522C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C085082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E88" w:rsidRPr="00F55E4D" w14:paraId="013A96DE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1D0563D" w14:textId="77777777" w:rsidR="00522E88" w:rsidRPr="00F55E4D" w:rsidRDefault="00522E88" w:rsidP="00143EAD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30892094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17B38D03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55BE5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401335AF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FF5E14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EC9077F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1317200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30EF1BD4" w14:textId="77777777" w:rsidR="00522E88" w:rsidRPr="00F55E4D" w:rsidRDefault="00522E88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0B65D6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04EAA12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DF3A85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2D4F32F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821703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B985C3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4D621A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2B97E99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1401" w:rsidRPr="00F55E4D" w14:paraId="296C1184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3FBA699D" w14:textId="043657CA" w:rsidR="00161401" w:rsidRPr="00F55E4D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6D7270E5" w14:textId="1AB8CD55" w:rsidR="00161401" w:rsidRPr="00AC5C42" w:rsidRDefault="00161401" w:rsidP="0016140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5A61E3B9" w14:textId="5BDD12EE" w:rsidR="00161401" w:rsidRPr="00F55E4D" w:rsidRDefault="00DC1A51" w:rsidP="00A6272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6A04A6" w14:textId="77777777" w:rsidR="00161401" w:rsidRPr="00F55E4D" w:rsidRDefault="00161401" w:rsidP="0016140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6414958" w14:textId="3311F377" w:rsidR="00161401" w:rsidRPr="00F55E4D" w:rsidRDefault="00DC1A51" w:rsidP="00161401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236" w:type="dxa"/>
            <w:shd w:val="clear" w:color="auto" w:fill="auto"/>
          </w:tcPr>
          <w:p w14:paraId="61A78451" w14:textId="77777777" w:rsidR="00161401" w:rsidRPr="00F55E4D" w:rsidRDefault="00161401" w:rsidP="0016140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28BFEF9" w14:textId="393B21D2" w:rsidR="00161401" w:rsidRPr="00F55E4D" w:rsidRDefault="00DC1A51" w:rsidP="0016140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FC197B4" w14:textId="77777777" w:rsidR="00161401" w:rsidRPr="00F55E4D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40E5E155" w14:textId="59F31A04" w:rsidR="00161401" w:rsidRPr="00F55E4D" w:rsidRDefault="00DC1A51" w:rsidP="00161401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  <w:tc>
          <w:tcPr>
            <w:tcW w:w="236" w:type="dxa"/>
            <w:shd w:val="clear" w:color="auto" w:fill="auto"/>
          </w:tcPr>
          <w:p w14:paraId="4E0246FB" w14:textId="77777777" w:rsidR="00161401" w:rsidRPr="00F55E4D" w:rsidRDefault="00161401" w:rsidP="00161401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869E180" w14:textId="22A59061" w:rsidR="00161401" w:rsidRPr="00F55E4D" w:rsidRDefault="00DC1A51" w:rsidP="0016140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  <w:tc>
          <w:tcPr>
            <w:tcW w:w="236" w:type="dxa"/>
            <w:shd w:val="clear" w:color="auto" w:fill="auto"/>
          </w:tcPr>
          <w:p w14:paraId="20FCCEEF" w14:textId="77777777" w:rsidR="00161401" w:rsidRPr="00F55E4D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D9B5BBA" w14:textId="4A186BF8" w:rsidR="00161401" w:rsidRPr="00F55E4D" w:rsidRDefault="00DC1A51" w:rsidP="0016140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1AAB2F" w14:textId="77777777" w:rsidR="00161401" w:rsidRPr="00F55E4D" w:rsidRDefault="00161401" w:rsidP="0016140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6262841" w14:textId="23C3A948" w:rsidR="00161401" w:rsidRPr="00F55E4D" w:rsidRDefault="00DC1A51" w:rsidP="0016140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E31AF6" w14:textId="77777777" w:rsidR="00161401" w:rsidRPr="00F55E4D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38DFE92" w14:textId="3C8EE0ED" w:rsidR="00161401" w:rsidRPr="00F55E4D" w:rsidRDefault="00DC1A51" w:rsidP="0016140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</w:tr>
      <w:tr w:rsidR="00161401" w:rsidRPr="00F55E4D" w14:paraId="547D847E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31E8ACC7" w14:textId="6157629F" w:rsidR="00161401" w:rsidRPr="00F55E4D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46390E22" w14:textId="3E222B3A" w:rsidR="00161401" w:rsidRPr="00AC5C42" w:rsidRDefault="00161401" w:rsidP="0096592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5DFFEE7" w14:textId="4B2C1AF6" w:rsidR="00161401" w:rsidRPr="00F55E4D" w:rsidRDefault="00DC1A51" w:rsidP="001614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42A182" w14:textId="77777777" w:rsidR="00161401" w:rsidRPr="00F55E4D" w:rsidRDefault="00161401" w:rsidP="001614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03ADDE8" w14:textId="52B5F47F" w:rsidR="00161401" w:rsidRPr="00F55E4D" w:rsidRDefault="00DC1A51" w:rsidP="0016140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5FD36A" w14:textId="77777777" w:rsidR="00161401" w:rsidRPr="00F55E4D" w:rsidRDefault="00161401" w:rsidP="001614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03E63F3" w14:textId="4009E96E" w:rsidR="00161401" w:rsidRPr="00F55E4D" w:rsidRDefault="00DC1A51" w:rsidP="00161401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11,799</w:t>
            </w:r>
          </w:p>
        </w:tc>
        <w:tc>
          <w:tcPr>
            <w:tcW w:w="238" w:type="dxa"/>
            <w:shd w:val="clear" w:color="auto" w:fill="auto"/>
          </w:tcPr>
          <w:p w14:paraId="148D1DF9" w14:textId="77777777" w:rsidR="00161401" w:rsidRPr="00F55E4D" w:rsidRDefault="00161401" w:rsidP="001614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04C391E2" w14:textId="5ECC3384" w:rsidR="00161401" w:rsidRPr="00F55E4D" w:rsidRDefault="00DC1A51" w:rsidP="00161401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11,799</w:t>
            </w:r>
          </w:p>
        </w:tc>
        <w:tc>
          <w:tcPr>
            <w:tcW w:w="236" w:type="dxa"/>
            <w:shd w:val="clear" w:color="auto" w:fill="auto"/>
          </w:tcPr>
          <w:p w14:paraId="5DC035F6" w14:textId="77777777" w:rsidR="00161401" w:rsidRPr="00F55E4D" w:rsidRDefault="00161401" w:rsidP="001614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1E2F450" w14:textId="44A0A79D" w:rsidR="00161401" w:rsidRPr="00F55E4D" w:rsidRDefault="00DC1A51" w:rsidP="001614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C361A6" w14:textId="77777777" w:rsidR="00161401" w:rsidRPr="00F55E4D" w:rsidRDefault="00161401" w:rsidP="001614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4860D2C" w14:textId="58151D80" w:rsidR="00161401" w:rsidRPr="00F55E4D" w:rsidRDefault="00DC1A51" w:rsidP="001614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12,302</w:t>
            </w:r>
          </w:p>
        </w:tc>
        <w:tc>
          <w:tcPr>
            <w:tcW w:w="236" w:type="dxa"/>
            <w:shd w:val="clear" w:color="auto" w:fill="auto"/>
          </w:tcPr>
          <w:p w14:paraId="05B43218" w14:textId="77777777" w:rsidR="00161401" w:rsidRPr="00F55E4D" w:rsidRDefault="00161401" w:rsidP="001614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CF285C7" w14:textId="2441EDB9" w:rsidR="00161401" w:rsidRPr="00F55E4D" w:rsidRDefault="00DC1A51" w:rsidP="0016140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0312F0" w14:textId="77777777" w:rsidR="00161401" w:rsidRPr="00F55E4D" w:rsidRDefault="00161401" w:rsidP="001614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3FA4D8B" w14:textId="5137E677" w:rsidR="00161401" w:rsidRPr="00F55E4D" w:rsidRDefault="00DC1A51" w:rsidP="0016140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12,302</w:t>
            </w:r>
          </w:p>
        </w:tc>
      </w:tr>
      <w:tr w:rsidR="00522E88" w:rsidRPr="00F55E4D" w14:paraId="0E4BC9E0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6E50BC0C" w14:textId="77777777" w:rsidR="00522E88" w:rsidRPr="00F55E4D" w:rsidRDefault="00522E88" w:rsidP="00143EAD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2A4B163E" w14:textId="77777777" w:rsidR="00522E88" w:rsidRPr="00AC5C42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101FF" w14:textId="76133BC9" w:rsidR="00522E88" w:rsidRPr="00F55E4D" w:rsidRDefault="00DC1A51" w:rsidP="001A66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D65353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78020" w14:textId="7F8C85B1" w:rsidR="00522E88" w:rsidRPr="00F55E4D" w:rsidRDefault="00DC1A51" w:rsidP="00B124EF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236" w:type="dxa"/>
            <w:shd w:val="clear" w:color="auto" w:fill="auto"/>
          </w:tcPr>
          <w:p w14:paraId="6B0B37D2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95838" w14:textId="09775D08" w:rsidR="00522E88" w:rsidRPr="00F55E4D" w:rsidRDefault="00DC1A51" w:rsidP="0032258D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11,799</w:t>
            </w:r>
          </w:p>
        </w:tc>
        <w:tc>
          <w:tcPr>
            <w:tcW w:w="238" w:type="dxa"/>
            <w:shd w:val="clear" w:color="auto" w:fill="auto"/>
          </w:tcPr>
          <w:p w14:paraId="6C6A2998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A9079" w14:textId="7A537B39" w:rsidR="00522E88" w:rsidRPr="00F55E4D" w:rsidRDefault="00DC1A51" w:rsidP="00B124EF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12,015</w:t>
            </w:r>
          </w:p>
        </w:tc>
        <w:tc>
          <w:tcPr>
            <w:tcW w:w="236" w:type="dxa"/>
            <w:shd w:val="clear" w:color="auto" w:fill="auto"/>
          </w:tcPr>
          <w:p w14:paraId="59154D4B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1432032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36F1DC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1E95AA5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047179F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2622AFE" w14:textId="0AC0A773" w:rsidR="00522E88" w:rsidRPr="00F55E4D" w:rsidRDefault="00522E88" w:rsidP="00DC1A5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184956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DC233D9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E88" w:rsidRPr="00F55E4D" w14:paraId="66594556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C8C5924" w14:textId="77777777" w:rsidR="00522E88" w:rsidRPr="00F55E4D" w:rsidRDefault="00522E88" w:rsidP="00143E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7F44677B" w14:textId="77777777" w:rsidR="00522E88" w:rsidRPr="00AC5C42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7E42DCBB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61AE64C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3101CEE5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6B0680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DE53822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DA7762C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shd w:val="clear" w:color="auto" w:fill="auto"/>
          </w:tcPr>
          <w:p w14:paraId="7C6D5FB4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AFD87E9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B53B183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CDCD74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64F8CF8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DFD7EB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A6B1356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8D1903A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A96CD92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28AE" w:rsidRPr="00F55E4D" w14:paraId="50EE756A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9C5D248" w14:textId="1DABCD59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0520C610" w14:textId="77777777" w:rsidR="00EF28AE" w:rsidRPr="00AC5C42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443" w:type="dxa"/>
          </w:tcPr>
          <w:p w14:paraId="555B063D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00B355E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690B1D81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77CD34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10840F3" w14:textId="77777777" w:rsidR="00EF28AE" w:rsidRPr="00F55E4D" w:rsidRDefault="00EF28AE" w:rsidP="00F55E4D">
            <w:pPr>
              <w:tabs>
                <w:tab w:val="decimal" w:pos="1100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4B063D4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7DF25C4E" w14:textId="77777777" w:rsidR="00EF28AE" w:rsidRPr="00F55E4D" w:rsidRDefault="00EF28AE" w:rsidP="00F55E4D">
            <w:pPr>
              <w:tabs>
                <w:tab w:val="decimal" w:pos="920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CC278D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141638F2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9364E5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8927BE2" w14:textId="0A78B3B5" w:rsidR="00EF28AE" w:rsidRPr="00F55E4D" w:rsidRDefault="00EF28AE" w:rsidP="00F55E4D">
            <w:pPr>
              <w:tabs>
                <w:tab w:val="decimal" w:pos="810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A76D02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00DD2BF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ACE3D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FA6E6BB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36C8A" w:rsidRPr="00F55E4D" w14:paraId="45A9953F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7EECA4DF" w14:textId="6ECFC517" w:rsidR="00C36C8A" w:rsidRPr="00F55E4D" w:rsidRDefault="00C36C8A" w:rsidP="00C36C8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577DF04D" w14:textId="3A87D309" w:rsidR="00C36C8A" w:rsidRPr="009F2C09" w:rsidRDefault="0096592E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443" w:type="dxa"/>
          </w:tcPr>
          <w:p w14:paraId="1578AC64" w14:textId="5AE987DA" w:rsidR="00C36C8A" w:rsidRPr="009F2C09" w:rsidRDefault="00DC1A51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9F2C0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17A39D1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908D753" w14:textId="4CF1C6A5" w:rsidR="00C36C8A" w:rsidRPr="00F55E4D" w:rsidRDefault="00DC1A51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39612C" w14:textId="77777777" w:rsidR="00C36C8A" w:rsidRPr="00F55E4D" w:rsidRDefault="00C36C8A" w:rsidP="00C36C8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B519C8B" w14:textId="094BFB37" w:rsidR="00C36C8A" w:rsidRPr="00F55E4D" w:rsidRDefault="00DC1A51" w:rsidP="00B124E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3,787,564</w:t>
            </w:r>
          </w:p>
        </w:tc>
        <w:tc>
          <w:tcPr>
            <w:tcW w:w="238" w:type="dxa"/>
            <w:shd w:val="clear" w:color="auto" w:fill="auto"/>
          </w:tcPr>
          <w:p w14:paraId="54EF45E1" w14:textId="77777777" w:rsidR="00C36C8A" w:rsidRPr="00F55E4D" w:rsidRDefault="00C36C8A" w:rsidP="00C36C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7A58AA37" w14:textId="5E080C2D" w:rsidR="00C36C8A" w:rsidRPr="00F55E4D" w:rsidRDefault="00DC1A51" w:rsidP="00B124EF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3,787,564</w:t>
            </w:r>
          </w:p>
        </w:tc>
        <w:tc>
          <w:tcPr>
            <w:tcW w:w="236" w:type="dxa"/>
          </w:tcPr>
          <w:p w14:paraId="36870C3F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5EDA7EC" w14:textId="624B0BB9" w:rsidR="00C36C8A" w:rsidRPr="00F55E4D" w:rsidRDefault="00DC1A51" w:rsidP="000D470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4FFD2C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B06550" w14:textId="0878DB03" w:rsidR="00C36C8A" w:rsidRPr="00F55E4D" w:rsidRDefault="00DC1A51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3,788,869</w:t>
            </w:r>
          </w:p>
        </w:tc>
        <w:tc>
          <w:tcPr>
            <w:tcW w:w="236" w:type="dxa"/>
          </w:tcPr>
          <w:p w14:paraId="262B9038" w14:textId="77777777" w:rsidR="00C36C8A" w:rsidRPr="00F55E4D" w:rsidRDefault="00C36C8A" w:rsidP="00C36C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0488C3B" w14:textId="73744FE2" w:rsidR="00C36C8A" w:rsidRPr="00F55E4D" w:rsidRDefault="00DC1A51" w:rsidP="000D470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38B61C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CAF219E" w14:textId="46597D9E" w:rsidR="00C36C8A" w:rsidRPr="00F55E4D" w:rsidRDefault="00DC1A51" w:rsidP="000D470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3,788,869</w:t>
            </w:r>
          </w:p>
        </w:tc>
      </w:tr>
      <w:tr w:rsidR="00C36C8A" w:rsidRPr="00F55E4D" w14:paraId="1960B026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671B4969" w14:textId="77777777" w:rsidR="00C36C8A" w:rsidRPr="00F55E4D" w:rsidRDefault="00C36C8A" w:rsidP="00C36C8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1CDC1C2F" w14:textId="31852960" w:rsidR="00C36C8A" w:rsidRPr="00AC5C42" w:rsidRDefault="0096592E" w:rsidP="0016140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3320526" w14:textId="4C0D9D85" w:rsidR="00C36C8A" w:rsidRPr="00F55E4D" w:rsidRDefault="00DC1A51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FC66FB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1E07A5C5" w14:textId="725E95B5" w:rsidR="00C36C8A" w:rsidRPr="00F55E4D" w:rsidRDefault="00DC1A51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6F3057" w14:textId="77777777" w:rsidR="00C36C8A" w:rsidRPr="00F55E4D" w:rsidRDefault="00C36C8A" w:rsidP="00C36C8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29E2ECF" w14:textId="1E958508" w:rsidR="00C36C8A" w:rsidRPr="00F55E4D" w:rsidRDefault="00DC1A51" w:rsidP="00B124E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43,709,200</w:t>
            </w:r>
          </w:p>
        </w:tc>
        <w:tc>
          <w:tcPr>
            <w:tcW w:w="238" w:type="dxa"/>
            <w:shd w:val="clear" w:color="auto" w:fill="auto"/>
          </w:tcPr>
          <w:p w14:paraId="59766D53" w14:textId="77777777" w:rsidR="00C36C8A" w:rsidRPr="00F55E4D" w:rsidRDefault="00C36C8A" w:rsidP="00C36C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2F4CF6D9" w14:textId="5B17BAF3" w:rsidR="00C36C8A" w:rsidRPr="00F55E4D" w:rsidRDefault="00DC1A51" w:rsidP="00B124EF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43,709,200</w:t>
            </w:r>
          </w:p>
        </w:tc>
        <w:tc>
          <w:tcPr>
            <w:tcW w:w="236" w:type="dxa"/>
          </w:tcPr>
          <w:p w14:paraId="36A6B9AD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52DE955" w14:textId="740DA24D" w:rsidR="00C36C8A" w:rsidRPr="00F55E4D" w:rsidRDefault="00DC1A51" w:rsidP="000D470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5D204B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8ACC2DA" w14:textId="1693161A" w:rsidR="00C36C8A" w:rsidRPr="00F55E4D" w:rsidRDefault="00DC1A51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44,010,426</w:t>
            </w:r>
          </w:p>
        </w:tc>
        <w:tc>
          <w:tcPr>
            <w:tcW w:w="236" w:type="dxa"/>
          </w:tcPr>
          <w:p w14:paraId="56BBE45C" w14:textId="77777777" w:rsidR="00C36C8A" w:rsidRPr="00F55E4D" w:rsidRDefault="00C36C8A" w:rsidP="00C36C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347BFC" w14:textId="502996C6" w:rsidR="00C36C8A" w:rsidRPr="00F55E4D" w:rsidRDefault="00DC1A51" w:rsidP="000D470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852EDD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163B697" w14:textId="3D4DA45B" w:rsidR="00C36C8A" w:rsidRPr="00F55E4D" w:rsidRDefault="00DC1A51" w:rsidP="000D470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44,010,426</w:t>
            </w:r>
          </w:p>
        </w:tc>
      </w:tr>
      <w:tr w:rsidR="00522E88" w:rsidRPr="00F55E4D" w14:paraId="023C5917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2D526DDC" w14:textId="77777777" w:rsidR="00522E88" w:rsidRPr="00F55E4D" w:rsidRDefault="00522E88" w:rsidP="00143EAD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4E4D5269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75F568C" w14:textId="4160E3AA" w:rsidR="00522E88" w:rsidRPr="00F55E4D" w:rsidRDefault="00DC1A51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F87E883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FD782" w14:textId="31A244EE" w:rsidR="00522E88" w:rsidRPr="00F55E4D" w:rsidRDefault="00DC1A51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2B820C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8EECF" w14:textId="16C4F60D" w:rsidR="00522E88" w:rsidRPr="00F55E4D" w:rsidRDefault="00DC1A51" w:rsidP="00B124E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47,496,764</w:t>
            </w:r>
          </w:p>
        </w:tc>
        <w:tc>
          <w:tcPr>
            <w:tcW w:w="238" w:type="dxa"/>
            <w:shd w:val="clear" w:color="auto" w:fill="auto"/>
          </w:tcPr>
          <w:p w14:paraId="405E5CFB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1E498" w14:textId="1F59BE4F" w:rsidR="00522E88" w:rsidRPr="00F55E4D" w:rsidRDefault="00DC1A51" w:rsidP="00B124EF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47,496,764</w:t>
            </w:r>
          </w:p>
        </w:tc>
        <w:tc>
          <w:tcPr>
            <w:tcW w:w="236" w:type="dxa"/>
          </w:tcPr>
          <w:p w14:paraId="524B8C23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374BEA5D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66ACED8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8E253C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3756DF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80C8E63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4BF62F4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D43EF34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1FA4" w:rsidRPr="00F55E4D" w14:paraId="6F22F8FE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79D1EC60" w14:textId="77777777" w:rsidR="00FF1FA4" w:rsidRPr="00F55E4D" w:rsidRDefault="00FF1FA4" w:rsidP="00143EAD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056614BE" w14:textId="77777777" w:rsidR="00FF1FA4" w:rsidRPr="00F55E4D" w:rsidRDefault="00FF1F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383665DC" w14:textId="77777777" w:rsidR="00FF1FA4" w:rsidRPr="00F55E4D" w:rsidRDefault="00FF1FA4" w:rsidP="00B162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9EE828A" w14:textId="77777777" w:rsidR="00FF1FA4" w:rsidRPr="00F55E4D" w:rsidRDefault="00FF1FA4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6E12A4E6" w14:textId="77777777" w:rsidR="00FF1FA4" w:rsidRPr="00F55E4D" w:rsidRDefault="00FF1FA4" w:rsidP="00B162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C4CF14E" w14:textId="77777777" w:rsidR="00FF1FA4" w:rsidRPr="00F55E4D" w:rsidRDefault="00FF1FA4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0ED230F4" w14:textId="77777777" w:rsidR="00FF1FA4" w:rsidRPr="00F55E4D" w:rsidRDefault="00FF1FA4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0ACBE88" w14:textId="77777777" w:rsidR="00FF1FA4" w:rsidRPr="00F55E4D" w:rsidRDefault="00FF1FA4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shd w:val="clear" w:color="auto" w:fill="auto"/>
          </w:tcPr>
          <w:p w14:paraId="6E164297" w14:textId="77777777" w:rsidR="00FF1FA4" w:rsidRPr="00F55E4D" w:rsidRDefault="00FF1FA4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7059D3B" w14:textId="77777777" w:rsidR="00FF1FA4" w:rsidRPr="00F55E4D" w:rsidRDefault="00FF1FA4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5D6DBC5E" w14:textId="77777777" w:rsidR="00FF1FA4" w:rsidRPr="00F55E4D" w:rsidRDefault="00FF1FA4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E05D7B" w14:textId="77777777" w:rsidR="00FF1FA4" w:rsidRPr="00F55E4D" w:rsidRDefault="00FF1FA4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B6F10C7" w14:textId="77777777" w:rsidR="00FF1FA4" w:rsidRPr="00F55E4D" w:rsidRDefault="00FF1FA4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E354A6" w14:textId="77777777" w:rsidR="00FF1FA4" w:rsidRPr="00F55E4D" w:rsidRDefault="00FF1FA4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2331A2E" w14:textId="77777777" w:rsidR="00FF1FA4" w:rsidRPr="00F55E4D" w:rsidRDefault="00FF1FA4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D802131" w14:textId="77777777" w:rsidR="00FF1FA4" w:rsidRPr="00F55E4D" w:rsidRDefault="00FF1FA4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7861D67" w14:textId="77777777" w:rsidR="00FF1FA4" w:rsidRPr="00F55E4D" w:rsidRDefault="00FF1FA4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22A65" w:rsidRPr="00F55E4D" w14:paraId="6CA529B2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604A8EC0" w14:textId="77777777" w:rsidR="00122A65" w:rsidRPr="00F55E4D" w:rsidRDefault="00122A65" w:rsidP="00143EAD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7534D0B" w14:textId="77777777" w:rsidR="00122A65" w:rsidRPr="00F55E4D" w:rsidRDefault="00122A65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41BF6B0C" w14:textId="77777777" w:rsidR="00122A65" w:rsidRPr="00F55E4D" w:rsidRDefault="00122A65" w:rsidP="00B162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77A9335" w14:textId="77777777" w:rsidR="00122A65" w:rsidRPr="00F55E4D" w:rsidRDefault="00122A65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646E4F03" w14:textId="77777777" w:rsidR="00122A65" w:rsidRPr="00F55E4D" w:rsidRDefault="00122A65" w:rsidP="00B162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DA2278" w14:textId="77777777" w:rsidR="00122A65" w:rsidRPr="00F55E4D" w:rsidRDefault="00122A65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9694384" w14:textId="77777777" w:rsidR="00122A65" w:rsidRPr="00F55E4D" w:rsidRDefault="00122A65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64FE469" w14:textId="77777777" w:rsidR="00122A65" w:rsidRPr="00F55E4D" w:rsidRDefault="00122A65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01FA7899" w14:textId="77777777" w:rsidR="00122A65" w:rsidRPr="00F55E4D" w:rsidRDefault="00122A65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0F14101" w14:textId="77777777" w:rsidR="00122A65" w:rsidRPr="00F55E4D" w:rsidRDefault="00122A65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4257786A" w14:textId="77777777" w:rsidR="00122A65" w:rsidRPr="00F55E4D" w:rsidRDefault="00122A65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B35C0F" w14:textId="77777777" w:rsidR="00122A65" w:rsidRPr="00F55E4D" w:rsidRDefault="00122A65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DF8536" w14:textId="77777777" w:rsidR="00122A65" w:rsidRPr="00F55E4D" w:rsidRDefault="00122A65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0659AE" w14:textId="77777777" w:rsidR="00122A65" w:rsidRPr="00F55E4D" w:rsidRDefault="00122A65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3AB6C2A" w14:textId="77777777" w:rsidR="00122A65" w:rsidRPr="00F55E4D" w:rsidRDefault="00122A65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26135C9" w14:textId="77777777" w:rsidR="00122A65" w:rsidRPr="00F55E4D" w:rsidRDefault="00122A65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6595881" w14:textId="77777777" w:rsidR="00122A65" w:rsidRPr="00F55E4D" w:rsidRDefault="00122A65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0DF4" w:rsidRPr="00F55E4D" w14:paraId="3FAA4CBB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3BC98DAA" w14:textId="77777777" w:rsidR="00FF0DF4" w:rsidRPr="00F55E4D" w:rsidRDefault="00FF0DF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3E4C8388" w14:textId="77777777" w:rsidR="00FF0DF4" w:rsidRPr="00F55E4D" w:rsidRDefault="00FF0DF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22" w:type="dxa"/>
            <w:gridSpan w:val="15"/>
          </w:tcPr>
          <w:p w14:paraId="12AE3169" w14:textId="60CAA02A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0DF4" w:rsidRPr="00F55E4D" w14:paraId="21B8F5F5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41D7FD4F" w14:textId="77777777" w:rsidR="00FF0DF4" w:rsidRPr="00F55E4D" w:rsidRDefault="00FF0DF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161D94BF" w14:textId="77777777" w:rsidR="00FF0DF4" w:rsidRPr="00F55E4D" w:rsidRDefault="00FF0DF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16" w:type="dxa"/>
            <w:gridSpan w:val="7"/>
          </w:tcPr>
          <w:p w14:paraId="67D420A5" w14:textId="651A4F36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FF55127" w14:textId="77777777" w:rsidR="00FF0DF4" w:rsidRPr="00F55E4D" w:rsidRDefault="00FF0DF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70" w:type="dxa"/>
            <w:gridSpan w:val="7"/>
          </w:tcPr>
          <w:p w14:paraId="7008EEAA" w14:textId="7CA47605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F0DF4" w:rsidRPr="00F55E4D" w14:paraId="023EB08A" w14:textId="77777777" w:rsidTr="00192F7E">
        <w:trPr>
          <w:trHeight w:val="261"/>
        </w:trPr>
        <w:tc>
          <w:tcPr>
            <w:tcW w:w="2692" w:type="dxa"/>
            <w:shd w:val="clear" w:color="auto" w:fill="auto"/>
          </w:tcPr>
          <w:p w14:paraId="65D29713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  <w:vAlign w:val="bottom"/>
          </w:tcPr>
          <w:p w14:paraId="5AFAABF0" w14:textId="4B4C7A1B" w:rsidR="00FF0DF4" w:rsidRPr="00192F7E" w:rsidRDefault="00FF0DF4" w:rsidP="00192F7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vAlign w:val="bottom"/>
          </w:tcPr>
          <w:p w14:paraId="5DA2EF93" w14:textId="5FD0D919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ECDCEFD" w14:textId="777777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488AB207" w14:textId="6A258945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DC8286" w14:textId="777777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5880933" w14:textId="3D0FF934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D5BE0B" w14:textId="777777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8E8A801" w14:textId="28D81144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081F985" w14:textId="777777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54E1DEA" w14:textId="041B1B39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0DE4F22" w14:textId="777777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B8E9CE1" w14:textId="1EF0120E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92508D3" w14:textId="777777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CD0837C" w14:textId="7AF16D56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0650F734" w14:textId="777777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B28407B" w14:textId="1AFC7CAC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F0DF4" w:rsidRPr="00F55E4D" w14:paraId="1888AB76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3A24B884" w14:textId="77777777" w:rsidR="00FF0DF4" w:rsidRPr="00F55E4D" w:rsidRDefault="00FF0DF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DC77646" w14:textId="77777777" w:rsidR="00FF0DF4" w:rsidRPr="00F55E4D" w:rsidRDefault="00FF0DF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22" w:type="dxa"/>
            <w:gridSpan w:val="15"/>
          </w:tcPr>
          <w:p w14:paraId="0A8B2EA2" w14:textId="77533FB8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1FA4" w:rsidRPr="00F55E4D" w14:paraId="23E711CC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3803098B" w14:textId="71425554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76147"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F47DB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06" w:type="dxa"/>
          </w:tcPr>
          <w:p w14:paraId="6791FB20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665BEE76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D81E06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104C15E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7B1049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22C91E5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2E5BBB5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525EED76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8B87D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155A471D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366E3C0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3C09C6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4FE6A4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500922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7B11E1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469A4E1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F1FA4" w:rsidRPr="00F55E4D" w14:paraId="728BB13B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779DC2C9" w14:textId="5CED7F7C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7A468FA1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00010203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B6DD92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F5EF186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8646DF6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FDB2665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55CDB16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064DD880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3776390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338CF0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B2B651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09272D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330DCD0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493EDE1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19B42A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721B0E2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F1FA4" w:rsidRPr="00F55E4D" w14:paraId="70C95C36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1C5C0C6D" w14:textId="5A017BDC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12557EA1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4E78F79" w14:textId="77777777" w:rsidR="00FF1FA4" w:rsidRPr="00AC5C42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77FC81" w14:textId="77777777" w:rsidR="00FF1FA4" w:rsidRPr="00AC5C42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001EE245" w14:textId="77777777" w:rsidR="00FF1FA4" w:rsidRPr="00AC5C42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DB18DB" w14:textId="77777777" w:rsidR="00FF1FA4" w:rsidRPr="00AC5C42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F554E58" w14:textId="77777777" w:rsidR="00FF1FA4" w:rsidRPr="00AC5C42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6AB6474" w14:textId="77777777" w:rsidR="00FF1FA4" w:rsidRPr="00AC5C42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583991DA" w14:textId="77777777" w:rsidR="00FF1FA4" w:rsidRPr="00AC5C42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9D3EA0" w14:textId="77777777" w:rsidR="00FF1FA4" w:rsidRPr="00AC5C42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2783F37" w14:textId="77777777" w:rsidR="00FF1FA4" w:rsidRPr="00AC5C42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1DF892" w14:textId="77777777" w:rsidR="00FF1FA4" w:rsidRPr="00AC5C42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D5DFD6" w14:textId="77777777" w:rsidR="00FF1FA4" w:rsidRPr="00AC5C42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F91D09" w14:textId="77777777" w:rsidR="00FF1FA4" w:rsidRPr="00AC5C42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DBCBB1" w14:textId="77777777" w:rsidR="00FF1FA4" w:rsidRPr="00AC5C42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223504" w14:textId="77777777" w:rsidR="00FF1FA4" w:rsidRPr="00AC5C42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E58D3FD" w14:textId="77777777" w:rsidR="00FF1FA4" w:rsidRPr="00AC5C42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1401" w:rsidRPr="00F55E4D" w14:paraId="6E3784E0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5B788ADA" w14:textId="16FB10B4" w:rsidR="00161401" w:rsidRPr="00F55E4D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3A73C35C" w14:textId="4FF53A0B" w:rsidR="00161401" w:rsidRPr="00F55E4D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61A650F" w14:textId="43B32816" w:rsidR="00161401" w:rsidRPr="00AC5C42" w:rsidRDefault="00161401" w:rsidP="001614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A3B29D" w14:textId="77777777" w:rsidR="00161401" w:rsidRPr="00AC5C42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4C07F36C" w14:textId="4B15B686" w:rsidR="00161401" w:rsidRPr="00AC5C42" w:rsidRDefault="00161401" w:rsidP="00161401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36" w:type="dxa"/>
            <w:shd w:val="clear" w:color="auto" w:fill="auto"/>
          </w:tcPr>
          <w:p w14:paraId="68124D86" w14:textId="77777777" w:rsidR="00161401" w:rsidRPr="00AC5C42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134FEF9" w14:textId="1B08070D" w:rsidR="00161401" w:rsidRPr="00AC5C42" w:rsidRDefault="00161401" w:rsidP="00161401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9266283" w14:textId="77777777" w:rsidR="00161401" w:rsidRPr="00AC5C42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209DFD14" w14:textId="1E03456E" w:rsidR="00161401" w:rsidRPr="00AC5C42" w:rsidRDefault="00161401" w:rsidP="00161401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36" w:type="dxa"/>
          </w:tcPr>
          <w:p w14:paraId="6802B8A9" w14:textId="77777777" w:rsidR="00161401" w:rsidRPr="00AC5C42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B7327C6" w14:textId="7E8B6047" w:rsidR="00161401" w:rsidRPr="00AC5C42" w:rsidRDefault="00161401" w:rsidP="0016140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36" w:type="dxa"/>
          </w:tcPr>
          <w:p w14:paraId="1BC9C4DA" w14:textId="77777777" w:rsidR="00161401" w:rsidRPr="00AC5C42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691A495" w14:textId="43F98365" w:rsidR="00161401" w:rsidRPr="00AC5C42" w:rsidRDefault="00161401" w:rsidP="00161401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63A33F" w14:textId="77777777" w:rsidR="00161401" w:rsidRPr="00AC5C42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57A8DCA" w14:textId="5632A06B" w:rsidR="00161401" w:rsidRPr="00AC5C42" w:rsidRDefault="00161401" w:rsidP="00161401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9E596B" w14:textId="77777777" w:rsidR="00161401" w:rsidRPr="00AC5C42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AD95250" w14:textId="6F4103D5" w:rsidR="00161401" w:rsidRPr="00AC5C42" w:rsidRDefault="00161401" w:rsidP="0016140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</w:tr>
      <w:tr w:rsidR="00161401" w:rsidRPr="00F55E4D" w14:paraId="01C85287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44A305F0" w14:textId="68A2A359" w:rsidR="00161401" w:rsidRPr="00F55E4D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3D2795AA" w14:textId="0DC0A8D7" w:rsidR="00161401" w:rsidRPr="00F55E4D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2A56D8E" w14:textId="2C3CEFDA" w:rsidR="00161401" w:rsidRPr="00AC5C42" w:rsidRDefault="00161401" w:rsidP="00161401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1,803,991</w:t>
            </w:r>
          </w:p>
        </w:tc>
        <w:tc>
          <w:tcPr>
            <w:tcW w:w="236" w:type="dxa"/>
          </w:tcPr>
          <w:p w14:paraId="0F68AF6A" w14:textId="77777777" w:rsidR="00161401" w:rsidRPr="00AC5C42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E1E2C48" w14:textId="38CA4035" w:rsidR="00161401" w:rsidRPr="00AC5C42" w:rsidRDefault="00161401" w:rsidP="001614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959788" w14:textId="77777777" w:rsidR="00161401" w:rsidRPr="00AC5C42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3E2F9EC" w14:textId="420E0C11" w:rsidR="00161401" w:rsidRPr="00AC5C42" w:rsidRDefault="00161401" w:rsidP="00161401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11,789</w:t>
            </w:r>
          </w:p>
        </w:tc>
        <w:tc>
          <w:tcPr>
            <w:tcW w:w="238" w:type="dxa"/>
            <w:shd w:val="clear" w:color="auto" w:fill="auto"/>
          </w:tcPr>
          <w:p w14:paraId="459AB172" w14:textId="77777777" w:rsidR="00161401" w:rsidRPr="00AC5C42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5A962CAB" w14:textId="2FF1C7B6" w:rsidR="00161401" w:rsidRPr="00AC5C42" w:rsidRDefault="00161401" w:rsidP="00161401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1,815,780</w:t>
            </w:r>
          </w:p>
        </w:tc>
        <w:tc>
          <w:tcPr>
            <w:tcW w:w="236" w:type="dxa"/>
          </w:tcPr>
          <w:p w14:paraId="4E3C762F" w14:textId="77777777" w:rsidR="00161401" w:rsidRPr="00AC5C42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08ECFA8" w14:textId="69875B4B" w:rsidR="00161401" w:rsidRPr="00AC5C42" w:rsidRDefault="00161401" w:rsidP="0016140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1,803,991</w:t>
            </w:r>
          </w:p>
        </w:tc>
        <w:tc>
          <w:tcPr>
            <w:tcW w:w="236" w:type="dxa"/>
          </w:tcPr>
          <w:p w14:paraId="01C106B3" w14:textId="77777777" w:rsidR="00161401" w:rsidRPr="00AC5C42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52AAA03" w14:textId="08C645B5" w:rsidR="00161401" w:rsidRPr="00AC5C42" w:rsidRDefault="00161401" w:rsidP="0016140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12,486</w:t>
            </w:r>
          </w:p>
        </w:tc>
        <w:tc>
          <w:tcPr>
            <w:tcW w:w="236" w:type="dxa"/>
          </w:tcPr>
          <w:p w14:paraId="30C92824" w14:textId="77777777" w:rsidR="00161401" w:rsidRPr="00AC5C42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015BFA7" w14:textId="396CF517" w:rsidR="00161401" w:rsidRPr="00AC5C42" w:rsidRDefault="00161401" w:rsidP="00161401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662396" w14:textId="77777777" w:rsidR="00161401" w:rsidRPr="00AC5C42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2701AFD" w14:textId="24034002" w:rsidR="00161401" w:rsidRPr="00AC5C42" w:rsidRDefault="00161401" w:rsidP="0016140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1,816,477</w:t>
            </w:r>
          </w:p>
        </w:tc>
      </w:tr>
      <w:tr w:rsidR="00AC5C42" w:rsidRPr="00F55E4D" w14:paraId="03D29836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D7BC6CF" w14:textId="29198E36" w:rsidR="00AC5C42" w:rsidRPr="00F55E4D" w:rsidRDefault="00AC5C42" w:rsidP="00AC5C4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6086A82C" w14:textId="77777777" w:rsidR="00AC5C42" w:rsidRPr="00F55E4D" w:rsidRDefault="00AC5C42" w:rsidP="00AC5C4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8EE89EF" w14:textId="2BBB5F99" w:rsidR="00AC5C42" w:rsidRPr="00AC5C42" w:rsidRDefault="00AC5C42" w:rsidP="00AC5C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2E6984" w14:textId="77777777" w:rsidR="00AC5C42" w:rsidRPr="00AC5C42" w:rsidRDefault="00AC5C42" w:rsidP="00AC5C4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2992E909" w14:textId="4E4F4660" w:rsidR="00AC5C42" w:rsidRPr="00AC5C42" w:rsidRDefault="00AC5C42" w:rsidP="00AC5C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02D052" w14:textId="77777777" w:rsidR="00AC5C42" w:rsidRPr="00AC5C42" w:rsidRDefault="00AC5C42" w:rsidP="00AC5C4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7AFE894A" w14:textId="524BA9E4" w:rsidR="00AC5C42" w:rsidRPr="00AC5C42" w:rsidRDefault="00AC5C42" w:rsidP="00AC5C4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698,218</w:t>
            </w:r>
          </w:p>
        </w:tc>
        <w:tc>
          <w:tcPr>
            <w:tcW w:w="238" w:type="dxa"/>
            <w:shd w:val="clear" w:color="auto" w:fill="auto"/>
          </w:tcPr>
          <w:p w14:paraId="11E5E23B" w14:textId="77777777" w:rsidR="00AC5C42" w:rsidRPr="00AC5C42" w:rsidRDefault="00AC5C42" w:rsidP="00AC5C4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3B24BF23" w14:textId="3BC16193" w:rsidR="00AC5C42" w:rsidRPr="00AC5C42" w:rsidRDefault="00AC5C42" w:rsidP="00AC5C42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698,218</w:t>
            </w:r>
          </w:p>
        </w:tc>
        <w:tc>
          <w:tcPr>
            <w:tcW w:w="236" w:type="dxa"/>
          </w:tcPr>
          <w:p w14:paraId="0BC5630E" w14:textId="77777777" w:rsidR="00AC5C42" w:rsidRPr="00AC5C42" w:rsidRDefault="00AC5C42" w:rsidP="00AC5C4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E75D28C" w14:textId="04C924C4" w:rsidR="00AC5C42" w:rsidRPr="00AC5C42" w:rsidRDefault="00AC5C42" w:rsidP="00AC5C42">
            <w:pPr>
              <w:ind w:left="-8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1B231E" w14:textId="77777777" w:rsidR="00AC5C42" w:rsidRPr="00AC5C42" w:rsidRDefault="00AC5C42" w:rsidP="00AC5C4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11F2312" w14:textId="339416F2" w:rsidR="00AC5C42" w:rsidRPr="00AC5C42" w:rsidRDefault="00AC5C42" w:rsidP="00AC5C4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698,218</w:t>
            </w:r>
          </w:p>
        </w:tc>
        <w:tc>
          <w:tcPr>
            <w:tcW w:w="236" w:type="dxa"/>
          </w:tcPr>
          <w:p w14:paraId="4291360B" w14:textId="77777777" w:rsidR="00AC5C42" w:rsidRPr="00AC5C42" w:rsidRDefault="00AC5C42" w:rsidP="00AC5C4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7D308EE" w14:textId="53410E0A" w:rsidR="00AC5C42" w:rsidRPr="00AC5C42" w:rsidRDefault="00AC5C42" w:rsidP="00AC5C42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0A707F" w14:textId="77777777" w:rsidR="00AC5C42" w:rsidRPr="00AC5C42" w:rsidRDefault="00AC5C42" w:rsidP="00AC5C4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98A9066" w14:textId="01C48475" w:rsidR="00AC5C42" w:rsidRPr="00AC5C42" w:rsidRDefault="00AC5C42" w:rsidP="00AC5C4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698,218</w:t>
            </w:r>
          </w:p>
        </w:tc>
      </w:tr>
      <w:tr w:rsidR="00AC5C42" w:rsidRPr="00F55E4D" w14:paraId="2F8C90FD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1AA8E31" w14:textId="77CABC0D" w:rsidR="00AC5C42" w:rsidRPr="00F55E4D" w:rsidRDefault="00AC5C42" w:rsidP="00AC5C42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071D8F86" w14:textId="77777777" w:rsidR="00AC5C42" w:rsidRPr="00F55E4D" w:rsidRDefault="00AC5C42" w:rsidP="00AC5C4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417B11F" w14:textId="6B1A226A" w:rsidR="00AC5C42" w:rsidRPr="00AC5C42" w:rsidRDefault="00AC5C42" w:rsidP="00AC5C4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1,803,991</w:t>
            </w:r>
          </w:p>
        </w:tc>
        <w:tc>
          <w:tcPr>
            <w:tcW w:w="236" w:type="dxa"/>
          </w:tcPr>
          <w:p w14:paraId="6BF2A786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1B641" w14:textId="64A73944" w:rsidR="00AC5C42" w:rsidRPr="00AC5C42" w:rsidRDefault="00AC5C42" w:rsidP="00AC5C42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</w:t>
            </w:r>
          </w:p>
        </w:tc>
        <w:tc>
          <w:tcPr>
            <w:tcW w:w="236" w:type="dxa"/>
            <w:shd w:val="clear" w:color="auto" w:fill="auto"/>
          </w:tcPr>
          <w:p w14:paraId="5D89B381" w14:textId="77777777" w:rsidR="00AC5C42" w:rsidRPr="00AC5C42" w:rsidRDefault="00AC5C42" w:rsidP="00AC5C4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8382E" w14:textId="7E4CC0BD" w:rsidR="00AC5C42" w:rsidRPr="00AC5C42" w:rsidRDefault="00AC5C42" w:rsidP="00AC5C4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710,007</w:t>
            </w:r>
          </w:p>
        </w:tc>
        <w:tc>
          <w:tcPr>
            <w:tcW w:w="238" w:type="dxa"/>
            <w:shd w:val="clear" w:color="auto" w:fill="auto"/>
          </w:tcPr>
          <w:p w14:paraId="644FE7CB" w14:textId="77777777" w:rsidR="00AC5C42" w:rsidRPr="00AC5C42" w:rsidRDefault="00AC5C42" w:rsidP="00AC5C4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C4197" w14:textId="618B0719" w:rsidR="00AC5C42" w:rsidRPr="00AC5C42" w:rsidRDefault="00AC5C42" w:rsidP="00AC5C42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2,514,231</w:t>
            </w:r>
          </w:p>
        </w:tc>
        <w:tc>
          <w:tcPr>
            <w:tcW w:w="236" w:type="dxa"/>
          </w:tcPr>
          <w:p w14:paraId="01ED3ED0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058F55D5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DC7C8F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3A362EA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E1687EC" w14:textId="77777777" w:rsidR="00AC5C42" w:rsidRPr="00AC5C42" w:rsidRDefault="00AC5C42" w:rsidP="00AC5C4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1692533" w14:textId="77777777" w:rsidR="00AC5C42" w:rsidRPr="00AC5C42" w:rsidRDefault="00AC5C42" w:rsidP="00AC5C42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C505C6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67B3427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C5C42" w:rsidRPr="00F55E4D" w14:paraId="381F2733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22F88E1B" w14:textId="77777777" w:rsidR="00AC5C42" w:rsidRPr="00F55E4D" w:rsidRDefault="00AC5C42" w:rsidP="00AC5C42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34705D87" w14:textId="77777777" w:rsidR="00AC5C42" w:rsidRPr="00F55E4D" w:rsidRDefault="00AC5C42" w:rsidP="00AC5C4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55C0D4F7" w14:textId="77777777" w:rsidR="00AC5C42" w:rsidRPr="00AC5C42" w:rsidRDefault="00AC5C42" w:rsidP="00AC5C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1B6E829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40F56455" w14:textId="77777777" w:rsidR="00AC5C42" w:rsidRPr="00AC5C42" w:rsidRDefault="00AC5C42" w:rsidP="00AC5C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16D8E3" w14:textId="77777777" w:rsidR="00AC5C42" w:rsidRPr="00AC5C42" w:rsidRDefault="00AC5C42" w:rsidP="00AC5C4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048B454D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6DEE3D5D" w14:textId="77777777" w:rsidR="00AC5C42" w:rsidRPr="00AC5C42" w:rsidRDefault="00AC5C42" w:rsidP="00AC5C4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shd w:val="clear" w:color="auto" w:fill="auto"/>
          </w:tcPr>
          <w:p w14:paraId="67B500EF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5F1BD3F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45F5ED5B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69FA33D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5461335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5BACFF" w14:textId="77777777" w:rsidR="00AC5C42" w:rsidRPr="00AC5C42" w:rsidRDefault="00AC5C42" w:rsidP="00AC5C4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4089D2F" w14:textId="77777777" w:rsidR="00AC5C42" w:rsidRPr="00AC5C42" w:rsidRDefault="00AC5C42" w:rsidP="00AC5C42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82F928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09D2848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C5C42" w:rsidRPr="00F55E4D" w14:paraId="2F5C5CF2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24CDF62" w14:textId="77777777" w:rsidR="00AC5C42" w:rsidRPr="00F55E4D" w:rsidRDefault="00AC5C42" w:rsidP="00AC5C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5A225644" w14:textId="77777777" w:rsidR="00AC5C42" w:rsidRPr="00F55E4D" w:rsidRDefault="00AC5C42" w:rsidP="00AC5C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72545A3A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1646A7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6A13794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1DE0A7A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E449867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8977618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159A5CED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EB9A48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328AA01D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2D37DA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0C46C54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7CACF4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03EFB2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0F5E73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EA73300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C5C42" w:rsidRPr="00F55E4D" w14:paraId="3DD24CD2" w14:textId="77777777" w:rsidTr="00A16797">
        <w:trPr>
          <w:trHeight w:val="279"/>
        </w:trPr>
        <w:tc>
          <w:tcPr>
            <w:tcW w:w="2692" w:type="dxa"/>
            <w:shd w:val="clear" w:color="auto" w:fill="auto"/>
          </w:tcPr>
          <w:p w14:paraId="0DD1637A" w14:textId="191184A5" w:rsidR="00AC5C42" w:rsidRPr="00F55E4D" w:rsidRDefault="00AC5C42" w:rsidP="00AC5C4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34E1FA11" w14:textId="77777777" w:rsidR="00AC5C42" w:rsidRPr="00F55E4D" w:rsidRDefault="00AC5C42" w:rsidP="00AC5C4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C43213C" w14:textId="2D9C2E6A" w:rsidR="00AC5C42" w:rsidRPr="00AC5C42" w:rsidRDefault="00AC5C42" w:rsidP="00AC5C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5EEA71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254BD41" w14:textId="5BAD544D" w:rsidR="00AC5C42" w:rsidRPr="00AC5C42" w:rsidRDefault="00AC5C42" w:rsidP="00AC5C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ED360A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23EE5CB" w14:textId="2387E5DE" w:rsidR="00AC5C42" w:rsidRPr="00AC5C42" w:rsidRDefault="00AC5C42" w:rsidP="00AC5C4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3,391,674</w:t>
            </w:r>
          </w:p>
        </w:tc>
        <w:tc>
          <w:tcPr>
            <w:tcW w:w="238" w:type="dxa"/>
            <w:shd w:val="clear" w:color="auto" w:fill="auto"/>
          </w:tcPr>
          <w:p w14:paraId="42024D26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6D5691AE" w14:textId="2F8A2B99" w:rsidR="00AC5C42" w:rsidRPr="00AC5C42" w:rsidRDefault="00AC5C42" w:rsidP="00AC5C42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3,391,674</w:t>
            </w:r>
          </w:p>
        </w:tc>
        <w:tc>
          <w:tcPr>
            <w:tcW w:w="236" w:type="dxa"/>
          </w:tcPr>
          <w:p w14:paraId="2D1FC01D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619F4C6" w14:textId="62B75E07" w:rsidR="00AC5C42" w:rsidRPr="00AC5C42" w:rsidRDefault="00AC5C42" w:rsidP="00AC5C42">
            <w:pPr>
              <w:ind w:left="-8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CD01A69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691F6BF" w14:textId="2F9F1D64" w:rsidR="00AC5C42" w:rsidRPr="00AC5C42" w:rsidRDefault="00AC5C42" w:rsidP="00AC5C4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3,392,337</w:t>
            </w:r>
          </w:p>
        </w:tc>
        <w:tc>
          <w:tcPr>
            <w:tcW w:w="236" w:type="dxa"/>
          </w:tcPr>
          <w:p w14:paraId="58B3FDF6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C22BAE2" w14:textId="06375FEC" w:rsidR="00AC5C42" w:rsidRPr="00AC5C42" w:rsidRDefault="00AC5C42" w:rsidP="00AC5C42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6834E3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7C1B890" w14:textId="15678501" w:rsidR="00AC5C42" w:rsidRPr="00AC5C42" w:rsidRDefault="00AC5C42" w:rsidP="00AC5C4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3,392,337</w:t>
            </w:r>
          </w:p>
        </w:tc>
      </w:tr>
      <w:tr w:rsidR="00AC5C42" w:rsidRPr="00F55E4D" w14:paraId="759CFE6B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BECCE42" w14:textId="5541D77E" w:rsidR="00AC5C42" w:rsidRPr="00F55E4D" w:rsidRDefault="00AC5C42" w:rsidP="00AC5C4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16B1716D" w14:textId="331A08B6" w:rsidR="00AC5C42" w:rsidRPr="00D41DA1" w:rsidRDefault="00AC5C42" w:rsidP="00AC5C42">
            <w:pPr>
              <w:ind w:left="-100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05925F6" w14:textId="3F66278B" w:rsidR="00AC5C42" w:rsidRPr="00AC5C42" w:rsidRDefault="00AC5C42" w:rsidP="00AC5C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120D28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3A8F999D" w14:textId="4D07D178" w:rsidR="00AC5C42" w:rsidRPr="00AC5C42" w:rsidRDefault="00AC5C42" w:rsidP="00AC5C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04ECF5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02035371" w14:textId="3FFBB77E" w:rsidR="00AC5C42" w:rsidRPr="00AC5C42" w:rsidRDefault="00AC5C42" w:rsidP="00AC5C4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48,531,200</w:t>
            </w:r>
          </w:p>
        </w:tc>
        <w:tc>
          <w:tcPr>
            <w:tcW w:w="238" w:type="dxa"/>
            <w:shd w:val="clear" w:color="auto" w:fill="auto"/>
          </w:tcPr>
          <w:p w14:paraId="54A4C0C2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4F83C0D9" w14:textId="36BB40E1" w:rsidR="00AC5C42" w:rsidRPr="00AC5C42" w:rsidRDefault="00AC5C42" w:rsidP="00AC5C42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48,531,200</w:t>
            </w:r>
          </w:p>
        </w:tc>
        <w:tc>
          <w:tcPr>
            <w:tcW w:w="236" w:type="dxa"/>
          </w:tcPr>
          <w:p w14:paraId="0C8A24AB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AAD73D0" w14:textId="48B4C4FD" w:rsidR="00AC5C42" w:rsidRPr="00AC5C42" w:rsidRDefault="00AC5C42" w:rsidP="00AC5C42">
            <w:pPr>
              <w:ind w:left="-8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40B52C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73452E" w14:textId="59F6022A" w:rsidR="00AC5C42" w:rsidRPr="00AC5C42" w:rsidRDefault="00AC5C42" w:rsidP="00AC5C4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49,120,253</w:t>
            </w:r>
          </w:p>
        </w:tc>
        <w:tc>
          <w:tcPr>
            <w:tcW w:w="236" w:type="dxa"/>
          </w:tcPr>
          <w:p w14:paraId="4D31DAA4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C9D92C2" w14:textId="4DBDE072" w:rsidR="00AC5C42" w:rsidRPr="00AC5C42" w:rsidRDefault="00AC5C42" w:rsidP="00AC5C42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13D367" w14:textId="77777777" w:rsidR="00AC5C42" w:rsidRPr="00AC5C42" w:rsidRDefault="00AC5C42" w:rsidP="00AC5C4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7A1CF5D" w14:textId="0858516E" w:rsidR="00AC5C42" w:rsidRPr="00AC5C42" w:rsidRDefault="00AC5C42" w:rsidP="00AC5C4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49,120,253</w:t>
            </w:r>
          </w:p>
        </w:tc>
      </w:tr>
      <w:tr w:rsidR="00AC5C42" w:rsidRPr="00F55E4D" w14:paraId="7A1C29B7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306E20AC" w14:textId="37489A77" w:rsidR="00AC5C42" w:rsidRPr="00F55E4D" w:rsidRDefault="00AC5C42" w:rsidP="00AC5C42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0BE82E7E" w14:textId="77777777" w:rsidR="00AC5C42" w:rsidRPr="00F55E4D" w:rsidRDefault="00AC5C42" w:rsidP="00AC5C4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654C609A" w14:textId="3F389E89" w:rsidR="00AC5C42" w:rsidRPr="00AC5C42" w:rsidRDefault="00AC5C42" w:rsidP="00AC5C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E22E310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DC4F6" w14:textId="7A26C2BC" w:rsidR="00AC5C42" w:rsidRPr="00AC5C42" w:rsidRDefault="00AC5C42" w:rsidP="00AC5C4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29FDA4" w14:textId="77777777" w:rsidR="00AC5C42" w:rsidRPr="00AC5C42" w:rsidRDefault="00AC5C42" w:rsidP="00AC5C4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4421C" w14:textId="3C09A5C0" w:rsidR="00AC5C42" w:rsidRPr="00AC5C42" w:rsidRDefault="00AC5C42" w:rsidP="00AC5C4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51,922,874</w:t>
            </w:r>
          </w:p>
        </w:tc>
        <w:tc>
          <w:tcPr>
            <w:tcW w:w="238" w:type="dxa"/>
            <w:shd w:val="clear" w:color="auto" w:fill="auto"/>
          </w:tcPr>
          <w:p w14:paraId="2B991B98" w14:textId="77777777" w:rsidR="00AC5C42" w:rsidRPr="00AC5C42" w:rsidRDefault="00AC5C42" w:rsidP="00AC5C4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44D98" w14:textId="59288F8A" w:rsidR="00AC5C42" w:rsidRPr="00AC5C42" w:rsidRDefault="00AC5C42" w:rsidP="00AC5C42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51,922,874</w:t>
            </w:r>
          </w:p>
        </w:tc>
        <w:tc>
          <w:tcPr>
            <w:tcW w:w="236" w:type="dxa"/>
          </w:tcPr>
          <w:p w14:paraId="24E17C9D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797655F1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BCC069F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D26D634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F47DEF" w14:textId="77777777" w:rsidR="00AC5C42" w:rsidRPr="00AC5C42" w:rsidRDefault="00AC5C42" w:rsidP="00AC5C4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F8FE2D0" w14:textId="77777777" w:rsidR="00AC5C42" w:rsidRPr="00AC5C42" w:rsidRDefault="00AC5C42" w:rsidP="00AC5C4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FD06C1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EF8CEA4" w14:textId="77777777" w:rsidR="00AC5C42" w:rsidRPr="00AC5C42" w:rsidRDefault="00AC5C42" w:rsidP="00AC5C4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8B9706C" w14:textId="77777777" w:rsidR="00B321BA" w:rsidRDefault="00B321BA">
      <w:pPr>
        <w:spacing w:line="240" w:lineRule="auto"/>
        <w:rPr>
          <w:rFonts w:ascii="Angsana New" w:hAnsi="Angsana New"/>
          <w:sz w:val="20"/>
          <w:szCs w:val="20"/>
        </w:rPr>
      </w:pPr>
    </w:p>
    <w:p w14:paraId="4D1A9E53" w14:textId="77777777" w:rsidR="00B321BA" w:rsidRDefault="00B321BA">
      <w:pPr>
        <w:spacing w:line="240" w:lineRule="auto"/>
        <w:rPr>
          <w:rFonts w:ascii="Angsana New" w:hAnsi="Angsana New"/>
          <w:sz w:val="20"/>
          <w:szCs w:val="20"/>
          <w:cs/>
        </w:rPr>
        <w:sectPr w:rsidR="00B321BA" w:rsidSect="00381B9D">
          <w:pgSz w:w="16834" w:h="11909" w:orient="landscape" w:code="9"/>
          <w:pgMar w:top="1152" w:right="691" w:bottom="1152" w:left="1080" w:header="706" w:footer="706" w:gutter="0"/>
          <w:cols w:space="737"/>
          <w:docGrid w:linePitch="360"/>
        </w:sectPr>
      </w:pPr>
    </w:p>
    <w:p w14:paraId="64BAADF6" w14:textId="77777777" w:rsidR="003A6FA7" w:rsidRPr="000C4A85" w:rsidRDefault="003A6FA7" w:rsidP="003A6FA7">
      <w:pPr>
        <w:pStyle w:val="Caption"/>
        <w:numPr>
          <w:ilvl w:val="0"/>
          <w:numId w:val="0"/>
        </w:numPr>
        <w:tabs>
          <w:tab w:val="clear" w:pos="540"/>
        </w:tabs>
        <w:ind w:left="540"/>
        <w:rPr>
          <w:b w:val="0"/>
          <w:bCs w:val="0"/>
          <w:spacing w:val="-6"/>
        </w:rPr>
      </w:pPr>
      <w:r w:rsidRPr="000C4A85">
        <w:rPr>
          <w:b w:val="0"/>
          <w:bCs w:val="0"/>
          <w:spacing w:val="-6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520D27C5" w14:textId="77777777" w:rsidR="00CF58AB" w:rsidRDefault="00CF58AB" w:rsidP="00CF58AB">
      <w:pPr>
        <w:pStyle w:val="Bo-Blankline"/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270"/>
        <w:gridCol w:w="6030"/>
      </w:tblGrid>
      <w:tr w:rsidR="00B1351D" w:rsidRPr="00744476" w14:paraId="2350678B" w14:textId="77777777" w:rsidTr="00D106AE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5DBB8D53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9A468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  <w:vAlign w:val="bottom"/>
          </w:tcPr>
          <w:p w14:paraId="7B952243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1351D" w:rsidRPr="00744476" w14:paraId="38B84824" w14:textId="77777777" w:rsidTr="00D106AE">
        <w:tc>
          <w:tcPr>
            <w:tcW w:w="2970" w:type="dxa"/>
            <w:shd w:val="clear" w:color="auto" w:fill="auto"/>
          </w:tcPr>
          <w:p w14:paraId="5EA0F511" w14:textId="16CE9583" w:rsidR="00B1351D" w:rsidRPr="00A62F34" w:rsidRDefault="000404A7" w:rsidP="00C97613">
            <w:pPr>
              <w:ind w:left="250" w:right="-163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0404A7">
              <w:rPr>
                <w:rFonts w:ascii="Angsana New" w:hAnsi="Angsana New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C97613">
              <w:rPr>
                <w:rFonts w:ascii="Angsana New" w:hAnsi="Angsana New"/>
                <w:sz w:val="30"/>
                <w:szCs w:val="30"/>
              </w:rPr>
              <w:br/>
            </w:r>
            <w:r w:rsidRPr="000404A7">
              <w:rPr>
                <w:rFonts w:ascii="Angsana New" w:hAnsi="Angsana New"/>
                <w:sz w:val="30"/>
                <w:szCs w:val="30"/>
                <w:cs/>
              </w:rPr>
              <w:t>รัฐบาลค้ำประกันซึ่งจัดประเภทเป็นสินทรัพย์ทางการเงินที่วัดมูลค่าด้วยราคาทุนตัดจำหน่าย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5FE68882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2A0FBC51" w14:textId="77777777" w:rsidR="00B1351D" w:rsidRPr="00B2627C" w:rsidRDefault="00B1351D" w:rsidP="00B2627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F34">
              <w:rPr>
                <w:rFonts w:ascii="Angsana New" w:hAnsi="Angsana New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A62F34">
              <w:rPr>
                <w:rFonts w:ascii="Angsana New" w:hAnsi="Angsana New"/>
                <w:sz w:val="30"/>
                <w:szCs w:val="30"/>
                <w:lang w:val="en-US"/>
              </w:rPr>
              <w:t>Thai Bond Market Association Government Bond Yield Curve)</w:t>
            </w:r>
            <w:r w:rsidRPr="00A62F3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A7461E" w:rsidRPr="00744476" w14:paraId="5B55DCC1" w14:textId="77777777" w:rsidTr="00D106AE">
        <w:tc>
          <w:tcPr>
            <w:tcW w:w="2970" w:type="dxa"/>
            <w:shd w:val="clear" w:color="auto" w:fill="auto"/>
          </w:tcPr>
          <w:p w14:paraId="10B46951" w14:textId="77777777" w:rsidR="00A7461E" w:rsidRPr="00A62F34" w:rsidRDefault="00A7461E" w:rsidP="00A7461E">
            <w:pPr>
              <w:ind w:left="256" w:right="-163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EF3D22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31BB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270" w:type="dxa"/>
            <w:shd w:val="clear" w:color="auto" w:fill="auto"/>
          </w:tcPr>
          <w:p w14:paraId="743912E7" w14:textId="77777777" w:rsidR="00A7461E" w:rsidRPr="00A62F34" w:rsidRDefault="00A7461E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4C9716E3" w14:textId="7D3390B1" w:rsidR="00A7461E" w:rsidRPr="00876F89" w:rsidRDefault="00A7461E" w:rsidP="00C961D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EF3D22">
              <w:rPr>
                <w:rFonts w:ascii="Angsana New" w:hAnsi="Angsana New"/>
                <w:sz w:val="30"/>
                <w:szCs w:val="30"/>
              </w:rPr>
              <w:t>(</w:t>
            </w:r>
            <w:r w:rsidR="00984B3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EF3D22">
              <w:rPr>
                <w:rFonts w:ascii="Angsana New" w:hAnsi="Angsana New"/>
                <w:sz w:val="30"/>
                <w:szCs w:val="30"/>
              </w:rPr>
              <w:t>(</w:t>
            </w:r>
            <w:r w:rsidR="00984B3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</w:t>
            </w:r>
            <w:r w:rsidR="00C961D8">
              <w:rPr>
                <w:rFonts w:ascii="Angsana New" w:hAnsi="Angsana New"/>
                <w:sz w:val="30"/>
                <w:szCs w:val="30"/>
                <w:lang w:val="en-US"/>
              </w:rPr>
              <w:t>ย</w:t>
            </w:r>
            <w:r w:rsidR="00C961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</w:rPr>
              <w:t>illiquidity factor</w:t>
            </w:r>
          </w:p>
        </w:tc>
      </w:tr>
      <w:tr w:rsidR="000404A7" w:rsidRPr="00744476" w14:paraId="67DAE276" w14:textId="77777777" w:rsidTr="00D106AE">
        <w:tc>
          <w:tcPr>
            <w:tcW w:w="2970" w:type="dxa"/>
            <w:shd w:val="clear" w:color="auto" w:fill="auto"/>
          </w:tcPr>
          <w:p w14:paraId="56739DA8" w14:textId="2417315A" w:rsidR="000404A7" w:rsidRPr="00EF3D22" w:rsidRDefault="000404A7" w:rsidP="00A7461E">
            <w:pPr>
              <w:ind w:left="256" w:right="-163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A3575F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2C741245" w14:textId="77777777" w:rsidR="000404A7" w:rsidRPr="00A62F34" w:rsidRDefault="000404A7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7BEDAB8B" w14:textId="4A31476C" w:rsidR="000404A7" w:rsidRPr="00EF3D22" w:rsidRDefault="000404A7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575F">
              <w:rPr>
                <w:rFonts w:ascii="Angsana New" w:hAnsi="Angsana New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A7461E" w:rsidRPr="00744476" w14:paraId="65959897" w14:textId="77777777" w:rsidTr="00D106AE">
        <w:tc>
          <w:tcPr>
            <w:tcW w:w="2970" w:type="dxa"/>
            <w:shd w:val="clear" w:color="auto" w:fill="auto"/>
          </w:tcPr>
          <w:p w14:paraId="0802AD3C" w14:textId="77777777" w:rsidR="00A7461E" w:rsidRPr="00E50529" w:rsidRDefault="00A7461E" w:rsidP="00A7461E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69BC9775" w14:textId="77777777" w:rsidR="00A7461E" w:rsidRPr="006C66AD" w:rsidRDefault="00A7461E" w:rsidP="00A746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shd w:val="clear" w:color="auto" w:fill="auto"/>
          </w:tcPr>
          <w:p w14:paraId="030B5A58" w14:textId="77777777" w:rsidR="00A7461E" w:rsidRPr="00E50529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 w:rsidR="00C22E9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370BC2A8" w14:textId="4CB5DE14" w:rsidR="00A52635" w:rsidRDefault="00A52635" w:rsidP="004E2430">
      <w:pPr>
        <w:pStyle w:val="Bo-Blankline"/>
      </w:pPr>
    </w:p>
    <w:p w14:paraId="78157643" w14:textId="77777777" w:rsidR="00A52635" w:rsidRDefault="00A52635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19547150" w14:textId="4FEFC1DE" w:rsidR="0047124B" w:rsidRDefault="00734223" w:rsidP="00EA770F">
      <w:pPr>
        <w:pStyle w:val="Caption"/>
        <w:ind w:hanging="900"/>
      </w:pPr>
      <w:r w:rsidRPr="00606A70">
        <w:rPr>
          <w:cs/>
        </w:rPr>
        <w:lastRenderedPageBreak/>
        <w:t>ภาระผูกพัน</w:t>
      </w:r>
      <w:r w:rsidRPr="00606A70">
        <w:rPr>
          <w:rFonts w:hint="cs"/>
          <w:cs/>
        </w:rPr>
        <w:t>กับ</w:t>
      </w:r>
      <w:r>
        <w:rPr>
          <w:rFonts w:hint="cs"/>
          <w:cs/>
        </w:rPr>
        <w:t>กิจการที่ไม่เกี่ยวข้องกัน</w:t>
      </w:r>
    </w:p>
    <w:p w14:paraId="269D042D" w14:textId="70B5F182" w:rsidR="00140286" w:rsidRDefault="00140286" w:rsidP="00140286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="00140286" w:rsidRPr="00744476" w14:paraId="6766A015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9A84DA2" w14:textId="77777777" w:rsidR="00140286" w:rsidRDefault="00140286" w:rsidP="00BE269E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78B73017" w14:textId="599C2E41" w:rsidR="00140286" w:rsidRPr="00744476" w:rsidRDefault="00140286" w:rsidP="00BE269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750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750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750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26BCE64E" w14:textId="77777777" w:rsidR="00140286" w:rsidRPr="00460798" w:rsidRDefault="00140286" w:rsidP="00BE269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7DC133B" w14:textId="77777777" w:rsidR="00140286" w:rsidRPr="001F7F9F" w:rsidRDefault="00140286" w:rsidP="00BE269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DA908F" w14:textId="77777777" w:rsidR="00140286" w:rsidRPr="001F7F9F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BE8746C" w14:textId="77777777" w:rsidR="00140286" w:rsidRPr="00C74564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FC72F1A" w14:textId="77777777" w:rsidR="00140286" w:rsidRPr="001F7F9F" w:rsidRDefault="00140286" w:rsidP="00BE269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0286" w:rsidRPr="00744476" w14:paraId="4BE9772C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71822D6" w14:textId="77777777" w:rsidR="00140286" w:rsidRPr="00744476" w:rsidRDefault="00140286" w:rsidP="00BE269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3FD6A73" w14:textId="77777777" w:rsidR="00140286" w:rsidRPr="00744476" w:rsidRDefault="00140286" w:rsidP="00BE269E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286" w:rsidRPr="0033434F" w14:paraId="66622FCA" w14:textId="77777777" w:rsidTr="002D1E00">
        <w:tc>
          <w:tcPr>
            <w:tcW w:w="5490" w:type="dxa"/>
            <w:shd w:val="clear" w:color="auto" w:fill="auto"/>
          </w:tcPr>
          <w:p w14:paraId="568DB211" w14:textId="77777777" w:rsidR="00140286" w:rsidRPr="005A64AC" w:rsidRDefault="00140286" w:rsidP="00BE269E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shd w:val="clear" w:color="auto" w:fill="auto"/>
          </w:tcPr>
          <w:p w14:paraId="14F52346" w14:textId="77777777" w:rsidR="00140286" w:rsidRPr="002B54B1" w:rsidRDefault="00140286" w:rsidP="00BE269E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56F9E4" w14:textId="77777777" w:rsidR="00140286" w:rsidRPr="002B54B1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2BD61EA" w14:textId="77777777" w:rsidR="00140286" w:rsidRPr="002B54B1" w:rsidRDefault="00140286" w:rsidP="00BE269E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0286" w:rsidRPr="005A0632" w14:paraId="6AF4C059" w14:textId="77777777" w:rsidTr="002D1E00">
        <w:tc>
          <w:tcPr>
            <w:tcW w:w="5490" w:type="dxa"/>
            <w:shd w:val="clear" w:color="auto" w:fill="auto"/>
          </w:tcPr>
          <w:p w14:paraId="5FD033DE" w14:textId="77777777" w:rsidR="00140286" w:rsidRPr="005A64AC" w:rsidRDefault="00140286" w:rsidP="00BE269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5162C388" w14:textId="42342B32" w:rsidR="00140286" w:rsidRPr="002B54B1" w:rsidRDefault="00A62721" w:rsidP="00BE269E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6,094,460</w:t>
            </w:r>
          </w:p>
        </w:tc>
        <w:tc>
          <w:tcPr>
            <w:tcW w:w="270" w:type="dxa"/>
            <w:shd w:val="clear" w:color="auto" w:fill="auto"/>
          </w:tcPr>
          <w:p w14:paraId="54F42A39" w14:textId="77777777" w:rsidR="00140286" w:rsidRPr="002B54B1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604A32D" w14:textId="0DD63674" w:rsidR="00140286" w:rsidRPr="002D1E00" w:rsidRDefault="00A62721" w:rsidP="00A62721">
            <w:pPr>
              <w:spacing w:line="240" w:lineRule="auto"/>
              <w:ind w:left="-1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1,111,957</w:t>
            </w:r>
          </w:p>
        </w:tc>
      </w:tr>
      <w:tr w:rsidR="00140286" w:rsidRPr="00AE0BB7" w14:paraId="2DAF44F8" w14:textId="77777777" w:rsidTr="002D1E00">
        <w:tc>
          <w:tcPr>
            <w:tcW w:w="5490" w:type="dxa"/>
            <w:shd w:val="clear" w:color="auto" w:fill="auto"/>
          </w:tcPr>
          <w:p w14:paraId="4A840FB7" w14:textId="77777777" w:rsidR="00140286" w:rsidRPr="00AE0BB7" w:rsidRDefault="00140286" w:rsidP="00BE269E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75BC336" w14:textId="77777777" w:rsidR="00140286" w:rsidRPr="002B54B1" w:rsidRDefault="00140286" w:rsidP="00BE269E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5CBF64" w14:textId="77777777" w:rsidR="00140286" w:rsidRPr="002B54B1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4F2731D3" w14:textId="77777777" w:rsidR="00140286" w:rsidRPr="002B54B1" w:rsidRDefault="00140286" w:rsidP="00BE269E">
            <w:pPr>
              <w:spacing w:line="240" w:lineRule="auto"/>
              <w:ind w:left="79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40286" w:rsidRPr="0033434F" w14:paraId="1E7FFE4F" w14:textId="77777777" w:rsidTr="002D1E00">
        <w:tc>
          <w:tcPr>
            <w:tcW w:w="5490" w:type="dxa"/>
            <w:shd w:val="clear" w:color="auto" w:fill="auto"/>
          </w:tcPr>
          <w:p w14:paraId="37F5A55A" w14:textId="77777777" w:rsidR="00140286" w:rsidRPr="005A64AC" w:rsidRDefault="00140286" w:rsidP="00BE269E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710" w:type="dxa"/>
            <w:shd w:val="clear" w:color="auto" w:fill="auto"/>
          </w:tcPr>
          <w:p w14:paraId="65D53D91" w14:textId="77777777" w:rsidR="00140286" w:rsidRPr="002B54B1" w:rsidRDefault="00140286" w:rsidP="00BE269E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A7D5A4" w14:textId="77777777" w:rsidR="00140286" w:rsidRPr="002B54B1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1BBD8FC" w14:textId="77777777" w:rsidR="00140286" w:rsidRPr="002B54B1" w:rsidRDefault="00140286" w:rsidP="00BE269E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0286" w:rsidRPr="00B00DEA" w14:paraId="2F6A24B9" w14:textId="77777777" w:rsidTr="002D1E00">
        <w:tc>
          <w:tcPr>
            <w:tcW w:w="5490" w:type="dxa"/>
            <w:shd w:val="clear" w:color="auto" w:fill="auto"/>
          </w:tcPr>
          <w:p w14:paraId="2F4BF079" w14:textId="75B70DC9" w:rsidR="00140286" w:rsidRPr="00A91138" w:rsidRDefault="00140286" w:rsidP="00140286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E020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AE020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551F49" w14:textId="05CD75B3" w:rsidR="00140286" w:rsidRPr="002B54B1" w:rsidRDefault="00A62721" w:rsidP="00140286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3,485</w:t>
            </w:r>
          </w:p>
        </w:tc>
        <w:tc>
          <w:tcPr>
            <w:tcW w:w="270" w:type="dxa"/>
            <w:shd w:val="clear" w:color="auto" w:fill="auto"/>
          </w:tcPr>
          <w:p w14:paraId="4F9DF861" w14:textId="77777777" w:rsidR="00140286" w:rsidRPr="002B54B1" w:rsidRDefault="00140286" w:rsidP="001402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A4E784D" w14:textId="24CA6E5E" w:rsidR="00140286" w:rsidRPr="002B54B1" w:rsidRDefault="00A62721" w:rsidP="00354C9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40286" w:rsidRPr="0033434F" w14:paraId="7F853EB8" w14:textId="77777777" w:rsidTr="002D1E00">
        <w:tc>
          <w:tcPr>
            <w:tcW w:w="5490" w:type="dxa"/>
            <w:shd w:val="clear" w:color="auto" w:fill="auto"/>
          </w:tcPr>
          <w:p w14:paraId="160FA5B3" w14:textId="250AB01D" w:rsidR="00140286" w:rsidRPr="005A64AC" w:rsidRDefault="00140286" w:rsidP="00140286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548B5B" w14:textId="2F3E9651" w:rsidR="00140286" w:rsidRPr="002B54B1" w:rsidRDefault="00A62721" w:rsidP="00140286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778,618</w:t>
            </w:r>
          </w:p>
        </w:tc>
        <w:tc>
          <w:tcPr>
            <w:tcW w:w="270" w:type="dxa"/>
            <w:shd w:val="clear" w:color="auto" w:fill="auto"/>
          </w:tcPr>
          <w:p w14:paraId="53731F43" w14:textId="77777777" w:rsidR="00140286" w:rsidRPr="002B54B1" w:rsidRDefault="00140286" w:rsidP="001402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2833B44" w14:textId="11FD80E2" w:rsidR="00140286" w:rsidRPr="002B54B1" w:rsidRDefault="00A62721" w:rsidP="00140286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401,807</w:t>
            </w:r>
          </w:p>
        </w:tc>
      </w:tr>
      <w:tr w:rsidR="00140286" w:rsidRPr="0033434F" w14:paraId="1EFBF9D9" w14:textId="77777777" w:rsidTr="002D1E00">
        <w:tc>
          <w:tcPr>
            <w:tcW w:w="5490" w:type="dxa"/>
            <w:shd w:val="clear" w:color="auto" w:fill="auto"/>
          </w:tcPr>
          <w:p w14:paraId="492B3607" w14:textId="26130D06" w:rsidR="00140286" w:rsidRPr="005A64AC" w:rsidRDefault="00140286" w:rsidP="00140286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สั่งซื้อวัตถุดิบ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C48D60" w14:textId="52C5EBBC" w:rsidR="00140286" w:rsidRDefault="00A62721" w:rsidP="00140286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315,321</w:t>
            </w:r>
          </w:p>
        </w:tc>
        <w:tc>
          <w:tcPr>
            <w:tcW w:w="270" w:type="dxa"/>
            <w:shd w:val="clear" w:color="auto" w:fill="auto"/>
          </w:tcPr>
          <w:p w14:paraId="247065C2" w14:textId="77777777" w:rsidR="00140286" w:rsidRPr="002B54B1" w:rsidRDefault="00140286" w:rsidP="001402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FC7AB4" w14:textId="7976775B" w:rsidR="00140286" w:rsidRDefault="00A62721" w:rsidP="00140286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315,321</w:t>
            </w:r>
          </w:p>
        </w:tc>
      </w:tr>
      <w:tr w:rsidR="00140286" w:rsidRPr="0033434F" w14:paraId="7D6B7B69" w14:textId="77777777" w:rsidTr="002D1E00">
        <w:tc>
          <w:tcPr>
            <w:tcW w:w="5490" w:type="dxa"/>
            <w:shd w:val="clear" w:color="auto" w:fill="auto"/>
          </w:tcPr>
          <w:p w14:paraId="0D47371C" w14:textId="43E75368" w:rsidR="00140286" w:rsidRPr="005A64AC" w:rsidRDefault="00140286" w:rsidP="00140286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หนังสือ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ค้ำประกัน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9F7E1" w14:textId="02095138" w:rsidR="00140286" w:rsidRDefault="00A62721" w:rsidP="00140286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315,906</w:t>
            </w:r>
          </w:p>
        </w:tc>
        <w:tc>
          <w:tcPr>
            <w:tcW w:w="270" w:type="dxa"/>
            <w:shd w:val="clear" w:color="auto" w:fill="auto"/>
          </w:tcPr>
          <w:p w14:paraId="7F4729E2" w14:textId="77777777" w:rsidR="00140286" w:rsidRPr="002B54B1" w:rsidRDefault="00140286" w:rsidP="001402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EB751" w14:textId="7AE4D33A" w:rsidR="00140286" w:rsidRDefault="00A62721" w:rsidP="00140286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185,556</w:t>
            </w:r>
          </w:p>
        </w:tc>
      </w:tr>
      <w:tr w:rsidR="00140286" w:rsidRPr="005A0632" w14:paraId="4B9A9362" w14:textId="77777777" w:rsidTr="002D1E00">
        <w:trPr>
          <w:trHeight w:val="451"/>
        </w:trPr>
        <w:tc>
          <w:tcPr>
            <w:tcW w:w="5490" w:type="dxa"/>
            <w:shd w:val="clear" w:color="auto" w:fill="auto"/>
            <w:vAlign w:val="bottom"/>
          </w:tcPr>
          <w:p w14:paraId="35C420B1" w14:textId="77777777" w:rsidR="00140286" w:rsidRPr="005A64AC" w:rsidRDefault="00140286" w:rsidP="0014028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6FCD8" w14:textId="6679008E" w:rsidR="00140286" w:rsidRPr="002B54B1" w:rsidRDefault="00A62721" w:rsidP="00140286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1,413,330</w:t>
            </w:r>
          </w:p>
        </w:tc>
        <w:tc>
          <w:tcPr>
            <w:tcW w:w="270" w:type="dxa"/>
            <w:shd w:val="clear" w:color="auto" w:fill="auto"/>
          </w:tcPr>
          <w:p w14:paraId="32BEBC71" w14:textId="77777777" w:rsidR="00140286" w:rsidRPr="002B54B1" w:rsidRDefault="00140286" w:rsidP="001402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009F3" w14:textId="6D106670" w:rsidR="00140286" w:rsidRPr="002B54B1" w:rsidRDefault="00A62721" w:rsidP="00140286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902,684</w:t>
            </w:r>
          </w:p>
        </w:tc>
      </w:tr>
    </w:tbl>
    <w:p w14:paraId="578BD3F1" w14:textId="77777777" w:rsidR="00F5741D" w:rsidRPr="00F5741D" w:rsidRDefault="00F5741D" w:rsidP="00FA1809">
      <w:pPr>
        <w:pStyle w:val="Bo-Blankline"/>
        <w:rPr>
          <w:lang w:val="en-US"/>
        </w:rPr>
      </w:pPr>
    </w:p>
    <w:p w14:paraId="60F313BF" w14:textId="77777777" w:rsidR="00BE648B" w:rsidRDefault="00BE648B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27024461" w14:textId="77777777" w:rsidR="00FF2DB6" w:rsidRPr="005A6990" w:rsidRDefault="00FF2DB6" w:rsidP="00FC4024">
      <w:pPr>
        <w:pStyle w:val="Caption"/>
        <w:ind w:hanging="900"/>
      </w:pPr>
      <w:r w:rsidRPr="005A6990">
        <w:rPr>
          <w:cs/>
        </w:rPr>
        <w:lastRenderedPageBreak/>
        <w:t>หนี้สินที่อาจเกิดขึ้น</w:t>
      </w:r>
    </w:p>
    <w:p w14:paraId="422D4928" w14:textId="77777777" w:rsidR="00C74B49" w:rsidRPr="005A6990" w:rsidRDefault="00C74B49" w:rsidP="00C74B49">
      <w:pPr>
        <w:pStyle w:val="Bo-Blankline"/>
      </w:pPr>
    </w:p>
    <w:p w14:paraId="5E5C488A" w14:textId="49E2BAD6" w:rsidR="00C74B49" w:rsidRPr="005A6990" w:rsidRDefault="00C74B49" w:rsidP="00C74B49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7505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7505D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7505D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1557BB24" w14:textId="77777777" w:rsidR="00C74B49" w:rsidRPr="005A6990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61B301DC" w14:textId="43657C64" w:rsidR="00C74B49" w:rsidRPr="003B6ACF" w:rsidRDefault="00C74B49" w:rsidP="005A6990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คดีสืบเนื่องจากวันที่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ยื่นคำฟ้องต่อศาลปกครองกลาง (ศาล) คดีหมายเลขดำที่ ส.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โดยผู้ฟ้องคดีอ้างว่าเป็นผู้รับมอบอำนาจจากกรมศิลปากรให้เป็นผู้ดูแลถ้ำโพธิสัตว์ 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ทั้ง</w:t>
      </w:r>
      <w:r w:rsidRPr="003B6AC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ๆ ที่ไม่มีใบมอบอำนาจ กล่าวหาว่า บริษัททำเหมืองทำให้ภาพแกะสลักในถ้ำโพธิสัตว์เสียหาย ต่อมา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ศาลมีคำสั่งเรียกให้บริษัทเข้ามาเป็นคู่ความในคดี (ผู้ร้องสอด) ในคดีที่ผู้ฟ้องคดีฟ้อง</w:t>
      </w:r>
      <w:r w:rsidRPr="003B6ACF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รัฐมนตรีว่าการกระทรวงอุตสาหกรรม ที่ </w:t>
      </w:r>
      <w:r w:rsidRPr="003B6ACF">
        <w:rPr>
          <w:rFonts w:asciiTheme="majorBidi" w:hAnsiTheme="majorBidi" w:cstheme="majorBidi"/>
          <w:spacing w:val="14"/>
          <w:sz w:val="30"/>
          <w:szCs w:val="30"/>
          <w:lang w:val="en-US"/>
        </w:rPr>
        <w:t>1</w:t>
      </w:r>
      <w:r w:rsidRPr="003B6ACF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Pr="003B6ACF">
        <w:rPr>
          <w:rFonts w:asciiTheme="majorBidi" w:hAnsiTheme="majorBidi" w:cstheme="majorBidi"/>
          <w:spacing w:val="14"/>
          <w:sz w:val="30"/>
          <w:szCs w:val="30"/>
          <w:lang w:val="en-US"/>
        </w:rPr>
        <w:t>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กรมทรัพยากรธรณี 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ให้แก่บริษัทขัดต่อระเบียบกระทรวงมหาดไทย ว่าด้วยหลักเกณฑ์และวิธีการเกี่ยวกับการอนุญาตตาม มาตรา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แห่งประมวลกฎหมายที่ดิน พ.ศ.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2497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ขอให้เพิกถอนประทานบัตรที่ผู้ถูกฟ้องคดีออกให้แก่บริษัท อุตสาหกรรมปิโตรเคมีกัล จำกัด และต่อมาโอนสิทธิในประทานบัตรให้แก่บริษัทและยื่นคำร้องขอคุ้มครองชั่วคราวก่อนมีคำพิพากษา ขอศาลมีคำสั่งให้บริษัทหยุดการระเบิดหินทำเหมืองในเขตประทานบัตรจนกว่าศาลมีคำพิพากษา</w:t>
      </w:r>
    </w:p>
    <w:p w14:paraId="2B5B2E17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6403E1AC" w14:textId="522FD5A6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3B6ACF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Pr="003B6ACF">
        <w:rPr>
          <w:rFonts w:asciiTheme="majorBidi" w:hAnsiTheme="majorBidi" w:cstheme="majorBidi"/>
          <w:spacing w:val="8"/>
          <w:sz w:val="30"/>
          <w:szCs w:val="30"/>
          <w:lang w:val="en-US"/>
        </w:rPr>
        <w:t>2507</w:t>
      </w:r>
      <w:r w:rsidRPr="003B6ACF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B6ACF">
        <w:rPr>
          <w:rFonts w:asciiTheme="majorBidi" w:hAnsiTheme="majorBidi" w:cstheme="majorBidi"/>
          <w:spacing w:val="8"/>
          <w:sz w:val="30"/>
          <w:szCs w:val="30"/>
          <w:lang w:val="en-US"/>
        </w:rPr>
        <w:t>2508</w:t>
      </w:r>
      <w:r w:rsidRPr="003B6ACF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B6ACF">
        <w:rPr>
          <w:rFonts w:asciiTheme="majorBidi" w:hAnsiTheme="majorBidi" w:cstheme="majorBidi"/>
          <w:spacing w:val="8"/>
          <w:sz w:val="30"/>
          <w:szCs w:val="30"/>
          <w:lang w:val="en-US"/>
        </w:rPr>
        <w:t>2534</w:t>
      </w:r>
      <w:r w:rsidRPr="003B6ACF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B6ACF">
        <w:rPr>
          <w:rFonts w:asciiTheme="majorBidi" w:hAnsiTheme="majorBidi" w:cstheme="majorBidi"/>
          <w:spacing w:val="8"/>
          <w:sz w:val="30"/>
          <w:szCs w:val="30"/>
          <w:lang w:val="en-US"/>
        </w:rPr>
        <w:t>2535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พ.ศ.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พ.ศ.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9F2C09" w:rsidRPr="003B6ACF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9F2C09" w:rsidRPr="003B6ACF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400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ต่อมาศาลมีคำสั่งลงวันที่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9F2C09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ให้บริษัทปฏิบัติตามคำสั่งของผู้ถูกฟ้องคดีที่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03F581F8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7C87AB95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ทุกราย ผู้ถูกฟ้องคดีที่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แห่งพระราชบัญญัติแร่ พ.ศ.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และเงื่อนไขแนบท้ายประทานบัตร ผู้ถูกฟ้องคดีที่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มีหนังสือถึงศาลลงวันที่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ปัจจุบันผู้ถูกฟ้องคดีที่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151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Pr="003B6ACF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Pr="003B6ACF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เมษายน </w:t>
      </w:r>
      <w:r w:rsidRPr="003B6ACF">
        <w:rPr>
          <w:rFonts w:asciiTheme="majorBidi" w:hAnsiTheme="majorBidi" w:cstheme="majorBidi"/>
          <w:spacing w:val="4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2504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3B6ACF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Pr="003B6ACF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3B6ACF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Pr="003B6ACF">
        <w:rPr>
          <w:rFonts w:asciiTheme="majorBidi" w:hAnsiTheme="majorBidi" w:cstheme="majorBidi"/>
          <w:spacing w:val="-2"/>
          <w:sz w:val="30"/>
          <w:szCs w:val="30"/>
          <w:lang w:val="en-US"/>
        </w:rPr>
        <w:t>2508</w:t>
      </w:r>
      <w:r w:rsidRPr="003B6ACF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ไม่ปรากฏร่องรอยของความเสียหายเพิ่มเติมไม่ว่าจะเป็นภาพสลักนูนต่ำสมัยทวารวดี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ภาพสลักอยู่ในสภาพปกติไม่หลุดล่อน และสภาพพื้นที่อื่น ๆ ภายในถ้ำ ไม่พบร่องรอยความเสียหายจากการทำเหมืองแร่อุตสาหกรรมของบริษัท</w:t>
      </w:r>
    </w:p>
    <w:p w14:paraId="7BCE5E93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370F1986" w14:textId="0DE3473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คดีสิ้นสุดกระบวนการแสวงหาข้อเท็จจริงแล้ว ศาลกำหนดวันนัดพิจารณาครั้งแรกในวันที่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9F2C09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47DB8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F2C09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Pr="003B6ACF">
        <w:rPr>
          <w:rFonts w:asciiTheme="majorBidi" w:hAnsiTheme="majorBidi" w:cstheme="majorBidi"/>
          <w:spacing w:val="4"/>
          <w:sz w:val="30"/>
          <w:szCs w:val="30"/>
          <w:lang w:val="en-US"/>
        </w:rPr>
        <w:t>11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สิงหาคม </w:t>
      </w:r>
      <w:r w:rsidR="00F47DB8" w:rsidRPr="003B6ACF">
        <w:rPr>
          <w:rFonts w:asciiTheme="majorBidi" w:hAnsiTheme="majorBidi" w:cstheme="majorBidi"/>
          <w:spacing w:val="4"/>
          <w:sz w:val="30"/>
          <w:szCs w:val="30"/>
          <w:lang w:val="en-US"/>
        </w:rPr>
        <w:t>256</w:t>
      </w:r>
      <w:r w:rsidR="009F2C09" w:rsidRPr="003B6ACF">
        <w:rPr>
          <w:rFonts w:asciiTheme="majorBidi" w:hAnsiTheme="majorBidi" w:cstheme="majorBidi"/>
          <w:spacing w:val="4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9F2C09" w:rsidRPr="003B6ACF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9F2C09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 w:rsidR="009F2C09" w:rsidRPr="003B6ACF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595307B7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615BCFBF" w14:textId="71FE3EF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พ.ศ.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และต่อมามีการโอนประทานบัตรให้แก่บริษัทโดยถูกต้องและชอบด้วยกฎหมาย การทำเหมืองแร่ของบริษัทโดยระเบิดหินตามประทานบัตร ใช้วัตถุระเบิดต่อจังหวะถ่วงไม่เกิน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9F2C09" w:rsidRPr="003B6ACF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3B6ACF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และพิพากษายกฟ้องโดยให้คำสั่งเกี่ยวกับวิธีการชั่วคราวก่อนมีการพิพากษาลงวันที่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9F2C09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1A3DAB2E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ADCC08D" w14:textId="18BEC1A1" w:rsidR="00C74B49" w:rsidRPr="003B6ACF" w:rsidRDefault="00C74B49" w:rsidP="005A6990">
      <w:pPr>
        <w:pStyle w:val="Bo-Blankline"/>
        <w:ind w:left="900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ผู้ฟ้องคดียื่นอุทธรณ์ต่อศาลปกครองสูงสุดเมื่อวันที่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F47DB8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F2C09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9F2C09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จึงสิ้นผลบังคับ ศาลปกครองสูงสุดอนุญาตให้ยื่นคำแก้อุทธรณ์ได้ภายในวันที่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F2C09"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แต่ผู้ร้องสอดได้ยื่นคำแก้อุทธรณ์ต่อศาลปกครองสูงสุดในวันที่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172199"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ขณะนี้อยู่ระหว่างการพิจารณาของศาลปกครองสูงสุด</w:t>
      </w:r>
    </w:p>
    <w:p w14:paraId="11D3CDF2" w14:textId="77777777" w:rsidR="00C74B49" w:rsidRPr="003B6ACF" w:rsidRDefault="00C74B49" w:rsidP="005A6990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059085E6" w14:textId="77777777" w:rsidR="00C74B49" w:rsidRPr="003B6ACF" w:rsidRDefault="00C74B49" w:rsidP="005A6990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คดีสืบเนื่องจากการที่บริษัทได้รับใบอนุญาตขุดบ่อน้ำจากองค์การบริหารส่วนตำบลมิตรภาพ และขุดบ่อน้ำในที่ดินของบริษัทเพื่อใช้รักษาสิ่งแวดล้อม ป้องกันไฟไหม้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.2/2561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) เมื่อวันที่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(โจทก์) ยื่นฟ้องบริษัท(จำเลย) ต่อศาลแพ่ง ข้อหาละเมิดเกี่ยวกับเรื่องการทำเหมืองแร่ ทุนทรัพย์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71,566,889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กล่าวหาว่าบริษัทลักลอบทำเหมืองแร่หินดินดานในพื้นที่ซึ่งยังไม่ได้รับประทานบัตรรวม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พื้นที่ ขอให้ศาลมีคำพิพากษาบังคับให้บริษัทนำแร่จำนวน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</w:t>
      </w:r>
    </w:p>
    <w:p w14:paraId="146D78E3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6C35602" w14:textId="69D5487A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บริษัทยื่นคำให้การว่า โจทก์ไม่มีอำนาจฟ้องตามพระราชบัญญัติส่งเสริมและรักษาคุณภาพสิ่งแวดล้อม พ.ศ.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โจทก์กล่าวหาว่าบริษัทลักลอบทำเหมือง ซึ่งไม่เป็นความจริง บริษัทมิได้กระทำความผิดอาญาและมิได้กระทำละเมิดต่อโจทก์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เพราะบริษัทไม่ได้ทำผิดจึงไม่ต้องรับผิด คดีเสร็จการพิจารณา และศาลนัดฟังคำพิพากษาวันที่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F47DB8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326D0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</w:p>
    <w:p w14:paraId="4EC777BF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5549BF3D" w14:textId="604A3C2B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F47DB8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326D0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บริษัทนำแร่หินดินดานจำนวน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ไปถมคืนพื้นที่เดิมที่บริษัทเอาแร่ไปโดยไม่ชอบ พร้อมฟื้นฟูสภาพพื้นที่ที่เอาแร่ไปให้คืนสภาพเดิม หากไม่ดำเนินการให้ชดใช้ราคาแร่และเงินค่าภาคหลวงเป็นเงิน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นับแต่วันทำละเมิด (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ถึงวันฟ้องเป็นเวลา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359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คิดเป็นดอกเบี้ย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4,916,600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รวมเป็นต้นเงินและดอกเบี้ย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71,566,289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โดยกำหนดค่าทนายความ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80,000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093A73BC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2276AE58" w14:textId="7F92051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เมื่อวันที่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F47DB8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326D0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32ACAC5C" w14:textId="255D02A4" w:rsidR="004E4AC3" w:rsidRPr="003B6ACF" w:rsidRDefault="004E4AC3" w:rsidP="004E4AC3">
      <w:pPr>
        <w:pStyle w:val="Bo-Blankline"/>
        <w:rPr>
          <w:rFonts w:asciiTheme="majorBidi" w:hAnsiTheme="majorBidi" w:cstheme="majorBidi"/>
          <w:lang w:val="en-US"/>
        </w:rPr>
      </w:pPr>
    </w:p>
    <w:p w14:paraId="5E2281AC" w14:textId="2A9030A4" w:rsidR="004E4AC3" w:rsidRPr="003B6ACF" w:rsidRDefault="004E4AC3" w:rsidP="004E4AC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 ตุลาคม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326D0"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552F89" w:rsidRPr="003B6ACF">
        <w:rPr>
          <w:rFonts w:asciiTheme="majorBidi" w:hAnsiTheme="majorBidi" w:hint="cs"/>
          <w:sz w:val="30"/>
          <w:szCs w:val="30"/>
          <w:cs/>
          <w:lang w:val="en-US"/>
        </w:rPr>
        <w:t>ศาลแพ่งอ่านคำพิพากษาศาลอุทธรณ์</w:t>
      </w:r>
      <w:r w:rsidR="00C4124F" w:rsidRPr="003B6ACF">
        <w:rPr>
          <w:rFonts w:asciiTheme="majorBidi" w:hAnsiTheme="majorBidi" w:hint="cs"/>
          <w:sz w:val="30"/>
          <w:szCs w:val="30"/>
          <w:cs/>
          <w:lang w:val="en-US"/>
        </w:rPr>
        <w:t xml:space="preserve"> ศาลอุทธรณ์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พิพากษาแก้ การคิดดอกเบี้ยตามคำพิพากษาศาลชั้นต้นตั้งแต่วันที่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 เมษายน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326D0"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 ต่อปี ตามที่โจทก์ขอ นอกจากที่แก้ให้เป็นไปตามคำพิพากษาศาลชั้นต้น</w:t>
      </w:r>
    </w:p>
    <w:p w14:paraId="6CD59A9E" w14:textId="77777777" w:rsidR="004E4AC3" w:rsidRPr="003B6ACF" w:rsidRDefault="004E4AC3" w:rsidP="004E4AC3">
      <w:pPr>
        <w:pStyle w:val="Bo-Blankline"/>
        <w:rPr>
          <w:rFonts w:asciiTheme="majorBidi" w:hAnsiTheme="majorBidi" w:cstheme="majorBidi"/>
          <w:lang w:val="en-US"/>
        </w:rPr>
      </w:pPr>
    </w:p>
    <w:p w14:paraId="17497266" w14:textId="77777777" w:rsidR="009326D0" w:rsidRPr="003B6ACF" w:rsidRDefault="009326D0" w:rsidP="00FE365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B6ACF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 ในวันที่</w:t>
      </w:r>
      <w:r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18 </w:t>
      </w:r>
      <w:r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คดีอยู่ระหว่างการพิจารณาของศาลฎีกา</w:t>
      </w:r>
    </w:p>
    <w:p w14:paraId="3E0B1E8A" w14:textId="22D56E1A" w:rsidR="004E4AC3" w:rsidRPr="003B6ACF" w:rsidRDefault="004E4AC3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3B6ACF">
        <w:rPr>
          <w:rFonts w:asciiTheme="majorBidi" w:hAnsiTheme="majorBidi" w:cstheme="majorBidi"/>
          <w:lang w:val="en-US"/>
        </w:rPr>
        <w:br w:type="page"/>
      </w:r>
    </w:p>
    <w:p w14:paraId="4B9F734B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ไม่สั่งฟ้องและต่อมาอัยการมีคำสั่งถึงที่สุดไม่ฟ้องคดีอาญากับบริษัทคดีส่วนอาญาถึงที่สุดแล้ว</w:t>
      </w:r>
    </w:p>
    <w:p w14:paraId="3F16D1F2" w14:textId="2BA09961" w:rsidR="00C74B49" w:rsidRPr="003B6ACF" w:rsidRDefault="00C74B49" w:rsidP="004E4AC3">
      <w:pPr>
        <w:pStyle w:val="Bo-Blankline"/>
        <w:rPr>
          <w:rFonts w:asciiTheme="majorBidi" w:hAnsiTheme="majorBidi" w:cstheme="majorBidi"/>
          <w:lang w:val="en-US"/>
        </w:rPr>
      </w:pPr>
    </w:p>
    <w:p w14:paraId="6981189D" w14:textId="7AA3561C" w:rsidR="00C74B49" w:rsidRPr="003B6ACF" w:rsidRDefault="00C74B49" w:rsidP="005A6990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ฟ้องกระทรวงอุตสาหกรรมที่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กับพวก รวม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ในคดีหมายเลขดำที่ ส.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โดยบริษัทเป็นผู้ถูกฟ้องคดีที่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E36F9" w:rsidRPr="003B6ACF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และยื่นคำร้องขอคุ้มครองชั่วคราวก่อนศาลมีคำพิพากษา ต่อมาศาลมีคำสั่งเรียกให้คณะกรรมการผู้ชำนาญการพิจารณารายงานการวิเคราะห์ผลกระทบสิ่งแวดล้อม (สผ.) เป็นผู้ถูกฟ้องคดีที่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ศาลพิจารณาคำฟ้องแล้วมีคำสั่งลงวันที่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E36F9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ให้รับคำฟ้องไว้พิจารณาบางข้อหาและผู้ถูกฟ้องคดีบางราย (รับฟ้องเฉพาะกระทรวงอุตสาหกรรมที่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บริษัทที่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E36F9" w:rsidRPr="003B6ACF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สผ. 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E36F9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ผู้ฟ้องคดีอ้างตนว่าเป็นผู้รับมอบอำนาจจากกรมศิลปากรมาดูแลถ้ำพระโพธิสัตว์ ทั้ง ๆ ที่ไม่มีใบมอบอำนาจ ขอให้ศาลพิพากษาหรือมีคำสั่งว่า การยื่นคำขอประทานบัตรของบริษัทไม่ชอ</w:t>
      </w:r>
      <w:r w:rsidR="002E36F9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บ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ขัดต่อกฎหมาย </w:t>
      </w:r>
      <w:r w:rsidR="002E36F9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มติของผู้ถูกฟ้องคดีที่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บริษัทปกปิดข้อความจริงจึงมิชอบด้วยกฎหมาย ขอให้เพิกถอนคำร้องขออนุญาตประทานบัตรเหมืองแร่หินปูนที่บริษัทยื่นขออนุญาตไว้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189A27DD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6CF8012E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การขอประทานบัตรทำเหมืองหินปูนของบริษัทเป็นไปโดยชอบด้วยหลักเกณฑ์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3B6AC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ประทานบัตร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การขอประทานบัตรของบริษัทไม่ทำให้ผู้ฟ้องคดีเดือดร้อนและเสียหาย ขอให้ศาลพิพากษายกฟ้อง </w:t>
      </w:r>
    </w:p>
    <w:p w14:paraId="01522EE3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48DD609A" w14:textId="51159B71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บริษัทได้ทำคำให้การเพิ่มเติมยื่นศาลปกครองกลางเมื่อวันที่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E36F9"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คดีอยู่ระหว่างการแสวงหาข้อเท็จจริงของศาล</w:t>
      </w:r>
    </w:p>
    <w:p w14:paraId="6FCFDF3E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14B43707" w14:textId="77777777" w:rsidR="00C74B49" w:rsidRPr="003B6ACF" w:rsidRDefault="00C74B49" w:rsidP="005A6990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8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2558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3B6ACF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สำนักงานอัยการจังหวัดสระบุรี (โจทก์) ยื่นฟ้องบริษัท (จำเลย) เป็นคดีแพ่ง (คดีหมายเลขดำที่ สว. </w:t>
      </w:r>
      <w:r w:rsidRPr="003B6ACF">
        <w:rPr>
          <w:rFonts w:asciiTheme="majorBidi" w:hAnsiTheme="majorBidi" w:cstheme="majorBidi"/>
          <w:spacing w:val="2"/>
          <w:sz w:val="30"/>
          <w:szCs w:val="30"/>
          <w:lang w:val="en-US"/>
        </w:rPr>
        <w:t>4/2559</w:t>
      </w:r>
      <w:r w:rsidRPr="003B6ACF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)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ทุนทรัพย์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066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535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823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โจทก์ฟ้องและต่อมาแก้ไขคำฟ้องเพิ่มเติมทุนทรัพย์เป็น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กล่าวหาว่าบริษัททำเหมืองแร่หินปูนนอกเขตประทานบัตร ขอให้คืนแร่หินปูนจำนวน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60AFB16D" w14:textId="77777777" w:rsidR="00C74B49" w:rsidRPr="003B6ACF" w:rsidRDefault="00C74B49" w:rsidP="005A6990">
      <w:pPr>
        <w:tabs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4F36910B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บริษัทให้การต่อสู้ว่า โจทก์ไม่มีอำนาจฟ้องตามพระราชบัญญัติส่งเสริมและรักษาคุณภาพสิ่งแวดล้อม พ.ศ. </w:t>
      </w:r>
      <w:r w:rsidRPr="003B6ACF">
        <w:rPr>
          <w:rFonts w:asciiTheme="majorBidi" w:hAnsiTheme="majorBidi" w:cstheme="majorBidi"/>
          <w:spacing w:val="-6"/>
          <w:sz w:val="30"/>
          <w:szCs w:val="30"/>
          <w:lang w:val="en-US"/>
        </w:rPr>
        <w:t>2535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คดีนี้เป็นคดีแพ่งเกี่ยวเนื่องกับคดีอาญาเกี่ยวกับการลักลอบทำเหมือง 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และปฏิเสธฟ้องโจทก์ทุกข้อหา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 จำเลยก็หมดสิทธิ์ใช้ได้อีกต่อไป จึงไม่มีความจำเป็นที่จะลักลอบทำเหมือง</w:t>
      </w:r>
    </w:p>
    <w:p w14:paraId="7B6722CB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EAEB0BE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คดีมีการร้องขอให้โอนคดีจากศาลจังหวัดสระบุรีมาให้ศาลแพ่ง แผนกคดีสิ่งแวดล้อม พิจารณาและขอให้รวมการพิจารณาคดีนี้กับคดีอื่นที่เกี่ยวข้องกัน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4EBF518C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CA8509D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ให้บริษัทนำแร่หินปูน 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ไปถมกลับคืนยังพื้นที่เดิมที่ทำเหมืองแร่ไป พร้อมฟื้นฟูสภาพพื้นที่ทำเหมืองที่เอาแร่ไป ให้คืนสภาพดังเดิมหรือให้ชำระเงินเป็นจำนวน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กรกฎาคม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ถึงวันฟ้องเป็นเวลา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350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291,085,376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</w:t>
      </w:r>
    </w:p>
    <w:p w14:paraId="002947F8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4ABA99A9" w14:textId="68177931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บริษัทยื่นอุทธรณ์และคำร้องขอทุเลาการบังคับคดีในชั้นอุทธรณ์เมื่อวันที่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F47DB8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E36F9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679128A9" w14:textId="46D1CFC2" w:rsidR="002E36F9" w:rsidRPr="003B6ACF" w:rsidRDefault="002E36F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46B9248" w14:textId="27906680" w:rsidR="002E36F9" w:rsidRPr="003B6ACF" w:rsidRDefault="002E36F9" w:rsidP="00FE3659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3B6ACF">
        <w:rPr>
          <w:rFonts w:asciiTheme="majorBidi" w:hAnsiTheme="majorBidi" w:hint="cs"/>
          <w:sz w:val="30"/>
          <w:szCs w:val="30"/>
          <w:cs/>
          <w:lang w:val="en-US"/>
        </w:rPr>
        <w:t xml:space="preserve">เมื่อวันที่ </w:t>
      </w:r>
      <w:r w:rsidRPr="003B6ACF">
        <w:rPr>
          <w:rFonts w:asciiTheme="majorBidi" w:hAnsiTheme="majorBidi"/>
          <w:sz w:val="30"/>
          <w:szCs w:val="30"/>
          <w:lang w:val="en-US"/>
        </w:rPr>
        <w:t xml:space="preserve">17 </w:t>
      </w:r>
      <w:r w:rsidRPr="003B6ACF">
        <w:rPr>
          <w:rFonts w:asciiTheme="majorBidi" w:hAnsiTheme="majorBidi" w:hint="cs"/>
          <w:sz w:val="30"/>
          <w:szCs w:val="30"/>
          <w:cs/>
          <w:lang w:val="en-US"/>
        </w:rPr>
        <w:t xml:space="preserve">พฤศจิกายน </w:t>
      </w:r>
      <w:r w:rsidRPr="003B6ACF">
        <w:rPr>
          <w:rFonts w:asciiTheme="majorBidi" w:hAnsiTheme="majorBidi"/>
          <w:sz w:val="30"/>
          <w:szCs w:val="30"/>
          <w:lang w:val="en-US"/>
        </w:rPr>
        <w:t xml:space="preserve">2564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เมษายน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69B8F392" w14:textId="21D806A7" w:rsidR="002E36F9" w:rsidRPr="003B6ACF" w:rsidRDefault="002E36F9" w:rsidP="00FE365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3A5B472" w14:textId="70BCAC66" w:rsidR="00C74B49" w:rsidRDefault="004C796B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4C796B">
        <w:rPr>
          <w:rFonts w:asciiTheme="majorBidi" w:hAnsiTheme="majorBidi"/>
          <w:sz w:val="30"/>
          <w:szCs w:val="30"/>
          <w:cs/>
          <w:lang w:val="en-US"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123993">
        <w:rPr>
          <w:rFonts w:asciiTheme="majorBidi" w:hAnsiTheme="majorBidi"/>
          <w:sz w:val="30"/>
          <w:szCs w:val="30"/>
          <w:lang w:val="en-US"/>
        </w:rPr>
        <w:t>17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 มีนาคม </w:t>
      </w:r>
      <w:r w:rsidR="00123993">
        <w:rPr>
          <w:rFonts w:asciiTheme="majorBidi" w:hAnsiTheme="majorBidi"/>
          <w:sz w:val="30"/>
          <w:szCs w:val="30"/>
          <w:lang w:val="en-US"/>
        </w:rPr>
        <w:t>2565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 คดีอยู่ระหว่างการพิจารณาของศาลฎีกา</w:t>
      </w:r>
    </w:p>
    <w:p w14:paraId="73DC19A5" w14:textId="53956493" w:rsidR="004C796B" w:rsidRDefault="004C796B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p w14:paraId="37086FA7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59B0256B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5EF6E704" w14:textId="1057366C" w:rsidR="00C74B49" w:rsidRPr="003B6ACF" w:rsidRDefault="00C74B49" w:rsidP="00576796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6/2559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กล่าวหาว่า บริษัททำเหมืองแร่หินปูนนอกเขตประทานบัตร ขอให้คืนแร่หินปูนจำนวน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7CCF8BA5" w14:textId="77777777" w:rsidR="002E36F9" w:rsidRPr="003B6ACF" w:rsidRDefault="002E36F9" w:rsidP="002E36F9">
      <w:pPr>
        <w:pStyle w:val="Bo-Blankline"/>
        <w:rPr>
          <w:rFonts w:asciiTheme="majorBidi" w:hAnsiTheme="majorBidi" w:cstheme="majorBidi"/>
          <w:cs/>
          <w:lang w:val="en-US"/>
        </w:rPr>
      </w:pPr>
    </w:p>
    <w:p w14:paraId="41098076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หากแร่ที่มีอยู่จำนวนมากใช้ให้หมดก่อนประทานบัตรหมดอายุจำเลยก็หมดสิทธิ์ใช้ได้อีกต่อไป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2491F9F3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0F2E92E8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มีการขอรวมพิจารณาคดีนี้กับคดีอื่นที่เกี่ยวข้องกัน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08C68788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434A1731" w14:textId="77777777" w:rsidR="00C74B49" w:rsidRPr="003B6ACF" w:rsidRDefault="00C74B49" w:rsidP="003B6AC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2562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ศาลแพ่งมีคำพิพากษา ให้บริษัทนำเอาแร่หินปูนเพื่ออุตสาหกรรมปูนซีเมนต์ 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ไปถมกลับคืนยังพื้นที่ที่บริษัททำเหมืองเอาแร่ไป พร้อมฟื้นฟูพื้นที่ที่ทำเหมืองดังกล่าว ให้กลับคืนดีดังเดิม หรือให้ชำระเงินจำนวน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ของต้นเงินดังกล่าวนับแต่วันพบการลักลอบทำเหมืองแร่ 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13,368,991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เฉพาะค่าธรรมเนียมศาลให้ใช้แทนตามจำนวนทุนทรัพย์ที่โจทก์ชนะคดี โดยกำหนดค่าทนายความจำนวน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100,000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0C6881C7" w14:textId="77777777" w:rsidR="00C74B49" w:rsidRPr="003B6ACF" w:rsidRDefault="00C74B49" w:rsidP="003B6ACF">
      <w:pPr>
        <w:pStyle w:val="Bo-Blankline"/>
        <w:rPr>
          <w:rFonts w:asciiTheme="majorBidi" w:hAnsiTheme="majorBidi" w:cstheme="majorBidi"/>
          <w:lang w:val="en-US"/>
        </w:rPr>
      </w:pPr>
    </w:p>
    <w:p w14:paraId="20477401" w14:textId="05361C18" w:rsidR="00C74B49" w:rsidRPr="003B6ACF" w:rsidRDefault="00C74B49" w:rsidP="003B6AC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 เมื่อวันที่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F47DB8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16C8A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703A137E" w14:textId="10F14FCA" w:rsidR="00C74B49" w:rsidRPr="003B6ACF" w:rsidRDefault="00C74B49" w:rsidP="003B6ACF">
      <w:pPr>
        <w:pStyle w:val="Bo-Blankline"/>
        <w:rPr>
          <w:rFonts w:asciiTheme="majorBidi" w:hAnsiTheme="majorBidi" w:cstheme="majorBidi"/>
          <w:lang w:val="en-US"/>
        </w:rPr>
      </w:pPr>
    </w:p>
    <w:p w14:paraId="2576B620" w14:textId="2F2CDEB5" w:rsidR="00A16C8A" w:rsidRDefault="00A16C8A" w:rsidP="003B6ACF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3B6ACF">
        <w:rPr>
          <w:rFonts w:asciiTheme="majorBidi" w:hAnsiTheme="majorBidi" w:hint="cs"/>
          <w:sz w:val="30"/>
          <w:szCs w:val="30"/>
          <w:cs/>
          <w:lang w:val="en-US"/>
        </w:rPr>
        <w:t xml:space="preserve">เมื่อวันที่ </w:t>
      </w:r>
      <w:r w:rsidRPr="003B6ACF">
        <w:rPr>
          <w:rFonts w:asciiTheme="majorBidi" w:hAnsiTheme="majorBidi"/>
          <w:sz w:val="30"/>
          <w:szCs w:val="30"/>
          <w:lang w:val="en-US"/>
        </w:rPr>
        <w:t xml:space="preserve">17 </w:t>
      </w:r>
      <w:r w:rsidRPr="003B6ACF">
        <w:rPr>
          <w:rFonts w:asciiTheme="majorBidi" w:hAnsiTheme="majorBidi" w:hint="cs"/>
          <w:sz w:val="30"/>
          <w:szCs w:val="30"/>
          <w:cs/>
          <w:lang w:val="en-US"/>
        </w:rPr>
        <w:t xml:space="preserve">พฤศจิกายน </w:t>
      </w:r>
      <w:r w:rsidRPr="003B6ACF">
        <w:rPr>
          <w:rFonts w:asciiTheme="majorBidi" w:hAnsiTheme="majorBidi"/>
          <w:sz w:val="30"/>
          <w:szCs w:val="30"/>
          <w:lang w:val="en-US"/>
        </w:rPr>
        <w:t xml:space="preserve">2564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เมษายน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>ต่อปี หรือปรับเปลี่ยนให้ลดลงหรือเพิ่มขึ้นตามพระราชกฤษฎีกาซึ่งตราขึ้นตามประมวลกฎหมายแพ่งและ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lastRenderedPageBreak/>
        <w:t xml:space="preserve">พาณิชย์ มาตรา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67688FC8" w14:textId="77777777" w:rsidR="004C796B" w:rsidRPr="004C796B" w:rsidRDefault="004C796B" w:rsidP="004C796B">
      <w:pPr>
        <w:pStyle w:val="Bo-Blankline"/>
        <w:rPr>
          <w:rFonts w:asciiTheme="majorBidi" w:hAnsiTheme="majorBidi" w:cstheme="majorBidi"/>
          <w:lang w:val="en-US"/>
        </w:rPr>
      </w:pPr>
    </w:p>
    <w:p w14:paraId="0D72F727" w14:textId="2466CC42" w:rsidR="004C796B" w:rsidRPr="004C796B" w:rsidRDefault="004C796B" w:rsidP="004C796B">
      <w:pPr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C796B">
        <w:rPr>
          <w:rFonts w:asciiTheme="majorBidi" w:hAnsiTheme="majorBidi" w:cstheme="majorBidi"/>
          <w:sz w:val="30"/>
          <w:szCs w:val="30"/>
          <w:cs/>
          <w:lang w:val="en-US"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 ต่อศาล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C796B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4C796B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Pr="004C796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4C796B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4C796B">
        <w:rPr>
          <w:rFonts w:asciiTheme="majorBidi" w:hAnsiTheme="majorBidi" w:cstheme="majorBidi" w:hint="cs"/>
          <w:sz w:val="30"/>
          <w:szCs w:val="30"/>
          <w:cs/>
          <w:lang w:val="en-US"/>
        </w:rPr>
        <w:t>คดีอยู่ระหว่างการพิจารณาของศาลฎีกา</w:t>
      </w:r>
    </w:p>
    <w:p w14:paraId="2A3A9BC6" w14:textId="77777777" w:rsidR="00A16C8A" w:rsidRPr="003B6ACF" w:rsidRDefault="00A16C8A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7F0AAD66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57AB2028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5AFD9358" w14:textId="77777777" w:rsidR="00C74B49" w:rsidRPr="003B6ACF" w:rsidRDefault="00C74B49" w:rsidP="005A6990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ยื่นฟ้องบริษัท(จำเลย) เป็นคดีแพ่ง (คดีหมายเลขดำที่ สว.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5/2559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) เรียก</w:t>
      </w:r>
      <w:r w:rsidRPr="003B6AC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ค่าเสียหายเป็นจำนวน </w:t>
      </w:r>
      <w:r w:rsidRPr="003B6ACF">
        <w:rPr>
          <w:rFonts w:asciiTheme="majorBidi" w:hAnsiTheme="majorBidi" w:cstheme="majorBidi"/>
          <w:spacing w:val="-4"/>
          <w:sz w:val="30"/>
          <w:szCs w:val="30"/>
          <w:lang w:val="en-US"/>
        </w:rPr>
        <w:t>1,671,128,829</w:t>
      </w:r>
      <w:r w:rsidRPr="003B6AC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pacing w:val="-4"/>
          <w:sz w:val="30"/>
          <w:szCs w:val="30"/>
          <w:lang w:val="en-US"/>
        </w:rPr>
        <w:t>14</w:t>
      </w:r>
      <w:r w:rsidRPr="003B6AC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บาท กล่าวหาบริษัททำเหมืองแร่หินปูนในเขตประทานบัตร ผิดเงื่อนไข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(ทำเหมืองแร่ในเขตห้ามทำเหมือง)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ขอให้คืนแร่จำนวน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4D0A77A0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70C89673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 ทุกประเด็น อีกทั้งบริษัทไม่มีเหตุต้องทำเหมืองแร่ในเขตประทานบัตรผิดเงื่อนไข เพราะยังมีแร่ที่ได้รับประทานบัตรเหลืออยู่อีกหลายร้อยล้านตัน หากใช้ไม่หมดก่อนประทานบัตรหมดอายุ บริษัทก็หมดสิทธิ์ใช้ได้อีกต่อไป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5A40AA18" w14:textId="77777777" w:rsidR="00C74B49" w:rsidRPr="003B6ACF" w:rsidRDefault="00C74B49" w:rsidP="005A6990">
      <w:pPr>
        <w:pStyle w:val="Bo-Blankline"/>
        <w:shd w:val="clear" w:color="auto" w:fill="FFFFFF" w:themeFill="background1"/>
        <w:rPr>
          <w:rFonts w:asciiTheme="majorBidi" w:hAnsiTheme="majorBidi" w:cstheme="majorBidi"/>
          <w:lang w:val="en-US"/>
        </w:rPr>
      </w:pPr>
    </w:p>
    <w:p w14:paraId="7DCA3F58" w14:textId="77777777" w:rsidR="00C74B49" w:rsidRPr="003B6ACF" w:rsidRDefault="00C74B49" w:rsidP="005A6990">
      <w:pPr>
        <w:shd w:val="clear" w:color="auto" w:fill="FFFFFF" w:themeFill="background1"/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ให้บริษัทนำเอาแร่หินปูนเพื่ออุตสาหกรรมปูนซีเมนต์จำนวน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 ให้ชำระเงินจำนวน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นับแต่วันที่ทราบผลการรังวัดวันที่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68,180,211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1,671,128,829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นับถัดจากวันฟ้องเป็นต้นไปจนกว่าจะชำระเสร็จแก่โจทก์และให้ชำระค่าฤชาธรรมเนียมแทนโจทก์ โดยค่าธรรมเนียมศาลให้ใช้แทนจำนวนทุนทรัพย์ที่ชนะคดีโดยกำหนดค่าทนาย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52ED10FF" w14:textId="27C58DB9" w:rsidR="004C796B" w:rsidRDefault="004C796B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p w14:paraId="6BB1F48E" w14:textId="6CD95177" w:rsidR="00C74B49" w:rsidRPr="003B6ACF" w:rsidRDefault="00C74B49" w:rsidP="005A6990">
      <w:pPr>
        <w:shd w:val="clear" w:color="auto" w:fill="FFFFFF" w:themeFill="background1"/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บริษัทไม่เห็นพ้องด้วยกับคำพิพากษาของศาลชั้นต้น และ ได้ยื่นอุทธรณ์พร้อมคำร้องขอทุเลาการบังคับคดี เมื่อวันที่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252A0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47DB8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52A0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แต่มีการเลื่อนนัดฟังคำพิพากษาศาลอุทธรณ์เนื่องจากคดีอยู่ระหว่างไกล่เกลี่ยในชั้นอุทธรณ์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ต่อมามีการยกเลิกการไกล่เกลี่ยในชั้นอุทธรณ์</w:t>
      </w:r>
    </w:p>
    <w:p w14:paraId="52A52AEA" w14:textId="256C22E2" w:rsidR="00F252A0" w:rsidRPr="003B6ACF" w:rsidRDefault="00F252A0" w:rsidP="00F252A0">
      <w:pPr>
        <w:pStyle w:val="Bo-Blankline"/>
        <w:rPr>
          <w:rFonts w:asciiTheme="majorBidi" w:hAnsiTheme="majorBidi" w:cstheme="majorBidi"/>
        </w:rPr>
      </w:pPr>
    </w:p>
    <w:p w14:paraId="6B48A060" w14:textId="32FF3A7A" w:rsidR="003B6ACF" w:rsidRPr="003B6ACF" w:rsidRDefault="004C796B" w:rsidP="003B6AC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>
        <w:rPr>
          <w:rFonts w:asciiTheme="majorBidi" w:hAnsiTheme="majorBidi"/>
          <w:sz w:val="30"/>
          <w:szCs w:val="30"/>
          <w:lang w:val="en-US"/>
        </w:rPr>
        <w:t>10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 พฤษภาคม </w:t>
      </w:r>
      <w:r>
        <w:rPr>
          <w:rFonts w:asciiTheme="majorBidi" w:hAnsiTheme="majorBidi"/>
          <w:sz w:val="30"/>
          <w:szCs w:val="30"/>
          <w:lang w:val="en-US"/>
        </w:rPr>
        <w:t>2565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 ศาลอุทธรณ์มีคำพิพากษาแก้เป็นว่าการคิดดอกเบี้ยตามคำพิพากษาศาลชั้นต้นตั้งแต่วันที่ </w:t>
      </w:r>
      <w:r>
        <w:rPr>
          <w:rFonts w:asciiTheme="majorBidi" w:hAnsiTheme="majorBidi"/>
          <w:sz w:val="30"/>
          <w:szCs w:val="30"/>
          <w:lang w:val="en-US"/>
        </w:rPr>
        <w:t>11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 เมษายน </w:t>
      </w:r>
      <w:r>
        <w:rPr>
          <w:rFonts w:asciiTheme="majorBidi" w:hAnsiTheme="majorBidi"/>
          <w:sz w:val="30"/>
          <w:szCs w:val="30"/>
          <w:lang w:val="en-US"/>
        </w:rPr>
        <w:t>2564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 เป็นต้นไปจนกว่า จะชำระเสร็จแก่โจทก์ ให้ใช้อัตราร้อยละ </w:t>
      </w:r>
      <w:r>
        <w:rPr>
          <w:rFonts w:asciiTheme="majorBidi" w:hAnsiTheme="majorBidi"/>
          <w:sz w:val="30"/>
          <w:szCs w:val="30"/>
          <w:lang w:val="en-US"/>
        </w:rPr>
        <w:t>5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 ต่อปี หรือปรับเปลี่ยนลดลงหรือเพิ่มขึ้นได้ตามพระราชกฤษฎีกาซึ่งตราขึ้นตามประมวลกฎหมายแพ่งและพาณิชย์ มาตรา </w:t>
      </w:r>
      <w:r>
        <w:rPr>
          <w:rFonts w:asciiTheme="majorBidi" w:hAnsiTheme="majorBidi"/>
          <w:sz w:val="30"/>
          <w:szCs w:val="30"/>
          <w:lang w:val="en-US"/>
        </w:rPr>
        <w:t>7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</w:t>
      </w:r>
      <w:r w:rsidR="006F105E">
        <w:rPr>
          <w:rFonts w:asciiTheme="majorBidi" w:hAnsiTheme="majorBidi"/>
          <w:sz w:val="30"/>
          <w:szCs w:val="30"/>
          <w:lang w:val="en-US"/>
        </w:rPr>
        <w:t xml:space="preserve"> 2 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ต่อปี แต่ต้องไม่เกินอัตราร้อยละ </w:t>
      </w:r>
      <w:r>
        <w:rPr>
          <w:rFonts w:asciiTheme="majorBidi" w:hAnsiTheme="majorBidi"/>
          <w:sz w:val="30"/>
          <w:szCs w:val="30"/>
          <w:lang w:val="en-US"/>
        </w:rPr>
        <w:t>7.5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 ต่อปี ตามที่โจทก์ขอ</w:t>
      </w:r>
      <w:r w:rsidR="0019578A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นอกจากที่แก้ไขให้เป็นไปตามคำพิพากษาศาลชั้นต้น คืนค่าขึ้นศาลในอนาคต </w:t>
      </w:r>
      <w:r>
        <w:rPr>
          <w:rFonts w:asciiTheme="majorBidi" w:hAnsiTheme="majorBidi"/>
          <w:sz w:val="30"/>
          <w:szCs w:val="30"/>
          <w:lang w:val="en-US"/>
        </w:rPr>
        <w:t>100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 บาท แก่จำเลย ให้จำเลยใช้ค่าฤชาธรรมเนียมชั้นอุทธรณ์แทนโจทก์ โดยกำหนดค่าทนายความให้ </w:t>
      </w:r>
      <w:r>
        <w:rPr>
          <w:rFonts w:asciiTheme="majorBidi" w:hAnsiTheme="majorBidi"/>
          <w:sz w:val="30"/>
          <w:szCs w:val="30"/>
          <w:lang w:val="en-US"/>
        </w:rPr>
        <w:t>200,000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 บาท</w:t>
      </w:r>
    </w:p>
    <w:p w14:paraId="5C3D865F" w14:textId="77777777" w:rsidR="003B6ACF" w:rsidRPr="003B6ACF" w:rsidRDefault="003B6ACF" w:rsidP="003B6ACF">
      <w:pPr>
        <w:pStyle w:val="Bo-Blankline"/>
        <w:rPr>
          <w:rFonts w:asciiTheme="majorBidi" w:hAnsiTheme="majorBidi" w:cstheme="majorBidi"/>
          <w:highlight w:val="yellow"/>
        </w:rPr>
      </w:pPr>
    </w:p>
    <w:p w14:paraId="37BCC7E2" w14:textId="4CD308DC" w:rsidR="004C796B" w:rsidRPr="004C796B" w:rsidRDefault="004C796B" w:rsidP="004C796B">
      <w:pPr>
        <w:ind w:firstLine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ครบกำหนดยื่นคำร้องขออนุญาตฎีกา และฎีกา หรือคำร้องขอขยายเวลายื่นฎีกาในวันที่ </w:t>
      </w:r>
      <w:r>
        <w:rPr>
          <w:rFonts w:asciiTheme="majorBidi" w:hAnsiTheme="majorBidi"/>
          <w:sz w:val="30"/>
          <w:szCs w:val="30"/>
          <w:lang w:val="en-US"/>
        </w:rPr>
        <w:t>10</w:t>
      </w:r>
      <w:r w:rsidRPr="004C796B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4C796B">
        <w:rPr>
          <w:rFonts w:asciiTheme="majorBidi" w:hAnsiTheme="majorBidi" w:hint="cs"/>
          <w:sz w:val="30"/>
          <w:szCs w:val="30"/>
          <w:cs/>
          <w:lang w:val="en-US"/>
        </w:rPr>
        <w:t>มิถุนายน</w:t>
      </w:r>
      <w:r w:rsidRPr="004C796B">
        <w:rPr>
          <w:rFonts w:asciiTheme="majorBidi" w:hAnsi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/>
          <w:sz w:val="30"/>
          <w:szCs w:val="30"/>
          <w:lang w:val="en-US"/>
        </w:rPr>
        <w:t>2565</w:t>
      </w:r>
    </w:p>
    <w:p w14:paraId="24FFD756" w14:textId="77777777" w:rsidR="00C74B49" w:rsidRPr="003B6ACF" w:rsidRDefault="00C74B49" w:rsidP="00C74B49">
      <w:pPr>
        <w:pStyle w:val="Bo-Blankline"/>
        <w:rPr>
          <w:rFonts w:asciiTheme="majorBidi" w:hAnsiTheme="majorBidi" w:cstheme="majorBidi"/>
        </w:rPr>
      </w:pPr>
    </w:p>
    <w:p w14:paraId="05F4B984" w14:textId="77777777" w:rsidR="00C74B49" w:rsidRPr="003B6ACF" w:rsidRDefault="00C74B49" w:rsidP="009169EE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สำนักงานอัยการสูงสุด (โจทก์) ยื่นฟ้องบริษัท (จำเลย) ต่อศาลแพ่งแผนกคดีสิ่งแวดล้อม (คดีหมายเลขดำที่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สว.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1/2560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ทุนทรัพย์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 บริษัททำเหมืองแร่หินดินดานบางส่วนในเขตประทานบัตรผิดเงื่อนไข ขอให้คืนแร่หินดินดานจำนวน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187DA412" w14:textId="301758AC" w:rsidR="00CD36AB" w:rsidRPr="003B6ACF" w:rsidRDefault="00CD36AB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10750949" w14:textId="77777777" w:rsidR="00C74B49" w:rsidRPr="003B6ACF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ทุกประเด็น อีกทั้งบริษัทไม่มีเหตุต้องทำเหมืองแร่ในเขตประทานบัตรผิดเงื่อนไข เพราะมีแร่ที่ได้รับประทานบัตรเหลืออยู่อีกหลายร้อยล้านตัน หากใช้แร่ไม่หมดก่อนประทานบัตรหมดอายุ บริษัทก็หมดสิทธิ์ใช้ได้อีกต่อไป จึงไม่มีความจำเป็นที่จะลักลอบทำเหมือง</w:t>
      </w:r>
    </w:p>
    <w:p w14:paraId="74F1EC4A" w14:textId="77777777" w:rsidR="00C74B49" w:rsidRPr="003B6ACF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002CA9F" w14:textId="77777777" w:rsidR="00C74B49" w:rsidRPr="003B6ACF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บริษัทนำเอาแร่หินดินดานเพื่ออุตสาหกรรมปูนซีเมนต์จำนวน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ไปถมคืนยังพื้นที่เดิมที่ทำเหมืองเอาแร่ไป พร้อมทำการฟื้นฟูสภาพพื้นที่ที่ทำเหมืองแร่ให้กลับคืนสู่สภาพดีดังเดิม หากไม่ดำเนินการ ให้ใช้ราคาแร่และชำระเงินค่าภาคหลวงรวมเป็นจำนวน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ต่อปีของต้นเงินดังกล่าว นับแต่วันละเมิด วันที่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ถึงวันฟ้องเป็นเวลา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274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382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383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วันฟ้องเป็นต้นไปจนกว่าจะชำระเสร็จ กับให้ชำระค่าฤชาธรรมเนียมแทนโจทก์ โดยกำหนดค่าทนายความ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0623F36E" w14:textId="77777777" w:rsidR="00C74B49" w:rsidRPr="003B6ACF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2C3E893F" w14:textId="29A04029" w:rsidR="00C74B49" w:rsidRPr="003B6ACF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F47DB8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52A0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52A0"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52A0"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2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762405BB" w14:textId="276EED93" w:rsidR="00F252A0" w:rsidRPr="003B6ACF" w:rsidRDefault="00F252A0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p w14:paraId="2A83D76F" w14:textId="20B46D1E" w:rsidR="00057CB9" w:rsidRPr="003B6ACF" w:rsidRDefault="00057CB9" w:rsidP="00057CB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B6ACF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 ในวันที่</w:t>
      </w:r>
      <w:r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3B6ACF">
        <w:rPr>
          <w:rFonts w:asciiTheme="majorBidi" w:hAnsiTheme="majorBidi" w:cstheme="majorBidi" w:hint="cs"/>
          <w:sz w:val="30"/>
          <w:szCs w:val="30"/>
          <w:lang w:val="en-US"/>
        </w:rPr>
        <w:t xml:space="preserve">9 </w:t>
      </w:r>
      <w:r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พฤศจิกายน</w:t>
      </w:r>
      <w:r w:rsidRPr="003B6ACF">
        <w:rPr>
          <w:rFonts w:asciiTheme="majorBidi" w:hAnsiTheme="majorBidi" w:cstheme="majorBidi" w:hint="cs"/>
          <w:sz w:val="30"/>
          <w:szCs w:val="30"/>
          <w:lang w:val="en-US"/>
        </w:rPr>
        <w:t xml:space="preserve"> </w:t>
      </w:r>
      <w:r w:rsidR="0057505D" w:rsidRPr="003B6ACF">
        <w:rPr>
          <w:rFonts w:asciiTheme="majorBidi" w:hAnsiTheme="majorBidi" w:cstheme="majorBidi" w:hint="cs"/>
          <w:sz w:val="30"/>
          <w:szCs w:val="30"/>
          <w:lang w:val="en-US"/>
        </w:rPr>
        <w:t>256</w:t>
      </w:r>
      <w:r w:rsidR="00F252A0" w:rsidRPr="003B6ACF">
        <w:rPr>
          <w:rFonts w:asciiTheme="majorBidi" w:hAnsiTheme="majorBidi" w:cstheme="majorBidi"/>
          <w:sz w:val="30"/>
          <w:szCs w:val="30"/>
          <w:lang w:val="en-US"/>
        </w:rPr>
        <w:t xml:space="preserve">4 </w:t>
      </w:r>
      <w:r w:rsidR="00F252A0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คดีอยู่ระหว่างการพิจารณาของศาลฎีกา</w:t>
      </w:r>
    </w:p>
    <w:p w14:paraId="219770EA" w14:textId="77777777" w:rsidR="00C74B49" w:rsidRPr="003B6ACF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49D383B2" w14:textId="77777777" w:rsidR="00C74B49" w:rsidRPr="003B6ACF" w:rsidRDefault="00C74B49" w:rsidP="009169EE">
      <w:pPr>
        <w:tabs>
          <w:tab w:val="left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ต่อมาอัยการมีคำสั่งถึงที่สุดไม่ฟ้องคดีอาญากับบริษัทคดีส่วนอาญาถึงที่สุดแล้ว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52701077" w14:textId="44CAE9B8" w:rsidR="002D6A59" w:rsidRPr="003B6ACF" w:rsidRDefault="002D6A59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p w14:paraId="3034860A" w14:textId="067AE4B8" w:rsidR="00C74B49" w:rsidRPr="003B6ACF" w:rsidRDefault="00C74B49" w:rsidP="00C74B49">
      <w:pPr>
        <w:tabs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การแจ้งข้อมูลรายละเอียดของคดีที่อยู่ระหว่างการพิจารณาของศาลตามที่กล่าวใน ข้อ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อยู่ระหว่างการพิจารณา คดียังไม่ถึงที่สุด บริษัทและที่ปรึกษากฎหมายเห็นว่า บริษัทไม่ได้กระทำละเมิดต่อโจทก์ตามที่โจทก์กล่าวในฟ้อง โจทก์กล่าวในฟ้องว่า จำเลยกระทำละเมิดต่อโจทก์ จึงมีภาระการพิสูจน์พยานหลักฐานให้สิ้นกระแสความว่า จำเลยทำละเมิดต่อโจทก์ตามฟ้อง เมื่อโจทก์ไม่มีพยานหลักฐานมาสืบให้ข้อเท็จจริงรับฟังเป็นที่ยุติว่า จำเลยกระทำละเมิดต่อโจทก์ ศาลชอบที่จะพิจารณาและพิพากษายกฟ้อง อย่างไรก็ดี การพิจารณาและพิพากษาคดีเป็นอำนาจของศาล ผลของคดีดังกล่าวข้างต้นยังไม่ถึงที่สุดและไม่แน่นอน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7505D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7702A69D" w14:textId="3BBED1F1" w:rsidR="00C461CC" w:rsidRPr="003A6FA7" w:rsidRDefault="00C461CC" w:rsidP="00C74B49">
      <w:pPr>
        <w:tabs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20"/>
          <w:szCs w:val="20"/>
          <w:highlight w:val="yellow"/>
          <w:lang w:val="en-US"/>
        </w:rPr>
      </w:pPr>
    </w:p>
    <w:p w14:paraId="7783AF72" w14:textId="77777777" w:rsidR="00C461CC" w:rsidRPr="00F252A0" w:rsidRDefault="00C461CC" w:rsidP="00C461CC">
      <w:pPr>
        <w:numPr>
          <w:ilvl w:val="0"/>
          <w:numId w:val="6"/>
        </w:numPr>
        <w:tabs>
          <w:tab w:val="clear" w:pos="720"/>
          <w:tab w:val="num" w:pos="900"/>
          <w:tab w:val="left" w:pos="990"/>
          <w:tab w:val="num" w:pos="1080"/>
          <w:tab w:val="num" w:pos="747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F252A0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F252A0">
        <w:rPr>
          <w:rFonts w:ascii="Angsana New" w:hAnsi="Angsana New" w:hint="cs"/>
          <w:sz w:val="30"/>
          <w:szCs w:val="30"/>
          <w:lang w:val="en-US"/>
        </w:rPr>
        <w:t>16</w:t>
      </w:r>
      <w:r w:rsidRPr="00F252A0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F252A0">
        <w:rPr>
          <w:rFonts w:ascii="Angsana New" w:hAnsi="Angsana New" w:hint="cs"/>
          <w:sz w:val="30"/>
          <w:szCs w:val="30"/>
          <w:lang w:val="en-US"/>
        </w:rPr>
        <w:t xml:space="preserve">2562 </w:t>
      </w:r>
      <w:r w:rsidRPr="00F252A0">
        <w:rPr>
          <w:rFonts w:ascii="Angsana New" w:hAnsi="Angsana New" w:hint="cs"/>
          <w:sz w:val="30"/>
          <w:szCs w:val="30"/>
          <w:cs/>
          <w:lang w:val="en-US"/>
        </w:rPr>
        <w:t xml:space="preserve">เอกชนรวม </w:t>
      </w:r>
      <w:r w:rsidRPr="00F252A0">
        <w:rPr>
          <w:rFonts w:ascii="Angsana New" w:hAnsi="Angsana New"/>
          <w:sz w:val="30"/>
          <w:szCs w:val="30"/>
          <w:lang w:val="en-US"/>
        </w:rPr>
        <w:t>222</w:t>
      </w:r>
      <w:r w:rsidRPr="00F252A0">
        <w:rPr>
          <w:rFonts w:ascii="Angsana New" w:hAnsi="Angsana New" w:hint="cs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Pr="00F252A0">
        <w:rPr>
          <w:rFonts w:ascii="Angsana New" w:hAnsi="Angsana New" w:hint="cs"/>
          <w:sz w:val="30"/>
          <w:szCs w:val="30"/>
          <w:lang w:val="en-US"/>
        </w:rPr>
        <w:t>5</w:t>
      </w:r>
      <w:r w:rsidRPr="00F252A0">
        <w:rPr>
          <w:rFonts w:ascii="Angsana New" w:hAnsi="Angsana New" w:hint="cs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Pr="00F252A0">
        <w:rPr>
          <w:rFonts w:ascii="Angsana New" w:hAnsi="Angsana New" w:hint="cs"/>
          <w:sz w:val="30"/>
          <w:szCs w:val="30"/>
          <w:lang w:val="en-US"/>
        </w:rPr>
        <w:t>5</w:t>
      </w:r>
      <w:r w:rsidRPr="00F252A0">
        <w:rPr>
          <w:rFonts w:ascii="Angsana New" w:hAnsi="Angsana New" w:hint="cs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F252A0">
        <w:rPr>
          <w:rFonts w:ascii="Angsana New" w:hAnsi="Angsana New" w:hint="cs"/>
          <w:sz w:val="30"/>
          <w:szCs w:val="30"/>
          <w:lang w:val="en-US"/>
        </w:rPr>
        <w:t xml:space="preserve">EHIA) </w:t>
      </w:r>
      <w:r w:rsidRPr="00F252A0">
        <w:rPr>
          <w:rFonts w:ascii="Angsana New" w:hAnsi="Angsana New" w:hint="cs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Pr="00F252A0">
        <w:rPr>
          <w:rFonts w:ascii="Angsana New" w:hAnsi="Angsana New" w:hint="cs"/>
          <w:sz w:val="30"/>
          <w:szCs w:val="30"/>
          <w:lang w:val="en-US"/>
        </w:rPr>
        <w:t>150</w:t>
      </w:r>
      <w:r w:rsidRPr="00F252A0">
        <w:rPr>
          <w:rFonts w:ascii="Angsana New" w:hAnsi="Angsana New" w:hint="cs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Pr="00F252A0">
        <w:rPr>
          <w:rFonts w:ascii="Angsana New" w:hAnsi="Angsana New" w:hint="cs"/>
          <w:sz w:val="30"/>
          <w:szCs w:val="30"/>
          <w:lang w:val="en-US"/>
        </w:rPr>
        <w:t>150</w:t>
      </w:r>
      <w:r w:rsidRPr="00F252A0">
        <w:rPr>
          <w:rFonts w:ascii="Angsana New" w:hAnsi="Angsana New" w:hint="cs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ใบอนุญาตก่อสร้างอาคารของบริษัทย่อยดังกล่าว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11EEAEC3" w14:textId="659CEE07" w:rsidR="00036648" w:rsidRDefault="00036648">
      <w:pPr>
        <w:spacing w:line="240" w:lineRule="auto"/>
        <w:rPr>
          <w:rFonts w:ascii="Angsana New" w:hAnsi="Angsana New"/>
          <w:sz w:val="20"/>
          <w:szCs w:val="20"/>
          <w:cs/>
          <w:lang w:val="en-US"/>
        </w:rPr>
      </w:pPr>
      <w:r>
        <w:rPr>
          <w:rFonts w:ascii="Angsana New" w:hAnsi="Angsana New"/>
          <w:sz w:val="20"/>
          <w:szCs w:val="20"/>
          <w:cs/>
          <w:lang w:val="en-US"/>
        </w:rPr>
        <w:br w:type="page"/>
      </w:r>
    </w:p>
    <w:p w14:paraId="0CB33C8B" w14:textId="1ACBA1D0" w:rsidR="00C461CC" w:rsidRPr="00F252A0" w:rsidRDefault="00C461CC" w:rsidP="00C461CC">
      <w:pPr>
        <w:pStyle w:val="Bo-Blankline"/>
        <w:ind w:left="900"/>
        <w:jc w:val="thaiDistribute"/>
        <w:rPr>
          <w:sz w:val="30"/>
          <w:szCs w:val="30"/>
          <w:lang w:val="en-US"/>
        </w:rPr>
      </w:pPr>
      <w:r w:rsidRPr="00F252A0">
        <w:rPr>
          <w:sz w:val="30"/>
          <w:szCs w:val="30"/>
          <w:cs/>
          <w:lang w:val="en-US"/>
        </w:rPr>
        <w:lastRenderedPageBreak/>
        <w:t xml:space="preserve">เมื่อวันที่ </w:t>
      </w:r>
      <w:r w:rsidRPr="00F252A0">
        <w:rPr>
          <w:sz w:val="30"/>
          <w:szCs w:val="30"/>
          <w:lang w:val="en-US"/>
        </w:rPr>
        <w:t>25</w:t>
      </w:r>
      <w:r w:rsidRPr="00F252A0">
        <w:rPr>
          <w:sz w:val="30"/>
          <w:szCs w:val="30"/>
          <w:cs/>
          <w:lang w:val="en-US"/>
        </w:rPr>
        <w:t xml:space="preserve"> ธันวาคม </w:t>
      </w:r>
      <w:r w:rsidRPr="00F252A0">
        <w:rPr>
          <w:sz w:val="30"/>
          <w:szCs w:val="30"/>
          <w:lang w:val="en-US"/>
        </w:rPr>
        <w:t>2562</w:t>
      </w:r>
      <w:r w:rsidRPr="00F252A0">
        <w:rPr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F252A0">
        <w:rPr>
          <w:sz w:val="30"/>
          <w:szCs w:val="30"/>
          <w:lang w:val="en-US"/>
        </w:rPr>
        <w:t>28</w:t>
      </w:r>
      <w:r w:rsidRPr="00F252A0">
        <w:rPr>
          <w:sz w:val="30"/>
          <w:szCs w:val="30"/>
          <w:cs/>
          <w:lang w:val="en-US"/>
        </w:rPr>
        <w:t xml:space="preserve"> มกราคม </w:t>
      </w:r>
      <w:r w:rsidR="00F47DB8" w:rsidRPr="00F252A0">
        <w:rPr>
          <w:sz w:val="30"/>
          <w:szCs w:val="30"/>
          <w:lang w:val="en-US"/>
        </w:rPr>
        <w:t>256</w:t>
      </w:r>
      <w:r w:rsidR="00F252A0">
        <w:rPr>
          <w:sz w:val="30"/>
          <w:szCs w:val="30"/>
          <w:lang w:val="en-US"/>
        </w:rPr>
        <w:t>3</w:t>
      </w:r>
      <w:r w:rsidRPr="00F252A0">
        <w:rPr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</w:t>
      </w:r>
      <w:r w:rsidRPr="00F252A0">
        <w:rPr>
          <w:rFonts w:hint="cs"/>
          <w:sz w:val="30"/>
          <w:szCs w:val="30"/>
          <w:cs/>
          <w:lang w:val="en-US"/>
        </w:rPr>
        <w:t>ย่อย</w:t>
      </w:r>
      <w:r w:rsidRPr="00F252A0">
        <w:rPr>
          <w:sz w:val="30"/>
          <w:szCs w:val="30"/>
          <w:cs/>
          <w:lang w:val="en-US"/>
        </w:rPr>
        <w:t xml:space="preserve"> ไม่ชอบด้วยกฏหมายอย่างไร</w:t>
      </w:r>
    </w:p>
    <w:p w14:paraId="532661D5" w14:textId="77777777" w:rsidR="00C461CC" w:rsidRPr="00F252A0" w:rsidRDefault="00C461CC" w:rsidP="00C461CC">
      <w:pPr>
        <w:pStyle w:val="Bo-Blankline"/>
      </w:pPr>
    </w:p>
    <w:p w14:paraId="02841135" w14:textId="74E50AA8" w:rsidR="00C461CC" w:rsidRPr="00F252A0" w:rsidRDefault="00C461CC" w:rsidP="00C461CC">
      <w:pPr>
        <w:ind w:left="900" w:right="-43"/>
        <w:jc w:val="thaiDistribute"/>
        <w:rPr>
          <w:cs/>
        </w:rPr>
      </w:pPr>
      <w:r w:rsidRPr="00F252A0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F252A0">
        <w:rPr>
          <w:rFonts w:ascii="Angsana New" w:hAnsi="Angsana New"/>
          <w:sz w:val="30"/>
          <w:szCs w:val="30"/>
          <w:lang w:val="en-US"/>
        </w:rPr>
        <w:t>31</w:t>
      </w:r>
      <w:r w:rsidRPr="00F252A0">
        <w:rPr>
          <w:rFonts w:ascii="Angsana New" w:hAnsi="Angsana New"/>
          <w:sz w:val="30"/>
          <w:szCs w:val="30"/>
          <w:cs/>
        </w:rPr>
        <w:t xml:space="preserve"> มกราคม </w:t>
      </w:r>
      <w:r w:rsidR="00F47DB8" w:rsidRPr="00F252A0">
        <w:rPr>
          <w:rFonts w:ascii="Angsana New" w:hAnsi="Angsana New"/>
          <w:sz w:val="30"/>
          <w:szCs w:val="30"/>
          <w:lang w:val="en-US"/>
        </w:rPr>
        <w:t>256</w:t>
      </w:r>
      <w:r w:rsidR="00F252A0">
        <w:rPr>
          <w:rFonts w:ascii="Angsana New" w:hAnsi="Angsana New"/>
          <w:sz w:val="30"/>
          <w:szCs w:val="30"/>
          <w:lang w:val="en-US"/>
        </w:rPr>
        <w:t>3</w:t>
      </w:r>
      <w:r w:rsidRPr="00F252A0">
        <w:rPr>
          <w:rFonts w:ascii="Angsana New" w:hAnsi="Angsana New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</w:t>
      </w:r>
      <w:r w:rsidRPr="00F252A0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F252A0">
        <w:rPr>
          <w:rFonts w:ascii="Angsana New" w:hAnsi="Angsana New"/>
          <w:sz w:val="30"/>
          <w:szCs w:val="30"/>
          <w:cs/>
        </w:rPr>
        <w:t xml:space="preserve">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F252A0">
        <w:rPr>
          <w:rFonts w:ascii="Angsana New" w:hAnsi="Angsana New"/>
          <w:sz w:val="30"/>
          <w:szCs w:val="30"/>
          <w:lang w:val="en-US"/>
        </w:rPr>
        <w:t>1</w:t>
      </w:r>
      <w:r w:rsidRPr="00F252A0">
        <w:rPr>
          <w:rFonts w:ascii="Angsana New" w:hAnsi="Angsana New"/>
          <w:sz w:val="30"/>
          <w:szCs w:val="30"/>
          <w:cs/>
        </w:rPr>
        <w:t xml:space="preserve"> กรกฎาคม </w:t>
      </w:r>
      <w:r w:rsidR="00F47DB8" w:rsidRPr="00F252A0">
        <w:rPr>
          <w:rFonts w:ascii="Angsana New" w:hAnsi="Angsana New"/>
          <w:sz w:val="30"/>
          <w:szCs w:val="30"/>
          <w:lang w:val="en-US"/>
        </w:rPr>
        <w:t>256</w:t>
      </w:r>
      <w:r w:rsidR="00F252A0">
        <w:rPr>
          <w:rFonts w:ascii="Angsana New" w:hAnsi="Angsana New"/>
          <w:sz w:val="30"/>
          <w:szCs w:val="30"/>
          <w:lang w:val="en-US"/>
        </w:rPr>
        <w:t>3</w:t>
      </w:r>
      <w:r w:rsidRPr="00F252A0">
        <w:rPr>
          <w:rFonts w:ascii="Angsana New" w:hAnsi="Angsana New"/>
          <w:sz w:val="30"/>
          <w:szCs w:val="30"/>
          <w:cs/>
        </w:rPr>
        <w:t xml:space="preserve"> </w:t>
      </w:r>
      <w:r w:rsidR="00692E33">
        <w:rPr>
          <w:rFonts w:ascii="Angsana New" w:hAnsi="Angsana New" w:hint="cs"/>
          <w:sz w:val="30"/>
          <w:szCs w:val="30"/>
          <w:cs/>
        </w:rPr>
        <w:t>ขณะนี้อยู่ระหว่างการพิจารณาของศาล</w:t>
      </w:r>
    </w:p>
    <w:p w14:paraId="1F94D627" w14:textId="36416160" w:rsidR="00F252A0" w:rsidRDefault="00F252A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BE85CFB" w14:textId="4D8BA767" w:rsidR="00C461CC" w:rsidRPr="00F252A0" w:rsidRDefault="00C461CC" w:rsidP="00C461CC">
      <w:pPr>
        <w:pStyle w:val="Bo-Blankline"/>
        <w:ind w:left="900"/>
        <w:jc w:val="thaiDistribute"/>
        <w:rPr>
          <w:sz w:val="30"/>
          <w:szCs w:val="30"/>
          <w:cs/>
          <w:lang w:val="en-US"/>
        </w:rPr>
      </w:pPr>
      <w:r w:rsidRPr="00F252A0">
        <w:rPr>
          <w:rFonts w:hint="cs"/>
          <w:sz w:val="30"/>
          <w:szCs w:val="30"/>
          <w:cs/>
        </w:rPr>
        <w:t xml:space="preserve">เมื่อวันที่ </w:t>
      </w:r>
      <w:r w:rsidRPr="00F252A0">
        <w:rPr>
          <w:sz w:val="30"/>
          <w:szCs w:val="30"/>
          <w:lang w:val="en-US"/>
        </w:rPr>
        <w:t xml:space="preserve">7 </w:t>
      </w:r>
      <w:r w:rsidRPr="00F252A0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F47DB8" w:rsidRPr="00F252A0">
        <w:rPr>
          <w:sz w:val="30"/>
          <w:szCs w:val="30"/>
          <w:lang w:val="en-US"/>
        </w:rPr>
        <w:t>256</w:t>
      </w:r>
      <w:r w:rsidR="00F252A0">
        <w:rPr>
          <w:sz w:val="30"/>
          <w:szCs w:val="30"/>
          <w:lang w:val="en-US"/>
        </w:rPr>
        <w:t>3</w:t>
      </w:r>
      <w:r w:rsidRPr="00F252A0">
        <w:rPr>
          <w:sz w:val="30"/>
          <w:szCs w:val="30"/>
          <w:lang w:val="en-US"/>
        </w:rPr>
        <w:t xml:space="preserve"> </w:t>
      </w:r>
      <w:r w:rsidRPr="00F252A0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F252A0">
        <w:rPr>
          <w:sz w:val="30"/>
          <w:szCs w:val="30"/>
          <w:lang w:val="en-US"/>
        </w:rPr>
        <w:t xml:space="preserve">5 </w:t>
      </w:r>
      <w:r w:rsidRPr="00F252A0">
        <w:rPr>
          <w:rFonts w:hint="cs"/>
          <w:sz w:val="30"/>
          <w:szCs w:val="30"/>
          <w:cs/>
          <w:lang w:val="en-US"/>
        </w:rPr>
        <w:t xml:space="preserve">ให้บริษัทย่อยเพื่อทำคำให้การเพิ่มเติมยื่นศาลภายในระยะเวลาที่กำหนด </w:t>
      </w:r>
      <w:r w:rsidRPr="00F252A0">
        <w:rPr>
          <w:sz w:val="30"/>
          <w:szCs w:val="30"/>
          <w:cs/>
          <w:lang w:val="en-US"/>
        </w:rPr>
        <w:t xml:space="preserve">ซึ่งบริษัทได้ยื่นคำให้การเพิ่มเติมต่อศาลเมื่อวันที่ </w:t>
      </w:r>
      <w:r w:rsidRPr="00F252A0">
        <w:rPr>
          <w:sz w:val="30"/>
          <w:szCs w:val="30"/>
          <w:lang w:val="en-US"/>
        </w:rPr>
        <w:br/>
        <w:t>12</w:t>
      </w:r>
      <w:r w:rsidRPr="00F252A0">
        <w:rPr>
          <w:sz w:val="30"/>
          <w:szCs w:val="30"/>
          <w:cs/>
          <w:lang w:val="en-US"/>
        </w:rPr>
        <w:t xml:space="preserve"> มีนาคม </w:t>
      </w:r>
      <w:r w:rsidR="0057505D" w:rsidRPr="00F252A0">
        <w:rPr>
          <w:sz w:val="30"/>
          <w:szCs w:val="30"/>
          <w:lang w:val="en-US"/>
        </w:rPr>
        <w:t>256</w:t>
      </w:r>
      <w:r w:rsidR="00F252A0">
        <w:rPr>
          <w:sz w:val="30"/>
          <w:szCs w:val="30"/>
          <w:lang w:val="en-US"/>
        </w:rPr>
        <w:t>4</w:t>
      </w:r>
      <w:r w:rsidRPr="00F252A0">
        <w:rPr>
          <w:sz w:val="30"/>
          <w:szCs w:val="30"/>
          <w:cs/>
          <w:lang w:val="en-US"/>
        </w:rPr>
        <w:t xml:space="preserve"> แล้ว ขณะนี้อยู่ระหว่างการพิจารณาของศาล</w:t>
      </w:r>
    </w:p>
    <w:p w14:paraId="0C43C641" w14:textId="77777777" w:rsidR="00C461CC" w:rsidRPr="00F252A0" w:rsidRDefault="00C461CC" w:rsidP="00C461CC">
      <w:pPr>
        <w:pStyle w:val="Bo-Blankline"/>
      </w:pPr>
    </w:p>
    <w:p w14:paraId="1F196084" w14:textId="77777777" w:rsidR="00C461CC" w:rsidRPr="00F252A0" w:rsidRDefault="00C461CC" w:rsidP="00C461CC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252A0">
        <w:rPr>
          <w:rFonts w:asciiTheme="majorBidi" w:hAnsiTheme="majorBidi"/>
          <w:sz w:val="30"/>
          <w:szCs w:val="30"/>
          <w:cs/>
          <w:lang w:val="en-US"/>
        </w:rPr>
        <w:t>ที่ปรึกษากฎหมายของบริษัท</w:t>
      </w:r>
      <w:r w:rsidRPr="00F252A0">
        <w:rPr>
          <w:rFonts w:asciiTheme="majorBidi" w:hAnsiTheme="majorBidi" w:hint="cs"/>
          <w:sz w:val="30"/>
          <w:szCs w:val="30"/>
          <w:cs/>
          <w:lang w:val="en-US"/>
        </w:rPr>
        <w:t>ย่อยดังกล่าว</w:t>
      </w:r>
      <w:r w:rsidRPr="00F252A0">
        <w:rPr>
          <w:rFonts w:asciiTheme="majorBidi" w:hAnsiTheme="majorBidi"/>
          <w:sz w:val="30"/>
          <w:szCs w:val="30"/>
          <w:cs/>
          <w:lang w:val="en-US"/>
        </w:rPr>
        <w:t>ได้พิจารณาคำฟ้องและเอกสารประกอบคำฟ้องแล้วมีความเห็นว่า บริษัท</w:t>
      </w:r>
      <w:r w:rsidRPr="00F252A0">
        <w:rPr>
          <w:rFonts w:asciiTheme="majorBidi" w:hAnsiTheme="majorBidi" w:hint="cs"/>
          <w:sz w:val="30"/>
          <w:szCs w:val="30"/>
          <w:cs/>
          <w:lang w:val="en-US"/>
        </w:rPr>
        <w:t>ย่อยดังกล่าว</w:t>
      </w:r>
      <w:r w:rsidRPr="00F252A0">
        <w:rPr>
          <w:rFonts w:asciiTheme="majorBidi" w:hAnsiTheme="majorBidi"/>
          <w:sz w:val="30"/>
          <w:szCs w:val="30"/>
          <w:cs/>
          <w:lang w:val="en-US"/>
        </w:rPr>
        <w:t xml:space="preserve">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</w:t>
      </w:r>
      <w:r w:rsidRPr="00F252A0"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Pr="00F252A0">
        <w:rPr>
          <w:rFonts w:asciiTheme="majorBidi" w:hAnsiTheme="majorBidi"/>
          <w:sz w:val="30"/>
          <w:szCs w:val="30"/>
          <w:cs/>
          <w:lang w:val="en-US"/>
        </w:rPr>
        <w:t>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</w:t>
      </w:r>
      <w:r w:rsidRPr="00F252A0"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Pr="00F252A0">
        <w:rPr>
          <w:rFonts w:asciiTheme="majorBidi" w:hAnsiTheme="majorBidi"/>
          <w:sz w:val="30"/>
          <w:szCs w:val="30"/>
          <w:cs/>
          <w:lang w:val="en-US"/>
        </w:rPr>
        <w:t xml:space="preserve">ได้แจ้งความร้องทุกข์กล่าวโทษผู้ฟ้องคดีทั้ง </w:t>
      </w:r>
      <w:r w:rsidRPr="00F252A0">
        <w:rPr>
          <w:rFonts w:asciiTheme="majorBidi" w:hAnsiTheme="majorBidi"/>
          <w:sz w:val="30"/>
          <w:szCs w:val="30"/>
          <w:lang w:val="en-US"/>
        </w:rPr>
        <w:t>222</w:t>
      </w:r>
      <w:r w:rsidRPr="00F252A0">
        <w:rPr>
          <w:rFonts w:asciiTheme="majorBidi" w:hAnsi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2B986492" w14:textId="77777777" w:rsidR="00C461CC" w:rsidRPr="00F252A0" w:rsidRDefault="00C461CC" w:rsidP="00C461CC">
      <w:pPr>
        <w:pStyle w:val="Bo-Blankline"/>
      </w:pPr>
    </w:p>
    <w:p w14:paraId="10570CDC" w14:textId="77777777" w:rsidR="00C461CC" w:rsidRPr="00F252A0" w:rsidRDefault="00C461CC" w:rsidP="00C461CC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252A0">
        <w:rPr>
          <w:rFonts w:asciiTheme="majorBidi" w:hAnsiTheme="majorBidi"/>
          <w:sz w:val="30"/>
          <w:szCs w:val="30"/>
          <w:cs/>
          <w:lang w:val="en-US"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2288DC99" w14:textId="7C7C99E1" w:rsidR="00C461CC" w:rsidRPr="00F252A0" w:rsidRDefault="00C461CC" w:rsidP="00CE2E21">
      <w:pPr>
        <w:tabs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A230302" w14:textId="2B371E5D" w:rsidR="00223149" w:rsidRDefault="00223149" w:rsidP="009E49FF">
      <w:pPr>
        <w:pStyle w:val="Caption"/>
        <w:ind w:hanging="900"/>
      </w:pPr>
      <w:r>
        <w:rPr>
          <w:rFonts w:hint="cs"/>
          <w:cs/>
        </w:rPr>
        <w:t>เรื่องอื่น</w:t>
      </w:r>
    </w:p>
    <w:p w14:paraId="7C94AA27" w14:textId="6E50883C" w:rsidR="00223149" w:rsidRPr="00223149" w:rsidRDefault="00223149" w:rsidP="00223149">
      <w:pPr>
        <w:pStyle w:val="Bo-Blankline"/>
      </w:pPr>
    </w:p>
    <w:p w14:paraId="56F20239" w14:textId="25BFEC12" w:rsidR="00223149" w:rsidRPr="00BE013B" w:rsidRDefault="00223149" w:rsidP="00C10008">
      <w:pPr>
        <w:pStyle w:val="Bo-Blankline"/>
        <w:numPr>
          <w:ilvl w:val="0"/>
          <w:numId w:val="33"/>
        </w:numPr>
        <w:jc w:val="thaiDistribute"/>
        <w:rPr>
          <w:sz w:val="30"/>
          <w:szCs w:val="30"/>
        </w:rPr>
      </w:pPr>
      <w:r w:rsidRPr="00BE013B">
        <w:rPr>
          <w:rFonts w:asciiTheme="majorBidi" w:hAnsiTheme="majorBidi"/>
          <w:spacing w:val="-2"/>
          <w:sz w:val="30"/>
          <w:szCs w:val="30"/>
          <w:cs/>
        </w:rPr>
        <w:t>บริษัท</w:t>
      </w:r>
      <w:r>
        <w:rPr>
          <w:rFonts w:asciiTheme="majorBidi" w:hAnsiTheme="majorBidi" w:hint="cs"/>
          <w:spacing w:val="-2"/>
          <w:sz w:val="30"/>
          <w:szCs w:val="30"/>
          <w:cs/>
        </w:rPr>
        <w:t>ย่อยแห่งหนึ่ง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>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BE013B">
        <w:rPr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BE013B">
        <w:rPr>
          <w:sz w:val="30"/>
          <w:szCs w:val="30"/>
        </w:rPr>
        <w:t xml:space="preserve">T-VER) </w:t>
      </w:r>
      <w:r w:rsidRPr="00BE013B">
        <w:rPr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1D4C3062" w14:textId="6C8A2EE0" w:rsidR="00036648" w:rsidRDefault="00036648" w:rsidP="00250184">
      <w:pPr>
        <w:pStyle w:val="Bo-Blankline"/>
        <w:rPr>
          <w:cs/>
        </w:rPr>
      </w:pPr>
    </w:p>
    <w:p w14:paraId="0EE8D3C1" w14:textId="7CA87BC4" w:rsidR="00223149" w:rsidRPr="00BE013B" w:rsidRDefault="00223149" w:rsidP="00C10008">
      <w:pPr>
        <w:pStyle w:val="Bo-Blankline"/>
        <w:ind w:left="900"/>
        <w:jc w:val="thaiDistribute"/>
        <w:rPr>
          <w:sz w:val="30"/>
          <w:szCs w:val="30"/>
        </w:rPr>
      </w:pPr>
      <w:r w:rsidRPr="00BE013B">
        <w:rPr>
          <w:sz w:val="30"/>
          <w:szCs w:val="30"/>
          <w:cs/>
        </w:rPr>
        <w:t xml:space="preserve">ณ สิ้นปี </w:t>
      </w:r>
      <w:r w:rsidRPr="00BE013B">
        <w:rPr>
          <w:sz w:val="30"/>
          <w:szCs w:val="30"/>
        </w:rPr>
        <w:t>2564</w:t>
      </w:r>
      <w:r w:rsidRPr="00BE013B">
        <w:rPr>
          <w:sz w:val="30"/>
          <w:szCs w:val="30"/>
          <w:cs/>
        </w:rPr>
        <w:t xml:space="preserve"> บริษัท</w:t>
      </w:r>
      <w:r w:rsidR="00F80E91">
        <w:rPr>
          <w:rFonts w:hint="cs"/>
          <w:sz w:val="30"/>
          <w:szCs w:val="30"/>
          <w:cs/>
        </w:rPr>
        <w:t>ย่อยดังกล่าว</w:t>
      </w:r>
      <w:r w:rsidRPr="00BE013B">
        <w:rPr>
          <w:sz w:val="30"/>
          <w:szCs w:val="30"/>
          <w:cs/>
        </w:rPr>
        <w:t xml:space="preserve">ได้รับการขึ้นทะเบียนจาก อบก. รับรองปริมาณก๊าซเรือนกระจกที่ลดลง (คาร์บอนเครดิต) จากโครงการดังกล่าว จำนวน </w:t>
      </w:r>
      <w:r w:rsidRPr="00BE013B">
        <w:rPr>
          <w:sz w:val="30"/>
          <w:szCs w:val="30"/>
        </w:rPr>
        <w:t>82</w:t>
      </w:r>
      <w:r w:rsidRPr="00BE013B">
        <w:rPr>
          <w:sz w:val="30"/>
          <w:szCs w:val="30"/>
          <w:cs/>
        </w:rPr>
        <w:t>,</w:t>
      </w:r>
      <w:r w:rsidRPr="00BE013B">
        <w:rPr>
          <w:sz w:val="30"/>
          <w:szCs w:val="30"/>
        </w:rPr>
        <w:t>056</w:t>
      </w:r>
      <w:r w:rsidRPr="00BE013B">
        <w:rPr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Pr="00BE013B">
        <w:rPr>
          <w:sz w:val="30"/>
          <w:szCs w:val="30"/>
        </w:rPr>
        <w:t>34,690</w:t>
      </w:r>
      <w:r w:rsidRPr="00BE013B">
        <w:rPr>
          <w:sz w:val="30"/>
          <w:szCs w:val="30"/>
          <w:cs/>
        </w:rPr>
        <w:t xml:space="preserve"> ตันคาร์บอนไดออกไซด์เทียบเท่า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</w:t>
      </w:r>
      <w:r w:rsidR="00F80E91">
        <w:rPr>
          <w:rFonts w:hint="cs"/>
          <w:sz w:val="30"/>
          <w:szCs w:val="30"/>
          <w:cs/>
        </w:rPr>
        <w:t>ย่อยดังกล่าว</w:t>
      </w:r>
      <w:r w:rsidRPr="00BE013B">
        <w:rPr>
          <w:sz w:val="30"/>
          <w:szCs w:val="30"/>
          <w:cs/>
        </w:rPr>
        <w:t xml:space="preserve">มีจำนวนคาร์บอนเครดิตคงเหลือ </w:t>
      </w:r>
      <w:r w:rsidRPr="00BE013B">
        <w:rPr>
          <w:sz w:val="30"/>
          <w:szCs w:val="30"/>
          <w:lang w:val="en-US"/>
        </w:rPr>
        <w:t>47,366</w:t>
      </w:r>
      <w:r w:rsidRPr="00BE013B">
        <w:rPr>
          <w:sz w:val="30"/>
          <w:szCs w:val="30"/>
          <w:cs/>
        </w:rPr>
        <w:t xml:space="preserve"> ตันคาร์บอนไดออกไซด์เทียบเท่า และอยู่ระหว่างการขึ้นทะเบียนจาก อบก. เพื่อรับรองปริมาณ</w:t>
      </w:r>
      <w:r w:rsidRPr="00BE013B">
        <w:rPr>
          <w:sz w:val="30"/>
          <w:szCs w:val="30"/>
          <w:cs/>
        </w:rPr>
        <w:lastRenderedPageBreak/>
        <w:t xml:space="preserve">ก๊าซเรือนกระจกที่ลดลง (คาร์บอนเครดิต) สำหรับช่วงระยะเวลาตั้งแต่วันที่ </w:t>
      </w:r>
      <w:r w:rsidRPr="00BE013B">
        <w:rPr>
          <w:sz w:val="30"/>
          <w:szCs w:val="30"/>
        </w:rPr>
        <w:t>1</w:t>
      </w:r>
      <w:r w:rsidRPr="00BE013B">
        <w:rPr>
          <w:sz w:val="30"/>
          <w:szCs w:val="30"/>
          <w:cs/>
        </w:rPr>
        <w:t xml:space="preserve"> พฤษภาคม </w:t>
      </w:r>
      <w:r w:rsidRPr="00BE013B">
        <w:rPr>
          <w:sz w:val="30"/>
          <w:szCs w:val="30"/>
        </w:rPr>
        <w:t>2560</w:t>
      </w:r>
      <w:r w:rsidRPr="00BE013B">
        <w:rPr>
          <w:sz w:val="30"/>
          <w:szCs w:val="30"/>
          <w:cs/>
        </w:rPr>
        <w:t xml:space="preserve"> ถึง </w:t>
      </w:r>
      <w:r w:rsidRPr="00BE013B">
        <w:rPr>
          <w:sz w:val="30"/>
          <w:szCs w:val="30"/>
        </w:rPr>
        <w:t>31</w:t>
      </w:r>
      <w:r w:rsidRPr="00BE013B">
        <w:rPr>
          <w:sz w:val="30"/>
          <w:szCs w:val="30"/>
          <w:cs/>
        </w:rPr>
        <w:t xml:space="preserve"> ธันวาคม </w:t>
      </w:r>
      <w:r w:rsidRPr="00BE013B">
        <w:rPr>
          <w:sz w:val="30"/>
          <w:szCs w:val="30"/>
        </w:rPr>
        <w:t>2563</w:t>
      </w:r>
      <w:r w:rsidRPr="00BE013B">
        <w:rPr>
          <w:sz w:val="30"/>
          <w:szCs w:val="30"/>
          <w:cs/>
        </w:rPr>
        <w:t xml:space="preserve"> อีกจำนวน </w:t>
      </w:r>
      <w:r w:rsidRPr="00BE013B">
        <w:rPr>
          <w:sz w:val="30"/>
          <w:szCs w:val="30"/>
        </w:rPr>
        <w:t>709</w:t>
      </w:r>
      <w:r w:rsidRPr="00BE013B">
        <w:rPr>
          <w:sz w:val="30"/>
          <w:szCs w:val="30"/>
          <w:cs/>
        </w:rPr>
        <w:t>,</w:t>
      </w:r>
      <w:r w:rsidRPr="00BE013B">
        <w:rPr>
          <w:sz w:val="30"/>
          <w:szCs w:val="30"/>
        </w:rPr>
        <w:t>752</w:t>
      </w:r>
      <w:r w:rsidRPr="00BE013B">
        <w:rPr>
          <w:sz w:val="30"/>
          <w:szCs w:val="30"/>
          <w:cs/>
        </w:rPr>
        <w:t xml:space="preserve"> ตันคาร์บอนไดออกไซด์เทียบเท่า</w:t>
      </w:r>
    </w:p>
    <w:p w14:paraId="151056C7" w14:textId="77777777" w:rsidR="00223149" w:rsidRPr="00250184" w:rsidRDefault="00223149" w:rsidP="00C10008">
      <w:pPr>
        <w:pStyle w:val="Bo-Blankline"/>
        <w:ind w:left="900"/>
        <w:jc w:val="thaiDistribute"/>
        <w:rPr>
          <w:sz w:val="12"/>
          <w:szCs w:val="12"/>
        </w:rPr>
      </w:pPr>
    </w:p>
    <w:p w14:paraId="2EDDC498" w14:textId="57666544" w:rsidR="00223149" w:rsidRDefault="00223149" w:rsidP="00C10008">
      <w:pPr>
        <w:pStyle w:val="Bo-Blankline"/>
        <w:ind w:left="900"/>
        <w:jc w:val="thaiDistribute"/>
        <w:rPr>
          <w:sz w:val="30"/>
          <w:szCs w:val="30"/>
        </w:rPr>
      </w:pPr>
      <w:r w:rsidRPr="00BE013B">
        <w:rPr>
          <w:sz w:val="30"/>
          <w:szCs w:val="30"/>
          <w:cs/>
        </w:rPr>
        <w:t xml:space="preserve">ในปี </w:t>
      </w:r>
      <w:r w:rsidRPr="00BE013B">
        <w:rPr>
          <w:sz w:val="30"/>
          <w:szCs w:val="30"/>
        </w:rPr>
        <w:t>2564</w:t>
      </w:r>
      <w:r w:rsidRPr="00BE013B">
        <w:rPr>
          <w:sz w:val="30"/>
          <w:szCs w:val="30"/>
          <w:cs/>
        </w:rPr>
        <w:t xml:space="preserve"> บริษัท</w:t>
      </w:r>
      <w:r w:rsidR="00F80E91">
        <w:rPr>
          <w:rFonts w:hint="cs"/>
          <w:sz w:val="30"/>
          <w:szCs w:val="30"/>
          <w:cs/>
        </w:rPr>
        <w:t>ย่อยดังกล่าว</w:t>
      </w:r>
      <w:r w:rsidRPr="00BE013B">
        <w:rPr>
          <w:sz w:val="30"/>
          <w:szCs w:val="30"/>
          <w:cs/>
        </w:rPr>
        <w:t xml:space="preserve">ได้รับขยะทุกประเภทรวมทั้งสิ้น </w:t>
      </w:r>
      <w:r w:rsidRPr="00BE013B">
        <w:rPr>
          <w:sz w:val="30"/>
          <w:szCs w:val="30"/>
        </w:rPr>
        <w:t>2</w:t>
      </w:r>
      <w:r w:rsidRPr="00BE013B">
        <w:rPr>
          <w:sz w:val="30"/>
          <w:szCs w:val="30"/>
          <w:cs/>
        </w:rPr>
        <w:t>.</w:t>
      </w:r>
      <w:r w:rsidRPr="00BE013B">
        <w:rPr>
          <w:sz w:val="30"/>
          <w:szCs w:val="30"/>
        </w:rPr>
        <w:t>19</w:t>
      </w:r>
      <w:r w:rsidRPr="00BE013B">
        <w:rPr>
          <w:sz w:val="30"/>
          <w:szCs w:val="30"/>
          <w:cs/>
        </w:rPr>
        <w:t xml:space="preserve"> ล้านตัน มาใช้เป็นเชื้อเพลิงในโรงไฟฟ้าของบริษัท</w:t>
      </w:r>
      <w:r w:rsidR="00F80E91">
        <w:rPr>
          <w:rFonts w:hint="cs"/>
          <w:sz w:val="30"/>
          <w:szCs w:val="30"/>
          <w:cs/>
        </w:rPr>
        <w:t>ย่อยดังกล่าว</w:t>
      </w:r>
      <w:r w:rsidRPr="00BE013B">
        <w:rPr>
          <w:sz w:val="30"/>
          <w:szCs w:val="30"/>
          <w:cs/>
        </w:rPr>
        <w:t>และ</w:t>
      </w:r>
      <w:r w:rsidRPr="00BE013B">
        <w:rPr>
          <w:spacing w:val="-4"/>
          <w:sz w:val="30"/>
          <w:szCs w:val="30"/>
          <w:cs/>
        </w:rPr>
        <w:t>ในโรงปูนซิเมนต์ของบริษัท ทีพีไอ โพลีน จำกัด (มหาชน) ซึ่งสามารถลดการปล่อยก๊าซเรือนกระจก (คาร์บอนรีดักชั่น)</w:t>
      </w:r>
      <w:r w:rsidRPr="00BE013B">
        <w:rPr>
          <w:sz w:val="30"/>
          <w:szCs w:val="30"/>
          <w:cs/>
        </w:rPr>
        <w:t xml:space="preserve"> จากการฝังกลบได้ประมาณ </w:t>
      </w:r>
      <w:r w:rsidRPr="00BE013B">
        <w:rPr>
          <w:sz w:val="30"/>
          <w:szCs w:val="30"/>
        </w:rPr>
        <w:t>5</w:t>
      </w:r>
      <w:r w:rsidRPr="00BE013B">
        <w:rPr>
          <w:sz w:val="30"/>
          <w:szCs w:val="30"/>
          <w:cs/>
        </w:rPr>
        <w:t>.</w:t>
      </w:r>
      <w:r w:rsidRPr="00BE013B">
        <w:rPr>
          <w:sz w:val="30"/>
          <w:szCs w:val="30"/>
        </w:rPr>
        <w:t>08</w:t>
      </w:r>
      <w:r w:rsidRPr="00BE013B">
        <w:rPr>
          <w:sz w:val="30"/>
          <w:szCs w:val="30"/>
          <w:cs/>
        </w:rPr>
        <w:t xml:space="preserve"> ล้านตันคาร์บอนไดออกไซค์เทียบเท่า โครงการใหม่นี้ บริษัท</w:t>
      </w:r>
      <w:r w:rsidR="00F80E91">
        <w:rPr>
          <w:rFonts w:hint="cs"/>
          <w:sz w:val="30"/>
          <w:szCs w:val="30"/>
          <w:cs/>
        </w:rPr>
        <w:t>ย่อยดังกล่าว</w:t>
      </w:r>
      <w:r w:rsidRPr="00BE013B">
        <w:rPr>
          <w:sz w:val="30"/>
          <w:szCs w:val="30"/>
          <w:cs/>
        </w:rPr>
        <w:t>กำลังขึ้นทะเบียนกับ อบก. เพื่อรับรองปริมาณก๊าซเรือนกระจกที่ลดลง</w:t>
      </w:r>
    </w:p>
    <w:p w14:paraId="0E47CF62" w14:textId="73EB9AF2" w:rsidR="00C10008" w:rsidRPr="00250184" w:rsidRDefault="00C10008" w:rsidP="00C10008">
      <w:pPr>
        <w:pStyle w:val="Bo-Blankline"/>
        <w:ind w:left="900"/>
        <w:jc w:val="thaiDistribute"/>
        <w:rPr>
          <w:sz w:val="12"/>
          <w:szCs w:val="12"/>
        </w:rPr>
      </w:pPr>
    </w:p>
    <w:p w14:paraId="30A42688" w14:textId="1A892D51" w:rsidR="00C10008" w:rsidRPr="00BE013B" w:rsidRDefault="00C10008" w:rsidP="00C10008">
      <w:pPr>
        <w:pStyle w:val="Bo-Blankline"/>
        <w:numPr>
          <w:ilvl w:val="0"/>
          <w:numId w:val="33"/>
        </w:numPr>
        <w:jc w:val="thaiDistribute"/>
        <w:rPr>
          <w:sz w:val="30"/>
          <w:szCs w:val="30"/>
        </w:rPr>
      </w:pPr>
      <w:r w:rsidRPr="00C10008">
        <w:rPr>
          <w:sz w:val="30"/>
          <w:szCs w:val="30"/>
          <w:cs/>
        </w:rPr>
        <w:t xml:space="preserve">ตั้งแต่เดือนธันวาคม </w:t>
      </w:r>
      <w:r w:rsidRPr="00C10008">
        <w:rPr>
          <w:sz w:val="30"/>
          <w:szCs w:val="30"/>
        </w:rPr>
        <w:t xml:space="preserve">2564 </w:t>
      </w:r>
      <w:r w:rsidRPr="00C10008">
        <w:rPr>
          <w:sz w:val="30"/>
          <w:szCs w:val="30"/>
          <w:cs/>
        </w:rPr>
        <w:t xml:space="preserve">จนถึงไตรมาส </w:t>
      </w:r>
      <w:r w:rsidRPr="00C10008">
        <w:rPr>
          <w:sz w:val="30"/>
          <w:szCs w:val="30"/>
        </w:rPr>
        <w:t xml:space="preserve">1 </w:t>
      </w:r>
      <w:r w:rsidRPr="00C10008">
        <w:rPr>
          <w:sz w:val="30"/>
          <w:szCs w:val="30"/>
          <w:cs/>
        </w:rPr>
        <w:t xml:space="preserve">ปี </w:t>
      </w:r>
      <w:r w:rsidRPr="00C10008">
        <w:rPr>
          <w:sz w:val="30"/>
          <w:szCs w:val="30"/>
        </w:rPr>
        <w:t xml:space="preserve">2565 </w:t>
      </w:r>
      <w:r w:rsidRPr="00C10008">
        <w:rPr>
          <w:sz w:val="30"/>
          <w:szCs w:val="30"/>
          <w:cs/>
        </w:rPr>
        <w:t xml:space="preserve">บริษัทได้รับอนุญาตประทานบัตรเหมืองแร่หินปูนและหินดินดานเพื่ออุตสาหกรรมปูนซีเมนต์จากกรมพื้นฐานอุตสาหกรรมและการเหมืองแร่ กระทรวงอุตสาหกรรมจำนวนทั้งสิ้น </w:t>
      </w:r>
      <w:r w:rsidRPr="00C10008">
        <w:rPr>
          <w:sz w:val="30"/>
          <w:szCs w:val="30"/>
        </w:rPr>
        <w:t xml:space="preserve">24 </w:t>
      </w:r>
      <w:r w:rsidRPr="00C10008">
        <w:rPr>
          <w:sz w:val="30"/>
          <w:szCs w:val="30"/>
          <w:cs/>
        </w:rPr>
        <w:t xml:space="preserve">แปลง มีอายุประทานบัตร </w:t>
      </w:r>
      <w:r w:rsidRPr="00C10008">
        <w:rPr>
          <w:sz w:val="30"/>
          <w:szCs w:val="30"/>
        </w:rPr>
        <w:t xml:space="preserve">27 </w:t>
      </w:r>
      <w:r w:rsidRPr="00C10008">
        <w:rPr>
          <w:sz w:val="30"/>
          <w:szCs w:val="30"/>
          <w:cs/>
        </w:rPr>
        <w:t xml:space="preserve">ปี เนื้อที่รวม </w:t>
      </w:r>
      <w:r w:rsidRPr="00C10008">
        <w:rPr>
          <w:sz w:val="30"/>
          <w:szCs w:val="30"/>
        </w:rPr>
        <w:t xml:space="preserve">6,389 </w:t>
      </w:r>
      <w:r w:rsidRPr="00C10008">
        <w:rPr>
          <w:sz w:val="30"/>
          <w:szCs w:val="30"/>
          <w:cs/>
        </w:rPr>
        <w:t>ไร่ โดยมีปริมาณแร่หินปูนเป็นจำนวน</w:t>
      </w:r>
      <w:r w:rsidRPr="00C10008">
        <w:rPr>
          <w:sz w:val="30"/>
          <w:szCs w:val="30"/>
        </w:rPr>
        <w:t xml:space="preserve">372,539,500 </w:t>
      </w:r>
      <w:r w:rsidRPr="00C10008">
        <w:rPr>
          <w:sz w:val="30"/>
          <w:szCs w:val="30"/>
          <w:cs/>
        </w:rPr>
        <w:t xml:space="preserve">ตัน เป็นหินดินดานจำนวน </w:t>
      </w:r>
      <w:r w:rsidRPr="00C10008">
        <w:rPr>
          <w:sz w:val="30"/>
          <w:szCs w:val="30"/>
        </w:rPr>
        <w:t xml:space="preserve">43,043,400 </w:t>
      </w:r>
      <w:r w:rsidRPr="00C10008">
        <w:rPr>
          <w:sz w:val="30"/>
          <w:szCs w:val="30"/>
          <w:cs/>
        </w:rPr>
        <w:t xml:space="preserve">ตัน รวมเป็นจำนวนทั้งสิ้น </w:t>
      </w:r>
      <w:r w:rsidRPr="00C10008">
        <w:rPr>
          <w:sz w:val="30"/>
          <w:szCs w:val="30"/>
        </w:rPr>
        <w:t xml:space="preserve">415,582,900 </w:t>
      </w:r>
      <w:r w:rsidRPr="00C10008">
        <w:rPr>
          <w:sz w:val="30"/>
          <w:szCs w:val="30"/>
          <w:cs/>
        </w:rPr>
        <w:t xml:space="preserve">ตัน (เฉลี่ยจำนวน </w:t>
      </w:r>
      <w:r w:rsidRPr="00C10008">
        <w:rPr>
          <w:sz w:val="30"/>
          <w:szCs w:val="30"/>
        </w:rPr>
        <w:t xml:space="preserve">15.39 </w:t>
      </w:r>
      <w:r w:rsidRPr="00C10008">
        <w:rPr>
          <w:sz w:val="30"/>
          <w:szCs w:val="30"/>
          <w:cs/>
        </w:rPr>
        <w:t>ล้านตัน/ปี)</w:t>
      </w:r>
    </w:p>
    <w:p w14:paraId="22875F8F" w14:textId="727C8EA7" w:rsidR="00223149" w:rsidRPr="00250184" w:rsidRDefault="00223149" w:rsidP="00C10008">
      <w:pPr>
        <w:pStyle w:val="Bo-Blankline"/>
        <w:ind w:left="900"/>
        <w:jc w:val="thaiDistribute"/>
        <w:rPr>
          <w:sz w:val="12"/>
          <w:szCs w:val="12"/>
          <w:cs/>
        </w:rPr>
      </w:pPr>
    </w:p>
    <w:p w14:paraId="52A805E3" w14:textId="77777777" w:rsidR="00223149" w:rsidRPr="00F252A0" w:rsidRDefault="00223149" w:rsidP="00223149">
      <w:pPr>
        <w:pStyle w:val="Caption"/>
        <w:ind w:hanging="900"/>
      </w:pPr>
      <w:r w:rsidRPr="00F252A0">
        <w:rPr>
          <w:rFonts w:hint="cs"/>
          <w:cs/>
        </w:rPr>
        <w:t>เหตุ</w:t>
      </w:r>
      <w:r w:rsidRPr="00F252A0">
        <w:rPr>
          <w:cs/>
        </w:rPr>
        <w:t>การณ์ภายหลังรอบระยะเวลารายงาน</w:t>
      </w:r>
    </w:p>
    <w:p w14:paraId="12F6B108" w14:textId="77777777" w:rsidR="00223149" w:rsidRPr="00250184" w:rsidRDefault="00223149" w:rsidP="00223149">
      <w:pPr>
        <w:tabs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12"/>
          <w:szCs w:val="12"/>
          <w:highlight w:val="yellow"/>
          <w:lang w:val="en-US"/>
        </w:rPr>
      </w:pPr>
    </w:p>
    <w:p w14:paraId="1CF23209" w14:textId="68AD386C" w:rsidR="00223149" w:rsidRDefault="00223149" w:rsidP="00223149">
      <w:pPr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DD12C3">
        <w:rPr>
          <w:rFonts w:ascii="Angsana New" w:hAnsi="Angsana New"/>
          <w:spacing w:val="6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DD12C3">
        <w:rPr>
          <w:rFonts w:ascii="Angsana New" w:hAnsi="Angsana New"/>
          <w:spacing w:val="6"/>
          <w:sz w:val="30"/>
          <w:szCs w:val="30"/>
        </w:rPr>
        <w:t>20</w:t>
      </w:r>
      <w:r w:rsidRPr="00DD12C3">
        <w:rPr>
          <w:rFonts w:ascii="Angsana New" w:hAnsi="Angsana New"/>
          <w:spacing w:val="6"/>
          <w:sz w:val="30"/>
          <w:szCs w:val="30"/>
          <w:cs/>
        </w:rPr>
        <w:t xml:space="preserve"> เมษายน </w:t>
      </w:r>
      <w:r w:rsidRPr="00DD12C3">
        <w:rPr>
          <w:rFonts w:ascii="Angsana New" w:hAnsi="Angsana New"/>
          <w:spacing w:val="6"/>
          <w:sz w:val="30"/>
          <w:szCs w:val="30"/>
        </w:rPr>
        <w:t>2565</w:t>
      </w:r>
      <w:r w:rsidRPr="00DD12C3">
        <w:rPr>
          <w:rFonts w:ascii="Angsana New" w:hAnsi="Angsana New"/>
          <w:spacing w:val="6"/>
          <w:sz w:val="30"/>
          <w:szCs w:val="30"/>
          <w:cs/>
        </w:rPr>
        <w:t xml:space="preserve"> ผู้ถือหุ้นมีมติอนุมัติการจ่าย</w:t>
      </w:r>
      <w:r>
        <w:rPr>
          <w:rFonts w:ascii="Angsana New" w:hAnsi="Angsana New"/>
          <w:sz w:val="30"/>
          <w:szCs w:val="30"/>
        </w:rPr>
        <w:br/>
      </w:r>
      <w:r w:rsidRPr="00DD12C3">
        <w:rPr>
          <w:rFonts w:ascii="Angsana New" w:hAnsi="Angsana New"/>
          <w:sz w:val="30"/>
          <w:szCs w:val="30"/>
          <w:cs/>
        </w:rPr>
        <w:t xml:space="preserve">เงินปันผลจากกำไรสะสมของบริษัท ในอัตราหุ้นละ </w:t>
      </w:r>
      <w:r w:rsidRPr="00DD12C3">
        <w:rPr>
          <w:rFonts w:ascii="Angsana New" w:hAnsi="Angsana New"/>
          <w:sz w:val="30"/>
          <w:szCs w:val="30"/>
        </w:rPr>
        <w:t xml:space="preserve">0.09 </w:t>
      </w:r>
      <w:r w:rsidRPr="00DD12C3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Pr="00DD12C3">
        <w:rPr>
          <w:rFonts w:ascii="Angsana New" w:hAnsi="Angsana New"/>
          <w:sz w:val="30"/>
          <w:szCs w:val="30"/>
        </w:rPr>
        <w:t xml:space="preserve">1,721 </w:t>
      </w:r>
      <w:r w:rsidRPr="00DD12C3">
        <w:rPr>
          <w:rFonts w:ascii="Angsana New" w:hAnsi="Angsana New"/>
          <w:sz w:val="30"/>
          <w:szCs w:val="30"/>
          <w:cs/>
        </w:rPr>
        <w:t>ล้านบาท เงินปันผลดังกล่าว</w:t>
      </w:r>
      <w:r>
        <w:rPr>
          <w:rFonts w:ascii="Angsana New" w:hAnsi="Angsana New"/>
          <w:sz w:val="30"/>
          <w:szCs w:val="30"/>
        </w:rPr>
        <w:br/>
      </w:r>
      <w:r w:rsidRPr="00DD12C3">
        <w:rPr>
          <w:rFonts w:ascii="Angsana New" w:hAnsi="Angsana New"/>
          <w:sz w:val="30"/>
          <w:szCs w:val="30"/>
          <w:cs/>
        </w:rPr>
        <w:t xml:space="preserve">ได้รวมเงินปันผลระหว่างกาลในอัตราหุ้นละ </w:t>
      </w:r>
      <w:r w:rsidRPr="00DD12C3">
        <w:rPr>
          <w:rFonts w:ascii="Angsana New" w:hAnsi="Angsana New"/>
          <w:sz w:val="30"/>
          <w:szCs w:val="30"/>
        </w:rPr>
        <w:t xml:space="preserve">0.03 </w:t>
      </w:r>
      <w:r w:rsidRPr="00DD12C3">
        <w:rPr>
          <w:rFonts w:ascii="Angsana New" w:hAnsi="Angsana New"/>
          <w:sz w:val="30"/>
          <w:szCs w:val="30"/>
          <w:cs/>
        </w:rPr>
        <w:t xml:space="preserve">บาท ซึ่งบริษัทได้จ่ายให้กับผู้ถือหุ้นของบริษัทแล้วในระหว่างปี </w:t>
      </w:r>
      <w:r w:rsidRPr="00DD12C3">
        <w:rPr>
          <w:rFonts w:ascii="Angsana New" w:hAnsi="Angsana New"/>
          <w:sz w:val="30"/>
          <w:szCs w:val="30"/>
        </w:rPr>
        <w:t xml:space="preserve">2564 </w:t>
      </w:r>
      <w:r w:rsidRPr="00DD12C3">
        <w:rPr>
          <w:rFonts w:ascii="Angsana New" w:hAnsi="Angsana New"/>
          <w:sz w:val="30"/>
          <w:szCs w:val="30"/>
          <w:cs/>
        </w:rPr>
        <w:t xml:space="preserve">ดังนั้นเงินปันผลที่จะต้องจ่ายเพิ่มอีกจึงเท่ากับอัตราหุ้นละ </w:t>
      </w:r>
      <w:r w:rsidRPr="00DD12C3">
        <w:rPr>
          <w:rFonts w:ascii="Angsana New" w:hAnsi="Angsana New"/>
          <w:sz w:val="30"/>
          <w:szCs w:val="30"/>
        </w:rPr>
        <w:t xml:space="preserve">0.06 </w:t>
      </w:r>
      <w:r w:rsidRPr="00DD12C3">
        <w:rPr>
          <w:rFonts w:ascii="Angsana New" w:hAnsi="Angsana New"/>
          <w:sz w:val="30"/>
          <w:szCs w:val="30"/>
          <w:cs/>
        </w:rPr>
        <w:t xml:space="preserve">บาท คิดเป็นจำนวนเงินรวม </w:t>
      </w:r>
      <w:r w:rsidRPr="00DD12C3">
        <w:rPr>
          <w:rFonts w:ascii="Angsana New" w:hAnsi="Angsana New"/>
          <w:sz w:val="30"/>
          <w:szCs w:val="30"/>
        </w:rPr>
        <w:t xml:space="preserve">1,147 </w:t>
      </w:r>
      <w:r w:rsidRPr="00DD12C3"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/>
          <w:sz w:val="30"/>
          <w:szCs w:val="30"/>
        </w:rPr>
        <w:br/>
      </w:r>
      <w:r w:rsidRPr="00DD12C3">
        <w:rPr>
          <w:rFonts w:ascii="Angsana New" w:hAnsi="Angsana New"/>
          <w:sz w:val="30"/>
          <w:szCs w:val="30"/>
          <w:cs/>
        </w:rPr>
        <w:t>เงินปันผลดังกล่าว</w:t>
      </w:r>
      <w:r w:rsidRPr="00DD12C3">
        <w:rPr>
          <w:rFonts w:ascii="Angsana New" w:hAnsi="Angsana New" w:hint="cs"/>
          <w:sz w:val="30"/>
          <w:szCs w:val="30"/>
          <w:cs/>
        </w:rPr>
        <w:t>จะจ่าย</w:t>
      </w:r>
      <w:r w:rsidRPr="00DD12C3">
        <w:rPr>
          <w:rFonts w:ascii="Angsana New" w:hAnsi="Angsana New"/>
          <w:sz w:val="30"/>
          <w:szCs w:val="30"/>
          <w:cs/>
        </w:rPr>
        <w:t xml:space="preserve">ให้แก่ผู้ถือหุ้นในเดือนพฤษภาคม </w:t>
      </w:r>
      <w:r w:rsidRPr="00DD12C3">
        <w:rPr>
          <w:rFonts w:ascii="Angsana New" w:hAnsi="Angsana New"/>
          <w:sz w:val="30"/>
          <w:szCs w:val="30"/>
        </w:rPr>
        <w:t>2565</w:t>
      </w:r>
    </w:p>
    <w:p w14:paraId="585A7D2C" w14:textId="2D06EF98" w:rsidR="00C10008" w:rsidRPr="00250184" w:rsidRDefault="00C10008">
      <w:pPr>
        <w:spacing w:line="240" w:lineRule="auto"/>
        <w:rPr>
          <w:rFonts w:asciiTheme="majorBidi" w:hAnsiTheme="majorBidi" w:cstheme="majorBidi"/>
          <w:sz w:val="12"/>
          <w:szCs w:val="12"/>
          <w:highlight w:val="yellow"/>
          <w:lang w:val="en-US"/>
        </w:rPr>
      </w:pPr>
    </w:p>
    <w:p w14:paraId="5947BF93" w14:textId="64571219" w:rsidR="009E49FF" w:rsidRPr="001F7853" w:rsidRDefault="00223149" w:rsidP="009E49FF">
      <w:pPr>
        <w:pStyle w:val="Caption"/>
        <w:ind w:hanging="900"/>
      </w:pPr>
      <w:r w:rsidRPr="001F7853">
        <w:rPr>
          <w:rFonts w:hint="cs"/>
          <w:cs/>
        </w:rPr>
        <w:t>การ</w:t>
      </w:r>
      <w:r w:rsidR="00360038" w:rsidRPr="001F7853">
        <w:rPr>
          <w:rFonts w:hint="cs"/>
          <w:cs/>
        </w:rPr>
        <w:t>ปรับปรุงรายการ</w:t>
      </w:r>
    </w:p>
    <w:p w14:paraId="3547DFF6" w14:textId="6A67F01D" w:rsidR="00256C6D" w:rsidRPr="00250184" w:rsidRDefault="00256C6D" w:rsidP="00256C6D">
      <w:pPr>
        <w:tabs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12"/>
          <w:szCs w:val="12"/>
          <w:highlight w:val="yellow"/>
          <w:lang w:val="en-US"/>
        </w:rPr>
      </w:pPr>
    </w:p>
    <w:p w14:paraId="29D1B13F" w14:textId="4088855E" w:rsidR="00360038" w:rsidRDefault="00360038" w:rsidP="00360038">
      <w:pPr>
        <w:tabs>
          <w:tab w:val="left" w:pos="720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  <w:r w:rsidRPr="008A12C4">
        <w:rPr>
          <w:rFonts w:asciiTheme="majorBidi" w:hAnsiTheme="majorBidi"/>
          <w:sz w:val="30"/>
          <w:szCs w:val="30"/>
          <w:cs/>
        </w:rPr>
        <w:t>รายการสินทรัพย์ทางการเงินหมุนเวียนอื่นที่ถูกแสดงในงบ</w:t>
      </w:r>
      <w:r w:rsidRPr="00360038">
        <w:rPr>
          <w:rFonts w:asciiTheme="majorBidi" w:hAnsiTheme="majorBidi" w:hint="cs"/>
          <w:sz w:val="30"/>
          <w:szCs w:val="30"/>
          <w:cs/>
        </w:rPr>
        <w:t>แ</w:t>
      </w:r>
      <w:r w:rsidRPr="008A12C4">
        <w:rPr>
          <w:rFonts w:asciiTheme="majorBidi" w:hAnsiTheme="majorBidi"/>
          <w:sz w:val="30"/>
          <w:szCs w:val="30"/>
          <w:cs/>
        </w:rPr>
        <w:t>สดงฐานะการเงิน</w:t>
      </w:r>
      <w:r>
        <w:rPr>
          <w:rFonts w:asciiTheme="majorBidi" w:hAnsiTheme="majorBidi" w:hint="cs"/>
          <w:sz w:val="30"/>
          <w:szCs w:val="30"/>
          <w:cs/>
        </w:rPr>
        <w:t>รวม</w:t>
      </w:r>
      <w:r w:rsidRPr="008A12C4">
        <w:rPr>
          <w:rFonts w:asciiTheme="majorBidi" w:hAnsiTheme="majorBidi"/>
          <w:sz w:val="30"/>
          <w:szCs w:val="30"/>
          <w:cs/>
        </w:rPr>
        <w:t xml:space="preserve"> ณ วันที่ </w:t>
      </w:r>
      <w:r>
        <w:rPr>
          <w:rFonts w:asciiTheme="majorBidi" w:hAnsiTheme="majorBidi"/>
          <w:sz w:val="30"/>
          <w:szCs w:val="30"/>
        </w:rPr>
        <w:t>31</w:t>
      </w:r>
      <w:r w:rsidRPr="008A12C4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>2564</w:t>
      </w:r>
      <w:r w:rsidRPr="008A12C4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br/>
      </w:r>
      <w:r w:rsidRPr="008A12C4">
        <w:rPr>
          <w:rFonts w:asciiTheme="majorBidi" w:hAnsiTheme="majorBidi"/>
          <w:sz w:val="30"/>
          <w:szCs w:val="30"/>
          <w:cs/>
        </w:rPr>
        <w:t>บางรายการได้มีการปรับปรุงเพื่อให้สอดคล้องกับอายุคงเหลือและวัตถุประสงค์ในการถือครองรายการสินทรัพย์ทางการเงินดังกล่าว</w:t>
      </w:r>
    </w:p>
    <w:p w14:paraId="507145B5" w14:textId="77777777" w:rsidR="00250184" w:rsidRPr="00250184" w:rsidRDefault="00250184" w:rsidP="00360038">
      <w:pPr>
        <w:tabs>
          <w:tab w:val="left" w:pos="720"/>
        </w:tabs>
        <w:spacing w:line="240" w:lineRule="auto"/>
        <w:ind w:left="540" w:right="2"/>
        <w:jc w:val="thaiDistribute"/>
        <w:rPr>
          <w:rFonts w:asciiTheme="majorBidi" w:hAnsiTheme="majorBidi"/>
          <w:sz w:val="12"/>
          <w:szCs w:val="12"/>
          <w:cs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00"/>
        <w:gridCol w:w="1350"/>
        <w:gridCol w:w="236"/>
        <w:gridCol w:w="1384"/>
        <w:gridCol w:w="237"/>
        <w:gridCol w:w="1383"/>
      </w:tblGrid>
      <w:tr w:rsidR="003F6897" w:rsidRPr="00250184" w14:paraId="3A1B600E" w14:textId="77777777" w:rsidTr="00250184">
        <w:trPr>
          <w:trHeight w:val="419"/>
        </w:trPr>
        <w:tc>
          <w:tcPr>
            <w:tcW w:w="4500" w:type="dxa"/>
          </w:tcPr>
          <w:p w14:paraId="051E103C" w14:textId="77777777" w:rsidR="003F6897" w:rsidRPr="00504C48" w:rsidRDefault="003F6897" w:rsidP="00E16E6E">
            <w:pPr>
              <w:pStyle w:val="BodyText"/>
              <w:spacing w:after="0"/>
              <w:ind w:right="-405" w:firstLine="2304"/>
              <w:jc w:val="both"/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515B6415" w14:textId="77777777" w:rsidR="003F6897" w:rsidRPr="00504C48" w:rsidRDefault="003F6897" w:rsidP="00E16E6E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04C4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3F6897" w:rsidRPr="00250184" w14:paraId="115930CD" w14:textId="77777777" w:rsidTr="00250184">
        <w:trPr>
          <w:trHeight w:val="419"/>
        </w:trPr>
        <w:tc>
          <w:tcPr>
            <w:tcW w:w="4500" w:type="dxa"/>
          </w:tcPr>
          <w:p w14:paraId="4740DE8A" w14:textId="77777777" w:rsidR="003F6897" w:rsidRPr="00504C48" w:rsidRDefault="003F6897" w:rsidP="00E16E6E">
            <w:pPr>
              <w:pStyle w:val="BodyText"/>
              <w:spacing w:after="0"/>
              <w:ind w:right="-405" w:firstLine="2304"/>
              <w:jc w:val="both"/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45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3398968" w14:textId="100B6EAE" w:rsidR="003F6897" w:rsidRPr="00504C48" w:rsidRDefault="003F6897" w:rsidP="00E16E6E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504C48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504C48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</w:tr>
      <w:tr w:rsidR="003F6897" w:rsidRPr="00250184" w14:paraId="4D503CBB" w14:textId="77777777" w:rsidTr="00250184">
        <w:trPr>
          <w:trHeight w:val="404"/>
        </w:trPr>
        <w:tc>
          <w:tcPr>
            <w:tcW w:w="4500" w:type="dxa"/>
          </w:tcPr>
          <w:p w14:paraId="25B1F008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0805E" w14:textId="6646C39E" w:rsidR="003F6897" w:rsidRPr="00504C48" w:rsidRDefault="003F6897" w:rsidP="00E16E6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04C48">
              <w:rPr>
                <w:rFonts w:ascii="Angsana New" w:hAnsi="Angsana New"/>
                <w:sz w:val="29"/>
                <w:szCs w:val="29"/>
                <w:cs/>
              </w:rPr>
              <w:t>ก่อน</w:t>
            </w:r>
            <w:r w:rsidR="00313BC0" w:rsidRPr="00504C48">
              <w:rPr>
                <w:rFonts w:ascii="Angsana New" w:hAnsi="Angsana New" w:hint="cs"/>
                <w:sz w:val="29"/>
                <w:szCs w:val="29"/>
                <w:cs/>
              </w:rPr>
              <w:t>ปรับปรุง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955B0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491BFA" w14:textId="57758A5E" w:rsidR="003F6897" w:rsidRPr="00504C48" w:rsidRDefault="00313BC0" w:rsidP="00E16E6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 w:hint="cs"/>
                <w:sz w:val="29"/>
                <w:szCs w:val="29"/>
                <w:cs/>
              </w:rPr>
              <w:t>ปรับปรุง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313E5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DF1C5F" w14:textId="19B9683F" w:rsidR="003F6897" w:rsidRPr="00504C48" w:rsidRDefault="003F6897" w:rsidP="003F6897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  <w:cs/>
              </w:rPr>
              <w:t>หลัง</w:t>
            </w:r>
            <w:r w:rsidR="00313BC0" w:rsidRPr="00504C48">
              <w:rPr>
                <w:rFonts w:ascii="Angsana New" w:hAnsi="Angsana New" w:hint="cs"/>
                <w:sz w:val="29"/>
                <w:szCs w:val="29"/>
                <w:cs/>
              </w:rPr>
              <w:t>ปรับปรุง</w:t>
            </w:r>
          </w:p>
        </w:tc>
      </w:tr>
      <w:tr w:rsidR="003F6897" w:rsidRPr="00250184" w14:paraId="1B4C5857" w14:textId="77777777" w:rsidTr="00250184">
        <w:trPr>
          <w:trHeight w:val="404"/>
        </w:trPr>
        <w:tc>
          <w:tcPr>
            <w:tcW w:w="4500" w:type="dxa"/>
          </w:tcPr>
          <w:p w14:paraId="1A36B212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4590" w:type="dxa"/>
            <w:gridSpan w:val="5"/>
          </w:tcPr>
          <w:p w14:paraId="0F67C710" w14:textId="6E09E8A4" w:rsidR="003F6897" w:rsidRPr="00504C48" w:rsidRDefault="003F6897" w:rsidP="00E16E6E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504C48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504C4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3F6897" w:rsidRPr="00250184" w14:paraId="0F59F8C2" w14:textId="77777777" w:rsidTr="00250184">
        <w:trPr>
          <w:trHeight w:val="404"/>
        </w:trPr>
        <w:tc>
          <w:tcPr>
            <w:tcW w:w="4500" w:type="dxa"/>
            <w:hideMark/>
          </w:tcPr>
          <w:p w14:paraId="5AE5C12E" w14:textId="77777777" w:rsidR="003F6897" w:rsidRPr="00504C48" w:rsidRDefault="003F6897" w:rsidP="00E16E6E">
            <w:pPr>
              <w:pStyle w:val="BodyText"/>
              <w:spacing w:after="0"/>
              <w:ind w:right="-405" w:hanging="108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504C48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งบ</w:t>
            </w:r>
            <w:r w:rsidRPr="00504C48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แสดงฐานะการเงิน</w:t>
            </w:r>
          </w:p>
        </w:tc>
        <w:tc>
          <w:tcPr>
            <w:tcW w:w="1350" w:type="dxa"/>
          </w:tcPr>
          <w:p w14:paraId="5FF708AA" w14:textId="77777777" w:rsidR="003F6897" w:rsidRPr="00504C48" w:rsidRDefault="003F6897" w:rsidP="00E16E6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14:paraId="231455D3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4" w:type="dxa"/>
          </w:tcPr>
          <w:p w14:paraId="5E2D40FD" w14:textId="77777777" w:rsidR="003F6897" w:rsidRPr="00504C48" w:rsidRDefault="003F6897" w:rsidP="00E16E6E">
            <w:pPr>
              <w:pStyle w:val="BodyText"/>
              <w:tabs>
                <w:tab w:val="decimal" w:pos="432"/>
              </w:tabs>
              <w:spacing w:after="0"/>
              <w:ind w:right="-15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7" w:type="dxa"/>
          </w:tcPr>
          <w:p w14:paraId="092312BD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</w:tcPr>
          <w:p w14:paraId="2192948F" w14:textId="77777777" w:rsidR="003F6897" w:rsidRPr="00504C48" w:rsidRDefault="003F6897" w:rsidP="00E16E6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3F6897" w:rsidRPr="00250184" w14:paraId="503FB6F6" w14:textId="77777777" w:rsidTr="00250184">
        <w:trPr>
          <w:trHeight w:val="404"/>
        </w:trPr>
        <w:tc>
          <w:tcPr>
            <w:tcW w:w="4500" w:type="dxa"/>
            <w:hideMark/>
          </w:tcPr>
          <w:p w14:paraId="09A8F6E8" w14:textId="5C9D0713" w:rsidR="003F6897" w:rsidRPr="00504C48" w:rsidRDefault="003F6897" w:rsidP="00E16E6E">
            <w:pPr>
              <w:pStyle w:val="BodyText"/>
              <w:spacing w:after="0"/>
              <w:ind w:left="162" w:right="-405" w:hanging="270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 w:hint="cs"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1E4084E4" w14:textId="0A462E9B" w:rsidR="003F6897" w:rsidRPr="00504C48" w:rsidRDefault="003F6897" w:rsidP="003F6897">
            <w:pPr>
              <w:tabs>
                <w:tab w:val="decimal" w:pos="1516"/>
              </w:tabs>
              <w:spacing w:line="240" w:lineRule="auto"/>
              <w:ind w:right="-21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04C48">
              <w:rPr>
                <w:rFonts w:ascii="Angsana New" w:hAnsi="Angsana New"/>
                <w:sz w:val="29"/>
                <w:szCs w:val="29"/>
                <w:lang w:val="en-US"/>
              </w:rPr>
              <w:t>6,480,787</w:t>
            </w:r>
          </w:p>
        </w:tc>
        <w:tc>
          <w:tcPr>
            <w:tcW w:w="236" w:type="dxa"/>
          </w:tcPr>
          <w:p w14:paraId="2C36D4C7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4" w:type="dxa"/>
            <w:vAlign w:val="bottom"/>
          </w:tcPr>
          <w:p w14:paraId="2B68E882" w14:textId="77777777" w:rsidR="003F6897" w:rsidRPr="00504C48" w:rsidRDefault="003F6897" w:rsidP="00994BB5">
            <w:pPr>
              <w:tabs>
                <w:tab w:val="decimal" w:pos="1099"/>
              </w:tabs>
              <w:spacing w:line="240" w:lineRule="auto"/>
              <w:ind w:left="-71" w:right="-112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>(485,341)</w:t>
            </w:r>
          </w:p>
        </w:tc>
        <w:tc>
          <w:tcPr>
            <w:tcW w:w="237" w:type="dxa"/>
          </w:tcPr>
          <w:p w14:paraId="72AC9DD0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  <w:vAlign w:val="bottom"/>
          </w:tcPr>
          <w:p w14:paraId="22C08F21" w14:textId="7F972307" w:rsidR="003F6897" w:rsidRPr="00504C48" w:rsidRDefault="003F6897" w:rsidP="003F6897">
            <w:pPr>
              <w:tabs>
                <w:tab w:val="decimal" w:pos="1714"/>
              </w:tabs>
              <w:spacing w:line="240" w:lineRule="auto"/>
              <w:ind w:right="-21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>5,995,446</w:t>
            </w:r>
          </w:p>
        </w:tc>
      </w:tr>
      <w:tr w:rsidR="003F6897" w:rsidRPr="00250184" w14:paraId="769862B0" w14:textId="77777777" w:rsidTr="00250184">
        <w:trPr>
          <w:trHeight w:val="404"/>
        </w:trPr>
        <w:tc>
          <w:tcPr>
            <w:tcW w:w="4500" w:type="dxa"/>
            <w:hideMark/>
          </w:tcPr>
          <w:p w14:paraId="310E76CF" w14:textId="1D196D28" w:rsidR="003F6897" w:rsidRPr="00504C48" w:rsidRDefault="003F6897" w:rsidP="003F6897">
            <w:pPr>
              <w:pStyle w:val="BodyText"/>
              <w:spacing w:after="0"/>
              <w:ind w:right="-405" w:hanging="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 w:hint="cs"/>
                <w:sz w:val="29"/>
                <w:szCs w:val="29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4EA9DE18" w14:textId="22780085" w:rsidR="003F6897" w:rsidRPr="00504C48" w:rsidRDefault="003F6897" w:rsidP="003F6897">
            <w:pPr>
              <w:tabs>
                <w:tab w:val="decimal" w:pos="1516"/>
              </w:tabs>
              <w:spacing w:line="240" w:lineRule="auto"/>
              <w:ind w:right="-21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>34,978</w:t>
            </w:r>
          </w:p>
        </w:tc>
        <w:tc>
          <w:tcPr>
            <w:tcW w:w="236" w:type="dxa"/>
          </w:tcPr>
          <w:p w14:paraId="65BA1ABB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4" w:type="dxa"/>
            <w:vAlign w:val="bottom"/>
          </w:tcPr>
          <w:p w14:paraId="34BE66FB" w14:textId="77777777" w:rsidR="003F6897" w:rsidRPr="00504C48" w:rsidRDefault="003F6897" w:rsidP="00504C48">
            <w:pPr>
              <w:tabs>
                <w:tab w:val="decimal" w:pos="1099"/>
              </w:tabs>
              <w:spacing w:line="240" w:lineRule="auto"/>
              <w:ind w:left="-161" w:right="-112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>485,341</w:t>
            </w:r>
          </w:p>
        </w:tc>
        <w:tc>
          <w:tcPr>
            <w:tcW w:w="237" w:type="dxa"/>
          </w:tcPr>
          <w:p w14:paraId="07818447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  <w:vAlign w:val="bottom"/>
          </w:tcPr>
          <w:p w14:paraId="687549AD" w14:textId="6C6E5D6A" w:rsidR="003F6897" w:rsidRPr="00504C48" w:rsidRDefault="003F6897" w:rsidP="003F6897">
            <w:pPr>
              <w:tabs>
                <w:tab w:val="decimal" w:pos="1714"/>
              </w:tabs>
              <w:spacing w:line="240" w:lineRule="auto"/>
              <w:ind w:right="-21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>520,319</w:t>
            </w:r>
          </w:p>
        </w:tc>
      </w:tr>
      <w:tr w:rsidR="003F6897" w:rsidRPr="00250184" w14:paraId="565E1212" w14:textId="77777777" w:rsidTr="00250184">
        <w:trPr>
          <w:trHeight w:val="289"/>
        </w:trPr>
        <w:tc>
          <w:tcPr>
            <w:tcW w:w="4500" w:type="dxa"/>
          </w:tcPr>
          <w:p w14:paraId="4F0EE8E8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8DF4429" w14:textId="77777777" w:rsidR="003F6897" w:rsidRPr="00504C48" w:rsidRDefault="003F6897" w:rsidP="00E16E6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6846998E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77DD36B" w14:textId="77777777" w:rsidR="003F6897" w:rsidRPr="00504C48" w:rsidRDefault="003F6897" w:rsidP="00E16E6E">
            <w:pPr>
              <w:pStyle w:val="BodyText"/>
              <w:spacing w:after="0"/>
              <w:ind w:left="-108" w:right="-12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7" w:type="dxa"/>
          </w:tcPr>
          <w:p w14:paraId="3124B339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</w:tcPr>
          <w:p w14:paraId="67FC5537" w14:textId="77777777" w:rsidR="003F6897" w:rsidRPr="00504C48" w:rsidRDefault="003F6897" w:rsidP="00E16E6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</w:tbl>
    <w:p w14:paraId="4D12A605" w14:textId="77777777" w:rsidR="00223149" w:rsidRPr="00250184" w:rsidRDefault="00223149" w:rsidP="00250184">
      <w:pPr>
        <w:tabs>
          <w:tab w:val="num" w:pos="1080"/>
        </w:tabs>
        <w:ind w:right="-43"/>
        <w:jc w:val="thaiDistribute"/>
        <w:rPr>
          <w:rFonts w:asciiTheme="majorBidi" w:hAnsiTheme="majorBidi" w:cstheme="majorBidi"/>
          <w:sz w:val="2"/>
          <w:szCs w:val="2"/>
          <w:highlight w:val="yellow"/>
          <w:lang w:val="en-US"/>
        </w:rPr>
      </w:pPr>
    </w:p>
    <w:sectPr w:rsidR="00223149" w:rsidRPr="00250184" w:rsidSect="005274FF">
      <w:pgSz w:w="11909" w:h="16834" w:code="9"/>
      <w:pgMar w:top="691" w:right="1152" w:bottom="720" w:left="1152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B31AC" w14:textId="77777777" w:rsidR="00E221A5" w:rsidRDefault="00E221A5">
      <w:r>
        <w:separator/>
      </w:r>
    </w:p>
  </w:endnote>
  <w:endnote w:type="continuationSeparator" w:id="0">
    <w:p w14:paraId="4E7C617E" w14:textId="77777777" w:rsidR="00E221A5" w:rsidRDefault="00E22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F9E7E" w14:textId="77777777" w:rsidR="00DE4ABB" w:rsidRDefault="00DE4A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BE72A" w14:textId="5C570B94" w:rsidR="00201E12" w:rsidRPr="00896DD3" w:rsidRDefault="00201E12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0163E" w14:textId="77777777" w:rsidR="00201E12" w:rsidRPr="00776BF8" w:rsidRDefault="00201E12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413C8" w14:textId="77777777" w:rsidR="00DE4ABB" w:rsidRDefault="00DE4AB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306DF" w14:textId="77777777" w:rsidR="00201E12" w:rsidRPr="006170A6" w:rsidRDefault="00201E12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6</w:t>
    </w:r>
    <w:r w:rsidRPr="00C76147">
      <w:rPr>
        <w:rStyle w:val="PageNumber"/>
        <w:rFonts w:ascii="Angsana New" w:cs="Angsana New"/>
        <w:noProof/>
        <w:sz w:val="30"/>
        <w:szCs w:val="30"/>
        <w:lang w:val="en-US"/>
      </w:rPr>
      <w:t>4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27B7B8B" w14:textId="77777777" w:rsidR="00201E12" w:rsidRDefault="00201E12">
    <w:pPr>
      <w:pStyle w:val="Footer"/>
      <w:ind w:right="360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A67A" w14:textId="14BBDF7C" w:rsidR="00201E12" w:rsidRPr="00A17E06" w:rsidRDefault="00201E12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>
      <w:rPr>
        <w:rFonts w:ascii="Angsana New" w:hAnsi="Angsana New"/>
        <w:noProof/>
        <w:sz w:val="30"/>
        <w:szCs w:val="30"/>
        <w:lang w:val="en-US"/>
      </w:rPr>
      <w:t>7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82496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D75B15" w14:textId="5CFE8523" w:rsidR="00201E12" w:rsidRDefault="00201E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lang w:val="en-US"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F9BB6" w14:textId="77777777" w:rsidR="00E221A5" w:rsidRDefault="00E221A5">
      <w:r>
        <w:separator/>
      </w:r>
    </w:p>
  </w:footnote>
  <w:footnote w:type="continuationSeparator" w:id="0">
    <w:p w14:paraId="3F7861EA" w14:textId="77777777" w:rsidR="00E221A5" w:rsidRDefault="00E22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9BCBE" w14:textId="77777777" w:rsidR="00DE4ABB" w:rsidRDefault="00DE4A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714FE" w14:textId="1341E307" w:rsidR="00201E12" w:rsidRPr="002A12A1" w:rsidRDefault="00201E12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93D11CA" w14:textId="77777777" w:rsidR="00201E12" w:rsidRPr="002A12A1" w:rsidRDefault="00201E12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21B73F6" w14:textId="36D07A5D" w:rsidR="00201E12" w:rsidRPr="00720668" w:rsidRDefault="00201E12" w:rsidP="00745748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2565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693DB70" w14:textId="77777777" w:rsidR="00201E12" w:rsidRDefault="00201E1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9508A" w14:textId="77777777" w:rsidR="00DE4ABB" w:rsidRDefault="00DE4A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B8F"/>
    <w:multiLevelType w:val="hybridMultilevel"/>
    <w:tmpl w:val="624EC6AA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01EB"/>
    <w:multiLevelType w:val="hybridMultilevel"/>
    <w:tmpl w:val="B2527C3C"/>
    <w:lvl w:ilvl="0" w:tplc="C1C4F2F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1757B92"/>
    <w:multiLevelType w:val="singleLevel"/>
    <w:tmpl w:val="96F4A9B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0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F2ABB"/>
    <w:multiLevelType w:val="hybridMultilevel"/>
    <w:tmpl w:val="3AD6B3A4"/>
    <w:lvl w:ilvl="0" w:tplc="F7D4478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44425CA3"/>
    <w:multiLevelType w:val="singleLevel"/>
    <w:tmpl w:val="BF68887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1"/>
  </w:num>
  <w:num w:numId="2">
    <w:abstractNumId w:val="20"/>
  </w:num>
  <w:num w:numId="3">
    <w:abstractNumId w:val="28"/>
  </w:num>
  <w:num w:numId="4">
    <w:abstractNumId w:val="10"/>
  </w:num>
  <w:num w:numId="5">
    <w:abstractNumId w:val="8"/>
  </w:num>
  <w:num w:numId="6">
    <w:abstractNumId w:val="15"/>
  </w:num>
  <w:num w:numId="7">
    <w:abstractNumId w:val="2"/>
  </w:num>
  <w:num w:numId="8">
    <w:abstractNumId w:val="0"/>
  </w:num>
  <w:num w:numId="9">
    <w:abstractNumId w:val="6"/>
  </w:num>
  <w:num w:numId="10">
    <w:abstractNumId w:val="12"/>
  </w:num>
  <w:num w:numId="11">
    <w:abstractNumId w:val="26"/>
  </w:num>
  <w:num w:numId="12">
    <w:abstractNumId w:val="23"/>
  </w:num>
  <w:num w:numId="13">
    <w:abstractNumId w:val="19"/>
  </w:num>
  <w:num w:numId="14">
    <w:abstractNumId w:val="17"/>
  </w:num>
  <w:num w:numId="15">
    <w:abstractNumId w:val="21"/>
  </w:num>
  <w:num w:numId="16">
    <w:abstractNumId w:val="5"/>
  </w:num>
  <w:num w:numId="17">
    <w:abstractNumId w:val="7"/>
  </w:num>
  <w:num w:numId="18">
    <w:abstractNumId w:val="29"/>
  </w:num>
  <w:num w:numId="19">
    <w:abstractNumId w:val="27"/>
  </w:num>
  <w:num w:numId="20">
    <w:abstractNumId w:val="9"/>
  </w:num>
  <w:num w:numId="21">
    <w:abstractNumId w:val="18"/>
  </w:num>
  <w:num w:numId="22">
    <w:abstractNumId w:val="24"/>
  </w:num>
  <w:num w:numId="23">
    <w:abstractNumId w:val="30"/>
  </w:num>
  <w:num w:numId="24">
    <w:abstractNumId w:val="14"/>
  </w:num>
  <w:num w:numId="25">
    <w:abstractNumId w:val="3"/>
  </w:num>
  <w:num w:numId="26">
    <w:abstractNumId w:val="2"/>
    <w:lvlOverride w:ilvl="0">
      <w:startOverride w:val="1"/>
    </w:lvlOverride>
  </w:num>
  <w:num w:numId="27">
    <w:abstractNumId w:val="2"/>
  </w:num>
  <w:num w:numId="28">
    <w:abstractNumId w:val="2"/>
  </w:num>
  <w:num w:numId="29">
    <w:abstractNumId w:val="16"/>
  </w:num>
  <w:num w:numId="30">
    <w:abstractNumId w:val="4"/>
  </w:num>
  <w:num w:numId="31">
    <w:abstractNumId w:val="13"/>
  </w:num>
  <w:num w:numId="32">
    <w:abstractNumId w:val="25"/>
  </w:num>
  <w:num w:numId="33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7C3"/>
    <w:rsid w:val="00000DDB"/>
    <w:rsid w:val="00000EE9"/>
    <w:rsid w:val="0000105B"/>
    <w:rsid w:val="00001069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411"/>
    <w:rsid w:val="0000345A"/>
    <w:rsid w:val="00003A89"/>
    <w:rsid w:val="00003C8D"/>
    <w:rsid w:val="000040AB"/>
    <w:rsid w:val="0000414B"/>
    <w:rsid w:val="000046F7"/>
    <w:rsid w:val="00004A34"/>
    <w:rsid w:val="00004E64"/>
    <w:rsid w:val="00004F7E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53E"/>
    <w:rsid w:val="00007BD3"/>
    <w:rsid w:val="00007D84"/>
    <w:rsid w:val="00010439"/>
    <w:rsid w:val="000105FE"/>
    <w:rsid w:val="00010620"/>
    <w:rsid w:val="0001063C"/>
    <w:rsid w:val="0001064A"/>
    <w:rsid w:val="00010A17"/>
    <w:rsid w:val="000116AA"/>
    <w:rsid w:val="00011B1C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4219"/>
    <w:rsid w:val="00024310"/>
    <w:rsid w:val="0002470F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B7"/>
    <w:rsid w:val="000337E8"/>
    <w:rsid w:val="00033902"/>
    <w:rsid w:val="00033B18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F1E"/>
    <w:rsid w:val="00037204"/>
    <w:rsid w:val="000377FE"/>
    <w:rsid w:val="000378D9"/>
    <w:rsid w:val="00037B08"/>
    <w:rsid w:val="000401D1"/>
    <w:rsid w:val="000404A7"/>
    <w:rsid w:val="000405D8"/>
    <w:rsid w:val="0004072E"/>
    <w:rsid w:val="00040A43"/>
    <w:rsid w:val="00040C75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565"/>
    <w:rsid w:val="000435DF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928"/>
    <w:rsid w:val="000509F3"/>
    <w:rsid w:val="00050B11"/>
    <w:rsid w:val="00050CA2"/>
    <w:rsid w:val="00051100"/>
    <w:rsid w:val="000515D5"/>
    <w:rsid w:val="00051AF0"/>
    <w:rsid w:val="0005210A"/>
    <w:rsid w:val="00052980"/>
    <w:rsid w:val="00052AF3"/>
    <w:rsid w:val="00052C78"/>
    <w:rsid w:val="00052F98"/>
    <w:rsid w:val="00053145"/>
    <w:rsid w:val="000533B7"/>
    <w:rsid w:val="000540BB"/>
    <w:rsid w:val="0005413E"/>
    <w:rsid w:val="0005505A"/>
    <w:rsid w:val="00055284"/>
    <w:rsid w:val="00055304"/>
    <w:rsid w:val="00055503"/>
    <w:rsid w:val="000555AD"/>
    <w:rsid w:val="00055BFA"/>
    <w:rsid w:val="00055D70"/>
    <w:rsid w:val="00055FCF"/>
    <w:rsid w:val="000560AD"/>
    <w:rsid w:val="000560C0"/>
    <w:rsid w:val="00056112"/>
    <w:rsid w:val="00056162"/>
    <w:rsid w:val="000568B6"/>
    <w:rsid w:val="00056B0E"/>
    <w:rsid w:val="00056C84"/>
    <w:rsid w:val="0005720B"/>
    <w:rsid w:val="000575A4"/>
    <w:rsid w:val="000575DA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9D8"/>
    <w:rsid w:val="00061B87"/>
    <w:rsid w:val="00062556"/>
    <w:rsid w:val="000629B5"/>
    <w:rsid w:val="00062A5F"/>
    <w:rsid w:val="00063824"/>
    <w:rsid w:val="000639B2"/>
    <w:rsid w:val="00063A04"/>
    <w:rsid w:val="00063ADF"/>
    <w:rsid w:val="00063E3C"/>
    <w:rsid w:val="000640AD"/>
    <w:rsid w:val="00064A10"/>
    <w:rsid w:val="00064A20"/>
    <w:rsid w:val="00064BF9"/>
    <w:rsid w:val="00064D40"/>
    <w:rsid w:val="00064F82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9BA"/>
    <w:rsid w:val="00067AFD"/>
    <w:rsid w:val="00070377"/>
    <w:rsid w:val="000706B0"/>
    <w:rsid w:val="00070CBF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2A6A"/>
    <w:rsid w:val="000734A8"/>
    <w:rsid w:val="00073751"/>
    <w:rsid w:val="0007380C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EA3"/>
    <w:rsid w:val="00076255"/>
    <w:rsid w:val="00076683"/>
    <w:rsid w:val="000767D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AC3"/>
    <w:rsid w:val="00080BD6"/>
    <w:rsid w:val="00080ECF"/>
    <w:rsid w:val="00080F53"/>
    <w:rsid w:val="000818B2"/>
    <w:rsid w:val="000819AC"/>
    <w:rsid w:val="000821B5"/>
    <w:rsid w:val="000822F5"/>
    <w:rsid w:val="00082B00"/>
    <w:rsid w:val="00082CF0"/>
    <w:rsid w:val="00082FE7"/>
    <w:rsid w:val="00083067"/>
    <w:rsid w:val="0008341D"/>
    <w:rsid w:val="00083920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FCB"/>
    <w:rsid w:val="000860EB"/>
    <w:rsid w:val="0008629E"/>
    <w:rsid w:val="0008644B"/>
    <w:rsid w:val="000866A2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12A8"/>
    <w:rsid w:val="0009168B"/>
    <w:rsid w:val="00091A06"/>
    <w:rsid w:val="00091C4F"/>
    <w:rsid w:val="00092292"/>
    <w:rsid w:val="000922A7"/>
    <w:rsid w:val="00092526"/>
    <w:rsid w:val="000926D0"/>
    <w:rsid w:val="00092A60"/>
    <w:rsid w:val="0009315D"/>
    <w:rsid w:val="000933AE"/>
    <w:rsid w:val="000937E6"/>
    <w:rsid w:val="00093A5B"/>
    <w:rsid w:val="000944C1"/>
    <w:rsid w:val="000944D0"/>
    <w:rsid w:val="00095573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95B"/>
    <w:rsid w:val="000A1C1B"/>
    <w:rsid w:val="000A1F0A"/>
    <w:rsid w:val="000A2350"/>
    <w:rsid w:val="000A2706"/>
    <w:rsid w:val="000A27CE"/>
    <w:rsid w:val="000A2A02"/>
    <w:rsid w:val="000A2A32"/>
    <w:rsid w:val="000A2E90"/>
    <w:rsid w:val="000A31B0"/>
    <w:rsid w:val="000A322D"/>
    <w:rsid w:val="000A32BE"/>
    <w:rsid w:val="000A35AE"/>
    <w:rsid w:val="000A37AA"/>
    <w:rsid w:val="000A3DC6"/>
    <w:rsid w:val="000A3EC8"/>
    <w:rsid w:val="000A3F45"/>
    <w:rsid w:val="000A3F69"/>
    <w:rsid w:val="000A41D6"/>
    <w:rsid w:val="000A470A"/>
    <w:rsid w:val="000A4728"/>
    <w:rsid w:val="000A4DF3"/>
    <w:rsid w:val="000A4F9B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078"/>
    <w:rsid w:val="000B0084"/>
    <w:rsid w:val="000B037C"/>
    <w:rsid w:val="000B0B15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015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0C7"/>
    <w:rsid w:val="000C410B"/>
    <w:rsid w:val="000C4878"/>
    <w:rsid w:val="000C4989"/>
    <w:rsid w:val="000C59E3"/>
    <w:rsid w:val="000C5ABA"/>
    <w:rsid w:val="000C5C1A"/>
    <w:rsid w:val="000C60D8"/>
    <w:rsid w:val="000C668A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68E"/>
    <w:rsid w:val="000D2709"/>
    <w:rsid w:val="000D2718"/>
    <w:rsid w:val="000D27C6"/>
    <w:rsid w:val="000D28FE"/>
    <w:rsid w:val="000D2D60"/>
    <w:rsid w:val="000D3476"/>
    <w:rsid w:val="000D384B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C0F"/>
    <w:rsid w:val="000D5D5E"/>
    <w:rsid w:val="000D5EDE"/>
    <w:rsid w:val="000D5FFD"/>
    <w:rsid w:val="000D60F2"/>
    <w:rsid w:val="000D628B"/>
    <w:rsid w:val="000D63EC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AE7"/>
    <w:rsid w:val="000E0C08"/>
    <w:rsid w:val="000E0C93"/>
    <w:rsid w:val="000E106B"/>
    <w:rsid w:val="000E1557"/>
    <w:rsid w:val="000E15EC"/>
    <w:rsid w:val="000E1EB8"/>
    <w:rsid w:val="000E1F7C"/>
    <w:rsid w:val="000E2116"/>
    <w:rsid w:val="000E24B5"/>
    <w:rsid w:val="000E264D"/>
    <w:rsid w:val="000E299F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A9A"/>
    <w:rsid w:val="000F2AEE"/>
    <w:rsid w:val="000F2E40"/>
    <w:rsid w:val="000F3074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1005B5"/>
    <w:rsid w:val="0010066A"/>
    <w:rsid w:val="00100821"/>
    <w:rsid w:val="001011A5"/>
    <w:rsid w:val="00101672"/>
    <w:rsid w:val="001016DC"/>
    <w:rsid w:val="00101BD2"/>
    <w:rsid w:val="00101F5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10C23"/>
    <w:rsid w:val="001116A5"/>
    <w:rsid w:val="00111978"/>
    <w:rsid w:val="00112547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E4"/>
    <w:rsid w:val="0011588E"/>
    <w:rsid w:val="00115CB8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0BF4"/>
    <w:rsid w:val="00120FA7"/>
    <w:rsid w:val="001212BE"/>
    <w:rsid w:val="001218C6"/>
    <w:rsid w:val="00121C77"/>
    <w:rsid w:val="00122092"/>
    <w:rsid w:val="0012229E"/>
    <w:rsid w:val="0012241D"/>
    <w:rsid w:val="00122A65"/>
    <w:rsid w:val="0012302E"/>
    <w:rsid w:val="0012336A"/>
    <w:rsid w:val="00123993"/>
    <w:rsid w:val="0012423D"/>
    <w:rsid w:val="00124B54"/>
    <w:rsid w:val="00124EB8"/>
    <w:rsid w:val="001250AB"/>
    <w:rsid w:val="00125520"/>
    <w:rsid w:val="0012553F"/>
    <w:rsid w:val="001255A8"/>
    <w:rsid w:val="001255C2"/>
    <w:rsid w:val="00125610"/>
    <w:rsid w:val="001258EC"/>
    <w:rsid w:val="001260C3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E7E"/>
    <w:rsid w:val="001311CB"/>
    <w:rsid w:val="001312C9"/>
    <w:rsid w:val="001319A0"/>
    <w:rsid w:val="00131AA5"/>
    <w:rsid w:val="00131EC6"/>
    <w:rsid w:val="00131F55"/>
    <w:rsid w:val="001327D2"/>
    <w:rsid w:val="00132F9A"/>
    <w:rsid w:val="001332CB"/>
    <w:rsid w:val="00133541"/>
    <w:rsid w:val="0013438A"/>
    <w:rsid w:val="00134BCD"/>
    <w:rsid w:val="00134DC4"/>
    <w:rsid w:val="00134E9F"/>
    <w:rsid w:val="00134EE9"/>
    <w:rsid w:val="00135B88"/>
    <w:rsid w:val="001360BA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40286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5EB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50D34"/>
    <w:rsid w:val="00150F63"/>
    <w:rsid w:val="00150FAD"/>
    <w:rsid w:val="00150FE1"/>
    <w:rsid w:val="00151365"/>
    <w:rsid w:val="00151785"/>
    <w:rsid w:val="00152234"/>
    <w:rsid w:val="0015259E"/>
    <w:rsid w:val="001527D6"/>
    <w:rsid w:val="00152957"/>
    <w:rsid w:val="00152D0D"/>
    <w:rsid w:val="00152D40"/>
    <w:rsid w:val="001530E7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C63"/>
    <w:rsid w:val="00157E4A"/>
    <w:rsid w:val="00160013"/>
    <w:rsid w:val="0016029D"/>
    <w:rsid w:val="0016035E"/>
    <w:rsid w:val="0016041C"/>
    <w:rsid w:val="0016095B"/>
    <w:rsid w:val="00160A54"/>
    <w:rsid w:val="00160EF7"/>
    <w:rsid w:val="00161401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8E4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1049"/>
    <w:rsid w:val="00171264"/>
    <w:rsid w:val="001713EE"/>
    <w:rsid w:val="00172199"/>
    <w:rsid w:val="001721A7"/>
    <w:rsid w:val="00172290"/>
    <w:rsid w:val="001723E7"/>
    <w:rsid w:val="00172F31"/>
    <w:rsid w:val="001730DE"/>
    <w:rsid w:val="001732C7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AE"/>
    <w:rsid w:val="0017688F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395"/>
    <w:rsid w:val="00182844"/>
    <w:rsid w:val="00182A3E"/>
    <w:rsid w:val="00182DF6"/>
    <w:rsid w:val="00182F51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962"/>
    <w:rsid w:val="00186985"/>
    <w:rsid w:val="00186B69"/>
    <w:rsid w:val="00186DD6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16C"/>
    <w:rsid w:val="00194451"/>
    <w:rsid w:val="00194629"/>
    <w:rsid w:val="00194670"/>
    <w:rsid w:val="00194677"/>
    <w:rsid w:val="00194810"/>
    <w:rsid w:val="00194BB6"/>
    <w:rsid w:val="00195163"/>
    <w:rsid w:val="0019541F"/>
    <w:rsid w:val="0019545D"/>
    <w:rsid w:val="0019578A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143"/>
    <w:rsid w:val="001A13DD"/>
    <w:rsid w:val="001A1DE9"/>
    <w:rsid w:val="001A1F58"/>
    <w:rsid w:val="001A2025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6EA"/>
    <w:rsid w:val="001A69B6"/>
    <w:rsid w:val="001A6C58"/>
    <w:rsid w:val="001A6CDD"/>
    <w:rsid w:val="001A6D25"/>
    <w:rsid w:val="001A7112"/>
    <w:rsid w:val="001A724D"/>
    <w:rsid w:val="001A7558"/>
    <w:rsid w:val="001A7714"/>
    <w:rsid w:val="001A7994"/>
    <w:rsid w:val="001A7F31"/>
    <w:rsid w:val="001B0684"/>
    <w:rsid w:val="001B0A43"/>
    <w:rsid w:val="001B0A9E"/>
    <w:rsid w:val="001B0D1E"/>
    <w:rsid w:val="001B1780"/>
    <w:rsid w:val="001B1B16"/>
    <w:rsid w:val="001B1C88"/>
    <w:rsid w:val="001B1DEB"/>
    <w:rsid w:val="001B1EF3"/>
    <w:rsid w:val="001B2B07"/>
    <w:rsid w:val="001B2D00"/>
    <w:rsid w:val="001B2D57"/>
    <w:rsid w:val="001B2DED"/>
    <w:rsid w:val="001B33E2"/>
    <w:rsid w:val="001B48C7"/>
    <w:rsid w:val="001B4927"/>
    <w:rsid w:val="001B4A78"/>
    <w:rsid w:val="001B4C5B"/>
    <w:rsid w:val="001B4EAB"/>
    <w:rsid w:val="001B52AB"/>
    <w:rsid w:val="001B5780"/>
    <w:rsid w:val="001B5822"/>
    <w:rsid w:val="001B5C85"/>
    <w:rsid w:val="001B5FD9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1DAF"/>
    <w:rsid w:val="001C1F4C"/>
    <w:rsid w:val="001C226B"/>
    <w:rsid w:val="001C26F8"/>
    <w:rsid w:val="001C2C66"/>
    <w:rsid w:val="001C2DE0"/>
    <w:rsid w:val="001C3014"/>
    <w:rsid w:val="001C37CA"/>
    <w:rsid w:val="001C39D0"/>
    <w:rsid w:val="001C3AFE"/>
    <w:rsid w:val="001C40EA"/>
    <w:rsid w:val="001C4161"/>
    <w:rsid w:val="001C4F22"/>
    <w:rsid w:val="001C531C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2410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A95"/>
    <w:rsid w:val="001D4D40"/>
    <w:rsid w:val="001D5109"/>
    <w:rsid w:val="001D5399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6AE"/>
    <w:rsid w:val="001E0B08"/>
    <w:rsid w:val="001E0D94"/>
    <w:rsid w:val="001E0F53"/>
    <w:rsid w:val="001E1273"/>
    <w:rsid w:val="001E17DF"/>
    <w:rsid w:val="001E1A8B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40D2"/>
    <w:rsid w:val="001E45F1"/>
    <w:rsid w:val="001E4CE8"/>
    <w:rsid w:val="001E5369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C52"/>
    <w:rsid w:val="001E7E74"/>
    <w:rsid w:val="001F02AE"/>
    <w:rsid w:val="001F0448"/>
    <w:rsid w:val="001F0994"/>
    <w:rsid w:val="001F0FC5"/>
    <w:rsid w:val="001F10CC"/>
    <w:rsid w:val="001F1215"/>
    <w:rsid w:val="001F1230"/>
    <w:rsid w:val="001F14F2"/>
    <w:rsid w:val="001F17B3"/>
    <w:rsid w:val="001F1DA2"/>
    <w:rsid w:val="001F1E1E"/>
    <w:rsid w:val="001F2188"/>
    <w:rsid w:val="001F2747"/>
    <w:rsid w:val="001F2BD0"/>
    <w:rsid w:val="001F2E65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909"/>
    <w:rsid w:val="001F7BC6"/>
    <w:rsid w:val="002001F3"/>
    <w:rsid w:val="00200AC9"/>
    <w:rsid w:val="0020100B"/>
    <w:rsid w:val="002012CF"/>
    <w:rsid w:val="00201688"/>
    <w:rsid w:val="002019CB"/>
    <w:rsid w:val="002019EE"/>
    <w:rsid w:val="00201E12"/>
    <w:rsid w:val="00202402"/>
    <w:rsid w:val="00202445"/>
    <w:rsid w:val="00202639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A86"/>
    <w:rsid w:val="00211B7E"/>
    <w:rsid w:val="00211B9A"/>
    <w:rsid w:val="00211BF2"/>
    <w:rsid w:val="002123D7"/>
    <w:rsid w:val="0021287A"/>
    <w:rsid w:val="00212C36"/>
    <w:rsid w:val="00212D13"/>
    <w:rsid w:val="00212D1A"/>
    <w:rsid w:val="0021325C"/>
    <w:rsid w:val="00213381"/>
    <w:rsid w:val="00213B7C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7AB"/>
    <w:rsid w:val="00217DD1"/>
    <w:rsid w:val="00217FD2"/>
    <w:rsid w:val="002200C5"/>
    <w:rsid w:val="00220131"/>
    <w:rsid w:val="00220179"/>
    <w:rsid w:val="0022047C"/>
    <w:rsid w:val="002204A7"/>
    <w:rsid w:val="002206AB"/>
    <w:rsid w:val="00220732"/>
    <w:rsid w:val="00220D62"/>
    <w:rsid w:val="00221016"/>
    <w:rsid w:val="002210B0"/>
    <w:rsid w:val="00221123"/>
    <w:rsid w:val="00221FBC"/>
    <w:rsid w:val="00222433"/>
    <w:rsid w:val="002224AF"/>
    <w:rsid w:val="002224EB"/>
    <w:rsid w:val="00222B85"/>
    <w:rsid w:val="00222C32"/>
    <w:rsid w:val="00223149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9C4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569"/>
    <w:rsid w:val="00231751"/>
    <w:rsid w:val="002317F3"/>
    <w:rsid w:val="00232221"/>
    <w:rsid w:val="002322C8"/>
    <w:rsid w:val="00232959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9CD"/>
    <w:rsid w:val="00234B62"/>
    <w:rsid w:val="00234C77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476"/>
    <w:rsid w:val="002436B3"/>
    <w:rsid w:val="002436E1"/>
    <w:rsid w:val="00243722"/>
    <w:rsid w:val="00243A6B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374"/>
    <w:rsid w:val="00246549"/>
    <w:rsid w:val="00246718"/>
    <w:rsid w:val="0024698A"/>
    <w:rsid w:val="00246DD1"/>
    <w:rsid w:val="00247690"/>
    <w:rsid w:val="0024780F"/>
    <w:rsid w:val="00250184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B82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6AC"/>
    <w:rsid w:val="002607D0"/>
    <w:rsid w:val="00260932"/>
    <w:rsid w:val="00260B16"/>
    <w:rsid w:val="00260C53"/>
    <w:rsid w:val="00260D02"/>
    <w:rsid w:val="00260DC7"/>
    <w:rsid w:val="00260DE4"/>
    <w:rsid w:val="00260E9F"/>
    <w:rsid w:val="00261403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B92"/>
    <w:rsid w:val="00267E34"/>
    <w:rsid w:val="00267F25"/>
    <w:rsid w:val="00270A9D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45AF"/>
    <w:rsid w:val="002845DF"/>
    <w:rsid w:val="00284626"/>
    <w:rsid w:val="00284CF4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B83"/>
    <w:rsid w:val="00294F56"/>
    <w:rsid w:val="002952F9"/>
    <w:rsid w:val="00295617"/>
    <w:rsid w:val="00295B2B"/>
    <w:rsid w:val="00295BB3"/>
    <w:rsid w:val="002965A9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4267"/>
    <w:rsid w:val="002A488C"/>
    <w:rsid w:val="002A48BA"/>
    <w:rsid w:val="002A4B3C"/>
    <w:rsid w:val="002A5535"/>
    <w:rsid w:val="002A560C"/>
    <w:rsid w:val="002A5903"/>
    <w:rsid w:val="002A59E0"/>
    <w:rsid w:val="002A60C9"/>
    <w:rsid w:val="002A685D"/>
    <w:rsid w:val="002A68C6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92F"/>
    <w:rsid w:val="002B4DCC"/>
    <w:rsid w:val="002B4F84"/>
    <w:rsid w:val="002B51F4"/>
    <w:rsid w:val="002B5428"/>
    <w:rsid w:val="002B5444"/>
    <w:rsid w:val="002B5833"/>
    <w:rsid w:val="002B5A0A"/>
    <w:rsid w:val="002B5C04"/>
    <w:rsid w:val="002B5E9C"/>
    <w:rsid w:val="002B5EBB"/>
    <w:rsid w:val="002B5EC1"/>
    <w:rsid w:val="002B6355"/>
    <w:rsid w:val="002B6419"/>
    <w:rsid w:val="002B6AFF"/>
    <w:rsid w:val="002B6FCF"/>
    <w:rsid w:val="002B7232"/>
    <w:rsid w:val="002B758A"/>
    <w:rsid w:val="002B795A"/>
    <w:rsid w:val="002B7B99"/>
    <w:rsid w:val="002B7BBC"/>
    <w:rsid w:val="002B7CF1"/>
    <w:rsid w:val="002B7DC0"/>
    <w:rsid w:val="002C0726"/>
    <w:rsid w:val="002C07C2"/>
    <w:rsid w:val="002C0A8B"/>
    <w:rsid w:val="002C0CD8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266"/>
    <w:rsid w:val="002C55E8"/>
    <w:rsid w:val="002C581E"/>
    <w:rsid w:val="002C5DCE"/>
    <w:rsid w:val="002C62AB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598"/>
    <w:rsid w:val="002D1B7D"/>
    <w:rsid w:val="002D1D2C"/>
    <w:rsid w:val="002D1E00"/>
    <w:rsid w:val="002D1F20"/>
    <w:rsid w:val="002D1FAE"/>
    <w:rsid w:val="002D2212"/>
    <w:rsid w:val="002D26D8"/>
    <w:rsid w:val="002D276C"/>
    <w:rsid w:val="002D297F"/>
    <w:rsid w:val="002D2993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E39"/>
    <w:rsid w:val="002D6EA6"/>
    <w:rsid w:val="002D6FB8"/>
    <w:rsid w:val="002D7093"/>
    <w:rsid w:val="002D7222"/>
    <w:rsid w:val="002D79DA"/>
    <w:rsid w:val="002D7A1B"/>
    <w:rsid w:val="002D7A5D"/>
    <w:rsid w:val="002D7B48"/>
    <w:rsid w:val="002E0071"/>
    <w:rsid w:val="002E0337"/>
    <w:rsid w:val="002E03C1"/>
    <w:rsid w:val="002E04DD"/>
    <w:rsid w:val="002E0557"/>
    <w:rsid w:val="002E0F5B"/>
    <w:rsid w:val="002E1143"/>
    <w:rsid w:val="002E15F3"/>
    <w:rsid w:val="002E1B47"/>
    <w:rsid w:val="002E1B68"/>
    <w:rsid w:val="002E1E09"/>
    <w:rsid w:val="002E1E43"/>
    <w:rsid w:val="002E1FD1"/>
    <w:rsid w:val="002E25F6"/>
    <w:rsid w:val="002E28DC"/>
    <w:rsid w:val="002E2D0C"/>
    <w:rsid w:val="002E2D74"/>
    <w:rsid w:val="002E3540"/>
    <w:rsid w:val="002E36F9"/>
    <w:rsid w:val="002E3B09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756"/>
    <w:rsid w:val="002E57AF"/>
    <w:rsid w:val="002E5AD0"/>
    <w:rsid w:val="002E5D9C"/>
    <w:rsid w:val="002E5E5C"/>
    <w:rsid w:val="002E5FE1"/>
    <w:rsid w:val="002E60D8"/>
    <w:rsid w:val="002E6755"/>
    <w:rsid w:val="002E6DB4"/>
    <w:rsid w:val="002E6DFE"/>
    <w:rsid w:val="002E727B"/>
    <w:rsid w:val="002E7301"/>
    <w:rsid w:val="002E75B3"/>
    <w:rsid w:val="002E75F1"/>
    <w:rsid w:val="002E776A"/>
    <w:rsid w:val="002E795F"/>
    <w:rsid w:val="002E7A3B"/>
    <w:rsid w:val="002F04FB"/>
    <w:rsid w:val="002F0AA3"/>
    <w:rsid w:val="002F0BAE"/>
    <w:rsid w:val="002F0D2C"/>
    <w:rsid w:val="002F0D82"/>
    <w:rsid w:val="002F19BE"/>
    <w:rsid w:val="002F1AEA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A62"/>
    <w:rsid w:val="002F64F2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C9D"/>
    <w:rsid w:val="00304D2C"/>
    <w:rsid w:val="00304D7B"/>
    <w:rsid w:val="00304E07"/>
    <w:rsid w:val="0030527C"/>
    <w:rsid w:val="003052A6"/>
    <w:rsid w:val="00305893"/>
    <w:rsid w:val="003060F1"/>
    <w:rsid w:val="003063F4"/>
    <w:rsid w:val="00306505"/>
    <w:rsid w:val="003068D3"/>
    <w:rsid w:val="00306C62"/>
    <w:rsid w:val="00306F94"/>
    <w:rsid w:val="0030714F"/>
    <w:rsid w:val="003077D4"/>
    <w:rsid w:val="0031051A"/>
    <w:rsid w:val="003106F6"/>
    <w:rsid w:val="00310B91"/>
    <w:rsid w:val="00310FB4"/>
    <w:rsid w:val="00311024"/>
    <w:rsid w:val="00311212"/>
    <w:rsid w:val="00311245"/>
    <w:rsid w:val="00311C49"/>
    <w:rsid w:val="00311E00"/>
    <w:rsid w:val="00311F54"/>
    <w:rsid w:val="003129D3"/>
    <w:rsid w:val="00312B2A"/>
    <w:rsid w:val="00312F19"/>
    <w:rsid w:val="00312F66"/>
    <w:rsid w:val="0031326E"/>
    <w:rsid w:val="003133C7"/>
    <w:rsid w:val="00313BC0"/>
    <w:rsid w:val="00313CB7"/>
    <w:rsid w:val="00314228"/>
    <w:rsid w:val="00314396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3E1"/>
    <w:rsid w:val="003174AA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BCF"/>
    <w:rsid w:val="00320C2C"/>
    <w:rsid w:val="00320E4F"/>
    <w:rsid w:val="003217B5"/>
    <w:rsid w:val="0032192D"/>
    <w:rsid w:val="00322534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83E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23E"/>
    <w:rsid w:val="0033130C"/>
    <w:rsid w:val="00331F33"/>
    <w:rsid w:val="00332184"/>
    <w:rsid w:val="003322E6"/>
    <w:rsid w:val="003324AB"/>
    <w:rsid w:val="003326B7"/>
    <w:rsid w:val="0033283B"/>
    <w:rsid w:val="00332C70"/>
    <w:rsid w:val="00332F51"/>
    <w:rsid w:val="003333D5"/>
    <w:rsid w:val="003334AF"/>
    <w:rsid w:val="00333563"/>
    <w:rsid w:val="00333627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5FCB"/>
    <w:rsid w:val="00336735"/>
    <w:rsid w:val="00336B76"/>
    <w:rsid w:val="00336D0D"/>
    <w:rsid w:val="0033726D"/>
    <w:rsid w:val="00337361"/>
    <w:rsid w:val="003375C5"/>
    <w:rsid w:val="0033768D"/>
    <w:rsid w:val="00337C0B"/>
    <w:rsid w:val="00337D5F"/>
    <w:rsid w:val="003400E5"/>
    <w:rsid w:val="00340311"/>
    <w:rsid w:val="00340410"/>
    <w:rsid w:val="00340641"/>
    <w:rsid w:val="003408DB"/>
    <w:rsid w:val="00340B6F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50C2"/>
    <w:rsid w:val="00345147"/>
    <w:rsid w:val="00345272"/>
    <w:rsid w:val="003455B4"/>
    <w:rsid w:val="003455C8"/>
    <w:rsid w:val="0034572D"/>
    <w:rsid w:val="0034588F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5FD"/>
    <w:rsid w:val="00347639"/>
    <w:rsid w:val="003476AE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728D"/>
    <w:rsid w:val="003574C5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3948"/>
    <w:rsid w:val="00363CDE"/>
    <w:rsid w:val="00363E4D"/>
    <w:rsid w:val="0036411E"/>
    <w:rsid w:val="0036414F"/>
    <w:rsid w:val="0036461B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61E3"/>
    <w:rsid w:val="003662FA"/>
    <w:rsid w:val="00367857"/>
    <w:rsid w:val="00367A08"/>
    <w:rsid w:val="00367BB2"/>
    <w:rsid w:val="00367D2D"/>
    <w:rsid w:val="003700DF"/>
    <w:rsid w:val="003704CB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A23"/>
    <w:rsid w:val="00372A5B"/>
    <w:rsid w:val="00372B99"/>
    <w:rsid w:val="00372CDE"/>
    <w:rsid w:val="00372E02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E0C"/>
    <w:rsid w:val="003771CD"/>
    <w:rsid w:val="00377286"/>
    <w:rsid w:val="003776E4"/>
    <w:rsid w:val="00377890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11"/>
    <w:rsid w:val="00383190"/>
    <w:rsid w:val="003831E6"/>
    <w:rsid w:val="003833E3"/>
    <w:rsid w:val="003837AF"/>
    <w:rsid w:val="0038386D"/>
    <w:rsid w:val="00383941"/>
    <w:rsid w:val="00383A00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997"/>
    <w:rsid w:val="00390103"/>
    <w:rsid w:val="00390493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59E"/>
    <w:rsid w:val="00393468"/>
    <w:rsid w:val="003938DB"/>
    <w:rsid w:val="003938E2"/>
    <w:rsid w:val="0039397D"/>
    <w:rsid w:val="00393E68"/>
    <w:rsid w:val="00393F27"/>
    <w:rsid w:val="003941D8"/>
    <w:rsid w:val="00394338"/>
    <w:rsid w:val="003945D7"/>
    <w:rsid w:val="00394A59"/>
    <w:rsid w:val="00394D1C"/>
    <w:rsid w:val="00395152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DB6"/>
    <w:rsid w:val="003A0007"/>
    <w:rsid w:val="003A0297"/>
    <w:rsid w:val="003A02E9"/>
    <w:rsid w:val="003A08B8"/>
    <w:rsid w:val="003A0A73"/>
    <w:rsid w:val="003A0CD6"/>
    <w:rsid w:val="003A1637"/>
    <w:rsid w:val="003A1ECB"/>
    <w:rsid w:val="003A1EFB"/>
    <w:rsid w:val="003A2675"/>
    <w:rsid w:val="003A286B"/>
    <w:rsid w:val="003A2AB2"/>
    <w:rsid w:val="003A2AC8"/>
    <w:rsid w:val="003A2D2D"/>
    <w:rsid w:val="003A2FA0"/>
    <w:rsid w:val="003A3228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54F8"/>
    <w:rsid w:val="003A5707"/>
    <w:rsid w:val="003A5AB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A0F"/>
    <w:rsid w:val="003B4C2B"/>
    <w:rsid w:val="003B4E10"/>
    <w:rsid w:val="003B4F83"/>
    <w:rsid w:val="003B52FD"/>
    <w:rsid w:val="003B5A37"/>
    <w:rsid w:val="003B6507"/>
    <w:rsid w:val="003B6ACF"/>
    <w:rsid w:val="003B6B50"/>
    <w:rsid w:val="003B6CC8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5AF"/>
    <w:rsid w:val="003C0737"/>
    <w:rsid w:val="003C07CF"/>
    <w:rsid w:val="003C09C8"/>
    <w:rsid w:val="003C09F7"/>
    <w:rsid w:val="003C0C86"/>
    <w:rsid w:val="003C1745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5B6"/>
    <w:rsid w:val="003D36D6"/>
    <w:rsid w:val="003D3C99"/>
    <w:rsid w:val="003D41CB"/>
    <w:rsid w:val="003D4203"/>
    <w:rsid w:val="003D423F"/>
    <w:rsid w:val="003D4256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482"/>
    <w:rsid w:val="003E07D8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3F6C"/>
    <w:rsid w:val="003E4273"/>
    <w:rsid w:val="003E434E"/>
    <w:rsid w:val="003E44FB"/>
    <w:rsid w:val="003E45A2"/>
    <w:rsid w:val="003E4BB0"/>
    <w:rsid w:val="003E4F07"/>
    <w:rsid w:val="003E4FD2"/>
    <w:rsid w:val="003E54CB"/>
    <w:rsid w:val="003E5A45"/>
    <w:rsid w:val="003E5B4D"/>
    <w:rsid w:val="003E5BF5"/>
    <w:rsid w:val="003E5F33"/>
    <w:rsid w:val="003E607B"/>
    <w:rsid w:val="003E6137"/>
    <w:rsid w:val="003E65E2"/>
    <w:rsid w:val="003E6896"/>
    <w:rsid w:val="003E6CF1"/>
    <w:rsid w:val="003E6E69"/>
    <w:rsid w:val="003E7132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D96"/>
    <w:rsid w:val="003F25BE"/>
    <w:rsid w:val="003F2896"/>
    <w:rsid w:val="003F299D"/>
    <w:rsid w:val="003F2C6E"/>
    <w:rsid w:val="003F2DC1"/>
    <w:rsid w:val="003F2DE8"/>
    <w:rsid w:val="003F38F6"/>
    <w:rsid w:val="003F3B0F"/>
    <w:rsid w:val="003F3C7E"/>
    <w:rsid w:val="003F4470"/>
    <w:rsid w:val="003F4591"/>
    <w:rsid w:val="003F4A40"/>
    <w:rsid w:val="003F505A"/>
    <w:rsid w:val="003F56E7"/>
    <w:rsid w:val="003F6155"/>
    <w:rsid w:val="003F66D9"/>
    <w:rsid w:val="003F6897"/>
    <w:rsid w:val="003F6EFA"/>
    <w:rsid w:val="003F6F21"/>
    <w:rsid w:val="003F7137"/>
    <w:rsid w:val="003F7822"/>
    <w:rsid w:val="003F7998"/>
    <w:rsid w:val="003F79D2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D37"/>
    <w:rsid w:val="00402EEC"/>
    <w:rsid w:val="0040333E"/>
    <w:rsid w:val="004034AB"/>
    <w:rsid w:val="00403820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10357"/>
    <w:rsid w:val="0041072E"/>
    <w:rsid w:val="0041083B"/>
    <w:rsid w:val="00410E0B"/>
    <w:rsid w:val="00411070"/>
    <w:rsid w:val="00411103"/>
    <w:rsid w:val="00411B49"/>
    <w:rsid w:val="00411D5F"/>
    <w:rsid w:val="00411D90"/>
    <w:rsid w:val="0041220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A22"/>
    <w:rsid w:val="00422AD6"/>
    <w:rsid w:val="00422DB0"/>
    <w:rsid w:val="00423178"/>
    <w:rsid w:val="00423590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7B0"/>
    <w:rsid w:val="00425933"/>
    <w:rsid w:val="004259E8"/>
    <w:rsid w:val="00425D2D"/>
    <w:rsid w:val="00425FF8"/>
    <w:rsid w:val="00426078"/>
    <w:rsid w:val="0042626D"/>
    <w:rsid w:val="00426873"/>
    <w:rsid w:val="004268E3"/>
    <w:rsid w:val="00426A4D"/>
    <w:rsid w:val="004270D0"/>
    <w:rsid w:val="0042730C"/>
    <w:rsid w:val="004277BA"/>
    <w:rsid w:val="00427948"/>
    <w:rsid w:val="00427AC6"/>
    <w:rsid w:val="00430014"/>
    <w:rsid w:val="004301C0"/>
    <w:rsid w:val="004307C6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37D"/>
    <w:rsid w:val="004377D8"/>
    <w:rsid w:val="00437B94"/>
    <w:rsid w:val="00437C80"/>
    <w:rsid w:val="00437CD4"/>
    <w:rsid w:val="0044092E"/>
    <w:rsid w:val="004410AF"/>
    <w:rsid w:val="00441224"/>
    <w:rsid w:val="00441248"/>
    <w:rsid w:val="004418A8"/>
    <w:rsid w:val="00441AF7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F3F"/>
    <w:rsid w:val="00445221"/>
    <w:rsid w:val="004455C9"/>
    <w:rsid w:val="00445961"/>
    <w:rsid w:val="00445B25"/>
    <w:rsid w:val="00445D2B"/>
    <w:rsid w:val="004464F5"/>
    <w:rsid w:val="0044657D"/>
    <w:rsid w:val="00446A92"/>
    <w:rsid w:val="00446B9E"/>
    <w:rsid w:val="0044771E"/>
    <w:rsid w:val="00447E67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563"/>
    <w:rsid w:val="00452971"/>
    <w:rsid w:val="00452A57"/>
    <w:rsid w:val="00452B9C"/>
    <w:rsid w:val="00452E24"/>
    <w:rsid w:val="0045313D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77B1"/>
    <w:rsid w:val="00457E43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958"/>
    <w:rsid w:val="00464B01"/>
    <w:rsid w:val="00464D20"/>
    <w:rsid w:val="00464E27"/>
    <w:rsid w:val="00465C7D"/>
    <w:rsid w:val="00465E42"/>
    <w:rsid w:val="004665D2"/>
    <w:rsid w:val="004666B9"/>
    <w:rsid w:val="0046684B"/>
    <w:rsid w:val="00466A14"/>
    <w:rsid w:val="00466BD5"/>
    <w:rsid w:val="00466E00"/>
    <w:rsid w:val="004672B7"/>
    <w:rsid w:val="004674DE"/>
    <w:rsid w:val="004677FC"/>
    <w:rsid w:val="004678A1"/>
    <w:rsid w:val="00467913"/>
    <w:rsid w:val="00467AC3"/>
    <w:rsid w:val="00467F11"/>
    <w:rsid w:val="00470007"/>
    <w:rsid w:val="0047012C"/>
    <w:rsid w:val="00470281"/>
    <w:rsid w:val="004702D8"/>
    <w:rsid w:val="004702ED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EA2"/>
    <w:rsid w:val="00472FD7"/>
    <w:rsid w:val="00473321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A3A"/>
    <w:rsid w:val="00475BA4"/>
    <w:rsid w:val="00475CE7"/>
    <w:rsid w:val="0047645B"/>
    <w:rsid w:val="004768FB"/>
    <w:rsid w:val="00476BA1"/>
    <w:rsid w:val="00476BF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91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752"/>
    <w:rsid w:val="00483B4D"/>
    <w:rsid w:val="00483D03"/>
    <w:rsid w:val="00484152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D3"/>
    <w:rsid w:val="00492402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E1E"/>
    <w:rsid w:val="00497327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2E7"/>
    <w:rsid w:val="004A1600"/>
    <w:rsid w:val="004A164F"/>
    <w:rsid w:val="004A1F6D"/>
    <w:rsid w:val="004A2264"/>
    <w:rsid w:val="004A27FF"/>
    <w:rsid w:val="004A2E64"/>
    <w:rsid w:val="004A2F5E"/>
    <w:rsid w:val="004A307D"/>
    <w:rsid w:val="004A34FF"/>
    <w:rsid w:val="004A4418"/>
    <w:rsid w:val="004A4432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4E7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6EF"/>
    <w:rsid w:val="004C1986"/>
    <w:rsid w:val="004C1C8B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C796B"/>
    <w:rsid w:val="004C7EFE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464"/>
    <w:rsid w:val="004D2C14"/>
    <w:rsid w:val="004D2CC9"/>
    <w:rsid w:val="004D2EF0"/>
    <w:rsid w:val="004D307D"/>
    <w:rsid w:val="004D3229"/>
    <w:rsid w:val="004D3900"/>
    <w:rsid w:val="004D3955"/>
    <w:rsid w:val="004D39E2"/>
    <w:rsid w:val="004D3A60"/>
    <w:rsid w:val="004D3C6D"/>
    <w:rsid w:val="004D3CB7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8DE"/>
    <w:rsid w:val="004E09E1"/>
    <w:rsid w:val="004E0BE4"/>
    <w:rsid w:val="004E0FAF"/>
    <w:rsid w:val="004E14C3"/>
    <w:rsid w:val="004E1617"/>
    <w:rsid w:val="004E1634"/>
    <w:rsid w:val="004E1B53"/>
    <w:rsid w:val="004E1BA9"/>
    <w:rsid w:val="004E1F53"/>
    <w:rsid w:val="004E2078"/>
    <w:rsid w:val="004E2175"/>
    <w:rsid w:val="004E2430"/>
    <w:rsid w:val="004E28E2"/>
    <w:rsid w:val="004E293D"/>
    <w:rsid w:val="004E2E28"/>
    <w:rsid w:val="004E2FC3"/>
    <w:rsid w:val="004E320A"/>
    <w:rsid w:val="004E38C0"/>
    <w:rsid w:val="004E3D83"/>
    <w:rsid w:val="004E40D0"/>
    <w:rsid w:val="004E4983"/>
    <w:rsid w:val="004E4AC3"/>
    <w:rsid w:val="004E5138"/>
    <w:rsid w:val="004E517F"/>
    <w:rsid w:val="004E5C07"/>
    <w:rsid w:val="004E5DA6"/>
    <w:rsid w:val="004E5DD3"/>
    <w:rsid w:val="004E649B"/>
    <w:rsid w:val="004E6664"/>
    <w:rsid w:val="004E67C9"/>
    <w:rsid w:val="004E6BF7"/>
    <w:rsid w:val="004E6E90"/>
    <w:rsid w:val="004E6E91"/>
    <w:rsid w:val="004E712A"/>
    <w:rsid w:val="004E7184"/>
    <w:rsid w:val="004E7747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2F75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17C"/>
    <w:rsid w:val="00501516"/>
    <w:rsid w:val="005016D0"/>
    <w:rsid w:val="005018DE"/>
    <w:rsid w:val="00501A38"/>
    <w:rsid w:val="00501A3C"/>
    <w:rsid w:val="00501E47"/>
    <w:rsid w:val="00502F4A"/>
    <w:rsid w:val="00503983"/>
    <w:rsid w:val="00503A63"/>
    <w:rsid w:val="00503C0F"/>
    <w:rsid w:val="00503D08"/>
    <w:rsid w:val="00504179"/>
    <w:rsid w:val="005047AC"/>
    <w:rsid w:val="00504979"/>
    <w:rsid w:val="00504C31"/>
    <w:rsid w:val="00504C48"/>
    <w:rsid w:val="00504C94"/>
    <w:rsid w:val="00504CCD"/>
    <w:rsid w:val="00504CD7"/>
    <w:rsid w:val="00504DBC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75"/>
    <w:rsid w:val="00506C3F"/>
    <w:rsid w:val="00507A8A"/>
    <w:rsid w:val="00507B2E"/>
    <w:rsid w:val="00507E55"/>
    <w:rsid w:val="0051082D"/>
    <w:rsid w:val="00510E27"/>
    <w:rsid w:val="005110DB"/>
    <w:rsid w:val="0051124D"/>
    <w:rsid w:val="005114A0"/>
    <w:rsid w:val="005114CA"/>
    <w:rsid w:val="0051152B"/>
    <w:rsid w:val="00511681"/>
    <w:rsid w:val="00511939"/>
    <w:rsid w:val="005129B7"/>
    <w:rsid w:val="00512D18"/>
    <w:rsid w:val="00512F1D"/>
    <w:rsid w:val="00512F73"/>
    <w:rsid w:val="005130BF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6634"/>
    <w:rsid w:val="00517182"/>
    <w:rsid w:val="005171DA"/>
    <w:rsid w:val="00517305"/>
    <w:rsid w:val="00517418"/>
    <w:rsid w:val="005175D8"/>
    <w:rsid w:val="0051776A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5C5"/>
    <w:rsid w:val="00521743"/>
    <w:rsid w:val="00521D72"/>
    <w:rsid w:val="00521F2B"/>
    <w:rsid w:val="005222E5"/>
    <w:rsid w:val="0052232F"/>
    <w:rsid w:val="0052241B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4B9F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3066A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DFA"/>
    <w:rsid w:val="00534E53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156A"/>
    <w:rsid w:val="00541E4F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915"/>
    <w:rsid w:val="00545BA2"/>
    <w:rsid w:val="0054600C"/>
    <w:rsid w:val="005461AC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E5"/>
    <w:rsid w:val="00550B68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72F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60050"/>
    <w:rsid w:val="0056067F"/>
    <w:rsid w:val="00560FEF"/>
    <w:rsid w:val="00561573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316"/>
    <w:rsid w:val="005644B7"/>
    <w:rsid w:val="00564A24"/>
    <w:rsid w:val="00564EE9"/>
    <w:rsid w:val="00565406"/>
    <w:rsid w:val="005655AE"/>
    <w:rsid w:val="005655E7"/>
    <w:rsid w:val="00565CE2"/>
    <w:rsid w:val="00565E79"/>
    <w:rsid w:val="0056622B"/>
    <w:rsid w:val="00566385"/>
    <w:rsid w:val="0056644A"/>
    <w:rsid w:val="005665F9"/>
    <w:rsid w:val="00566696"/>
    <w:rsid w:val="00566833"/>
    <w:rsid w:val="00566CF8"/>
    <w:rsid w:val="00566E82"/>
    <w:rsid w:val="00567339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1F0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4FDE"/>
    <w:rsid w:val="0057505D"/>
    <w:rsid w:val="0057509E"/>
    <w:rsid w:val="00575325"/>
    <w:rsid w:val="005759FB"/>
    <w:rsid w:val="00575BEF"/>
    <w:rsid w:val="00575C9C"/>
    <w:rsid w:val="00575D53"/>
    <w:rsid w:val="005762D5"/>
    <w:rsid w:val="00576796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148"/>
    <w:rsid w:val="0058326C"/>
    <w:rsid w:val="005834A0"/>
    <w:rsid w:val="00583951"/>
    <w:rsid w:val="00583ACF"/>
    <w:rsid w:val="00583BF9"/>
    <w:rsid w:val="00583C0E"/>
    <w:rsid w:val="005841DF"/>
    <w:rsid w:val="005842E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2154"/>
    <w:rsid w:val="0059229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5C15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85F"/>
    <w:rsid w:val="005B3A3B"/>
    <w:rsid w:val="005B3BB1"/>
    <w:rsid w:val="005B4839"/>
    <w:rsid w:val="005B587F"/>
    <w:rsid w:val="005B592F"/>
    <w:rsid w:val="005B625D"/>
    <w:rsid w:val="005B6905"/>
    <w:rsid w:val="005B69CA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956"/>
    <w:rsid w:val="005C0BA3"/>
    <w:rsid w:val="005C0FFE"/>
    <w:rsid w:val="005C114F"/>
    <w:rsid w:val="005C12AE"/>
    <w:rsid w:val="005C1854"/>
    <w:rsid w:val="005C18A6"/>
    <w:rsid w:val="005C194F"/>
    <w:rsid w:val="005C2082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A5E"/>
    <w:rsid w:val="005C3BE0"/>
    <w:rsid w:val="005C3D03"/>
    <w:rsid w:val="005C40EE"/>
    <w:rsid w:val="005C4557"/>
    <w:rsid w:val="005C47F3"/>
    <w:rsid w:val="005C4CD1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9EC"/>
    <w:rsid w:val="005D627D"/>
    <w:rsid w:val="005D685F"/>
    <w:rsid w:val="005D6A4B"/>
    <w:rsid w:val="005D6BEA"/>
    <w:rsid w:val="005D6E7B"/>
    <w:rsid w:val="005D6F9D"/>
    <w:rsid w:val="005D7809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2B7"/>
    <w:rsid w:val="005E3524"/>
    <w:rsid w:val="005E3692"/>
    <w:rsid w:val="005E3969"/>
    <w:rsid w:val="005E3A84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348"/>
    <w:rsid w:val="005E6C4C"/>
    <w:rsid w:val="005E6D2A"/>
    <w:rsid w:val="005E7CBB"/>
    <w:rsid w:val="005E7FED"/>
    <w:rsid w:val="005F0007"/>
    <w:rsid w:val="005F0085"/>
    <w:rsid w:val="005F0396"/>
    <w:rsid w:val="005F05D5"/>
    <w:rsid w:val="005F05F8"/>
    <w:rsid w:val="005F0767"/>
    <w:rsid w:val="005F07A3"/>
    <w:rsid w:val="005F095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2FB"/>
    <w:rsid w:val="005F2766"/>
    <w:rsid w:val="005F293A"/>
    <w:rsid w:val="005F2C31"/>
    <w:rsid w:val="005F2CD3"/>
    <w:rsid w:val="005F38B6"/>
    <w:rsid w:val="005F3A6D"/>
    <w:rsid w:val="005F3B29"/>
    <w:rsid w:val="005F3D09"/>
    <w:rsid w:val="005F3D22"/>
    <w:rsid w:val="005F3F35"/>
    <w:rsid w:val="005F424D"/>
    <w:rsid w:val="005F44C6"/>
    <w:rsid w:val="005F4A20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038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8B8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7E8"/>
    <w:rsid w:val="0060583F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FBC"/>
    <w:rsid w:val="006100FC"/>
    <w:rsid w:val="00610299"/>
    <w:rsid w:val="00610483"/>
    <w:rsid w:val="0061088E"/>
    <w:rsid w:val="00611941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71B1"/>
    <w:rsid w:val="00617679"/>
    <w:rsid w:val="00617695"/>
    <w:rsid w:val="0061786C"/>
    <w:rsid w:val="00617BF9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ED8"/>
    <w:rsid w:val="00623F18"/>
    <w:rsid w:val="0062404C"/>
    <w:rsid w:val="006240CA"/>
    <w:rsid w:val="00624112"/>
    <w:rsid w:val="00624AB5"/>
    <w:rsid w:val="00624DF8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5BC"/>
    <w:rsid w:val="006276F4"/>
    <w:rsid w:val="00627C18"/>
    <w:rsid w:val="00627F51"/>
    <w:rsid w:val="006301A6"/>
    <w:rsid w:val="006301CE"/>
    <w:rsid w:val="0063026A"/>
    <w:rsid w:val="00630625"/>
    <w:rsid w:val="00630838"/>
    <w:rsid w:val="0063121D"/>
    <w:rsid w:val="0063131E"/>
    <w:rsid w:val="00631349"/>
    <w:rsid w:val="00631696"/>
    <w:rsid w:val="00631831"/>
    <w:rsid w:val="006328F2"/>
    <w:rsid w:val="00632C66"/>
    <w:rsid w:val="00632DF3"/>
    <w:rsid w:val="00632E1F"/>
    <w:rsid w:val="006338A0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ECF"/>
    <w:rsid w:val="00642FDB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568"/>
    <w:rsid w:val="00646728"/>
    <w:rsid w:val="00646B28"/>
    <w:rsid w:val="00646B77"/>
    <w:rsid w:val="00646CB5"/>
    <w:rsid w:val="00646E08"/>
    <w:rsid w:val="00647002"/>
    <w:rsid w:val="006470CE"/>
    <w:rsid w:val="0064710D"/>
    <w:rsid w:val="006474F5"/>
    <w:rsid w:val="006479D0"/>
    <w:rsid w:val="00647FCA"/>
    <w:rsid w:val="00650280"/>
    <w:rsid w:val="006502C9"/>
    <w:rsid w:val="00650624"/>
    <w:rsid w:val="00650830"/>
    <w:rsid w:val="00650C2E"/>
    <w:rsid w:val="006513C6"/>
    <w:rsid w:val="0065146C"/>
    <w:rsid w:val="006518E0"/>
    <w:rsid w:val="006522B5"/>
    <w:rsid w:val="0065236D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4B0"/>
    <w:rsid w:val="00663621"/>
    <w:rsid w:val="00663795"/>
    <w:rsid w:val="00663C52"/>
    <w:rsid w:val="006640FC"/>
    <w:rsid w:val="00664668"/>
    <w:rsid w:val="00664E2A"/>
    <w:rsid w:val="00664FD2"/>
    <w:rsid w:val="0066520F"/>
    <w:rsid w:val="00665232"/>
    <w:rsid w:val="00665296"/>
    <w:rsid w:val="00665FFA"/>
    <w:rsid w:val="006665FE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821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956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9FA"/>
    <w:rsid w:val="00684A65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2C1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1966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9C2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D9B"/>
    <w:rsid w:val="006A5E7F"/>
    <w:rsid w:val="006A5FB2"/>
    <w:rsid w:val="006A601E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630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D86"/>
    <w:rsid w:val="006C6E30"/>
    <w:rsid w:val="006C6EE0"/>
    <w:rsid w:val="006C71FD"/>
    <w:rsid w:val="006C73CD"/>
    <w:rsid w:val="006C74E6"/>
    <w:rsid w:val="006C77C2"/>
    <w:rsid w:val="006C79B0"/>
    <w:rsid w:val="006C7BD6"/>
    <w:rsid w:val="006D043B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55B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0F"/>
    <w:rsid w:val="006E6B4C"/>
    <w:rsid w:val="006E7B8F"/>
    <w:rsid w:val="006E7BB7"/>
    <w:rsid w:val="006E7E92"/>
    <w:rsid w:val="006F03A7"/>
    <w:rsid w:val="006F03C0"/>
    <w:rsid w:val="006F05BA"/>
    <w:rsid w:val="006F105E"/>
    <w:rsid w:val="006F134A"/>
    <w:rsid w:val="006F13D0"/>
    <w:rsid w:val="006F178B"/>
    <w:rsid w:val="006F1802"/>
    <w:rsid w:val="006F1AEB"/>
    <w:rsid w:val="006F2336"/>
    <w:rsid w:val="006F25AC"/>
    <w:rsid w:val="006F25F4"/>
    <w:rsid w:val="006F2A9C"/>
    <w:rsid w:val="006F2CCC"/>
    <w:rsid w:val="006F33D4"/>
    <w:rsid w:val="006F39B4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9B0"/>
    <w:rsid w:val="006F5D32"/>
    <w:rsid w:val="006F690F"/>
    <w:rsid w:val="006F6C49"/>
    <w:rsid w:val="006F6D89"/>
    <w:rsid w:val="006F6F63"/>
    <w:rsid w:val="006F7210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4D34"/>
    <w:rsid w:val="0070538B"/>
    <w:rsid w:val="00705797"/>
    <w:rsid w:val="00705A25"/>
    <w:rsid w:val="00705CCE"/>
    <w:rsid w:val="00705D2B"/>
    <w:rsid w:val="00705DF6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2B8"/>
    <w:rsid w:val="00717569"/>
    <w:rsid w:val="00717B83"/>
    <w:rsid w:val="00717C56"/>
    <w:rsid w:val="00717C74"/>
    <w:rsid w:val="00720049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604"/>
    <w:rsid w:val="007267E0"/>
    <w:rsid w:val="00726916"/>
    <w:rsid w:val="007276AA"/>
    <w:rsid w:val="00727892"/>
    <w:rsid w:val="00727A71"/>
    <w:rsid w:val="00727C0B"/>
    <w:rsid w:val="00727CB1"/>
    <w:rsid w:val="00730D4F"/>
    <w:rsid w:val="00730E0A"/>
    <w:rsid w:val="007318C2"/>
    <w:rsid w:val="00731A53"/>
    <w:rsid w:val="00731DCF"/>
    <w:rsid w:val="007327DB"/>
    <w:rsid w:val="0073283D"/>
    <w:rsid w:val="00732855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37F63"/>
    <w:rsid w:val="00740528"/>
    <w:rsid w:val="007406A4"/>
    <w:rsid w:val="00740852"/>
    <w:rsid w:val="007418D9"/>
    <w:rsid w:val="00741E03"/>
    <w:rsid w:val="00741EF4"/>
    <w:rsid w:val="007424D6"/>
    <w:rsid w:val="00742724"/>
    <w:rsid w:val="0074279A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2C9"/>
    <w:rsid w:val="00754885"/>
    <w:rsid w:val="00755013"/>
    <w:rsid w:val="007551A1"/>
    <w:rsid w:val="007551B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DCB"/>
    <w:rsid w:val="00760ED4"/>
    <w:rsid w:val="007612BC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8F2"/>
    <w:rsid w:val="00767B89"/>
    <w:rsid w:val="00767F68"/>
    <w:rsid w:val="00767FFE"/>
    <w:rsid w:val="00770B0B"/>
    <w:rsid w:val="00770F56"/>
    <w:rsid w:val="007715B8"/>
    <w:rsid w:val="007716A6"/>
    <w:rsid w:val="0077176D"/>
    <w:rsid w:val="00771811"/>
    <w:rsid w:val="0077195F"/>
    <w:rsid w:val="00771F32"/>
    <w:rsid w:val="007723F7"/>
    <w:rsid w:val="007726A7"/>
    <w:rsid w:val="00772705"/>
    <w:rsid w:val="007727C5"/>
    <w:rsid w:val="00772A78"/>
    <w:rsid w:val="0077301B"/>
    <w:rsid w:val="007733AB"/>
    <w:rsid w:val="00773A78"/>
    <w:rsid w:val="00773F87"/>
    <w:rsid w:val="00773FA2"/>
    <w:rsid w:val="00773FC9"/>
    <w:rsid w:val="0077427B"/>
    <w:rsid w:val="007746ED"/>
    <w:rsid w:val="00774754"/>
    <w:rsid w:val="00774D0C"/>
    <w:rsid w:val="00774E45"/>
    <w:rsid w:val="0077510C"/>
    <w:rsid w:val="00775430"/>
    <w:rsid w:val="007756F4"/>
    <w:rsid w:val="00775AA8"/>
    <w:rsid w:val="00775AFB"/>
    <w:rsid w:val="00776A60"/>
    <w:rsid w:val="00776BF8"/>
    <w:rsid w:val="0077778D"/>
    <w:rsid w:val="0078028E"/>
    <w:rsid w:val="00780594"/>
    <w:rsid w:val="007805FE"/>
    <w:rsid w:val="007807F2"/>
    <w:rsid w:val="00780B97"/>
    <w:rsid w:val="00781205"/>
    <w:rsid w:val="00781523"/>
    <w:rsid w:val="00781C42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349C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F2C"/>
    <w:rsid w:val="007864AC"/>
    <w:rsid w:val="00786770"/>
    <w:rsid w:val="00786939"/>
    <w:rsid w:val="00786AB6"/>
    <w:rsid w:val="00786E65"/>
    <w:rsid w:val="007878DF"/>
    <w:rsid w:val="007879C3"/>
    <w:rsid w:val="00787BA2"/>
    <w:rsid w:val="00787FD5"/>
    <w:rsid w:val="00790104"/>
    <w:rsid w:val="007904C9"/>
    <w:rsid w:val="007905E1"/>
    <w:rsid w:val="007906C5"/>
    <w:rsid w:val="00790827"/>
    <w:rsid w:val="00790BFF"/>
    <w:rsid w:val="00791C7C"/>
    <w:rsid w:val="00791F03"/>
    <w:rsid w:val="0079206C"/>
    <w:rsid w:val="007923BE"/>
    <w:rsid w:val="007924DE"/>
    <w:rsid w:val="007927D0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37D"/>
    <w:rsid w:val="0079461B"/>
    <w:rsid w:val="00794947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6EA4"/>
    <w:rsid w:val="00797297"/>
    <w:rsid w:val="00797DDA"/>
    <w:rsid w:val="00797ED3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211"/>
    <w:rsid w:val="007A562A"/>
    <w:rsid w:val="007A5822"/>
    <w:rsid w:val="007A5BD4"/>
    <w:rsid w:val="007A5BE8"/>
    <w:rsid w:val="007A5C4C"/>
    <w:rsid w:val="007A6129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1014"/>
    <w:rsid w:val="007B1082"/>
    <w:rsid w:val="007B10D1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F14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6E15"/>
    <w:rsid w:val="007B7006"/>
    <w:rsid w:val="007B700C"/>
    <w:rsid w:val="007B72A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F9"/>
    <w:rsid w:val="007C5808"/>
    <w:rsid w:val="007C5A80"/>
    <w:rsid w:val="007C5EA1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A08"/>
    <w:rsid w:val="007D3ABE"/>
    <w:rsid w:val="007D3DDA"/>
    <w:rsid w:val="007D3E07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5D4"/>
    <w:rsid w:val="007D669C"/>
    <w:rsid w:val="007D6792"/>
    <w:rsid w:val="007D6F1C"/>
    <w:rsid w:val="007D7094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53E4"/>
    <w:rsid w:val="007E543B"/>
    <w:rsid w:val="007E5472"/>
    <w:rsid w:val="007E550B"/>
    <w:rsid w:val="007E6168"/>
    <w:rsid w:val="007E61D6"/>
    <w:rsid w:val="007E6469"/>
    <w:rsid w:val="007E665C"/>
    <w:rsid w:val="007E6AFE"/>
    <w:rsid w:val="007E70CE"/>
    <w:rsid w:val="007E77B5"/>
    <w:rsid w:val="007E78B9"/>
    <w:rsid w:val="007E7981"/>
    <w:rsid w:val="007E7DD2"/>
    <w:rsid w:val="007F085A"/>
    <w:rsid w:val="007F0A95"/>
    <w:rsid w:val="007F0D10"/>
    <w:rsid w:val="007F11EA"/>
    <w:rsid w:val="007F1793"/>
    <w:rsid w:val="007F1919"/>
    <w:rsid w:val="007F1C6E"/>
    <w:rsid w:val="007F2174"/>
    <w:rsid w:val="007F2350"/>
    <w:rsid w:val="007F24DC"/>
    <w:rsid w:val="007F277B"/>
    <w:rsid w:val="007F27A1"/>
    <w:rsid w:val="007F288B"/>
    <w:rsid w:val="007F2A95"/>
    <w:rsid w:val="007F2E05"/>
    <w:rsid w:val="007F2EE6"/>
    <w:rsid w:val="007F421E"/>
    <w:rsid w:val="007F4432"/>
    <w:rsid w:val="007F44E9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7F7D7B"/>
    <w:rsid w:val="008000F2"/>
    <w:rsid w:val="00800125"/>
    <w:rsid w:val="00800321"/>
    <w:rsid w:val="00800505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282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956"/>
    <w:rsid w:val="00807828"/>
    <w:rsid w:val="0081038A"/>
    <w:rsid w:val="0081042E"/>
    <w:rsid w:val="008107D4"/>
    <w:rsid w:val="00810914"/>
    <w:rsid w:val="00810C7B"/>
    <w:rsid w:val="0081147C"/>
    <w:rsid w:val="00811716"/>
    <w:rsid w:val="00811A72"/>
    <w:rsid w:val="00811B26"/>
    <w:rsid w:val="00811F3E"/>
    <w:rsid w:val="008123B6"/>
    <w:rsid w:val="008128DE"/>
    <w:rsid w:val="00812CDB"/>
    <w:rsid w:val="00813183"/>
    <w:rsid w:val="00813603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20D2"/>
    <w:rsid w:val="0082225D"/>
    <w:rsid w:val="008225CF"/>
    <w:rsid w:val="008226B9"/>
    <w:rsid w:val="00822841"/>
    <w:rsid w:val="00822865"/>
    <w:rsid w:val="008229EC"/>
    <w:rsid w:val="00822B7A"/>
    <w:rsid w:val="00823506"/>
    <w:rsid w:val="008237FA"/>
    <w:rsid w:val="008239B7"/>
    <w:rsid w:val="00823A4C"/>
    <w:rsid w:val="008249B9"/>
    <w:rsid w:val="00824A6C"/>
    <w:rsid w:val="0082532B"/>
    <w:rsid w:val="00825427"/>
    <w:rsid w:val="008255D4"/>
    <w:rsid w:val="008255DA"/>
    <w:rsid w:val="008256E7"/>
    <w:rsid w:val="00825C15"/>
    <w:rsid w:val="00825C5C"/>
    <w:rsid w:val="00825C66"/>
    <w:rsid w:val="00825F2E"/>
    <w:rsid w:val="00825F3D"/>
    <w:rsid w:val="008261C5"/>
    <w:rsid w:val="0082641C"/>
    <w:rsid w:val="00826699"/>
    <w:rsid w:val="00826918"/>
    <w:rsid w:val="00826E2C"/>
    <w:rsid w:val="00826E49"/>
    <w:rsid w:val="00826E4B"/>
    <w:rsid w:val="0082797D"/>
    <w:rsid w:val="00827B54"/>
    <w:rsid w:val="00827C90"/>
    <w:rsid w:val="00830390"/>
    <w:rsid w:val="008306F8"/>
    <w:rsid w:val="0083071E"/>
    <w:rsid w:val="008308C6"/>
    <w:rsid w:val="008309D8"/>
    <w:rsid w:val="00830D02"/>
    <w:rsid w:val="008310AC"/>
    <w:rsid w:val="00831397"/>
    <w:rsid w:val="00831E05"/>
    <w:rsid w:val="00832271"/>
    <w:rsid w:val="008328D7"/>
    <w:rsid w:val="00832916"/>
    <w:rsid w:val="00832AA0"/>
    <w:rsid w:val="00832EE1"/>
    <w:rsid w:val="00833195"/>
    <w:rsid w:val="00833360"/>
    <w:rsid w:val="00833397"/>
    <w:rsid w:val="008338A4"/>
    <w:rsid w:val="00833A26"/>
    <w:rsid w:val="00833C5A"/>
    <w:rsid w:val="00833CA2"/>
    <w:rsid w:val="0083424D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04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0A9"/>
    <w:rsid w:val="00844223"/>
    <w:rsid w:val="0084454C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FDB"/>
    <w:rsid w:val="0085445A"/>
    <w:rsid w:val="0085456B"/>
    <w:rsid w:val="008546E6"/>
    <w:rsid w:val="00854E01"/>
    <w:rsid w:val="008551EE"/>
    <w:rsid w:val="008552D9"/>
    <w:rsid w:val="00855591"/>
    <w:rsid w:val="00856679"/>
    <w:rsid w:val="008566B4"/>
    <w:rsid w:val="00856CEB"/>
    <w:rsid w:val="00856FB1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330"/>
    <w:rsid w:val="008618B2"/>
    <w:rsid w:val="00862013"/>
    <w:rsid w:val="008620A6"/>
    <w:rsid w:val="0086279E"/>
    <w:rsid w:val="00862C2A"/>
    <w:rsid w:val="00863178"/>
    <w:rsid w:val="00863182"/>
    <w:rsid w:val="00863195"/>
    <w:rsid w:val="008634CF"/>
    <w:rsid w:val="008637D5"/>
    <w:rsid w:val="00863902"/>
    <w:rsid w:val="00863D73"/>
    <w:rsid w:val="00864AD8"/>
    <w:rsid w:val="00864B1C"/>
    <w:rsid w:val="008655C2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890"/>
    <w:rsid w:val="00871C28"/>
    <w:rsid w:val="00871E57"/>
    <w:rsid w:val="00872025"/>
    <w:rsid w:val="00872C94"/>
    <w:rsid w:val="008738B1"/>
    <w:rsid w:val="008738D7"/>
    <w:rsid w:val="00873975"/>
    <w:rsid w:val="00873ADD"/>
    <w:rsid w:val="00873DDA"/>
    <w:rsid w:val="00874B60"/>
    <w:rsid w:val="008753DC"/>
    <w:rsid w:val="00875675"/>
    <w:rsid w:val="00875C20"/>
    <w:rsid w:val="00875F38"/>
    <w:rsid w:val="00876281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30A3"/>
    <w:rsid w:val="008930B8"/>
    <w:rsid w:val="008930F2"/>
    <w:rsid w:val="008933C1"/>
    <w:rsid w:val="008934C6"/>
    <w:rsid w:val="008937AE"/>
    <w:rsid w:val="00893F0D"/>
    <w:rsid w:val="008946DA"/>
    <w:rsid w:val="008947EB"/>
    <w:rsid w:val="00894BF1"/>
    <w:rsid w:val="008950D5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73F1"/>
    <w:rsid w:val="0089748B"/>
    <w:rsid w:val="0089766E"/>
    <w:rsid w:val="00897C2C"/>
    <w:rsid w:val="00897F53"/>
    <w:rsid w:val="008A0268"/>
    <w:rsid w:val="008A0372"/>
    <w:rsid w:val="008A0645"/>
    <w:rsid w:val="008A0C20"/>
    <w:rsid w:val="008A0DE6"/>
    <w:rsid w:val="008A0DFC"/>
    <w:rsid w:val="008A1278"/>
    <w:rsid w:val="008A1AAC"/>
    <w:rsid w:val="008A1E7F"/>
    <w:rsid w:val="008A24F9"/>
    <w:rsid w:val="008A2F4C"/>
    <w:rsid w:val="008A33C4"/>
    <w:rsid w:val="008A3C6B"/>
    <w:rsid w:val="008A3D0B"/>
    <w:rsid w:val="008A44AB"/>
    <w:rsid w:val="008A4647"/>
    <w:rsid w:val="008A4A56"/>
    <w:rsid w:val="008A4FB3"/>
    <w:rsid w:val="008A5695"/>
    <w:rsid w:val="008A5A8F"/>
    <w:rsid w:val="008A5AAD"/>
    <w:rsid w:val="008A60BC"/>
    <w:rsid w:val="008A619A"/>
    <w:rsid w:val="008A6425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576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ECE"/>
    <w:rsid w:val="008C32C6"/>
    <w:rsid w:val="008C345B"/>
    <w:rsid w:val="008C34C8"/>
    <w:rsid w:val="008C38BB"/>
    <w:rsid w:val="008C3DC0"/>
    <w:rsid w:val="008C41AD"/>
    <w:rsid w:val="008C4204"/>
    <w:rsid w:val="008C461D"/>
    <w:rsid w:val="008C4A29"/>
    <w:rsid w:val="008C4FF4"/>
    <w:rsid w:val="008C505B"/>
    <w:rsid w:val="008C542D"/>
    <w:rsid w:val="008C5762"/>
    <w:rsid w:val="008C5EEE"/>
    <w:rsid w:val="008C6023"/>
    <w:rsid w:val="008C64BD"/>
    <w:rsid w:val="008C687F"/>
    <w:rsid w:val="008C6B60"/>
    <w:rsid w:val="008C6BC0"/>
    <w:rsid w:val="008C6FCE"/>
    <w:rsid w:val="008C75BA"/>
    <w:rsid w:val="008C764D"/>
    <w:rsid w:val="008C76A0"/>
    <w:rsid w:val="008C78C6"/>
    <w:rsid w:val="008C78EB"/>
    <w:rsid w:val="008C7C3E"/>
    <w:rsid w:val="008C7F63"/>
    <w:rsid w:val="008D0505"/>
    <w:rsid w:val="008D059C"/>
    <w:rsid w:val="008D05A5"/>
    <w:rsid w:val="008D083F"/>
    <w:rsid w:val="008D096C"/>
    <w:rsid w:val="008D0A4D"/>
    <w:rsid w:val="008D0AC7"/>
    <w:rsid w:val="008D11DF"/>
    <w:rsid w:val="008D1384"/>
    <w:rsid w:val="008D14B9"/>
    <w:rsid w:val="008D1501"/>
    <w:rsid w:val="008D195C"/>
    <w:rsid w:val="008D1AAA"/>
    <w:rsid w:val="008D23CE"/>
    <w:rsid w:val="008D2B13"/>
    <w:rsid w:val="008D2C20"/>
    <w:rsid w:val="008D306F"/>
    <w:rsid w:val="008D3079"/>
    <w:rsid w:val="008D32AA"/>
    <w:rsid w:val="008D3570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6D1"/>
    <w:rsid w:val="008E0855"/>
    <w:rsid w:val="008E0ACF"/>
    <w:rsid w:val="008E0BD4"/>
    <w:rsid w:val="008E0CBC"/>
    <w:rsid w:val="008E0F7A"/>
    <w:rsid w:val="008E1031"/>
    <w:rsid w:val="008E13E0"/>
    <w:rsid w:val="008E1899"/>
    <w:rsid w:val="008E1A56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A57"/>
    <w:rsid w:val="008E601E"/>
    <w:rsid w:val="008E620F"/>
    <w:rsid w:val="008E64C7"/>
    <w:rsid w:val="008E652B"/>
    <w:rsid w:val="008E669D"/>
    <w:rsid w:val="008E6B0B"/>
    <w:rsid w:val="008E6B9C"/>
    <w:rsid w:val="008E6BD7"/>
    <w:rsid w:val="008E6D54"/>
    <w:rsid w:val="008E6DBB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6176"/>
    <w:rsid w:val="008F61E1"/>
    <w:rsid w:val="008F645B"/>
    <w:rsid w:val="008F702C"/>
    <w:rsid w:val="008F7094"/>
    <w:rsid w:val="008F70DE"/>
    <w:rsid w:val="00900020"/>
    <w:rsid w:val="009001EC"/>
    <w:rsid w:val="009005D6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A37"/>
    <w:rsid w:val="00901E70"/>
    <w:rsid w:val="0090220E"/>
    <w:rsid w:val="009029BB"/>
    <w:rsid w:val="00902C0B"/>
    <w:rsid w:val="00902C4C"/>
    <w:rsid w:val="00903AA7"/>
    <w:rsid w:val="009041A5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31B7"/>
    <w:rsid w:val="009131E2"/>
    <w:rsid w:val="009132C0"/>
    <w:rsid w:val="009132D9"/>
    <w:rsid w:val="00913593"/>
    <w:rsid w:val="009139A2"/>
    <w:rsid w:val="00913CBA"/>
    <w:rsid w:val="00913FC2"/>
    <w:rsid w:val="00914579"/>
    <w:rsid w:val="0091465F"/>
    <w:rsid w:val="009146D5"/>
    <w:rsid w:val="0091489C"/>
    <w:rsid w:val="00915360"/>
    <w:rsid w:val="009154B5"/>
    <w:rsid w:val="00915691"/>
    <w:rsid w:val="009157F5"/>
    <w:rsid w:val="00915C4A"/>
    <w:rsid w:val="00916005"/>
    <w:rsid w:val="00916358"/>
    <w:rsid w:val="0091663E"/>
    <w:rsid w:val="009169EE"/>
    <w:rsid w:val="00916A2A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758"/>
    <w:rsid w:val="00920952"/>
    <w:rsid w:val="009209F9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592"/>
    <w:rsid w:val="0092580B"/>
    <w:rsid w:val="0092594A"/>
    <w:rsid w:val="00925D77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9D"/>
    <w:rsid w:val="00931FA1"/>
    <w:rsid w:val="0093208B"/>
    <w:rsid w:val="0093229F"/>
    <w:rsid w:val="00932624"/>
    <w:rsid w:val="009326D0"/>
    <w:rsid w:val="00932774"/>
    <w:rsid w:val="009328A0"/>
    <w:rsid w:val="00932A57"/>
    <w:rsid w:val="00932B26"/>
    <w:rsid w:val="00932B38"/>
    <w:rsid w:val="00932CF7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6ED6"/>
    <w:rsid w:val="009371D9"/>
    <w:rsid w:val="00937387"/>
    <w:rsid w:val="00937745"/>
    <w:rsid w:val="0093776F"/>
    <w:rsid w:val="009379E2"/>
    <w:rsid w:val="009407C0"/>
    <w:rsid w:val="009408C9"/>
    <w:rsid w:val="00940965"/>
    <w:rsid w:val="00940B14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57FD0"/>
    <w:rsid w:val="00960671"/>
    <w:rsid w:val="009606D6"/>
    <w:rsid w:val="009609F8"/>
    <w:rsid w:val="00960C0A"/>
    <w:rsid w:val="00960C98"/>
    <w:rsid w:val="00960CB0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7014E"/>
    <w:rsid w:val="00970542"/>
    <w:rsid w:val="00970889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53F"/>
    <w:rsid w:val="00972D2C"/>
    <w:rsid w:val="00972DE7"/>
    <w:rsid w:val="00972F9D"/>
    <w:rsid w:val="00973148"/>
    <w:rsid w:val="00973216"/>
    <w:rsid w:val="00973E3B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B95"/>
    <w:rsid w:val="00990E4E"/>
    <w:rsid w:val="00990E55"/>
    <w:rsid w:val="00990FA9"/>
    <w:rsid w:val="009912B4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E9"/>
    <w:rsid w:val="00992BC2"/>
    <w:rsid w:val="00992CC0"/>
    <w:rsid w:val="00992D32"/>
    <w:rsid w:val="00992F4A"/>
    <w:rsid w:val="009939A4"/>
    <w:rsid w:val="009939D9"/>
    <w:rsid w:val="00993A83"/>
    <w:rsid w:val="00993C49"/>
    <w:rsid w:val="0099406D"/>
    <w:rsid w:val="00994204"/>
    <w:rsid w:val="00994219"/>
    <w:rsid w:val="00994BB5"/>
    <w:rsid w:val="00994EAA"/>
    <w:rsid w:val="0099511E"/>
    <w:rsid w:val="009952E7"/>
    <w:rsid w:val="00995A7B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701"/>
    <w:rsid w:val="009A4B8E"/>
    <w:rsid w:val="009A5061"/>
    <w:rsid w:val="009A559A"/>
    <w:rsid w:val="009A55BC"/>
    <w:rsid w:val="009A5925"/>
    <w:rsid w:val="009A5A2A"/>
    <w:rsid w:val="009A5ADF"/>
    <w:rsid w:val="009A64D3"/>
    <w:rsid w:val="009A6E01"/>
    <w:rsid w:val="009A739D"/>
    <w:rsid w:val="009A74B3"/>
    <w:rsid w:val="009A77BF"/>
    <w:rsid w:val="009A7E0D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0EE7"/>
    <w:rsid w:val="009B143B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EDA"/>
    <w:rsid w:val="009B5F25"/>
    <w:rsid w:val="009B62F2"/>
    <w:rsid w:val="009B65AD"/>
    <w:rsid w:val="009B6EDB"/>
    <w:rsid w:val="009B701E"/>
    <w:rsid w:val="009B711A"/>
    <w:rsid w:val="009B76F7"/>
    <w:rsid w:val="009B791C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605"/>
    <w:rsid w:val="009C56D7"/>
    <w:rsid w:val="009C5E7B"/>
    <w:rsid w:val="009C6516"/>
    <w:rsid w:val="009C66EF"/>
    <w:rsid w:val="009C6924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D055E"/>
    <w:rsid w:val="009D05A3"/>
    <w:rsid w:val="009D05DA"/>
    <w:rsid w:val="009D0889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10BC"/>
    <w:rsid w:val="009E15FD"/>
    <w:rsid w:val="009E179A"/>
    <w:rsid w:val="009E1A8C"/>
    <w:rsid w:val="009E25FF"/>
    <w:rsid w:val="009E284A"/>
    <w:rsid w:val="009E294A"/>
    <w:rsid w:val="009E2AF6"/>
    <w:rsid w:val="009E2D1B"/>
    <w:rsid w:val="009E3103"/>
    <w:rsid w:val="009E342E"/>
    <w:rsid w:val="009E36B2"/>
    <w:rsid w:val="009E375C"/>
    <w:rsid w:val="009E3794"/>
    <w:rsid w:val="009E3DBE"/>
    <w:rsid w:val="009E4206"/>
    <w:rsid w:val="009E45C9"/>
    <w:rsid w:val="009E45CA"/>
    <w:rsid w:val="009E462A"/>
    <w:rsid w:val="009E47ED"/>
    <w:rsid w:val="009E49FF"/>
    <w:rsid w:val="009E4A31"/>
    <w:rsid w:val="009E4B28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09"/>
    <w:rsid w:val="009F2C4C"/>
    <w:rsid w:val="009F2CB8"/>
    <w:rsid w:val="009F3439"/>
    <w:rsid w:val="009F3538"/>
    <w:rsid w:val="009F3D00"/>
    <w:rsid w:val="009F406E"/>
    <w:rsid w:val="009F47F2"/>
    <w:rsid w:val="009F4B7C"/>
    <w:rsid w:val="009F4DA9"/>
    <w:rsid w:val="009F52D5"/>
    <w:rsid w:val="009F5C81"/>
    <w:rsid w:val="009F5CC7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A4"/>
    <w:rsid w:val="00A006E5"/>
    <w:rsid w:val="00A00CD8"/>
    <w:rsid w:val="00A00DF1"/>
    <w:rsid w:val="00A010BA"/>
    <w:rsid w:val="00A01104"/>
    <w:rsid w:val="00A01194"/>
    <w:rsid w:val="00A01243"/>
    <w:rsid w:val="00A01413"/>
    <w:rsid w:val="00A0207D"/>
    <w:rsid w:val="00A025CE"/>
    <w:rsid w:val="00A02857"/>
    <w:rsid w:val="00A02A13"/>
    <w:rsid w:val="00A02AD1"/>
    <w:rsid w:val="00A02B33"/>
    <w:rsid w:val="00A02C7E"/>
    <w:rsid w:val="00A02DD3"/>
    <w:rsid w:val="00A0312C"/>
    <w:rsid w:val="00A0327D"/>
    <w:rsid w:val="00A03CD8"/>
    <w:rsid w:val="00A04195"/>
    <w:rsid w:val="00A041B7"/>
    <w:rsid w:val="00A042C1"/>
    <w:rsid w:val="00A04415"/>
    <w:rsid w:val="00A044E2"/>
    <w:rsid w:val="00A04A30"/>
    <w:rsid w:val="00A04D0D"/>
    <w:rsid w:val="00A05054"/>
    <w:rsid w:val="00A050CE"/>
    <w:rsid w:val="00A0551F"/>
    <w:rsid w:val="00A05647"/>
    <w:rsid w:val="00A05C9C"/>
    <w:rsid w:val="00A05FB6"/>
    <w:rsid w:val="00A06418"/>
    <w:rsid w:val="00A06734"/>
    <w:rsid w:val="00A07037"/>
    <w:rsid w:val="00A07F6D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793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D5"/>
    <w:rsid w:val="00A14950"/>
    <w:rsid w:val="00A14E61"/>
    <w:rsid w:val="00A1526C"/>
    <w:rsid w:val="00A15854"/>
    <w:rsid w:val="00A15E59"/>
    <w:rsid w:val="00A15EA0"/>
    <w:rsid w:val="00A16797"/>
    <w:rsid w:val="00A168D0"/>
    <w:rsid w:val="00A16B0C"/>
    <w:rsid w:val="00A16C8A"/>
    <w:rsid w:val="00A1711E"/>
    <w:rsid w:val="00A17145"/>
    <w:rsid w:val="00A176AD"/>
    <w:rsid w:val="00A17E06"/>
    <w:rsid w:val="00A200F0"/>
    <w:rsid w:val="00A2010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F8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16F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4683"/>
    <w:rsid w:val="00A346D1"/>
    <w:rsid w:val="00A3479D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47D"/>
    <w:rsid w:val="00A40512"/>
    <w:rsid w:val="00A406C3"/>
    <w:rsid w:val="00A411BC"/>
    <w:rsid w:val="00A419A3"/>
    <w:rsid w:val="00A41F68"/>
    <w:rsid w:val="00A42640"/>
    <w:rsid w:val="00A42CDC"/>
    <w:rsid w:val="00A43684"/>
    <w:rsid w:val="00A4370B"/>
    <w:rsid w:val="00A43AE3"/>
    <w:rsid w:val="00A43B04"/>
    <w:rsid w:val="00A440F2"/>
    <w:rsid w:val="00A443E1"/>
    <w:rsid w:val="00A4489A"/>
    <w:rsid w:val="00A45021"/>
    <w:rsid w:val="00A45166"/>
    <w:rsid w:val="00A456BD"/>
    <w:rsid w:val="00A458FA"/>
    <w:rsid w:val="00A45BC5"/>
    <w:rsid w:val="00A460D8"/>
    <w:rsid w:val="00A46498"/>
    <w:rsid w:val="00A46779"/>
    <w:rsid w:val="00A4692E"/>
    <w:rsid w:val="00A470A6"/>
    <w:rsid w:val="00A47B7B"/>
    <w:rsid w:val="00A5021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4A6"/>
    <w:rsid w:val="00A626E5"/>
    <w:rsid w:val="00A62721"/>
    <w:rsid w:val="00A628CD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E67"/>
    <w:rsid w:val="00A662A8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748"/>
    <w:rsid w:val="00A67C86"/>
    <w:rsid w:val="00A67DCC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1B3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98F"/>
    <w:rsid w:val="00A76BBD"/>
    <w:rsid w:val="00A76DF7"/>
    <w:rsid w:val="00A76DFA"/>
    <w:rsid w:val="00A774C1"/>
    <w:rsid w:val="00A776E5"/>
    <w:rsid w:val="00A77902"/>
    <w:rsid w:val="00A77B7F"/>
    <w:rsid w:val="00A80153"/>
    <w:rsid w:val="00A805AC"/>
    <w:rsid w:val="00A8089C"/>
    <w:rsid w:val="00A813F7"/>
    <w:rsid w:val="00A817C7"/>
    <w:rsid w:val="00A81BD1"/>
    <w:rsid w:val="00A81DDF"/>
    <w:rsid w:val="00A81F71"/>
    <w:rsid w:val="00A81FDF"/>
    <w:rsid w:val="00A820C0"/>
    <w:rsid w:val="00A8222E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1052"/>
    <w:rsid w:val="00A91158"/>
    <w:rsid w:val="00A9173D"/>
    <w:rsid w:val="00A91954"/>
    <w:rsid w:val="00A91EBB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C6F"/>
    <w:rsid w:val="00A95F81"/>
    <w:rsid w:val="00A96194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3FCB"/>
    <w:rsid w:val="00AA41C9"/>
    <w:rsid w:val="00AA44BF"/>
    <w:rsid w:val="00AA47E2"/>
    <w:rsid w:val="00AA55EE"/>
    <w:rsid w:val="00AA5980"/>
    <w:rsid w:val="00AA5A4F"/>
    <w:rsid w:val="00AA60A3"/>
    <w:rsid w:val="00AA61D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2405"/>
    <w:rsid w:val="00AB247E"/>
    <w:rsid w:val="00AB2508"/>
    <w:rsid w:val="00AB32A4"/>
    <w:rsid w:val="00AB345C"/>
    <w:rsid w:val="00AB3777"/>
    <w:rsid w:val="00AB394B"/>
    <w:rsid w:val="00AB3AD7"/>
    <w:rsid w:val="00AB4059"/>
    <w:rsid w:val="00AB41B0"/>
    <w:rsid w:val="00AB44E6"/>
    <w:rsid w:val="00AB49B1"/>
    <w:rsid w:val="00AB5497"/>
    <w:rsid w:val="00AB5614"/>
    <w:rsid w:val="00AB56CC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09D4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BD9"/>
    <w:rsid w:val="00AC5C42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A16"/>
    <w:rsid w:val="00AE1428"/>
    <w:rsid w:val="00AE2495"/>
    <w:rsid w:val="00AE28D0"/>
    <w:rsid w:val="00AE2FAE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3B4"/>
    <w:rsid w:val="00AF1561"/>
    <w:rsid w:val="00AF166D"/>
    <w:rsid w:val="00AF16F0"/>
    <w:rsid w:val="00AF1B46"/>
    <w:rsid w:val="00AF1B7D"/>
    <w:rsid w:val="00AF21E5"/>
    <w:rsid w:val="00AF23ED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70D"/>
    <w:rsid w:val="00AF3745"/>
    <w:rsid w:val="00AF3B2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C21"/>
    <w:rsid w:val="00B02FAB"/>
    <w:rsid w:val="00B030FC"/>
    <w:rsid w:val="00B03C28"/>
    <w:rsid w:val="00B03F73"/>
    <w:rsid w:val="00B04545"/>
    <w:rsid w:val="00B04AB0"/>
    <w:rsid w:val="00B04E35"/>
    <w:rsid w:val="00B0587F"/>
    <w:rsid w:val="00B05962"/>
    <w:rsid w:val="00B05BA4"/>
    <w:rsid w:val="00B05EE6"/>
    <w:rsid w:val="00B060BC"/>
    <w:rsid w:val="00B060FD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3A5"/>
    <w:rsid w:val="00B113DA"/>
    <w:rsid w:val="00B11969"/>
    <w:rsid w:val="00B119F0"/>
    <w:rsid w:val="00B11FA0"/>
    <w:rsid w:val="00B121B9"/>
    <w:rsid w:val="00B12271"/>
    <w:rsid w:val="00B12397"/>
    <w:rsid w:val="00B124EF"/>
    <w:rsid w:val="00B127BD"/>
    <w:rsid w:val="00B12912"/>
    <w:rsid w:val="00B12962"/>
    <w:rsid w:val="00B12C0B"/>
    <w:rsid w:val="00B1330F"/>
    <w:rsid w:val="00B1351D"/>
    <w:rsid w:val="00B13F6A"/>
    <w:rsid w:val="00B14709"/>
    <w:rsid w:val="00B1475A"/>
    <w:rsid w:val="00B14892"/>
    <w:rsid w:val="00B14B44"/>
    <w:rsid w:val="00B14C70"/>
    <w:rsid w:val="00B14F8C"/>
    <w:rsid w:val="00B154D6"/>
    <w:rsid w:val="00B15523"/>
    <w:rsid w:val="00B15B5F"/>
    <w:rsid w:val="00B15C70"/>
    <w:rsid w:val="00B15DB6"/>
    <w:rsid w:val="00B16038"/>
    <w:rsid w:val="00B162D9"/>
    <w:rsid w:val="00B164DB"/>
    <w:rsid w:val="00B166FC"/>
    <w:rsid w:val="00B16746"/>
    <w:rsid w:val="00B16A6A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8C9"/>
    <w:rsid w:val="00B21A25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305"/>
    <w:rsid w:val="00B24463"/>
    <w:rsid w:val="00B245FD"/>
    <w:rsid w:val="00B2486D"/>
    <w:rsid w:val="00B24B3F"/>
    <w:rsid w:val="00B250B7"/>
    <w:rsid w:val="00B2522B"/>
    <w:rsid w:val="00B25263"/>
    <w:rsid w:val="00B2569E"/>
    <w:rsid w:val="00B256E7"/>
    <w:rsid w:val="00B2627C"/>
    <w:rsid w:val="00B265B2"/>
    <w:rsid w:val="00B266C9"/>
    <w:rsid w:val="00B26D69"/>
    <w:rsid w:val="00B26D73"/>
    <w:rsid w:val="00B27857"/>
    <w:rsid w:val="00B27DEA"/>
    <w:rsid w:val="00B3035F"/>
    <w:rsid w:val="00B30494"/>
    <w:rsid w:val="00B30B8E"/>
    <w:rsid w:val="00B30C09"/>
    <w:rsid w:val="00B3167A"/>
    <w:rsid w:val="00B31730"/>
    <w:rsid w:val="00B319AA"/>
    <w:rsid w:val="00B319F6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7C3"/>
    <w:rsid w:val="00B34C4D"/>
    <w:rsid w:val="00B34D41"/>
    <w:rsid w:val="00B3514A"/>
    <w:rsid w:val="00B3583C"/>
    <w:rsid w:val="00B359D8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56"/>
    <w:rsid w:val="00B40432"/>
    <w:rsid w:val="00B40761"/>
    <w:rsid w:val="00B40772"/>
    <w:rsid w:val="00B40892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5961"/>
    <w:rsid w:val="00B465A7"/>
    <w:rsid w:val="00B46F6B"/>
    <w:rsid w:val="00B47060"/>
    <w:rsid w:val="00B472F8"/>
    <w:rsid w:val="00B475F5"/>
    <w:rsid w:val="00B4788C"/>
    <w:rsid w:val="00B478A7"/>
    <w:rsid w:val="00B47CDE"/>
    <w:rsid w:val="00B47ECA"/>
    <w:rsid w:val="00B502B9"/>
    <w:rsid w:val="00B5034B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1E"/>
    <w:rsid w:val="00B52485"/>
    <w:rsid w:val="00B52712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60199"/>
    <w:rsid w:val="00B6086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5EA"/>
    <w:rsid w:val="00B62656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388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64"/>
    <w:rsid w:val="00B804F7"/>
    <w:rsid w:val="00B8065F"/>
    <w:rsid w:val="00B80FE1"/>
    <w:rsid w:val="00B81251"/>
    <w:rsid w:val="00B81463"/>
    <w:rsid w:val="00B81B09"/>
    <w:rsid w:val="00B824F8"/>
    <w:rsid w:val="00B83460"/>
    <w:rsid w:val="00B838A7"/>
    <w:rsid w:val="00B8393E"/>
    <w:rsid w:val="00B84224"/>
    <w:rsid w:val="00B8455E"/>
    <w:rsid w:val="00B848A6"/>
    <w:rsid w:val="00B84CE7"/>
    <w:rsid w:val="00B85161"/>
    <w:rsid w:val="00B85BD5"/>
    <w:rsid w:val="00B863C9"/>
    <w:rsid w:val="00B86714"/>
    <w:rsid w:val="00B875F2"/>
    <w:rsid w:val="00B877E9"/>
    <w:rsid w:val="00B87B1D"/>
    <w:rsid w:val="00B901B5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D2"/>
    <w:rsid w:val="00B95DF6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9AC"/>
    <w:rsid w:val="00BA2BCF"/>
    <w:rsid w:val="00BA2E05"/>
    <w:rsid w:val="00BA30A2"/>
    <w:rsid w:val="00BA30C8"/>
    <w:rsid w:val="00BA36D9"/>
    <w:rsid w:val="00BA3AB4"/>
    <w:rsid w:val="00BA3BD2"/>
    <w:rsid w:val="00BA3C1E"/>
    <w:rsid w:val="00BA3EEB"/>
    <w:rsid w:val="00BA426B"/>
    <w:rsid w:val="00BA431E"/>
    <w:rsid w:val="00BA4B10"/>
    <w:rsid w:val="00BA4C61"/>
    <w:rsid w:val="00BA4E15"/>
    <w:rsid w:val="00BA4E6E"/>
    <w:rsid w:val="00BA5120"/>
    <w:rsid w:val="00BA5402"/>
    <w:rsid w:val="00BA5C6B"/>
    <w:rsid w:val="00BA5CB7"/>
    <w:rsid w:val="00BA60EE"/>
    <w:rsid w:val="00BA6187"/>
    <w:rsid w:val="00BA6268"/>
    <w:rsid w:val="00BA789E"/>
    <w:rsid w:val="00BA79EF"/>
    <w:rsid w:val="00BA7F9E"/>
    <w:rsid w:val="00BB024F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30E7"/>
    <w:rsid w:val="00BB32B0"/>
    <w:rsid w:val="00BB365D"/>
    <w:rsid w:val="00BB3757"/>
    <w:rsid w:val="00BB3C8C"/>
    <w:rsid w:val="00BB3DBA"/>
    <w:rsid w:val="00BB3F44"/>
    <w:rsid w:val="00BB497F"/>
    <w:rsid w:val="00BB4F4D"/>
    <w:rsid w:val="00BB5103"/>
    <w:rsid w:val="00BB556E"/>
    <w:rsid w:val="00BB5690"/>
    <w:rsid w:val="00BB5B26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C0009"/>
    <w:rsid w:val="00BC01C4"/>
    <w:rsid w:val="00BC08D8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832"/>
    <w:rsid w:val="00BD1953"/>
    <w:rsid w:val="00BD1A60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4703"/>
    <w:rsid w:val="00BD472C"/>
    <w:rsid w:val="00BD4AA3"/>
    <w:rsid w:val="00BD4D2E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36"/>
    <w:rsid w:val="00BD7B7B"/>
    <w:rsid w:val="00BE0199"/>
    <w:rsid w:val="00BE0325"/>
    <w:rsid w:val="00BE05C1"/>
    <w:rsid w:val="00BE0695"/>
    <w:rsid w:val="00BE0AD8"/>
    <w:rsid w:val="00BE0CCE"/>
    <w:rsid w:val="00BE0F1E"/>
    <w:rsid w:val="00BE1C46"/>
    <w:rsid w:val="00BE269E"/>
    <w:rsid w:val="00BE2712"/>
    <w:rsid w:val="00BE2717"/>
    <w:rsid w:val="00BE2774"/>
    <w:rsid w:val="00BE28EB"/>
    <w:rsid w:val="00BE3888"/>
    <w:rsid w:val="00BE3A90"/>
    <w:rsid w:val="00BE3AC4"/>
    <w:rsid w:val="00BE3E48"/>
    <w:rsid w:val="00BE42E4"/>
    <w:rsid w:val="00BE4438"/>
    <w:rsid w:val="00BE449B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4B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1F9E"/>
    <w:rsid w:val="00BF26F0"/>
    <w:rsid w:val="00BF3711"/>
    <w:rsid w:val="00BF37E0"/>
    <w:rsid w:val="00BF3E46"/>
    <w:rsid w:val="00BF3E8C"/>
    <w:rsid w:val="00BF3F4A"/>
    <w:rsid w:val="00BF43A5"/>
    <w:rsid w:val="00BF458D"/>
    <w:rsid w:val="00BF46B7"/>
    <w:rsid w:val="00BF4ABB"/>
    <w:rsid w:val="00BF4F22"/>
    <w:rsid w:val="00BF4FC6"/>
    <w:rsid w:val="00BF541B"/>
    <w:rsid w:val="00BF5986"/>
    <w:rsid w:val="00BF5C1D"/>
    <w:rsid w:val="00BF607C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5EA"/>
    <w:rsid w:val="00C02720"/>
    <w:rsid w:val="00C0273E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8CC"/>
    <w:rsid w:val="00C148DC"/>
    <w:rsid w:val="00C14E23"/>
    <w:rsid w:val="00C14E87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19B"/>
    <w:rsid w:val="00C2330F"/>
    <w:rsid w:val="00C233D7"/>
    <w:rsid w:val="00C236E6"/>
    <w:rsid w:val="00C237EA"/>
    <w:rsid w:val="00C23951"/>
    <w:rsid w:val="00C23D40"/>
    <w:rsid w:val="00C241B7"/>
    <w:rsid w:val="00C24806"/>
    <w:rsid w:val="00C24E2D"/>
    <w:rsid w:val="00C25751"/>
    <w:rsid w:val="00C257D4"/>
    <w:rsid w:val="00C25E2E"/>
    <w:rsid w:val="00C25E57"/>
    <w:rsid w:val="00C26CCA"/>
    <w:rsid w:val="00C27422"/>
    <w:rsid w:val="00C27971"/>
    <w:rsid w:val="00C302F1"/>
    <w:rsid w:val="00C30501"/>
    <w:rsid w:val="00C30904"/>
    <w:rsid w:val="00C30AB0"/>
    <w:rsid w:val="00C3128C"/>
    <w:rsid w:val="00C313BC"/>
    <w:rsid w:val="00C315A0"/>
    <w:rsid w:val="00C31888"/>
    <w:rsid w:val="00C31ACC"/>
    <w:rsid w:val="00C31DB2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C13"/>
    <w:rsid w:val="00C33C20"/>
    <w:rsid w:val="00C33F19"/>
    <w:rsid w:val="00C34126"/>
    <w:rsid w:val="00C343EA"/>
    <w:rsid w:val="00C344C6"/>
    <w:rsid w:val="00C345CF"/>
    <w:rsid w:val="00C3481E"/>
    <w:rsid w:val="00C34DDC"/>
    <w:rsid w:val="00C34F74"/>
    <w:rsid w:val="00C351CA"/>
    <w:rsid w:val="00C3529D"/>
    <w:rsid w:val="00C3582D"/>
    <w:rsid w:val="00C359FF"/>
    <w:rsid w:val="00C35B23"/>
    <w:rsid w:val="00C361C4"/>
    <w:rsid w:val="00C36537"/>
    <w:rsid w:val="00C36571"/>
    <w:rsid w:val="00C36647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29D"/>
    <w:rsid w:val="00C53541"/>
    <w:rsid w:val="00C53A90"/>
    <w:rsid w:val="00C53CD8"/>
    <w:rsid w:val="00C53FFA"/>
    <w:rsid w:val="00C540DC"/>
    <w:rsid w:val="00C5445E"/>
    <w:rsid w:val="00C54AEE"/>
    <w:rsid w:val="00C54B85"/>
    <w:rsid w:val="00C54E93"/>
    <w:rsid w:val="00C55422"/>
    <w:rsid w:val="00C55569"/>
    <w:rsid w:val="00C55697"/>
    <w:rsid w:val="00C55886"/>
    <w:rsid w:val="00C55CAC"/>
    <w:rsid w:val="00C55D08"/>
    <w:rsid w:val="00C56360"/>
    <w:rsid w:val="00C563B2"/>
    <w:rsid w:val="00C566B2"/>
    <w:rsid w:val="00C56B5F"/>
    <w:rsid w:val="00C56E74"/>
    <w:rsid w:val="00C574CA"/>
    <w:rsid w:val="00C5754B"/>
    <w:rsid w:val="00C57914"/>
    <w:rsid w:val="00C57B90"/>
    <w:rsid w:val="00C6037C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44A"/>
    <w:rsid w:val="00C62CBD"/>
    <w:rsid w:val="00C62E4F"/>
    <w:rsid w:val="00C62E50"/>
    <w:rsid w:val="00C62FAB"/>
    <w:rsid w:val="00C62FCE"/>
    <w:rsid w:val="00C6301F"/>
    <w:rsid w:val="00C635D6"/>
    <w:rsid w:val="00C63EBA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658"/>
    <w:rsid w:val="00C7589D"/>
    <w:rsid w:val="00C75969"/>
    <w:rsid w:val="00C75B45"/>
    <w:rsid w:val="00C76110"/>
    <w:rsid w:val="00C76147"/>
    <w:rsid w:val="00C76AA0"/>
    <w:rsid w:val="00C76C79"/>
    <w:rsid w:val="00C76CFE"/>
    <w:rsid w:val="00C77387"/>
    <w:rsid w:val="00C7742E"/>
    <w:rsid w:val="00C7750C"/>
    <w:rsid w:val="00C77735"/>
    <w:rsid w:val="00C77BE8"/>
    <w:rsid w:val="00C80002"/>
    <w:rsid w:val="00C80675"/>
    <w:rsid w:val="00C80CDD"/>
    <w:rsid w:val="00C80F30"/>
    <w:rsid w:val="00C810EE"/>
    <w:rsid w:val="00C811A7"/>
    <w:rsid w:val="00C817CD"/>
    <w:rsid w:val="00C817E3"/>
    <w:rsid w:val="00C81ACC"/>
    <w:rsid w:val="00C82053"/>
    <w:rsid w:val="00C82179"/>
    <w:rsid w:val="00C8229D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BD"/>
    <w:rsid w:val="00C919AF"/>
    <w:rsid w:val="00C91D55"/>
    <w:rsid w:val="00C91DCD"/>
    <w:rsid w:val="00C91FA7"/>
    <w:rsid w:val="00C927CD"/>
    <w:rsid w:val="00C9297C"/>
    <w:rsid w:val="00C931BB"/>
    <w:rsid w:val="00C9342F"/>
    <w:rsid w:val="00C93448"/>
    <w:rsid w:val="00C93B86"/>
    <w:rsid w:val="00C94292"/>
    <w:rsid w:val="00C9433A"/>
    <w:rsid w:val="00C943BB"/>
    <w:rsid w:val="00C949AD"/>
    <w:rsid w:val="00C94F61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81F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5BB"/>
    <w:rsid w:val="00CB16CC"/>
    <w:rsid w:val="00CB1752"/>
    <w:rsid w:val="00CB18BB"/>
    <w:rsid w:val="00CB18D7"/>
    <w:rsid w:val="00CB1E0C"/>
    <w:rsid w:val="00CB1F52"/>
    <w:rsid w:val="00CB2001"/>
    <w:rsid w:val="00CB2153"/>
    <w:rsid w:val="00CB2161"/>
    <w:rsid w:val="00CB21AB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2A4"/>
    <w:rsid w:val="00CB55E2"/>
    <w:rsid w:val="00CB5B98"/>
    <w:rsid w:val="00CB642C"/>
    <w:rsid w:val="00CB6DA6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347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134"/>
    <w:rsid w:val="00CC7407"/>
    <w:rsid w:val="00CC7676"/>
    <w:rsid w:val="00CC7B9A"/>
    <w:rsid w:val="00CC7C47"/>
    <w:rsid w:val="00CC7EBC"/>
    <w:rsid w:val="00CC7ED9"/>
    <w:rsid w:val="00CD0124"/>
    <w:rsid w:val="00CD0158"/>
    <w:rsid w:val="00CD173E"/>
    <w:rsid w:val="00CD1881"/>
    <w:rsid w:val="00CD1C10"/>
    <w:rsid w:val="00CD22BC"/>
    <w:rsid w:val="00CD25D4"/>
    <w:rsid w:val="00CD283E"/>
    <w:rsid w:val="00CD2B69"/>
    <w:rsid w:val="00CD2BA8"/>
    <w:rsid w:val="00CD313E"/>
    <w:rsid w:val="00CD356A"/>
    <w:rsid w:val="00CD3592"/>
    <w:rsid w:val="00CD36AB"/>
    <w:rsid w:val="00CD3CAB"/>
    <w:rsid w:val="00CD3FF2"/>
    <w:rsid w:val="00CD41A0"/>
    <w:rsid w:val="00CD447E"/>
    <w:rsid w:val="00CD47EF"/>
    <w:rsid w:val="00CD4D59"/>
    <w:rsid w:val="00CD5516"/>
    <w:rsid w:val="00CD5548"/>
    <w:rsid w:val="00CD5703"/>
    <w:rsid w:val="00CD597F"/>
    <w:rsid w:val="00CD5CED"/>
    <w:rsid w:val="00CD5E37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198C"/>
    <w:rsid w:val="00CE1C33"/>
    <w:rsid w:val="00CE2164"/>
    <w:rsid w:val="00CE2529"/>
    <w:rsid w:val="00CE27D8"/>
    <w:rsid w:val="00CE2B71"/>
    <w:rsid w:val="00CE2E21"/>
    <w:rsid w:val="00CE329A"/>
    <w:rsid w:val="00CE35AC"/>
    <w:rsid w:val="00CE38EA"/>
    <w:rsid w:val="00CE3CED"/>
    <w:rsid w:val="00CE4236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E75"/>
    <w:rsid w:val="00CE798B"/>
    <w:rsid w:val="00CE7C4B"/>
    <w:rsid w:val="00CE7D55"/>
    <w:rsid w:val="00CE7E82"/>
    <w:rsid w:val="00CF0271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1A4"/>
    <w:rsid w:val="00D001AF"/>
    <w:rsid w:val="00D0035D"/>
    <w:rsid w:val="00D008AA"/>
    <w:rsid w:val="00D00F7C"/>
    <w:rsid w:val="00D01DF1"/>
    <w:rsid w:val="00D01F72"/>
    <w:rsid w:val="00D02362"/>
    <w:rsid w:val="00D0258B"/>
    <w:rsid w:val="00D02B1C"/>
    <w:rsid w:val="00D02F05"/>
    <w:rsid w:val="00D03061"/>
    <w:rsid w:val="00D030E9"/>
    <w:rsid w:val="00D035CF"/>
    <w:rsid w:val="00D03891"/>
    <w:rsid w:val="00D03988"/>
    <w:rsid w:val="00D039CD"/>
    <w:rsid w:val="00D03DC5"/>
    <w:rsid w:val="00D04106"/>
    <w:rsid w:val="00D045DA"/>
    <w:rsid w:val="00D04C77"/>
    <w:rsid w:val="00D04E7C"/>
    <w:rsid w:val="00D053AD"/>
    <w:rsid w:val="00D05619"/>
    <w:rsid w:val="00D05671"/>
    <w:rsid w:val="00D058C3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51F"/>
    <w:rsid w:val="00D12670"/>
    <w:rsid w:val="00D12AAD"/>
    <w:rsid w:val="00D12C31"/>
    <w:rsid w:val="00D133B7"/>
    <w:rsid w:val="00D134A9"/>
    <w:rsid w:val="00D13A07"/>
    <w:rsid w:val="00D141B7"/>
    <w:rsid w:val="00D148DF"/>
    <w:rsid w:val="00D14C6D"/>
    <w:rsid w:val="00D14CB8"/>
    <w:rsid w:val="00D153B9"/>
    <w:rsid w:val="00D15C46"/>
    <w:rsid w:val="00D15F4E"/>
    <w:rsid w:val="00D15FA4"/>
    <w:rsid w:val="00D16087"/>
    <w:rsid w:val="00D161BD"/>
    <w:rsid w:val="00D164C1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7B"/>
    <w:rsid w:val="00D20010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1E1B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3AE"/>
    <w:rsid w:val="00D2752F"/>
    <w:rsid w:val="00D275D9"/>
    <w:rsid w:val="00D27F49"/>
    <w:rsid w:val="00D30007"/>
    <w:rsid w:val="00D30156"/>
    <w:rsid w:val="00D302DA"/>
    <w:rsid w:val="00D30340"/>
    <w:rsid w:val="00D306DE"/>
    <w:rsid w:val="00D30A0B"/>
    <w:rsid w:val="00D30A70"/>
    <w:rsid w:val="00D30B2F"/>
    <w:rsid w:val="00D30D07"/>
    <w:rsid w:val="00D31200"/>
    <w:rsid w:val="00D317A6"/>
    <w:rsid w:val="00D319F6"/>
    <w:rsid w:val="00D31B53"/>
    <w:rsid w:val="00D321CC"/>
    <w:rsid w:val="00D32328"/>
    <w:rsid w:val="00D32765"/>
    <w:rsid w:val="00D32DF3"/>
    <w:rsid w:val="00D32EB0"/>
    <w:rsid w:val="00D32FF8"/>
    <w:rsid w:val="00D3335A"/>
    <w:rsid w:val="00D334CF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43A"/>
    <w:rsid w:val="00D40887"/>
    <w:rsid w:val="00D409D6"/>
    <w:rsid w:val="00D40A37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B9E"/>
    <w:rsid w:val="00D45FFD"/>
    <w:rsid w:val="00D460C8"/>
    <w:rsid w:val="00D46D73"/>
    <w:rsid w:val="00D47078"/>
    <w:rsid w:val="00D473F4"/>
    <w:rsid w:val="00D47428"/>
    <w:rsid w:val="00D47709"/>
    <w:rsid w:val="00D47E36"/>
    <w:rsid w:val="00D47F2D"/>
    <w:rsid w:val="00D50A02"/>
    <w:rsid w:val="00D50A3A"/>
    <w:rsid w:val="00D50B51"/>
    <w:rsid w:val="00D51029"/>
    <w:rsid w:val="00D510F7"/>
    <w:rsid w:val="00D51214"/>
    <w:rsid w:val="00D5157C"/>
    <w:rsid w:val="00D51A07"/>
    <w:rsid w:val="00D51E0B"/>
    <w:rsid w:val="00D5213E"/>
    <w:rsid w:val="00D5289E"/>
    <w:rsid w:val="00D53288"/>
    <w:rsid w:val="00D5398A"/>
    <w:rsid w:val="00D539F1"/>
    <w:rsid w:val="00D542B3"/>
    <w:rsid w:val="00D5525C"/>
    <w:rsid w:val="00D55905"/>
    <w:rsid w:val="00D5591D"/>
    <w:rsid w:val="00D55CF7"/>
    <w:rsid w:val="00D55D7B"/>
    <w:rsid w:val="00D56268"/>
    <w:rsid w:val="00D562CC"/>
    <w:rsid w:val="00D563F5"/>
    <w:rsid w:val="00D566CE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667"/>
    <w:rsid w:val="00D62A48"/>
    <w:rsid w:val="00D62CFF"/>
    <w:rsid w:val="00D62E71"/>
    <w:rsid w:val="00D6376B"/>
    <w:rsid w:val="00D637A7"/>
    <w:rsid w:val="00D63FD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394"/>
    <w:rsid w:val="00D67598"/>
    <w:rsid w:val="00D675C8"/>
    <w:rsid w:val="00D67A34"/>
    <w:rsid w:val="00D67F94"/>
    <w:rsid w:val="00D70047"/>
    <w:rsid w:val="00D700B7"/>
    <w:rsid w:val="00D7098B"/>
    <w:rsid w:val="00D70D02"/>
    <w:rsid w:val="00D70E68"/>
    <w:rsid w:val="00D71061"/>
    <w:rsid w:val="00D7118E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CA2"/>
    <w:rsid w:val="00D76CF8"/>
    <w:rsid w:val="00D76D54"/>
    <w:rsid w:val="00D76D7B"/>
    <w:rsid w:val="00D76E04"/>
    <w:rsid w:val="00D7722F"/>
    <w:rsid w:val="00D77291"/>
    <w:rsid w:val="00D77CA1"/>
    <w:rsid w:val="00D80901"/>
    <w:rsid w:val="00D80FFF"/>
    <w:rsid w:val="00D813A0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2DA"/>
    <w:rsid w:val="00D83589"/>
    <w:rsid w:val="00D83680"/>
    <w:rsid w:val="00D83B21"/>
    <w:rsid w:val="00D83C53"/>
    <w:rsid w:val="00D83CAD"/>
    <w:rsid w:val="00D83D04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23"/>
    <w:rsid w:val="00D957EE"/>
    <w:rsid w:val="00D957F1"/>
    <w:rsid w:val="00D959D5"/>
    <w:rsid w:val="00D95D96"/>
    <w:rsid w:val="00D95E6A"/>
    <w:rsid w:val="00D961F6"/>
    <w:rsid w:val="00D963FD"/>
    <w:rsid w:val="00D965CF"/>
    <w:rsid w:val="00D9679D"/>
    <w:rsid w:val="00D96833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F14"/>
    <w:rsid w:val="00DA62E6"/>
    <w:rsid w:val="00DA64FF"/>
    <w:rsid w:val="00DA6691"/>
    <w:rsid w:val="00DA6CEA"/>
    <w:rsid w:val="00DA6E81"/>
    <w:rsid w:val="00DA717C"/>
    <w:rsid w:val="00DA732C"/>
    <w:rsid w:val="00DA7355"/>
    <w:rsid w:val="00DA73B7"/>
    <w:rsid w:val="00DA74CC"/>
    <w:rsid w:val="00DA7587"/>
    <w:rsid w:val="00DA79CF"/>
    <w:rsid w:val="00DA7BC7"/>
    <w:rsid w:val="00DB017E"/>
    <w:rsid w:val="00DB046E"/>
    <w:rsid w:val="00DB13FA"/>
    <w:rsid w:val="00DB150F"/>
    <w:rsid w:val="00DB17DD"/>
    <w:rsid w:val="00DB1B4A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09B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5E2"/>
    <w:rsid w:val="00DC17FB"/>
    <w:rsid w:val="00DC18CB"/>
    <w:rsid w:val="00DC1906"/>
    <w:rsid w:val="00DC1A0D"/>
    <w:rsid w:val="00DC1A51"/>
    <w:rsid w:val="00DC1E48"/>
    <w:rsid w:val="00DC2046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60E4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A7B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95E"/>
    <w:rsid w:val="00DD4A08"/>
    <w:rsid w:val="00DD4A2A"/>
    <w:rsid w:val="00DD4B37"/>
    <w:rsid w:val="00DD4C49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362"/>
    <w:rsid w:val="00DD7706"/>
    <w:rsid w:val="00DD77C7"/>
    <w:rsid w:val="00DD77E4"/>
    <w:rsid w:val="00DD7BA7"/>
    <w:rsid w:val="00DE02CB"/>
    <w:rsid w:val="00DE06C7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4008"/>
    <w:rsid w:val="00DE4187"/>
    <w:rsid w:val="00DE4237"/>
    <w:rsid w:val="00DE4ABB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9F4"/>
    <w:rsid w:val="00DE7FE2"/>
    <w:rsid w:val="00DF00C6"/>
    <w:rsid w:val="00DF0457"/>
    <w:rsid w:val="00DF07A0"/>
    <w:rsid w:val="00DF0D36"/>
    <w:rsid w:val="00DF0EAE"/>
    <w:rsid w:val="00DF133F"/>
    <w:rsid w:val="00DF1988"/>
    <w:rsid w:val="00DF1A83"/>
    <w:rsid w:val="00DF1F60"/>
    <w:rsid w:val="00DF2385"/>
    <w:rsid w:val="00DF2978"/>
    <w:rsid w:val="00DF2AD9"/>
    <w:rsid w:val="00DF2CEF"/>
    <w:rsid w:val="00DF2DD4"/>
    <w:rsid w:val="00DF3381"/>
    <w:rsid w:val="00DF3414"/>
    <w:rsid w:val="00DF342A"/>
    <w:rsid w:val="00DF402C"/>
    <w:rsid w:val="00DF4531"/>
    <w:rsid w:val="00DF4996"/>
    <w:rsid w:val="00DF4A0C"/>
    <w:rsid w:val="00DF4CC5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826"/>
    <w:rsid w:val="00E01253"/>
    <w:rsid w:val="00E01871"/>
    <w:rsid w:val="00E01988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503B"/>
    <w:rsid w:val="00E0572F"/>
    <w:rsid w:val="00E05856"/>
    <w:rsid w:val="00E05B01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20D"/>
    <w:rsid w:val="00E17897"/>
    <w:rsid w:val="00E2005C"/>
    <w:rsid w:val="00E20064"/>
    <w:rsid w:val="00E201EF"/>
    <w:rsid w:val="00E208F0"/>
    <w:rsid w:val="00E20B0A"/>
    <w:rsid w:val="00E21507"/>
    <w:rsid w:val="00E21829"/>
    <w:rsid w:val="00E21C53"/>
    <w:rsid w:val="00E21C6F"/>
    <w:rsid w:val="00E21D52"/>
    <w:rsid w:val="00E221A5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F"/>
    <w:rsid w:val="00E424CE"/>
    <w:rsid w:val="00E42811"/>
    <w:rsid w:val="00E42AF0"/>
    <w:rsid w:val="00E42B4F"/>
    <w:rsid w:val="00E42F94"/>
    <w:rsid w:val="00E431DC"/>
    <w:rsid w:val="00E431ED"/>
    <w:rsid w:val="00E432A6"/>
    <w:rsid w:val="00E43398"/>
    <w:rsid w:val="00E4371A"/>
    <w:rsid w:val="00E43841"/>
    <w:rsid w:val="00E4396F"/>
    <w:rsid w:val="00E43F26"/>
    <w:rsid w:val="00E43F64"/>
    <w:rsid w:val="00E4435B"/>
    <w:rsid w:val="00E445EF"/>
    <w:rsid w:val="00E4496F"/>
    <w:rsid w:val="00E45151"/>
    <w:rsid w:val="00E4556A"/>
    <w:rsid w:val="00E45B30"/>
    <w:rsid w:val="00E45D46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50354"/>
    <w:rsid w:val="00E50422"/>
    <w:rsid w:val="00E50529"/>
    <w:rsid w:val="00E50B4D"/>
    <w:rsid w:val="00E50E0E"/>
    <w:rsid w:val="00E51746"/>
    <w:rsid w:val="00E51777"/>
    <w:rsid w:val="00E51841"/>
    <w:rsid w:val="00E51F14"/>
    <w:rsid w:val="00E52269"/>
    <w:rsid w:val="00E525C5"/>
    <w:rsid w:val="00E52914"/>
    <w:rsid w:val="00E52B83"/>
    <w:rsid w:val="00E532AE"/>
    <w:rsid w:val="00E537AC"/>
    <w:rsid w:val="00E53839"/>
    <w:rsid w:val="00E53E0A"/>
    <w:rsid w:val="00E53EA6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DE6"/>
    <w:rsid w:val="00E573DB"/>
    <w:rsid w:val="00E57498"/>
    <w:rsid w:val="00E575FD"/>
    <w:rsid w:val="00E5764E"/>
    <w:rsid w:val="00E57EA2"/>
    <w:rsid w:val="00E57F52"/>
    <w:rsid w:val="00E6008A"/>
    <w:rsid w:val="00E60128"/>
    <w:rsid w:val="00E601EC"/>
    <w:rsid w:val="00E605E3"/>
    <w:rsid w:val="00E608BF"/>
    <w:rsid w:val="00E6098D"/>
    <w:rsid w:val="00E60AB2"/>
    <w:rsid w:val="00E60FC2"/>
    <w:rsid w:val="00E61383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40C8"/>
    <w:rsid w:val="00E64515"/>
    <w:rsid w:val="00E6453D"/>
    <w:rsid w:val="00E646C2"/>
    <w:rsid w:val="00E6473F"/>
    <w:rsid w:val="00E64774"/>
    <w:rsid w:val="00E6482D"/>
    <w:rsid w:val="00E6492E"/>
    <w:rsid w:val="00E64F6E"/>
    <w:rsid w:val="00E65174"/>
    <w:rsid w:val="00E6583D"/>
    <w:rsid w:val="00E65879"/>
    <w:rsid w:val="00E65C1F"/>
    <w:rsid w:val="00E65DCD"/>
    <w:rsid w:val="00E65FA4"/>
    <w:rsid w:val="00E66387"/>
    <w:rsid w:val="00E663CA"/>
    <w:rsid w:val="00E664D3"/>
    <w:rsid w:val="00E666DF"/>
    <w:rsid w:val="00E66EC2"/>
    <w:rsid w:val="00E66F60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1C05"/>
    <w:rsid w:val="00E72264"/>
    <w:rsid w:val="00E7227F"/>
    <w:rsid w:val="00E727BB"/>
    <w:rsid w:val="00E72A97"/>
    <w:rsid w:val="00E72B22"/>
    <w:rsid w:val="00E72BFE"/>
    <w:rsid w:val="00E72EFE"/>
    <w:rsid w:val="00E72F9C"/>
    <w:rsid w:val="00E73010"/>
    <w:rsid w:val="00E73099"/>
    <w:rsid w:val="00E73188"/>
    <w:rsid w:val="00E73222"/>
    <w:rsid w:val="00E7356B"/>
    <w:rsid w:val="00E73579"/>
    <w:rsid w:val="00E7382C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31E4"/>
    <w:rsid w:val="00E8340A"/>
    <w:rsid w:val="00E83515"/>
    <w:rsid w:val="00E839F0"/>
    <w:rsid w:val="00E83A85"/>
    <w:rsid w:val="00E83B85"/>
    <w:rsid w:val="00E83CA2"/>
    <w:rsid w:val="00E84407"/>
    <w:rsid w:val="00E84594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D95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FF"/>
    <w:rsid w:val="00E87C77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25C5"/>
    <w:rsid w:val="00EA2B78"/>
    <w:rsid w:val="00EA2D91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6CA2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977"/>
    <w:rsid w:val="00EB19F2"/>
    <w:rsid w:val="00EB1AFA"/>
    <w:rsid w:val="00EB1E23"/>
    <w:rsid w:val="00EB28CA"/>
    <w:rsid w:val="00EB294F"/>
    <w:rsid w:val="00EB2DEC"/>
    <w:rsid w:val="00EB2EF3"/>
    <w:rsid w:val="00EB3006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0E7"/>
    <w:rsid w:val="00EB5258"/>
    <w:rsid w:val="00EB52A5"/>
    <w:rsid w:val="00EB5677"/>
    <w:rsid w:val="00EB5BCC"/>
    <w:rsid w:val="00EB5D0C"/>
    <w:rsid w:val="00EB62DF"/>
    <w:rsid w:val="00EB6322"/>
    <w:rsid w:val="00EB64A3"/>
    <w:rsid w:val="00EB6536"/>
    <w:rsid w:val="00EB654E"/>
    <w:rsid w:val="00EB671C"/>
    <w:rsid w:val="00EB67CE"/>
    <w:rsid w:val="00EB6F5A"/>
    <w:rsid w:val="00EB73E9"/>
    <w:rsid w:val="00EB75B1"/>
    <w:rsid w:val="00EB766D"/>
    <w:rsid w:val="00EB784F"/>
    <w:rsid w:val="00EB78E5"/>
    <w:rsid w:val="00EB7A0D"/>
    <w:rsid w:val="00EB7EF7"/>
    <w:rsid w:val="00EC0582"/>
    <w:rsid w:val="00EC0781"/>
    <w:rsid w:val="00EC0E65"/>
    <w:rsid w:val="00EC138B"/>
    <w:rsid w:val="00EC19A5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42A"/>
    <w:rsid w:val="00EC4971"/>
    <w:rsid w:val="00EC49FB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25A"/>
    <w:rsid w:val="00ED0630"/>
    <w:rsid w:val="00ED0B95"/>
    <w:rsid w:val="00ED1128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7C4"/>
    <w:rsid w:val="00EE5822"/>
    <w:rsid w:val="00EE5DFB"/>
    <w:rsid w:val="00EE5E74"/>
    <w:rsid w:val="00EE5F61"/>
    <w:rsid w:val="00EE68BF"/>
    <w:rsid w:val="00EE6E0A"/>
    <w:rsid w:val="00EE724F"/>
    <w:rsid w:val="00EE743E"/>
    <w:rsid w:val="00EE7460"/>
    <w:rsid w:val="00EE76A3"/>
    <w:rsid w:val="00EE76F9"/>
    <w:rsid w:val="00EE7825"/>
    <w:rsid w:val="00EE7A06"/>
    <w:rsid w:val="00EE7D5E"/>
    <w:rsid w:val="00EF08A5"/>
    <w:rsid w:val="00EF0BFB"/>
    <w:rsid w:val="00EF1427"/>
    <w:rsid w:val="00EF14E0"/>
    <w:rsid w:val="00EF1516"/>
    <w:rsid w:val="00EF15AF"/>
    <w:rsid w:val="00EF177B"/>
    <w:rsid w:val="00EF192F"/>
    <w:rsid w:val="00EF1C83"/>
    <w:rsid w:val="00EF1F49"/>
    <w:rsid w:val="00EF205F"/>
    <w:rsid w:val="00EF20B2"/>
    <w:rsid w:val="00EF21B4"/>
    <w:rsid w:val="00EF252F"/>
    <w:rsid w:val="00EF261F"/>
    <w:rsid w:val="00EF28AE"/>
    <w:rsid w:val="00EF2B4A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A2"/>
    <w:rsid w:val="00EF4FDB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8C"/>
    <w:rsid w:val="00F009E8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5008"/>
    <w:rsid w:val="00F05672"/>
    <w:rsid w:val="00F05775"/>
    <w:rsid w:val="00F057B2"/>
    <w:rsid w:val="00F0583B"/>
    <w:rsid w:val="00F05B2A"/>
    <w:rsid w:val="00F0634B"/>
    <w:rsid w:val="00F06965"/>
    <w:rsid w:val="00F06A30"/>
    <w:rsid w:val="00F06ED1"/>
    <w:rsid w:val="00F07ADF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7F"/>
    <w:rsid w:val="00F1264F"/>
    <w:rsid w:val="00F126A7"/>
    <w:rsid w:val="00F1277F"/>
    <w:rsid w:val="00F12AD6"/>
    <w:rsid w:val="00F12CA4"/>
    <w:rsid w:val="00F134CB"/>
    <w:rsid w:val="00F1376C"/>
    <w:rsid w:val="00F140F9"/>
    <w:rsid w:val="00F1426B"/>
    <w:rsid w:val="00F1427F"/>
    <w:rsid w:val="00F143DA"/>
    <w:rsid w:val="00F14649"/>
    <w:rsid w:val="00F14795"/>
    <w:rsid w:val="00F15186"/>
    <w:rsid w:val="00F151E8"/>
    <w:rsid w:val="00F15360"/>
    <w:rsid w:val="00F15631"/>
    <w:rsid w:val="00F16811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967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A0"/>
    <w:rsid w:val="00F253FB"/>
    <w:rsid w:val="00F25610"/>
    <w:rsid w:val="00F25840"/>
    <w:rsid w:val="00F259A8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B94"/>
    <w:rsid w:val="00F27F38"/>
    <w:rsid w:val="00F3013A"/>
    <w:rsid w:val="00F3049D"/>
    <w:rsid w:val="00F305E8"/>
    <w:rsid w:val="00F30649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23A"/>
    <w:rsid w:val="00F354BC"/>
    <w:rsid w:val="00F35627"/>
    <w:rsid w:val="00F356C1"/>
    <w:rsid w:val="00F3573B"/>
    <w:rsid w:val="00F36C76"/>
    <w:rsid w:val="00F37209"/>
    <w:rsid w:val="00F37235"/>
    <w:rsid w:val="00F372A1"/>
    <w:rsid w:val="00F372E3"/>
    <w:rsid w:val="00F3762E"/>
    <w:rsid w:val="00F407F7"/>
    <w:rsid w:val="00F413FD"/>
    <w:rsid w:val="00F41731"/>
    <w:rsid w:val="00F4177C"/>
    <w:rsid w:val="00F418F2"/>
    <w:rsid w:val="00F41B89"/>
    <w:rsid w:val="00F41C84"/>
    <w:rsid w:val="00F41E1A"/>
    <w:rsid w:val="00F41FD3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162"/>
    <w:rsid w:val="00F45AF5"/>
    <w:rsid w:val="00F45BA3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9D"/>
    <w:rsid w:val="00F479B9"/>
    <w:rsid w:val="00F47DB8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629"/>
    <w:rsid w:val="00F52678"/>
    <w:rsid w:val="00F52828"/>
    <w:rsid w:val="00F52A8C"/>
    <w:rsid w:val="00F52CC8"/>
    <w:rsid w:val="00F52E6D"/>
    <w:rsid w:val="00F53050"/>
    <w:rsid w:val="00F53499"/>
    <w:rsid w:val="00F53531"/>
    <w:rsid w:val="00F53E6E"/>
    <w:rsid w:val="00F54156"/>
    <w:rsid w:val="00F543A9"/>
    <w:rsid w:val="00F543BB"/>
    <w:rsid w:val="00F543EC"/>
    <w:rsid w:val="00F5459E"/>
    <w:rsid w:val="00F545E1"/>
    <w:rsid w:val="00F54949"/>
    <w:rsid w:val="00F54BF2"/>
    <w:rsid w:val="00F54F40"/>
    <w:rsid w:val="00F553E3"/>
    <w:rsid w:val="00F5548E"/>
    <w:rsid w:val="00F5561F"/>
    <w:rsid w:val="00F5583A"/>
    <w:rsid w:val="00F55AAE"/>
    <w:rsid w:val="00F55B35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089"/>
    <w:rsid w:val="00F6528C"/>
    <w:rsid w:val="00F65C9B"/>
    <w:rsid w:val="00F65D4D"/>
    <w:rsid w:val="00F6602A"/>
    <w:rsid w:val="00F66151"/>
    <w:rsid w:val="00F661A0"/>
    <w:rsid w:val="00F6626B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C61"/>
    <w:rsid w:val="00F74223"/>
    <w:rsid w:val="00F74300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5E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4F7"/>
    <w:rsid w:val="00F875DD"/>
    <w:rsid w:val="00F8762A"/>
    <w:rsid w:val="00F87A21"/>
    <w:rsid w:val="00F87B4C"/>
    <w:rsid w:val="00F87C2F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128"/>
    <w:rsid w:val="00F935DA"/>
    <w:rsid w:val="00F93A72"/>
    <w:rsid w:val="00F9431C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F3E"/>
    <w:rsid w:val="00F9649E"/>
    <w:rsid w:val="00F96BFF"/>
    <w:rsid w:val="00F97036"/>
    <w:rsid w:val="00F971DF"/>
    <w:rsid w:val="00F97334"/>
    <w:rsid w:val="00F97553"/>
    <w:rsid w:val="00F975F0"/>
    <w:rsid w:val="00F978C7"/>
    <w:rsid w:val="00FA01D6"/>
    <w:rsid w:val="00FA086D"/>
    <w:rsid w:val="00FA099A"/>
    <w:rsid w:val="00FA0AB9"/>
    <w:rsid w:val="00FA0F94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84C"/>
    <w:rsid w:val="00FA397C"/>
    <w:rsid w:val="00FA3A90"/>
    <w:rsid w:val="00FA4205"/>
    <w:rsid w:val="00FA454D"/>
    <w:rsid w:val="00FA4D1A"/>
    <w:rsid w:val="00FA4ECC"/>
    <w:rsid w:val="00FA51AE"/>
    <w:rsid w:val="00FA5250"/>
    <w:rsid w:val="00FA54BC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370C"/>
    <w:rsid w:val="00FB3991"/>
    <w:rsid w:val="00FB3D02"/>
    <w:rsid w:val="00FB42B2"/>
    <w:rsid w:val="00FB43D1"/>
    <w:rsid w:val="00FB4597"/>
    <w:rsid w:val="00FB47CF"/>
    <w:rsid w:val="00FB4A51"/>
    <w:rsid w:val="00FB4DAB"/>
    <w:rsid w:val="00FB4FBC"/>
    <w:rsid w:val="00FB519E"/>
    <w:rsid w:val="00FB51DB"/>
    <w:rsid w:val="00FB52E8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FF"/>
    <w:rsid w:val="00FB723F"/>
    <w:rsid w:val="00FB784B"/>
    <w:rsid w:val="00FB7C99"/>
    <w:rsid w:val="00FB7D3D"/>
    <w:rsid w:val="00FB7D6A"/>
    <w:rsid w:val="00FC0254"/>
    <w:rsid w:val="00FC06E5"/>
    <w:rsid w:val="00FC0944"/>
    <w:rsid w:val="00FC0A5B"/>
    <w:rsid w:val="00FC0CB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1D02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2B9"/>
    <w:rsid w:val="00FC79CD"/>
    <w:rsid w:val="00FC7A15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47"/>
    <w:rsid w:val="00FD1083"/>
    <w:rsid w:val="00FD1245"/>
    <w:rsid w:val="00FD14B0"/>
    <w:rsid w:val="00FD14D9"/>
    <w:rsid w:val="00FD19EC"/>
    <w:rsid w:val="00FD2024"/>
    <w:rsid w:val="00FD20F8"/>
    <w:rsid w:val="00FD217F"/>
    <w:rsid w:val="00FD27B0"/>
    <w:rsid w:val="00FD2C81"/>
    <w:rsid w:val="00FD3003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EB1"/>
    <w:rsid w:val="00FE1E65"/>
    <w:rsid w:val="00FE20B0"/>
    <w:rsid w:val="00FE2139"/>
    <w:rsid w:val="00FE21FA"/>
    <w:rsid w:val="00FE2235"/>
    <w:rsid w:val="00FE29A2"/>
    <w:rsid w:val="00FE2D81"/>
    <w:rsid w:val="00FE3659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610"/>
    <w:rsid w:val="00FF0097"/>
    <w:rsid w:val="00FF03FB"/>
    <w:rsid w:val="00FF059F"/>
    <w:rsid w:val="00FF085D"/>
    <w:rsid w:val="00FF0B3E"/>
    <w:rsid w:val="00FF0DF4"/>
    <w:rsid w:val="00FF11B3"/>
    <w:rsid w:val="00FF1FA4"/>
    <w:rsid w:val="00FF215D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14973F"/>
  <w14:defaultImageDpi w14:val="32767"/>
  <w15:chartTrackingRefBased/>
  <w15:docId w15:val="{5556975C-6CE6-4259-8DCA-E8E4AA8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DF3E3-71B0-45DE-8832-6319D7C7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68</TotalTime>
  <Pages>1</Pages>
  <Words>9927</Words>
  <Characters>56584</Characters>
  <Application>Microsoft Office Word</Application>
  <DocSecurity>0</DocSecurity>
  <Lines>471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66379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Hataiput, Theppinta</cp:lastModifiedBy>
  <cp:revision>31</cp:revision>
  <cp:lastPrinted>2022-05-13T08:43:00Z</cp:lastPrinted>
  <dcterms:created xsi:type="dcterms:W3CDTF">2022-05-10T15:43:00Z</dcterms:created>
  <dcterms:modified xsi:type="dcterms:W3CDTF">2022-05-13T10:04:00Z</dcterms:modified>
</cp:coreProperties>
</file>