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106313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106313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3EE6" w:rsidRPr="00106313" w14:paraId="1A2DD95D" w14:textId="77777777" w:rsidTr="005A623B">
        <w:tc>
          <w:tcPr>
            <w:tcW w:w="1458" w:type="dxa"/>
          </w:tcPr>
          <w:p w14:paraId="2CB25226" w14:textId="3A05132C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4EF3FD97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66651" w:rsidRPr="00106313" w14:paraId="7A433ED8" w14:textId="77777777" w:rsidTr="005A623B">
        <w:tc>
          <w:tcPr>
            <w:tcW w:w="1458" w:type="dxa"/>
          </w:tcPr>
          <w:p w14:paraId="7B59F1E1" w14:textId="334CBAA9" w:rsidR="00B66651" w:rsidRPr="00106313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44A14790" w14:textId="7BA46D38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66651" w:rsidRPr="00106313" w14:paraId="27F66084" w14:textId="77777777" w:rsidTr="005A623B">
        <w:tc>
          <w:tcPr>
            <w:tcW w:w="1458" w:type="dxa"/>
          </w:tcPr>
          <w:p w14:paraId="00CED504" w14:textId="5E25F1A7" w:rsidR="00B66651" w:rsidRPr="00106313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9CEA756" w14:textId="67C812D5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66651" w:rsidRPr="00106313" w14:paraId="707D20E6" w14:textId="77777777" w:rsidTr="005A623B">
        <w:tc>
          <w:tcPr>
            <w:tcW w:w="1458" w:type="dxa"/>
          </w:tcPr>
          <w:p w14:paraId="064CD9B4" w14:textId="5438ED24" w:rsidR="00B66651" w:rsidRPr="00106313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D487A00" w14:textId="418C0B45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ย่อยและบริษัทร่วม</w:t>
            </w:r>
          </w:p>
        </w:tc>
      </w:tr>
      <w:tr w:rsidR="00B66651" w:rsidRPr="00106313" w14:paraId="278E5133" w14:textId="77777777" w:rsidTr="005A623B">
        <w:tc>
          <w:tcPr>
            <w:tcW w:w="1458" w:type="dxa"/>
          </w:tcPr>
          <w:p w14:paraId="0B63FBAA" w14:textId="20BB2387" w:rsidR="00B66651" w:rsidRPr="005343B2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15BA4FA6" w14:textId="756DA1CB" w:rsidR="00B66651" w:rsidRPr="005343B2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E04DE" w:rsidRPr="00106313" w14:paraId="552759EA" w14:textId="77777777" w:rsidTr="005A623B">
        <w:tc>
          <w:tcPr>
            <w:tcW w:w="1458" w:type="dxa"/>
          </w:tcPr>
          <w:p w14:paraId="62C73E19" w14:textId="7F398E8C" w:rsidR="007E04DE" w:rsidRDefault="007E04DE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10A64164" w14:textId="72F1F055" w:rsidR="007E04DE" w:rsidRPr="0076015C" w:rsidRDefault="007E04DE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66651" w:rsidRPr="00106313" w14:paraId="448869B1" w14:textId="77777777" w:rsidTr="005A623B">
        <w:tc>
          <w:tcPr>
            <w:tcW w:w="1458" w:type="dxa"/>
          </w:tcPr>
          <w:p w14:paraId="19CDC65B" w14:textId="57A27027" w:rsidR="00B66651" w:rsidRPr="00106313" w:rsidRDefault="007E04DE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063F46B6" w14:textId="29D2D1C1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66651" w:rsidRPr="00106313" w14:paraId="1C66C740" w14:textId="77777777" w:rsidTr="005A623B">
        <w:tc>
          <w:tcPr>
            <w:tcW w:w="1458" w:type="dxa"/>
          </w:tcPr>
          <w:p w14:paraId="404B8045" w14:textId="030A9211" w:rsidR="00B66651" w:rsidRPr="00106313" w:rsidRDefault="007E04DE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2B84B028" w14:textId="123EDC8E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66651" w:rsidRPr="00106313" w14:paraId="198DAA6B" w14:textId="77777777" w:rsidTr="005A623B">
        <w:tc>
          <w:tcPr>
            <w:tcW w:w="1458" w:type="dxa"/>
          </w:tcPr>
          <w:p w14:paraId="2DF69820" w14:textId="508B0F94" w:rsidR="00B66651" w:rsidRPr="00106313" w:rsidRDefault="007E04DE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6836CE1A" w14:textId="61C37EBB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66651" w:rsidRPr="00106313" w14:paraId="0BCD8749" w14:textId="77777777" w:rsidTr="005A623B">
        <w:tc>
          <w:tcPr>
            <w:tcW w:w="1458" w:type="dxa"/>
          </w:tcPr>
          <w:p w14:paraId="6ACF7EB8" w14:textId="5D6345FD" w:rsidR="00B66651" w:rsidRPr="00106313" w:rsidRDefault="0032318C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353D4D5C" w14:textId="7C385B62" w:rsidR="00B66651" w:rsidRPr="00106313" w:rsidRDefault="0032318C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18C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66651" w:rsidRPr="00106313" w14:paraId="55FA8F8A" w14:textId="77777777" w:rsidTr="005A623B">
        <w:tc>
          <w:tcPr>
            <w:tcW w:w="1458" w:type="dxa"/>
          </w:tcPr>
          <w:p w14:paraId="2F044714" w14:textId="2554ED18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227A53A" w14:textId="2B34D826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6651" w:rsidRPr="00106313" w14:paraId="2204C447" w14:textId="77777777" w:rsidTr="005A623B">
        <w:tc>
          <w:tcPr>
            <w:tcW w:w="1458" w:type="dxa"/>
          </w:tcPr>
          <w:p w14:paraId="08618970" w14:textId="3195B956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0E23B2C" w14:textId="4618698A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6651" w:rsidRPr="00106313" w14:paraId="19401A78" w14:textId="77777777" w:rsidTr="005A623B">
        <w:tc>
          <w:tcPr>
            <w:tcW w:w="1458" w:type="dxa"/>
          </w:tcPr>
          <w:p w14:paraId="2BEAA199" w14:textId="43367156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3464133" w14:textId="57F3E8CA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6651" w:rsidRPr="00106313" w14:paraId="142F1293" w14:textId="77777777" w:rsidTr="005A623B">
        <w:tc>
          <w:tcPr>
            <w:tcW w:w="1458" w:type="dxa"/>
          </w:tcPr>
          <w:p w14:paraId="23E36004" w14:textId="0D6984DF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1AA6D5EC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6651" w:rsidRPr="00106313" w14:paraId="4148D45C" w14:textId="77777777" w:rsidTr="005A623B">
        <w:tc>
          <w:tcPr>
            <w:tcW w:w="1458" w:type="dxa"/>
          </w:tcPr>
          <w:p w14:paraId="6AE65C4E" w14:textId="20BC810E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6651" w:rsidRPr="00106313" w14:paraId="43B6D84B" w14:textId="77777777" w:rsidTr="005A623B">
        <w:tc>
          <w:tcPr>
            <w:tcW w:w="1458" w:type="dxa"/>
          </w:tcPr>
          <w:p w14:paraId="72206E23" w14:textId="5436A816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D537231" w14:textId="6D8BC506" w:rsidR="003C6FF5" w:rsidRPr="00106313" w:rsidRDefault="00685193" w:rsidP="0014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</w:rPr>
        <w:br w:type="page"/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5507C04" w14:textId="77777777" w:rsidR="005417F0" w:rsidRPr="00106313" w:rsidRDefault="005417F0" w:rsidP="001D711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BB2AAD4" w14:textId="0E633702" w:rsidR="00F82FDA" w:rsidRPr="00106313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D711F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10631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A44A6" w:rsidRPr="00106313">
        <w:rPr>
          <w:rFonts w:asciiTheme="majorBidi" w:hAnsiTheme="majorBidi" w:cstheme="majorBidi"/>
          <w:sz w:val="30"/>
          <w:szCs w:val="30"/>
          <w:cs/>
        </w:rPr>
        <w:t>คณะ</w:t>
      </w:r>
      <w:r w:rsidRPr="0010631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7E0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7F8B" w:rsidRPr="007E04DE">
        <w:rPr>
          <w:rFonts w:asciiTheme="majorBidi" w:hAnsiTheme="majorBidi" w:cstheme="majorBidi"/>
          <w:sz w:val="30"/>
          <w:szCs w:val="30"/>
        </w:rPr>
        <w:t xml:space="preserve"> </w:t>
      </w:r>
      <w:r w:rsidR="00E3260D" w:rsidRPr="007E04DE">
        <w:rPr>
          <w:rFonts w:ascii="Angsana New" w:hAnsi="Angsana New"/>
          <w:sz w:val="30"/>
          <w:szCs w:val="30"/>
        </w:rPr>
        <w:t>13</w:t>
      </w:r>
      <w:r w:rsidR="00621995" w:rsidRPr="007E04DE">
        <w:rPr>
          <w:rFonts w:ascii="Angsana New" w:hAnsi="Angsana New"/>
          <w:sz w:val="30"/>
          <w:szCs w:val="30"/>
        </w:rPr>
        <w:t xml:space="preserve"> </w:t>
      </w:r>
      <w:r w:rsidR="00621995" w:rsidRPr="007E04D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E04DE">
        <w:rPr>
          <w:rFonts w:ascii="Angsana New" w:hAnsi="Angsana New"/>
          <w:sz w:val="30"/>
          <w:szCs w:val="30"/>
        </w:rPr>
        <w:t>2565</w:t>
      </w:r>
    </w:p>
    <w:p w14:paraId="012C5ED1" w14:textId="77777777" w:rsidR="00A44F0B" w:rsidRPr="00106313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3E29FB" w14:textId="77777777" w:rsidR="003057D6" w:rsidRPr="00106313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  <w:r w:rsidR="004B3674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106313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3410F" w14:textId="3411B725" w:rsidR="005E25B8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4</w:t>
      </w:r>
      <w:r w:rsidRPr="007E04DE">
        <w:rPr>
          <w:sz w:val="30"/>
          <w:szCs w:val="30"/>
          <w:cs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E3260D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3260D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E04DE"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2564</w:t>
      </w:r>
    </w:p>
    <w:p w14:paraId="4F53B251" w14:textId="77777777" w:rsidR="005E25B8" w:rsidRPr="00106313" w:rsidRDefault="005E25B8" w:rsidP="005E25B8">
      <w:pPr>
        <w:pStyle w:val="FSBlank"/>
        <w:ind w:left="540"/>
        <w:rPr>
          <w:rFonts w:asciiTheme="majorBidi" w:hAnsiTheme="majorBidi" w:cstheme="majorBidi"/>
          <w:sz w:val="30"/>
          <w:szCs w:val="30"/>
        </w:rPr>
      </w:pPr>
    </w:p>
    <w:p w14:paraId="2B44E609" w14:textId="38BE5811" w:rsidR="00FD60FF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="007E04DE"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2564</w:t>
      </w:r>
    </w:p>
    <w:p w14:paraId="42776AD2" w14:textId="77777777" w:rsidR="00E3260D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BB9EAB" w14:textId="77777777" w:rsidR="003D1E21" w:rsidRPr="00106313" w:rsidRDefault="003D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5A71F7" w14:textId="77777777" w:rsidR="00722B01" w:rsidRPr="00C63199" w:rsidRDefault="00722B01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19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57D2F7C1" w14:textId="77777777" w:rsidR="00722B01" w:rsidRPr="00CC17ED" w:rsidRDefault="00722B01" w:rsidP="00722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D00D5D" w14:textId="713FA6FE" w:rsidR="00CE5C8E" w:rsidRPr="008C545D" w:rsidRDefault="00CE5C8E" w:rsidP="00746430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</w:pP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ในการประชุมคณะกรรมการของบริษัท เมื่อวันที่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24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กุมภาพันธ์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2565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คณะกรรมการมีมติอนุมัติให้บริษัท </w:t>
      </w:r>
      <w:r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>สไปซ์ ซินเนอร์จี้ จำกัด (“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 xml:space="preserve">SYN”)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>ซึ่งเป็นบริษัทย่อยของบริษัทเข้าลงทุนในบริษัท คิง มารีน ฟู้ดส์ จำกัด (“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 xml:space="preserve">KMF”) </w:t>
      </w:r>
      <w:r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ซึ่งประกอบธุรกิจเป็นผู้จำหน่ายและค้าส่งอาหารทะเลแช่แข็งสำหรับใช้ในร้านอาหารญี่ปุ่นและร้านอาหารทั่วไป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จำนวน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25,500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หุ้น คิดเป็นมูลค่า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7</w:t>
      </w:r>
      <w:r w:rsidR="00BB6CBE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1.7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ล้านบาท ซึ่งคิดเป็นสัดส่วนร้อยละ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51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>ของทุนจดทะเบียน</w:t>
      </w:r>
      <w:r w:rsidR="00482F8B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โดยแบ่งชำระเป็น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 </w:t>
      </w:r>
      <w:r w:rsidR="0054480D">
        <w:rPr>
          <w:rFonts w:ascii="Angsana New" w:hAnsi="Angsana New"/>
          <w:color w:val="000000"/>
          <w:sz w:val="30"/>
          <w:szCs w:val="30"/>
          <w:cs/>
        </w:rPr>
        <w:br/>
      </w:r>
      <w:r w:rsidRPr="00254341">
        <w:rPr>
          <w:rFonts w:ascii="Angsana New" w:hAnsi="Angsana New"/>
          <w:color w:val="000000"/>
          <w:sz w:val="30"/>
          <w:szCs w:val="30"/>
        </w:rPr>
        <w:t xml:space="preserve">2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งวด คืองวดที่ </w:t>
      </w:r>
      <w:r w:rsidRPr="00254341">
        <w:rPr>
          <w:rFonts w:ascii="Angsana New" w:hAnsi="Angsana New"/>
          <w:color w:val="000000"/>
          <w:sz w:val="30"/>
          <w:szCs w:val="30"/>
        </w:rPr>
        <w:t>1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60.1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ล้านบาท ชำระ ณ วัน</w:t>
      </w:r>
      <w:r w:rsidR="00746430" w:rsidRPr="00254341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โอนกิจการเสร็จสมบูรณ์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และงวดที่ </w:t>
      </w:r>
      <w:r w:rsidRPr="00254341">
        <w:rPr>
          <w:rFonts w:ascii="Angsana New" w:hAnsi="Angsana New"/>
          <w:color w:val="000000"/>
          <w:sz w:val="30"/>
          <w:szCs w:val="30"/>
        </w:rPr>
        <w:t>2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12.0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8E728A">
        <w:rPr>
          <w:rFonts w:ascii="Angsana New" w:hAnsi="Angsana New" w:hint="cs"/>
          <w:color w:val="000000"/>
          <w:sz w:val="30"/>
          <w:szCs w:val="30"/>
          <w:cs/>
        </w:rPr>
        <w:t xml:space="preserve">(รวมดอกเบี้ยจ่ายจำนวน </w:t>
      </w:r>
      <w:r w:rsidR="008E728A">
        <w:rPr>
          <w:rFonts w:ascii="Angsana New" w:hAnsi="Angsana New"/>
          <w:color w:val="000000"/>
          <w:sz w:val="30"/>
          <w:szCs w:val="30"/>
        </w:rPr>
        <w:t xml:space="preserve">0.41 </w:t>
      </w:r>
      <w:r w:rsidR="008E728A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 xml:space="preserve">เมื่อ </w:t>
      </w:r>
      <w:r w:rsidR="00BB6CBE">
        <w:rPr>
          <w:rFonts w:ascii="Angsana New" w:hAnsi="Angsana New"/>
          <w:color w:val="000000"/>
          <w:sz w:val="30"/>
          <w:szCs w:val="30"/>
        </w:rPr>
        <w:t xml:space="preserve">KMF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>สามารถทำตามเงื่อนไขที่ระบุในสัญญา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เมื่อวันที่ </w:t>
      </w:r>
      <w:r w:rsidRPr="00254341">
        <w:rPr>
          <w:rFonts w:ascii="Angsana New" w:hAnsi="Angsana New"/>
          <w:color w:val="000000"/>
          <w:sz w:val="30"/>
          <w:szCs w:val="30"/>
        </w:rPr>
        <w:t>1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2565 </w:t>
      </w:r>
      <w:r w:rsidR="00BB6CBE" w:rsidRPr="00254341">
        <w:rPr>
          <w:rFonts w:ascii="Angsana New" w:hAnsi="Angsana New"/>
          <w:color w:val="000000"/>
          <w:sz w:val="30"/>
          <w:szCs w:val="30"/>
        </w:rPr>
        <w:t xml:space="preserve">SYN </w:t>
      </w:r>
      <w:r w:rsidR="00BB6CBE"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ได้ชำระค่าหุ้นงวดที่ </w:t>
      </w:r>
      <w:r w:rsidR="00BB6CBE" w:rsidRPr="00254341">
        <w:rPr>
          <w:rFonts w:ascii="Angsana New" w:hAnsi="Angsana New"/>
          <w:color w:val="000000"/>
          <w:sz w:val="30"/>
          <w:szCs w:val="30"/>
        </w:rPr>
        <w:t xml:space="preserve">1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 xml:space="preserve">และได้รับโอนหุ้นในสัดส่วนร้อยละ </w:t>
      </w:r>
      <w:r w:rsidR="00BB6CBE">
        <w:rPr>
          <w:rFonts w:ascii="Angsana New" w:hAnsi="Angsana New"/>
          <w:color w:val="000000"/>
          <w:sz w:val="30"/>
          <w:szCs w:val="30"/>
        </w:rPr>
        <w:t xml:space="preserve">51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>ของทุนจดทะเบียนแล้ว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254341">
        <w:rPr>
          <w:rFonts w:ascii="Angsana New" w:hAnsi="Angsana New"/>
          <w:color w:val="000000"/>
          <w:sz w:val="30"/>
          <w:szCs w:val="30"/>
        </w:rPr>
        <w:t>KMF</w:t>
      </w:r>
      <w:r w:rsidRPr="00F1449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A9D92CF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5E9F1" w14:textId="41F37594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การมีอำนาจควบคุมใน </w:t>
      </w:r>
      <w:r w:rsidRPr="00BA41CF">
        <w:rPr>
          <w:rFonts w:ascii="Angsana New" w:hAnsi="Angsana New"/>
          <w:color w:val="000000"/>
          <w:sz w:val="30"/>
          <w:szCs w:val="30"/>
        </w:rPr>
        <w:t xml:space="preserve">KMF 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เป็นการสนับสนุน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ธุรกิจ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ขอ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งกลุ่ม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ซึ่งจะ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ทำ</w:t>
      </w:r>
      <w:r w:rsidR="00580FD2">
        <w:rPr>
          <w:rFonts w:asciiTheme="majorBidi" w:hAnsiTheme="majorBidi" w:hint="cs"/>
          <w:sz w:val="30"/>
          <w:szCs w:val="30"/>
          <w:cs/>
        </w:rPr>
        <w:t>ให้กลุ่ม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บริษัทมีแหล่งวัตถุดิบที่มั่นคงพร้อมกับความได้เปรียบ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ทาง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ด้านต้นทุน และ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สร้างยอดขาย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เพิ่มขึ้นใน</w:t>
      </w:r>
      <w:r>
        <w:rPr>
          <w:rFonts w:ascii="Angsana New" w:hAnsi="Angsana New" w:hint="cs"/>
          <w:color w:val="000000"/>
          <w:sz w:val="30"/>
          <w:szCs w:val="30"/>
          <w:cs/>
        </w:rPr>
        <w:t>อนาคต</w:t>
      </w:r>
    </w:p>
    <w:p w14:paraId="55BC74C0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D7DE6A" w14:textId="77777777" w:rsidR="00CE5C8E" w:rsidRPr="00BA41CF" w:rsidRDefault="00CE5C8E" w:rsidP="00CE5C8E">
      <w:pPr>
        <w:spacing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A41CF">
        <w:rPr>
          <w:rFonts w:ascii="Angsana New" w:hAnsi="Angsana New"/>
          <w:i/>
          <w:iCs/>
          <w:color w:val="000000"/>
          <w:sz w:val="30"/>
          <w:szCs w:val="30"/>
          <w:cs/>
        </w:rPr>
        <w:t>สิ่งตอบแทนที่คาดว่าจะต้องจ่ายตามเงื่อนไขที่ระบุไว้ในสัญญา</w:t>
      </w:r>
    </w:p>
    <w:p w14:paraId="297C5B3B" w14:textId="77777777" w:rsidR="00CE5C8E" w:rsidRPr="00BA41CF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C4AE4B" w14:textId="53374434" w:rsidR="00CE5C8E" w:rsidRDefault="00CE5C8E" w:rsidP="00CE5C8E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A41CF">
        <w:rPr>
          <w:rFonts w:ascii="Angsana New" w:hAnsi="Angsana New"/>
          <w:color w:val="000000"/>
          <w:sz w:val="30"/>
          <w:szCs w:val="30"/>
          <w:cs/>
        </w:rPr>
        <w:t>ตามข้อกำหนด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สัญญาดังกล่าวไว้ข้างต้น กลุ่มบริษัทได้บันทึกสิ่งตอบแทนที่คาดว่าจะต้องจ่ายดังกล่าวตามประมาณการที่ดีที่สุดเป็นจำนวนเงิน </w:t>
      </w:r>
      <w:r w:rsidR="00482F8B">
        <w:rPr>
          <w:rFonts w:ascii="Angsana New" w:hAnsi="Angsana New"/>
          <w:color w:val="000000"/>
          <w:sz w:val="30"/>
          <w:szCs w:val="30"/>
        </w:rPr>
        <w:t>11.6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 ล้านบาท ซึ่งแสดงด้วยมูลค่ายุติธรรม ณ วันที่ซื้อธุรกิจ โดยใช้อัตราคิดลดในอัตราร้อยละ </w:t>
      </w:r>
      <w:r w:rsidR="00482F8B">
        <w:rPr>
          <w:rFonts w:ascii="Angsana New" w:hAnsi="Angsana New"/>
          <w:color w:val="000000"/>
          <w:sz w:val="30"/>
          <w:szCs w:val="30"/>
        </w:rPr>
        <w:t>5.3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 ต่อปี</w:t>
      </w:r>
    </w:p>
    <w:p w14:paraId="6E5F2E23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270"/>
        <w:gridCol w:w="2045"/>
      </w:tblGrid>
      <w:tr w:rsidR="00CE5C8E" w:rsidRPr="00885E8F" w14:paraId="0EB10E28" w14:textId="77777777" w:rsidTr="00482F8B">
        <w:tc>
          <w:tcPr>
            <w:tcW w:w="6840" w:type="dxa"/>
          </w:tcPr>
          <w:p w14:paraId="5479EC13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27C60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314A6929" w14:textId="77777777" w:rsidR="00CE5C8E" w:rsidRPr="00885E8F" w:rsidRDefault="00CE5C8E" w:rsidP="0061537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E5C8E" w:rsidRPr="00885E8F" w14:paraId="64E0D4E9" w14:textId="77777777" w:rsidTr="00482F8B">
        <w:tc>
          <w:tcPr>
            <w:tcW w:w="6840" w:type="dxa"/>
          </w:tcPr>
          <w:p w14:paraId="3978DA37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846F8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1A793E1" w14:textId="77777777" w:rsidR="00CE5C8E" w:rsidRPr="00885E8F" w:rsidRDefault="00CE5C8E" w:rsidP="0061537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885E8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85E8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E5C8E" w14:paraId="697257E2" w14:textId="77777777" w:rsidTr="00482F8B">
        <w:tc>
          <w:tcPr>
            <w:tcW w:w="6840" w:type="dxa"/>
          </w:tcPr>
          <w:p w14:paraId="2054D500" w14:textId="615176C4" w:rsidR="00CE5C8E" w:rsidRDefault="004660E9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: </w:t>
            </w:r>
            <w:r w:rsidR="00CE5C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717C191E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40DC95F9" w14:textId="77777777" w:rsidR="00CE5C8E" w:rsidRDefault="00CE5C8E" w:rsidP="00615377">
            <w:pPr>
              <w:tabs>
                <w:tab w:val="clear" w:pos="2807"/>
                <w:tab w:val="left" w:pos="2340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60,100</w:t>
            </w:r>
          </w:p>
        </w:tc>
      </w:tr>
      <w:tr w:rsidR="00CE5C8E" w14:paraId="3BFCB1BD" w14:textId="77777777" w:rsidTr="00482F8B">
        <w:tc>
          <w:tcPr>
            <w:tcW w:w="6840" w:type="dxa"/>
          </w:tcPr>
          <w:p w14:paraId="62A25E8D" w14:textId="51A71004" w:rsidR="00CE5C8E" w:rsidRDefault="004660E9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 : </w:t>
            </w:r>
            <w:r w:rsidR="00CE5C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270" w:type="dxa"/>
          </w:tcPr>
          <w:p w14:paraId="0A12452E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79F4B625" w14:textId="77777777" w:rsidR="00CE5C8E" w:rsidRDefault="00CE5C8E" w:rsidP="00615377">
            <w:pPr>
              <w:tabs>
                <w:tab w:val="clear" w:pos="2807"/>
                <w:tab w:val="left" w:pos="2340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11,592</w:t>
            </w:r>
          </w:p>
        </w:tc>
      </w:tr>
      <w:tr w:rsidR="00CE5C8E" w14:paraId="10235D76" w14:textId="77777777" w:rsidTr="00482F8B">
        <w:tc>
          <w:tcPr>
            <w:tcW w:w="6840" w:type="dxa"/>
          </w:tcPr>
          <w:p w14:paraId="683B62B8" w14:textId="77777777" w:rsidR="00CE5C8E" w:rsidRPr="00885E8F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471C7D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double" w:sz="4" w:space="0" w:color="auto"/>
            </w:tcBorders>
          </w:tcPr>
          <w:p w14:paraId="481CB39D" w14:textId="77777777" w:rsidR="00CE5C8E" w:rsidRPr="00BA41CF" w:rsidRDefault="00CE5C8E" w:rsidP="00615377">
            <w:pPr>
              <w:tabs>
                <w:tab w:val="clear" w:pos="2807"/>
                <w:tab w:val="left" w:pos="2340"/>
              </w:tabs>
              <w:spacing w:line="240" w:lineRule="auto"/>
              <w:ind w:right="22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41C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71,692</w:t>
            </w:r>
          </w:p>
        </w:tc>
      </w:tr>
    </w:tbl>
    <w:p w14:paraId="37C54006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76094DC" w14:textId="43906F1B" w:rsidR="00384982" w:rsidRDefault="00BB6CBE" w:rsidP="00504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สำหรับระยะเวลา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ตั้งแต่วันที่ซื้อกิจการจนถึงวันที่ </w:t>
      </w:r>
      <w:r w:rsidR="00CE5C8E">
        <w:rPr>
          <w:rFonts w:ascii="Angsana New" w:hAnsi="Angsana New"/>
          <w:color w:val="000000"/>
          <w:sz w:val="30"/>
          <w:szCs w:val="30"/>
        </w:rPr>
        <w:t xml:space="preserve">31 </w:t>
      </w:r>
      <w:r w:rsidR="00746430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5C8E">
        <w:rPr>
          <w:rFonts w:ascii="Angsana New" w:hAnsi="Angsana New"/>
          <w:color w:val="000000"/>
          <w:sz w:val="30"/>
          <w:szCs w:val="30"/>
        </w:rPr>
        <w:t>2565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5C8E">
        <w:rPr>
          <w:rFonts w:ascii="Angsana New" w:hAnsi="Angsana New"/>
          <w:color w:val="000000"/>
          <w:sz w:val="30"/>
          <w:szCs w:val="30"/>
        </w:rPr>
        <w:t>KMF</w:t>
      </w:r>
      <w:r w:rsidR="00CE5C8E" w:rsidRPr="00BA41CF">
        <w:rPr>
          <w:rFonts w:ascii="Angsana New" w:hAnsi="Angsana New"/>
          <w:color w:val="000000"/>
          <w:sz w:val="30"/>
          <w:szCs w:val="30"/>
        </w:rPr>
        <w:t xml:space="preserve"> 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มีรายได้เป็นจำนวนเงิน </w:t>
      </w:r>
      <w:r w:rsidR="00CE5C8E">
        <w:rPr>
          <w:rFonts w:ascii="Angsana New" w:hAnsi="Angsana New"/>
          <w:color w:val="000000"/>
          <w:sz w:val="30"/>
          <w:szCs w:val="30"/>
        </w:rPr>
        <w:t>32.2</w:t>
      </w:r>
      <w:r w:rsidR="00CE5C8E" w:rsidRPr="00BA41CF">
        <w:rPr>
          <w:rFonts w:ascii="Angsana New" w:hAnsi="Angsana New"/>
          <w:color w:val="000000"/>
          <w:sz w:val="30"/>
          <w:szCs w:val="30"/>
        </w:rPr>
        <w:t xml:space="preserve"> 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504CA2">
        <w:rPr>
          <w:rFonts w:ascii="Angsana New" w:hAnsi="Angsana New"/>
          <w:color w:val="000000"/>
          <w:sz w:val="30"/>
          <w:szCs w:val="30"/>
        </w:rPr>
        <w:br/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>และกำไร</w:t>
      </w:r>
      <w:r w:rsidR="00746430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จำนวนเงิน </w:t>
      </w:r>
      <w:r w:rsidR="00CE5C8E">
        <w:rPr>
          <w:rFonts w:ascii="Angsana New" w:hAnsi="Angsana New"/>
          <w:color w:val="000000"/>
          <w:sz w:val="30"/>
          <w:szCs w:val="30"/>
        </w:rPr>
        <w:t>2.5</w:t>
      </w:r>
      <w:r w:rsidR="00CE5C8E" w:rsidRPr="00BA41CF">
        <w:rPr>
          <w:rFonts w:ascii="Angsana New" w:hAnsi="Angsana New"/>
          <w:color w:val="000000"/>
          <w:sz w:val="30"/>
          <w:szCs w:val="30"/>
        </w:rPr>
        <w:t xml:space="preserve"> 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>ล้านบาท ซึ่งรวมเป็นส่วนหนึ่งของ</w:t>
      </w:r>
      <w:bookmarkStart w:id="0" w:name="_Hlk102988581"/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ผลการดำเนินงานของกลุ่มบริษัท </w:t>
      </w:r>
      <w:bookmarkEnd w:id="0"/>
      <w:r w:rsidR="00384982">
        <w:rPr>
          <w:rFonts w:ascii="Angsana New" w:hAnsi="Angsana New"/>
          <w:color w:val="000000"/>
          <w:sz w:val="30"/>
          <w:szCs w:val="30"/>
          <w:highlight w:val="yellow"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722B01" w:rsidRPr="00CC17ED" w14:paraId="6EC1B14C" w14:textId="77777777" w:rsidTr="00145649">
        <w:trPr>
          <w:tblHeader/>
        </w:trPr>
        <w:tc>
          <w:tcPr>
            <w:tcW w:w="6300" w:type="dxa"/>
          </w:tcPr>
          <w:p w14:paraId="3A86EE98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657C1C00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4B2395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EA10770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2A71446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22B01" w:rsidRPr="00CC17ED" w14:paraId="4B90EF65" w14:textId="77777777" w:rsidTr="00145649">
        <w:trPr>
          <w:tblHeader/>
        </w:trPr>
        <w:tc>
          <w:tcPr>
            <w:tcW w:w="6300" w:type="dxa"/>
          </w:tcPr>
          <w:p w14:paraId="17BB91B8" w14:textId="77777777" w:rsidR="00722B01" w:rsidRPr="00CC17ED" w:rsidRDefault="00722B01" w:rsidP="001456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1D202E8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0C64790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B42B85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F63661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17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2B01" w:rsidRPr="00CC17ED" w14:paraId="661F3EBF" w14:textId="77777777" w:rsidTr="00145649">
        <w:trPr>
          <w:trHeight w:val="80"/>
        </w:trPr>
        <w:tc>
          <w:tcPr>
            <w:tcW w:w="6300" w:type="dxa"/>
          </w:tcPr>
          <w:p w14:paraId="123CCC76" w14:textId="77777777" w:rsidR="00722B01" w:rsidRPr="00CC17ED" w:rsidRDefault="00722B01" w:rsidP="001456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417C8B61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FBF123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95EB0F2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B6F699" w14:textId="013C5776" w:rsidR="00722B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</w:t>
            </w:r>
            <w:r w:rsidR="00CE5C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06801" w:rsidRPr="00CC17ED" w14:paraId="6C7EAB93" w14:textId="77777777" w:rsidTr="00145649">
        <w:trPr>
          <w:trHeight w:val="80"/>
        </w:trPr>
        <w:tc>
          <w:tcPr>
            <w:tcW w:w="6300" w:type="dxa"/>
          </w:tcPr>
          <w:p w14:paraId="120F2906" w14:textId="580313DC" w:rsidR="00606801" w:rsidRPr="00CC17ED" w:rsidRDefault="00606801" w:rsidP="001456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482F8B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6AA583AC" w14:textId="77777777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AB95C09" w14:textId="77777777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40CBD74" w14:textId="77777777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CCF277" w14:textId="16471D6C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30,82</w:t>
            </w:r>
            <w:r w:rsidR="00CE5C8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06801" w:rsidRPr="00CC17ED" w14:paraId="21E79C65" w14:textId="77777777" w:rsidTr="00145649">
        <w:tc>
          <w:tcPr>
            <w:tcW w:w="6300" w:type="dxa"/>
          </w:tcPr>
          <w:p w14:paraId="13727D0C" w14:textId="5005996C" w:rsidR="00606801" w:rsidRPr="00CC17ED" w:rsidRDefault="00606801" w:rsidP="001456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A33F1C1" w14:textId="77777777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CE3C07" w14:textId="77777777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3E193E2" w14:textId="77777777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FF33FE9" w14:textId="5CFB7D81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</w:t>
            </w:r>
            <w:r w:rsidR="00CE5C8E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606801" w:rsidRPr="00CC17ED" w14:paraId="6EF5CF6E" w14:textId="77777777" w:rsidTr="00145649">
        <w:tc>
          <w:tcPr>
            <w:tcW w:w="6300" w:type="dxa"/>
          </w:tcPr>
          <w:p w14:paraId="5A01D0D9" w14:textId="3F01794E" w:rsidR="00606801" w:rsidRPr="00606801" w:rsidRDefault="00606801" w:rsidP="00145649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12B5F604" w14:textId="77777777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9ABC17B" w14:textId="77777777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D2A7734" w14:textId="77777777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12BF8D4" w14:textId="302D9ABD" w:rsidR="00606801" w:rsidRPr="00CC17ED" w:rsidRDefault="006068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</w:t>
            </w:r>
          </w:p>
        </w:tc>
      </w:tr>
      <w:tr w:rsidR="00722B01" w:rsidRPr="00CC17ED" w14:paraId="726DB387" w14:textId="77777777" w:rsidTr="00145649">
        <w:tc>
          <w:tcPr>
            <w:tcW w:w="6300" w:type="dxa"/>
          </w:tcPr>
          <w:p w14:paraId="62034D2A" w14:textId="77777777" w:rsidR="00722B01" w:rsidRPr="00CC17ED" w:rsidRDefault="00722B01" w:rsidP="001456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33B4254B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076A57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4875902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6E6D8E" w14:textId="269EF025" w:rsidR="00722B01" w:rsidRPr="00CC17ED" w:rsidRDefault="00482F8B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6,535</w:t>
            </w:r>
          </w:p>
        </w:tc>
      </w:tr>
      <w:tr w:rsidR="00606801" w:rsidRPr="00CC17ED" w14:paraId="7016BF01" w14:textId="77777777" w:rsidTr="00145649">
        <w:tc>
          <w:tcPr>
            <w:tcW w:w="6300" w:type="dxa"/>
          </w:tcPr>
          <w:p w14:paraId="4301D852" w14:textId="123C3AC1" w:rsidR="00606801" w:rsidRPr="00CC17ED" w:rsidRDefault="00606801" w:rsidP="006068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38D4A2E6" w14:textId="77777777" w:rsidR="00606801" w:rsidRPr="00CC17ED" w:rsidRDefault="00606801" w:rsidP="00606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07A149D" w14:textId="77777777" w:rsidR="00606801" w:rsidRPr="00CC17ED" w:rsidRDefault="00606801" w:rsidP="00606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675BAAD" w14:textId="77777777" w:rsidR="00606801" w:rsidRPr="00CC17ED" w:rsidRDefault="00606801" w:rsidP="00606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D87716A" w14:textId="66AF4831" w:rsidR="00606801" w:rsidRPr="00CC17ED" w:rsidRDefault="00606801" w:rsidP="00606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68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33A18" w:rsidRPr="00CC17ED" w14:paraId="02E9E18D" w14:textId="77777777" w:rsidTr="00145649">
        <w:tc>
          <w:tcPr>
            <w:tcW w:w="6300" w:type="dxa"/>
          </w:tcPr>
          <w:p w14:paraId="5D6A00BC" w14:textId="17601154" w:rsidR="00733A18" w:rsidRPr="00606801" w:rsidRDefault="00733A18" w:rsidP="00733A1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55" w:type="dxa"/>
          </w:tcPr>
          <w:p w14:paraId="46AB02B1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931B57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B8CA6AF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E34564" w14:textId="5B858EE4" w:rsidR="00733A18" w:rsidRPr="00606801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(60,683)</w:t>
            </w:r>
          </w:p>
        </w:tc>
      </w:tr>
      <w:tr w:rsidR="00733A18" w:rsidRPr="00CC17ED" w14:paraId="36E0A191" w14:textId="77777777" w:rsidTr="00145649">
        <w:tc>
          <w:tcPr>
            <w:tcW w:w="6300" w:type="dxa"/>
          </w:tcPr>
          <w:p w14:paraId="00C72B00" w14:textId="79B442CB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73C944B0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B5CFBCB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9345053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6FA2EC2" w14:textId="6B91B4A1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6801">
              <w:rPr>
                <w:rFonts w:asciiTheme="majorBidi" w:hAnsiTheme="majorBidi" w:cstheme="majorBidi"/>
                <w:sz w:val="30"/>
                <w:szCs w:val="30"/>
              </w:rPr>
              <w:t>14,63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</w:tr>
      <w:tr w:rsidR="00733A18" w:rsidRPr="00CC17ED" w14:paraId="294FB9DD" w14:textId="77777777" w:rsidTr="00145649">
        <w:tc>
          <w:tcPr>
            <w:tcW w:w="6300" w:type="dxa"/>
          </w:tcPr>
          <w:p w14:paraId="79FC4099" w14:textId="2E24A54E" w:rsidR="00733A18" w:rsidRPr="00606801" w:rsidRDefault="00733A18" w:rsidP="00733A1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นิติบุคคล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55" w:type="dxa"/>
          </w:tcPr>
          <w:p w14:paraId="5D4722FE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165C65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E3344F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05A7539" w14:textId="7CE7F798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6801">
              <w:rPr>
                <w:rFonts w:asciiTheme="majorBidi" w:hAnsiTheme="majorBidi" w:cstheme="majorBidi"/>
                <w:sz w:val="30"/>
                <w:szCs w:val="30"/>
              </w:rPr>
              <w:t>5,11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</w:tr>
      <w:tr w:rsidR="00733A18" w:rsidRPr="00CC17ED" w14:paraId="38E580E5" w14:textId="77777777" w:rsidTr="00145649">
        <w:tc>
          <w:tcPr>
            <w:tcW w:w="6300" w:type="dxa"/>
          </w:tcPr>
          <w:p w14:paraId="3E7C1033" w14:textId="418559F9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ยืม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55" w:type="dxa"/>
          </w:tcPr>
          <w:p w14:paraId="38864BD2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3178238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7EB6A66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D5D8C8A" w14:textId="603726BD" w:rsidR="00733A18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(12,342)</w:t>
            </w:r>
          </w:p>
        </w:tc>
      </w:tr>
      <w:tr w:rsidR="00733A18" w:rsidRPr="00CC17ED" w14:paraId="54C70F27" w14:textId="77777777" w:rsidTr="00145649">
        <w:tc>
          <w:tcPr>
            <w:tcW w:w="6300" w:type="dxa"/>
          </w:tcPr>
          <w:p w14:paraId="62C3539A" w14:textId="77777777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A6B28C9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08B228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A7B492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C7319C" w14:textId="48221125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(1,443)</w:t>
            </w:r>
          </w:p>
        </w:tc>
      </w:tr>
      <w:tr w:rsidR="00733A18" w:rsidRPr="00CC17ED" w14:paraId="379828DD" w14:textId="77777777" w:rsidTr="00145649">
        <w:tc>
          <w:tcPr>
            <w:tcW w:w="6300" w:type="dxa"/>
          </w:tcPr>
          <w:p w14:paraId="684145E1" w14:textId="77777777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B22AF77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B24331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DC89C46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41FEB71" w14:textId="4941BF00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21,833</w:t>
            </w:r>
          </w:p>
        </w:tc>
      </w:tr>
      <w:tr w:rsidR="00733A18" w:rsidRPr="00CC17ED" w14:paraId="6399EF84" w14:textId="77777777" w:rsidTr="00145649">
        <w:tc>
          <w:tcPr>
            <w:tcW w:w="6300" w:type="dxa"/>
          </w:tcPr>
          <w:p w14:paraId="636485D1" w14:textId="77777777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55" w:type="dxa"/>
          </w:tcPr>
          <w:p w14:paraId="226E9378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1C35B1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0448BA2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0ADB8DE" w14:textId="0749C37A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10,698</w:t>
            </w:r>
          </w:p>
        </w:tc>
      </w:tr>
      <w:tr w:rsidR="00733A18" w:rsidRPr="00CC17ED" w14:paraId="60CF45FA" w14:textId="77777777" w:rsidTr="00145649">
        <w:tc>
          <w:tcPr>
            <w:tcW w:w="6300" w:type="dxa"/>
          </w:tcPr>
          <w:p w14:paraId="2386971D" w14:textId="77777777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D5FE62F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0E912F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E49882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CBB844D" w14:textId="6987150E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11,135</w:t>
            </w:r>
          </w:p>
        </w:tc>
      </w:tr>
      <w:tr w:rsidR="00733A18" w:rsidRPr="00CC17ED" w14:paraId="65BDCA94" w14:textId="77777777" w:rsidTr="00145649">
        <w:tc>
          <w:tcPr>
            <w:tcW w:w="6300" w:type="dxa"/>
          </w:tcPr>
          <w:p w14:paraId="0ABC7704" w14:textId="77777777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B2E9D35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51E267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E6775D7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2208C93" w14:textId="12FFDE99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60,557</w:t>
            </w:r>
          </w:p>
        </w:tc>
      </w:tr>
      <w:tr w:rsidR="00733A18" w:rsidRPr="00CC17ED" w14:paraId="5B26C1B3" w14:textId="77777777" w:rsidTr="00145649">
        <w:tc>
          <w:tcPr>
            <w:tcW w:w="6300" w:type="dxa"/>
          </w:tcPr>
          <w:p w14:paraId="3D116E40" w14:textId="77777777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0BF68F6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2A8BCC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D41D033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0DD0C1F" w14:textId="6CC686F8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4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733A18" w:rsidRPr="00CC17ED" w14:paraId="65B4CB19" w14:textId="77777777" w:rsidTr="009169C4">
        <w:tc>
          <w:tcPr>
            <w:tcW w:w="6300" w:type="dxa"/>
          </w:tcPr>
          <w:p w14:paraId="0F363760" w14:textId="77777777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DF70763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8E32C90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E319B15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0173765" w14:textId="77777777" w:rsidR="00733A18" w:rsidRPr="00384982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3A18" w:rsidRPr="00CC17ED" w14:paraId="03473B94" w14:textId="77777777" w:rsidTr="00885E8F">
        <w:tc>
          <w:tcPr>
            <w:tcW w:w="6300" w:type="dxa"/>
          </w:tcPr>
          <w:p w14:paraId="32089E21" w14:textId="5D96BE9D" w:rsidR="00733A18" w:rsidRPr="00CC17ED" w:rsidRDefault="00733A18" w:rsidP="00733A1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5" w:type="dxa"/>
          </w:tcPr>
          <w:p w14:paraId="0FA71E80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949C50E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E197889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232006D" w14:textId="3E22D843" w:rsidR="00733A18" w:rsidRPr="00EA4A90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60,100</w:t>
            </w:r>
          </w:p>
        </w:tc>
      </w:tr>
      <w:tr w:rsidR="00733A18" w:rsidRPr="00CC17ED" w14:paraId="4FB3174D" w14:textId="77777777" w:rsidTr="00885E8F">
        <w:tc>
          <w:tcPr>
            <w:tcW w:w="6300" w:type="dxa"/>
          </w:tcPr>
          <w:p w14:paraId="417DA12B" w14:textId="79C11277" w:rsidR="00733A18" w:rsidRPr="00CC17ED" w:rsidRDefault="00733A18" w:rsidP="00733A1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(ไม่รวมดอกเบี้ยจ่ายจำนวน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0.41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ล้านบาท)</w:t>
            </w:r>
          </w:p>
        </w:tc>
        <w:tc>
          <w:tcPr>
            <w:tcW w:w="255" w:type="dxa"/>
          </w:tcPr>
          <w:p w14:paraId="0B9CC205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7CBF3AA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64F7CEE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2786478" w14:textId="1C3F5985" w:rsidR="00733A18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11,592</w:t>
            </w:r>
          </w:p>
        </w:tc>
      </w:tr>
      <w:tr w:rsidR="00733A18" w:rsidRPr="00CC17ED" w14:paraId="1C5EE9B7" w14:textId="77777777" w:rsidTr="00885E8F">
        <w:tc>
          <w:tcPr>
            <w:tcW w:w="6300" w:type="dxa"/>
          </w:tcPr>
          <w:p w14:paraId="0B867041" w14:textId="05867571" w:rsidR="00733A18" w:rsidRPr="00CC17ED" w:rsidRDefault="00733A18" w:rsidP="00733A1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C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F8D3266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D34328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C40FAE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9A37E4" w14:textId="125435D0" w:rsidR="00733A18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4A90">
              <w:rPr>
                <w:rFonts w:asciiTheme="majorBidi" w:hAnsiTheme="majorBidi" w:cstheme="majorBidi"/>
                <w:sz w:val="30"/>
                <w:szCs w:val="30"/>
              </w:rPr>
              <w:t>2,56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</w:tr>
      <w:tr w:rsidR="00733A18" w:rsidRPr="00CC17ED" w14:paraId="598DB45C" w14:textId="77777777" w:rsidTr="00145649">
        <w:tc>
          <w:tcPr>
            <w:tcW w:w="6300" w:type="dxa"/>
          </w:tcPr>
          <w:p w14:paraId="5EC5587B" w14:textId="77777777" w:rsidR="00733A18" w:rsidRPr="00CC17ED" w:rsidRDefault="00733A18" w:rsidP="00733A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53E05DF9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81EA87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00F2B69" w14:textId="77777777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1014A56" w14:textId="0FA599CC" w:rsidR="00733A18" w:rsidRPr="00CC17ED" w:rsidRDefault="00733A18" w:rsidP="007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69,126</w:t>
            </w:r>
          </w:p>
        </w:tc>
      </w:tr>
    </w:tbl>
    <w:p w14:paraId="2C4D15A6" w14:textId="013CC305" w:rsidR="003454B6" w:rsidRDefault="003454B6" w:rsidP="00722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3123BAF" w14:textId="77777777" w:rsidR="003454B6" w:rsidRDefault="00345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4D329DE0" w14:textId="77777777" w:rsidR="00B91B99" w:rsidRPr="003454B6" w:rsidRDefault="00B91B99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454B6">
        <w:rPr>
          <w:rFonts w:ascii="Angsana New" w:hAnsi="Angsana New"/>
          <w:spacing w:val="-2"/>
          <w:sz w:val="30"/>
          <w:szCs w:val="30"/>
          <w:cs/>
        </w:rPr>
        <w:lastRenderedPageBreak/>
        <w:t>ผู้บริหารได้แต่งตั้งผู้ประเมินราคาอิสระเพื่อทําการประเมินมูลค่ายุติธรรมของธุรกิจข้างต้น</w:t>
      </w:r>
      <w:r w:rsidRPr="003454B6">
        <w:rPr>
          <w:rFonts w:ascii="Angsana New" w:hAnsi="Angsana New"/>
          <w:spacing w:val="-2"/>
          <w:sz w:val="30"/>
          <w:szCs w:val="30"/>
        </w:rPr>
        <w:t xml:space="preserve"> </w:t>
      </w:r>
      <w:r w:rsidRPr="003454B6">
        <w:rPr>
          <w:rFonts w:ascii="Angsana New" w:hAnsi="Angsana New"/>
          <w:spacing w:val="-2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การกำหนดมูลค่ายุติธรรมของสินทรัพย์ที่ได้มาและหนี้สินที่รับมา รวมถึงการปันส่วนของราคาซื้อยังไม่เสร็จสิ้น ณ วันที่งบการเงินระหว่างกาลนี้ได้รับการอนุมัติ</w:t>
      </w:r>
    </w:p>
    <w:p w14:paraId="29DF7C9C" w14:textId="77777777" w:rsidR="00B91B99" w:rsidRPr="00CC17ED" w:rsidRDefault="00B91B99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C252A" w14:textId="77777777" w:rsidR="00B91B99" w:rsidRDefault="00B91B99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17ED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</w:t>
      </w:r>
    </w:p>
    <w:p w14:paraId="59E7B357" w14:textId="6062DBC7" w:rsidR="00722B01" w:rsidRDefault="00722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5023A0" w14:textId="03E6E9BE" w:rsidR="00D01D44" w:rsidRPr="00106313" w:rsidRDefault="00605C5A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</w:t>
      </w:r>
      <w:r w:rsidR="008321B1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Pr="00106313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FEFD839" w14:textId="6F157CA9" w:rsidR="00003688" w:rsidRPr="00106313" w:rsidRDefault="00FA778D" w:rsidP="00FA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 w:rsidR="007E04DE">
        <w:rPr>
          <w:rFonts w:asciiTheme="majorBidi" w:hAnsiTheme="majorBidi" w:cstheme="majorBidi" w:hint="cs"/>
          <w:sz w:val="30"/>
          <w:szCs w:val="30"/>
          <w:cs/>
        </w:rPr>
        <w:t>ที่มีการเปลี่ยนแปลงอย่างมีสาระสำคัญ</w:t>
      </w:r>
      <w:r w:rsidRPr="00106313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="00145649">
        <w:rPr>
          <w:rFonts w:asciiTheme="majorBidi" w:hAnsiTheme="majorBidi" w:cstheme="majorBidi"/>
          <w:sz w:val="30"/>
          <w:szCs w:val="30"/>
        </w:rPr>
        <w:t xml:space="preserve"> </w:t>
      </w:r>
      <w:r w:rsidR="007E04DE">
        <w:rPr>
          <w:rFonts w:asciiTheme="majorBidi" w:hAnsiTheme="majorBidi" w:cstheme="majorBidi"/>
          <w:sz w:val="30"/>
          <w:szCs w:val="30"/>
        </w:rPr>
        <w:t>4</w:t>
      </w:r>
      <w:r w:rsidR="00003688"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="00003688" w:rsidRPr="00106313">
        <w:rPr>
          <w:rFonts w:asciiTheme="majorBidi" w:hAnsiTheme="majorBidi" w:cstheme="majorBidi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</w:t>
      </w:r>
      <w:r w:rsidR="00982D07" w:rsidRPr="00106313">
        <w:rPr>
          <w:rFonts w:asciiTheme="majorBidi" w:hAnsiTheme="majorBidi" w:cstheme="majorBidi"/>
          <w:sz w:val="30"/>
          <w:szCs w:val="30"/>
          <w:cs/>
        </w:rPr>
        <w:t>่</w:t>
      </w:r>
      <w:r w:rsidR="00003688" w:rsidRPr="00106313">
        <w:rPr>
          <w:rFonts w:asciiTheme="majorBidi" w:hAnsiTheme="majorBidi" w:cstheme="majorBidi"/>
          <w:sz w:val="30"/>
          <w:szCs w:val="30"/>
          <w:cs/>
        </w:rPr>
        <w:t xml:space="preserve">ละประเภท ไม่มีการเปลี่ยนแปลงอย่างมีสาระสำคัญในระหว่างงวดสามเดือนสิ้นสุดวันที่ </w:t>
      </w:r>
      <w:r w:rsidR="00003688" w:rsidRPr="00106313">
        <w:rPr>
          <w:rFonts w:asciiTheme="majorBidi" w:hAnsiTheme="majorBidi" w:cstheme="majorBidi"/>
          <w:sz w:val="30"/>
          <w:szCs w:val="30"/>
        </w:rPr>
        <w:t xml:space="preserve">31 </w:t>
      </w:r>
      <w:r w:rsidR="00003688" w:rsidRPr="0010631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03688" w:rsidRPr="00106313">
        <w:rPr>
          <w:rFonts w:asciiTheme="majorBidi" w:hAnsiTheme="majorBidi" w:cstheme="majorBidi"/>
          <w:sz w:val="30"/>
          <w:szCs w:val="30"/>
        </w:rPr>
        <w:t>256</w:t>
      </w:r>
      <w:r w:rsidR="00D95436">
        <w:rPr>
          <w:rFonts w:asciiTheme="majorBidi" w:hAnsiTheme="majorBidi" w:cstheme="majorBidi"/>
          <w:sz w:val="30"/>
          <w:szCs w:val="30"/>
        </w:rPr>
        <w:t>5</w:t>
      </w:r>
    </w:p>
    <w:p w14:paraId="42A37241" w14:textId="77777777" w:rsidR="00003688" w:rsidRPr="00106313" w:rsidRDefault="00003688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0"/>
        <w:gridCol w:w="1079"/>
        <w:gridCol w:w="270"/>
        <w:gridCol w:w="981"/>
        <w:gridCol w:w="270"/>
        <w:gridCol w:w="1076"/>
        <w:gridCol w:w="270"/>
        <w:gridCol w:w="1091"/>
      </w:tblGrid>
      <w:tr w:rsidR="00736FF0" w:rsidRPr="00106313" w14:paraId="651D2823" w14:textId="77777777" w:rsidTr="00C37C05">
        <w:trPr>
          <w:tblHeader/>
        </w:trPr>
        <w:tc>
          <w:tcPr>
            <w:tcW w:w="2253" w:type="pct"/>
          </w:tcPr>
          <w:p w14:paraId="3C1774FA" w14:textId="09540F6F" w:rsidR="00736FF0" w:rsidRPr="00106313" w:rsidRDefault="00ED4055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6AEF739C" w14:textId="77777777" w:rsidR="00736FF0" w:rsidRPr="00106313" w:rsidRDefault="00736FF0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F330AE0" w14:textId="77777777" w:rsidR="00736FF0" w:rsidRPr="00106313" w:rsidRDefault="00736FF0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64352018" w14:textId="77777777" w:rsidR="00736FF0" w:rsidRPr="00106313" w:rsidRDefault="00736FF0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202" w:rsidRPr="00106313" w14:paraId="3600556B" w14:textId="77777777" w:rsidTr="00C37C05">
        <w:trPr>
          <w:tblHeader/>
        </w:trPr>
        <w:tc>
          <w:tcPr>
            <w:tcW w:w="2253" w:type="pct"/>
          </w:tcPr>
          <w:p w14:paraId="2A99A460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9" w:type="pct"/>
          </w:tcPr>
          <w:p w14:paraId="6343D2A9" w14:textId="505964DC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7DA8" w:rsidRPr="001063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BF58ACA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5DA48B7" w14:textId="7A73A005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7DA8" w:rsidRPr="001063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2246C73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A6134B2" w14:textId="57F419E9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7DA8" w:rsidRPr="001063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E2F5DFE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359E22" w14:textId="029F2E54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7DA8" w:rsidRPr="001063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15202" w:rsidRPr="00106313" w14:paraId="2B70A50E" w14:textId="77777777" w:rsidTr="00EF1BD4">
        <w:trPr>
          <w:tblHeader/>
        </w:trPr>
        <w:tc>
          <w:tcPr>
            <w:tcW w:w="2253" w:type="pct"/>
          </w:tcPr>
          <w:p w14:paraId="45D9C642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7" w:type="pct"/>
            <w:gridSpan w:val="7"/>
          </w:tcPr>
          <w:p w14:paraId="4E97AA64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5202" w:rsidRPr="00106313" w14:paraId="19D12BDA" w14:textId="77777777" w:rsidTr="00C37C05">
        <w:tc>
          <w:tcPr>
            <w:tcW w:w="2253" w:type="pct"/>
          </w:tcPr>
          <w:p w14:paraId="1B78E50D" w14:textId="77777777" w:rsidR="00D15202" w:rsidRPr="00106313" w:rsidRDefault="00D15202" w:rsidP="00D1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7F7EAD5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F8AF51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7B6A8A44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1475CB9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9BCEF29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02FDC74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728F87A" w14:textId="77777777" w:rsidR="00D15202" w:rsidRPr="00106313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7DA8" w:rsidRPr="00106313" w14:paraId="59BFA96D" w14:textId="77777777" w:rsidTr="00C37C05">
        <w:tc>
          <w:tcPr>
            <w:tcW w:w="2253" w:type="pct"/>
          </w:tcPr>
          <w:p w14:paraId="526ED5AA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0107AAA3" w14:textId="4200DDD2" w:rsidR="00257DA8" w:rsidRPr="00106313" w:rsidRDefault="00881FD7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29D475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5C84A8C" w14:textId="6CC4CB1E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FE0AB20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11A6B7" w14:textId="13ADD7E9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147" w:type="pct"/>
          </w:tcPr>
          <w:p w14:paraId="1535AE3F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6A72B7" w14:textId="7ED5336A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2,287</w:t>
            </w:r>
          </w:p>
        </w:tc>
      </w:tr>
      <w:tr w:rsidR="007E04DE" w:rsidRPr="00106313" w14:paraId="1FF470CC" w14:textId="77777777" w:rsidTr="00C37C05">
        <w:tc>
          <w:tcPr>
            <w:tcW w:w="2253" w:type="pct"/>
          </w:tcPr>
          <w:p w14:paraId="50B62385" w14:textId="72E3272E" w:rsidR="007E04DE" w:rsidRPr="00106313" w:rsidRDefault="007E04DE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9" w:type="pct"/>
          </w:tcPr>
          <w:p w14:paraId="767D77E2" w14:textId="1B2C80A1" w:rsidR="007E04DE" w:rsidRDefault="007E04DE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6D1FBF" w14:textId="77777777" w:rsidR="007E04DE" w:rsidRPr="00106313" w:rsidRDefault="007E04DE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367CBF5" w14:textId="154F59D0" w:rsidR="007E04DE" w:rsidRPr="00106313" w:rsidRDefault="007E04DE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087396" w14:textId="77777777" w:rsidR="007E04DE" w:rsidRPr="00106313" w:rsidRDefault="007E04DE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470573" w14:textId="20353251" w:rsidR="007E04DE" w:rsidRDefault="007E04DE" w:rsidP="007E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A90350" w14:textId="77777777" w:rsidR="007E04DE" w:rsidRPr="00106313" w:rsidRDefault="007E04DE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8F0FBB1" w14:textId="308A4971" w:rsidR="007E04DE" w:rsidRPr="00106313" w:rsidRDefault="007E04DE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11,800</w:t>
            </w:r>
          </w:p>
        </w:tc>
      </w:tr>
      <w:tr w:rsidR="00257DA8" w:rsidRPr="00106313" w14:paraId="772E9C20" w14:textId="77777777" w:rsidTr="00C37C05">
        <w:tc>
          <w:tcPr>
            <w:tcW w:w="2253" w:type="pct"/>
          </w:tcPr>
          <w:p w14:paraId="2362A073" w14:textId="54F692E3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รายได้ค่าบริหารจัดการและอื่น ๆ</w:t>
            </w:r>
          </w:p>
        </w:tc>
        <w:tc>
          <w:tcPr>
            <w:tcW w:w="589" w:type="pct"/>
          </w:tcPr>
          <w:p w14:paraId="19B21E77" w14:textId="364A8BC5" w:rsidR="00257DA8" w:rsidRPr="00106313" w:rsidRDefault="00881FD7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478808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3A7BB8" w14:textId="1CA145E2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A8E908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0B1AC" w14:textId="38CB2591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A730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32ACDE30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D4B4F3" w14:textId="2D3EF518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67,645</w:t>
            </w:r>
          </w:p>
        </w:tc>
      </w:tr>
      <w:tr w:rsidR="00257DA8" w:rsidRPr="00106313" w14:paraId="00DEEACF" w14:textId="77777777" w:rsidTr="00C37C05">
        <w:tc>
          <w:tcPr>
            <w:tcW w:w="2253" w:type="pct"/>
          </w:tcPr>
          <w:p w14:paraId="7072F669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05640CCA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4B518F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684D348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AA666C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27FAF9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D41612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5F94DF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DA8" w:rsidRPr="00106313" w14:paraId="76A9CA2A" w14:textId="77777777" w:rsidTr="00C37C05">
        <w:tc>
          <w:tcPr>
            <w:tcW w:w="2253" w:type="pct"/>
          </w:tcPr>
          <w:p w14:paraId="5CF44C99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232B8105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0164D2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85BB7B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764CCE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6D3CB3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E6BE6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A3E64B1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DA8" w:rsidRPr="00106313" w14:paraId="6CE97E19" w14:textId="77777777" w:rsidTr="00C37C05">
        <w:tc>
          <w:tcPr>
            <w:tcW w:w="2253" w:type="pct"/>
          </w:tcPr>
          <w:p w14:paraId="6ABDB4BA" w14:textId="1C115A0C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9" w:type="pct"/>
          </w:tcPr>
          <w:p w14:paraId="0ACB2CFF" w14:textId="58A1CED9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47" w:type="pct"/>
          </w:tcPr>
          <w:p w14:paraId="2F89FBEB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B923292" w14:textId="6C2F71DD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7" w:type="pct"/>
          </w:tcPr>
          <w:p w14:paraId="12AB00D4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4B8D2C" w14:textId="64E0CD2C" w:rsidR="00257DA8" w:rsidRPr="00106313" w:rsidRDefault="00881FD7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73A7BF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5F757A1" w14:textId="2F4388D5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7DA8" w:rsidRPr="00106313" w14:paraId="626BAC4D" w14:textId="77777777" w:rsidTr="00C37C05">
        <w:tc>
          <w:tcPr>
            <w:tcW w:w="2253" w:type="pct"/>
          </w:tcPr>
          <w:p w14:paraId="2F02E7F7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D89C2CD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0304AB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D6F7EE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F216D7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63047B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AFBC60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DA729D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DA8" w:rsidRPr="00106313" w14:paraId="1B51E9D0" w14:textId="77777777" w:rsidTr="00C37C05">
        <w:tc>
          <w:tcPr>
            <w:tcW w:w="2253" w:type="pct"/>
          </w:tcPr>
          <w:p w14:paraId="5B9DD549" w14:textId="1371EB38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9" w:type="pct"/>
          </w:tcPr>
          <w:p w14:paraId="510C48BB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4F0765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5DBA93F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F8C3E3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7F8175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961C81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D040C7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DA8" w:rsidRPr="00106313" w14:paraId="0D2476FA" w14:textId="77777777" w:rsidTr="00C37C05">
        <w:tc>
          <w:tcPr>
            <w:tcW w:w="2253" w:type="pct"/>
          </w:tcPr>
          <w:p w14:paraId="25600364" w14:textId="2B58D370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  <w:r w:rsidR="001F64F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589" w:type="pct"/>
          </w:tcPr>
          <w:p w14:paraId="6F6EDD6E" w14:textId="17EA7C68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7" w:type="pct"/>
          </w:tcPr>
          <w:p w14:paraId="0B31B774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57A59A" w14:textId="6EEC472E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47" w:type="pct"/>
          </w:tcPr>
          <w:p w14:paraId="7678AADB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3F9051" w14:textId="1F2BEB33" w:rsidR="00257DA8" w:rsidRPr="00106313" w:rsidRDefault="00881FD7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903789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2AF60E1" w14:textId="72FD4062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2B01" w:rsidRPr="00106313" w14:paraId="32C075E6" w14:textId="77777777" w:rsidTr="00C37C05">
        <w:tc>
          <w:tcPr>
            <w:tcW w:w="2253" w:type="pct"/>
          </w:tcPr>
          <w:p w14:paraId="764C8D15" w14:textId="77777777" w:rsidR="00722B01" w:rsidRPr="00106313" w:rsidRDefault="00722B01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1CD4354" w14:textId="77777777" w:rsidR="00722B01" w:rsidRPr="00106313" w:rsidRDefault="00722B01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9CF283" w14:textId="77777777" w:rsidR="00722B01" w:rsidRPr="00106313" w:rsidRDefault="00722B01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2107551" w14:textId="77777777" w:rsidR="00722B01" w:rsidRPr="00106313" w:rsidRDefault="00722B01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716337" w14:textId="77777777" w:rsidR="00722B01" w:rsidRPr="00106313" w:rsidRDefault="00722B01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F81710" w14:textId="77777777" w:rsidR="00722B01" w:rsidRPr="00106313" w:rsidRDefault="00722B01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9991CF" w14:textId="77777777" w:rsidR="00722B01" w:rsidRPr="00106313" w:rsidRDefault="00722B01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7B999A" w14:textId="77777777" w:rsidR="00722B01" w:rsidRPr="00106313" w:rsidRDefault="00722B01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DA8" w:rsidRPr="00106313" w14:paraId="66E04C51" w14:textId="77777777" w:rsidTr="00C37C05">
        <w:tc>
          <w:tcPr>
            <w:tcW w:w="2253" w:type="pct"/>
          </w:tcPr>
          <w:p w14:paraId="34A3A5A9" w14:textId="00A89803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051702F7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D9648B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4F305C8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31A8F8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E2BE75F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57E09B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75083E1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DA8" w:rsidRPr="00106313" w14:paraId="739203B6" w14:textId="77777777" w:rsidTr="00C37C05">
        <w:tc>
          <w:tcPr>
            <w:tcW w:w="2253" w:type="pct"/>
          </w:tcPr>
          <w:p w14:paraId="45DCA9C0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3D68FAEC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F1735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3DA4689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D0E064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33D4860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0E61DE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CD5711" w14:textId="7777777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DA8" w:rsidRPr="00106313" w14:paraId="0E7DB87C" w14:textId="77777777" w:rsidTr="00C37C05">
        <w:tc>
          <w:tcPr>
            <w:tcW w:w="2253" w:type="pct"/>
          </w:tcPr>
          <w:p w14:paraId="43A54378" w14:textId="77777777" w:rsidR="00257DA8" w:rsidRPr="00106313" w:rsidRDefault="00257DA8" w:rsidP="00257DA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 xml:space="preserve">   ผลประโยชน์ระยะสั้นของพนักงาน</w:t>
            </w:r>
          </w:p>
        </w:tc>
        <w:tc>
          <w:tcPr>
            <w:tcW w:w="589" w:type="pct"/>
          </w:tcPr>
          <w:p w14:paraId="361A313B" w14:textId="2EB36AB3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7,867</w:t>
            </w:r>
          </w:p>
        </w:tc>
        <w:tc>
          <w:tcPr>
            <w:tcW w:w="147" w:type="pct"/>
          </w:tcPr>
          <w:p w14:paraId="25DF67B9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69ADC08" w14:textId="63DA90A7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9,812</w:t>
            </w:r>
          </w:p>
        </w:tc>
        <w:tc>
          <w:tcPr>
            <w:tcW w:w="147" w:type="pct"/>
          </w:tcPr>
          <w:p w14:paraId="7DF7DEBE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2915F0" w14:textId="7D9E111A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7,172</w:t>
            </w:r>
          </w:p>
        </w:tc>
        <w:tc>
          <w:tcPr>
            <w:tcW w:w="147" w:type="pct"/>
          </w:tcPr>
          <w:p w14:paraId="283B55DB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5978D8" w14:textId="613A6AEC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9,812</w:t>
            </w:r>
          </w:p>
        </w:tc>
      </w:tr>
      <w:tr w:rsidR="00257DA8" w:rsidRPr="00106313" w14:paraId="2FD8F425" w14:textId="77777777" w:rsidTr="00C37C05">
        <w:tc>
          <w:tcPr>
            <w:tcW w:w="2253" w:type="pct"/>
          </w:tcPr>
          <w:p w14:paraId="081B2180" w14:textId="77777777" w:rsidR="00257DA8" w:rsidRPr="00106313" w:rsidRDefault="00257DA8" w:rsidP="00257DA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3E0E4AC" w14:textId="5A83E0FF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47" w:type="pct"/>
          </w:tcPr>
          <w:p w14:paraId="35B164AA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16FA0DA" w14:textId="4D049AC2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7" w:type="pct"/>
          </w:tcPr>
          <w:p w14:paraId="627AB5E4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8A0DED9" w14:textId="1C5552C2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47" w:type="pct"/>
          </w:tcPr>
          <w:p w14:paraId="6E91D756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BFEFA65" w14:textId="314E31DC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  <w:tr w:rsidR="00257DA8" w:rsidRPr="00106313" w14:paraId="053A0C72" w14:textId="77777777" w:rsidTr="00C37C05">
        <w:tc>
          <w:tcPr>
            <w:tcW w:w="2253" w:type="pct"/>
          </w:tcPr>
          <w:p w14:paraId="311B083C" w14:textId="77777777" w:rsidR="00257DA8" w:rsidRPr="00106313" w:rsidRDefault="00257DA8" w:rsidP="00257DA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517A2A3" w14:textId="08806CD8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8,311</w:t>
            </w:r>
          </w:p>
        </w:tc>
        <w:tc>
          <w:tcPr>
            <w:tcW w:w="147" w:type="pct"/>
          </w:tcPr>
          <w:p w14:paraId="26C733F0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320473E" w14:textId="748873AB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10,464</w:t>
            </w:r>
          </w:p>
        </w:tc>
        <w:tc>
          <w:tcPr>
            <w:tcW w:w="147" w:type="pct"/>
          </w:tcPr>
          <w:p w14:paraId="4859F32F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DD32DDD" w14:textId="121EF14D" w:rsidR="00257DA8" w:rsidRPr="00106313" w:rsidRDefault="00EC6C8B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7,616</w:t>
            </w:r>
          </w:p>
        </w:tc>
        <w:tc>
          <w:tcPr>
            <w:tcW w:w="147" w:type="pct"/>
          </w:tcPr>
          <w:p w14:paraId="69933E51" w14:textId="77777777" w:rsidR="00257DA8" w:rsidRPr="00106313" w:rsidRDefault="00257DA8" w:rsidP="00257D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0CA8AC2" w14:textId="449D9096" w:rsidR="00257DA8" w:rsidRPr="00106313" w:rsidRDefault="00257DA8" w:rsidP="0025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10,464</w:t>
            </w:r>
          </w:p>
        </w:tc>
      </w:tr>
    </w:tbl>
    <w:p w14:paraId="1EFC2E55" w14:textId="34A8C24A" w:rsidR="00000724" w:rsidRDefault="00000724" w:rsidP="004B5FCA">
      <w:pPr>
        <w:pStyle w:val="FSContent"/>
        <w:ind w:left="540"/>
        <w:rPr>
          <w:rFonts w:asciiTheme="majorBidi" w:hAnsiTheme="majorBidi" w:cstheme="majorBidi"/>
        </w:rPr>
      </w:pPr>
    </w:p>
    <w:p w14:paraId="49326EC5" w14:textId="77777777" w:rsidR="00000724" w:rsidRDefault="00000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BA7F72" w:rsidRPr="00106313" w14:paraId="037EBE86" w14:textId="77777777" w:rsidTr="00000724">
        <w:tc>
          <w:tcPr>
            <w:tcW w:w="2056" w:type="pct"/>
          </w:tcPr>
          <w:p w14:paraId="72B8A5EA" w14:textId="77777777" w:rsidR="001F569D" w:rsidRPr="00106313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0C20176" w14:textId="77777777" w:rsidR="001F569D" w:rsidRPr="00106313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1DBEE4A9" w14:textId="77777777" w:rsidR="001F569D" w:rsidRPr="00106313" w:rsidRDefault="001F569D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F56E43D" w14:textId="77777777" w:rsidR="001F569D" w:rsidRPr="00106313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AB8" w:rsidRPr="00106313" w14:paraId="6896F07E" w14:textId="77777777" w:rsidTr="00000724">
        <w:tc>
          <w:tcPr>
            <w:tcW w:w="2056" w:type="pct"/>
          </w:tcPr>
          <w:p w14:paraId="0E4C3FA0" w14:textId="4141B2BE" w:rsidR="00815AB8" w:rsidRPr="00106313" w:rsidRDefault="00D84151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4151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1E319792" w14:textId="248EDE3B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6F908996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B3F9F" w14:textId="44BA510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FC4819E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0AD4F7B" w14:textId="09B8C553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43CF0DA8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4BB620" w14:textId="1076BC0D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15AB8" w:rsidRPr="00106313" w14:paraId="38C59CF6" w14:textId="77777777" w:rsidTr="00000724">
        <w:tc>
          <w:tcPr>
            <w:tcW w:w="2056" w:type="pct"/>
          </w:tcPr>
          <w:p w14:paraId="305FBD4C" w14:textId="404394B3" w:rsidR="00815AB8" w:rsidRPr="00D84151" w:rsidRDefault="00D84151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 xml:space="preserve">   </w:t>
            </w:r>
            <w:r w:rsidRPr="00D84151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63EDE34D" w14:textId="577818B5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3835E0E2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0104C3" w14:textId="26B0453F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70206B54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6C26217" w14:textId="3C6D0495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0A39C77A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A652DC" w14:textId="1A334D42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15AB8" w:rsidRPr="00106313" w14:paraId="0E37A1A8" w14:textId="77777777" w:rsidTr="00815AB8">
        <w:tc>
          <w:tcPr>
            <w:tcW w:w="2056" w:type="pct"/>
          </w:tcPr>
          <w:p w14:paraId="10235772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6DE6E3B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AB8" w:rsidRPr="00106313" w14:paraId="54BFAC78" w14:textId="77777777" w:rsidTr="00000724">
        <w:tc>
          <w:tcPr>
            <w:tcW w:w="2056" w:type="pct"/>
          </w:tcPr>
          <w:p w14:paraId="25724B64" w14:textId="28B20C1F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CC313AC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666E1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A4D3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0F962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6C106C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7BEE7AF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B065B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AB8" w:rsidRPr="00106313" w14:paraId="317A7197" w14:textId="77777777" w:rsidTr="00000724">
        <w:tc>
          <w:tcPr>
            <w:tcW w:w="2056" w:type="pct"/>
          </w:tcPr>
          <w:p w14:paraId="4AB1F03F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</w:tcPr>
          <w:p w14:paraId="275A7EB3" w14:textId="6B157C1E" w:rsidR="00815AB8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B5C63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FD4271F" w14:textId="406A7F8B" w:rsidR="00815AB8" w:rsidRPr="00106313" w:rsidRDefault="00815AB8" w:rsidP="00857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ED8BFA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1FED1C" w14:textId="7EADC2C2" w:rsidR="00815AB8" w:rsidRPr="00106313" w:rsidRDefault="00194350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26,932</w:t>
            </w:r>
          </w:p>
        </w:tc>
        <w:tc>
          <w:tcPr>
            <w:tcW w:w="131" w:type="pct"/>
          </w:tcPr>
          <w:p w14:paraId="5FD8053D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4DEC98" w14:textId="109DF36A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A38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38C3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4B4EC7" w:rsidRPr="00106313" w14:paraId="30BD93AC" w14:textId="77777777" w:rsidTr="00000724">
        <w:tc>
          <w:tcPr>
            <w:tcW w:w="2056" w:type="pct"/>
          </w:tcPr>
          <w:p w14:paraId="1DE25C86" w14:textId="2A7AD174" w:rsidR="004B4EC7" w:rsidRPr="00106313" w:rsidRDefault="004B4EC7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</w:tcPr>
          <w:p w14:paraId="1004519B" w14:textId="227DCB0A" w:rsidR="004B4EC7" w:rsidRDefault="004B4EC7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8" w:type="pct"/>
          </w:tcPr>
          <w:p w14:paraId="10BB6162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93974F" w14:textId="5CFF61F4" w:rsidR="004B4EC7" w:rsidRPr="00106313" w:rsidRDefault="004B4EC7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5C20A011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AA99B71" w14:textId="4C5DC633" w:rsidR="004B4EC7" w:rsidRDefault="004B4EC7" w:rsidP="004B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7BD3424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8606C0" w14:textId="44897655" w:rsidR="004B4EC7" w:rsidRPr="00106313" w:rsidRDefault="004B4EC7" w:rsidP="004B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AB8" w:rsidRPr="00106313" w14:paraId="69B5F2D7" w14:textId="77777777" w:rsidTr="00000724">
        <w:tc>
          <w:tcPr>
            <w:tcW w:w="2056" w:type="pct"/>
          </w:tcPr>
          <w:p w14:paraId="67857A62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414032C8" w:rsidR="00815AB8" w:rsidRPr="00106313" w:rsidRDefault="00FC21B2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48" w:type="pct"/>
          </w:tcPr>
          <w:p w14:paraId="69244CBB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48EA3CCF" w:rsidR="00815AB8" w:rsidRPr="00106313" w:rsidRDefault="00FC21B2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19B315D8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2A504D86" w:rsidR="00815AB8" w:rsidRPr="00194350" w:rsidRDefault="00194350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26,932</w:t>
            </w:r>
          </w:p>
        </w:tc>
        <w:tc>
          <w:tcPr>
            <w:tcW w:w="131" w:type="pct"/>
          </w:tcPr>
          <w:p w14:paraId="3AAB7A28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0090091A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A3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3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</w:tr>
    </w:tbl>
    <w:p w14:paraId="45C1BC55" w14:textId="2ED045E6" w:rsidR="00815AB8" w:rsidRPr="001C5D85" w:rsidRDefault="00815AB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815AB8" w:rsidRPr="00106313" w14:paraId="11C3B439" w14:textId="77777777" w:rsidTr="00815AB8">
        <w:tc>
          <w:tcPr>
            <w:tcW w:w="2056" w:type="pct"/>
          </w:tcPr>
          <w:p w14:paraId="36FAF0A7" w14:textId="5E60174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8" w:type="pct"/>
          </w:tcPr>
          <w:p w14:paraId="53EF05A4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B84FA7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0D482CD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AAB0BE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64B1A54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A3DCFEC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05E6E8C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AB8" w:rsidRPr="00106313" w14:paraId="75373B9B" w14:textId="77777777" w:rsidTr="00815AB8">
        <w:tc>
          <w:tcPr>
            <w:tcW w:w="2056" w:type="pct"/>
          </w:tcPr>
          <w:p w14:paraId="365181F3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</w:tcPr>
          <w:p w14:paraId="6FF31A4C" w14:textId="352B5046" w:rsidR="00815AB8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44B956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870F74" w14:textId="17F63602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F68AE9A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FF4580" w14:textId="76BE854B" w:rsidR="00815AB8" w:rsidRPr="00106313" w:rsidRDefault="00194350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1,453</w:t>
            </w:r>
          </w:p>
        </w:tc>
        <w:tc>
          <w:tcPr>
            <w:tcW w:w="131" w:type="pct"/>
          </w:tcPr>
          <w:p w14:paraId="751A2D91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08530D70" w14:textId="4C6B0338" w:rsidR="00815AB8" w:rsidRPr="00106313" w:rsidRDefault="00BA38C3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815AB8" w:rsidRPr="00106313" w14:paraId="2D40BC9C" w14:textId="77777777" w:rsidTr="00815AB8">
        <w:tc>
          <w:tcPr>
            <w:tcW w:w="2056" w:type="pct"/>
          </w:tcPr>
          <w:p w14:paraId="19EEDD98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BB7D1B4" w14:textId="041BD3D5" w:rsidR="00815AB8" w:rsidRPr="00106313" w:rsidRDefault="00881FD7" w:rsidP="0088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F4DD27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3B615D9A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1E93DD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27516161" w:rsidR="00815AB8" w:rsidRPr="00194350" w:rsidRDefault="00194350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</w:t>
            </w:r>
          </w:p>
        </w:tc>
        <w:tc>
          <w:tcPr>
            <w:tcW w:w="131" w:type="pct"/>
          </w:tcPr>
          <w:p w14:paraId="752E087F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66903F95" w:rsidR="00815AB8" w:rsidRPr="00106313" w:rsidRDefault="00BA38C3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</w:tr>
    </w:tbl>
    <w:p w14:paraId="3CC5FD42" w14:textId="12919A9B" w:rsidR="00815AB8" w:rsidRPr="00106313" w:rsidRDefault="00815AB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815AB8" w:rsidRPr="00106313" w14:paraId="4399FB3B" w14:textId="77777777" w:rsidTr="00815AB8">
        <w:tc>
          <w:tcPr>
            <w:tcW w:w="2056" w:type="pct"/>
          </w:tcPr>
          <w:p w14:paraId="606EF830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8" w:type="pct"/>
          </w:tcPr>
          <w:p w14:paraId="1C342347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73A2C78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DC8AA9F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4663FE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76ACA9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4CAC1BC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772A2E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4350" w:rsidRPr="00106313" w14:paraId="22B789EC" w14:textId="77777777" w:rsidTr="00815AB8">
        <w:tc>
          <w:tcPr>
            <w:tcW w:w="2056" w:type="pct"/>
          </w:tcPr>
          <w:p w14:paraId="0547DC15" w14:textId="77777777" w:rsidR="00194350" w:rsidRPr="00106313" w:rsidRDefault="00194350" w:rsidP="0019435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0D2B658" w14:textId="0A4A2F25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343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AA27F6" w14:textId="77777777" w:rsidR="00194350" w:rsidRPr="00106313" w:rsidRDefault="00194350" w:rsidP="001943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0CBC19E" w14:textId="317E0350" w:rsidR="00194350" w:rsidRPr="005343B2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343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CF752F" w14:textId="77777777" w:rsidR="00194350" w:rsidRPr="005343B2" w:rsidRDefault="00194350" w:rsidP="001943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8CF5B0C" w14:textId="2474A619" w:rsidR="00194350" w:rsidRPr="005343B2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344,812</w:t>
            </w:r>
          </w:p>
        </w:tc>
        <w:tc>
          <w:tcPr>
            <w:tcW w:w="131" w:type="pct"/>
          </w:tcPr>
          <w:p w14:paraId="75E4D1EE" w14:textId="77777777" w:rsidR="00194350" w:rsidRPr="005343B2" w:rsidRDefault="00194350" w:rsidP="001943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65695A3" w14:textId="6A7F0D71" w:rsidR="00194350" w:rsidRPr="005343B2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534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</w:tr>
      <w:tr w:rsidR="00194350" w:rsidRPr="00106313" w14:paraId="73B83A8D" w14:textId="77777777" w:rsidTr="00815AB8">
        <w:tc>
          <w:tcPr>
            <w:tcW w:w="2056" w:type="pct"/>
          </w:tcPr>
          <w:p w14:paraId="7632F84D" w14:textId="77777777" w:rsidR="00194350" w:rsidRPr="00106313" w:rsidRDefault="00194350" w:rsidP="0019435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C6C8C73" w14:textId="5AFF56DC" w:rsidR="00194350" w:rsidRPr="00194350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54CF9A" w14:textId="77777777" w:rsidR="00194350" w:rsidRPr="00106313" w:rsidRDefault="00194350" w:rsidP="001943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FAD06C9" w14:textId="4174675F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EA1D91" w14:textId="77777777" w:rsidR="00194350" w:rsidRPr="00106313" w:rsidRDefault="00194350" w:rsidP="001943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F7D27A2" w14:textId="6EE0A896" w:rsidR="00194350" w:rsidRPr="00194350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344,812</w:t>
            </w:r>
          </w:p>
        </w:tc>
        <w:tc>
          <w:tcPr>
            <w:tcW w:w="131" w:type="pct"/>
          </w:tcPr>
          <w:p w14:paraId="1F66312B" w14:textId="77777777" w:rsidR="00194350" w:rsidRPr="00106313" w:rsidRDefault="00194350" w:rsidP="001943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E7904C1" w14:textId="3775E1D5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018</w:t>
            </w:r>
          </w:p>
        </w:tc>
      </w:tr>
    </w:tbl>
    <w:p w14:paraId="113D07C4" w14:textId="327CF3B2" w:rsidR="00815AB8" w:rsidRPr="00106313" w:rsidRDefault="00815AB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815AB8" w:rsidRPr="00106313" w14:paraId="3032372D" w14:textId="77777777" w:rsidTr="00815AB8">
        <w:tc>
          <w:tcPr>
            <w:tcW w:w="2056" w:type="pct"/>
          </w:tcPr>
          <w:p w14:paraId="63233981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8" w:type="pct"/>
          </w:tcPr>
          <w:p w14:paraId="5961ED71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DEF141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FD9FEFD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180879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A09FEA0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C79EC7C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C7218E8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350" w:rsidRPr="00106313" w14:paraId="71D0E977" w14:textId="77777777" w:rsidTr="00815AB8">
        <w:tc>
          <w:tcPr>
            <w:tcW w:w="2056" w:type="pct"/>
          </w:tcPr>
          <w:p w14:paraId="117B8A59" w14:textId="77777777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</w:tcPr>
          <w:p w14:paraId="4B77395F" w14:textId="4A26269C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37E0BE77" w14:textId="77777777" w:rsidR="00194350" w:rsidRPr="00106313" w:rsidRDefault="00194350" w:rsidP="00194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3F7A39C" w14:textId="2415C8DB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0E4C8359" w14:textId="77777777" w:rsidR="00194350" w:rsidRPr="00106313" w:rsidRDefault="00194350" w:rsidP="00194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857A17C" w14:textId="5406CE61" w:rsidR="00194350" w:rsidRPr="00106313" w:rsidRDefault="00881FD7" w:rsidP="0088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4DAD5B5" w14:textId="77777777" w:rsidR="00194350" w:rsidRPr="00106313" w:rsidRDefault="00194350" w:rsidP="00194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A455B6B" w14:textId="60E4DACD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4350" w:rsidRPr="00106313" w14:paraId="4B49FB33" w14:textId="77777777" w:rsidTr="00815AB8">
        <w:tc>
          <w:tcPr>
            <w:tcW w:w="2056" w:type="pct"/>
          </w:tcPr>
          <w:p w14:paraId="76997303" w14:textId="77777777" w:rsidR="00194350" w:rsidRPr="00106313" w:rsidRDefault="00194350" w:rsidP="0019435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7DE32CC" w14:textId="34A40280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224FADED" w14:textId="77777777" w:rsidR="00194350" w:rsidRPr="00106313" w:rsidRDefault="00194350" w:rsidP="001943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5D033A3" w14:textId="60DAA420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7F59EC8C" w14:textId="77777777" w:rsidR="00194350" w:rsidRPr="00106313" w:rsidRDefault="00194350" w:rsidP="001943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24283A47" w:rsidR="00194350" w:rsidRPr="00106313" w:rsidRDefault="00881FD7" w:rsidP="0088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4DC0570" w14:textId="77777777" w:rsidR="00194350" w:rsidRPr="00106313" w:rsidRDefault="00194350" w:rsidP="001943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203722DE" w:rsidR="00194350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85EF7D3" w14:textId="43547627" w:rsidR="001C5D85" w:rsidRPr="005343B2" w:rsidRDefault="001C5D8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815AB8" w:rsidRPr="00106313" w14:paraId="105233B3" w14:textId="77777777" w:rsidTr="00815AB8">
        <w:tc>
          <w:tcPr>
            <w:tcW w:w="2056" w:type="pct"/>
          </w:tcPr>
          <w:p w14:paraId="597AE7CA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8" w:type="pct"/>
            <w:shd w:val="clear" w:color="auto" w:fill="auto"/>
          </w:tcPr>
          <w:p w14:paraId="5B1B099F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74CFF6A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FEF5981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497518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91DDB47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9723086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CBC5693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AB8" w:rsidRPr="00106313" w14:paraId="16E04785" w14:textId="77777777" w:rsidTr="00815AB8">
        <w:tc>
          <w:tcPr>
            <w:tcW w:w="2056" w:type="pct"/>
          </w:tcPr>
          <w:p w14:paraId="3C961BE4" w14:textId="77777777" w:rsidR="00815AB8" w:rsidRPr="00106313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65B8C6B4" w14:textId="14915EE8" w:rsidR="00815AB8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CABCF2A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6376E0C" w14:textId="650036A8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785C2DC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1915F77" w14:textId="6B1BC6E1" w:rsidR="00815AB8" w:rsidRPr="00106313" w:rsidRDefault="00194350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1,188</w:t>
            </w:r>
          </w:p>
        </w:tc>
        <w:tc>
          <w:tcPr>
            <w:tcW w:w="131" w:type="pct"/>
          </w:tcPr>
          <w:p w14:paraId="210847A7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55B188F7" w14:textId="1A222307" w:rsidR="00815AB8" w:rsidRPr="00106313" w:rsidRDefault="00BA38C3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815AB8" w:rsidRPr="00106313" w14:paraId="424E2B37" w14:textId="77777777" w:rsidTr="00815AB8">
        <w:tc>
          <w:tcPr>
            <w:tcW w:w="2056" w:type="pct"/>
          </w:tcPr>
          <w:p w14:paraId="35248059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45CB7AA" w14:textId="1A7AFEFA" w:rsidR="00815AB8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FECCBA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100B87C" w14:textId="5C358D52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B260BC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D35F786" w14:textId="3DA093A7" w:rsidR="00815AB8" w:rsidRPr="00194350" w:rsidRDefault="00194350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1,188</w:t>
            </w:r>
          </w:p>
        </w:tc>
        <w:tc>
          <w:tcPr>
            <w:tcW w:w="131" w:type="pct"/>
          </w:tcPr>
          <w:p w14:paraId="3A658075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2FDEBDB" w14:textId="18829E76" w:rsidR="00815AB8" w:rsidRPr="00106313" w:rsidRDefault="00BA38C3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</w:tbl>
    <w:p w14:paraId="28A86686" w14:textId="5F71D9D3" w:rsidR="00815AB8" w:rsidRPr="005343B2" w:rsidRDefault="00815AB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815AB8" w:rsidRPr="00106313" w14:paraId="38B7535C" w14:textId="77777777" w:rsidTr="00815AB8">
        <w:tc>
          <w:tcPr>
            <w:tcW w:w="2056" w:type="pct"/>
          </w:tcPr>
          <w:p w14:paraId="0B2DB59E" w14:textId="71459FB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38" w:type="pct"/>
            <w:shd w:val="clear" w:color="auto" w:fill="auto"/>
          </w:tcPr>
          <w:p w14:paraId="739D14E9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38166B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EC0F6BD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BC691D8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BD5D57F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6C54A9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7F8A3F9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AB8" w:rsidRPr="00106313" w14:paraId="0362CB3D" w14:textId="77777777" w:rsidTr="00815AB8">
        <w:tc>
          <w:tcPr>
            <w:tcW w:w="2056" w:type="pct"/>
          </w:tcPr>
          <w:p w14:paraId="2D8E38C3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44245686" w14:textId="1B00C514" w:rsidR="00815AB8" w:rsidRPr="00106313" w:rsidRDefault="00194350" w:rsidP="001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1829AC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70380E7" w14:textId="51BCD13A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74FA74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EB91A7D" w14:textId="1C5243D3" w:rsidR="00815AB8" w:rsidRPr="00106313" w:rsidRDefault="00194350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1,614</w:t>
            </w:r>
          </w:p>
        </w:tc>
        <w:tc>
          <w:tcPr>
            <w:tcW w:w="131" w:type="pct"/>
          </w:tcPr>
          <w:p w14:paraId="4E3A3242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29A6E9C4" w14:textId="43895A40" w:rsidR="00815AB8" w:rsidRPr="00106313" w:rsidRDefault="00BA38C3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</w:tr>
      <w:tr w:rsidR="004B4EC7" w:rsidRPr="00106313" w14:paraId="3BDAE103" w14:textId="77777777" w:rsidTr="00815AB8">
        <w:tc>
          <w:tcPr>
            <w:tcW w:w="2056" w:type="pct"/>
          </w:tcPr>
          <w:p w14:paraId="60F810F8" w14:textId="2A1AC8DD" w:rsidR="004B4EC7" w:rsidRPr="00106313" w:rsidRDefault="004B4EC7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shd w:val="clear" w:color="auto" w:fill="auto"/>
          </w:tcPr>
          <w:p w14:paraId="27AFD5E2" w14:textId="784A5CC4" w:rsidR="004B4EC7" w:rsidRDefault="004B4EC7" w:rsidP="004B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48" w:type="pct"/>
            <w:shd w:val="clear" w:color="auto" w:fill="auto"/>
          </w:tcPr>
          <w:p w14:paraId="1FAD0623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BD127AF" w14:textId="66FE561F" w:rsidR="004B4EC7" w:rsidRPr="00106313" w:rsidRDefault="004B4EC7" w:rsidP="004B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48" w:type="pct"/>
            <w:shd w:val="clear" w:color="auto" w:fill="auto"/>
          </w:tcPr>
          <w:p w14:paraId="31EC3C8B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EDB5D6A" w14:textId="463ACE09" w:rsidR="004B4EC7" w:rsidRDefault="004B4EC7" w:rsidP="004B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9B78D5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77776E99" w14:textId="58FF02E3" w:rsidR="004B4EC7" w:rsidRDefault="004B4EC7" w:rsidP="004B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AB8" w:rsidRPr="00106313" w14:paraId="54D9E11F" w14:textId="77777777" w:rsidTr="00D84151">
        <w:tc>
          <w:tcPr>
            <w:tcW w:w="2056" w:type="pct"/>
          </w:tcPr>
          <w:p w14:paraId="0FE2529E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57E084E6" w:rsidR="00815AB8" w:rsidRPr="00106313" w:rsidRDefault="00FC21B2" w:rsidP="00FC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148" w:type="pct"/>
          </w:tcPr>
          <w:p w14:paraId="1A210DB7" w14:textId="77777777" w:rsidR="00815AB8" w:rsidRPr="00106313" w:rsidRDefault="00815AB8" w:rsidP="00B71C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0C8AE3D4" w:rsidR="00815AB8" w:rsidRPr="00106313" w:rsidRDefault="00FC21B2" w:rsidP="00FC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48" w:type="pct"/>
          </w:tcPr>
          <w:p w14:paraId="0BFEF444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64E47646" w:rsidR="00815AB8" w:rsidRPr="00194350" w:rsidRDefault="00194350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1,614</w:t>
            </w:r>
          </w:p>
        </w:tc>
        <w:tc>
          <w:tcPr>
            <w:tcW w:w="131" w:type="pct"/>
          </w:tcPr>
          <w:p w14:paraId="07B0FF5B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1CAB693D" w:rsidR="00815AB8" w:rsidRPr="00106313" w:rsidRDefault="00BA38C3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15AB8"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</w:tr>
      <w:tr w:rsidR="00D84151" w:rsidRPr="00106313" w14:paraId="388B5AD4" w14:textId="77777777" w:rsidTr="00D84151">
        <w:tc>
          <w:tcPr>
            <w:tcW w:w="2056" w:type="pct"/>
          </w:tcPr>
          <w:p w14:paraId="5D9EEC56" w14:textId="77777777" w:rsidR="00D84151" w:rsidRPr="00106313" w:rsidRDefault="00D84151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34DD8AEA" w14:textId="77777777" w:rsidR="00D84151" w:rsidRDefault="00D84151" w:rsidP="00FC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2270D86" w14:textId="77777777" w:rsidR="00D84151" w:rsidRPr="00106313" w:rsidRDefault="00D84151" w:rsidP="00B71C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F3E9158" w14:textId="77777777" w:rsidR="00D84151" w:rsidRDefault="00D84151" w:rsidP="00FC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E5A9145" w14:textId="77777777" w:rsidR="00D84151" w:rsidRPr="00106313" w:rsidRDefault="00D84151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3383D5AA" w14:textId="77777777" w:rsidR="00D84151" w:rsidRPr="00194350" w:rsidRDefault="00D84151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3A8AD2D" w14:textId="77777777" w:rsidR="00D84151" w:rsidRPr="00106313" w:rsidRDefault="00D84151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5908900E" w14:textId="77777777" w:rsidR="00D84151" w:rsidRDefault="00D84151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45B6" w:rsidRPr="00106313" w14:paraId="3D07F614" w14:textId="77777777" w:rsidTr="00E445B6">
        <w:tc>
          <w:tcPr>
            <w:tcW w:w="2056" w:type="pct"/>
          </w:tcPr>
          <w:p w14:paraId="714AC26C" w14:textId="77777777" w:rsidR="00E445B6" w:rsidRPr="00106313" w:rsidRDefault="00E445B6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</w:tcPr>
          <w:p w14:paraId="5C11A131" w14:textId="77777777" w:rsidR="00E445B6" w:rsidRDefault="00E445B6" w:rsidP="00FC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B61CDA9" w14:textId="77777777" w:rsidR="00E445B6" w:rsidRPr="00106313" w:rsidRDefault="00E445B6" w:rsidP="00B71C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21BA5B5" w14:textId="77777777" w:rsidR="00E445B6" w:rsidRDefault="00E445B6" w:rsidP="00FC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9B0FE5F" w14:textId="77777777" w:rsidR="00E445B6" w:rsidRPr="00106313" w:rsidRDefault="00E445B6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61B78BF" w14:textId="77777777" w:rsidR="00E445B6" w:rsidRPr="00194350" w:rsidRDefault="00E445B6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6F4295B" w14:textId="77777777" w:rsidR="00E445B6" w:rsidRPr="00106313" w:rsidRDefault="00E445B6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FE3462D" w14:textId="77777777" w:rsidR="00E445B6" w:rsidRDefault="00E445B6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5AB8" w:rsidRPr="00106313" w14:paraId="33D961B9" w14:textId="77777777" w:rsidTr="00D84151">
        <w:tc>
          <w:tcPr>
            <w:tcW w:w="2056" w:type="pct"/>
          </w:tcPr>
          <w:p w14:paraId="269FBF39" w14:textId="77777777" w:rsidR="00815AB8" w:rsidRPr="00106313" w:rsidRDefault="00815AB8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5977C1C6" w14:textId="77777777" w:rsidR="00815AB8" w:rsidRPr="00106313" w:rsidRDefault="00815AB8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6251C17D" w14:textId="77777777" w:rsidR="00815AB8" w:rsidRPr="00106313" w:rsidRDefault="00815AB8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7578BC36" w14:textId="77777777" w:rsidR="00815AB8" w:rsidRPr="00106313" w:rsidRDefault="00815AB8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4151" w:rsidRPr="00106313" w14:paraId="28614AB4" w14:textId="77777777" w:rsidTr="005463B6">
        <w:tc>
          <w:tcPr>
            <w:tcW w:w="2056" w:type="pct"/>
          </w:tcPr>
          <w:p w14:paraId="3586C4A8" w14:textId="6225846A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4151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0E3341B1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5F6BE2EA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8ED0D04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49191C68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6363A655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00F101F2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8E44614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84151" w:rsidRPr="00106313" w14:paraId="594CD2B1" w14:textId="77777777" w:rsidTr="005463B6">
        <w:tc>
          <w:tcPr>
            <w:tcW w:w="2056" w:type="pct"/>
          </w:tcPr>
          <w:p w14:paraId="377BADBD" w14:textId="7899FE23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 xml:space="preserve">   </w:t>
            </w:r>
            <w:r w:rsidRPr="00D84151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1EC4F70A" w14:textId="38B51E5E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5460A23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FF8979" w14:textId="12576204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6849DFF7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521EE0E" w14:textId="7322E906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31B67B6F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0AA1DFA" w14:textId="7FC8E23A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84151" w:rsidRPr="00106313" w14:paraId="3E4B610B" w14:textId="77777777" w:rsidTr="005463B6">
        <w:tc>
          <w:tcPr>
            <w:tcW w:w="2056" w:type="pct"/>
          </w:tcPr>
          <w:p w14:paraId="733BA617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525FBFBC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4151" w:rsidRPr="00106313" w14:paraId="68062C50" w14:textId="77777777" w:rsidTr="00853A7F">
        <w:tc>
          <w:tcPr>
            <w:tcW w:w="2056" w:type="pct"/>
          </w:tcPr>
          <w:p w14:paraId="6C41030D" w14:textId="77777777" w:rsidR="00D84151" w:rsidRPr="00106313" w:rsidRDefault="00D84151" w:rsidP="00D8415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38" w:type="pct"/>
            <w:shd w:val="clear" w:color="auto" w:fill="auto"/>
          </w:tcPr>
          <w:p w14:paraId="151EFCE4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0D87158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A8137D9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A487BD6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49C3B22F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3978F36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85DF82A" w14:textId="77777777" w:rsidR="00D84151" w:rsidRPr="00106313" w:rsidRDefault="00D84151" w:rsidP="00D8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151" w:rsidRPr="00106313" w14:paraId="50F11764" w14:textId="77777777" w:rsidTr="00853A7F">
        <w:tc>
          <w:tcPr>
            <w:tcW w:w="2056" w:type="pct"/>
          </w:tcPr>
          <w:p w14:paraId="4FDED6B9" w14:textId="77777777" w:rsidR="00D84151" w:rsidRPr="00106313" w:rsidRDefault="00D84151" w:rsidP="00D8415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32E052FF" w14:textId="6FEE6568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2DCC7AB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AE4CC74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684561B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DE82D16" w14:textId="4D5CAD39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2,042</w:t>
            </w:r>
          </w:p>
        </w:tc>
        <w:tc>
          <w:tcPr>
            <w:tcW w:w="131" w:type="pct"/>
          </w:tcPr>
          <w:p w14:paraId="2F1698AF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0EC3670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84151" w:rsidRPr="00106313" w14:paraId="45EA7D98" w14:textId="77777777" w:rsidTr="00853A7F">
        <w:tc>
          <w:tcPr>
            <w:tcW w:w="2056" w:type="pct"/>
          </w:tcPr>
          <w:p w14:paraId="4C1B33B7" w14:textId="77777777" w:rsidR="00D84151" w:rsidRPr="00106313" w:rsidRDefault="00D84151" w:rsidP="00D8415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A9BCBE5" w14:textId="27B52DBC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E9F6EB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BB27056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78C5A59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E72F0A2" w14:textId="5C080C59" w:rsidR="00D84151" w:rsidRPr="007F3B82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2,042</w:t>
            </w:r>
          </w:p>
        </w:tc>
        <w:tc>
          <w:tcPr>
            <w:tcW w:w="131" w:type="pct"/>
          </w:tcPr>
          <w:p w14:paraId="5A864AB2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CEC7251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D84151" w:rsidRPr="00106313" w14:paraId="726A72E2" w14:textId="77777777" w:rsidTr="00815AB8">
        <w:tc>
          <w:tcPr>
            <w:tcW w:w="2056" w:type="pct"/>
          </w:tcPr>
          <w:p w14:paraId="42668E4B" w14:textId="77777777" w:rsidR="00D84151" w:rsidRPr="00106313" w:rsidRDefault="00D84151" w:rsidP="00D8415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</w:tcPr>
          <w:p w14:paraId="736DA2E4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00F0840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BBC702A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727F132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125CE169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0402F3F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9613CE9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4151" w:rsidRPr="00106313" w14:paraId="1138B38F" w14:textId="77777777" w:rsidTr="00815AB8">
        <w:tc>
          <w:tcPr>
            <w:tcW w:w="2056" w:type="pct"/>
          </w:tcPr>
          <w:p w14:paraId="427B7978" w14:textId="77777777" w:rsidR="00D84151" w:rsidRPr="00106313" w:rsidRDefault="00D84151" w:rsidP="00D8415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638" w:type="pct"/>
            <w:shd w:val="clear" w:color="auto" w:fill="auto"/>
          </w:tcPr>
          <w:p w14:paraId="15EFD23A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C60C88C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7FA75A8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E807CDA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2242BAB2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7501101C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4D3ED05" w14:textId="7777777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4151" w:rsidRPr="00106313" w14:paraId="70AD504D" w14:textId="77777777" w:rsidTr="00815AB8">
        <w:tc>
          <w:tcPr>
            <w:tcW w:w="2056" w:type="pct"/>
          </w:tcPr>
          <w:p w14:paraId="474D2727" w14:textId="77777777" w:rsidR="00D84151" w:rsidRPr="00106313" w:rsidRDefault="00D84151" w:rsidP="00D8415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75E3D177" w14:textId="1A4CA670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E7BB51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809DA48" w14:textId="53B69076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D07DD69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61C5FC81" w14:textId="72200E05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374C858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2368587" w14:textId="66024C64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</w:tr>
      <w:tr w:rsidR="00D84151" w:rsidRPr="00106313" w14:paraId="025694F6" w14:textId="77777777" w:rsidTr="00815AB8">
        <w:tc>
          <w:tcPr>
            <w:tcW w:w="2056" w:type="pct"/>
          </w:tcPr>
          <w:p w14:paraId="43EE8605" w14:textId="77777777" w:rsidR="00D84151" w:rsidRPr="00106313" w:rsidRDefault="00D84151" w:rsidP="00D8415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09844F6" w14:textId="1ACCDB47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9A4E5B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6BCF3B8" w14:textId="71A31793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DE9A95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BDD1D92" w14:textId="52C6D064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CC442E7" w14:textId="77777777" w:rsidR="00D84151" w:rsidRPr="00106313" w:rsidRDefault="00D84151" w:rsidP="00D8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478217" w14:textId="5B92D3C1" w:rsidR="00D84151" w:rsidRPr="00106313" w:rsidRDefault="00D84151" w:rsidP="00D8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</w:tr>
    </w:tbl>
    <w:p w14:paraId="5CD38611" w14:textId="77777777" w:rsidR="003A2B70" w:rsidRPr="00106313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6C2632" w14:textId="56612DF3" w:rsidR="007A1960" w:rsidRPr="00106313" w:rsidRDefault="0083358C" w:rsidP="00883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106313">
        <w:rPr>
          <w:rFonts w:asciiTheme="majorBidi" w:hAnsiTheme="majorBidi" w:cstheme="majorBidi"/>
          <w:sz w:val="30"/>
          <w:szCs w:val="30"/>
          <w:cs/>
        </w:rPr>
        <w:t>เป็น</w:t>
      </w:r>
      <w:r w:rsidRPr="00106313">
        <w:rPr>
          <w:rFonts w:asciiTheme="majorBidi" w:hAnsiTheme="majorBidi" w:cstheme="majorBidi"/>
          <w:sz w:val="30"/>
          <w:szCs w:val="30"/>
          <w:cs/>
        </w:rPr>
        <w:t>เงินกู้ยืมประเภทชำระคืนเมื่อทวงถาม</w:t>
      </w:r>
    </w:p>
    <w:p w14:paraId="01119004" w14:textId="77777777" w:rsidR="00652A80" w:rsidRPr="00106313" w:rsidRDefault="006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78A095E" w14:textId="56BBB786" w:rsidR="00835A05" w:rsidRPr="00835A05" w:rsidRDefault="00835A05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35A0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เงินลงทุนในบริษัทย่อยและบริษัทร่วม</w:t>
      </w:r>
    </w:p>
    <w:p w14:paraId="04AC2918" w14:textId="36ECB17F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16238A5" w14:textId="2FFD47E6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01DD8E" wp14:editId="12F870A4">
            <wp:simplePos x="0" y="0"/>
            <wp:positionH relativeFrom="column">
              <wp:posOffset>160842</wp:posOffset>
            </wp:positionH>
            <wp:positionV relativeFrom="paragraph">
              <wp:posOffset>70460</wp:posOffset>
            </wp:positionV>
            <wp:extent cx="6070535" cy="3113158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535" cy="3113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1A816B" w14:textId="562DA419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E7AAC91" w14:textId="5BED9260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732A075" w14:textId="71587D2A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1A2D848" w14:textId="57D6FBC4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DCDA8A3" w14:textId="03A698AF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5D8047C" w14:textId="527623D0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E268883" w14:textId="4108495C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7127DFF" w14:textId="1F01B3D4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91B0082" w14:textId="7895C2F8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76001B2" w14:textId="45959078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CC34879" w14:textId="77777777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62A71CD" w14:textId="38690FCD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DF98A7F" w14:textId="77777777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5146384" w14:textId="53CADB74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1680FB3" w14:textId="0E1D1F63" w:rsidR="00835A05" w:rsidRPr="006507F9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900"/>
        <w:gridCol w:w="270"/>
        <w:gridCol w:w="1890"/>
      </w:tblGrid>
      <w:tr w:rsidR="00835A05" w:rsidRPr="00550E31" w14:paraId="0F7DC405" w14:textId="77777777" w:rsidTr="00E3260D">
        <w:trPr>
          <w:tblHeader/>
        </w:trPr>
        <w:tc>
          <w:tcPr>
            <w:tcW w:w="6120" w:type="dxa"/>
            <w:vAlign w:val="bottom"/>
          </w:tcPr>
          <w:p w14:paraId="602F05A4" w14:textId="36208AB2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6F84697" w14:textId="2973A594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2B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  <w:vAlign w:val="bottom"/>
          </w:tcPr>
          <w:p w14:paraId="7DB8B271" w14:textId="77777777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1A2A3F8" w14:textId="77777777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7931F1" w14:textId="77777777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50E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35A05" w:rsidRPr="00550E31" w14:paraId="06FCE70E" w14:textId="77777777" w:rsidTr="00E3260D">
        <w:trPr>
          <w:tblHeader/>
        </w:trPr>
        <w:tc>
          <w:tcPr>
            <w:tcW w:w="6120" w:type="dxa"/>
            <w:shd w:val="clear" w:color="auto" w:fill="auto"/>
            <w:vAlign w:val="bottom"/>
          </w:tcPr>
          <w:p w14:paraId="66D5A2A5" w14:textId="3B0CBF7B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CCD81F0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EA08A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61AB7E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50E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35A05" w:rsidRPr="00550E31" w14:paraId="6C0306D2" w14:textId="77777777" w:rsidTr="00E3260D">
        <w:tc>
          <w:tcPr>
            <w:tcW w:w="6120" w:type="dxa"/>
            <w:vAlign w:val="bottom"/>
          </w:tcPr>
          <w:p w14:paraId="2F38B53E" w14:textId="5B9FAD45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D8DC4FF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B2A54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7239B21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1B99" w:rsidRPr="00550E31" w14:paraId="66716D4D" w14:textId="77777777" w:rsidTr="00E3260D">
        <w:tc>
          <w:tcPr>
            <w:tcW w:w="6120" w:type="dxa"/>
            <w:vAlign w:val="bottom"/>
          </w:tcPr>
          <w:p w14:paraId="6CA7E8AB" w14:textId="4CD14F51" w:rsidR="00B91B99" w:rsidRPr="00550E31" w:rsidRDefault="00B91B99" w:rsidP="00B9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E3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550E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KMF</w:t>
            </w:r>
          </w:p>
        </w:tc>
        <w:tc>
          <w:tcPr>
            <w:tcW w:w="900" w:type="dxa"/>
          </w:tcPr>
          <w:p w14:paraId="0095DA8A" w14:textId="67B66DB4" w:rsidR="00B91B99" w:rsidRPr="00835A05" w:rsidRDefault="001F64FC" w:rsidP="00B91B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FEDA1B3" w14:textId="77777777" w:rsidR="00B91B99" w:rsidRPr="00550E31" w:rsidRDefault="00B91B99" w:rsidP="00B91B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610109" w14:textId="54449833" w:rsidR="00B91B99" w:rsidRPr="00550E31" w:rsidRDefault="00881FD7" w:rsidP="00B91B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71,692</w:t>
            </w:r>
          </w:p>
        </w:tc>
      </w:tr>
      <w:tr w:rsidR="00B91B99" w:rsidRPr="00550E31" w14:paraId="147B9B99" w14:textId="77777777" w:rsidTr="00E3260D">
        <w:tc>
          <w:tcPr>
            <w:tcW w:w="6120" w:type="dxa"/>
            <w:vAlign w:val="bottom"/>
          </w:tcPr>
          <w:p w14:paraId="461034F3" w14:textId="77777777" w:rsidR="00B91B99" w:rsidRPr="00550E31" w:rsidRDefault="00B91B99" w:rsidP="00B9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CC1F1F" w14:textId="77777777" w:rsidR="00B91B99" w:rsidRPr="00550E31" w:rsidRDefault="00B91B99" w:rsidP="00B91B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2E818" w14:textId="77777777" w:rsidR="00B91B99" w:rsidRPr="00550E31" w:rsidRDefault="00B91B99" w:rsidP="00B91B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91E8FB3" w14:textId="77777777" w:rsidR="00B91B99" w:rsidRPr="00550E31" w:rsidRDefault="00B91B99" w:rsidP="00B91B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22AB0E40" w14:textId="0BEC6AAC" w:rsidR="00B91B99" w:rsidRDefault="00B91B99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07C511B1" w14:textId="0D26D4BE" w:rsidR="00B91B99" w:rsidRDefault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highlight w:val="yellow"/>
        </w:rPr>
      </w:pPr>
      <w:r>
        <w:rPr>
          <w:rFonts w:ascii="Angsana New" w:hAnsi="Angsana New"/>
          <w:b/>
          <w:bCs/>
          <w:sz w:val="24"/>
          <w:szCs w:val="24"/>
          <w:highlight w:val="yellow"/>
        </w:rPr>
        <w:br w:type="page"/>
      </w:r>
    </w:p>
    <w:p w14:paraId="244BD7CD" w14:textId="637E666D" w:rsidR="008E3B76" w:rsidRPr="00106313" w:rsidRDefault="00B7441E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CA2A2D3" w14:textId="2AFC12AC" w:rsidR="008E3B76" w:rsidRPr="00106313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1"/>
        <w:gridCol w:w="272"/>
        <w:gridCol w:w="1977"/>
      </w:tblGrid>
      <w:tr w:rsidR="00835A05" w:rsidRPr="0076015C" w14:paraId="18B368A4" w14:textId="77777777" w:rsidTr="00E3260D">
        <w:trPr>
          <w:trHeight w:val="461"/>
          <w:tblHeader/>
        </w:trPr>
        <w:tc>
          <w:tcPr>
            <w:tcW w:w="2647" w:type="pct"/>
          </w:tcPr>
          <w:p w14:paraId="5C4B4644" w14:textId="5DB6F386" w:rsidR="00835A05" w:rsidRPr="008A7132" w:rsidRDefault="00835A05" w:rsidP="00E326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954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28" w:type="pct"/>
            <w:hideMark/>
          </w:tcPr>
          <w:p w14:paraId="4ED37672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173C1CB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pct"/>
          </w:tcPr>
          <w:p w14:paraId="70DE3C12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A05" w:rsidRPr="0076015C" w14:paraId="1E5CB97F" w14:textId="77777777" w:rsidTr="00E3260D">
        <w:trPr>
          <w:tblHeader/>
        </w:trPr>
        <w:tc>
          <w:tcPr>
            <w:tcW w:w="2647" w:type="pct"/>
          </w:tcPr>
          <w:p w14:paraId="35C216D9" w14:textId="102FF601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pct"/>
            <w:gridSpan w:val="3"/>
            <w:hideMark/>
          </w:tcPr>
          <w:p w14:paraId="71F3504E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A05" w:rsidRPr="0076015C" w14:paraId="6F7FE9ED" w14:textId="77777777" w:rsidTr="00E3260D">
        <w:trPr>
          <w:tblHeader/>
        </w:trPr>
        <w:tc>
          <w:tcPr>
            <w:tcW w:w="2647" w:type="pct"/>
            <w:hideMark/>
          </w:tcPr>
          <w:p w14:paraId="66450C09" w14:textId="379E87D0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8" w:type="pct"/>
          </w:tcPr>
          <w:p w14:paraId="01EB9961" w14:textId="7F7B8C81" w:rsidR="00835A05" w:rsidRPr="008A7132" w:rsidRDefault="00873DAA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</w:t>
            </w:r>
            <w:r w:rsidR="00881FD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8" w:type="pct"/>
          </w:tcPr>
          <w:p w14:paraId="4667C520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160240E2" w14:textId="15D99C30" w:rsidR="00835A05" w:rsidRPr="008A7132" w:rsidRDefault="00D579E8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835A05" w:rsidRPr="0076015C" w14:paraId="6856AB8E" w14:textId="77777777" w:rsidTr="00E3260D">
        <w:trPr>
          <w:tblHeader/>
        </w:trPr>
        <w:tc>
          <w:tcPr>
            <w:tcW w:w="2647" w:type="pct"/>
          </w:tcPr>
          <w:p w14:paraId="193E2269" w14:textId="5D97728A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8" w:type="pct"/>
          </w:tcPr>
          <w:p w14:paraId="7FBACC9D" w14:textId="66C5E4A2" w:rsidR="00835A05" w:rsidRPr="008A7132" w:rsidRDefault="00D579E8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(619)</w:t>
            </w:r>
          </w:p>
        </w:tc>
        <w:tc>
          <w:tcPr>
            <w:tcW w:w="148" w:type="pct"/>
          </w:tcPr>
          <w:p w14:paraId="3C48A543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49F8C97D" w14:textId="50E11848" w:rsidR="00835A05" w:rsidRPr="008A7132" w:rsidRDefault="00D579E8" w:rsidP="00D57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78E0EE9" w14:textId="2C91B12D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DECC54" w14:textId="42C5BBDC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71515F8B" w14:textId="1AB943FF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1"/>
        <w:gridCol w:w="272"/>
        <w:gridCol w:w="1977"/>
      </w:tblGrid>
      <w:tr w:rsidR="00835A05" w:rsidRPr="008A7132" w14:paraId="0AE76F34" w14:textId="77777777" w:rsidTr="00E3260D">
        <w:trPr>
          <w:trHeight w:val="461"/>
          <w:tblHeader/>
        </w:trPr>
        <w:tc>
          <w:tcPr>
            <w:tcW w:w="2647" w:type="pct"/>
          </w:tcPr>
          <w:p w14:paraId="59CB5E11" w14:textId="711EFE82" w:rsidR="00835A05" w:rsidRPr="008A7132" w:rsidRDefault="00835A05" w:rsidP="00E326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154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28" w:type="pct"/>
            <w:hideMark/>
          </w:tcPr>
          <w:p w14:paraId="69E494B4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129B821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pct"/>
          </w:tcPr>
          <w:p w14:paraId="38896B55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A05" w:rsidRPr="008A7132" w14:paraId="50784FE6" w14:textId="77777777" w:rsidTr="00E3260D">
        <w:trPr>
          <w:tblHeader/>
        </w:trPr>
        <w:tc>
          <w:tcPr>
            <w:tcW w:w="2647" w:type="pct"/>
          </w:tcPr>
          <w:p w14:paraId="6BA1DC3B" w14:textId="4ECF7DE5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pct"/>
            <w:gridSpan w:val="3"/>
            <w:hideMark/>
          </w:tcPr>
          <w:p w14:paraId="3B8AA212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A05" w:rsidRPr="008A7132" w14:paraId="271990E0" w14:textId="77777777" w:rsidTr="00E3260D">
        <w:trPr>
          <w:tblHeader/>
        </w:trPr>
        <w:tc>
          <w:tcPr>
            <w:tcW w:w="2647" w:type="pct"/>
          </w:tcPr>
          <w:p w14:paraId="329E0FB6" w14:textId="709D7679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28" w:type="pct"/>
          </w:tcPr>
          <w:p w14:paraId="74CD74D5" w14:textId="7F019BB1" w:rsidR="00835A05" w:rsidRPr="008A7132" w:rsidRDefault="00873DAA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17,905</w:t>
            </w:r>
          </w:p>
        </w:tc>
        <w:tc>
          <w:tcPr>
            <w:tcW w:w="148" w:type="pct"/>
          </w:tcPr>
          <w:p w14:paraId="090806AB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13F48832" w14:textId="526AABBE" w:rsidR="00835A05" w:rsidRPr="008A7132" w:rsidRDefault="00873DAA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5A05" w:rsidRPr="008A7132" w14:paraId="579F0DC7" w14:textId="77777777" w:rsidTr="00E3260D">
        <w:trPr>
          <w:tblHeader/>
        </w:trPr>
        <w:tc>
          <w:tcPr>
            <w:tcW w:w="2647" w:type="pct"/>
          </w:tcPr>
          <w:p w14:paraId="1AD7A962" w14:textId="0328EE0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28" w:type="pct"/>
          </w:tcPr>
          <w:p w14:paraId="5E89DD6E" w14:textId="73E921D3" w:rsidR="00835A05" w:rsidRPr="008A7132" w:rsidRDefault="00873DAA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(9,575)</w:t>
            </w:r>
          </w:p>
        </w:tc>
        <w:tc>
          <w:tcPr>
            <w:tcW w:w="148" w:type="pct"/>
          </w:tcPr>
          <w:p w14:paraId="6A00B414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38094B6B" w14:textId="614B7ED3" w:rsidR="00835A05" w:rsidRPr="008A7132" w:rsidRDefault="00873DAA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BF89EF" w14:textId="77777777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81B6DCB" w14:textId="5C9B8D7F" w:rsidR="00835A05" w:rsidRDefault="00835A05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6902BAF" w14:textId="73E8BDA6" w:rsidR="001F64FC" w:rsidRDefault="001F64FC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453D7" w14:textId="713674CC" w:rsidR="001F64FC" w:rsidRDefault="001F64FC" w:rsidP="001F64F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0631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กลุ่มบริษัทได้รับการลดค่าเช่าที่เกี่ยวข้องกับ </w:t>
      </w:r>
      <w:r w:rsidRPr="00106313">
        <w:rPr>
          <w:rFonts w:asciiTheme="majorBidi" w:hAnsiTheme="majorBidi" w:cstheme="majorBidi"/>
          <w:sz w:val="30"/>
          <w:szCs w:val="30"/>
        </w:rPr>
        <w:t>COVID-19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ทำให้ค่าเช่าสำหรับงวดสามเดือนสิ้นสุดวันที่ </w:t>
      </w:r>
      <w:r w:rsidRPr="00106313">
        <w:rPr>
          <w:rFonts w:asciiTheme="majorBidi" w:hAnsiTheme="majorBidi" w:cstheme="majorBidi"/>
          <w:sz w:val="30"/>
          <w:szCs w:val="30"/>
          <w:cs/>
        </w:rPr>
        <w:br/>
      </w:r>
      <w:r w:rsidRPr="00106313">
        <w:rPr>
          <w:rFonts w:asciiTheme="majorBidi" w:hAnsiTheme="majorBidi" w:cstheme="majorBidi"/>
          <w:sz w:val="30"/>
          <w:szCs w:val="30"/>
        </w:rPr>
        <w:t>31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106313">
        <w:rPr>
          <w:rFonts w:asciiTheme="majorBidi" w:hAnsiTheme="majorBidi" w:cstheme="majorBidi"/>
          <w:sz w:val="30"/>
          <w:szCs w:val="30"/>
        </w:rPr>
        <w:t xml:space="preserve">2565 </w:t>
      </w:r>
      <w:r w:rsidRPr="00106313">
        <w:rPr>
          <w:rFonts w:asciiTheme="majorBidi" w:hAnsiTheme="majorBidi" w:cstheme="majorBidi"/>
          <w:sz w:val="30"/>
          <w:szCs w:val="30"/>
          <w:cs/>
        </w:rPr>
        <w:t>ลดลงเป็นจำนวน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8.</w:t>
      </w:r>
      <w:r w:rsidR="00D84151">
        <w:rPr>
          <w:rFonts w:asciiTheme="majorBidi" w:hAnsiTheme="majorBidi" w:cstheme="majorBidi"/>
          <w:sz w:val="30"/>
          <w:szCs w:val="30"/>
        </w:rPr>
        <w:t>1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841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4151" w:rsidRPr="00D84151">
        <w:rPr>
          <w:rFonts w:asciiTheme="majorBidi" w:hAnsiTheme="majorBidi" w:cstheme="majorBidi"/>
          <w:i/>
          <w:iCs/>
          <w:sz w:val="30"/>
          <w:szCs w:val="30"/>
        </w:rPr>
        <w:t xml:space="preserve">(2564 : 19.3 </w:t>
      </w:r>
      <w:r w:rsidR="00D84151" w:rsidRPr="00D8415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D84151" w:rsidRPr="00D8415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ในงบการเงินรวม</w:t>
      </w:r>
    </w:p>
    <w:p w14:paraId="12C07121" w14:textId="396B1362" w:rsidR="00AA588E" w:rsidRDefault="00AA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DE4F5A3" w14:textId="677A0DF5" w:rsidR="00C52D04" w:rsidRDefault="00C52D04" w:rsidP="00C52D0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507666F4" w14:textId="695872DC" w:rsidR="00C52D04" w:rsidRDefault="00C52D04" w:rsidP="00C5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A657A2" w14:textId="5FB7B8A1" w:rsidR="00780FE7" w:rsidRDefault="00780FE7" w:rsidP="00C5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780FE7">
        <w:rPr>
          <w:rFonts w:asciiTheme="majorBidi" w:hAnsiTheme="majorBidi"/>
          <w:sz w:val="30"/>
          <w:szCs w:val="30"/>
          <w:cs/>
        </w:rPr>
        <w:t xml:space="preserve">หนี้สินที่มีภาระดอกเบี้ยเป็นเงินกู้ยืมจากสถาบันการเงินในประเทศหลายแห่งของบริษัทย่อยที่กลุ่มบริษัทเข้าไปลงทุนตามหมายเหตุข้อ </w:t>
      </w:r>
      <w:r>
        <w:rPr>
          <w:rFonts w:asciiTheme="majorBidi" w:hAnsiTheme="majorBidi"/>
          <w:sz w:val="30"/>
          <w:szCs w:val="30"/>
        </w:rPr>
        <w:t>2</w:t>
      </w:r>
      <w:r w:rsidRPr="00780FE7">
        <w:rPr>
          <w:rFonts w:asciiTheme="majorBidi" w:hAnsiTheme="majorBidi"/>
          <w:sz w:val="30"/>
          <w:szCs w:val="30"/>
          <w:cs/>
        </w:rPr>
        <w:t xml:space="preserve"> เป็นจำนวน</w:t>
      </w:r>
      <w:r w:rsidR="00FE772E">
        <w:rPr>
          <w:rFonts w:asciiTheme="majorBidi" w:hAnsiTheme="majorBidi" w:hint="cs"/>
          <w:sz w:val="30"/>
          <w:szCs w:val="30"/>
          <w:cs/>
        </w:rPr>
        <w:t>เงิน</w:t>
      </w:r>
      <w:r w:rsidRPr="00780FE7">
        <w:rPr>
          <w:rFonts w:asciiTheme="majorBidi" w:hAnsiTheme="majorBidi"/>
          <w:sz w:val="30"/>
          <w:szCs w:val="30"/>
          <w:cs/>
        </w:rPr>
        <w:t xml:space="preserve">รวม </w:t>
      </w:r>
      <w:r>
        <w:rPr>
          <w:rFonts w:asciiTheme="majorBidi" w:hAnsiTheme="majorBidi"/>
          <w:sz w:val="30"/>
          <w:szCs w:val="30"/>
        </w:rPr>
        <w:t>86.2</w:t>
      </w:r>
      <w:r w:rsidRPr="00780FE7">
        <w:rPr>
          <w:rFonts w:asciiTheme="majorBidi" w:hAnsiTheme="majorBidi"/>
          <w:sz w:val="30"/>
          <w:szCs w:val="30"/>
          <w:cs/>
        </w:rPr>
        <w:t xml:space="preserve"> ล้านบาท โดยมีอัตราดอกเบี้ยดังนี้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CA1F8D9" w14:textId="77777777" w:rsidR="00C52D04" w:rsidRPr="00106313" w:rsidRDefault="00C52D04" w:rsidP="001F64F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70"/>
        <w:gridCol w:w="2250"/>
      </w:tblGrid>
      <w:tr w:rsidR="00AA588E" w:rsidRPr="00B20F02" w14:paraId="7FE5D6BC" w14:textId="77777777" w:rsidTr="00A907E6">
        <w:trPr>
          <w:trHeight w:hRule="exact" w:val="360"/>
        </w:trPr>
        <w:tc>
          <w:tcPr>
            <w:tcW w:w="6840" w:type="dxa"/>
          </w:tcPr>
          <w:p w14:paraId="284C1F6F" w14:textId="77777777" w:rsidR="00AA588E" w:rsidRPr="00C86356" w:rsidRDefault="00AA588E" w:rsidP="00954BF8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943892F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2D123CFA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(ร้อยละต่อปี)</w:t>
            </w:r>
          </w:p>
        </w:tc>
      </w:tr>
      <w:tr w:rsidR="00AA588E" w:rsidRPr="00B20F02" w14:paraId="23E8A81B" w14:textId="77777777" w:rsidTr="00A907E6">
        <w:trPr>
          <w:trHeight w:hRule="exact" w:val="360"/>
        </w:trPr>
        <w:tc>
          <w:tcPr>
            <w:tcW w:w="6840" w:type="dxa"/>
          </w:tcPr>
          <w:p w14:paraId="2F6BE747" w14:textId="77777777" w:rsidR="00AA588E" w:rsidRPr="000926CB" w:rsidRDefault="00AA588E" w:rsidP="00954BF8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cs/>
              </w:rPr>
            </w:pPr>
            <w:r w:rsidRPr="000926CB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14:paraId="2D5C6214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4C2B5761" w14:textId="497A623A" w:rsidR="00AA588E" w:rsidRPr="007C54CE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MRR-0.25</w:t>
            </w:r>
            <w:r w:rsidR="00A907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07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A907E6">
              <w:rPr>
                <w:rFonts w:asciiTheme="majorBidi" w:hAnsiTheme="majorBidi" w:cstheme="majorBidi"/>
                <w:sz w:val="30"/>
                <w:szCs w:val="30"/>
              </w:rPr>
              <w:t>MOR</w:t>
            </w:r>
          </w:p>
        </w:tc>
      </w:tr>
      <w:tr w:rsidR="00AA588E" w:rsidRPr="00B20F02" w14:paraId="55897DA3" w14:textId="77777777" w:rsidTr="00A907E6">
        <w:trPr>
          <w:cantSplit/>
        </w:trPr>
        <w:tc>
          <w:tcPr>
            <w:tcW w:w="6840" w:type="dxa"/>
          </w:tcPr>
          <w:p w14:paraId="2F85DE37" w14:textId="30F4B9C5" w:rsidR="00AA588E" w:rsidRPr="000926CB" w:rsidRDefault="00AA588E" w:rsidP="00954BF8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cs/>
              </w:rPr>
            </w:pPr>
            <w:r w:rsidRPr="00C86356">
              <w:rPr>
                <w:rFonts w:asciiTheme="majorBidi" w:hAnsiTheme="majorBidi" w:cstheme="majorBidi" w:hint="cs"/>
                <w:cs/>
              </w:rPr>
              <w:t>สินเชื่อ</w:t>
            </w:r>
            <w:r w:rsidRPr="00E50660">
              <w:rPr>
                <w:rFonts w:asciiTheme="majorBidi" w:hAnsiTheme="majorBidi" w:cstheme="majorBidi"/>
                <w:cs/>
              </w:rPr>
              <w:t>เลตเตอร์ออฟเครดิต</w:t>
            </w:r>
            <w:r>
              <w:rPr>
                <w:rFonts w:asciiTheme="majorBidi" w:hAnsiTheme="majorBidi" w:cstheme="majorBidi" w:hint="cs"/>
                <w:cs/>
              </w:rPr>
              <w:t>และ</w:t>
            </w:r>
            <w:r w:rsidRPr="000926CB">
              <w:rPr>
                <w:rFonts w:asciiTheme="majorBidi" w:hAnsiTheme="majorBidi" w:cstheme="majorBidi"/>
                <w:cs/>
              </w:rPr>
              <w:t>ทรัสต์รีซีท</w:t>
            </w:r>
          </w:p>
        </w:tc>
        <w:tc>
          <w:tcPr>
            <w:tcW w:w="270" w:type="dxa"/>
          </w:tcPr>
          <w:p w14:paraId="56A07CBB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65DE0612" w14:textId="6A3CB898" w:rsidR="00AA588E" w:rsidRPr="008844DC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MRR+2.5</w:t>
            </w:r>
          </w:p>
        </w:tc>
      </w:tr>
      <w:tr w:rsidR="00AA588E" w:rsidRPr="00B20F02" w14:paraId="089D0CFB" w14:textId="77777777" w:rsidTr="00A907E6">
        <w:trPr>
          <w:cantSplit/>
        </w:trPr>
        <w:tc>
          <w:tcPr>
            <w:tcW w:w="6840" w:type="dxa"/>
          </w:tcPr>
          <w:p w14:paraId="401B9EE7" w14:textId="319EA21A" w:rsidR="00AA588E" w:rsidRPr="000926CB" w:rsidRDefault="00AA588E" w:rsidP="00954BF8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EABE41F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235B8228" w14:textId="7F98B21B" w:rsidR="00AA588E" w:rsidRPr="00707A18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63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</w:p>
        </w:tc>
      </w:tr>
    </w:tbl>
    <w:p w14:paraId="42C08AC8" w14:textId="77777777" w:rsidR="001F64FC" w:rsidRPr="00AA1EA7" w:rsidRDefault="001F64FC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E20F4B" w14:textId="0E69A4D7" w:rsidR="005534D1" w:rsidRPr="00106313" w:rsidRDefault="00316966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5E6FE0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AD9F7" w14:textId="04FB1731" w:rsidR="000A0823" w:rsidRPr="0010631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10631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8B5C" w14:textId="398223BA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063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จ</w:t>
      </w:r>
      <w:r w:rsidR="003A785C" w:rsidRPr="00106313">
        <w:rPr>
          <w:rFonts w:asciiTheme="majorBidi" w:hAnsiTheme="majorBidi" w:cstheme="majorBidi"/>
          <w:sz w:val="30"/>
          <w:szCs w:val="30"/>
          <w:cs/>
        </w:rPr>
        <w:t>ึ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งมีส่วนงานที่รายงาน</w:t>
      </w:r>
      <w:r w:rsidRPr="00106313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7E8526F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5354DDD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28EDB8F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5A4B2830" w:rsidR="00AA588E" w:rsidRDefault="00AA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C6A857" w14:textId="460171FD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343508E4" w14:textId="77777777" w:rsidR="00742078" w:rsidRPr="00106313" w:rsidRDefault="00742078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F741AB" w:rsidRPr="00106313" w14:paraId="0A472F8F" w14:textId="77777777" w:rsidTr="001B4217">
        <w:tc>
          <w:tcPr>
            <w:tcW w:w="2199" w:type="pct"/>
          </w:tcPr>
          <w:p w14:paraId="71A2F342" w14:textId="77777777" w:rsidR="00F741AB" w:rsidRPr="00106313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135B226A" w14:textId="77777777" w:rsidR="00F741AB" w:rsidRPr="00106313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A4404AA" w14:textId="77777777" w:rsidR="00F741AB" w:rsidRPr="00106313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0E73C487" w14:textId="77777777" w:rsidR="00F741AB" w:rsidRPr="00106313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1AB" w:rsidRPr="00106313" w14:paraId="4B352257" w14:textId="77777777" w:rsidTr="001B4217">
        <w:tc>
          <w:tcPr>
            <w:tcW w:w="2199" w:type="pct"/>
          </w:tcPr>
          <w:p w14:paraId="67F8437C" w14:textId="77777777" w:rsidR="00F741AB" w:rsidRPr="00106313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สำหรับงวดสามเดือนสิ้นสุดวันที่ </w:t>
            </w:r>
            <w:r w:rsidR="008C6F49" w:rsidRPr="0010631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1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91" w:type="pct"/>
            <w:shd w:val="clear" w:color="auto" w:fill="auto"/>
          </w:tcPr>
          <w:p w14:paraId="3A41D147" w14:textId="6271FD0B" w:rsidR="00F741AB" w:rsidRPr="00106313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F3E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14:paraId="0A06537C" w14:textId="77777777" w:rsidR="00F741AB" w:rsidRPr="00106313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FBD627D" w14:textId="500063F8" w:rsidR="00F741AB" w:rsidRPr="00106313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F3E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0F780FDC" w14:textId="77777777" w:rsidR="00F741AB" w:rsidRPr="00106313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C05121D" w14:textId="36A4E196" w:rsidR="00F741AB" w:rsidRPr="00106313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F3E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399495F0" w14:textId="77777777" w:rsidR="00F741AB" w:rsidRPr="00106313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48E2E5" w14:textId="3668D682" w:rsidR="00F741AB" w:rsidRPr="00106313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F3E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741AB" w:rsidRPr="00106313" w14:paraId="3AB8C6E0" w14:textId="77777777" w:rsidTr="001B4217">
        <w:tc>
          <w:tcPr>
            <w:tcW w:w="2199" w:type="pct"/>
          </w:tcPr>
          <w:p w14:paraId="50733175" w14:textId="77777777" w:rsidR="00F741AB" w:rsidRPr="00106313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E3D24C7" w14:textId="77777777" w:rsidR="00F741AB" w:rsidRPr="00106313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1AB" w:rsidRPr="00106313" w14:paraId="2D03FDBC" w14:textId="77777777" w:rsidTr="001B4217">
        <w:tc>
          <w:tcPr>
            <w:tcW w:w="2199" w:type="pct"/>
          </w:tcPr>
          <w:p w14:paraId="5DB25E75" w14:textId="77777777" w:rsidR="00F741AB" w:rsidRPr="00106313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1EDE9B9A" w14:textId="77777777" w:rsidR="00F741AB" w:rsidRPr="00106313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D042867" w14:textId="77777777" w:rsidR="00F741AB" w:rsidRPr="00106313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38EDFDF" w14:textId="77777777" w:rsidR="00F741AB" w:rsidRPr="00106313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2F296F" w14:textId="77777777" w:rsidR="00F741AB" w:rsidRPr="00106313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B553C5F" w14:textId="77777777" w:rsidR="00F741AB" w:rsidRPr="00106313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FF9F96F" w14:textId="77777777" w:rsidR="00F741AB" w:rsidRPr="00106313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E2C09D" w14:textId="77777777" w:rsidR="00F741AB" w:rsidRPr="00106313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3E11" w:rsidRPr="00106313" w14:paraId="6D27DD06" w14:textId="77777777" w:rsidTr="001B4217">
        <w:tc>
          <w:tcPr>
            <w:tcW w:w="2199" w:type="pct"/>
          </w:tcPr>
          <w:p w14:paraId="0D29DFB4" w14:textId="77777777" w:rsidR="006F3E11" w:rsidRPr="00106313" w:rsidRDefault="006F3E11" w:rsidP="006F3E1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1A77BE08" w14:textId="7B2AAA4B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670,374</w:t>
            </w:r>
          </w:p>
        </w:tc>
        <w:tc>
          <w:tcPr>
            <w:tcW w:w="129" w:type="pct"/>
            <w:shd w:val="clear" w:color="auto" w:fill="auto"/>
          </w:tcPr>
          <w:p w14:paraId="7EC1F0E0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142B583" w14:textId="70C0F3BA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581,880</w:t>
            </w:r>
          </w:p>
        </w:tc>
        <w:tc>
          <w:tcPr>
            <w:tcW w:w="147" w:type="pct"/>
            <w:shd w:val="clear" w:color="auto" w:fill="auto"/>
          </w:tcPr>
          <w:p w14:paraId="273A5169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51F580" w14:textId="25E78985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43E67E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EE7C6B" w14:textId="29E6B88B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3E11" w:rsidRPr="00106313" w14:paraId="76713715" w14:textId="77777777" w:rsidTr="002A3CED">
        <w:tc>
          <w:tcPr>
            <w:tcW w:w="2199" w:type="pct"/>
          </w:tcPr>
          <w:p w14:paraId="2D572C50" w14:textId="77777777" w:rsidR="006F3E11" w:rsidRPr="00106313" w:rsidRDefault="006F3E11" w:rsidP="006F3E1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044BB9BB" w14:textId="3F98F1FF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16,018</w:t>
            </w:r>
          </w:p>
        </w:tc>
        <w:tc>
          <w:tcPr>
            <w:tcW w:w="129" w:type="pct"/>
            <w:shd w:val="clear" w:color="auto" w:fill="auto"/>
          </w:tcPr>
          <w:p w14:paraId="6820E50B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FFB3FB" w14:textId="5125F5B5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14,765</w:t>
            </w:r>
          </w:p>
        </w:tc>
        <w:tc>
          <w:tcPr>
            <w:tcW w:w="147" w:type="pct"/>
            <w:shd w:val="clear" w:color="auto" w:fill="auto"/>
          </w:tcPr>
          <w:p w14:paraId="7CA88DFB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5BC24E" w14:textId="3E93727B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3A0860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5FFCC7" w14:textId="7756E35F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3E11" w:rsidRPr="00106313" w14:paraId="6B76D21A" w14:textId="77777777" w:rsidTr="001B4217">
        <w:tc>
          <w:tcPr>
            <w:tcW w:w="2199" w:type="pct"/>
          </w:tcPr>
          <w:p w14:paraId="705B1238" w14:textId="78AA5209" w:rsidR="006F3E11" w:rsidRPr="00106313" w:rsidRDefault="006F3E11" w:rsidP="006F3E1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รายได้ค่าบริหารจัดการและอื่น</w:t>
            </w:r>
            <w:r w:rsidRPr="0010631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106313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70D6D644" w14:textId="69889349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CE6EC81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20C102B" w14:textId="72E261A2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3D50C79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4C6967" w14:textId="37DBFA09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75,640</w:t>
            </w:r>
          </w:p>
        </w:tc>
        <w:tc>
          <w:tcPr>
            <w:tcW w:w="130" w:type="pct"/>
          </w:tcPr>
          <w:p w14:paraId="31748064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6E4C6D" w14:textId="2A7B32F4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67,645</w:t>
            </w:r>
          </w:p>
        </w:tc>
      </w:tr>
      <w:tr w:rsidR="006F3E11" w:rsidRPr="00106313" w14:paraId="227D375D" w14:textId="77777777" w:rsidTr="001B4217">
        <w:tc>
          <w:tcPr>
            <w:tcW w:w="2199" w:type="pct"/>
          </w:tcPr>
          <w:p w14:paraId="48672DD9" w14:textId="77777777" w:rsidR="006F3E11" w:rsidRPr="00106313" w:rsidRDefault="006F3E11" w:rsidP="006F3E1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956C828" w14:textId="1169E0F3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686,392</w:t>
            </w:r>
          </w:p>
        </w:tc>
        <w:tc>
          <w:tcPr>
            <w:tcW w:w="129" w:type="pct"/>
          </w:tcPr>
          <w:p w14:paraId="514976B4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5BBEDF" w14:textId="32E3D141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596,645</w:t>
            </w:r>
          </w:p>
        </w:tc>
        <w:tc>
          <w:tcPr>
            <w:tcW w:w="147" w:type="pct"/>
          </w:tcPr>
          <w:p w14:paraId="7CB61E91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BF8B4C" w14:textId="42E3A4F7" w:rsidR="006F3E11" w:rsidRPr="007A1E78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75,640</w:t>
            </w:r>
          </w:p>
        </w:tc>
        <w:tc>
          <w:tcPr>
            <w:tcW w:w="130" w:type="pct"/>
          </w:tcPr>
          <w:p w14:paraId="5C4FCEBB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CBAB9F7" w14:textId="6E0B8902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67,645</w:t>
            </w:r>
          </w:p>
        </w:tc>
      </w:tr>
      <w:tr w:rsidR="006F3E11" w:rsidRPr="00106313" w14:paraId="43AE51E5" w14:textId="77777777" w:rsidTr="001B4217">
        <w:tc>
          <w:tcPr>
            <w:tcW w:w="2199" w:type="pct"/>
          </w:tcPr>
          <w:p w14:paraId="38C19D5D" w14:textId="77777777" w:rsidR="006F3E11" w:rsidRPr="00106313" w:rsidRDefault="006F3E11" w:rsidP="006F3E1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76BEC390" w14:textId="77777777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614FCB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3EE88D" w14:textId="77777777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F6C3FD7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6D9F40C" w14:textId="77777777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743B23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0D9232" w14:textId="77777777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3E11" w:rsidRPr="00106313" w14:paraId="16A70CF4" w14:textId="77777777" w:rsidTr="001B4217">
        <w:tc>
          <w:tcPr>
            <w:tcW w:w="2199" w:type="pct"/>
          </w:tcPr>
          <w:p w14:paraId="11888DD8" w14:textId="77777777" w:rsidR="006F3E11" w:rsidRPr="00106313" w:rsidRDefault="006F3E11" w:rsidP="006F3E1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3EB64E2B" w14:textId="77777777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2E19206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ABD82E" w14:textId="77777777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5913B0C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F930922" w14:textId="77777777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D24C05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BB4085" w14:textId="77777777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3E11" w:rsidRPr="00106313" w14:paraId="41302EA2" w14:textId="77777777" w:rsidTr="001B4217">
        <w:tc>
          <w:tcPr>
            <w:tcW w:w="2199" w:type="pct"/>
          </w:tcPr>
          <w:p w14:paraId="21A8AFEE" w14:textId="77777777" w:rsidR="006F3E11" w:rsidRPr="00106313" w:rsidRDefault="006F3E11" w:rsidP="006F3E1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5F71F548" w14:textId="2E955DE2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684,124</w:t>
            </w:r>
          </w:p>
        </w:tc>
        <w:tc>
          <w:tcPr>
            <w:tcW w:w="129" w:type="pct"/>
            <w:shd w:val="clear" w:color="auto" w:fill="auto"/>
          </w:tcPr>
          <w:p w14:paraId="31DBB15C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42FE6F8" w14:textId="5E2ED2BF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594,884</w:t>
            </w:r>
          </w:p>
        </w:tc>
        <w:tc>
          <w:tcPr>
            <w:tcW w:w="147" w:type="pct"/>
            <w:shd w:val="clear" w:color="auto" w:fill="auto"/>
          </w:tcPr>
          <w:p w14:paraId="4CBC9C0C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ABB5E09" w14:textId="3D435668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136BC5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1A18A4" w14:textId="5BBCDF80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3E11" w:rsidRPr="00106313" w14:paraId="5CE6779E" w14:textId="77777777" w:rsidTr="001B4217">
        <w:tc>
          <w:tcPr>
            <w:tcW w:w="2199" w:type="pct"/>
          </w:tcPr>
          <w:p w14:paraId="7079E719" w14:textId="77777777" w:rsidR="006F3E11" w:rsidRPr="00106313" w:rsidRDefault="006F3E11" w:rsidP="006F3E1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0FA399A7" w14:textId="302CBB10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129" w:type="pct"/>
            <w:shd w:val="clear" w:color="auto" w:fill="auto"/>
          </w:tcPr>
          <w:p w14:paraId="124A60FB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A773155" w14:textId="56A96E8C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1,761</w:t>
            </w:r>
          </w:p>
        </w:tc>
        <w:tc>
          <w:tcPr>
            <w:tcW w:w="147" w:type="pct"/>
            <w:shd w:val="clear" w:color="auto" w:fill="auto"/>
          </w:tcPr>
          <w:p w14:paraId="59AC73E7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E73F95" w14:textId="4383C65A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75,640</w:t>
            </w:r>
          </w:p>
        </w:tc>
        <w:tc>
          <w:tcPr>
            <w:tcW w:w="130" w:type="pct"/>
          </w:tcPr>
          <w:p w14:paraId="0D7F08BB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7E99FD" w14:textId="6E6D504E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67,645</w:t>
            </w:r>
          </w:p>
        </w:tc>
      </w:tr>
      <w:tr w:rsidR="006F3E11" w:rsidRPr="00106313" w14:paraId="2546BE5F" w14:textId="77777777" w:rsidTr="001B4217">
        <w:tc>
          <w:tcPr>
            <w:tcW w:w="2199" w:type="pct"/>
          </w:tcPr>
          <w:p w14:paraId="1087DA25" w14:textId="77777777" w:rsidR="006F3E11" w:rsidRPr="00106313" w:rsidRDefault="006F3E11" w:rsidP="006F3E1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6C86694" w14:textId="2DFC25D0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686,392</w:t>
            </w:r>
          </w:p>
        </w:tc>
        <w:tc>
          <w:tcPr>
            <w:tcW w:w="129" w:type="pct"/>
          </w:tcPr>
          <w:p w14:paraId="11140AE5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F29F79" w14:textId="2FC7FF75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596,645</w:t>
            </w:r>
          </w:p>
        </w:tc>
        <w:tc>
          <w:tcPr>
            <w:tcW w:w="147" w:type="pct"/>
          </w:tcPr>
          <w:p w14:paraId="1EDCCC36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792F2A2" w14:textId="05F811C1" w:rsidR="006F3E11" w:rsidRPr="00106313" w:rsidRDefault="007A1E78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75,640</w:t>
            </w:r>
          </w:p>
        </w:tc>
        <w:tc>
          <w:tcPr>
            <w:tcW w:w="130" w:type="pct"/>
          </w:tcPr>
          <w:p w14:paraId="7B730179" w14:textId="77777777" w:rsidR="006F3E11" w:rsidRPr="00106313" w:rsidRDefault="006F3E11" w:rsidP="006F3E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60C69E2" w14:textId="347F26EB" w:rsidR="006F3E11" w:rsidRPr="00106313" w:rsidRDefault="006F3E11" w:rsidP="006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67,645</w:t>
            </w:r>
          </w:p>
        </w:tc>
      </w:tr>
    </w:tbl>
    <w:p w14:paraId="26020FFD" w14:textId="77777777" w:rsidR="00555B6A" w:rsidRPr="00106313" w:rsidRDefault="00555B6A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14AF1E" w14:textId="77777777" w:rsidR="00D26529" w:rsidRPr="00106313" w:rsidRDefault="004775ED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106313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710C8" w14:textId="77777777" w:rsidR="00E43404" w:rsidRPr="009154DB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154D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106313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CF0D805" w14:textId="77777777" w:rsidR="00E43404" w:rsidRPr="00106313" w:rsidRDefault="00E43404" w:rsidP="00E4340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06313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E9C1434" w14:textId="23F66331" w:rsidR="00AA588E" w:rsidRDefault="00AA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F52538" w14:textId="77777777" w:rsidR="00813404" w:rsidRPr="00106313" w:rsidRDefault="00813404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1A191D1" w14:textId="77777777" w:rsidR="004775ED" w:rsidRPr="00106313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89"/>
        <w:gridCol w:w="272"/>
        <w:gridCol w:w="1799"/>
      </w:tblGrid>
      <w:tr w:rsidR="00B62F9A" w:rsidRPr="00106313" w14:paraId="10A16AB1" w14:textId="77777777" w:rsidTr="00C129EA">
        <w:trPr>
          <w:tblHeader/>
        </w:trPr>
        <w:tc>
          <w:tcPr>
            <w:tcW w:w="2843" w:type="pct"/>
            <w:shd w:val="clear" w:color="auto" w:fill="auto"/>
          </w:tcPr>
          <w:p w14:paraId="2E63A271" w14:textId="77777777" w:rsidR="0035147A" w:rsidRPr="00106313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4E536A92" w:rsidR="00B62F9A" w:rsidRPr="00106313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40E07"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0E07"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F3E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14:paraId="3A149B89" w14:textId="77777777" w:rsidR="0035147A" w:rsidRPr="00106313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0444279" w14:textId="77777777" w:rsidR="00B62F9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5B6F978" w14:textId="77777777" w:rsidR="0035147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106313" w14:paraId="2C7A2148" w14:textId="77777777" w:rsidTr="00C129EA">
        <w:trPr>
          <w:tblHeader/>
        </w:trPr>
        <w:tc>
          <w:tcPr>
            <w:tcW w:w="2843" w:type="pct"/>
          </w:tcPr>
          <w:p w14:paraId="1B86C286" w14:textId="77777777" w:rsidR="00B62F9A" w:rsidRPr="00106313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</w:tcPr>
          <w:p w14:paraId="1BE14754" w14:textId="77777777" w:rsidR="00B62F9A" w:rsidRPr="00106313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74B8A" w:rsidRPr="00106313" w14:paraId="55F2C8CF" w14:textId="77777777" w:rsidTr="006F3E11">
        <w:tc>
          <w:tcPr>
            <w:tcW w:w="2843" w:type="pct"/>
          </w:tcPr>
          <w:p w14:paraId="645B90BC" w14:textId="1DBF3A72" w:rsidR="00174B8A" w:rsidRPr="00106313" w:rsidRDefault="004110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27CC6460" w14:textId="77777777" w:rsidR="00174B8A" w:rsidRPr="00106313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3375D0" w14:textId="77777777" w:rsidR="00174B8A" w:rsidRPr="00106313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3C3B9C95" w14:textId="77777777" w:rsidR="00174B8A" w:rsidRPr="00106313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08A" w:rsidRPr="00106313" w14:paraId="34B5926C" w14:textId="77777777" w:rsidTr="006F3E11">
        <w:tc>
          <w:tcPr>
            <w:tcW w:w="2843" w:type="pct"/>
          </w:tcPr>
          <w:p w14:paraId="2B742623" w14:textId="70CFBD58" w:rsidR="0041108A" w:rsidRPr="00106313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029" w:type="pct"/>
          </w:tcPr>
          <w:p w14:paraId="21E7DCF7" w14:textId="08697857" w:rsidR="0041108A" w:rsidRPr="0087751C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24,746</w:t>
            </w:r>
          </w:p>
        </w:tc>
        <w:tc>
          <w:tcPr>
            <w:tcW w:w="148" w:type="pct"/>
          </w:tcPr>
          <w:p w14:paraId="5714B7CF" w14:textId="77777777" w:rsidR="0041108A" w:rsidRPr="00106313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50DC765C" w14:textId="34CE41CC" w:rsidR="0041108A" w:rsidRPr="00106313" w:rsidRDefault="0087751C" w:rsidP="00251A7F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08A" w:rsidRPr="00106313" w14:paraId="3D8CEF46" w14:textId="77777777" w:rsidTr="006F3E11">
        <w:tc>
          <w:tcPr>
            <w:tcW w:w="2843" w:type="pct"/>
          </w:tcPr>
          <w:p w14:paraId="443A1244" w14:textId="6C9FC6D0" w:rsidR="0041108A" w:rsidRPr="00106313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29" w:type="pct"/>
          </w:tcPr>
          <w:p w14:paraId="02DB8DE1" w14:textId="620DBDA6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148" w:type="pct"/>
          </w:tcPr>
          <w:p w14:paraId="3BDE95AE" w14:textId="77777777" w:rsidR="0041108A" w:rsidRPr="00106313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6520FCBE" w14:textId="3B63A5CC" w:rsidR="0041108A" w:rsidRPr="00106313" w:rsidRDefault="0087751C" w:rsidP="0087751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08A" w:rsidRPr="00106313" w14:paraId="54C73DA6" w14:textId="77777777" w:rsidTr="006F3E11">
        <w:tc>
          <w:tcPr>
            <w:tcW w:w="2843" w:type="pct"/>
          </w:tcPr>
          <w:p w14:paraId="7F0B867E" w14:textId="489AFE7E" w:rsidR="0041108A" w:rsidRPr="00106313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783398F7" w14:textId="08FB614E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8" w:type="pct"/>
          </w:tcPr>
          <w:p w14:paraId="6E802C0C" w14:textId="77777777" w:rsidR="0041108A" w:rsidRPr="00106313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4626ACFD" w14:textId="2B69BFA6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1108A" w:rsidRPr="00106313" w14:paraId="76D0EF0C" w14:textId="77777777" w:rsidTr="006F3E11">
        <w:tc>
          <w:tcPr>
            <w:tcW w:w="2843" w:type="pct"/>
          </w:tcPr>
          <w:p w14:paraId="2E400322" w14:textId="7D21F505" w:rsidR="0041108A" w:rsidRPr="00106313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68C4F09D" w14:textId="030D2C51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148" w:type="pct"/>
          </w:tcPr>
          <w:p w14:paraId="664F98E4" w14:textId="77777777" w:rsidR="0041108A" w:rsidRPr="00106313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16A94536" w14:textId="12E9FAD5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1108A" w:rsidRPr="00106313" w14:paraId="0C1D1807" w14:textId="77777777" w:rsidTr="006F3E11">
        <w:tc>
          <w:tcPr>
            <w:tcW w:w="2843" w:type="pct"/>
          </w:tcPr>
          <w:p w14:paraId="011AFB58" w14:textId="77777777" w:rsidR="0041108A" w:rsidRPr="00106313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03291450" w14:textId="77777777" w:rsidR="0041108A" w:rsidRPr="00106313" w:rsidRDefault="0041108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FCF1DE" w14:textId="77777777" w:rsidR="0041108A" w:rsidRPr="00106313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double" w:sz="4" w:space="0" w:color="auto"/>
            </w:tcBorders>
          </w:tcPr>
          <w:p w14:paraId="57D7C7E9" w14:textId="77777777" w:rsidR="0041108A" w:rsidRPr="00106313" w:rsidRDefault="0041108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29EA" w:rsidRPr="00106313" w14:paraId="37CF079B" w14:textId="77777777" w:rsidTr="006F3E11">
        <w:tc>
          <w:tcPr>
            <w:tcW w:w="2843" w:type="pct"/>
          </w:tcPr>
          <w:p w14:paraId="186E0131" w14:textId="77777777" w:rsidR="00C129EA" w:rsidRPr="00106313" w:rsidRDefault="00C129E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9" w:type="pct"/>
          </w:tcPr>
          <w:p w14:paraId="4F3083D9" w14:textId="77777777" w:rsidR="00C129EA" w:rsidRPr="00106313" w:rsidRDefault="00C129E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3F0DE0" w14:textId="77777777" w:rsidR="00C129EA" w:rsidRPr="00106313" w:rsidRDefault="00C129E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75040F62" w14:textId="77777777" w:rsidR="00C129EA" w:rsidRPr="00106313" w:rsidRDefault="00C129E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29EA" w:rsidRPr="00106313" w14:paraId="333BAD0F" w14:textId="77777777" w:rsidTr="006F3E11">
        <w:tc>
          <w:tcPr>
            <w:tcW w:w="2843" w:type="pct"/>
          </w:tcPr>
          <w:p w14:paraId="4982FD75" w14:textId="06B4749F" w:rsidR="00C129EA" w:rsidRPr="009154DB" w:rsidRDefault="009154DB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29" w:type="pct"/>
          </w:tcPr>
          <w:p w14:paraId="4142547C" w14:textId="77777777" w:rsidR="00C129EA" w:rsidRPr="00106313" w:rsidRDefault="00C129E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AFF0DD" w14:textId="77777777" w:rsidR="00C129EA" w:rsidRPr="00106313" w:rsidRDefault="00C129E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00B823A2" w14:textId="77777777" w:rsidR="00C129EA" w:rsidRPr="00106313" w:rsidRDefault="00C129E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5A6" w:rsidRPr="00106313" w14:paraId="23813D33" w14:textId="77777777" w:rsidTr="006F3E11">
        <w:tc>
          <w:tcPr>
            <w:tcW w:w="2843" w:type="pct"/>
          </w:tcPr>
          <w:p w14:paraId="7487A307" w14:textId="166D9C7C" w:rsidR="008C35A6" w:rsidRPr="00106313" w:rsidRDefault="008C35A6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29" w:type="pct"/>
          </w:tcPr>
          <w:p w14:paraId="1286488B" w14:textId="54529D55" w:rsidR="008C35A6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2309D6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148" w:type="pct"/>
          </w:tcPr>
          <w:p w14:paraId="4499BFDB" w14:textId="77777777" w:rsidR="008C35A6" w:rsidRPr="00106313" w:rsidRDefault="008C35A6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596219B6" w14:textId="3DB981EF" w:rsidR="008C35A6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</w:tr>
      <w:tr w:rsidR="0041108A" w:rsidRPr="00106313" w14:paraId="225AE5E5" w14:textId="77777777" w:rsidTr="006F3E11">
        <w:tc>
          <w:tcPr>
            <w:tcW w:w="2843" w:type="pct"/>
          </w:tcPr>
          <w:p w14:paraId="5E0E8E61" w14:textId="77777777" w:rsidR="0041108A" w:rsidRPr="00106313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29" w:type="pct"/>
          </w:tcPr>
          <w:p w14:paraId="6F790FA1" w14:textId="68A34C0A" w:rsidR="0041108A" w:rsidRPr="00106313" w:rsidRDefault="00510B7A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73,508</w:t>
            </w:r>
          </w:p>
        </w:tc>
        <w:tc>
          <w:tcPr>
            <w:tcW w:w="148" w:type="pct"/>
          </w:tcPr>
          <w:p w14:paraId="12597F03" w14:textId="77777777" w:rsidR="0041108A" w:rsidRPr="00106313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0E6A62BF" w14:textId="5C5FA412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41108A" w:rsidRPr="00106313" w14:paraId="3F8B3B74" w14:textId="77777777" w:rsidTr="006F3E11">
        <w:tc>
          <w:tcPr>
            <w:tcW w:w="2843" w:type="pct"/>
          </w:tcPr>
          <w:p w14:paraId="143257FD" w14:textId="77777777" w:rsidR="0041108A" w:rsidRPr="00106313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6A66378F" w14:textId="17C46470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</w:t>
            </w:r>
          </w:p>
        </w:tc>
        <w:tc>
          <w:tcPr>
            <w:tcW w:w="148" w:type="pct"/>
          </w:tcPr>
          <w:p w14:paraId="6E6E610F" w14:textId="77777777" w:rsidR="0041108A" w:rsidRPr="00106313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1B8E5CCF" w14:textId="5C263582" w:rsidR="0041108A" w:rsidRPr="00106313" w:rsidRDefault="0087751C" w:rsidP="00251A7F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C35A6" w:rsidRPr="00106313" w14:paraId="243BA209" w14:textId="77777777" w:rsidTr="006F3E11">
        <w:tc>
          <w:tcPr>
            <w:tcW w:w="2843" w:type="pct"/>
          </w:tcPr>
          <w:p w14:paraId="5DBF5573" w14:textId="100F3281" w:rsidR="008C35A6" w:rsidRPr="00106313" w:rsidRDefault="008C35A6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029" w:type="pct"/>
          </w:tcPr>
          <w:p w14:paraId="103E103F" w14:textId="1387D254" w:rsidR="008C35A6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2309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309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</w:p>
        </w:tc>
        <w:tc>
          <w:tcPr>
            <w:tcW w:w="148" w:type="pct"/>
          </w:tcPr>
          <w:p w14:paraId="3801F0D7" w14:textId="77777777" w:rsidR="008C35A6" w:rsidRPr="00106313" w:rsidRDefault="008C35A6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3D814B89" w14:textId="40DF9671" w:rsidR="008C35A6" w:rsidRPr="00106313" w:rsidRDefault="0087751C" w:rsidP="00251A7F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1108A" w:rsidRPr="00106313" w14:paraId="342168B9" w14:textId="77777777" w:rsidTr="006F3E11">
        <w:tc>
          <w:tcPr>
            <w:tcW w:w="2843" w:type="pct"/>
          </w:tcPr>
          <w:p w14:paraId="5B74AB34" w14:textId="0300ADDF" w:rsidR="0041108A" w:rsidRPr="00106313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</w:t>
            </w:r>
            <w:r w:rsidR="00C85F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25D8D078" w14:textId="2B3D9FBE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2,872</w:t>
            </w:r>
          </w:p>
        </w:tc>
        <w:tc>
          <w:tcPr>
            <w:tcW w:w="148" w:type="pct"/>
          </w:tcPr>
          <w:p w14:paraId="09C258A0" w14:textId="77777777" w:rsidR="0041108A" w:rsidRPr="00106313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7FCE9B1B" w14:textId="591BAD46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1,457</w:t>
            </w:r>
          </w:p>
        </w:tc>
      </w:tr>
      <w:tr w:rsidR="0041108A" w:rsidRPr="00106313" w14:paraId="0E322983" w14:textId="77777777" w:rsidTr="006F3E11">
        <w:tc>
          <w:tcPr>
            <w:tcW w:w="2843" w:type="pct"/>
          </w:tcPr>
          <w:p w14:paraId="00BB5C40" w14:textId="77777777" w:rsidR="0041108A" w:rsidRPr="00106313" w:rsidRDefault="0041108A" w:rsidP="00411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EAAF7" w14:textId="3D5DA20D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23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390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  <w:vAlign w:val="bottom"/>
          </w:tcPr>
          <w:p w14:paraId="4981838C" w14:textId="77777777" w:rsidR="0041108A" w:rsidRPr="00106313" w:rsidRDefault="0041108A" w:rsidP="0041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07195" w14:textId="48991B54" w:rsidR="0041108A" w:rsidRPr="00106313" w:rsidRDefault="0087751C" w:rsidP="00411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</w:t>
            </w:r>
            <w:r w:rsidR="00881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56F4BE6" w14:textId="77777777" w:rsidR="003F69F1" w:rsidRPr="00106313" w:rsidRDefault="003F69F1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1F4C4" w14:textId="77777777" w:rsidR="009154DB" w:rsidRPr="000405AA" w:rsidRDefault="009154DB" w:rsidP="0091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05AA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สัญญาแต่งตั้งผู้จัดจำหน่าย</w:t>
      </w:r>
    </w:p>
    <w:p w14:paraId="1037F253" w14:textId="77777777" w:rsidR="009154DB" w:rsidRPr="000405AA" w:rsidRDefault="009154DB" w:rsidP="0091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581C04" w14:textId="77777777" w:rsidR="009154DB" w:rsidRPr="000405AA" w:rsidRDefault="009154DB" w:rsidP="0091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405AA">
        <w:rPr>
          <w:rFonts w:ascii="Angsana New" w:hAnsi="Angsana New"/>
          <w:sz w:val="30"/>
          <w:szCs w:val="30"/>
        </w:rPr>
        <w:t xml:space="preserve">18 </w:t>
      </w:r>
      <w:r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405AA">
        <w:rPr>
          <w:rFonts w:ascii="Angsana New" w:hAnsi="Angsana New"/>
          <w:sz w:val="30"/>
          <w:szCs w:val="30"/>
        </w:rPr>
        <w:t xml:space="preserve">2565 </w:t>
      </w:r>
      <w:r w:rsidRPr="000405AA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บริษัทย่อยแห่งหนึ่งได้ทำสัญญาแต่งตั้งผู้จัดจำหน่ายกับบริษัทในประเทศแห่งหนึ่ง ให้เป็นผู้จัดจำหน่ายและกระจายสินค้าของบริษัท เพื่อเพิ่มช่องทางการจำหน่ายต่าง ๆ ภายใต้การดูแลของบริษัทดังกล่าว โดยมีระยะเวลาตั้งแต่วันที่ </w:t>
      </w:r>
      <w:r w:rsidRPr="000405AA">
        <w:rPr>
          <w:rFonts w:ascii="Angsana New" w:hAnsi="Angsana New"/>
          <w:sz w:val="30"/>
          <w:szCs w:val="30"/>
        </w:rPr>
        <w:t xml:space="preserve">1 </w:t>
      </w:r>
      <w:r w:rsidRPr="000405A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405AA">
        <w:rPr>
          <w:rFonts w:ascii="Angsana New" w:hAnsi="Angsana New"/>
          <w:sz w:val="30"/>
          <w:szCs w:val="30"/>
        </w:rPr>
        <w:t xml:space="preserve">2565 </w:t>
      </w:r>
      <w:r w:rsidRPr="000405A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0405AA">
        <w:rPr>
          <w:rFonts w:ascii="Angsana New" w:hAnsi="Angsana New"/>
          <w:sz w:val="30"/>
          <w:szCs w:val="30"/>
        </w:rPr>
        <w:t xml:space="preserve">31 </w:t>
      </w:r>
      <w:r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405AA">
        <w:rPr>
          <w:rFonts w:ascii="Angsana New" w:hAnsi="Angsana New"/>
          <w:sz w:val="30"/>
          <w:szCs w:val="30"/>
        </w:rPr>
        <w:t>2568</w:t>
      </w:r>
    </w:p>
    <w:p w14:paraId="7B1C427F" w14:textId="139946E8" w:rsidR="0032318C" w:rsidRDefault="0032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B32302" w14:textId="384B7BCE" w:rsidR="0032318C" w:rsidRDefault="0032318C" w:rsidP="0032318C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18C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2D970D1" w14:textId="77777777" w:rsidR="0032318C" w:rsidRPr="00106313" w:rsidRDefault="0032318C" w:rsidP="0032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A63A14" w14:textId="0571820A" w:rsidR="0032318C" w:rsidRPr="0032318C" w:rsidRDefault="0032318C" w:rsidP="0032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32318C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32318C">
        <w:rPr>
          <w:rFonts w:ascii="Angsana New" w:hAnsi="Angsana New"/>
          <w:sz w:val="30"/>
          <w:szCs w:val="30"/>
        </w:rPr>
        <w:t xml:space="preserve">13 </w:t>
      </w:r>
      <w:r w:rsidRPr="0032318C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2318C">
        <w:rPr>
          <w:rFonts w:ascii="Angsana New" w:hAnsi="Angsana New"/>
          <w:sz w:val="30"/>
          <w:szCs w:val="30"/>
        </w:rPr>
        <w:t xml:space="preserve">2565 </w:t>
      </w:r>
      <w:r w:rsidRPr="0032318C">
        <w:rPr>
          <w:rFonts w:ascii="Angsana New" w:hAnsi="Angsana New"/>
          <w:sz w:val="30"/>
          <w:szCs w:val="30"/>
          <w:cs/>
        </w:rPr>
        <w:t>คณะกรรมการมีมติอนุมัติการให้</w:t>
      </w:r>
      <w:r>
        <w:rPr>
          <w:rFonts w:ascii="Angsana New" w:hAnsi="Angsana New"/>
          <w:sz w:val="30"/>
          <w:szCs w:val="30"/>
        </w:rPr>
        <w:br/>
      </w:r>
      <w:r w:rsidRPr="0032318C">
        <w:rPr>
          <w:rFonts w:ascii="Angsana New" w:hAnsi="Angsana New"/>
          <w:sz w:val="30"/>
          <w:szCs w:val="30"/>
          <w:cs/>
        </w:rPr>
        <w:t xml:space="preserve">ความช่วยเหลือทางการเงินแก่บริษัทย่อยแห่งหนึ่ง ตามสัดส่วนการถือหุ้น ในวงเงินไม่เกิน </w:t>
      </w:r>
      <w:r w:rsidRPr="0032318C">
        <w:rPr>
          <w:rFonts w:ascii="Angsana New" w:hAnsi="Angsana New"/>
          <w:sz w:val="30"/>
          <w:szCs w:val="30"/>
        </w:rPr>
        <w:t xml:space="preserve">30.6 </w:t>
      </w:r>
      <w:r w:rsidRPr="0032318C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z w:val="30"/>
          <w:szCs w:val="30"/>
        </w:rPr>
        <w:br/>
      </w:r>
      <w:r w:rsidRPr="0032318C">
        <w:rPr>
          <w:rFonts w:ascii="Angsana New" w:hAnsi="Angsana New"/>
          <w:spacing w:val="4"/>
          <w:sz w:val="30"/>
          <w:szCs w:val="30"/>
          <w:cs/>
        </w:rPr>
        <w:t>โดยมีอัตราดอกเบี้ยตามที่กำหนดในสัญญา เพื่อขยายธุรกิจให้เป็นไปตามแผนที่บริษัทกำหนดไว้</w:t>
      </w:r>
    </w:p>
    <w:sectPr w:rsidR="0032318C" w:rsidRPr="0032318C" w:rsidSect="002E4745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E5B2" w14:textId="77777777" w:rsidR="00533095" w:rsidRDefault="00533095" w:rsidP="004956B4">
      <w:r>
        <w:separator/>
      </w:r>
    </w:p>
  </w:endnote>
  <w:endnote w:type="continuationSeparator" w:id="0">
    <w:p w14:paraId="0F3B5D16" w14:textId="77777777" w:rsidR="00533095" w:rsidRDefault="0053309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6462739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C6E6E3" w14:textId="77777777" w:rsidR="00B02AFA" w:rsidRPr="005A0BA5" w:rsidRDefault="00B02AFA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675E" w14:textId="77777777" w:rsidR="00533095" w:rsidRDefault="00533095" w:rsidP="004956B4">
      <w:r>
        <w:separator/>
      </w:r>
    </w:p>
  </w:footnote>
  <w:footnote w:type="continuationSeparator" w:id="0">
    <w:p w14:paraId="66288678" w14:textId="77777777" w:rsidR="00533095" w:rsidRDefault="0053309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6FBD16C5" w:rsidR="00533095" w:rsidRPr="00FE5A92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01060">
      <w:rPr>
        <w:rFonts w:ascii="Angsana New" w:hAnsi="Angsana New"/>
        <w:bCs/>
        <w:iCs/>
        <w:sz w:val="32"/>
        <w:szCs w:val="32"/>
        <w:lang w:bidi="th-TH"/>
      </w:rPr>
      <w:t>31</w:t>
    </w:r>
    <w:r w:rsidRPr="00401060">
      <w:rPr>
        <w:rFonts w:ascii="Angsana New" w:hAnsi="Angsana New"/>
        <w:bCs/>
        <w:i/>
        <w:sz w:val="32"/>
        <w:szCs w:val="32"/>
        <w:lang w:bidi="th-TH"/>
      </w:rPr>
      <w:t xml:space="preserve"> 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มีนา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ค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5</w:t>
    </w:r>
    <w:r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37"/>
  </w:num>
  <w:num w:numId="12">
    <w:abstractNumId w:val="22"/>
  </w:num>
  <w:num w:numId="13">
    <w:abstractNumId w:val="43"/>
  </w:num>
  <w:num w:numId="14">
    <w:abstractNumId w:val="9"/>
  </w:num>
  <w:num w:numId="15">
    <w:abstractNumId w:val="24"/>
  </w:num>
  <w:num w:numId="16">
    <w:abstractNumId w:val="40"/>
  </w:num>
  <w:num w:numId="17">
    <w:abstractNumId w:val="25"/>
  </w:num>
  <w:num w:numId="18">
    <w:abstractNumId w:val="30"/>
  </w:num>
  <w:num w:numId="19">
    <w:abstractNumId w:val="35"/>
  </w:num>
  <w:num w:numId="20">
    <w:abstractNumId w:val="39"/>
  </w:num>
  <w:num w:numId="21">
    <w:abstractNumId w:val="27"/>
  </w:num>
  <w:num w:numId="22">
    <w:abstractNumId w:val="19"/>
  </w:num>
  <w:num w:numId="23">
    <w:abstractNumId w:val="14"/>
  </w:num>
  <w:num w:numId="24">
    <w:abstractNumId w:val="36"/>
  </w:num>
  <w:num w:numId="25">
    <w:abstractNumId w:val="41"/>
  </w:num>
  <w:num w:numId="26">
    <w:abstractNumId w:val="29"/>
  </w:num>
  <w:num w:numId="27">
    <w:abstractNumId w:val="28"/>
  </w:num>
  <w:num w:numId="28">
    <w:abstractNumId w:val="44"/>
  </w:num>
  <w:num w:numId="29">
    <w:abstractNumId w:val="8"/>
  </w:num>
  <w:num w:numId="30">
    <w:abstractNumId w:val="42"/>
  </w:num>
  <w:num w:numId="31">
    <w:abstractNumId w:val="18"/>
  </w:num>
  <w:num w:numId="32">
    <w:abstractNumId w:val="31"/>
  </w:num>
  <w:num w:numId="33">
    <w:abstractNumId w:val="34"/>
  </w:num>
  <w:num w:numId="34">
    <w:abstractNumId w:val="26"/>
  </w:num>
  <w:num w:numId="35">
    <w:abstractNumId w:val="33"/>
  </w:num>
  <w:num w:numId="36">
    <w:abstractNumId w:val="10"/>
  </w:num>
  <w:num w:numId="37">
    <w:abstractNumId w:val="45"/>
  </w:num>
  <w:num w:numId="38">
    <w:abstractNumId w:val="23"/>
  </w:num>
  <w:num w:numId="39">
    <w:abstractNumId w:val="16"/>
  </w:num>
  <w:num w:numId="40">
    <w:abstractNumId w:val="32"/>
  </w:num>
  <w:num w:numId="41">
    <w:abstractNumId w:val="13"/>
  </w:num>
  <w:num w:numId="42">
    <w:abstractNumId w:val="15"/>
  </w:num>
  <w:num w:numId="43">
    <w:abstractNumId w:val="11"/>
  </w:num>
  <w:num w:numId="44">
    <w:abstractNumId w:val="38"/>
  </w:num>
  <w:num w:numId="45">
    <w:abstractNumId w:val="20"/>
  </w:num>
  <w:num w:numId="46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57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96E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CA3"/>
    <w:rsid w:val="00251CC3"/>
    <w:rsid w:val="00252079"/>
    <w:rsid w:val="00252245"/>
    <w:rsid w:val="0025228A"/>
    <w:rsid w:val="002525DB"/>
    <w:rsid w:val="0025263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2065"/>
    <w:rsid w:val="0061208E"/>
    <w:rsid w:val="00612235"/>
    <w:rsid w:val="00612488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6FC"/>
    <w:rsid w:val="00877164"/>
    <w:rsid w:val="0087751C"/>
    <w:rsid w:val="00877646"/>
    <w:rsid w:val="00877819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7E6"/>
    <w:rsid w:val="00A90AA5"/>
    <w:rsid w:val="00A90AE0"/>
    <w:rsid w:val="00A90E52"/>
    <w:rsid w:val="00A90EA1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AFA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3DD2"/>
    <w:rsid w:val="00BA418B"/>
    <w:rsid w:val="00BA44A6"/>
    <w:rsid w:val="00BA46D0"/>
    <w:rsid w:val="00BA4717"/>
    <w:rsid w:val="00BA480C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D0"/>
    <w:rsid w:val="00DD0835"/>
    <w:rsid w:val="00DD0925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10C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4FD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831"/>
    <w:rsid w:val="00FC7A88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13</Pages>
  <Words>2064</Words>
  <Characters>8425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2022-05-10T08:53:00Z</cp:lastPrinted>
  <dcterms:created xsi:type="dcterms:W3CDTF">2022-05-13T10:22:00Z</dcterms:created>
  <dcterms:modified xsi:type="dcterms:W3CDTF">2022-05-13T10:24:00Z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