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FDA2F5B" w:rsidR="00F07718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57B00A" w14:textId="77777777" w:rsidR="00450B0E" w:rsidRPr="006D304C" w:rsidRDefault="00450B0E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4D08604" w14:textId="77777777" w:rsidR="00103FEA" w:rsidRPr="006D304C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5052A5"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EB2293D" w14:textId="2962B892" w:rsidR="00103FEA" w:rsidRPr="006D304C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E4EE2" w:rsidRPr="006D304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5343A" w:rsidRPr="006D304C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130540" w:rsidRPr="006D304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5343A"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B50102"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2E4EE2" w:rsidRPr="006D304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34EC4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63E4BE35" w14:textId="77777777" w:rsidR="00103FEA" w:rsidRPr="006D304C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961E82B" w14:textId="77777777" w:rsidR="00103FEA" w:rsidRPr="006D304C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52A5"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6D30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9FD70A" w14:textId="77777777" w:rsidR="005F5C6C" w:rsidRPr="006D304C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5F5C6C" w:rsidRPr="006D304C" w:rsidSect="000E7734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22B058" w14:textId="77777777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A23205C" w14:textId="77777777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EA2968F" w14:textId="77777777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F99D097" w14:textId="77777777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D0D3737" w14:textId="77777777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67E218F" w14:textId="6F0964BE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6AC9A1" w14:textId="77777777" w:rsidR="00450B0E" w:rsidRDefault="00450B0E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D3C8F1" w14:textId="4F0BE5DD" w:rsidR="009A4112" w:rsidRPr="006D304C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67D34A4" w14:textId="0FD7E8BE" w:rsidR="00FE3BEC" w:rsidRPr="006D304C" w:rsidRDefault="00FE3BEC" w:rsidP="00FE3BEC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  <w:cs/>
        </w:rPr>
        <w:t>มีนาคม</w:t>
      </w:r>
      <w:r w:rsidR="00B50102"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งบแสดงการเปลี่ยนแปลงส่วนของผู้ถือหุ้น และงบกระแสเงินสด 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สำหรับงวดสามเดือนสิ้นสุดวันที่ 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</w:rPr>
        <w:t xml:space="preserve">31 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มีนาคม 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3"/>
          <w:sz w:val="30"/>
          <w:szCs w:val="30"/>
        </w:rPr>
        <w:t>5</w:t>
      </w:r>
      <w:r w:rsidR="00D5343A"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และหมายเหตุประกอบ</w:t>
      </w:r>
      <w:r w:rsidR="00CC2A8F" w:rsidRPr="006D304C">
        <w:rPr>
          <w:rFonts w:asciiTheme="majorBidi" w:hAnsiTheme="majorBidi" w:cstheme="majorBidi"/>
          <w:spacing w:val="3"/>
          <w:sz w:val="30"/>
          <w:szCs w:val="30"/>
        </w:rPr>
        <w:br/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งบการเงินแบบย่อ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ดังกล่าวจากผลการสอบทานของข้าพเจ้า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0E7734"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6D304C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6C043212" w:rsidR="00845DB3" w:rsidRPr="006D304C" w:rsidRDefault="0045550A" w:rsidP="00845DB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845DB3" w:rsidRPr="006D304C" w:rsidSect="00450B0E">
      <w:headerReference w:type="default" r:id="rId13"/>
      <w:footerReference w:type="default" r:id="rId14"/>
      <w:footerReference w:type="first" r:id="rId15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A8240" w14:textId="77777777" w:rsidR="008F7A00" w:rsidRDefault="008F7A00">
      <w:r>
        <w:separator/>
      </w:r>
    </w:p>
  </w:endnote>
  <w:endnote w:type="continuationSeparator" w:id="0">
    <w:p w14:paraId="186509F1" w14:textId="77777777" w:rsidR="008F7A00" w:rsidRDefault="008F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33530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A6E42E" w14:textId="216BD1DA" w:rsidR="00450B0E" w:rsidRPr="00450B0E" w:rsidRDefault="00450B0E" w:rsidP="00450B0E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450B0E">
          <w:rPr>
            <w:rFonts w:ascii="Angsana New" w:hAnsi="Angsana New" w:hint="cs"/>
            <w:sz w:val="30"/>
            <w:szCs w:val="30"/>
          </w:rPr>
          <w:fldChar w:fldCharType="begin"/>
        </w:r>
        <w:r w:rsidRPr="00450B0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50B0E">
          <w:rPr>
            <w:rFonts w:ascii="Angsana New" w:hAnsi="Angsana New" w:hint="cs"/>
            <w:sz w:val="30"/>
            <w:szCs w:val="30"/>
          </w:rPr>
          <w:fldChar w:fldCharType="separate"/>
        </w:r>
        <w:r w:rsidRPr="00450B0E">
          <w:rPr>
            <w:rFonts w:ascii="Angsana New" w:hAnsi="Angsana New" w:hint="cs"/>
            <w:noProof/>
            <w:sz w:val="30"/>
            <w:szCs w:val="30"/>
          </w:rPr>
          <w:t>2</w:t>
        </w:r>
        <w:r w:rsidRPr="00450B0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F54AA" w14:textId="77777777" w:rsidR="008F7A00" w:rsidRDefault="008F7A00">
      <w:r>
        <w:separator/>
      </w:r>
    </w:p>
  </w:footnote>
  <w:footnote w:type="continuationSeparator" w:id="0">
    <w:p w14:paraId="542D5490" w14:textId="77777777" w:rsidR="008F7A00" w:rsidRDefault="008F7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B98B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745E4CFD" w:rsidR="000B5059" w:rsidRPr="007D2544" w:rsidRDefault="000B5059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553237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5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7"/>
  </w:num>
  <w:num w:numId="31">
    <w:abstractNumId w:val="43"/>
  </w:num>
  <w:num w:numId="32">
    <w:abstractNumId w:val="40"/>
  </w:num>
  <w:num w:numId="33">
    <w:abstractNumId w:val="29"/>
  </w:num>
  <w:num w:numId="34">
    <w:abstractNumId w:val="30"/>
  </w:num>
  <w:num w:numId="35">
    <w:abstractNumId w:val="37"/>
  </w:num>
  <w:num w:numId="36">
    <w:abstractNumId w:val="44"/>
  </w:num>
  <w:num w:numId="37">
    <w:abstractNumId w:val="22"/>
  </w:num>
  <w:num w:numId="38">
    <w:abstractNumId w:val="20"/>
  </w:num>
  <w:num w:numId="39">
    <w:abstractNumId w:val="11"/>
  </w:num>
  <w:num w:numId="40">
    <w:abstractNumId w:val="42"/>
  </w:num>
  <w:num w:numId="41">
    <w:abstractNumId w:val="48"/>
  </w:num>
  <w:num w:numId="42">
    <w:abstractNumId w:val="31"/>
  </w:num>
  <w:num w:numId="43">
    <w:abstractNumId w:val="35"/>
  </w:num>
  <w:num w:numId="44">
    <w:abstractNumId w:val="41"/>
  </w:num>
  <w:num w:numId="45">
    <w:abstractNumId w:val="32"/>
  </w:num>
  <w:num w:numId="46">
    <w:abstractNumId w:val="46"/>
  </w:num>
  <w:num w:numId="47">
    <w:abstractNumId w:val="39"/>
  </w:num>
  <w:num w:numId="48">
    <w:abstractNumId w:val="36"/>
  </w:num>
  <w:num w:numId="49">
    <w:abstractNumId w:val="0"/>
  </w:num>
  <w:num w:numId="5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249"/>
    <w:rsid w:val="0029147A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B0E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6603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1269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25E"/>
    <w:rsid w:val="00B50404"/>
    <w:rsid w:val="00B5061C"/>
    <w:rsid w:val="00B51078"/>
    <w:rsid w:val="00B52652"/>
    <w:rsid w:val="00B52E43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716F"/>
    <w:rsid w:val="00E87A83"/>
    <w:rsid w:val="00E90C04"/>
    <w:rsid w:val="00E91122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346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2</cp:revision>
  <cp:lastPrinted>2022-05-10T14:05:00Z</cp:lastPrinted>
  <dcterms:created xsi:type="dcterms:W3CDTF">2022-05-12T04:41:00Z</dcterms:created>
  <dcterms:modified xsi:type="dcterms:W3CDTF">2022-05-12T04:41:00Z</dcterms:modified>
</cp:coreProperties>
</file>