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6D304C" w14:paraId="58FDE88A" w14:textId="77777777" w:rsidTr="005C119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6D304C" w14:paraId="4E2516B0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6D304C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6D304C" w14:paraId="4DBD74E7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6D304C" w:rsidRDefault="00E13A16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6D304C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6D304C" w14:paraId="3898B710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7EFB726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6D304C" w14:paraId="54C56C67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F9B10C1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6D304C" w14:paraId="1749B618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56233AB8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544935A4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6D304C" w14:paraId="22FFABD7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3ACB9C4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E4F75" w:rsidRPr="006D304C" w14:paraId="7E0D6AA2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13276132" w:rsidR="003E4F75" w:rsidRDefault="00B60E69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1F02A9" w14:textId="77777777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4A8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6D304C" w14:paraId="3B363DBF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6D65EE72" w:rsidR="00DF5825" w:rsidRPr="006D304C" w:rsidRDefault="00B60E69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DF5825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8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6D304C" w14:paraId="7C8DB37C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41762A90" w:rsidR="00DF5825" w:rsidRPr="006D304C" w:rsidRDefault="00DB59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6D304C" w:rsidRDefault="00DF5825" w:rsidP="00CC6E0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DF5825" w:rsidRPr="006D304C" w14:paraId="3A9FFD49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08B7DC1D" w:rsidR="00DF5825" w:rsidRPr="006D304C" w:rsidRDefault="00DB59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AB8E46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F5825" w:rsidRPr="006D304C" w14:paraId="7A25B28F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C10CD4" w14:textId="212648A6" w:rsidR="00DF5825" w:rsidRPr="006D304C" w:rsidRDefault="00DB59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A1604BF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9C0F28B" w14:textId="52F555AE" w:rsidR="00973D88" w:rsidRPr="00973D88" w:rsidRDefault="00317C5D" w:rsidP="00973D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DF5825" w:rsidRPr="006D304C" w14:paraId="6F63E9BE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0DBFDA7F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B59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153EF5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28E4C775" w:rsidR="00DF5825" w:rsidRPr="006D304C" w:rsidRDefault="00317C5D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F5825" w:rsidRPr="006D304C" w14:paraId="7C6549B1" w14:textId="77777777" w:rsidTr="005C1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703223" w14:textId="63C4D3B0" w:rsidR="00DF5825" w:rsidRPr="006D304C" w:rsidRDefault="00973D88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140263C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078425" w14:textId="26C350C0" w:rsidR="00DF5825" w:rsidRPr="006D304C" w:rsidRDefault="00973D88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CA54E3" w:rsidRDefault="00B445AA" w:rsidP="000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0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24420EFA" w:rsidR="00D5699E" w:rsidRPr="00CA54E3" w:rsidRDefault="00D5699E" w:rsidP="000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91087E" w:rsidRPr="00CA54E3">
        <w:rPr>
          <w:rFonts w:asciiTheme="majorBidi" w:hAnsiTheme="majorBidi" w:cstheme="majorBidi"/>
          <w:sz w:val="30"/>
          <w:szCs w:val="30"/>
        </w:rPr>
        <w:t xml:space="preserve">13 </w:t>
      </w:r>
      <w:r w:rsidR="0091087E" w:rsidRPr="00CA54E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1087E" w:rsidRPr="00CA54E3">
        <w:rPr>
          <w:rFonts w:asciiTheme="majorBidi" w:hAnsiTheme="majorBidi" w:cstheme="majorBidi"/>
          <w:sz w:val="30"/>
          <w:szCs w:val="30"/>
        </w:rPr>
        <w:t>2565</w:t>
      </w:r>
    </w:p>
    <w:p w14:paraId="78E09E3B" w14:textId="361C9C7B" w:rsidR="005F2619" w:rsidRPr="00183D3E" w:rsidRDefault="005F2619" w:rsidP="00E13A16">
      <w:pPr>
        <w:pStyle w:val="Heading8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D138DF3" w14:textId="1A7103B3" w:rsidR="00480A02" w:rsidRPr="00CA54E3" w:rsidRDefault="00F75022" w:rsidP="00F90A20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90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046DC5CA" w:rsidR="00F90A20" w:rsidRPr="00CA54E3" w:rsidRDefault="00F90A20" w:rsidP="00F90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2D63B6" w:rsidRPr="00CA54E3">
        <w:rPr>
          <w:rFonts w:asciiTheme="majorBidi" w:hAnsiTheme="majorBidi" w:cstheme="majorBidi"/>
          <w:spacing w:val="-3"/>
          <w:sz w:val="30"/>
          <w:szCs w:val="30"/>
        </w:rPr>
        <w:t>4</w:t>
      </w:r>
    </w:p>
    <w:p w14:paraId="6AF20E8A" w14:textId="77777777" w:rsidR="00F90A20" w:rsidRPr="00183D3E" w:rsidRDefault="00F90A20" w:rsidP="00F90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5782EDE4" w:rsidR="00F90A20" w:rsidRPr="00CA54E3" w:rsidRDefault="00F90A20" w:rsidP="00F90A20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2D63B6" w:rsidRPr="00CA54E3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4</w:t>
      </w:r>
    </w:p>
    <w:p w14:paraId="3D0184C9" w14:textId="42F5D7BD" w:rsidR="006D304C" w:rsidRPr="00183D3E" w:rsidRDefault="006D304C" w:rsidP="002D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6D972B6C" w14:textId="77777777" w:rsidR="008E67E2" w:rsidRPr="00CA54E3" w:rsidRDefault="002F3CA4" w:rsidP="000B5059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CA5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2468AB08" w:rsidR="00DC6955" w:rsidRPr="00CA54E3" w:rsidRDefault="0045785C" w:rsidP="000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E4EE2" w:rsidRPr="00CA54E3">
        <w:rPr>
          <w:rFonts w:asciiTheme="majorBidi" w:hAnsiTheme="majorBidi" w:cstheme="majorBidi"/>
          <w:sz w:val="30"/>
          <w:szCs w:val="30"/>
        </w:rPr>
        <w:t>3</w:t>
      </w:r>
      <w:r w:rsidR="00D5343A" w:rsidRPr="00CA54E3">
        <w:rPr>
          <w:rFonts w:asciiTheme="majorBidi" w:hAnsiTheme="majorBidi" w:cstheme="majorBidi"/>
          <w:sz w:val="30"/>
          <w:szCs w:val="30"/>
        </w:rPr>
        <w:t>1</w:t>
      </w:r>
      <w:r w:rsidR="00991FC0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50102" w:rsidRPr="00CA54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CA54E3">
        <w:rPr>
          <w:rFonts w:asciiTheme="majorBidi" w:hAnsiTheme="majorBidi" w:cstheme="majorBidi"/>
          <w:sz w:val="30"/>
          <w:szCs w:val="30"/>
        </w:rPr>
        <w:t>256</w:t>
      </w:r>
      <w:r w:rsidR="000E7734" w:rsidRPr="00CA54E3">
        <w:rPr>
          <w:rFonts w:asciiTheme="majorBidi" w:hAnsiTheme="majorBidi" w:cstheme="majorBidi"/>
          <w:sz w:val="30"/>
          <w:szCs w:val="30"/>
        </w:rPr>
        <w:t>5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65C213B2" w14:textId="45A73BBD" w:rsidR="00D2457C" w:rsidRPr="00183D3E" w:rsidRDefault="00D2457C" w:rsidP="000B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E550BE" w:rsidRPr="00CA54E3" w14:paraId="02669AFD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105651E9" w14:textId="07EB1C32" w:rsidR="00E550BE" w:rsidRPr="00CA54E3" w:rsidRDefault="00E550BE" w:rsidP="00B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02718213"/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910520" w14:textId="77777777" w:rsidR="00E550BE" w:rsidRPr="00CA54E3" w:rsidRDefault="00E550BE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7E8049" w14:textId="77777777" w:rsidR="00E550BE" w:rsidRPr="00CA54E3" w:rsidRDefault="00E550BE" w:rsidP="00B5010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0C13F5" w14:textId="77777777" w:rsidR="00E550BE" w:rsidRPr="00CA54E3" w:rsidRDefault="00E550BE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50102" w:rsidRPr="00CA54E3" w14:paraId="0527BE2B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19793DAD" w14:textId="70C22ABB" w:rsidR="00B50102" w:rsidRPr="00CA54E3" w:rsidRDefault="00B50102" w:rsidP="00B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5343A"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343A"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3FC7D3" w14:textId="731AB6DB" w:rsidR="00B50102" w:rsidRPr="00CA54E3" w:rsidRDefault="00B50102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E7734" w:rsidRPr="00CA54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1C969" w14:textId="77777777" w:rsidR="00B50102" w:rsidRPr="00CA54E3" w:rsidRDefault="00B50102" w:rsidP="00B5010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F8A03A" w14:textId="25A85194" w:rsidR="00B50102" w:rsidRPr="00CA54E3" w:rsidRDefault="00B50102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E7734" w:rsidRPr="00CA54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B50102" w:rsidRPr="00CA54E3" w14:paraId="07211E44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60B73D14" w14:textId="77777777" w:rsidR="00B50102" w:rsidRPr="00CA54E3" w:rsidRDefault="00B50102" w:rsidP="00B501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0AF10B7" w14:textId="77777777" w:rsidR="00B50102" w:rsidRPr="00CA54E3" w:rsidRDefault="00B50102" w:rsidP="00B5010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4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54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bookmarkEnd w:id="0"/>
      <w:tr w:rsidR="00B50102" w:rsidRPr="00CA54E3" w14:paraId="4216625F" w14:textId="77777777" w:rsidTr="00B50102">
        <w:trPr>
          <w:cantSplit/>
        </w:trPr>
        <w:tc>
          <w:tcPr>
            <w:tcW w:w="6300" w:type="dxa"/>
          </w:tcPr>
          <w:p w14:paraId="1C92CBD4" w14:textId="2E92FAEA" w:rsidR="00B50102" w:rsidRPr="00CA54E3" w:rsidRDefault="00B50102" w:rsidP="00B501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6A2558A" w14:textId="77777777" w:rsidR="00B50102" w:rsidRPr="00CA54E3" w:rsidRDefault="00B50102" w:rsidP="00B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B85A96" w14:textId="77777777" w:rsidR="00B50102" w:rsidRPr="00CA54E3" w:rsidRDefault="00B50102" w:rsidP="00B5010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7802F6" w14:textId="77777777" w:rsidR="00B50102" w:rsidRPr="00CA54E3" w:rsidRDefault="00B50102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34" w:rsidRPr="00CA54E3" w14:paraId="5D7A67DF" w14:textId="77777777" w:rsidTr="00B50102">
        <w:trPr>
          <w:cantSplit/>
        </w:trPr>
        <w:tc>
          <w:tcPr>
            <w:tcW w:w="6300" w:type="dxa"/>
          </w:tcPr>
          <w:p w14:paraId="6FC8A988" w14:textId="77777777" w:rsidR="000E7734" w:rsidRPr="00CA54E3" w:rsidRDefault="000E7734" w:rsidP="000E773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001CAA24" w14:textId="43B0D490" w:rsidR="000E7734" w:rsidRPr="00CA54E3" w:rsidRDefault="00737D49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7D18F" w14:textId="77777777" w:rsidR="000E7734" w:rsidRPr="00CA54E3" w:rsidRDefault="000E7734" w:rsidP="000E77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EF5AC8" w14:textId="4D2EB637" w:rsidR="000E7734" w:rsidRPr="00CA54E3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</w:rPr>
              <w:t>2,615</w:t>
            </w:r>
          </w:p>
        </w:tc>
      </w:tr>
      <w:tr w:rsidR="000E7734" w:rsidRPr="00CA54E3" w14:paraId="25D5CC10" w14:textId="77777777" w:rsidTr="00B50102">
        <w:trPr>
          <w:cantSplit/>
          <w:trHeight w:val="389"/>
        </w:trPr>
        <w:tc>
          <w:tcPr>
            <w:tcW w:w="6300" w:type="dxa"/>
          </w:tcPr>
          <w:p w14:paraId="3BEFBF36" w14:textId="6BCC1218" w:rsidR="000E7734" w:rsidRPr="00CA54E3" w:rsidRDefault="000E7734" w:rsidP="000E773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ค่าเบี้ยประกันชีวิตแบบกลุ่ม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7787555A" w14:textId="13735919" w:rsidR="000E7734" w:rsidRPr="00CA54E3" w:rsidRDefault="00737D49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25CA0" w14:textId="77777777" w:rsidR="000E7734" w:rsidRPr="00CA54E3" w:rsidRDefault="000E7734" w:rsidP="000E77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083494" w14:textId="74EE3814" w:rsidR="000E7734" w:rsidRPr="00CA54E3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</w:tbl>
    <w:p w14:paraId="38DEBCBD" w14:textId="3141C97E" w:rsidR="00CA54E3" w:rsidRPr="00183D3E" w:rsidRDefault="00CA54E3">
      <w:pPr>
        <w:rPr>
          <w:rFonts w:asciiTheme="majorBidi" w:hAnsiTheme="majorBidi" w:cstheme="majorBidi"/>
          <w:sz w:val="30"/>
          <w:szCs w:val="30"/>
        </w:rPr>
      </w:pPr>
    </w:p>
    <w:p w14:paraId="09ED5ACF" w14:textId="77777777" w:rsidR="00183D3E" w:rsidRDefault="00183D3E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183D3E" w:rsidRPr="00CA54E3" w14:paraId="77B8552B" w14:textId="77777777" w:rsidTr="00C024C9">
        <w:trPr>
          <w:cantSplit/>
        </w:trPr>
        <w:tc>
          <w:tcPr>
            <w:tcW w:w="6300" w:type="dxa"/>
            <w:shd w:val="clear" w:color="auto" w:fill="auto"/>
          </w:tcPr>
          <w:p w14:paraId="4197C482" w14:textId="77777777" w:rsidR="00183D3E" w:rsidRPr="00CA54E3" w:rsidRDefault="00183D3E" w:rsidP="00C02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5A968D" w14:textId="77777777" w:rsidR="00183D3E" w:rsidRPr="00CA54E3" w:rsidRDefault="00183D3E" w:rsidP="00C024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4E8B93" w14:textId="77777777" w:rsidR="00183D3E" w:rsidRPr="00CA54E3" w:rsidRDefault="00183D3E" w:rsidP="00C024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4D2CB1" w14:textId="77777777" w:rsidR="00183D3E" w:rsidRPr="00CA54E3" w:rsidRDefault="00183D3E" w:rsidP="00C024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83D3E" w:rsidRPr="00CA54E3" w14:paraId="7F981E20" w14:textId="77777777" w:rsidTr="00C024C9">
        <w:trPr>
          <w:cantSplit/>
        </w:trPr>
        <w:tc>
          <w:tcPr>
            <w:tcW w:w="6300" w:type="dxa"/>
            <w:shd w:val="clear" w:color="auto" w:fill="auto"/>
          </w:tcPr>
          <w:p w14:paraId="75A84EC6" w14:textId="77777777" w:rsidR="00183D3E" w:rsidRPr="00CA54E3" w:rsidRDefault="00183D3E" w:rsidP="00C02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A54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E30162" w14:textId="77777777" w:rsidR="00183D3E" w:rsidRPr="00CA54E3" w:rsidRDefault="00183D3E" w:rsidP="00C024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CA54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8E565" w14:textId="77777777" w:rsidR="00183D3E" w:rsidRPr="00CA54E3" w:rsidRDefault="00183D3E" w:rsidP="00C024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51089" w14:textId="77777777" w:rsidR="00183D3E" w:rsidRPr="00CA54E3" w:rsidRDefault="00183D3E" w:rsidP="00C024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CA54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183D3E" w:rsidRPr="00CA54E3" w14:paraId="15005EAC" w14:textId="77777777" w:rsidTr="00C024C9">
        <w:trPr>
          <w:cantSplit/>
        </w:trPr>
        <w:tc>
          <w:tcPr>
            <w:tcW w:w="6300" w:type="dxa"/>
            <w:shd w:val="clear" w:color="auto" w:fill="auto"/>
          </w:tcPr>
          <w:p w14:paraId="09C8A0F9" w14:textId="77777777" w:rsidR="00183D3E" w:rsidRPr="00CA54E3" w:rsidRDefault="00183D3E" w:rsidP="00C024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0D420EF" w14:textId="77777777" w:rsidR="00183D3E" w:rsidRPr="00CA54E3" w:rsidRDefault="00183D3E" w:rsidP="00C024C9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54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54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E7734" w:rsidRPr="00CA54E3" w14:paraId="353E6DEC" w14:textId="77777777" w:rsidTr="00B50102">
        <w:trPr>
          <w:cantSplit/>
        </w:trPr>
        <w:tc>
          <w:tcPr>
            <w:tcW w:w="6300" w:type="dxa"/>
          </w:tcPr>
          <w:p w14:paraId="1DD26366" w14:textId="2779E25A" w:rsidR="000E7734" w:rsidRPr="00CA54E3" w:rsidRDefault="000E7734" w:rsidP="000E77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4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2B3C0584" w14:textId="77777777" w:rsidR="000E7734" w:rsidRPr="00CA54E3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AC5B0A" w14:textId="77777777" w:rsidR="000E7734" w:rsidRPr="00CA54E3" w:rsidRDefault="000E7734" w:rsidP="000E77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2D706A" w14:textId="77777777" w:rsidR="000E7734" w:rsidRPr="00CA54E3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34" w:rsidRPr="00CA54E3" w14:paraId="2D991C70" w14:textId="77777777" w:rsidTr="00B50102">
        <w:trPr>
          <w:cantSplit/>
        </w:trPr>
        <w:tc>
          <w:tcPr>
            <w:tcW w:w="6300" w:type="dxa"/>
          </w:tcPr>
          <w:p w14:paraId="6F50AEEE" w14:textId="77777777" w:rsidR="00CA54E3" w:rsidRDefault="000E7734" w:rsidP="000E773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A54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70BC14A" w14:textId="6A24876F" w:rsidR="000E7734" w:rsidRPr="00CA54E3" w:rsidRDefault="000E7734" w:rsidP="00CA54E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ind w:left="190"/>
              <w:rPr>
                <w:rFonts w:asciiTheme="majorBidi" w:hAnsiTheme="majorBidi" w:cstheme="majorBidi"/>
                <w:sz w:val="30"/>
                <w:szCs w:val="30"/>
              </w:rPr>
            </w:pPr>
            <w:r w:rsidRPr="00CA54E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A54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="00CA54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54E3" w:rsidRPr="00CA54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A54E3" w:rsidRPr="00CA54E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="00CA54E3" w:rsidRPr="00CA54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CA54E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0026F72" w14:textId="77777777" w:rsidR="000E7734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30375" w14:textId="22C80CD2" w:rsidR="002D7827" w:rsidRPr="00CA54E3" w:rsidRDefault="00B74A85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87598" w14:textId="77777777" w:rsidR="000E7734" w:rsidRPr="00CA54E3" w:rsidRDefault="000E7734" w:rsidP="000E77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6F55EEC" w14:textId="77777777" w:rsidR="00CA54E3" w:rsidRDefault="00CA54E3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B43D1B" w14:textId="3205ADDF" w:rsidR="000E7734" w:rsidRPr="00CA54E3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4A85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74A85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</w:tr>
    </w:tbl>
    <w:p w14:paraId="56D472E0" w14:textId="77777777" w:rsidR="00B50102" w:rsidRPr="006D304C" w:rsidRDefault="00B50102" w:rsidP="00B50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95138" w14:textId="32D32BFA" w:rsidR="002E036C" w:rsidRPr="006D304C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3</w:t>
      </w:r>
      <w:r w:rsidR="006B7B96" w:rsidRPr="006D304C">
        <w:rPr>
          <w:rFonts w:asciiTheme="majorBidi" w:hAnsiTheme="majorBidi" w:cstheme="majorBidi"/>
          <w:sz w:val="30"/>
          <w:szCs w:val="30"/>
        </w:rPr>
        <w:t>1</w:t>
      </w:r>
      <w:r w:rsidR="006A7961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6B7B96" w:rsidRPr="006D304C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A22967" w:rsidRPr="006D3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z w:val="30"/>
          <w:szCs w:val="30"/>
        </w:rPr>
        <w:t>5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31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6D304C">
        <w:rPr>
          <w:rFonts w:asciiTheme="majorBidi" w:hAnsiTheme="majorBidi" w:cstheme="majorBidi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z w:val="30"/>
          <w:szCs w:val="30"/>
        </w:rPr>
        <w:t>4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6D304C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6D304C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6D304C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0BF3243E" w:rsidR="000C6B66" w:rsidRPr="006D304C" w:rsidRDefault="006A7961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6B7B96"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B7B96"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6D304C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6D304C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777A6DEF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0E7734"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6D304C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409ED253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0E7734"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C21E3B" w:rsidRPr="006D304C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6D304C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6D304C" w14:paraId="45141263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6F1DD863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6D304C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6D304C" w14:paraId="14991899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C21E3B" w:rsidRPr="006D304C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19846818" w:rsidR="00C21E3B" w:rsidRPr="006D304C" w:rsidRDefault="00737D49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EA1C8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6D304C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454AF9FD" w:rsidR="00C21E3B" w:rsidRPr="006D304C" w:rsidRDefault="000E7734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position w:val="1"/>
                <w:sz w:val="30"/>
                <w:szCs w:val="30"/>
              </w:rPr>
              <w:t>1,550</w:t>
            </w:r>
          </w:p>
        </w:tc>
      </w:tr>
    </w:tbl>
    <w:p w14:paraId="5CFC118C" w14:textId="645E88F7" w:rsidR="006D304C" w:rsidRPr="005F1249" w:rsidRDefault="006D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AD07CD" w14:textId="7E4FF878" w:rsidR="00BB00F4" w:rsidRPr="006D304C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6D304C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76B5BF3D" w:rsidR="00BB00F4" w:rsidRPr="006D304C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546C44E0" w14:textId="4A27D27A" w:rsidR="00111FF7" w:rsidRPr="006D304C" w:rsidRDefault="00CC4E0F" w:rsidP="00CC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481EB3F" w14:textId="1E61C7F3" w:rsidR="00186DAC" w:rsidRPr="006D304C" w:rsidRDefault="00186DAC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ลูกหนี้การค้า</w:t>
      </w:r>
    </w:p>
    <w:p w14:paraId="5895A5B4" w14:textId="20E57704" w:rsidR="00DF5825" w:rsidRPr="00AF1B92" w:rsidRDefault="002C2BD4" w:rsidP="00AF1B92">
      <w:pPr>
        <w:spacing w:line="240" w:lineRule="auto"/>
        <w:ind w:firstLine="1152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noProof/>
        </w:rPr>
        <w:drawing>
          <wp:inline distT="0" distB="0" distL="0" distR="0" wp14:anchorId="1E138769" wp14:editId="277663C7">
            <wp:extent cx="6099175" cy="3768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6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1B7E4" w14:textId="05185650" w:rsidR="00DF5825" w:rsidRDefault="00DF5825" w:rsidP="00D03D85">
      <w:pPr>
        <w:spacing w:line="240" w:lineRule="auto"/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35687962" w:rsidR="00133494" w:rsidRPr="00BB727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BD0CB" w14:textId="3D146BC3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123153C5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33494" w:rsidRPr="00B2145F" w14:paraId="15C96922" w14:textId="77777777" w:rsidTr="00133494">
        <w:tc>
          <w:tcPr>
            <w:tcW w:w="6102" w:type="dxa"/>
          </w:tcPr>
          <w:p w14:paraId="2164F061" w14:textId="77777777" w:rsidR="00133494" w:rsidRPr="006A2F53" w:rsidRDefault="00133494" w:rsidP="001334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8668691" w14:textId="04817490" w:rsidR="00133494" w:rsidRPr="00B2145F" w:rsidRDefault="007510B6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90,991</w:t>
            </w:r>
          </w:p>
        </w:tc>
        <w:tc>
          <w:tcPr>
            <w:tcW w:w="270" w:type="dxa"/>
            <w:vAlign w:val="bottom"/>
          </w:tcPr>
          <w:p w14:paraId="50452D89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789FBF05" w:rsidR="00133494" w:rsidRPr="006A2F53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64CCA">
              <w:rPr>
                <w:rFonts w:ascii="Angsana New" w:hAnsi="Angsana New"/>
                <w:sz w:val="30"/>
                <w:szCs w:val="30"/>
              </w:rPr>
              <w:t>105,218</w:t>
            </w:r>
          </w:p>
        </w:tc>
      </w:tr>
      <w:tr w:rsidR="00133494" w:rsidRPr="00B2145F" w14:paraId="0A46A5A9" w14:textId="77777777" w:rsidTr="00133494">
        <w:tc>
          <w:tcPr>
            <w:tcW w:w="6102" w:type="dxa"/>
          </w:tcPr>
          <w:p w14:paraId="6AD2EF67" w14:textId="77777777" w:rsidR="00133494" w:rsidRPr="002A2F13" w:rsidRDefault="00133494" w:rsidP="0013349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9372925" w14:textId="77777777" w:rsidR="00133494" w:rsidRPr="002A2F13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14324B7B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1E1F1E09" w:rsidR="00133494" w:rsidRPr="00B2145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(2,887)</w:t>
            </w:r>
          </w:p>
        </w:tc>
      </w:tr>
      <w:tr w:rsidR="00133494" w:rsidRPr="00B2145F" w14:paraId="63FD0BD2" w14:textId="77777777" w:rsidTr="00133494">
        <w:tc>
          <w:tcPr>
            <w:tcW w:w="6102" w:type="dxa"/>
          </w:tcPr>
          <w:p w14:paraId="534DF240" w14:textId="77777777" w:rsidR="00133494" w:rsidRPr="006A2F53" w:rsidRDefault="00133494" w:rsidP="001334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36161" w14:textId="44FA2856" w:rsidR="00133494" w:rsidRPr="00B2145F" w:rsidRDefault="007510B6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88,104</w:t>
            </w:r>
          </w:p>
        </w:tc>
        <w:tc>
          <w:tcPr>
            <w:tcW w:w="270" w:type="dxa"/>
            <w:vAlign w:val="bottom"/>
          </w:tcPr>
          <w:p w14:paraId="49CBC82A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06A33AEF" w:rsidR="00133494" w:rsidRPr="00B2145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102,331</w:t>
            </w:r>
          </w:p>
        </w:tc>
      </w:tr>
    </w:tbl>
    <w:p w14:paraId="2052F32A" w14:textId="580D2133" w:rsidR="006D304C" w:rsidRPr="006D304C" w:rsidRDefault="006D304C">
      <w:pPr>
        <w:rPr>
          <w:rFonts w:asciiTheme="majorBidi" w:hAnsiTheme="majorBidi" w:cstheme="majorBidi"/>
        </w:rPr>
      </w:pPr>
    </w:p>
    <w:p w14:paraId="56193EA3" w14:textId="2184DBE4" w:rsidR="00186DAC" w:rsidRPr="006D304C" w:rsidRDefault="00A7386B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29CC54A3" w14:textId="3C00502F" w:rsidR="00AF6A35" w:rsidRPr="006D304C" w:rsidRDefault="00DB3383" w:rsidP="00D03D8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p w14:paraId="1ED7C37D" w14:textId="77777777" w:rsidR="00104C90" w:rsidRPr="006D304C" w:rsidRDefault="00104C90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BFAA34" w14:textId="00144BD0" w:rsidR="00A7386B" w:rsidRPr="008053F0" w:rsidRDefault="00A7386B" w:rsidP="00A738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ารซื้อ จำหน่าย และโอนที่ดิน อาคารและอุปกรณ์ (ไม่รวมสินทรัพย์สิทธิการใช้) 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8053F0">
        <w:rPr>
          <w:rFonts w:asciiTheme="majorBidi" w:hAnsiTheme="majorBidi" w:cstheme="majorBidi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8053F0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053F0">
        <w:rPr>
          <w:rFonts w:asciiTheme="majorBidi" w:hAnsiTheme="majorBidi" w:cstheme="majorBidi"/>
          <w:sz w:val="30"/>
          <w:szCs w:val="30"/>
        </w:rPr>
        <w:t xml:space="preserve">  </w:t>
      </w:r>
      <w:r w:rsidRPr="008053F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07D58361" w:rsidR="00352085" w:rsidRDefault="00352085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pPr w:leftFromText="180" w:rightFromText="180" w:vertAnchor="text" w:tblpX="450" w:tblpY="1"/>
        <w:tblOverlap w:val="never"/>
        <w:tblW w:w="9118" w:type="dxa"/>
        <w:tblLayout w:type="fixed"/>
        <w:tblLook w:val="0000" w:firstRow="0" w:lastRow="0" w:firstColumn="0" w:lastColumn="0" w:noHBand="0" w:noVBand="0"/>
      </w:tblPr>
      <w:tblGrid>
        <w:gridCol w:w="6120"/>
        <w:gridCol w:w="1333"/>
        <w:gridCol w:w="295"/>
        <w:gridCol w:w="1370"/>
      </w:tblGrid>
      <w:tr w:rsidR="00A637D5" w:rsidRPr="008053F0" w14:paraId="6D91D7A5" w14:textId="77777777" w:rsidTr="0053634B">
        <w:trPr>
          <w:trHeight w:val="1098"/>
          <w:tblHeader/>
        </w:trPr>
        <w:tc>
          <w:tcPr>
            <w:tcW w:w="3356" w:type="pct"/>
          </w:tcPr>
          <w:p w14:paraId="06C9B8A4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BD1774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96AE3" w14:textId="77777777" w:rsidR="00A637D5" w:rsidRPr="008053F0" w:rsidRDefault="00A637D5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" w:type="pct"/>
          </w:tcPr>
          <w:p w14:paraId="6BA3207E" w14:textId="77777777" w:rsidR="001A0584" w:rsidRDefault="001A0584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648F7" w14:textId="31B79A31" w:rsidR="00A637D5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5AE9FA4B" w14:textId="77777777" w:rsidR="00A637D5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  <w:p w14:paraId="5D33E72C" w14:textId="0A8BD6AE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0584">
              <w:rPr>
                <w:rFonts w:asciiTheme="majorBidi" w:hAnsiTheme="majorBidi" w:cstheme="majorBidi"/>
                <w:sz w:val="30"/>
                <w:szCs w:val="30"/>
                <w:cs/>
              </w:rPr>
              <w:t>เข้า</w:t>
            </w:r>
            <w:r w:rsidRPr="001A05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A0584">
              <w:rPr>
                <w:rFonts w:asciiTheme="majorBidi" w:hAnsiTheme="majorBidi"/>
                <w:sz w:val="30"/>
                <w:szCs w:val="30"/>
                <w:cs/>
              </w:rPr>
              <w:t>ราคา</w:t>
            </w:r>
            <w:r w:rsidR="001A0584" w:rsidRPr="001A0584"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62" w:type="pct"/>
          </w:tcPr>
          <w:p w14:paraId="2B3875ED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</w:tcPr>
          <w:p w14:paraId="3010D100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2EC6EB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637D5" w:rsidRPr="008053F0" w14:paraId="1D8BBC57" w14:textId="77777777" w:rsidTr="0053634B">
        <w:trPr>
          <w:trHeight w:val="400"/>
          <w:tblHeader/>
        </w:trPr>
        <w:tc>
          <w:tcPr>
            <w:tcW w:w="3356" w:type="pct"/>
          </w:tcPr>
          <w:p w14:paraId="0F0AD094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pct"/>
            <w:gridSpan w:val="3"/>
            <w:shd w:val="clear" w:color="auto" w:fill="auto"/>
          </w:tcPr>
          <w:p w14:paraId="2CF06627" w14:textId="77777777" w:rsidR="00A637D5" w:rsidRPr="002809B3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09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37D5" w:rsidRPr="008053F0" w14:paraId="78A831A0" w14:textId="77777777" w:rsidTr="0053634B">
        <w:trPr>
          <w:trHeight w:val="400"/>
          <w:tblHeader/>
        </w:trPr>
        <w:tc>
          <w:tcPr>
            <w:tcW w:w="3356" w:type="pct"/>
          </w:tcPr>
          <w:p w14:paraId="648BA0DF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31" w:type="pct"/>
            <w:shd w:val="clear" w:color="auto" w:fill="auto"/>
          </w:tcPr>
          <w:p w14:paraId="5BA77256" w14:textId="08E380DF" w:rsidR="00A637D5" w:rsidRPr="002505BF" w:rsidRDefault="007510B6" w:rsidP="0032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>2,977</w:t>
            </w:r>
          </w:p>
        </w:tc>
        <w:tc>
          <w:tcPr>
            <w:tcW w:w="162" w:type="pct"/>
            <w:shd w:val="clear" w:color="auto" w:fill="auto"/>
          </w:tcPr>
          <w:p w14:paraId="41DA450E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shd w:val="clear" w:color="auto" w:fill="auto"/>
          </w:tcPr>
          <w:p w14:paraId="6D97EE91" w14:textId="233AFB49" w:rsidR="00A637D5" w:rsidRPr="002505BF" w:rsidRDefault="007510B6" w:rsidP="0032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37D5" w:rsidRPr="008053F0" w14:paraId="4CD03604" w14:textId="77777777" w:rsidTr="0053634B">
        <w:trPr>
          <w:trHeight w:val="400"/>
          <w:tblHeader/>
        </w:trPr>
        <w:tc>
          <w:tcPr>
            <w:tcW w:w="3356" w:type="pct"/>
          </w:tcPr>
          <w:p w14:paraId="6784B831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731" w:type="pct"/>
            <w:shd w:val="clear" w:color="auto" w:fill="auto"/>
          </w:tcPr>
          <w:p w14:paraId="699B0D62" w14:textId="6368ECCE" w:rsidR="00A637D5" w:rsidRPr="002505BF" w:rsidRDefault="007510B6" w:rsidP="0025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162" w:type="pct"/>
            <w:shd w:val="clear" w:color="auto" w:fill="auto"/>
          </w:tcPr>
          <w:p w14:paraId="7C5D63C8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shd w:val="clear" w:color="auto" w:fill="auto"/>
          </w:tcPr>
          <w:p w14:paraId="25C9E12D" w14:textId="60D332DB" w:rsidR="00A637D5" w:rsidRPr="002505BF" w:rsidRDefault="007510B6" w:rsidP="0032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A637D5" w:rsidRPr="008053F0" w14:paraId="693D595C" w14:textId="77777777" w:rsidTr="0053634B">
        <w:trPr>
          <w:trHeight w:val="400"/>
          <w:tblHeader/>
        </w:trPr>
        <w:tc>
          <w:tcPr>
            <w:tcW w:w="3356" w:type="pct"/>
          </w:tcPr>
          <w:p w14:paraId="6AB519E8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731" w:type="pct"/>
            <w:shd w:val="clear" w:color="auto" w:fill="auto"/>
          </w:tcPr>
          <w:p w14:paraId="40AFCD0C" w14:textId="425EDAA1" w:rsidR="00A637D5" w:rsidRPr="002505BF" w:rsidRDefault="007510B6" w:rsidP="0025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62" w:type="pct"/>
            <w:shd w:val="clear" w:color="auto" w:fill="auto"/>
          </w:tcPr>
          <w:p w14:paraId="335A1130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shd w:val="clear" w:color="auto" w:fill="auto"/>
          </w:tcPr>
          <w:p w14:paraId="21523163" w14:textId="23432584" w:rsidR="00A637D5" w:rsidRPr="002505BF" w:rsidRDefault="00A637D5" w:rsidP="0025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510B6" w:rsidRPr="002505BF"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</w:tr>
      <w:tr w:rsidR="00A637D5" w:rsidRPr="008053F0" w14:paraId="4109FB51" w14:textId="77777777" w:rsidTr="0053634B">
        <w:trPr>
          <w:trHeight w:val="410"/>
          <w:tblHeader/>
        </w:trPr>
        <w:tc>
          <w:tcPr>
            <w:tcW w:w="3356" w:type="pct"/>
          </w:tcPr>
          <w:p w14:paraId="7DEA8F4D" w14:textId="77777777" w:rsidR="00A637D5" w:rsidRPr="008053F0" w:rsidRDefault="00A637D5" w:rsidP="005363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2A887BAE" w14:textId="08D5C993" w:rsidR="00A637D5" w:rsidRPr="002505BF" w:rsidRDefault="007510B6" w:rsidP="0025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>19,569</w:t>
            </w:r>
          </w:p>
        </w:tc>
        <w:tc>
          <w:tcPr>
            <w:tcW w:w="162" w:type="pct"/>
            <w:shd w:val="clear" w:color="auto" w:fill="auto"/>
          </w:tcPr>
          <w:p w14:paraId="50FD7BAE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14:paraId="277EA844" w14:textId="2694E4AA" w:rsidR="00A637D5" w:rsidRPr="002505BF" w:rsidRDefault="007510B6" w:rsidP="0025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505BF">
              <w:rPr>
                <w:rFonts w:ascii="Angsana New" w:hAnsi="Angsana New"/>
                <w:sz w:val="30"/>
                <w:szCs w:val="30"/>
              </w:rPr>
              <w:t>(3,629)</w:t>
            </w:r>
          </w:p>
        </w:tc>
      </w:tr>
      <w:tr w:rsidR="00A637D5" w:rsidRPr="008053F0" w14:paraId="32F22EB1" w14:textId="77777777" w:rsidTr="0053634B">
        <w:trPr>
          <w:trHeight w:val="400"/>
          <w:tblHeader/>
        </w:trPr>
        <w:tc>
          <w:tcPr>
            <w:tcW w:w="3356" w:type="pct"/>
          </w:tcPr>
          <w:p w14:paraId="36FB1843" w14:textId="77777777" w:rsidR="00A637D5" w:rsidRPr="008053F0" w:rsidRDefault="00A637D5" w:rsidP="005363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E80E7" w14:textId="19B5FF63" w:rsidR="00A637D5" w:rsidRPr="002505BF" w:rsidRDefault="00D87EA8" w:rsidP="0025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5BF">
              <w:rPr>
                <w:rFonts w:ascii="Angsana New" w:hAnsi="Angsana New"/>
                <w:b/>
                <w:bCs/>
                <w:sz w:val="30"/>
                <w:szCs w:val="30"/>
              </w:rPr>
              <w:t>24,823</w:t>
            </w:r>
          </w:p>
        </w:tc>
        <w:tc>
          <w:tcPr>
            <w:tcW w:w="162" w:type="pct"/>
            <w:shd w:val="clear" w:color="auto" w:fill="auto"/>
          </w:tcPr>
          <w:p w14:paraId="48041175" w14:textId="77777777" w:rsidR="00A637D5" w:rsidRPr="008053F0" w:rsidRDefault="00A637D5" w:rsidP="00536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E92CA" w14:textId="37AE7B05" w:rsidR="00A637D5" w:rsidRPr="002505BF" w:rsidRDefault="00D87EA8" w:rsidP="00250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5BF">
              <w:rPr>
                <w:rFonts w:ascii="Angsana New" w:hAnsi="Angsana New"/>
                <w:b/>
                <w:bCs/>
                <w:sz w:val="30"/>
                <w:szCs w:val="30"/>
              </w:rPr>
              <w:t>(3,866)</w:t>
            </w:r>
          </w:p>
        </w:tc>
      </w:tr>
    </w:tbl>
    <w:p w14:paraId="7E10BE26" w14:textId="77777777" w:rsidR="000E7734" w:rsidRPr="006D304C" w:rsidRDefault="000E7734" w:rsidP="0096031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7BE8BCF" w14:textId="310BC9C4" w:rsidR="00FC5F7C" w:rsidRPr="008415FC" w:rsidRDefault="00100F63" w:rsidP="00D03D8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8"/>
          <w:sz w:val="30"/>
          <w:szCs w:val="30"/>
          <w:lang w:val="en-US" w:bidi="th-TH"/>
        </w:r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2E4EE2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EE670C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</w:t>
      </w:r>
      <w:r w:rsidR="006A7961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EE670C" w:rsidRPr="006D304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มีนาคม</w:t>
      </w:r>
      <w:r w:rsidR="006A7961" w:rsidRPr="006D304C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 </w:t>
      </w:r>
      <w:r w:rsidR="002E4EE2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0E7734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5</w:t>
      </w:r>
      <w:r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D207C3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CF6C23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และอาคารสิ่งปลูกสร้างของบริษัท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ซึ่งมีมูลค่าตามบัญ</w:t>
      </w:r>
      <w:r w:rsidR="00F50B3A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ชีจำนว</w:t>
      </w:r>
      <w:r w:rsidR="004A3C36"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น</w:t>
      </w:r>
      <w:r w:rsidR="00145DE7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714EA9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187.80</w:t>
      </w:r>
      <w:r w:rsidR="00A21F19" w:rsidRPr="006D304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ธันวาคม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0E7734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4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336A2C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>190.01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 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="00D3708E" w:rsidRPr="008415F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  <w:r w:rsidR="00144925"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="00144925"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 xml:space="preserve">ดูหมายเหตุข้อ </w:t>
      </w:r>
      <w:r w:rsidR="00144925" w:rsidRPr="008415FC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5)</w:t>
      </w:r>
    </w:p>
    <w:p w14:paraId="0E1DDBEE" w14:textId="07CDA7DF" w:rsidR="0096031B" w:rsidRPr="00DF5825" w:rsidRDefault="0096031B" w:rsidP="00DF5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3056C07B" w14:textId="004C28EB" w:rsidR="00104C90" w:rsidRPr="006D304C" w:rsidRDefault="00D75BB6" w:rsidP="00D03D85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1F956499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B449F1" w14:textId="54F8C0DE" w:rsidR="00812338" w:rsidRDefault="00812338" w:rsidP="0081233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บริษัทมีวงเงินสินเชื่อซึ่งยังมิได้เบิกใช้กับสถาบันการเงินในประเทศแห่งหนึ่งเป็นจำนวนเงินรวม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C34FD8">
        <w:rPr>
          <w:rFonts w:asciiTheme="majorBidi" w:hAnsiTheme="majorBidi" w:cstheme="majorBidi"/>
          <w:spacing w:val="4"/>
          <w:sz w:val="30"/>
          <w:szCs w:val="30"/>
          <w:lang w:val="en-GB"/>
        </w:rPr>
        <w:t>96.63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(31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</w:t>
      </w:r>
      <w:r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4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 </w:t>
      </w:r>
      <w:r w:rsidR="00B85563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96.72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>ล้านบาท</w:t>
      </w:r>
      <w:r w:rsidRPr="008053F0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)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</w:t>
      </w:r>
      <w:r w:rsidRPr="008053F0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ที่ดิน อาคารสิ่งปลูกสร้าง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</w:t>
      </w:r>
      <w:r w:rsidR="00AE5C0C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และ</w:t>
      </w:r>
      <w:r w:rsidRPr="00325525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สิทธิการใช้ที่ดิน</w:t>
      </w:r>
      <w:r w:rsidRPr="00325525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ของ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</w:t>
      </w:r>
    </w:p>
    <w:p w14:paraId="660BF69D" w14:textId="4BAB666A" w:rsidR="00C60589" w:rsidRDefault="00C60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>
        <w:rPr>
          <w:rFonts w:asciiTheme="majorBidi" w:hAnsiTheme="majorBidi" w:cstheme="majorBidi"/>
          <w:spacing w:val="4"/>
          <w:sz w:val="30"/>
          <w:szCs w:val="30"/>
          <w:lang w:val="en-GB"/>
        </w:rPr>
        <w:br w:type="page"/>
      </w:r>
    </w:p>
    <w:p w14:paraId="77CED61B" w14:textId="77777777" w:rsidR="003D47A0" w:rsidRDefault="003D47A0" w:rsidP="003D47A0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การจ่ายโดยใช้หุ้นเป็นเกณฑ์</w:t>
      </w:r>
    </w:p>
    <w:p w14:paraId="7CFCBCA7" w14:textId="0D47F513" w:rsidR="00142554" w:rsidRDefault="00142554" w:rsidP="00C60589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pacing w:val="10"/>
          <w:sz w:val="30"/>
          <w:szCs w:val="30"/>
        </w:rPr>
      </w:pPr>
    </w:p>
    <w:p w14:paraId="16319C31" w14:textId="6E49D9BF" w:rsidR="0091666C" w:rsidRDefault="0091666C" w:rsidP="0091666C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Pr="004E4755">
        <w:rPr>
          <w:color w:val="000000"/>
          <w:sz w:val="30"/>
          <w:szCs w:val="30"/>
        </w:rPr>
        <w:t xml:space="preserve">1.75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4E4755">
        <w:rPr>
          <w:color w:val="000000"/>
          <w:sz w:val="30"/>
          <w:szCs w:val="30"/>
        </w:rPr>
        <w:t xml:space="preserve">3.5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 w:rsidRPr="002A279B">
        <w:rPr>
          <w:color w:val="000000"/>
          <w:spacing w:val="-12"/>
          <w:sz w:val="30"/>
          <w:szCs w:val="30"/>
        </w:rPr>
        <w:t xml:space="preserve">0.5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="003403DE"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</w:rPr>
        <w:br/>
        <w:t>8</w:t>
      </w:r>
      <w:r w:rsid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ๆ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ไปกับรับรู้การเพิ่มขึ้น</w:t>
      </w:r>
      <w:r w:rsidRPr="00134ED9">
        <w:rPr>
          <w:color w:val="000000"/>
          <w:sz w:val="30"/>
          <w:szCs w:val="30"/>
          <w:cs/>
        </w:rPr>
        <w:t xml:space="preserve">ของส่วนของผู้ถือหุ้นตามที่กำหนดไว้ในมาตรฐานการรายงานทางการเงินฉบับที่ </w:t>
      </w:r>
      <w:r w:rsidRPr="00134ED9">
        <w:rPr>
          <w:color w:val="000000"/>
          <w:sz w:val="30"/>
          <w:szCs w:val="30"/>
        </w:rPr>
        <w:t>2</w:t>
      </w:r>
    </w:p>
    <w:p w14:paraId="67AC9499" w14:textId="77777777" w:rsidR="00AF3E4D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2B0F8384" w14:textId="3128074B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49D42354" w14:textId="77777777" w:rsidR="00AF3E4D" w:rsidRPr="002A7705" w:rsidRDefault="00AF3E4D" w:rsidP="00AF3E4D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Default="00AF3E4D" w:rsidP="00A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BC14F0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BC14F0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BC14F0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BC14F0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1C918896" w14:textId="09A73189" w:rsidR="00AF3E4D" w:rsidRDefault="00AF3E4D" w:rsidP="00C60589">
      <w:pPr>
        <w:pStyle w:val="Nomal"/>
        <w:tabs>
          <w:tab w:val="left" w:pos="540"/>
        </w:tabs>
        <w:spacing w:line="240" w:lineRule="atLeast"/>
        <w:jc w:val="thaiDistribute"/>
        <w:rPr>
          <w:color w:val="000000"/>
          <w:spacing w:val="10"/>
          <w:sz w:val="30"/>
          <w:szCs w:val="30"/>
        </w:rPr>
      </w:pPr>
    </w:p>
    <w:p w14:paraId="6E240E3D" w14:textId="77777777" w:rsidR="00AF3E4D" w:rsidRDefault="00A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10"/>
          <w:sz w:val="30"/>
          <w:szCs w:val="30"/>
        </w:rPr>
      </w:pPr>
      <w:r>
        <w:rPr>
          <w:color w:val="000000"/>
          <w:spacing w:val="10"/>
          <w:sz w:val="30"/>
          <w:szCs w:val="30"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430"/>
      </w:tblGrid>
      <w:tr w:rsidR="00D25F5E" w:rsidRPr="00B2145F" w14:paraId="6E2CE561" w14:textId="77777777" w:rsidTr="00D972FD">
        <w:trPr>
          <w:cantSplit/>
        </w:trPr>
        <w:tc>
          <w:tcPr>
            <w:tcW w:w="6570" w:type="dxa"/>
          </w:tcPr>
          <w:p w14:paraId="2592E837" w14:textId="77777777" w:rsidR="00D25F5E" w:rsidRPr="00B2145F" w:rsidRDefault="00D25F5E" w:rsidP="00D972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 </w:t>
            </w:r>
          </w:p>
        </w:tc>
        <w:tc>
          <w:tcPr>
            <w:tcW w:w="2430" w:type="dxa"/>
          </w:tcPr>
          <w:p w14:paraId="0FE35E06" w14:textId="77777777" w:rsidR="00D25F5E" w:rsidRDefault="00D25F5E" w:rsidP="00D97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  <w:p w14:paraId="209AD011" w14:textId="77777777" w:rsidR="00D25F5E" w:rsidRPr="00AA087F" w:rsidRDefault="00D25F5E" w:rsidP="00D97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D25F5E" w:rsidRPr="00B2145F" w14:paraId="365F9CAA" w14:textId="77777777" w:rsidTr="00D972FD">
        <w:trPr>
          <w:cantSplit/>
        </w:trPr>
        <w:tc>
          <w:tcPr>
            <w:tcW w:w="6570" w:type="dxa"/>
          </w:tcPr>
          <w:p w14:paraId="4B68A5D6" w14:textId="77777777" w:rsidR="00D25F5E" w:rsidRPr="00B2145F" w:rsidRDefault="00D25F5E" w:rsidP="00D972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08AED64A" w14:textId="77777777" w:rsidR="00D25F5E" w:rsidRPr="00C549FF" w:rsidRDefault="00D25F5E" w:rsidP="00D972FD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9FF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D25F5E" w:rsidRPr="00B2145F" w14:paraId="3A2FAC59" w14:textId="77777777" w:rsidTr="00D972FD">
        <w:trPr>
          <w:cantSplit/>
        </w:trPr>
        <w:tc>
          <w:tcPr>
            <w:tcW w:w="6570" w:type="dxa"/>
          </w:tcPr>
          <w:p w14:paraId="0D0A000D" w14:textId="05452DC0" w:rsidR="00D25F5E" w:rsidRPr="0085269A" w:rsidRDefault="00D25F5E" w:rsidP="00D972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 w:rsidR="001449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492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4492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4492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14492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53B0A17A" w14:textId="7875B7B8" w:rsidR="00D25F5E" w:rsidRPr="00C549FF" w:rsidRDefault="00C549FF" w:rsidP="004211DB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3E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25F5E" w:rsidRPr="00D53E0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53E0D"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</w:tr>
      <w:tr w:rsidR="00D25F5E" w:rsidRPr="00B2145F" w14:paraId="0CB58317" w14:textId="77777777" w:rsidTr="00D972FD">
        <w:trPr>
          <w:cantSplit/>
        </w:trPr>
        <w:tc>
          <w:tcPr>
            <w:tcW w:w="6570" w:type="dxa"/>
          </w:tcPr>
          <w:p w14:paraId="51F3A2CE" w14:textId="77777777" w:rsidR="00D25F5E" w:rsidRPr="00B2145F" w:rsidRDefault="00D25F5E" w:rsidP="00D972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2430" w:type="dxa"/>
          </w:tcPr>
          <w:p w14:paraId="0AB995D3" w14:textId="0E8C0DA2" w:rsidR="00D25F5E" w:rsidRPr="00C549FF" w:rsidRDefault="00D25F5E" w:rsidP="00D972FD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9F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(</w:t>
            </w:r>
            <w:r w:rsidR="00C549FF" w:rsidRPr="00C549FF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Pr="00C549F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25F5E" w:rsidRPr="00B2145F" w14:paraId="065BFE70" w14:textId="77777777" w:rsidTr="00D972FD">
        <w:trPr>
          <w:cantSplit/>
        </w:trPr>
        <w:tc>
          <w:tcPr>
            <w:tcW w:w="6570" w:type="dxa"/>
            <w:hideMark/>
          </w:tcPr>
          <w:p w14:paraId="2A72CF1E" w14:textId="02E575C1" w:rsidR="00D25F5E" w:rsidRPr="00B2145F" w:rsidRDefault="00D25F5E" w:rsidP="00D972F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D755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755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06980" w14:textId="5AABD3D6" w:rsidR="00D25F5E" w:rsidRPr="00C549FF" w:rsidRDefault="00D25F5E" w:rsidP="00D972FD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9FF">
              <w:rPr>
                <w:rFonts w:ascii="Angsana New" w:hAnsi="Angsana New"/>
                <w:b/>
                <w:bCs/>
                <w:sz w:val="30"/>
                <w:szCs w:val="30"/>
              </w:rPr>
              <w:t>2,9</w:t>
            </w:r>
            <w:r w:rsidR="00C549FF" w:rsidRPr="00C549F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123CC53D" w14:textId="77777777" w:rsidR="00D25F5E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089B8A60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งวดสามเดือน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>
        <w:rPr>
          <w:color w:val="000000"/>
          <w:sz w:val="30"/>
          <w:szCs w:val="30"/>
        </w:rPr>
        <w:t xml:space="preserve">31 </w:t>
      </w:r>
      <w:r w:rsidR="00A32A44">
        <w:rPr>
          <w:rFonts w:hint="cs"/>
          <w:color w:val="000000"/>
          <w:sz w:val="30"/>
          <w:szCs w:val="30"/>
          <w:cs/>
        </w:rPr>
        <w:t>มีนาคม</w:t>
      </w:r>
      <w:r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</w:rPr>
        <w:t>256</w:t>
      </w:r>
      <w:r w:rsidR="00A32A44">
        <w:rPr>
          <w:color w:val="000000"/>
          <w:sz w:val="30"/>
          <w:szCs w:val="30"/>
        </w:rPr>
        <w:t>5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“ส่วนเกินทุนจากรายการจ่ายโดยใช้หุ้นเป็นเกณฑ์” เป็นจำนวนเงิน</w:t>
      </w:r>
      <w:r w:rsidRPr="00C60589">
        <w:rPr>
          <w:rFonts w:hint="cs"/>
          <w:color w:val="000000"/>
          <w:sz w:val="30"/>
          <w:szCs w:val="30"/>
          <w:cs/>
        </w:rPr>
        <w:t xml:space="preserve">รวม </w:t>
      </w:r>
      <w:r w:rsidR="00FA24DF">
        <w:rPr>
          <w:color w:val="000000"/>
          <w:sz w:val="30"/>
          <w:szCs w:val="30"/>
        </w:rPr>
        <w:t>2.67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ล้านบาท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(31</w:t>
      </w:r>
      <w:r w:rsidR="00A32A44" w:rsidRPr="00B76BE1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A1232E" w:rsidRPr="00B76BE1">
        <w:rPr>
          <w:rFonts w:hint="cs"/>
          <w:i/>
          <w:iCs/>
          <w:color w:val="000000"/>
          <w:sz w:val="30"/>
          <w:szCs w:val="30"/>
          <w:cs/>
        </w:rPr>
        <w:t>มีนาคม</w:t>
      </w:r>
      <w:r w:rsidR="00A32A44" w:rsidRPr="00B76BE1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 xml:space="preserve">2564: </w:t>
      </w:r>
      <w:r w:rsidR="00A1232E" w:rsidRPr="00B76BE1">
        <w:rPr>
          <w:rFonts w:hint="cs"/>
          <w:i/>
          <w:iCs/>
          <w:color w:val="000000"/>
          <w:sz w:val="30"/>
          <w:szCs w:val="30"/>
          <w:cs/>
        </w:rPr>
        <w:t>ไม่มี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17FB046F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35B5B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5B7EA" w14:textId="070B75B4" w:rsidR="00EA1B9D" w:rsidRPr="006D304C" w:rsidRDefault="00EA1B9D" w:rsidP="00AC00A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A1B9D" w:rsidRPr="006D304C" w:rsidSect="000E7734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6D304C" w:rsidRDefault="00841F0C" w:rsidP="0044086A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AA58E" w14:textId="410E50F2" w:rsidR="003C2825" w:rsidRPr="006D304C" w:rsidRDefault="003C2825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4CE85454" w14:textId="377FAA19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80092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60510E8F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สามเดือน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1F6F38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="00991FC0"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F6F38"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="00991FC0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E7734" w:rsidRPr="006D304C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7AF801A3" w14:textId="77777777" w:rsidR="00C94231" w:rsidRPr="006D304C" w:rsidRDefault="00C94231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75" w:type="dxa"/>
        <w:tblLayout w:type="fixed"/>
        <w:tblLook w:val="0000" w:firstRow="0" w:lastRow="0" w:firstColumn="0" w:lastColumn="0" w:noHBand="0" w:noVBand="0"/>
      </w:tblPr>
      <w:tblGrid>
        <w:gridCol w:w="315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720"/>
        <w:gridCol w:w="270"/>
        <w:gridCol w:w="720"/>
        <w:gridCol w:w="270"/>
        <w:gridCol w:w="810"/>
        <w:gridCol w:w="270"/>
        <w:gridCol w:w="855"/>
      </w:tblGrid>
      <w:tr w:rsidR="00064E49" w:rsidRPr="006D304C" w14:paraId="7BADB343" w14:textId="77777777" w:rsidTr="00C2786D">
        <w:trPr>
          <w:tblHeader/>
        </w:trPr>
        <w:tc>
          <w:tcPr>
            <w:tcW w:w="3150" w:type="dxa"/>
          </w:tcPr>
          <w:p w14:paraId="2E76ADC7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25" w:type="dxa"/>
            <w:gridSpan w:val="23"/>
          </w:tcPr>
          <w:p w14:paraId="19F589A1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064E49" w:rsidRPr="006D304C" w14:paraId="1A16F9A2" w14:textId="77777777" w:rsidTr="00064FD7">
        <w:trPr>
          <w:tblHeader/>
        </w:trPr>
        <w:tc>
          <w:tcPr>
            <w:tcW w:w="3150" w:type="dxa"/>
          </w:tcPr>
          <w:p w14:paraId="51C30002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40E43181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14:paraId="0D4C0778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8C745C2" w14:textId="35A4CC25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</w:t>
            </w:r>
            <w:r w:rsidR="00F51EF5"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อสเตรเลีย</w:t>
            </w:r>
          </w:p>
        </w:tc>
        <w:tc>
          <w:tcPr>
            <w:tcW w:w="270" w:type="dxa"/>
          </w:tcPr>
          <w:p w14:paraId="4FCC0209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6076F5F3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14:paraId="4EC64D95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289B32F5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14:paraId="64FEB512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1A756C1A" w14:textId="6A59C69B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="0044086A"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</w:tcPr>
          <w:p w14:paraId="25C0DEE3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35" w:type="dxa"/>
            <w:gridSpan w:val="3"/>
          </w:tcPr>
          <w:p w14:paraId="73338234" w14:textId="77777777" w:rsidR="00064E49" w:rsidRPr="006D304C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786D" w:rsidRPr="006D304C" w14:paraId="169BF472" w14:textId="77777777" w:rsidTr="00064FD7">
        <w:trPr>
          <w:tblHeader/>
        </w:trPr>
        <w:tc>
          <w:tcPr>
            <w:tcW w:w="3150" w:type="dxa"/>
          </w:tcPr>
          <w:p w14:paraId="7E736F53" w14:textId="3449242C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720" w:type="dxa"/>
          </w:tcPr>
          <w:p w14:paraId="2D82BB30" w14:textId="6FFE8F8B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B53F9F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A9C7FC" w14:textId="08D42CF3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F69D20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AC562D" w14:textId="73B55EF4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372D63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8FC11D" w14:textId="37A39902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0F0289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50EA8B" w14:textId="74397F64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3427BE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977F71" w14:textId="0F70839B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700F2E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A748F57" w14:textId="784C0F1D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4ABF89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6D6A30" w14:textId="4EE68844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48F946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33CC22D" w14:textId="570E18B6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CF2303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31393F" w14:textId="1AE1F8BE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56E22C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D3997CB" w14:textId="18D893F4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5811C9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35339305" w14:textId="602E493B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E7734" w:rsidRPr="006D304C" w14:paraId="789D6DFA" w14:textId="77777777" w:rsidTr="00C2786D">
        <w:trPr>
          <w:tblHeader/>
        </w:trPr>
        <w:tc>
          <w:tcPr>
            <w:tcW w:w="3150" w:type="dxa"/>
          </w:tcPr>
          <w:p w14:paraId="77FD73C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25" w:type="dxa"/>
            <w:gridSpan w:val="23"/>
          </w:tcPr>
          <w:p w14:paraId="514FAC9A" w14:textId="77777777" w:rsidR="000E7734" w:rsidRPr="006D304C" w:rsidRDefault="000E7734" w:rsidP="000E77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786D" w:rsidRPr="006D304C" w14:paraId="6B2257A3" w14:textId="77777777" w:rsidTr="00064FD7">
        <w:tc>
          <w:tcPr>
            <w:tcW w:w="3150" w:type="dxa"/>
            <w:shd w:val="clear" w:color="auto" w:fill="auto"/>
          </w:tcPr>
          <w:p w14:paraId="4A910E7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D30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20" w:type="dxa"/>
            <w:shd w:val="clear" w:color="auto" w:fill="auto"/>
          </w:tcPr>
          <w:p w14:paraId="39E42AB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479FA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3C37B3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BC34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5E6FC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F277A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E576E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0FFE1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F94C28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F88C9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2364FE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3281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64664A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905A7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DEC8F5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43778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24CA8F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FA02E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F4E8AE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34575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A06F1F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7CFF9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1656D6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786D" w:rsidRPr="006D304C" w14:paraId="1FC6FD3A" w14:textId="77777777" w:rsidTr="00064FD7">
        <w:tc>
          <w:tcPr>
            <w:tcW w:w="3150" w:type="dxa"/>
            <w:shd w:val="clear" w:color="auto" w:fill="auto"/>
          </w:tcPr>
          <w:p w14:paraId="1F88FEE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shd w:val="clear" w:color="auto" w:fill="auto"/>
          </w:tcPr>
          <w:p w14:paraId="65A7B2F7" w14:textId="405E22CC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280,38</w:t>
            </w:r>
            <w:r w:rsidR="00B52E4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D899FC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C333F0" w14:textId="5CCFD689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306,480</w:t>
            </w:r>
          </w:p>
        </w:tc>
        <w:tc>
          <w:tcPr>
            <w:tcW w:w="270" w:type="dxa"/>
            <w:shd w:val="clear" w:color="auto" w:fill="auto"/>
          </w:tcPr>
          <w:p w14:paraId="02AC634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A6902D1" w14:textId="21DD5635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31,330</w:t>
            </w:r>
          </w:p>
        </w:tc>
        <w:tc>
          <w:tcPr>
            <w:tcW w:w="270" w:type="dxa"/>
            <w:shd w:val="clear" w:color="auto" w:fill="auto"/>
          </w:tcPr>
          <w:p w14:paraId="199DE0F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8CC8127" w14:textId="4F31389F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14:paraId="3883A70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ACC7E3" w14:textId="0FBB8D67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20,41</w:t>
            </w:r>
            <w:r w:rsidR="00B52E4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87D165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1CF27BA" w14:textId="0E3E53C6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21,295</w:t>
            </w:r>
          </w:p>
        </w:tc>
        <w:tc>
          <w:tcPr>
            <w:tcW w:w="270" w:type="dxa"/>
            <w:shd w:val="clear" w:color="auto" w:fill="auto"/>
          </w:tcPr>
          <w:p w14:paraId="1333EAC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C2B6D3" w14:textId="2A8723BD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332,1</w:t>
            </w:r>
            <w:r w:rsidR="007F585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DEC910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45AE4" w14:textId="16BED2F5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344,855</w:t>
            </w:r>
          </w:p>
        </w:tc>
        <w:tc>
          <w:tcPr>
            <w:tcW w:w="270" w:type="dxa"/>
            <w:shd w:val="clear" w:color="auto" w:fill="auto"/>
          </w:tcPr>
          <w:p w14:paraId="7B9F89C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275BD43" w14:textId="1B06E235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15,62</w:t>
            </w:r>
            <w:r w:rsidR="007F585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EA73B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659B5A" w14:textId="01D629EB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6,684</w:t>
            </w:r>
          </w:p>
        </w:tc>
        <w:tc>
          <w:tcPr>
            <w:tcW w:w="270" w:type="dxa"/>
            <w:shd w:val="clear" w:color="auto" w:fill="auto"/>
          </w:tcPr>
          <w:p w14:paraId="6F05B92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9D688F" w14:textId="433428CB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347,752</w:t>
            </w:r>
          </w:p>
        </w:tc>
        <w:tc>
          <w:tcPr>
            <w:tcW w:w="270" w:type="dxa"/>
            <w:shd w:val="clear" w:color="auto" w:fill="auto"/>
          </w:tcPr>
          <w:p w14:paraId="36C109C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26A19467" w14:textId="458A8A23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351,539</w:t>
            </w:r>
          </w:p>
        </w:tc>
      </w:tr>
      <w:tr w:rsidR="00C2786D" w:rsidRPr="006D304C" w14:paraId="0BA5B080" w14:textId="77777777" w:rsidTr="00064FD7">
        <w:tc>
          <w:tcPr>
            <w:tcW w:w="3150" w:type="dxa"/>
            <w:shd w:val="clear" w:color="auto" w:fill="auto"/>
          </w:tcPr>
          <w:p w14:paraId="2FED4A5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92B18" w14:textId="50E1E3B6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280,38</w:t>
            </w:r>
            <w:r w:rsidR="00B52E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07027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7A69E" w14:textId="66A360A6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306,480</w:t>
            </w:r>
          </w:p>
        </w:tc>
        <w:tc>
          <w:tcPr>
            <w:tcW w:w="270" w:type="dxa"/>
            <w:shd w:val="clear" w:color="auto" w:fill="auto"/>
          </w:tcPr>
          <w:p w14:paraId="35BFC52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52A4" w14:textId="0D567E32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31,330</w:t>
            </w:r>
          </w:p>
        </w:tc>
        <w:tc>
          <w:tcPr>
            <w:tcW w:w="270" w:type="dxa"/>
            <w:shd w:val="clear" w:color="auto" w:fill="auto"/>
          </w:tcPr>
          <w:p w14:paraId="5641144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3B233" w14:textId="3785FB12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14:paraId="1DC8102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0F998" w14:textId="291B4BD8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20,41</w:t>
            </w:r>
            <w:r w:rsidR="00B52E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F1409F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43F1" w14:textId="62163DDC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21,295</w:t>
            </w:r>
          </w:p>
        </w:tc>
        <w:tc>
          <w:tcPr>
            <w:tcW w:w="270" w:type="dxa"/>
            <w:shd w:val="clear" w:color="auto" w:fill="auto"/>
          </w:tcPr>
          <w:p w14:paraId="26CB594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BF13F" w14:textId="12FB64E6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332,1</w:t>
            </w:r>
            <w:r w:rsidR="007F58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AD2E78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950F5" w14:textId="4082B820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344,855</w:t>
            </w:r>
          </w:p>
        </w:tc>
        <w:tc>
          <w:tcPr>
            <w:tcW w:w="270" w:type="dxa"/>
            <w:shd w:val="clear" w:color="auto" w:fill="auto"/>
          </w:tcPr>
          <w:p w14:paraId="387386D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8DD04" w14:textId="6CEE815A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15,62</w:t>
            </w:r>
            <w:r w:rsidR="007F58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613C66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6975" w14:textId="3AF09E33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6,684</w:t>
            </w:r>
          </w:p>
        </w:tc>
        <w:tc>
          <w:tcPr>
            <w:tcW w:w="270" w:type="dxa"/>
            <w:shd w:val="clear" w:color="auto" w:fill="auto"/>
          </w:tcPr>
          <w:p w14:paraId="076D9A0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9CC71" w14:textId="775CEAC0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347,752</w:t>
            </w:r>
          </w:p>
        </w:tc>
        <w:tc>
          <w:tcPr>
            <w:tcW w:w="270" w:type="dxa"/>
            <w:shd w:val="clear" w:color="auto" w:fill="auto"/>
          </w:tcPr>
          <w:p w14:paraId="7CE4C7B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FA2CE" w14:textId="78042A38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351,539</w:t>
            </w:r>
          </w:p>
        </w:tc>
      </w:tr>
      <w:tr w:rsidR="00C2786D" w:rsidRPr="006D304C" w14:paraId="6FE9A10A" w14:textId="77777777" w:rsidTr="00064FD7">
        <w:tc>
          <w:tcPr>
            <w:tcW w:w="3150" w:type="dxa"/>
            <w:shd w:val="clear" w:color="auto" w:fill="auto"/>
          </w:tcPr>
          <w:p w14:paraId="6E70D51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ACF00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825B9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5FFCE1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191873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6FE355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151CA3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9C65D1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EE2A6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0DD6C3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98E2A3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DF55EF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948CFF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95E42D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03625D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85681C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BC51A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89568A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6DBD72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AD9FE3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FB226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864BF9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C17A20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41AEF49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786D" w:rsidRPr="006D304C" w14:paraId="3AC64049" w14:textId="77777777" w:rsidTr="00064FD7">
        <w:tc>
          <w:tcPr>
            <w:tcW w:w="3150" w:type="dxa"/>
            <w:shd w:val="clear" w:color="auto" w:fill="auto"/>
          </w:tcPr>
          <w:p w14:paraId="5DC868F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C70924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82B2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F8D033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FC017D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760417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2BB62D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9CAD2F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0BAB1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BB0548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6A75C1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D85B0A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D6FAF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E67B39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B60C50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A7360F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75C42F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980F58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35773E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D05A87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1C2D9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4D0D4C8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23D8EA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</w:tcPr>
          <w:p w14:paraId="5E95FAE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786D" w:rsidRPr="006D304C" w14:paraId="74731DE2" w14:textId="77777777" w:rsidTr="00064FD7">
        <w:tc>
          <w:tcPr>
            <w:tcW w:w="3150" w:type="dxa"/>
            <w:shd w:val="clear" w:color="auto" w:fill="auto"/>
          </w:tcPr>
          <w:p w14:paraId="32F8CAE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D8C41E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8C81F4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0654FD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B4016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9A5DB2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D4424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BFE731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B92B53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63DDF3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A9D0B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3BA01F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1E9F44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74D7E0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2E8561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663AA94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37BDA0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1695B2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1DB8C3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E9EDCB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F8738D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19D804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24FFA4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</w:tcPr>
          <w:p w14:paraId="2141CD7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786D" w:rsidRPr="006D304C" w14:paraId="2E97FD5F" w14:textId="77777777" w:rsidTr="00064FD7">
        <w:tc>
          <w:tcPr>
            <w:tcW w:w="3150" w:type="dxa"/>
            <w:shd w:val="clear" w:color="auto" w:fill="auto"/>
          </w:tcPr>
          <w:p w14:paraId="49313C0A" w14:textId="45199044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lastRenderedPageBreak/>
              <w:t>การจำแนกรายได้</w:t>
            </w:r>
          </w:p>
        </w:tc>
        <w:tc>
          <w:tcPr>
            <w:tcW w:w="720" w:type="dxa"/>
            <w:shd w:val="clear" w:color="auto" w:fill="auto"/>
          </w:tcPr>
          <w:p w14:paraId="00D91A6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3D5F7C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28F160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64E2C7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00C4EF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33EE22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E76CC6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8B99C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C9645F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C07388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C10491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CFE99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E412C9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582B2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427CDEC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B7B16B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C233A9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E8B204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A61F57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12E6E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7F31958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C42DCF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shd w:val="clear" w:color="auto" w:fill="auto"/>
          </w:tcPr>
          <w:p w14:paraId="1C24107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786D" w:rsidRPr="006D304C" w14:paraId="18CCEBB2" w14:textId="77777777" w:rsidTr="00064FD7">
        <w:tc>
          <w:tcPr>
            <w:tcW w:w="3150" w:type="dxa"/>
            <w:shd w:val="clear" w:color="auto" w:fill="auto"/>
          </w:tcPr>
          <w:p w14:paraId="6E49C7B5" w14:textId="1125055F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กลุ่มผลิตภัณฑ์ซอสปรุงรสและน้ำจิ้มต่าง ๆ</w:t>
            </w:r>
          </w:p>
        </w:tc>
        <w:tc>
          <w:tcPr>
            <w:tcW w:w="720" w:type="dxa"/>
            <w:shd w:val="clear" w:color="auto" w:fill="auto"/>
          </w:tcPr>
          <w:p w14:paraId="1F7F63C4" w14:textId="21928874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251,300</w:t>
            </w:r>
          </w:p>
        </w:tc>
        <w:tc>
          <w:tcPr>
            <w:tcW w:w="270" w:type="dxa"/>
            <w:shd w:val="clear" w:color="auto" w:fill="auto"/>
          </w:tcPr>
          <w:p w14:paraId="7523172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E3C929A" w14:textId="10856150" w:rsidR="000E7734" w:rsidRPr="006D304C" w:rsidRDefault="000E7734" w:rsidP="0006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255,046</w:t>
            </w:r>
          </w:p>
        </w:tc>
        <w:tc>
          <w:tcPr>
            <w:tcW w:w="270" w:type="dxa"/>
            <w:shd w:val="clear" w:color="auto" w:fill="auto"/>
          </w:tcPr>
          <w:p w14:paraId="54D110F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84803C" w14:textId="1723C5BC" w:rsidR="000E7734" w:rsidRPr="006D304C" w:rsidRDefault="002505BF" w:rsidP="0006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22,164</w:t>
            </w:r>
          </w:p>
        </w:tc>
        <w:tc>
          <w:tcPr>
            <w:tcW w:w="270" w:type="dxa"/>
            <w:shd w:val="clear" w:color="auto" w:fill="auto"/>
          </w:tcPr>
          <w:p w14:paraId="3D3879F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AAB5EBB" w14:textId="19404A52" w:rsidR="000E7734" w:rsidRPr="006D304C" w:rsidRDefault="000E7734" w:rsidP="005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13,574</w:t>
            </w:r>
          </w:p>
        </w:tc>
        <w:tc>
          <w:tcPr>
            <w:tcW w:w="270" w:type="dxa"/>
            <w:shd w:val="clear" w:color="auto" w:fill="auto"/>
          </w:tcPr>
          <w:p w14:paraId="5B5E04A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0E5308B" w14:textId="6544F94E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18,782</w:t>
            </w:r>
          </w:p>
        </w:tc>
        <w:tc>
          <w:tcPr>
            <w:tcW w:w="270" w:type="dxa"/>
            <w:shd w:val="clear" w:color="auto" w:fill="auto"/>
          </w:tcPr>
          <w:p w14:paraId="33840EF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C3F556C" w14:textId="359C72F6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18,436</w:t>
            </w:r>
          </w:p>
        </w:tc>
        <w:tc>
          <w:tcPr>
            <w:tcW w:w="270" w:type="dxa"/>
            <w:shd w:val="clear" w:color="auto" w:fill="auto"/>
          </w:tcPr>
          <w:p w14:paraId="54BD10C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3AC9B6" w14:textId="6F89B239" w:rsidR="000E7734" w:rsidRPr="006D304C" w:rsidRDefault="002505BF" w:rsidP="0006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292,246</w:t>
            </w:r>
          </w:p>
        </w:tc>
        <w:tc>
          <w:tcPr>
            <w:tcW w:w="270" w:type="dxa"/>
            <w:shd w:val="clear" w:color="auto" w:fill="auto"/>
          </w:tcPr>
          <w:p w14:paraId="0E59364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F839EF4" w14:textId="77556569" w:rsidR="000E7734" w:rsidRPr="006D304C" w:rsidRDefault="000E7734" w:rsidP="00B5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287,056</w:t>
            </w:r>
          </w:p>
        </w:tc>
        <w:tc>
          <w:tcPr>
            <w:tcW w:w="270" w:type="dxa"/>
            <w:shd w:val="clear" w:color="auto" w:fill="auto"/>
          </w:tcPr>
          <w:p w14:paraId="4775BEB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B228F02" w14:textId="1D1B727E" w:rsidR="000E7734" w:rsidRPr="006D304C" w:rsidRDefault="002505BF" w:rsidP="00B5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11,59</w:t>
            </w:r>
            <w:r w:rsidR="005B53F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D5045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21525F2" w14:textId="4C1F712E" w:rsidR="000E7734" w:rsidRPr="006D304C" w:rsidRDefault="000E7734" w:rsidP="00B5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3,350</w:t>
            </w:r>
          </w:p>
        </w:tc>
        <w:tc>
          <w:tcPr>
            <w:tcW w:w="270" w:type="dxa"/>
            <w:shd w:val="clear" w:color="auto" w:fill="auto"/>
          </w:tcPr>
          <w:p w14:paraId="105D9DA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765A0C" w14:textId="3DB02076" w:rsidR="000E7734" w:rsidRPr="006D304C" w:rsidRDefault="002505BF" w:rsidP="003C40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303,83</w:t>
            </w:r>
            <w:r w:rsidR="005B53F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1696FA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4ED25B9" w14:textId="78280BE3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290,406</w:t>
            </w:r>
          </w:p>
        </w:tc>
      </w:tr>
      <w:tr w:rsidR="00C2786D" w:rsidRPr="006D304C" w14:paraId="27430D83" w14:textId="77777777" w:rsidTr="00064FD7">
        <w:tc>
          <w:tcPr>
            <w:tcW w:w="3150" w:type="dxa"/>
            <w:shd w:val="clear" w:color="auto" w:fill="auto"/>
          </w:tcPr>
          <w:p w14:paraId="4241871E" w14:textId="21FFCF16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กลุ่มผลิตภัณฑ์เครื่องปรุงแกง</w:t>
            </w:r>
          </w:p>
        </w:tc>
        <w:tc>
          <w:tcPr>
            <w:tcW w:w="720" w:type="dxa"/>
            <w:shd w:val="clear" w:color="auto" w:fill="auto"/>
          </w:tcPr>
          <w:p w14:paraId="66E9684E" w14:textId="7668C1E5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17,033</w:t>
            </w:r>
          </w:p>
        </w:tc>
        <w:tc>
          <w:tcPr>
            <w:tcW w:w="270" w:type="dxa"/>
            <w:shd w:val="clear" w:color="auto" w:fill="auto"/>
          </w:tcPr>
          <w:p w14:paraId="2353737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80A099" w14:textId="70F9717D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30,986</w:t>
            </w:r>
          </w:p>
        </w:tc>
        <w:tc>
          <w:tcPr>
            <w:tcW w:w="270" w:type="dxa"/>
            <w:shd w:val="clear" w:color="auto" w:fill="auto"/>
          </w:tcPr>
          <w:p w14:paraId="089DF2A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E731882" w14:textId="03409DA8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5,749</w:t>
            </w:r>
          </w:p>
        </w:tc>
        <w:tc>
          <w:tcPr>
            <w:tcW w:w="270" w:type="dxa"/>
            <w:shd w:val="clear" w:color="auto" w:fill="auto"/>
          </w:tcPr>
          <w:p w14:paraId="1080084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ACA1F21" w14:textId="2A422BF5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  <w:tc>
          <w:tcPr>
            <w:tcW w:w="270" w:type="dxa"/>
            <w:shd w:val="clear" w:color="auto" w:fill="auto"/>
          </w:tcPr>
          <w:p w14:paraId="5718E33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D1B7F4" w14:textId="59E65DD3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388AF8F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7DCFCE" w14:textId="00D55C62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1,575</w:t>
            </w:r>
          </w:p>
        </w:tc>
        <w:tc>
          <w:tcPr>
            <w:tcW w:w="270" w:type="dxa"/>
            <w:shd w:val="clear" w:color="auto" w:fill="auto"/>
          </w:tcPr>
          <w:p w14:paraId="6399F4E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454AD9D" w14:textId="67395146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23,64</w:t>
            </w:r>
            <w:r w:rsidR="002C7F3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95314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8F86EB" w14:textId="51AAFA18" w:rsidR="000E7734" w:rsidRPr="006D304C" w:rsidRDefault="000E7734" w:rsidP="0006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35,579</w:t>
            </w:r>
          </w:p>
        </w:tc>
        <w:tc>
          <w:tcPr>
            <w:tcW w:w="270" w:type="dxa"/>
            <w:shd w:val="clear" w:color="auto" w:fill="auto"/>
          </w:tcPr>
          <w:p w14:paraId="1237CC5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1A655D0" w14:textId="1462CAFD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1,922</w:t>
            </w:r>
          </w:p>
        </w:tc>
        <w:tc>
          <w:tcPr>
            <w:tcW w:w="270" w:type="dxa"/>
            <w:shd w:val="clear" w:color="auto" w:fill="auto"/>
          </w:tcPr>
          <w:p w14:paraId="6536AEE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DDFCEEB" w14:textId="2AC104D6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2,855</w:t>
            </w:r>
          </w:p>
        </w:tc>
        <w:tc>
          <w:tcPr>
            <w:tcW w:w="270" w:type="dxa"/>
            <w:shd w:val="clear" w:color="auto" w:fill="auto"/>
          </w:tcPr>
          <w:p w14:paraId="0E12093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4F8D9A6" w14:textId="5192795E" w:rsidR="000E7734" w:rsidRPr="006D304C" w:rsidRDefault="002505BF" w:rsidP="00C278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25,56</w:t>
            </w:r>
            <w:r w:rsidR="005B53F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C29E8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7A479599" w14:textId="10B91C03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38,434</w:t>
            </w:r>
          </w:p>
        </w:tc>
      </w:tr>
      <w:tr w:rsidR="00C2786D" w:rsidRPr="006D304C" w14:paraId="621C2B67" w14:textId="77777777" w:rsidTr="00064FD7">
        <w:tc>
          <w:tcPr>
            <w:tcW w:w="3150" w:type="dxa"/>
            <w:shd w:val="clear" w:color="auto" w:fill="auto"/>
          </w:tcPr>
          <w:p w14:paraId="1682CADE" w14:textId="544BD7EA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2AD5D33" w14:textId="2395C055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12,05</w:t>
            </w:r>
            <w:r w:rsidR="00D6402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DD29F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A0E585" w14:textId="52DCED03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20,448</w:t>
            </w:r>
          </w:p>
        </w:tc>
        <w:tc>
          <w:tcPr>
            <w:tcW w:w="270" w:type="dxa"/>
            <w:shd w:val="clear" w:color="auto" w:fill="auto"/>
          </w:tcPr>
          <w:p w14:paraId="1191D68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E040F4" w14:textId="752669DE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3,417</w:t>
            </w:r>
          </w:p>
        </w:tc>
        <w:tc>
          <w:tcPr>
            <w:tcW w:w="270" w:type="dxa"/>
            <w:shd w:val="clear" w:color="auto" w:fill="auto"/>
          </w:tcPr>
          <w:p w14:paraId="10289BC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0ED9BB5" w14:textId="6F227E1C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367B23E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D1C4043" w14:textId="4E227029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6402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FDA214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3AAF6D" w14:textId="52F85D0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1,284</w:t>
            </w:r>
          </w:p>
        </w:tc>
        <w:tc>
          <w:tcPr>
            <w:tcW w:w="270" w:type="dxa"/>
            <w:shd w:val="clear" w:color="auto" w:fill="auto"/>
          </w:tcPr>
          <w:p w14:paraId="0C68C94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AFDA898" w14:textId="3720C788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16,24</w:t>
            </w:r>
            <w:r w:rsidR="002C7F3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0398AD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910A3E" w14:textId="42F73B2E" w:rsidR="000E7734" w:rsidRPr="006D304C" w:rsidRDefault="000E7734" w:rsidP="0071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22,220</w:t>
            </w:r>
          </w:p>
        </w:tc>
        <w:tc>
          <w:tcPr>
            <w:tcW w:w="270" w:type="dxa"/>
            <w:shd w:val="clear" w:color="auto" w:fill="auto"/>
          </w:tcPr>
          <w:p w14:paraId="4942AAB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9BFF2E" w14:textId="44D1537E" w:rsidR="000E7734" w:rsidRPr="006D304C" w:rsidRDefault="002505BF" w:rsidP="00C2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2,110</w:t>
            </w:r>
          </w:p>
        </w:tc>
        <w:tc>
          <w:tcPr>
            <w:tcW w:w="270" w:type="dxa"/>
            <w:shd w:val="clear" w:color="auto" w:fill="auto"/>
          </w:tcPr>
          <w:p w14:paraId="0499533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91B2899" w14:textId="2DE5E1B5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71F13C7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A974A0" w14:textId="1A10EB7D" w:rsidR="000E7734" w:rsidRPr="006D304C" w:rsidRDefault="002505BF" w:rsidP="00C278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18,351</w:t>
            </w:r>
          </w:p>
        </w:tc>
        <w:tc>
          <w:tcPr>
            <w:tcW w:w="270" w:type="dxa"/>
            <w:shd w:val="clear" w:color="auto" w:fill="auto"/>
          </w:tcPr>
          <w:p w14:paraId="55EBFE6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98BC547" w14:textId="11F4F1D3" w:rsidR="000E7734" w:rsidRPr="006D304C" w:rsidRDefault="000E7734" w:rsidP="00C2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22,699</w:t>
            </w:r>
          </w:p>
        </w:tc>
      </w:tr>
      <w:tr w:rsidR="00C2786D" w:rsidRPr="006D304C" w14:paraId="115E55D7" w14:textId="77777777" w:rsidTr="00064FD7">
        <w:tc>
          <w:tcPr>
            <w:tcW w:w="3150" w:type="dxa"/>
            <w:shd w:val="clear" w:color="auto" w:fill="auto"/>
          </w:tcPr>
          <w:p w14:paraId="30E27F70" w14:textId="64EB42C2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D304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FB052" w14:textId="7E36EC15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280,38</w:t>
            </w:r>
            <w:r w:rsidR="00D64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25C225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3FE4" w14:textId="65351336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306,480</w:t>
            </w:r>
          </w:p>
        </w:tc>
        <w:tc>
          <w:tcPr>
            <w:tcW w:w="270" w:type="dxa"/>
            <w:shd w:val="clear" w:color="auto" w:fill="auto"/>
          </w:tcPr>
          <w:p w14:paraId="12A8C5B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63760" w14:textId="57368BE2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31,330</w:t>
            </w:r>
          </w:p>
        </w:tc>
        <w:tc>
          <w:tcPr>
            <w:tcW w:w="270" w:type="dxa"/>
            <w:shd w:val="clear" w:color="auto" w:fill="auto"/>
          </w:tcPr>
          <w:p w14:paraId="3C7750A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E6E16" w14:textId="38B90E6F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14:paraId="69B2242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19DB1" w14:textId="1BD5CD6F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20,41</w:t>
            </w:r>
            <w:r w:rsidR="00D640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EAB91F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BF544" w14:textId="64B25BD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21,295</w:t>
            </w:r>
          </w:p>
        </w:tc>
        <w:tc>
          <w:tcPr>
            <w:tcW w:w="270" w:type="dxa"/>
            <w:shd w:val="clear" w:color="auto" w:fill="auto"/>
          </w:tcPr>
          <w:p w14:paraId="50CD1C8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D27CF" w14:textId="4F5864A1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332,1</w:t>
            </w:r>
            <w:r w:rsidR="005B5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47D213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F2B59" w14:textId="7D5F80B6" w:rsidR="000E7734" w:rsidRPr="006D304C" w:rsidRDefault="000E7734" w:rsidP="0006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200" w:right="-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344,855</w:t>
            </w:r>
          </w:p>
        </w:tc>
        <w:tc>
          <w:tcPr>
            <w:tcW w:w="270" w:type="dxa"/>
            <w:shd w:val="clear" w:color="auto" w:fill="auto"/>
          </w:tcPr>
          <w:p w14:paraId="36DEA0F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10C74" w14:textId="564C3368" w:rsidR="000E7734" w:rsidRPr="006D304C" w:rsidRDefault="002505BF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15,62</w:t>
            </w:r>
            <w:r w:rsidR="005B5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FD77BE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85A5A" w14:textId="02EFA84C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6,684</w:t>
            </w:r>
          </w:p>
        </w:tc>
        <w:tc>
          <w:tcPr>
            <w:tcW w:w="270" w:type="dxa"/>
            <w:shd w:val="clear" w:color="auto" w:fill="auto"/>
          </w:tcPr>
          <w:p w14:paraId="336F12F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6CF77" w14:textId="07DD755A" w:rsidR="000E7734" w:rsidRPr="006D304C" w:rsidRDefault="002505BF" w:rsidP="00C278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347,752</w:t>
            </w:r>
          </w:p>
        </w:tc>
        <w:tc>
          <w:tcPr>
            <w:tcW w:w="270" w:type="dxa"/>
            <w:shd w:val="clear" w:color="auto" w:fill="auto"/>
          </w:tcPr>
          <w:p w14:paraId="1CC1E43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FA76" w14:textId="4DE6178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351,539</w:t>
            </w:r>
          </w:p>
        </w:tc>
      </w:tr>
      <w:tr w:rsidR="00C2786D" w:rsidRPr="006D304C" w14:paraId="35C632CA" w14:textId="77777777" w:rsidTr="00064FD7">
        <w:tc>
          <w:tcPr>
            <w:tcW w:w="3150" w:type="dxa"/>
            <w:shd w:val="clear" w:color="auto" w:fill="auto"/>
          </w:tcPr>
          <w:p w14:paraId="3F665C0F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4E66FB5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27585ECD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439B578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4F36BA6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759BD7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2FE86D75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2BC0024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15E285E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43F55FA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CD2084B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094FFF8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F2C8729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A4A2756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29D3BB6D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ACA0C61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449BF86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C457329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F5FD2EC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A2B7835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0AF663E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3F21BF5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A277221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26521396" w14:textId="77777777" w:rsidR="000E7734" w:rsidRPr="006D304C" w:rsidRDefault="000E7734" w:rsidP="005D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2786D" w:rsidRPr="006D304C" w14:paraId="1102D0D8" w14:textId="77777777" w:rsidTr="00064FD7">
        <w:tc>
          <w:tcPr>
            <w:tcW w:w="3150" w:type="dxa"/>
            <w:shd w:val="clear" w:color="auto" w:fill="auto"/>
          </w:tcPr>
          <w:p w14:paraId="3E59BFD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720" w:type="dxa"/>
            <w:shd w:val="clear" w:color="auto" w:fill="auto"/>
          </w:tcPr>
          <w:p w14:paraId="7952D370" w14:textId="76372D56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125,433</w:t>
            </w:r>
          </w:p>
        </w:tc>
        <w:tc>
          <w:tcPr>
            <w:tcW w:w="270" w:type="dxa"/>
            <w:shd w:val="clear" w:color="auto" w:fill="auto"/>
          </w:tcPr>
          <w:p w14:paraId="7986794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87B6F4C" w14:textId="3B611B03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142,413</w:t>
            </w:r>
          </w:p>
        </w:tc>
        <w:tc>
          <w:tcPr>
            <w:tcW w:w="270" w:type="dxa"/>
            <w:shd w:val="clear" w:color="auto" w:fill="auto"/>
          </w:tcPr>
          <w:p w14:paraId="4269944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72FF697" w14:textId="4D6CD1BF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11,514</w:t>
            </w:r>
          </w:p>
        </w:tc>
        <w:tc>
          <w:tcPr>
            <w:tcW w:w="270" w:type="dxa"/>
            <w:shd w:val="clear" w:color="auto" w:fill="auto"/>
          </w:tcPr>
          <w:p w14:paraId="3613E03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B477B3" w14:textId="124D94B6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6,510</w:t>
            </w:r>
          </w:p>
        </w:tc>
        <w:tc>
          <w:tcPr>
            <w:tcW w:w="270" w:type="dxa"/>
            <w:shd w:val="clear" w:color="auto" w:fill="auto"/>
          </w:tcPr>
          <w:p w14:paraId="2260DB5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3CC6C70" w14:textId="5E1C0A5E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8,789</w:t>
            </w:r>
          </w:p>
        </w:tc>
        <w:tc>
          <w:tcPr>
            <w:tcW w:w="270" w:type="dxa"/>
            <w:shd w:val="clear" w:color="auto" w:fill="auto"/>
          </w:tcPr>
          <w:p w14:paraId="1468E13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14D3EE" w14:textId="5751D4C9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8,776</w:t>
            </w:r>
          </w:p>
        </w:tc>
        <w:tc>
          <w:tcPr>
            <w:tcW w:w="270" w:type="dxa"/>
            <w:shd w:val="clear" w:color="auto" w:fill="auto"/>
          </w:tcPr>
          <w:p w14:paraId="5E13538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B00849D" w14:textId="381A875D" w:rsidR="000E7734" w:rsidRPr="006D304C" w:rsidRDefault="002505BF" w:rsidP="00B5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145,736</w:t>
            </w:r>
          </w:p>
        </w:tc>
        <w:tc>
          <w:tcPr>
            <w:tcW w:w="270" w:type="dxa"/>
            <w:shd w:val="clear" w:color="auto" w:fill="auto"/>
          </w:tcPr>
          <w:p w14:paraId="5DEC78F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2C2CFEB" w14:textId="482D989A" w:rsidR="000E7734" w:rsidRPr="006D304C" w:rsidRDefault="000E7734" w:rsidP="0006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157,699</w:t>
            </w:r>
          </w:p>
        </w:tc>
        <w:tc>
          <w:tcPr>
            <w:tcW w:w="270" w:type="dxa"/>
            <w:shd w:val="clear" w:color="auto" w:fill="auto"/>
          </w:tcPr>
          <w:p w14:paraId="66AF4F9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E5D8A7" w14:textId="2676742F" w:rsidR="000E7734" w:rsidRPr="006D304C" w:rsidRDefault="002505BF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6,46</w:t>
            </w:r>
            <w:r w:rsidR="003B18E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AB55F8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67E6AB" w14:textId="3C1741C3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2,112</w:t>
            </w:r>
          </w:p>
        </w:tc>
        <w:tc>
          <w:tcPr>
            <w:tcW w:w="270" w:type="dxa"/>
            <w:shd w:val="clear" w:color="auto" w:fill="auto"/>
          </w:tcPr>
          <w:p w14:paraId="2A08F93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426EE8F" w14:textId="146E92A5" w:rsidR="000E7734" w:rsidRPr="006D304C" w:rsidRDefault="002505BF" w:rsidP="00C278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152,20</w:t>
            </w:r>
            <w:r w:rsidR="003B18E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9ADB7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137F2E" w14:textId="239A4BE9" w:rsidR="000E7734" w:rsidRPr="006D304C" w:rsidRDefault="000E7734" w:rsidP="00B52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159,811</w:t>
            </w:r>
          </w:p>
        </w:tc>
      </w:tr>
      <w:tr w:rsidR="00C2786D" w:rsidRPr="006D304C" w14:paraId="7A349C12" w14:textId="77777777" w:rsidTr="00064FD7">
        <w:tc>
          <w:tcPr>
            <w:tcW w:w="3150" w:type="dxa"/>
            <w:shd w:val="clear" w:color="auto" w:fill="auto"/>
          </w:tcPr>
          <w:p w14:paraId="3B1D8D9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7CD6CE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ED7368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4154A34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07BAE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2E99CB9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D23547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6D1EF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848F41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1C90FD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970894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7D4E9BF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4BC3322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1A678B6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15B158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E56B21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EFAFD7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4DDA814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529EE38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0" w:type="dxa"/>
            <w:shd w:val="clear" w:color="auto" w:fill="auto"/>
          </w:tcPr>
          <w:p w14:paraId="348B7E3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677064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F39F33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D34821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55" w:type="dxa"/>
            <w:shd w:val="clear" w:color="auto" w:fill="auto"/>
          </w:tcPr>
          <w:p w14:paraId="1270533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2786D" w:rsidRPr="006D304C" w14:paraId="4B4F7739" w14:textId="77777777" w:rsidTr="00064FD7">
        <w:tc>
          <w:tcPr>
            <w:tcW w:w="3150" w:type="dxa"/>
            <w:shd w:val="clear" w:color="auto" w:fill="auto"/>
          </w:tcPr>
          <w:p w14:paraId="1B4E3274" w14:textId="653CA49D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</w:p>
        </w:tc>
        <w:tc>
          <w:tcPr>
            <w:tcW w:w="720" w:type="dxa"/>
            <w:shd w:val="clear" w:color="auto" w:fill="auto"/>
          </w:tcPr>
          <w:p w14:paraId="21F24EE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C9C7B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2FE87A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A5D30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99E6FF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3A333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CABE2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1EEF3A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07358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9E25C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01D49E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A8ABE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D7DBB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13EB3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34907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9761D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90BCC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A647E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21323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8F9AE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435872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8F903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29CFAD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786D" w:rsidRPr="006D304C" w14:paraId="19D643D1" w14:textId="77777777" w:rsidTr="00064FD7">
        <w:tc>
          <w:tcPr>
            <w:tcW w:w="3150" w:type="dxa"/>
            <w:shd w:val="clear" w:color="auto" w:fill="auto"/>
          </w:tcPr>
          <w:p w14:paraId="31725678" w14:textId="4E1444EF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6D304C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D304C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0A6C055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15F34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E23FE9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EA6EB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DA68BE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519E1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2BBB2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B7308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9CDFD8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8393A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C3902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7E345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1AB817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9390F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72D5DE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782F4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7BB624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B63EA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C8F272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DDAE6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57877D8" w14:textId="743E7764" w:rsidR="000E7734" w:rsidRPr="006D304C" w:rsidRDefault="002505BF" w:rsidP="0006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1,471,5</w:t>
            </w:r>
            <w:r w:rsidR="00FE4626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499A4574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E673E85" w14:textId="1BC17596" w:rsidR="000E7734" w:rsidRPr="006D304C" w:rsidRDefault="000E7734" w:rsidP="002F7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96282B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282B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</w:tr>
      <w:tr w:rsidR="00C2786D" w:rsidRPr="006D304C" w14:paraId="736E534B" w14:textId="77777777" w:rsidTr="00064FD7">
        <w:tc>
          <w:tcPr>
            <w:tcW w:w="3150" w:type="dxa"/>
            <w:shd w:val="clear" w:color="auto" w:fill="auto"/>
          </w:tcPr>
          <w:p w14:paraId="17C1DC38" w14:textId="31653589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720" w:type="dxa"/>
            <w:shd w:val="clear" w:color="auto" w:fill="auto"/>
          </w:tcPr>
          <w:p w14:paraId="032A21D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620D1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69D74E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9B170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CE906B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8719A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F12CF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57944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EE0C56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02F20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C0C44D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B9084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804DE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39B89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06C382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B1FC6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12D51B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A49FD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094C41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3356B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91578F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D8D693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ACA62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786D" w:rsidRPr="006D304C" w14:paraId="4342E373" w14:textId="77777777" w:rsidTr="00064FD7">
        <w:tc>
          <w:tcPr>
            <w:tcW w:w="3150" w:type="dxa"/>
            <w:shd w:val="clear" w:color="auto" w:fill="auto"/>
          </w:tcPr>
          <w:p w14:paraId="4183C61C" w14:textId="359BE111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6D304C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6D304C">
              <w:rPr>
                <w:rFonts w:asciiTheme="majorBidi" w:hAnsiTheme="majorBidi" w:cstheme="majorBidi"/>
                <w:color w:val="FFFFFF"/>
                <w:sz w:val="26"/>
                <w:szCs w:val="26"/>
              </w:rPr>
              <w:t>_</w:t>
            </w:r>
            <w:r w:rsidRPr="006D304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775409E5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0C7B5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FE4C13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D4A07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91CAE1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4FF01E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BB6C1D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2F7DB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F7700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91E1D6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8919D0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4281B7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7737B2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A0AF4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7154AC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C9F319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E7FCACA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9396E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40FF401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10A208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24D451" w14:textId="44CB8E7C" w:rsidR="000E7734" w:rsidRPr="006D304C" w:rsidRDefault="002505BF" w:rsidP="00C2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239,37</w:t>
            </w:r>
            <w:r w:rsidR="00FE462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F1DEE0" w14:textId="77777777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3CFFFABC" w14:textId="3FE08249" w:rsidR="000E7734" w:rsidRPr="006D304C" w:rsidRDefault="000E7734" w:rsidP="000E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55"/>
              <w:rPr>
                <w:rFonts w:asciiTheme="majorBidi" w:hAnsiTheme="majorBidi" w:cstheme="majorBidi"/>
                <w:sz w:val="26"/>
                <w:szCs w:val="26"/>
              </w:rPr>
            </w:pPr>
            <w:r w:rsidRPr="006D304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6282B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6D304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282B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</w:tbl>
    <w:p w14:paraId="0865F990" w14:textId="15373BAE" w:rsidR="00154F59" w:rsidRDefault="00154F59" w:rsidP="005D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693E7" w14:textId="7A07707D" w:rsidR="005270A4" w:rsidRDefault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5270A4" w:rsidSect="000E7734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553EE25" w14:textId="777FE20D" w:rsidR="005270A4" w:rsidRPr="007F72EA" w:rsidRDefault="00737D49" w:rsidP="003B6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rPr>
          <w:rFonts w:asciiTheme="majorBidi" w:hAnsiTheme="majorBidi" w:cstheme="majorBidi"/>
          <w:noProof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lastRenderedPageBreak/>
        <w:drawing>
          <wp:anchor distT="0" distB="0" distL="114300" distR="114300" simplePos="0" relativeHeight="251659264" behindDoc="0" locked="0" layoutInCell="1" allowOverlap="1" wp14:anchorId="38668A97" wp14:editId="436C0EA9">
            <wp:simplePos x="0" y="0"/>
            <wp:positionH relativeFrom="column">
              <wp:posOffset>-198120</wp:posOffset>
            </wp:positionH>
            <wp:positionV relativeFrom="paragraph">
              <wp:posOffset>15875</wp:posOffset>
            </wp:positionV>
            <wp:extent cx="6430645" cy="3606800"/>
            <wp:effectExtent l="0" t="0" r="825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" r="7235" b="7611"/>
                    <a:stretch/>
                  </pic:blipFill>
                  <pic:spPr bwMode="auto">
                    <a:xfrm>
                      <a:off x="0" y="0"/>
                      <a:ext cx="6430645" cy="360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A73EBB" w14:textId="77777777" w:rsidR="00186DAC" w:rsidRPr="006D304C" w:rsidRDefault="00186DAC" w:rsidP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51E64DF" w14:textId="77777777" w:rsidR="00186DAC" w:rsidRPr="006D304C" w:rsidRDefault="00186DAC" w:rsidP="005D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firstLine="9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0A7A43" w14:textId="004CB718" w:rsidR="00F5517F" w:rsidRPr="007F2EC0" w:rsidRDefault="00186DAC" w:rsidP="00325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รายตามส่วนงานภูมิศาสตร์จากประเทศในแถบยุโรปของบริษัทสำหรับงวดสามเดือน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 31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มีนาคม 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5D30DC" w:rsidRPr="00325525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 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64DA0" w:rsidRPr="00325525">
        <w:rPr>
          <w:rFonts w:asciiTheme="majorBidi" w:hAnsiTheme="majorBidi" w:cstheme="majorBidi"/>
          <w:spacing w:val="2"/>
          <w:sz w:val="30"/>
          <w:szCs w:val="30"/>
        </w:rPr>
        <w:t>16</w:t>
      </w:r>
      <w:r w:rsidR="00BB6756">
        <w:rPr>
          <w:rFonts w:asciiTheme="majorBidi" w:hAnsiTheme="majorBidi" w:cstheme="majorBidi"/>
          <w:spacing w:val="2"/>
          <w:sz w:val="30"/>
          <w:szCs w:val="30"/>
        </w:rPr>
        <w:t>9</w:t>
      </w:r>
      <w:r w:rsidR="009641E3"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งวดสามเดือนสิ้นสุดวันที่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31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มีนาคม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5D30DC"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4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Pr="00C431B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รายตามส่วนงานภูมิศาสตร์จากประเทศในแถบยุโรปมีจำนวนเงินประมาณ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1</w:t>
      </w:r>
      <w:r w:rsidR="005D30DC"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98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Pr="005270A4">
        <w:rPr>
          <w:rFonts w:asciiTheme="majorBidi" w:hAnsiTheme="majorBidi" w:cstheme="majorBidi"/>
          <w:spacing w:val="6"/>
          <w:sz w:val="30"/>
          <w:szCs w:val="30"/>
        </w:rPr>
        <w:t> </w:t>
      </w:r>
      <w:r w:rsidR="00325525">
        <w:rPr>
          <w:rFonts w:asciiTheme="majorBidi" w:hAnsiTheme="majorBidi" w:cstheme="majorBidi"/>
          <w:spacing w:val="6"/>
          <w:sz w:val="30"/>
          <w:szCs w:val="30"/>
        </w:rPr>
        <w:br/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  <w:r w:rsidR="00F5517F" w:rsidRPr="007F2EC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19DE3707" w14:textId="7AE2833F" w:rsidR="003F358D" w:rsidRPr="00711107" w:rsidRDefault="003F358D" w:rsidP="003F358D">
      <w:pPr>
        <w:rPr>
          <w:rFonts w:asciiTheme="majorBidi" w:hAnsiTheme="majorBidi" w:cstheme="majorBidi"/>
          <w:spacing w:val="6"/>
          <w:sz w:val="30"/>
          <w:szCs w:val="30"/>
        </w:rPr>
      </w:pPr>
    </w:p>
    <w:p w14:paraId="112E0EE0" w14:textId="188F0D49" w:rsidR="002B1A2F" w:rsidRDefault="002B1A2F" w:rsidP="005270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363C4C57" w14:textId="31E1DE02" w:rsidR="00D90723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4135393E" w14:textId="00154475" w:rsidR="002B1A2F" w:rsidRPr="00D90723" w:rsidRDefault="00D90723" w:rsidP="00D9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DC242F" w14:textId="1659E189" w:rsidR="00F5517F" w:rsidRPr="007F2EC0" w:rsidRDefault="00F5517F" w:rsidP="005270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7F2EC0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7F2EC0" w:rsidRDefault="00F5517F" w:rsidP="00F5517F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036421AB" w14:textId="7DE62D78" w:rsidR="00892910" w:rsidRPr="006D304C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สินทรัพย์ทางการเงินที่</w:t>
      </w:r>
      <w:r w:rsidR="00186DAC"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4FD0B90C" w:rsidR="0005194B" w:rsidRPr="006D304C" w:rsidRDefault="0005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270"/>
        <w:gridCol w:w="1260"/>
        <w:gridCol w:w="180"/>
        <w:gridCol w:w="1170"/>
        <w:gridCol w:w="180"/>
        <w:gridCol w:w="1080"/>
        <w:gridCol w:w="180"/>
        <w:gridCol w:w="1080"/>
        <w:gridCol w:w="180"/>
        <w:gridCol w:w="1260"/>
      </w:tblGrid>
      <w:tr w:rsidR="00F107CA" w:rsidRPr="006D304C" w14:paraId="3DA9CB0B" w14:textId="77777777" w:rsidTr="00D74010">
        <w:trPr>
          <w:cantSplit/>
          <w:trHeight w:val="191"/>
          <w:tblHeader/>
        </w:trPr>
        <w:tc>
          <w:tcPr>
            <w:tcW w:w="2430" w:type="dxa"/>
          </w:tcPr>
          <w:p w14:paraId="2720C99F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70" w:type="dxa"/>
          </w:tcPr>
          <w:p w14:paraId="11340CBB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5B750" w14:textId="666B9C79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5A710D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7079" w14:textId="067AE60A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74010" w:rsidRPr="006D304C" w14:paraId="0ED5CAF8" w14:textId="77777777" w:rsidTr="00D74010">
        <w:trPr>
          <w:cantSplit/>
          <w:tblHeader/>
        </w:trPr>
        <w:tc>
          <w:tcPr>
            <w:tcW w:w="2430" w:type="dxa"/>
          </w:tcPr>
          <w:p w14:paraId="35DF2CDA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7BF2416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BD7634" w14:textId="2F74E60E" w:rsidR="00F107CA" w:rsidRPr="006D304C" w:rsidRDefault="00FB691C" w:rsidP="00FB69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226CA041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CAD1D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A00A8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18260B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834E2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91A77C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0150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E6158E" w14:textId="77777777" w:rsidR="00F107CA" w:rsidRPr="006D304C" w:rsidRDefault="00F107CA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107CA" w:rsidRPr="006D304C" w14:paraId="37CD54E0" w14:textId="77777777" w:rsidTr="00D74010">
        <w:trPr>
          <w:cantSplit/>
          <w:tblHeader/>
        </w:trPr>
        <w:tc>
          <w:tcPr>
            <w:tcW w:w="2430" w:type="dxa"/>
          </w:tcPr>
          <w:p w14:paraId="0144ED7E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4C57B04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9"/>
          </w:tcPr>
          <w:p w14:paraId="055F65B4" w14:textId="0EDE4F02" w:rsidR="00F107CA" w:rsidRPr="00FC41C3" w:rsidRDefault="00FC41C3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107CA" w:rsidRPr="006D304C" w14:paraId="04DF895A" w14:textId="77777777" w:rsidTr="00D74010">
        <w:trPr>
          <w:cantSplit/>
        </w:trPr>
        <w:tc>
          <w:tcPr>
            <w:tcW w:w="2430" w:type="dxa"/>
            <w:hideMark/>
          </w:tcPr>
          <w:p w14:paraId="6DD1CCC0" w14:textId="77777777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5C120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2C31AB" w14:textId="2B299259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A3D8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6ED55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1BC3CC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354DC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4B3731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12047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901698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F6DAF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46EA17FC" w14:textId="77777777" w:rsidTr="00D74010">
        <w:trPr>
          <w:cantSplit/>
        </w:trPr>
        <w:tc>
          <w:tcPr>
            <w:tcW w:w="2430" w:type="dxa"/>
            <w:hideMark/>
          </w:tcPr>
          <w:p w14:paraId="0EA4ECB6" w14:textId="77777777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4081C7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3836C1" w14:textId="54D78D30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994ED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1BDC8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8A8649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762F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518D6D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F6FA5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EF3F7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6279DD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27076A43" w14:textId="77777777" w:rsidTr="00D74010">
        <w:trPr>
          <w:cantSplit/>
        </w:trPr>
        <w:tc>
          <w:tcPr>
            <w:tcW w:w="2430" w:type="dxa"/>
            <w:vAlign w:val="bottom"/>
            <w:hideMark/>
          </w:tcPr>
          <w:p w14:paraId="1DA6EC66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64EE517B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B8CBA1" w14:textId="5F1BA0AB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365,528</w:t>
            </w:r>
          </w:p>
        </w:tc>
        <w:tc>
          <w:tcPr>
            <w:tcW w:w="180" w:type="dxa"/>
            <w:vAlign w:val="bottom"/>
          </w:tcPr>
          <w:p w14:paraId="3D68A13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FD06D4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FBE309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419906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365,528</w:t>
            </w:r>
          </w:p>
        </w:tc>
        <w:tc>
          <w:tcPr>
            <w:tcW w:w="180" w:type="dxa"/>
            <w:vAlign w:val="bottom"/>
          </w:tcPr>
          <w:p w14:paraId="43986355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2779C9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77FFEB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1A36C" w14:textId="77777777" w:rsidR="00F107CA" w:rsidRPr="006D304C" w:rsidRDefault="00F107CA" w:rsidP="002243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365,528</w:t>
            </w:r>
          </w:p>
        </w:tc>
      </w:tr>
      <w:tr w:rsidR="00F107CA" w:rsidRPr="006D304C" w14:paraId="5F9F272E" w14:textId="77777777" w:rsidTr="00D74010">
        <w:trPr>
          <w:cantSplit/>
        </w:trPr>
        <w:tc>
          <w:tcPr>
            <w:tcW w:w="2430" w:type="dxa"/>
            <w:vAlign w:val="bottom"/>
          </w:tcPr>
          <w:p w14:paraId="628441E9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06E182FB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68711821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B79223" w14:textId="23E61685" w:rsidR="00F107CA" w:rsidRDefault="00F107CA" w:rsidP="009541D3">
            <w:pPr>
              <w:pStyle w:val="acctfourfigures"/>
              <w:tabs>
                <w:tab w:val="left" w:pos="589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6E34FC" w14:textId="77777777" w:rsidR="00F107CA" w:rsidRPr="006D304C" w:rsidRDefault="00F107CA" w:rsidP="009541D3">
            <w:pPr>
              <w:pStyle w:val="acctfourfigures"/>
              <w:tabs>
                <w:tab w:val="left" w:pos="589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180" w:type="dxa"/>
            <w:vAlign w:val="bottom"/>
          </w:tcPr>
          <w:p w14:paraId="64F39371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F6C4577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B1EA42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749B8C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180" w:type="dxa"/>
            <w:vAlign w:val="bottom"/>
          </w:tcPr>
          <w:p w14:paraId="67804530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B420A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516048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E7A483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</w:tr>
      <w:tr w:rsidR="00F107CA" w:rsidRPr="006D304C" w14:paraId="3933E20F" w14:textId="77777777" w:rsidTr="00D74010">
        <w:trPr>
          <w:cantSplit/>
        </w:trPr>
        <w:tc>
          <w:tcPr>
            <w:tcW w:w="2430" w:type="dxa"/>
            <w:vAlign w:val="bottom"/>
          </w:tcPr>
          <w:p w14:paraId="77AEF7A2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  <w:p w14:paraId="0E5EFF96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ทางการเงินอื่น</w:t>
            </w:r>
          </w:p>
        </w:tc>
        <w:tc>
          <w:tcPr>
            <w:tcW w:w="270" w:type="dxa"/>
          </w:tcPr>
          <w:p w14:paraId="5A5B3B19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70692" w14:textId="46D3B4C7" w:rsidR="00F107CA" w:rsidRPr="00AA068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06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365,789</w:t>
            </w:r>
          </w:p>
        </w:tc>
        <w:tc>
          <w:tcPr>
            <w:tcW w:w="180" w:type="dxa"/>
            <w:vAlign w:val="bottom"/>
          </w:tcPr>
          <w:p w14:paraId="37C3FCBC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C38F23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571F90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6295E0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1CA5E9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15DF4C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241FA2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DE4619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07CA" w:rsidRPr="006D304C" w14:paraId="6AFACAF1" w14:textId="77777777" w:rsidTr="00D74010">
        <w:trPr>
          <w:cantSplit/>
        </w:trPr>
        <w:tc>
          <w:tcPr>
            <w:tcW w:w="2430" w:type="dxa"/>
            <w:vAlign w:val="bottom"/>
          </w:tcPr>
          <w:p w14:paraId="1674340A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65D74CD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56DDDF" w14:textId="050E24D1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8AA88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007E6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EC000F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CB22E0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05ED00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61FC22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1263BE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93D20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07CA" w:rsidRPr="006D304C" w14:paraId="7DD67429" w14:textId="77777777" w:rsidTr="00D74010">
        <w:trPr>
          <w:cantSplit/>
        </w:trPr>
        <w:tc>
          <w:tcPr>
            <w:tcW w:w="2430" w:type="dxa"/>
          </w:tcPr>
          <w:p w14:paraId="324862FB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B9484C5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B671F9" w14:textId="49A87D85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3F59B0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09513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43AF1A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150F0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AACE84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19B29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6A3B75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779686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07CA" w:rsidRPr="006D304C" w14:paraId="7B83B42E" w14:textId="77777777" w:rsidTr="00D74010">
        <w:trPr>
          <w:cantSplit/>
        </w:trPr>
        <w:tc>
          <w:tcPr>
            <w:tcW w:w="2430" w:type="dxa"/>
          </w:tcPr>
          <w:p w14:paraId="27333A43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E21C840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C1531" w14:textId="4DD1B923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95DFC1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5B89E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5786681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014C4A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D87C2A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2375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FD354C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F24667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107CA" w:rsidRPr="006D304C" w14:paraId="5A2CA4B3" w14:textId="77777777" w:rsidTr="00D74010">
        <w:trPr>
          <w:cantSplit/>
        </w:trPr>
        <w:tc>
          <w:tcPr>
            <w:tcW w:w="2430" w:type="dxa"/>
            <w:vAlign w:val="bottom"/>
          </w:tcPr>
          <w:p w14:paraId="06A455F4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2CA8AE25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2D9EBA" w14:textId="179DC596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0" w:type="dxa"/>
            <w:vAlign w:val="bottom"/>
          </w:tcPr>
          <w:p w14:paraId="172F24E2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A6A761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6FED55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F0BF74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  <w:tc>
          <w:tcPr>
            <w:tcW w:w="180" w:type="dxa"/>
            <w:vAlign w:val="bottom"/>
          </w:tcPr>
          <w:p w14:paraId="60ED9C5B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943962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6A34C6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777768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354,624</w:t>
            </w:r>
          </w:p>
        </w:tc>
      </w:tr>
      <w:tr w:rsidR="00F107CA" w:rsidRPr="006D304C" w14:paraId="0B14308A" w14:textId="77777777" w:rsidTr="00D74010">
        <w:trPr>
          <w:cantSplit/>
        </w:trPr>
        <w:tc>
          <w:tcPr>
            <w:tcW w:w="2430" w:type="dxa"/>
            <w:vAlign w:val="bottom"/>
          </w:tcPr>
          <w:p w14:paraId="7DB751A6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7CC43959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3578DF78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</w:tcPr>
          <w:p w14:paraId="7921C493" w14:textId="329E7A40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F2E45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D1ED21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6E07E8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32236D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5E5C3" w14:textId="77777777" w:rsidR="00F107CA" w:rsidRPr="00F852C4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52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CC498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2D71CB" w14:textId="77777777" w:rsidR="00F107CA" w:rsidRPr="006D304C" w:rsidRDefault="00F107CA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7369F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B4EDD0" w14:textId="77777777" w:rsidR="00F107CA" w:rsidRPr="002243E0" w:rsidRDefault="00F107CA" w:rsidP="002243E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243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F107CA" w:rsidRPr="006D304C" w14:paraId="601A8DE0" w14:textId="77777777" w:rsidTr="00D74010">
        <w:trPr>
          <w:cantSplit/>
        </w:trPr>
        <w:tc>
          <w:tcPr>
            <w:tcW w:w="2430" w:type="dxa"/>
            <w:vAlign w:val="bottom"/>
          </w:tcPr>
          <w:p w14:paraId="2096C7DF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  <w:p w14:paraId="537E7028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ทางการเงินอื่น</w:t>
            </w:r>
          </w:p>
        </w:tc>
        <w:tc>
          <w:tcPr>
            <w:tcW w:w="270" w:type="dxa"/>
          </w:tcPr>
          <w:p w14:paraId="1B049897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1A5EAC67" w14:textId="080AA2BC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354,632</w:t>
            </w:r>
          </w:p>
        </w:tc>
        <w:tc>
          <w:tcPr>
            <w:tcW w:w="180" w:type="dxa"/>
            <w:vAlign w:val="bottom"/>
          </w:tcPr>
          <w:p w14:paraId="3D08B33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CF85D2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D780B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032505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B027A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EE0ECD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BAC634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52C348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05627211" w14:textId="580DA896" w:rsidR="002535D3" w:rsidRDefault="002535D3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09640D" w14:textId="77777777" w:rsidR="002535D3" w:rsidRDefault="00253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AB87050" w14:textId="3972D502" w:rsidR="00C5641F" w:rsidRPr="002D6F52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BFE208B" w14:textId="77777777" w:rsidR="00970875" w:rsidRPr="00BF0955" w:rsidRDefault="00970875" w:rsidP="002D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27A54A57" w:rsidR="006D004F" w:rsidRPr="006D304C" w:rsidRDefault="00083052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1"/>
    </w:tbl>
    <w:p w14:paraId="5F7E3D5C" w14:textId="3FB61D17" w:rsidR="00F05374" w:rsidRDefault="00F05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DFBFC30" w14:textId="3DAAE0C8" w:rsidR="00276B65" w:rsidRPr="002B1A2F" w:rsidRDefault="00276B65" w:rsidP="00582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="00D11109"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2B1A2F" w:rsidRPr="00F13159">
        <w:rPr>
          <w:rFonts w:asciiTheme="majorBidi" w:hAnsiTheme="majorBidi" w:cstheme="majorBidi" w:hint="cs"/>
          <w:i/>
          <w:iCs/>
          <w:sz w:val="30"/>
          <w:szCs w:val="30"/>
          <w:cs/>
        </w:rPr>
        <w:t>สาม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2B1A2F" w:rsidRPr="00F13159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B1A2F" w:rsidRPr="00F13159">
        <w:rPr>
          <w:rFonts w:asciiTheme="majorBidi" w:hAnsiTheme="majorBidi" w:cstheme="majorBidi"/>
          <w:i/>
          <w:iCs/>
          <w:sz w:val="30"/>
          <w:szCs w:val="30"/>
        </w:rPr>
        <w:t>2565</w:t>
      </w:r>
    </w:p>
    <w:p w14:paraId="37069421" w14:textId="77777777" w:rsidR="00276B65" w:rsidRPr="00BF0955" w:rsidRDefault="00276B65" w:rsidP="0027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360"/>
        <w:gridCol w:w="1530"/>
        <w:gridCol w:w="270"/>
        <w:gridCol w:w="1350"/>
      </w:tblGrid>
      <w:tr w:rsidR="002B1A2F" w:rsidRPr="008053F0" w14:paraId="59F6A795" w14:textId="77777777" w:rsidTr="006F6CBA">
        <w:tc>
          <w:tcPr>
            <w:tcW w:w="4410" w:type="dxa"/>
          </w:tcPr>
          <w:p w14:paraId="29EFAF4A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34A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6C42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381E7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0" w:type="dxa"/>
          </w:tcPr>
          <w:p w14:paraId="71DB6D84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553F9" w14:textId="495CEA7B" w:rsidR="002B1A2F" w:rsidRPr="008053F0" w:rsidRDefault="006F6CBA" w:rsidP="003B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73240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3A706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1A2F" w:rsidRPr="008053F0" w14:paraId="09342CE1" w14:textId="77777777" w:rsidTr="006F6CBA">
        <w:tc>
          <w:tcPr>
            <w:tcW w:w="4410" w:type="dxa"/>
          </w:tcPr>
          <w:p w14:paraId="6687F79D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09331EE0" w14:textId="77777777" w:rsidR="002B1A2F" w:rsidRPr="008053F0" w:rsidRDefault="002B1A2F" w:rsidP="00CE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700"/>
                <w:tab w:val="left" w:pos="2590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A2F" w:rsidRPr="008053F0" w14:paraId="79648469" w14:textId="77777777" w:rsidTr="006F6CBA">
        <w:tc>
          <w:tcPr>
            <w:tcW w:w="4410" w:type="dxa"/>
          </w:tcPr>
          <w:p w14:paraId="31AA5B60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F804F1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6D756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FB7B7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7A72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50598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A2F" w:rsidRPr="008053F0" w14:paraId="5B46EAB4" w14:textId="77777777" w:rsidTr="006F6CBA">
        <w:tc>
          <w:tcPr>
            <w:tcW w:w="4410" w:type="dxa"/>
          </w:tcPr>
          <w:p w14:paraId="2038BB70" w14:textId="7CD57409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449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B7B84F0" w14:textId="62200A4F" w:rsidR="002B1A2F" w:rsidRPr="008053F0" w:rsidRDefault="00CB4FDF" w:rsidP="00B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354,624</w:t>
            </w:r>
          </w:p>
        </w:tc>
        <w:tc>
          <w:tcPr>
            <w:tcW w:w="360" w:type="dxa"/>
          </w:tcPr>
          <w:p w14:paraId="0CA7CF72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CDFD3E" w14:textId="2899545B" w:rsidR="002B1A2F" w:rsidRPr="008053F0" w:rsidRDefault="00CB4FD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78E92D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9618EC" w14:textId="5BA95044" w:rsidR="002B1A2F" w:rsidRPr="008053F0" w:rsidRDefault="00CB4FDF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354,632</w:t>
            </w:r>
          </w:p>
        </w:tc>
      </w:tr>
      <w:tr w:rsidR="00CB4FDF" w:rsidRPr="008053F0" w14:paraId="038199AB" w14:textId="77777777" w:rsidTr="000D47D9">
        <w:tc>
          <w:tcPr>
            <w:tcW w:w="4410" w:type="dxa"/>
          </w:tcPr>
          <w:p w14:paraId="4AA6D47B" w14:textId="77777777" w:rsidR="00CB4FDF" w:rsidRPr="008053F0" w:rsidRDefault="00CB4FDF" w:rsidP="00CB4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</w:tcPr>
          <w:p w14:paraId="7D324B65" w14:textId="402F06CD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47,955</w:t>
            </w:r>
          </w:p>
        </w:tc>
        <w:tc>
          <w:tcPr>
            <w:tcW w:w="360" w:type="dxa"/>
          </w:tcPr>
          <w:p w14:paraId="0D83644B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AB5BCE" w14:textId="77777777" w:rsidR="00CB4FDF" w:rsidRPr="008053F0" w:rsidRDefault="00CB4FDF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D970C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C87D75" w14:textId="0DBC2C04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47,955</w:t>
            </w:r>
          </w:p>
        </w:tc>
      </w:tr>
      <w:tr w:rsidR="006430B1" w:rsidRPr="008053F0" w14:paraId="5D861EB1" w14:textId="77777777" w:rsidTr="000D47D9">
        <w:tc>
          <w:tcPr>
            <w:tcW w:w="4410" w:type="dxa"/>
          </w:tcPr>
          <w:p w14:paraId="1DF0F663" w14:textId="77777777" w:rsidR="006430B1" w:rsidRPr="008053F0" w:rsidRDefault="006430B1" w:rsidP="006430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</w:tcPr>
          <w:p w14:paraId="40290674" w14:textId="511E6BD7" w:rsidR="006430B1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(1,981)</w:t>
            </w:r>
          </w:p>
        </w:tc>
        <w:tc>
          <w:tcPr>
            <w:tcW w:w="360" w:type="dxa"/>
          </w:tcPr>
          <w:p w14:paraId="00E95A36" w14:textId="77777777" w:rsidR="006430B1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7F1E" w14:textId="77777777" w:rsidR="006430B1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76FE7" w14:textId="77777777" w:rsidR="006430B1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CB345" w14:textId="7E9594C0" w:rsidR="006430B1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(1,981)</w:t>
            </w:r>
          </w:p>
        </w:tc>
      </w:tr>
      <w:tr w:rsidR="00CB4FDF" w:rsidRPr="008053F0" w14:paraId="7EE56D5B" w14:textId="77777777" w:rsidTr="006F6CBA">
        <w:tc>
          <w:tcPr>
            <w:tcW w:w="4410" w:type="dxa"/>
          </w:tcPr>
          <w:p w14:paraId="7D544C78" w14:textId="77777777" w:rsidR="00CB4FDF" w:rsidRPr="008053F0" w:rsidRDefault="00CB4FDF" w:rsidP="00CB4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260" w:type="dxa"/>
          </w:tcPr>
          <w:p w14:paraId="260689C9" w14:textId="0DECB688" w:rsidR="00CB4FDF" w:rsidRPr="008053F0" w:rsidRDefault="009B4DF8" w:rsidP="009B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(32,299)</w:t>
            </w:r>
          </w:p>
        </w:tc>
        <w:tc>
          <w:tcPr>
            <w:tcW w:w="360" w:type="dxa"/>
          </w:tcPr>
          <w:p w14:paraId="63E0B6F7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D7FE7E" w14:textId="6619532A" w:rsidR="00CB4FDF" w:rsidRPr="008053F0" w:rsidRDefault="00CB4FDF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AFCAA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CBFE3D" w14:textId="625CAD06" w:rsidR="00CB4FDF" w:rsidRPr="008053F0" w:rsidRDefault="006430B1" w:rsidP="00643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(32,299)</w:t>
            </w:r>
          </w:p>
        </w:tc>
      </w:tr>
      <w:tr w:rsidR="00CB4FDF" w:rsidRPr="008053F0" w14:paraId="2002A206" w14:textId="77777777" w:rsidTr="006F6CBA">
        <w:tc>
          <w:tcPr>
            <w:tcW w:w="4410" w:type="dxa"/>
          </w:tcPr>
          <w:p w14:paraId="42A13E5C" w14:textId="77777777" w:rsidR="00CB4FDF" w:rsidRPr="008053F0" w:rsidRDefault="00CB4FDF" w:rsidP="00CB4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22477" w14:textId="05F52501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(2,771)</w:t>
            </w:r>
          </w:p>
        </w:tc>
        <w:tc>
          <w:tcPr>
            <w:tcW w:w="360" w:type="dxa"/>
          </w:tcPr>
          <w:p w14:paraId="049DC94B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3FF07A" w14:textId="2AC1C117" w:rsidR="00CB4FDF" w:rsidRPr="008053F0" w:rsidRDefault="00CB4FDF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13F954EF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C1BC8" w14:textId="0D706A14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(2,518)</w:t>
            </w:r>
          </w:p>
        </w:tc>
      </w:tr>
      <w:tr w:rsidR="00CB4FDF" w:rsidRPr="008053F0" w14:paraId="6DEB5848" w14:textId="77777777" w:rsidTr="006F6CBA">
        <w:tc>
          <w:tcPr>
            <w:tcW w:w="4410" w:type="dxa"/>
          </w:tcPr>
          <w:p w14:paraId="200E75E8" w14:textId="500A4250" w:rsidR="00CB4FDF" w:rsidRPr="008053F0" w:rsidRDefault="00CB4FDF" w:rsidP="00CB4FD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144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CE01D2" w14:textId="7160B7E9" w:rsidR="00CB4FDF" w:rsidRPr="008053F0" w:rsidRDefault="00BA2311" w:rsidP="00BA2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365,528</w:t>
            </w:r>
          </w:p>
        </w:tc>
        <w:tc>
          <w:tcPr>
            <w:tcW w:w="360" w:type="dxa"/>
          </w:tcPr>
          <w:p w14:paraId="2B28CC80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A23F7" w14:textId="3F326CC5" w:rsidR="00CB4FDF" w:rsidRPr="008053F0" w:rsidRDefault="00A85DC4" w:rsidP="00A85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6C828FEC" w14:textId="77777777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83EBA" w14:textId="618A8D0E" w:rsidR="00CB4FDF" w:rsidRPr="008053F0" w:rsidRDefault="00CB4FDF" w:rsidP="00CB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365,789</w:t>
            </w:r>
          </w:p>
        </w:tc>
      </w:tr>
    </w:tbl>
    <w:p w14:paraId="29AD8934" w14:textId="75955FDF" w:rsidR="00F17A2E" w:rsidRDefault="00F1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x-none"/>
        </w:rPr>
      </w:pPr>
    </w:p>
    <w:p w14:paraId="57335D43" w14:textId="77777777" w:rsidR="00F65756" w:rsidRPr="00AD75DA" w:rsidRDefault="00F65756" w:rsidP="00F6575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688DC8E6" w14:textId="77777777" w:rsidR="00F65756" w:rsidRPr="00893A21" w:rsidRDefault="00F65756" w:rsidP="00F6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F65756" w:rsidRPr="006D304C" w14:paraId="1DE379C9" w14:textId="77777777" w:rsidTr="001E6384">
        <w:trPr>
          <w:cantSplit/>
          <w:tblHeader/>
          <w:jc w:val="right"/>
        </w:trPr>
        <w:tc>
          <w:tcPr>
            <w:tcW w:w="5515" w:type="dxa"/>
          </w:tcPr>
          <w:p w14:paraId="22611F89" w14:textId="77777777" w:rsidR="00F65756" w:rsidRPr="006D304C" w:rsidRDefault="00F65756" w:rsidP="001E6384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0303878A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9737886" w14:textId="77777777" w:rsidR="00F65756" w:rsidRPr="006D304C" w:rsidRDefault="00F65756" w:rsidP="001E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F65756" w:rsidRPr="006D304C" w14:paraId="6A4ADD40" w14:textId="77777777" w:rsidTr="001E6384">
        <w:trPr>
          <w:cantSplit/>
          <w:tblHeader/>
          <w:jc w:val="right"/>
        </w:trPr>
        <w:tc>
          <w:tcPr>
            <w:tcW w:w="5515" w:type="dxa"/>
          </w:tcPr>
          <w:p w14:paraId="3AC3DAFA" w14:textId="77777777" w:rsidR="00F65756" w:rsidRPr="006D304C" w:rsidRDefault="00F65756" w:rsidP="001E6384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06B48330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197E29" w14:textId="77777777" w:rsidR="00F65756" w:rsidRPr="006D304C" w:rsidRDefault="00F65756" w:rsidP="001E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B09CDCD" w14:textId="77777777" w:rsidR="00F65756" w:rsidRPr="006D304C" w:rsidRDefault="00F65756" w:rsidP="001E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290252" w14:textId="77777777" w:rsidR="00F65756" w:rsidRPr="006D304C" w:rsidRDefault="00F65756" w:rsidP="001E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65756" w:rsidRPr="006D304C" w14:paraId="021AD14C" w14:textId="77777777" w:rsidTr="001E6384">
        <w:trPr>
          <w:cantSplit/>
          <w:tblHeader/>
          <w:jc w:val="right"/>
        </w:trPr>
        <w:tc>
          <w:tcPr>
            <w:tcW w:w="5515" w:type="dxa"/>
          </w:tcPr>
          <w:p w14:paraId="5516DBCE" w14:textId="77777777" w:rsidR="00F65756" w:rsidRPr="006D304C" w:rsidRDefault="00F65756" w:rsidP="001E6384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68FB5BD4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DFEC6BC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65756" w:rsidRPr="006D304C" w14:paraId="64D37617" w14:textId="77777777" w:rsidTr="001E6384">
        <w:trPr>
          <w:cantSplit/>
          <w:jc w:val="right"/>
        </w:trPr>
        <w:tc>
          <w:tcPr>
            <w:tcW w:w="5515" w:type="dxa"/>
          </w:tcPr>
          <w:p w14:paraId="59DC1086" w14:textId="77777777" w:rsidR="00F65756" w:rsidRPr="007D1FA5" w:rsidRDefault="00F65756" w:rsidP="001E6384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954" w:type="dxa"/>
          </w:tcPr>
          <w:p w14:paraId="6A72BC32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AAC100" w14:textId="77777777" w:rsidR="00F65756" w:rsidRPr="003B0C3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0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95,165</w:t>
            </w:r>
          </w:p>
        </w:tc>
        <w:tc>
          <w:tcPr>
            <w:tcW w:w="270" w:type="dxa"/>
          </w:tcPr>
          <w:p w14:paraId="07BAF9FD" w14:textId="77777777" w:rsidR="00F65756" w:rsidRPr="003B0C3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152259" w14:textId="77777777" w:rsidR="00F65756" w:rsidRPr="003B0C3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104,852</w:t>
            </w:r>
          </w:p>
        </w:tc>
      </w:tr>
      <w:tr w:rsidR="00F65756" w:rsidRPr="006D304C" w14:paraId="63E21D25" w14:textId="77777777" w:rsidTr="001E6384">
        <w:trPr>
          <w:cantSplit/>
          <w:jc w:val="right"/>
        </w:trPr>
        <w:tc>
          <w:tcPr>
            <w:tcW w:w="5515" w:type="dxa"/>
          </w:tcPr>
          <w:p w14:paraId="1F662E51" w14:textId="77777777" w:rsidR="00F65756" w:rsidRPr="006D304C" w:rsidRDefault="00F65756" w:rsidP="001E6384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(ปรับลด)</w:t>
            </w:r>
          </w:p>
        </w:tc>
        <w:tc>
          <w:tcPr>
            <w:tcW w:w="954" w:type="dxa"/>
          </w:tcPr>
          <w:p w14:paraId="2E0BAAB9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A1581F" w14:textId="77777777" w:rsidR="00F65756" w:rsidRPr="003B0C3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0C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95,165</w:t>
            </w:r>
          </w:p>
        </w:tc>
        <w:tc>
          <w:tcPr>
            <w:tcW w:w="270" w:type="dxa"/>
          </w:tcPr>
          <w:p w14:paraId="18BE59BB" w14:textId="77777777" w:rsidR="00F65756" w:rsidRPr="003B0C3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98524D0" w14:textId="77777777" w:rsidR="00F65756" w:rsidRPr="003B0C3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104,852</w:t>
            </w:r>
          </w:p>
        </w:tc>
      </w:tr>
      <w:tr w:rsidR="00F65756" w:rsidRPr="006D304C" w14:paraId="75680B4D" w14:textId="77777777" w:rsidTr="001E6384">
        <w:trPr>
          <w:cantSplit/>
          <w:jc w:val="right"/>
        </w:trPr>
        <w:tc>
          <w:tcPr>
            <w:tcW w:w="5515" w:type="dxa"/>
          </w:tcPr>
          <w:p w14:paraId="74850F9F" w14:textId="77777777" w:rsidR="00F65756" w:rsidRPr="006D304C" w:rsidRDefault="00F65756" w:rsidP="001E6384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FB53848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63CDCD3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F06D1B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9892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5756" w:rsidRPr="006D304C" w14:paraId="4719BF4C" w14:textId="77777777" w:rsidTr="001E6384">
        <w:trPr>
          <w:cantSplit/>
          <w:jc w:val="right"/>
        </w:trPr>
        <w:tc>
          <w:tcPr>
            <w:tcW w:w="5515" w:type="dxa"/>
          </w:tcPr>
          <w:p w14:paraId="22FA2095" w14:textId="77777777" w:rsidR="00F65756" w:rsidRPr="003B0C3C" w:rsidRDefault="00F65756" w:rsidP="001E6384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0C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70C0BCBB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155283" w14:textId="77777777" w:rsidR="00F65756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0B39BE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B2F2CF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5756" w:rsidRPr="006D304C" w14:paraId="7A583624" w14:textId="77777777" w:rsidTr="001E6384">
        <w:trPr>
          <w:cantSplit/>
          <w:jc w:val="right"/>
        </w:trPr>
        <w:tc>
          <w:tcPr>
            <w:tcW w:w="5515" w:type="dxa"/>
          </w:tcPr>
          <w:p w14:paraId="41CCA71E" w14:textId="77777777" w:rsidR="00F65756" w:rsidRPr="006D304C" w:rsidRDefault="00F65756" w:rsidP="001E6384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0C3C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633401F0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3B3E6F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270" w:type="dxa"/>
          </w:tcPr>
          <w:p w14:paraId="44D717E4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C716E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</w:tr>
      <w:tr w:rsidR="00F65756" w:rsidRPr="006D304C" w14:paraId="202E90F3" w14:textId="77777777" w:rsidTr="001E6384">
        <w:trPr>
          <w:cantSplit/>
          <w:jc w:val="right"/>
        </w:trPr>
        <w:tc>
          <w:tcPr>
            <w:tcW w:w="5515" w:type="dxa"/>
          </w:tcPr>
          <w:p w14:paraId="2521F13A" w14:textId="77777777" w:rsidR="00F65756" w:rsidRPr="00893A21" w:rsidRDefault="00F65756" w:rsidP="001E6384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222FF226" w14:textId="77777777" w:rsidR="00F65756" w:rsidRPr="00893A21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695880" w14:textId="77777777" w:rsidR="00F65756" w:rsidRPr="00893A21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893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  <w:tc>
          <w:tcPr>
            <w:tcW w:w="270" w:type="dxa"/>
          </w:tcPr>
          <w:p w14:paraId="7874DEEB" w14:textId="77777777" w:rsidR="00F65756" w:rsidRPr="00893A21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98D4F5" w14:textId="77777777" w:rsidR="00F65756" w:rsidRPr="00893A21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3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br/>
            </w:r>
            <w:r w:rsidRPr="00893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F65756" w:rsidRPr="006D304C" w14:paraId="1D52E92E" w14:textId="77777777" w:rsidTr="001E6384">
        <w:trPr>
          <w:cantSplit/>
          <w:jc w:val="right"/>
        </w:trPr>
        <w:tc>
          <w:tcPr>
            <w:tcW w:w="5515" w:type="dxa"/>
          </w:tcPr>
          <w:p w14:paraId="357B7ADE" w14:textId="77777777" w:rsidR="00F65756" w:rsidRDefault="00F65756" w:rsidP="001E6384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5D256027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DE69946" w14:textId="77777777" w:rsidR="00F65756" w:rsidRPr="00893A21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tcBorders>
              <w:bottom w:val="nil"/>
            </w:tcBorders>
          </w:tcPr>
          <w:p w14:paraId="1292FBDB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D4C9EA" w14:textId="77777777" w:rsidR="00F65756" w:rsidRDefault="00F65756" w:rsidP="001E638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65756" w:rsidRPr="006D304C" w14:paraId="1158A743" w14:textId="77777777" w:rsidTr="001E6384">
        <w:trPr>
          <w:cantSplit/>
          <w:jc w:val="right"/>
        </w:trPr>
        <w:tc>
          <w:tcPr>
            <w:tcW w:w="5515" w:type="dxa"/>
          </w:tcPr>
          <w:p w14:paraId="10C85504" w14:textId="77777777" w:rsidR="00F65756" w:rsidRDefault="00F65756" w:rsidP="001E6384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707242FB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090CA" w14:textId="77777777" w:rsidR="00F65756" w:rsidRPr="00BB5BDB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13F8E17" w14:textId="77777777" w:rsidR="00F65756" w:rsidRPr="00BB5BDB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5B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425,103</w:t>
            </w:r>
          </w:p>
        </w:tc>
        <w:tc>
          <w:tcPr>
            <w:tcW w:w="270" w:type="dxa"/>
          </w:tcPr>
          <w:p w14:paraId="5E3AFA18" w14:textId="77777777" w:rsidR="00F65756" w:rsidRPr="00BB5BDB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996095" w14:textId="77777777" w:rsidR="00F65756" w:rsidRPr="00BB5BDB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21B0340" w14:textId="77777777" w:rsidR="00F65756" w:rsidRPr="00BB5BDB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B5B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F65756" w:rsidRPr="006D304C" w14:paraId="0C62EF8C" w14:textId="77777777" w:rsidTr="001E6384">
        <w:trPr>
          <w:cantSplit/>
          <w:jc w:val="right"/>
        </w:trPr>
        <w:tc>
          <w:tcPr>
            <w:tcW w:w="5515" w:type="dxa"/>
          </w:tcPr>
          <w:p w14:paraId="1115764E" w14:textId="77777777" w:rsidR="00F65756" w:rsidRPr="00893A21" w:rsidRDefault="00F65756" w:rsidP="001E6384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F685451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0779A4A" w14:textId="77777777" w:rsidR="00F65756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66F441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B5469D" w14:textId="77777777" w:rsidR="00F65756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5756" w:rsidRPr="006D304C" w14:paraId="0BACC260" w14:textId="77777777" w:rsidTr="001E6384">
        <w:trPr>
          <w:cantSplit/>
          <w:jc w:val="right"/>
        </w:trPr>
        <w:tc>
          <w:tcPr>
            <w:tcW w:w="5515" w:type="dxa"/>
          </w:tcPr>
          <w:p w14:paraId="4A8C80BC" w14:textId="77777777" w:rsidR="00F65756" w:rsidRPr="00893A21" w:rsidRDefault="00F65756" w:rsidP="001E6384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0B3392F4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4994845" w14:textId="77777777" w:rsidR="00F65756" w:rsidRPr="000A2E38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2E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0.22</w:t>
            </w:r>
          </w:p>
        </w:tc>
        <w:tc>
          <w:tcPr>
            <w:tcW w:w="270" w:type="dxa"/>
          </w:tcPr>
          <w:p w14:paraId="177670A9" w14:textId="77777777" w:rsidR="00F65756" w:rsidRPr="000A2E38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CCC4F5" w14:textId="77777777" w:rsidR="00F65756" w:rsidRPr="000A2E38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0.25</w:t>
            </w:r>
          </w:p>
        </w:tc>
      </w:tr>
      <w:tr w:rsidR="00F65756" w:rsidRPr="006D304C" w14:paraId="24764601" w14:textId="77777777" w:rsidTr="001E6384">
        <w:trPr>
          <w:cantSplit/>
          <w:jc w:val="right"/>
        </w:trPr>
        <w:tc>
          <w:tcPr>
            <w:tcW w:w="5515" w:type="dxa"/>
          </w:tcPr>
          <w:p w14:paraId="7DA98868" w14:textId="77777777" w:rsidR="00F65756" w:rsidRPr="00893A21" w:rsidRDefault="00F65756" w:rsidP="001E6384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6BE2EC13" w14:textId="77777777" w:rsidR="00F65756" w:rsidRPr="006D304C" w:rsidRDefault="00F65756" w:rsidP="001E6384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877D20" w14:textId="77777777" w:rsidR="00F65756" w:rsidRPr="000A2E38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0.22</w:t>
            </w:r>
          </w:p>
        </w:tc>
        <w:tc>
          <w:tcPr>
            <w:tcW w:w="270" w:type="dxa"/>
            <w:tcBorders>
              <w:bottom w:val="nil"/>
            </w:tcBorders>
          </w:tcPr>
          <w:p w14:paraId="17D827F1" w14:textId="77777777" w:rsidR="00F65756" w:rsidRPr="000A2E38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A811101" w14:textId="77777777" w:rsidR="00F65756" w:rsidRPr="000A2E38" w:rsidRDefault="00F65756" w:rsidP="001E638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0.25</w:t>
            </w:r>
          </w:p>
        </w:tc>
      </w:tr>
    </w:tbl>
    <w:p w14:paraId="7E8BE093" w14:textId="77777777" w:rsidR="00F65756" w:rsidRPr="00BF0955" w:rsidRDefault="00F6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x-none"/>
        </w:rPr>
      </w:pPr>
    </w:p>
    <w:p w14:paraId="6E63B45B" w14:textId="039109EB" w:rsidR="008A7E79" w:rsidRPr="006D304C" w:rsidRDefault="00F5517F" w:rsidP="00F6575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D11DCA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20B0158" w14:textId="1A58C1ED" w:rsidR="001D4306" w:rsidRPr="00BF0955" w:rsidRDefault="001D4306" w:rsidP="001D4306">
      <w:pPr>
        <w:rPr>
          <w:rFonts w:asciiTheme="majorBidi" w:hAnsiTheme="majorBidi" w:cstheme="majorBidi"/>
          <w:sz w:val="26"/>
          <w:szCs w:val="26"/>
          <w:lang w:val="th-TH" w:eastAsia="x-none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733F7D" w:rsidRPr="006D304C" w14:paraId="1C7B60AD" w14:textId="77777777" w:rsidTr="000B5059">
        <w:trPr>
          <w:cantSplit/>
          <w:tblHeader/>
          <w:jc w:val="right"/>
        </w:trPr>
        <w:tc>
          <w:tcPr>
            <w:tcW w:w="5515" w:type="dxa"/>
          </w:tcPr>
          <w:p w14:paraId="68A2FEDE" w14:textId="77777777" w:rsidR="00733F7D" w:rsidRPr="006D304C" w:rsidRDefault="00733F7D" w:rsidP="000B5059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50188ADA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939EDE" w14:textId="6A5988EC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242840A" w14:textId="7777777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D041DC" w14:textId="4767EFF3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33F7D" w:rsidRPr="006D304C" w14:paraId="1B5B9066" w14:textId="77777777" w:rsidTr="000B5059">
        <w:trPr>
          <w:cantSplit/>
          <w:tblHeader/>
          <w:jc w:val="right"/>
        </w:trPr>
        <w:tc>
          <w:tcPr>
            <w:tcW w:w="5515" w:type="dxa"/>
          </w:tcPr>
          <w:p w14:paraId="7F0E3004" w14:textId="77777777" w:rsidR="00733F7D" w:rsidRPr="006D304C" w:rsidRDefault="00733F7D" w:rsidP="000B5059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5E550F46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37DA28" w14:textId="2E6C078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9B8EF51" w14:textId="77777777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C1FEDF" w14:textId="49F12C40" w:rsidR="00733F7D" w:rsidRPr="006D304C" w:rsidRDefault="00733F7D" w:rsidP="000B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33F7D" w:rsidRPr="006D304C" w14:paraId="6DACA1FA" w14:textId="77777777" w:rsidTr="000B5059">
        <w:trPr>
          <w:cantSplit/>
          <w:jc w:val="right"/>
        </w:trPr>
        <w:tc>
          <w:tcPr>
            <w:tcW w:w="5515" w:type="dxa"/>
          </w:tcPr>
          <w:p w14:paraId="22BF554D" w14:textId="77777777" w:rsidR="00733F7D" w:rsidRPr="006D304C" w:rsidRDefault="00733F7D" w:rsidP="000B505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21381FF3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2E70DE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33F7D" w:rsidRPr="006D304C" w14:paraId="130575AF" w14:textId="77777777" w:rsidTr="000B5059">
        <w:trPr>
          <w:cantSplit/>
          <w:jc w:val="right"/>
        </w:trPr>
        <w:tc>
          <w:tcPr>
            <w:tcW w:w="5515" w:type="dxa"/>
          </w:tcPr>
          <w:p w14:paraId="12CEEFE8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27D64E81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E7FAE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C527BA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291EB87" w14:textId="77777777" w:rsidR="00733F7D" w:rsidRPr="006D304C" w:rsidRDefault="00733F7D" w:rsidP="000B505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3F7D" w:rsidRPr="006D304C" w14:paraId="4F517552" w14:textId="77777777" w:rsidTr="000B5059">
        <w:trPr>
          <w:cantSplit/>
          <w:jc w:val="right"/>
        </w:trPr>
        <w:tc>
          <w:tcPr>
            <w:tcW w:w="5515" w:type="dxa"/>
          </w:tcPr>
          <w:p w14:paraId="538073AB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01E250B3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3E93E1" w14:textId="07FCC781" w:rsidR="00733F7D" w:rsidRPr="006D304C" w:rsidRDefault="00737D49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7,358</w:t>
            </w:r>
          </w:p>
        </w:tc>
        <w:tc>
          <w:tcPr>
            <w:tcW w:w="270" w:type="dxa"/>
          </w:tcPr>
          <w:p w14:paraId="15BC0911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9B491FD" w14:textId="34F30A40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3,109</w:t>
            </w:r>
          </w:p>
        </w:tc>
      </w:tr>
      <w:tr w:rsidR="00733F7D" w:rsidRPr="006D304C" w14:paraId="3C85D0DA" w14:textId="77777777" w:rsidTr="000B5059">
        <w:trPr>
          <w:cantSplit/>
          <w:jc w:val="right"/>
        </w:trPr>
        <w:tc>
          <w:tcPr>
            <w:tcW w:w="5515" w:type="dxa"/>
          </w:tcPr>
          <w:p w14:paraId="030E9F89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630B0EF4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498BB9" w14:textId="5C9D6067" w:rsidR="00733F7D" w:rsidRPr="006D304C" w:rsidRDefault="00737D49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20,936</w:t>
            </w:r>
          </w:p>
        </w:tc>
        <w:tc>
          <w:tcPr>
            <w:tcW w:w="270" w:type="dxa"/>
          </w:tcPr>
          <w:p w14:paraId="328203F6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DEC058" w14:textId="3BB9C77B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1,586</w:t>
            </w:r>
          </w:p>
        </w:tc>
      </w:tr>
      <w:tr w:rsidR="00733F7D" w:rsidRPr="006D304C" w14:paraId="4A51CC2F" w14:textId="77777777" w:rsidTr="00BA38AA">
        <w:trPr>
          <w:cantSplit/>
          <w:jc w:val="right"/>
        </w:trPr>
        <w:tc>
          <w:tcPr>
            <w:tcW w:w="5515" w:type="dxa"/>
          </w:tcPr>
          <w:p w14:paraId="74AA0FB6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954" w:type="dxa"/>
          </w:tcPr>
          <w:p w14:paraId="3B29B520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1657C7" w14:textId="713F2DEE" w:rsidR="00733F7D" w:rsidRPr="006D304C" w:rsidRDefault="00737D49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1,067</w:t>
            </w:r>
          </w:p>
        </w:tc>
        <w:tc>
          <w:tcPr>
            <w:tcW w:w="270" w:type="dxa"/>
          </w:tcPr>
          <w:p w14:paraId="56324E40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0C8BC" w14:textId="1DCE662F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</w:tr>
      <w:tr w:rsidR="00733F7D" w:rsidRPr="006D304C" w14:paraId="72F97799" w14:textId="77777777" w:rsidTr="00BA38AA">
        <w:trPr>
          <w:cantSplit/>
          <w:jc w:val="right"/>
        </w:trPr>
        <w:tc>
          <w:tcPr>
            <w:tcW w:w="5515" w:type="dxa"/>
          </w:tcPr>
          <w:p w14:paraId="3F12F287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54EEFB82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39B97" w14:textId="323BE07A" w:rsidR="00733F7D" w:rsidRPr="006D304C" w:rsidRDefault="00737D49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29,361</w:t>
            </w:r>
          </w:p>
        </w:tc>
        <w:tc>
          <w:tcPr>
            <w:tcW w:w="270" w:type="dxa"/>
          </w:tcPr>
          <w:p w14:paraId="29E4E93E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4ACE4" w14:textId="4564A649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4,924</w:t>
            </w:r>
          </w:p>
        </w:tc>
      </w:tr>
      <w:tr w:rsidR="00BF0955" w:rsidRPr="006D304C" w14:paraId="0306554E" w14:textId="77777777" w:rsidTr="008C60B3">
        <w:trPr>
          <w:cantSplit/>
          <w:jc w:val="right"/>
        </w:trPr>
        <w:tc>
          <w:tcPr>
            <w:tcW w:w="5515" w:type="dxa"/>
          </w:tcPr>
          <w:p w14:paraId="2558AB21" w14:textId="77777777" w:rsidR="00BF0955" w:rsidRPr="006D304C" w:rsidRDefault="00BF0955" w:rsidP="00733F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55A9D94B" w14:textId="77777777" w:rsidR="00BF0955" w:rsidRPr="006D304C" w:rsidRDefault="00BF0955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AEF225E" w14:textId="293BA5E3" w:rsidR="00BF0955" w:rsidRPr="006D304C" w:rsidRDefault="00BF0955" w:rsidP="00BF095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33F7D" w:rsidRPr="006D304C" w14:paraId="4904CB51" w14:textId="77777777" w:rsidTr="000B5059">
        <w:trPr>
          <w:cantSplit/>
          <w:jc w:val="right"/>
        </w:trPr>
        <w:tc>
          <w:tcPr>
            <w:tcW w:w="5515" w:type="dxa"/>
          </w:tcPr>
          <w:p w14:paraId="4D9A07A5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29241A96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CB791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BB3608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148A26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33F7D" w:rsidRPr="006D304C" w14:paraId="31304A86" w14:textId="77777777" w:rsidTr="000B5059">
        <w:trPr>
          <w:cantSplit/>
          <w:jc w:val="right"/>
        </w:trPr>
        <w:tc>
          <w:tcPr>
            <w:tcW w:w="5515" w:type="dxa"/>
          </w:tcPr>
          <w:p w14:paraId="57F8B166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7ABA8120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F8981E" w14:textId="48ACB6FC" w:rsidR="00733F7D" w:rsidRPr="006D304C" w:rsidRDefault="00737D49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5EF09B87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8B61B5" w14:textId="20CAC206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</w:tr>
      <w:tr w:rsidR="00733F7D" w:rsidRPr="006D304C" w14:paraId="066B862E" w14:textId="77777777" w:rsidTr="000B5059">
        <w:trPr>
          <w:cantSplit/>
          <w:jc w:val="right"/>
        </w:trPr>
        <w:tc>
          <w:tcPr>
            <w:tcW w:w="5515" w:type="dxa"/>
          </w:tcPr>
          <w:p w14:paraId="24A7D47E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558FA922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586282" w14:textId="01137306" w:rsidR="00733F7D" w:rsidRPr="006D304C" w:rsidRDefault="00737D49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106,593</w:t>
            </w:r>
          </w:p>
        </w:tc>
        <w:tc>
          <w:tcPr>
            <w:tcW w:w="270" w:type="dxa"/>
          </w:tcPr>
          <w:p w14:paraId="70C7D0F1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7A4D6" w14:textId="26DEF02A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83,002</w:t>
            </w:r>
          </w:p>
        </w:tc>
      </w:tr>
      <w:tr w:rsidR="00733F7D" w:rsidRPr="006D304C" w14:paraId="77869B63" w14:textId="77777777" w:rsidTr="000B5059">
        <w:trPr>
          <w:cantSplit/>
          <w:jc w:val="right"/>
        </w:trPr>
        <w:tc>
          <w:tcPr>
            <w:tcW w:w="5515" w:type="dxa"/>
          </w:tcPr>
          <w:p w14:paraId="66073D6B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3ECC203E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FDB35B" w14:textId="487A5061" w:rsidR="00733F7D" w:rsidRPr="006D304C" w:rsidRDefault="00737D49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3,374</w:t>
            </w:r>
          </w:p>
        </w:tc>
        <w:tc>
          <w:tcPr>
            <w:tcW w:w="270" w:type="dxa"/>
          </w:tcPr>
          <w:p w14:paraId="1AD672D1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F7DB7" w14:textId="71F491D3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3,282</w:t>
            </w:r>
          </w:p>
        </w:tc>
      </w:tr>
      <w:tr w:rsidR="00733F7D" w:rsidRPr="006D304C" w14:paraId="7D2E847D" w14:textId="77777777" w:rsidTr="000B5059">
        <w:trPr>
          <w:cantSplit/>
          <w:jc w:val="right"/>
        </w:trPr>
        <w:tc>
          <w:tcPr>
            <w:tcW w:w="5515" w:type="dxa"/>
          </w:tcPr>
          <w:p w14:paraId="020410DE" w14:textId="77777777" w:rsidR="00733F7D" w:rsidRPr="006D304C" w:rsidRDefault="00733F7D" w:rsidP="00D11DCA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107B756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16244" w14:textId="28246932" w:rsidR="00733F7D" w:rsidRPr="006D304C" w:rsidRDefault="00156FD5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110,528</w:t>
            </w:r>
          </w:p>
        </w:tc>
        <w:tc>
          <w:tcPr>
            <w:tcW w:w="270" w:type="dxa"/>
          </w:tcPr>
          <w:p w14:paraId="45F3BD91" w14:textId="77777777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BC4EF9" w14:textId="4EC7BAE0" w:rsidR="00733F7D" w:rsidRPr="006D304C" w:rsidRDefault="00733F7D" w:rsidP="00733F7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86,810</w:t>
            </w:r>
          </w:p>
        </w:tc>
      </w:tr>
    </w:tbl>
    <w:p w14:paraId="4B405BCA" w14:textId="77777777" w:rsidR="00733F7D" w:rsidRPr="00E23DD3" w:rsidRDefault="00733F7D" w:rsidP="001D4306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5E1FE03" w14:textId="60C4676A" w:rsidR="006D004F" w:rsidRPr="006D304C" w:rsidRDefault="006D004F" w:rsidP="0016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สัญญาสำคัญที่ทำกับบุคคลหรือกิจการที่ไม่เกี่ยวข้องกัน</w:t>
      </w:r>
    </w:p>
    <w:p w14:paraId="69DA787A" w14:textId="77777777" w:rsidR="006D004F" w:rsidRPr="00E23DD3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4CD3C8" w14:textId="77777777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7777777" w:rsidR="006D004F" w:rsidRPr="00E23DD3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B72AC" w14:textId="77777777" w:rsidR="006D004F" w:rsidRPr="006D304C" w:rsidRDefault="006D004F" w:rsidP="0016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6D304C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7DDB0BBE" w14:textId="77777777" w:rsidR="006D004F" w:rsidRPr="00E23DD3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5E815E" w14:textId="6FC99141" w:rsidR="006D004F" w:rsidRPr="006D304C" w:rsidRDefault="006D004F" w:rsidP="00291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F95CB0A" w14:textId="77777777" w:rsidR="006D004F" w:rsidRPr="00E23DD3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1AF3" w14:textId="77777777" w:rsidR="006D004F" w:rsidRPr="006D304C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304C">
        <w:rPr>
          <w:rFonts w:asciiTheme="majorBidi" w:hAnsiTheme="majorBidi" w:cstheme="majorBidi"/>
          <w:sz w:val="30"/>
          <w:szCs w:val="30"/>
        </w:rPr>
        <w:t xml:space="preserve">2553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1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D304C">
        <w:rPr>
          <w:rFonts w:asciiTheme="majorBidi" w:hAnsiTheme="majorBidi" w:cstheme="majorBidi"/>
          <w:sz w:val="30"/>
          <w:szCs w:val="30"/>
        </w:rPr>
        <w:t xml:space="preserve">2553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6D304C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6D304C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6D304C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6D304C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6D304C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135BBA20" w14:textId="13376777" w:rsidR="007A3AE2" w:rsidRDefault="007A3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706BF45" w14:textId="7B3233AD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สัญญาแต่งตั้งตัวแทน</w:t>
      </w:r>
    </w:p>
    <w:p w14:paraId="18E494A8" w14:textId="77777777" w:rsidR="006D004F" w:rsidRPr="00893A21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2747CD6D" w:rsidR="006D004F" w:rsidRPr="006D304C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586535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586535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6D304C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6D304C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4EAC143B" w14:textId="171E60B6" w:rsidR="00A13060" w:rsidRPr="00893A21" w:rsidRDefault="00A13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D649E1E" w14:textId="77777777" w:rsidR="00F65756" w:rsidRDefault="00F6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F648129" w14:textId="33F5F27E" w:rsidR="006D004F" w:rsidRPr="006D304C" w:rsidRDefault="006D004F" w:rsidP="008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สัญญาการจัดหาไอน้ำ  </w:t>
      </w:r>
    </w:p>
    <w:p w14:paraId="5DBBD0CB" w14:textId="77777777" w:rsidR="006D004F" w:rsidRPr="00893A21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D414C" w14:textId="1E519C8D" w:rsidR="00D60C54" w:rsidRDefault="006D004F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5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D304C">
        <w:rPr>
          <w:rFonts w:asciiTheme="majorBidi" w:hAnsiTheme="majorBidi" w:cstheme="majorBidi"/>
          <w:sz w:val="30"/>
          <w:szCs w:val="30"/>
        </w:rPr>
        <w:t xml:space="preserve">2550 </w:t>
      </w:r>
      <w:r w:rsidRPr="006D304C">
        <w:rPr>
          <w:rFonts w:asciiTheme="majorBidi" w:hAnsiTheme="majorBidi" w:cstheme="majorBidi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291249">
        <w:rPr>
          <w:rFonts w:asciiTheme="majorBidi" w:hAnsiTheme="majorBidi" w:cstheme="majorBidi"/>
          <w:spacing w:val="4"/>
          <w:sz w:val="30"/>
          <w:szCs w:val="30"/>
          <w:cs/>
        </w:rPr>
        <w:t>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      มีผลบังคับใช้ตั้งแต่วันที่ </w:t>
      </w:r>
      <w:r w:rsidRPr="006D304C">
        <w:rPr>
          <w:rFonts w:asciiTheme="majorBidi" w:hAnsiTheme="majorBidi" w:cstheme="majorBidi"/>
          <w:sz w:val="30"/>
          <w:szCs w:val="30"/>
        </w:rPr>
        <w:t xml:space="preserve">5 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D304C">
        <w:rPr>
          <w:rFonts w:asciiTheme="majorBidi" w:hAnsiTheme="majorBidi" w:cstheme="majorBidi"/>
          <w:sz w:val="30"/>
          <w:szCs w:val="30"/>
        </w:rPr>
        <w:t xml:space="preserve">2550 </w:t>
      </w:r>
      <w:r w:rsidRPr="006D304C">
        <w:rPr>
          <w:rFonts w:asciiTheme="majorBidi" w:hAnsiTheme="majorBidi" w:cstheme="majorBidi"/>
          <w:sz w:val="30"/>
          <w:szCs w:val="30"/>
          <w:cs/>
        </w:rPr>
        <w:t>และมีผลบังคับใช้เป็นเวลา</w:t>
      </w:r>
      <w:r w:rsidRPr="006D304C">
        <w:rPr>
          <w:rFonts w:asciiTheme="majorBidi" w:hAnsiTheme="majorBidi" w:cstheme="majorBidi"/>
          <w:sz w:val="30"/>
          <w:szCs w:val="30"/>
        </w:rPr>
        <w:t xml:space="preserve"> 15 </w:t>
      </w:r>
      <w:r w:rsidRPr="006D304C">
        <w:rPr>
          <w:rFonts w:asciiTheme="majorBidi" w:hAnsiTheme="majorBidi" w:cstheme="majorBidi"/>
          <w:sz w:val="30"/>
          <w:szCs w:val="30"/>
          <w:cs/>
        </w:rPr>
        <w:t>ปีนับจากวันที่เริ่มต้นสัญญาและสามารถ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6D304C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BEF8D23" w14:textId="77777777" w:rsidR="00973D88" w:rsidRPr="006D304C" w:rsidRDefault="00973D88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8A689" w14:textId="79418BDF" w:rsidR="003879DC" w:rsidRPr="00AD75DA" w:rsidRDefault="003879DC" w:rsidP="00F65756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D75D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2F6CC3B2" w14:textId="77777777" w:rsidR="00FB23B4" w:rsidRPr="00E91122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01BB791C" w14:textId="510D25FC" w:rsidR="001B05C4" w:rsidRPr="00E91122" w:rsidRDefault="00A6208A" w:rsidP="00A6208A">
      <w:pPr>
        <w:pStyle w:val="Defaul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  <w:cs/>
        </w:rPr>
      </w:pPr>
      <w:r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E91122">
        <w:rPr>
          <w:rFonts w:asciiTheme="majorBidi" w:hAnsiTheme="majorBidi" w:cstheme="majorBidi"/>
          <w:spacing w:val="-4"/>
          <w:sz w:val="30"/>
          <w:szCs w:val="30"/>
        </w:rPr>
        <w:t xml:space="preserve">19 </w:t>
      </w:r>
      <w:r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เมษายน </w:t>
      </w:r>
      <w:r w:rsidRPr="00E91122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B32A4F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บริษัทได้ทำสัญญาซื้</w:t>
      </w:r>
      <w:r w:rsidR="008704C4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อ</w:t>
      </w:r>
      <w:r w:rsidR="00BB1C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ขาย</w:t>
      </w:r>
      <w:r w:rsidR="00B32A4F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</w:t>
      </w:r>
      <w:r w:rsidR="005044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สวนอุตสาหกรรมโรจนะ </w:t>
      </w:r>
      <w:r w:rsidR="00B32A4F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จังหวัดชลบุรี </w:t>
      </w:r>
      <w:r w:rsidR="00BB1C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กับบริษัทในประเทศแห่งหนึ่ง</w:t>
      </w:r>
      <w:r w:rsidR="00B32A4F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="00BB1C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B32A4F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32A4F" w:rsidRPr="00E91122">
        <w:rPr>
          <w:rFonts w:asciiTheme="majorBidi" w:hAnsiTheme="majorBidi" w:cstheme="majorBidi"/>
          <w:spacing w:val="-4"/>
          <w:sz w:val="30"/>
          <w:szCs w:val="30"/>
        </w:rPr>
        <w:t xml:space="preserve">230 </w:t>
      </w:r>
      <w:r w:rsidR="00B32A4F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BB1C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โดยมีรายละเอียดการชำระค่าที่ดินและเงื่อนไขการซื้อที่ดินดังกล่าวตามที่ระบุไว้ในสัญญา ต่อมาวันที่ </w:t>
      </w:r>
      <w:r w:rsidR="00657FCA" w:rsidRPr="00E91122">
        <w:rPr>
          <w:rFonts w:asciiTheme="majorBidi" w:hAnsiTheme="majorBidi" w:cstheme="majorBidi"/>
          <w:spacing w:val="-4"/>
          <w:sz w:val="30"/>
          <w:szCs w:val="30"/>
        </w:rPr>
        <w:t>29</w:t>
      </w:r>
      <w:r w:rsidR="00BB1C38" w:rsidRPr="00E9112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B1C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เมษายน </w:t>
      </w:r>
      <w:r w:rsidR="00BB1C38" w:rsidRPr="00E91122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="00BB1C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บริษัทมีการจ่ายชำระค่าที่ดินงวดแรกจำนวน </w:t>
      </w:r>
      <w:r w:rsidR="00BB1C38" w:rsidRPr="00E91122">
        <w:rPr>
          <w:rFonts w:asciiTheme="majorBidi" w:hAnsiTheme="majorBidi" w:cstheme="majorBidi"/>
          <w:spacing w:val="-4"/>
          <w:sz w:val="30"/>
          <w:szCs w:val="30"/>
        </w:rPr>
        <w:t>57.50</w:t>
      </w:r>
      <w:r w:rsidR="00BB1C38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ล้านบาทให้กับคู่สัญญาดังกล่าว</w:t>
      </w:r>
    </w:p>
    <w:p w14:paraId="1021E943" w14:textId="77777777" w:rsidR="001B05C4" w:rsidRPr="00E91122" w:rsidRDefault="001B05C4" w:rsidP="001B05C4">
      <w:pPr>
        <w:pStyle w:val="Default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7FFE6AC2" w14:textId="02570F5B" w:rsidR="001B05C4" w:rsidRPr="00B96A39" w:rsidRDefault="001B05C4" w:rsidP="001B05C4">
      <w:pPr>
        <w:pStyle w:val="Default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96A39">
        <w:rPr>
          <w:rFonts w:asciiTheme="majorBidi" w:hAnsiTheme="majorBidi" w:cstheme="majorBidi"/>
          <w:spacing w:val="4"/>
          <w:sz w:val="30"/>
          <w:szCs w:val="30"/>
          <w:cs/>
        </w:rPr>
        <w:t>ในการประชุมสามัญผู้ถือหุ้นประจ</w:t>
      </w:r>
      <w:r w:rsidR="00C81F74" w:rsidRPr="00B96A39">
        <w:rPr>
          <w:rFonts w:asciiTheme="majorBidi" w:hAnsiTheme="majorBidi" w:cstheme="majorBidi"/>
          <w:spacing w:val="4"/>
          <w:sz w:val="30"/>
          <w:szCs w:val="30"/>
          <w:cs/>
        </w:rPr>
        <w:t>ำ</w:t>
      </w:r>
      <w:r w:rsidRPr="00B96A39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="00C81F74" w:rsidRPr="00B96A3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D75B85" w:rsidRPr="00B96A39">
        <w:rPr>
          <w:rFonts w:asciiTheme="majorBidi" w:hAnsiTheme="majorBidi" w:cstheme="majorBidi"/>
          <w:spacing w:val="4"/>
          <w:sz w:val="30"/>
          <w:szCs w:val="30"/>
        </w:rPr>
        <w:t>5</w:t>
      </w:r>
      <w:r w:rsidRPr="00B96A39">
        <w:rPr>
          <w:rFonts w:asciiTheme="majorBidi" w:hAnsiTheme="majorBidi" w:cstheme="majorBidi"/>
          <w:spacing w:val="4"/>
          <w:sz w:val="30"/>
          <w:szCs w:val="30"/>
          <w:cs/>
        </w:rPr>
        <w:t xml:space="preserve"> ของบริษัทเมื่อวันที่ </w:t>
      </w:r>
      <w:r w:rsidR="00D75B85" w:rsidRPr="00B96A39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B96A3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75B85" w:rsidRPr="00B96A3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เมษายน </w:t>
      </w:r>
      <w:r w:rsidR="00D75B85" w:rsidRPr="00B96A39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B96A39">
        <w:rPr>
          <w:rFonts w:asciiTheme="majorBidi" w:hAnsiTheme="majorBidi" w:cstheme="majorBidi"/>
          <w:spacing w:val="4"/>
          <w:sz w:val="30"/>
          <w:szCs w:val="30"/>
          <w:cs/>
        </w:rPr>
        <w:t xml:space="preserve"> ผู้ถือหุ้นของบริษัทมีมติอนุมัติเรื่องต่าง ๆ ดังนี้ </w:t>
      </w:r>
    </w:p>
    <w:p w14:paraId="5E5286E4" w14:textId="434C467D" w:rsidR="001B05C4" w:rsidRPr="00322799" w:rsidRDefault="00675E37" w:rsidP="001B05C4">
      <w:pPr>
        <w:pStyle w:val="Default"/>
        <w:numPr>
          <w:ilvl w:val="0"/>
          <w:numId w:val="49"/>
        </w:numPr>
        <w:spacing w:after="46"/>
        <w:ind w:left="900" w:hanging="36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7C6603">
        <w:rPr>
          <w:rFonts w:asciiTheme="majorBidi" w:hAnsiTheme="majorBidi" w:cstheme="majorBidi"/>
          <w:spacing w:val="4"/>
          <w:sz w:val="30"/>
          <w:szCs w:val="30"/>
          <w:cs/>
        </w:rPr>
        <w:t>จัดสรรกำไร</w:t>
      </w:r>
      <w:r w:rsidR="00144925">
        <w:rPr>
          <w:rFonts w:asciiTheme="majorBidi" w:hAnsiTheme="majorBidi" w:cstheme="majorBidi" w:hint="cs"/>
          <w:spacing w:val="4"/>
          <w:sz w:val="30"/>
          <w:szCs w:val="30"/>
          <w:cs/>
        </w:rPr>
        <w:t>สุทธิ</w:t>
      </w:r>
      <w:r w:rsidR="00C42DAF" w:rsidRPr="007C6603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</w:t>
      </w:r>
      <w:r w:rsidRPr="007C6603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</w:t>
      </w:r>
      <w:r w:rsidRPr="007C6603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7C6603">
        <w:rPr>
          <w:rFonts w:asciiTheme="majorBidi" w:hAnsiTheme="majorBidi" w:cstheme="majorBidi"/>
          <w:spacing w:val="4"/>
          <w:sz w:val="30"/>
          <w:szCs w:val="30"/>
          <w:cs/>
        </w:rPr>
        <w:t>เป็น</w:t>
      </w:r>
      <w:r w:rsidR="00112F4E" w:rsidRPr="007C660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ทุนสำรองตามกฎหมายจำนวน </w:t>
      </w:r>
      <w:r w:rsidR="00C42DAF" w:rsidRPr="007C6603">
        <w:rPr>
          <w:rFonts w:asciiTheme="majorBidi" w:hAnsiTheme="majorBidi" w:cstheme="majorBidi"/>
          <w:spacing w:val="4"/>
          <w:sz w:val="30"/>
          <w:szCs w:val="30"/>
        </w:rPr>
        <w:t xml:space="preserve">0.16 </w:t>
      </w:r>
      <w:r w:rsidR="00C42DAF" w:rsidRPr="007C6603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 และอนุมัติการจ่าย</w:t>
      </w:r>
      <w:r w:rsidR="00144925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E91122">
        <w:rPr>
          <w:rFonts w:asciiTheme="majorBidi" w:hAnsiTheme="majorBidi" w:cstheme="majorBidi"/>
          <w:spacing w:val="-4"/>
          <w:sz w:val="30"/>
          <w:szCs w:val="30"/>
          <w:cs/>
        </w:rPr>
        <w:t>เงินปันผล</w:t>
      </w:r>
      <w:r w:rsidR="009E1269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จากผลการดำเนินงานประจำปี </w:t>
      </w:r>
      <w:r w:rsidR="009E1269" w:rsidRPr="00E91122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="00D4798D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ในอัตราหุ้นละ </w:t>
      </w:r>
      <w:r w:rsidR="00D4798D" w:rsidRPr="00E91122">
        <w:rPr>
          <w:rFonts w:asciiTheme="majorBidi" w:hAnsiTheme="majorBidi" w:cstheme="majorBidi"/>
          <w:spacing w:val="-4"/>
          <w:sz w:val="30"/>
          <w:szCs w:val="30"/>
        </w:rPr>
        <w:t xml:space="preserve">0.808 </w:t>
      </w:r>
      <w:r w:rsidR="00D4798D" w:rsidRPr="00E91122">
        <w:rPr>
          <w:rFonts w:asciiTheme="majorBidi" w:hAnsiTheme="majorBidi" w:cstheme="majorBidi" w:hint="cs"/>
          <w:spacing w:val="-4"/>
          <w:sz w:val="30"/>
          <w:szCs w:val="30"/>
          <w:cs/>
        </w:rPr>
        <w:t>บาท ซึ่งบริษัทได้จ่ายเงินปันผลระหว่างกาล</w:t>
      </w:r>
      <w:r w:rsidR="00D4798D">
        <w:rPr>
          <w:rFonts w:asciiTheme="majorBidi" w:hAnsiTheme="majorBidi" w:cstheme="majorBidi" w:hint="cs"/>
          <w:sz w:val="30"/>
          <w:szCs w:val="30"/>
          <w:cs/>
        </w:rPr>
        <w:t xml:space="preserve">ไปแล้วในอัตราหุ้นละ </w:t>
      </w:r>
      <w:r w:rsidR="00D4798D">
        <w:rPr>
          <w:rFonts w:asciiTheme="majorBidi" w:hAnsiTheme="majorBidi" w:cstheme="majorBidi"/>
          <w:sz w:val="30"/>
          <w:szCs w:val="30"/>
        </w:rPr>
        <w:t xml:space="preserve">0.398 </w:t>
      </w:r>
      <w:r w:rsidR="00D4798D">
        <w:rPr>
          <w:rFonts w:asciiTheme="majorBidi" w:hAnsiTheme="majorBidi" w:cstheme="majorBidi" w:hint="cs"/>
          <w:sz w:val="30"/>
          <w:szCs w:val="30"/>
          <w:cs/>
        </w:rPr>
        <w:t>บาท คงเหลือเงินปันผล</w:t>
      </w:r>
      <w:r w:rsidRPr="00A87C21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A87C21">
        <w:rPr>
          <w:rFonts w:asciiTheme="majorBidi" w:hAnsiTheme="majorBidi" w:cstheme="majorBidi"/>
          <w:sz w:val="30"/>
          <w:szCs w:val="30"/>
        </w:rPr>
        <w:t>0.4</w:t>
      </w:r>
      <w:r w:rsidR="00E164DB" w:rsidRPr="00A87C21">
        <w:rPr>
          <w:rFonts w:asciiTheme="majorBidi" w:hAnsiTheme="majorBidi" w:cstheme="majorBidi"/>
          <w:sz w:val="30"/>
          <w:szCs w:val="30"/>
        </w:rPr>
        <w:t>1</w:t>
      </w:r>
      <w:r w:rsidRPr="00A87C21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D4798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A87C21">
        <w:rPr>
          <w:rFonts w:asciiTheme="majorBidi" w:hAnsiTheme="majorBidi" w:cstheme="majorBidi"/>
          <w:sz w:val="30"/>
          <w:szCs w:val="30"/>
          <w:cs/>
        </w:rPr>
        <w:t>เป็น</w:t>
      </w:r>
      <w:r w:rsidR="00A6208A" w:rsidRPr="00A87C2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A87C21">
        <w:rPr>
          <w:rFonts w:asciiTheme="majorBidi" w:hAnsiTheme="majorBidi" w:cstheme="majorBidi"/>
          <w:sz w:val="30"/>
          <w:szCs w:val="30"/>
          <w:cs/>
        </w:rPr>
        <w:t xml:space="preserve">เงินทั้งสิ้น </w:t>
      </w:r>
      <w:r w:rsidRPr="00A87C21">
        <w:rPr>
          <w:rFonts w:asciiTheme="majorBidi" w:hAnsiTheme="majorBidi" w:cstheme="majorBidi"/>
          <w:sz w:val="30"/>
          <w:szCs w:val="30"/>
        </w:rPr>
        <w:t>1</w:t>
      </w:r>
      <w:r w:rsidR="00E164DB" w:rsidRPr="00A87C21">
        <w:rPr>
          <w:rFonts w:asciiTheme="majorBidi" w:hAnsiTheme="majorBidi" w:cstheme="majorBidi"/>
          <w:sz w:val="30"/>
          <w:szCs w:val="30"/>
        </w:rPr>
        <w:t>74</w:t>
      </w:r>
      <w:r w:rsidRPr="00A87C21">
        <w:rPr>
          <w:rFonts w:asciiTheme="majorBidi" w:hAnsiTheme="majorBidi" w:cstheme="majorBidi"/>
          <w:sz w:val="30"/>
          <w:szCs w:val="30"/>
        </w:rPr>
        <w:t>.</w:t>
      </w:r>
      <w:r w:rsidR="00E164DB" w:rsidRPr="00A87C21">
        <w:rPr>
          <w:rFonts w:asciiTheme="majorBidi" w:hAnsiTheme="majorBidi" w:cstheme="majorBidi"/>
          <w:sz w:val="30"/>
          <w:szCs w:val="30"/>
        </w:rPr>
        <w:t>15</w:t>
      </w:r>
      <w:r w:rsidRPr="00A87C2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5025E">
        <w:rPr>
          <w:rFonts w:asciiTheme="majorBidi" w:hAnsiTheme="majorBidi" w:cstheme="majorBidi"/>
          <w:spacing w:val="6"/>
          <w:sz w:val="30"/>
          <w:szCs w:val="30"/>
          <w:cs/>
        </w:rPr>
        <w:t xml:space="preserve"> เงินปันผลดังกล่าว</w:t>
      </w:r>
      <w:r w:rsidR="00D4798D">
        <w:rPr>
          <w:rFonts w:asciiTheme="majorBidi" w:hAnsiTheme="majorBidi" w:cstheme="majorBidi" w:hint="cs"/>
          <w:spacing w:val="6"/>
          <w:sz w:val="30"/>
          <w:szCs w:val="30"/>
          <w:cs/>
        </w:rPr>
        <w:t>จะ</w:t>
      </w:r>
      <w:r w:rsidRPr="00B5025E">
        <w:rPr>
          <w:rFonts w:asciiTheme="majorBidi" w:hAnsiTheme="majorBidi" w:cstheme="majorBidi"/>
          <w:spacing w:val="6"/>
          <w:sz w:val="30"/>
          <w:szCs w:val="30"/>
          <w:cs/>
        </w:rPr>
        <w:t>จ่ายให้แก่ผู้ถือหุ้น</w:t>
      </w:r>
      <w:r w:rsidRPr="00322799">
        <w:rPr>
          <w:rFonts w:asciiTheme="majorBidi" w:hAnsiTheme="majorBidi" w:cstheme="majorBidi"/>
          <w:spacing w:val="8"/>
          <w:sz w:val="30"/>
          <w:szCs w:val="30"/>
          <w:cs/>
        </w:rPr>
        <w:t>ใน</w:t>
      </w:r>
      <w:r w:rsidR="009E1269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วันที่ </w:t>
      </w:r>
      <w:r w:rsidR="009E1269">
        <w:rPr>
          <w:rFonts w:asciiTheme="majorBidi" w:hAnsiTheme="majorBidi" w:cstheme="majorBidi"/>
          <w:spacing w:val="8"/>
          <w:sz w:val="30"/>
          <w:szCs w:val="30"/>
        </w:rPr>
        <w:t xml:space="preserve">12 </w:t>
      </w:r>
      <w:r w:rsidRPr="00322799">
        <w:rPr>
          <w:rFonts w:asciiTheme="majorBidi" w:hAnsiTheme="majorBidi" w:cstheme="majorBidi"/>
          <w:spacing w:val="8"/>
          <w:sz w:val="30"/>
          <w:szCs w:val="30"/>
          <w:cs/>
        </w:rPr>
        <w:t xml:space="preserve">พฤษภาคม </w:t>
      </w:r>
      <w:r w:rsidRPr="00322799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E164DB" w:rsidRPr="00322799">
        <w:rPr>
          <w:rFonts w:asciiTheme="majorBidi" w:hAnsiTheme="majorBidi" w:cstheme="majorBidi"/>
          <w:spacing w:val="8"/>
          <w:sz w:val="30"/>
          <w:szCs w:val="30"/>
        </w:rPr>
        <w:t>5</w:t>
      </w:r>
    </w:p>
    <w:p w14:paraId="6DA8837A" w14:textId="38FCEB41" w:rsidR="001B05C4" w:rsidRPr="00A97FCD" w:rsidRDefault="00675E37" w:rsidP="001B05C4">
      <w:pPr>
        <w:pStyle w:val="Default"/>
        <w:numPr>
          <w:ilvl w:val="0"/>
          <w:numId w:val="49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97FCD">
        <w:rPr>
          <w:rFonts w:asciiTheme="majorBidi" w:hAnsiTheme="majorBidi" w:cstheme="majorBidi" w:hint="cs"/>
          <w:spacing w:val="8"/>
          <w:sz w:val="30"/>
          <w:szCs w:val="30"/>
          <w:cs/>
        </w:rPr>
        <w:t>เปลี่ยน</w:t>
      </w:r>
      <w:r w:rsidRPr="00A97FCD">
        <w:rPr>
          <w:rFonts w:asciiTheme="majorBidi" w:hAnsiTheme="majorBidi" w:cstheme="majorBidi"/>
          <w:spacing w:val="8"/>
          <w:sz w:val="30"/>
          <w:szCs w:val="30"/>
          <w:cs/>
        </w:rPr>
        <w:t>แปลงที่ตั้งสํานักงานใหญ่ของบริษัท</w:t>
      </w:r>
      <w:r w:rsidRPr="00A97FCD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จากเดิม </w:t>
      </w:r>
      <w:r w:rsidRPr="00A97FCD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เลขที่ </w:t>
      </w:r>
      <w:r w:rsidRPr="00A97FCD">
        <w:rPr>
          <w:rFonts w:asciiTheme="majorBidi" w:hAnsiTheme="majorBidi" w:cstheme="majorBidi"/>
          <w:spacing w:val="8"/>
          <w:sz w:val="30"/>
          <w:szCs w:val="30"/>
        </w:rPr>
        <w:t xml:space="preserve">49/42 </w:t>
      </w:r>
      <w:r w:rsidRPr="00A97FCD">
        <w:rPr>
          <w:rFonts w:asciiTheme="majorBidi" w:hAnsiTheme="majorBidi" w:cstheme="majorBidi"/>
          <w:spacing w:val="8"/>
          <w:sz w:val="30"/>
          <w:szCs w:val="30"/>
          <w:cs/>
        </w:rPr>
        <w:t xml:space="preserve">หมู่ </w:t>
      </w:r>
      <w:r w:rsidRPr="00A97FCD">
        <w:rPr>
          <w:rFonts w:asciiTheme="majorBidi" w:hAnsiTheme="majorBidi" w:cstheme="majorBidi"/>
          <w:spacing w:val="8"/>
          <w:sz w:val="30"/>
          <w:szCs w:val="30"/>
        </w:rPr>
        <w:t xml:space="preserve">5 </w:t>
      </w:r>
      <w:r w:rsidRPr="00A97FCD">
        <w:rPr>
          <w:rFonts w:asciiTheme="majorBidi" w:hAnsiTheme="majorBidi" w:cstheme="majorBidi"/>
          <w:spacing w:val="8"/>
          <w:sz w:val="30"/>
          <w:szCs w:val="30"/>
          <w:cs/>
        </w:rPr>
        <w:t>ตําบลทุ่งสุขลา อําเภอศรีราชา</w:t>
      </w:r>
      <w:r w:rsidRPr="00A97FC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97FCD">
        <w:rPr>
          <w:rFonts w:asciiTheme="majorBidi" w:hAnsiTheme="majorBidi" w:cstheme="majorBidi"/>
          <w:sz w:val="30"/>
          <w:szCs w:val="30"/>
          <w:cs/>
        </w:rPr>
        <w:t xml:space="preserve">จังหวัดชลบุรี </w:t>
      </w:r>
      <w:r w:rsidRPr="00A97FCD">
        <w:rPr>
          <w:rFonts w:asciiTheme="majorBidi" w:hAnsiTheme="majorBidi" w:cstheme="majorBidi"/>
          <w:sz w:val="30"/>
          <w:szCs w:val="30"/>
        </w:rPr>
        <w:t xml:space="preserve">20230 </w:t>
      </w:r>
      <w:r w:rsidRPr="00A97FC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144925" w:rsidRPr="00A97FCD">
        <w:rPr>
          <w:rFonts w:asciiTheme="majorBidi" w:hAnsiTheme="majorBidi" w:cstheme="majorBidi" w:hint="cs"/>
          <w:sz w:val="30"/>
          <w:szCs w:val="30"/>
          <w:cs/>
        </w:rPr>
        <w:t>เลขที่</w:t>
      </w:r>
      <w:r w:rsidRPr="00A97F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7FCD">
        <w:rPr>
          <w:rFonts w:asciiTheme="majorBidi" w:hAnsiTheme="majorBidi" w:cstheme="majorBidi"/>
          <w:sz w:val="30"/>
          <w:szCs w:val="30"/>
        </w:rPr>
        <w:t xml:space="preserve">130-132 </w:t>
      </w:r>
      <w:r w:rsidRPr="00A97FCD">
        <w:rPr>
          <w:rFonts w:asciiTheme="majorBidi" w:hAnsiTheme="majorBidi" w:cstheme="majorBidi"/>
          <w:sz w:val="30"/>
          <w:szCs w:val="30"/>
          <w:cs/>
        </w:rPr>
        <w:t>อาคารสินธร ทาวเวอร์</w:t>
      </w:r>
      <w:r w:rsidR="00CF4470" w:rsidRPr="00A97FCD">
        <w:rPr>
          <w:rFonts w:asciiTheme="majorBidi" w:hAnsiTheme="majorBidi" w:cstheme="majorBidi"/>
          <w:sz w:val="30"/>
          <w:szCs w:val="30"/>
        </w:rPr>
        <w:t xml:space="preserve"> 2</w:t>
      </w:r>
      <w:r w:rsidRPr="00A97FCD">
        <w:rPr>
          <w:rFonts w:asciiTheme="majorBidi" w:hAnsiTheme="majorBidi" w:cstheme="majorBidi"/>
          <w:sz w:val="30"/>
          <w:szCs w:val="30"/>
          <w:cs/>
        </w:rPr>
        <w:t xml:space="preserve"> ชั้นที่ </w:t>
      </w:r>
      <w:r w:rsidRPr="00A97FCD">
        <w:rPr>
          <w:rFonts w:asciiTheme="majorBidi" w:hAnsiTheme="majorBidi" w:cstheme="majorBidi"/>
          <w:sz w:val="30"/>
          <w:szCs w:val="30"/>
        </w:rPr>
        <w:t xml:space="preserve">9 </w:t>
      </w:r>
      <w:r w:rsidRPr="00A97FCD">
        <w:rPr>
          <w:rFonts w:asciiTheme="majorBidi" w:hAnsiTheme="majorBidi" w:cstheme="majorBidi"/>
          <w:sz w:val="30"/>
          <w:szCs w:val="30"/>
          <w:cs/>
        </w:rPr>
        <w:t xml:space="preserve">ถนนวิทยุ แขวงลุมพินี เขตปทุมวัน กรุงเทพมหานคร </w:t>
      </w:r>
      <w:r w:rsidRPr="00A97FCD">
        <w:rPr>
          <w:rFonts w:asciiTheme="majorBidi" w:hAnsiTheme="majorBidi" w:cstheme="majorBidi"/>
          <w:sz w:val="30"/>
          <w:szCs w:val="30"/>
        </w:rPr>
        <w:t>10330</w:t>
      </w:r>
    </w:p>
    <w:sectPr w:rsidR="001B05C4" w:rsidRPr="00A97FCD" w:rsidSect="000E7734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A8240" w14:textId="77777777" w:rsidR="008F7A00" w:rsidRDefault="008F7A00">
      <w:r>
        <w:separator/>
      </w:r>
    </w:p>
  </w:endnote>
  <w:endnote w:type="continuationSeparator" w:id="0">
    <w:p w14:paraId="186509F1" w14:textId="77777777" w:rsidR="008F7A00" w:rsidRDefault="008F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6124E6B6" w:rsidR="000B5059" w:rsidRPr="009F42D8" w:rsidRDefault="000B505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5C119A">
      <w:rPr>
        <w:rFonts w:ascii="Angsana New" w:hAnsi="Angsana New"/>
        <w:i/>
        <w:iCs/>
        <w:noProof/>
        <w:sz w:val="30"/>
        <w:szCs w:val="30"/>
      </w:rPr>
      <w:t>XOt3-Q1'22-set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F54AA" w14:textId="77777777" w:rsidR="008F7A00" w:rsidRDefault="008F7A00">
      <w:r>
        <w:separator/>
      </w:r>
    </w:p>
  </w:footnote>
  <w:footnote w:type="continuationSeparator" w:id="0">
    <w:p w14:paraId="542D5490" w14:textId="77777777" w:rsidR="008F7A00" w:rsidRDefault="008F7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C74464E" w14:textId="3775F38B" w:rsidR="000B5059" w:rsidRPr="007D2544" w:rsidRDefault="000B5059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F8C04A" w14:textId="646EA76D" w:rsidR="000B5059" w:rsidRPr="007D2544" w:rsidRDefault="000B5059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BFD10E" w14:textId="745E4CFD" w:rsidR="000B5059" w:rsidRPr="007D2544" w:rsidRDefault="000B5059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31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5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553237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8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5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7"/>
  </w:num>
  <w:num w:numId="31">
    <w:abstractNumId w:val="43"/>
  </w:num>
  <w:num w:numId="32">
    <w:abstractNumId w:val="40"/>
  </w:num>
  <w:num w:numId="33">
    <w:abstractNumId w:val="29"/>
  </w:num>
  <w:num w:numId="34">
    <w:abstractNumId w:val="30"/>
  </w:num>
  <w:num w:numId="35">
    <w:abstractNumId w:val="37"/>
  </w:num>
  <w:num w:numId="36">
    <w:abstractNumId w:val="44"/>
  </w:num>
  <w:num w:numId="37">
    <w:abstractNumId w:val="22"/>
  </w:num>
  <w:num w:numId="38">
    <w:abstractNumId w:val="20"/>
  </w:num>
  <w:num w:numId="39">
    <w:abstractNumId w:val="11"/>
  </w:num>
  <w:num w:numId="40">
    <w:abstractNumId w:val="42"/>
  </w:num>
  <w:num w:numId="41">
    <w:abstractNumId w:val="48"/>
  </w:num>
  <w:num w:numId="42">
    <w:abstractNumId w:val="31"/>
  </w:num>
  <w:num w:numId="43">
    <w:abstractNumId w:val="35"/>
  </w:num>
  <w:num w:numId="44">
    <w:abstractNumId w:val="41"/>
  </w:num>
  <w:num w:numId="45">
    <w:abstractNumId w:val="32"/>
  </w:num>
  <w:num w:numId="46">
    <w:abstractNumId w:val="46"/>
  </w:num>
  <w:num w:numId="47">
    <w:abstractNumId w:val="39"/>
  </w:num>
  <w:num w:numId="48">
    <w:abstractNumId w:val="36"/>
  </w:num>
  <w:num w:numId="49">
    <w:abstractNumId w:val="0"/>
  </w:num>
  <w:num w:numId="50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7D2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249"/>
    <w:rsid w:val="0029147A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19A"/>
    <w:rsid w:val="005C125A"/>
    <w:rsid w:val="005C1656"/>
    <w:rsid w:val="005C293F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6603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1269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25E"/>
    <w:rsid w:val="00B50404"/>
    <w:rsid w:val="00B5061C"/>
    <w:rsid w:val="00B51078"/>
    <w:rsid w:val="00B52652"/>
    <w:rsid w:val="00B52E43"/>
    <w:rsid w:val="00B52FC2"/>
    <w:rsid w:val="00B52FDD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716F"/>
    <w:rsid w:val="00E87A83"/>
    <w:rsid w:val="00E90C04"/>
    <w:rsid w:val="00E91122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2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15</Pages>
  <Words>2852</Words>
  <Characters>11858</Characters>
  <Application>Microsoft Office Word</Application>
  <DocSecurity>0</DocSecurity>
  <Lines>98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2022-05-10T14:05:00Z</cp:lastPrinted>
  <dcterms:created xsi:type="dcterms:W3CDTF">2022-05-12T04:35:00Z</dcterms:created>
  <dcterms:modified xsi:type="dcterms:W3CDTF">2022-05-12T04:36:00Z</dcterms:modified>
</cp:coreProperties>
</file>