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127E7" w14:textId="17ED1FCC" w:rsidR="009F6D69" w:rsidRDefault="00380008" w:rsidP="00D62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886"/>
          <w:tab w:val="left" w:pos="8364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80008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เซนต์เมด จำกัด </w:t>
      </w:r>
      <w:r w:rsidR="002E7A0D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0944AD1A" w14:textId="4192A137" w:rsidR="004E29E1" w:rsidRPr="004E29E1" w:rsidRDefault="004E29E1" w:rsidP="004E29E1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E29E1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Pr="004E29E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แบบย่อ</w:t>
      </w:r>
    </w:p>
    <w:p w14:paraId="16FB9F44" w14:textId="2968ECE6" w:rsidR="009D0008" w:rsidRPr="003A1E5A" w:rsidRDefault="00360058" w:rsidP="003A1E5A">
      <w:pPr>
        <w:tabs>
          <w:tab w:val="left" w:pos="720"/>
        </w:tabs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สำหรับงวดสาม</w:t>
      </w:r>
      <w:r w:rsidRPr="003B05D5">
        <w:rPr>
          <w:rFonts w:ascii="Browallia New" w:hAnsi="Browallia New" w:cs="Browallia New" w:hint="cs"/>
          <w:b/>
          <w:bCs/>
          <w:sz w:val="28"/>
          <w:szCs w:val="28"/>
          <w:cs/>
        </w:rPr>
        <w:t>เดือน</w:t>
      </w:r>
      <w:r w:rsidR="00E23D71"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3D2D65" w:rsidRPr="003B05D5">
        <w:rPr>
          <w:rFonts w:ascii="Browallia New" w:hAnsi="Browallia New" w:cs="Browallia New"/>
          <w:b/>
          <w:bCs/>
          <w:sz w:val="28"/>
          <w:szCs w:val="28"/>
          <w:cs/>
        </w:rPr>
        <w:t>วันที่</w:t>
      </w:r>
      <w:r w:rsidR="003D2D6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02C5C">
        <w:rPr>
          <w:rFonts w:ascii="Browallia New" w:hAnsi="Browallia New" w:cs="Browallia New"/>
          <w:b/>
          <w:bCs/>
          <w:sz w:val="28"/>
          <w:szCs w:val="28"/>
        </w:rPr>
        <w:t xml:space="preserve">31 </w:t>
      </w:r>
      <w:r w:rsidR="00602C5C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มีนาคม </w:t>
      </w:r>
      <w:r w:rsidR="00602C5C">
        <w:rPr>
          <w:rFonts w:ascii="Browallia New" w:hAnsi="Browallia New" w:cs="Browallia New"/>
          <w:b/>
          <w:bCs/>
          <w:sz w:val="28"/>
          <w:szCs w:val="28"/>
        </w:rPr>
        <w:t>2565</w:t>
      </w:r>
      <w:r w:rsidR="004E29E1" w:rsidRPr="003B05D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E29E1" w:rsidRPr="003B05D5">
        <w:rPr>
          <w:rFonts w:ascii="Browallia New" w:hAnsi="Browallia New" w:cs="Browallia New"/>
          <w:b/>
          <w:bCs/>
          <w:sz w:val="28"/>
          <w:szCs w:val="28"/>
          <w:cs/>
        </w:rPr>
        <w:t xml:space="preserve">(ยังไม่ได้ตรวจสอบ แต่สอบทานแล้ว)  </w:t>
      </w:r>
    </w:p>
    <w:p w14:paraId="4E19A647" w14:textId="77777777" w:rsidR="009F6D69" w:rsidRPr="00BE596B" w:rsidRDefault="009F6D69" w:rsidP="003D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90CE2EF" w14:textId="77777777" w:rsidR="00D60EFD" w:rsidRPr="004817DE" w:rsidRDefault="00D60EFD" w:rsidP="00D60EF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817DE">
        <w:rPr>
          <w:rFonts w:ascii="Browallia New" w:hAnsi="Browallia New" w:cs="Browallia New" w:hint="cs"/>
          <w:b/>
          <w:bCs/>
          <w:sz w:val="28"/>
          <w:szCs w:val="28"/>
          <w:cs/>
        </w:rPr>
        <w:t>ลักษณะการดำเนินธุรกิจ</w:t>
      </w:r>
    </w:p>
    <w:p w14:paraId="0E6ACF4E" w14:textId="77777777" w:rsidR="009F6D69" w:rsidRPr="006C5FC1" w:rsidRDefault="009F6D69" w:rsidP="007940C8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363B8E1" w14:textId="766DEB5E" w:rsidR="00E13997" w:rsidRPr="00D7455B" w:rsidRDefault="00E13997" w:rsidP="00E1399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D7455B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เซนต์เมด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 จำกั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ด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="0072522A">
        <w:rPr>
          <w:rFonts w:ascii="Browallia New" w:hAnsi="Browallia New" w:cs="Browallia New" w:hint="cs"/>
          <w:sz w:val="28"/>
          <w:szCs w:val="28"/>
          <w:cs/>
        </w:rPr>
        <w:t xml:space="preserve">(มหาชน) </w:t>
      </w:r>
      <w:r w:rsidRPr="00D7455B">
        <w:rPr>
          <w:rFonts w:ascii="Browallia New" w:hAnsi="Browallia New" w:cs="Browallia New"/>
          <w:sz w:val="28"/>
          <w:szCs w:val="28"/>
          <w:cs/>
        </w:rPr>
        <w:t>จดทะเบียน</w:t>
      </w:r>
      <w:r w:rsidR="00FB651E">
        <w:rPr>
          <w:rFonts w:ascii="Browallia New" w:hAnsi="Browallia New" w:cs="Browallia New" w:hint="cs"/>
          <w:sz w:val="28"/>
          <w:szCs w:val="28"/>
          <w:cs/>
        </w:rPr>
        <w:t>ในประเทศไทย</w:t>
      </w:r>
      <w:r w:rsidR="00871A7F">
        <w:rPr>
          <w:rFonts w:ascii="Browallia New" w:hAnsi="Browallia New" w:cs="Browallia New" w:hint="cs"/>
          <w:sz w:val="28"/>
          <w:szCs w:val="28"/>
          <w:cs/>
        </w:rPr>
        <w:t>และหุ้นของบริษัทได้รับการจดทะเบียนให้ซื้อขายในกระดานซื้อขายหลักทรัพย์ เอ็ม เอ ไอ ในตลาดหลักทรัพย์แห่งประเทศไทย</w:t>
      </w:r>
      <w:r w:rsidR="005667DC">
        <w:rPr>
          <w:rFonts w:ascii="Browallia New" w:hAnsi="Browallia New" w:cs="Browallia New" w:hint="cs"/>
          <w:sz w:val="28"/>
          <w:szCs w:val="28"/>
          <w:cs/>
        </w:rPr>
        <w:t xml:space="preserve">ตั้งแต่วันที่ </w:t>
      </w:r>
      <w:r w:rsidR="005667DC">
        <w:rPr>
          <w:rFonts w:ascii="Browallia New" w:hAnsi="Browallia New" w:cs="Browallia New"/>
          <w:sz w:val="28"/>
          <w:szCs w:val="28"/>
        </w:rPr>
        <w:t>1</w:t>
      </w:r>
      <w:r w:rsidR="00C43DB3">
        <w:rPr>
          <w:rFonts w:ascii="Browallia New" w:hAnsi="Browallia New" w:cs="Browallia New"/>
          <w:sz w:val="28"/>
          <w:szCs w:val="28"/>
        </w:rPr>
        <w:t>7</w:t>
      </w:r>
      <w:r w:rsidR="00F877E6">
        <w:rPr>
          <w:rFonts w:ascii="Browallia New" w:hAnsi="Browallia New" w:cs="Browallia New"/>
          <w:sz w:val="28"/>
          <w:szCs w:val="28"/>
        </w:rPr>
        <w:t xml:space="preserve"> </w:t>
      </w:r>
      <w:r w:rsidR="00F877E6">
        <w:rPr>
          <w:rFonts w:ascii="Browallia New" w:hAnsi="Browallia New" w:cs="Browallia New" w:hint="cs"/>
          <w:sz w:val="28"/>
          <w:szCs w:val="28"/>
          <w:cs/>
        </w:rPr>
        <w:t xml:space="preserve">มิถุนายน </w:t>
      </w:r>
      <w:r w:rsidR="00F877E6">
        <w:rPr>
          <w:rFonts w:ascii="Browallia New" w:hAnsi="Browallia New" w:cs="Browallia New"/>
          <w:sz w:val="28"/>
          <w:szCs w:val="28"/>
        </w:rPr>
        <w:t>2564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บริษัทดำเนินธุรกิจนำเข้าและจำหน่ายเครื่องมือ</w:t>
      </w:r>
      <w:r w:rsidR="00473DB5">
        <w:rPr>
          <w:rFonts w:ascii="Browallia New" w:hAnsi="Browallia New" w:cs="Browallia New" w:hint="cs"/>
          <w:sz w:val="28"/>
          <w:szCs w:val="28"/>
          <w:cs/>
        </w:rPr>
        <w:t>และอุปกรณ์ทางการ</w:t>
      </w:r>
      <w:r w:rsidRPr="00D7455B">
        <w:rPr>
          <w:rFonts w:ascii="Browallia New" w:hAnsi="Browallia New" w:cs="Browallia New"/>
          <w:sz w:val="28"/>
          <w:szCs w:val="28"/>
          <w:cs/>
        </w:rPr>
        <w:t>แพทย์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="00D314B2">
        <w:rPr>
          <w:rFonts w:ascii="Browallia New" w:hAnsi="Browallia New" w:cs="Browallia New" w:hint="cs"/>
          <w:sz w:val="28"/>
          <w:szCs w:val="28"/>
          <w:cs/>
        </w:rPr>
        <w:t>วัสดุการแพทย์</w:t>
      </w:r>
      <w:r w:rsidR="00B14907">
        <w:rPr>
          <w:rFonts w:ascii="Browallia New" w:hAnsi="Browallia New" w:cs="Browallia New"/>
          <w:sz w:val="28"/>
          <w:szCs w:val="28"/>
        </w:rPr>
        <w:t xml:space="preserve"> </w:t>
      </w:r>
      <w:r w:rsidR="00E2204E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D61E38">
        <w:rPr>
          <w:rFonts w:ascii="Browallia New" w:hAnsi="Browallia New" w:cs="Browallia New" w:hint="cs"/>
          <w:sz w:val="28"/>
          <w:szCs w:val="28"/>
          <w:cs/>
        </w:rPr>
        <w:t>ให้บริการ</w:t>
      </w:r>
      <w:r w:rsidR="00731E54">
        <w:rPr>
          <w:rFonts w:ascii="Browallia New" w:hAnsi="Browallia New" w:cs="Browallia New" w:hint="cs"/>
          <w:sz w:val="28"/>
          <w:szCs w:val="28"/>
          <w:cs/>
        </w:rPr>
        <w:t>เครื่องมือ</w:t>
      </w:r>
      <w:r w:rsidR="00D61E38">
        <w:rPr>
          <w:rFonts w:ascii="Browallia New" w:hAnsi="Browallia New" w:cs="Browallia New" w:hint="cs"/>
          <w:sz w:val="28"/>
          <w:szCs w:val="28"/>
          <w:cs/>
        </w:rPr>
        <w:t>แพทย์</w:t>
      </w:r>
      <w:r w:rsidR="00126BE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ที่อยู่ของบริษัทตั้งอยู่เลขที่ </w:t>
      </w:r>
      <w:r w:rsidRPr="00D7455B">
        <w:rPr>
          <w:rFonts w:ascii="Browallia New" w:hAnsi="Browallia New" w:cs="Browallia New"/>
          <w:sz w:val="28"/>
          <w:szCs w:val="28"/>
        </w:rPr>
        <w:t>222,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</w:rPr>
        <w:t xml:space="preserve">222/1-2 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อาคารเวสต์อิน คอมเพล็กซ์ ชั้นที่ </w:t>
      </w:r>
      <w:r w:rsidRPr="00D7455B">
        <w:rPr>
          <w:rFonts w:ascii="Browallia New" w:hAnsi="Browallia New" w:cs="Browallia New"/>
          <w:sz w:val="28"/>
          <w:szCs w:val="28"/>
        </w:rPr>
        <w:t xml:space="preserve">10 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หมู่ที่ </w:t>
      </w:r>
      <w:r w:rsidRPr="00D7455B">
        <w:rPr>
          <w:rFonts w:ascii="Browallia New" w:hAnsi="Browallia New" w:cs="Browallia New"/>
          <w:sz w:val="28"/>
          <w:szCs w:val="28"/>
        </w:rPr>
        <w:t xml:space="preserve">1 </w:t>
      </w:r>
      <w:r w:rsidRPr="00D7455B">
        <w:rPr>
          <w:rFonts w:ascii="Browallia New" w:hAnsi="Browallia New" w:cs="Browallia New"/>
          <w:sz w:val="28"/>
          <w:szCs w:val="28"/>
          <w:cs/>
        </w:rPr>
        <w:t>ถนนรัตนาธิเบศร์ ตำบลบางรักใหญ่ อำเภอบางบัวทอง จังหวัดนนทบุรี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โดยมีครอบครัวบุญประสิทธิ์และครอบครัววสุศุทธิกุลกานต์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เป็นผู้ถือหุ้นรายใหญ่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โดย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ถือหุ้นร้อยละ </w:t>
      </w:r>
      <w:r w:rsidR="000C71C4">
        <w:rPr>
          <w:rFonts w:ascii="Browallia New" w:hAnsi="Browallia New" w:cs="Browallia New"/>
          <w:sz w:val="28"/>
          <w:szCs w:val="28"/>
        </w:rPr>
        <w:t>18.16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และร้อยละ </w:t>
      </w:r>
      <w:r w:rsidR="000C71C4">
        <w:rPr>
          <w:rFonts w:ascii="Browallia New" w:hAnsi="Browallia New" w:cs="Browallia New"/>
          <w:sz w:val="28"/>
          <w:szCs w:val="28"/>
        </w:rPr>
        <w:t>18.16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ตามลำดับ</w:t>
      </w:r>
    </w:p>
    <w:p w14:paraId="32BF34D3" w14:textId="77777777" w:rsidR="00A31942" w:rsidRPr="006C5FC1" w:rsidRDefault="00A31942" w:rsidP="003E1E54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728B17B" w14:textId="2515A81F" w:rsidR="00E701AF" w:rsidRPr="004817DE" w:rsidRDefault="00E701AF" w:rsidP="009819E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817DE">
        <w:rPr>
          <w:rFonts w:ascii="Browallia New" w:hAnsi="Browallia New" w:cs="Browallia New"/>
          <w:b/>
          <w:bCs/>
          <w:sz w:val="28"/>
          <w:szCs w:val="28"/>
          <w:cs/>
        </w:rPr>
        <w:t>เกณฑ์ในการจัดทำงบการเงิน</w:t>
      </w:r>
    </w:p>
    <w:p w14:paraId="4ADF6A7A" w14:textId="77777777" w:rsidR="006E2A74" w:rsidRPr="00BD7275" w:rsidRDefault="006E2A74" w:rsidP="006E2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6C0A6B0" w14:textId="513C14C1" w:rsidR="009819E9" w:rsidRPr="00BD7275" w:rsidRDefault="009819E9" w:rsidP="00B1054E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D7275">
        <w:rPr>
          <w:rFonts w:ascii="Browallia New" w:hAnsi="Browallia New" w:cs="Browalli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14:paraId="5E548F5C" w14:textId="77777777" w:rsidR="000C2D04" w:rsidRPr="006C5FC1" w:rsidRDefault="000C2D04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46A60B64" w14:textId="37E01235" w:rsidR="001455E0" w:rsidRPr="00682D83" w:rsidRDefault="00177D18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งบการเงินระหว่างกาลจัดทำขึ้นสำหรับงวดสามเดือนสิ้นสุดวันที่ </w:t>
      </w:r>
      <w:r w:rsidR="00FE4D3F" w:rsidRPr="00FE4D3F">
        <w:rPr>
          <w:rFonts w:ascii="Browallia New" w:hAnsi="Browallia New" w:cs="Browallia New"/>
          <w:sz w:val="28"/>
          <w:szCs w:val="28"/>
        </w:rPr>
        <w:t xml:space="preserve">31 </w:t>
      </w:r>
      <w:r w:rsidR="00FE4D3F" w:rsidRPr="00FE4D3F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FE4D3F" w:rsidRPr="00FE4D3F">
        <w:rPr>
          <w:rFonts w:ascii="Browallia New" w:hAnsi="Browallia New" w:cs="Browallia New"/>
          <w:sz w:val="28"/>
          <w:szCs w:val="28"/>
        </w:rPr>
        <w:t>2565</w:t>
      </w: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ตามมาตรฐานการบัญชี </w:t>
      </w:r>
      <w:r w:rsidR="00FE4D3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br/>
      </w: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ฉบับที่ </w:t>
      </w:r>
      <w:r w:rsidR="005B5A8E" w:rsidRPr="00E77730">
        <w:rPr>
          <w:rFonts w:ascii="Browallia New" w:hAnsi="Browallia New" w:cs="Browallia New"/>
          <w:spacing w:val="-4"/>
          <w:sz w:val="28"/>
          <w:szCs w:val="28"/>
          <w:lang w:val="th-TH"/>
        </w:rPr>
        <w:t>34</w:t>
      </w:r>
      <w:r w:rsidRPr="00555399">
        <w:rPr>
          <w:rFonts w:ascii="Browallia New" w:hAnsi="Browallia New" w:cs="Browallia New"/>
          <w:sz w:val="28"/>
          <w:szCs w:val="28"/>
          <w:cs/>
          <w:lang w:val="th-TH"/>
        </w:rPr>
        <w:t xml:space="preserve"> เรื่อง “การรายงานทางการเงินระหว่างกาล” รวมถึงแนวปฏิบัติทางการบัญชีที่ประกาศใช้</w:t>
      </w:r>
      <w:r w:rsidR="00FE4D3F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555399">
        <w:rPr>
          <w:rFonts w:ascii="Browallia New" w:hAnsi="Browallia New" w:cs="Browallia New"/>
          <w:sz w:val="28"/>
          <w:szCs w:val="28"/>
          <w:cs/>
          <w:lang w:val="th-TH"/>
        </w:rPr>
        <w:t>โดยสภาวิชาชีพบัญชี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สกุลเงินบาทไทยโดยไม่ได้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</w:t>
      </w:r>
      <w:r w:rsidR="00156E43" w:rsidRPr="00555399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="0089690D" w:rsidRPr="00B1054E">
        <w:rPr>
          <w:rFonts w:ascii="Browallia New" w:hAnsi="Browallia New" w:cs="Browallia New"/>
          <w:sz w:val="28"/>
          <w:szCs w:val="28"/>
          <w:lang w:val="th-TH"/>
        </w:rPr>
        <w:t>3</w:t>
      </w:r>
      <w:r w:rsidRPr="00B1054E">
        <w:rPr>
          <w:rFonts w:ascii="Browallia New" w:hAnsi="Browallia New" w:cs="Browallia New"/>
          <w:sz w:val="28"/>
          <w:szCs w:val="28"/>
          <w:lang w:val="th-TH"/>
        </w:rPr>
        <w:t>1</w:t>
      </w:r>
      <w:r w:rsidRPr="00555399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</w:t>
      </w:r>
      <w:r w:rsidRPr="00555399">
        <w:rPr>
          <w:rFonts w:ascii="Browallia New" w:hAnsi="Browallia New" w:cs="Browallia New" w:hint="cs"/>
          <w:sz w:val="28"/>
          <w:szCs w:val="28"/>
          <w:cs/>
          <w:lang w:val="th-TH"/>
        </w:rPr>
        <w:t>ม</w:t>
      </w:r>
      <w:r w:rsidRPr="00B1054E">
        <w:rPr>
          <w:rFonts w:ascii="Browallia New" w:hAnsi="Browallia New" w:cs="Browallia New"/>
          <w:sz w:val="28"/>
          <w:szCs w:val="28"/>
          <w:lang w:val="th-TH"/>
        </w:rPr>
        <w:t xml:space="preserve"> 256</w:t>
      </w:r>
      <w:r w:rsidR="00FE4D3F">
        <w:rPr>
          <w:rFonts w:ascii="Browallia New" w:hAnsi="Browallia New" w:cs="Browallia New" w:hint="cs"/>
          <w:sz w:val="28"/>
          <w:szCs w:val="28"/>
          <w:cs/>
          <w:lang w:val="th-TH"/>
        </w:rPr>
        <w:t>4</w:t>
      </w:r>
      <w:r w:rsidR="00682D83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</w:p>
    <w:p w14:paraId="7A2CB199" w14:textId="77777777" w:rsidR="000C2D04" w:rsidRPr="00B1054E" w:rsidRDefault="000C2D04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6B0FCB6D" w14:textId="11DA2347" w:rsidR="001455E0" w:rsidRPr="00B1054E" w:rsidRDefault="00177D18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555399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งบการเงินระหว่างกาลฉบับนี้จัดทำขึ้นเป็นทางการเป็นภาษาไทย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46F0855A" w14:textId="77777777" w:rsidR="000C2D04" w:rsidRPr="00B1054E" w:rsidRDefault="000C2D04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76E3DC34" w14:textId="10F4B6EB" w:rsidR="003E1E54" w:rsidRPr="003E1E54" w:rsidRDefault="00711689" w:rsidP="003E1E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0" w:name="_Hlk71151621"/>
      <w:r w:rsidRPr="00CA74C3">
        <w:rPr>
          <w:rFonts w:ascii="Browallia New" w:hAnsi="Browallia New" w:cs="Browallia New"/>
          <w:sz w:val="28"/>
          <w:szCs w:val="28"/>
          <w:cs/>
          <w:lang w:val="th-TH"/>
        </w:rPr>
        <w:t xml:space="preserve">งบการเงินระหว่างกาลนี้ได้รับอนุมัติจากกรรมการบริษัท เมื่อวันที่ </w:t>
      </w:r>
      <w:bookmarkEnd w:id="0"/>
      <w:r w:rsidR="00CA74C3" w:rsidRPr="00CA74C3">
        <w:rPr>
          <w:rFonts w:ascii="Browallia New" w:hAnsi="Browallia New" w:cs="Browallia New"/>
          <w:sz w:val="28"/>
          <w:szCs w:val="28"/>
        </w:rPr>
        <w:t>13</w:t>
      </w:r>
      <w:r w:rsidR="00FE4D3F" w:rsidRPr="00CA74C3">
        <w:rPr>
          <w:rFonts w:ascii="Browallia New" w:hAnsi="Browallia New" w:cs="Browallia New" w:hint="cs"/>
          <w:sz w:val="28"/>
          <w:szCs w:val="28"/>
          <w:cs/>
        </w:rPr>
        <w:t xml:space="preserve"> พฤษภาคม </w:t>
      </w:r>
      <w:r w:rsidR="00FE4D3F" w:rsidRPr="00CA74C3">
        <w:rPr>
          <w:rFonts w:ascii="Browallia New" w:hAnsi="Browallia New" w:cs="Browallia New"/>
          <w:sz w:val="28"/>
          <w:szCs w:val="28"/>
        </w:rPr>
        <w:t>2565</w:t>
      </w:r>
    </w:p>
    <w:p w14:paraId="289EB7CB" w14:textId="77777777" w:rsidR="009819E9" w:rsidRDefault="009819E9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2DA37C4" w14:textId="6878AF26" w:rsidR="00FF6C9C" w:rsidRPr="00321642" w:rsidRDefault="00FF6C9C" w:rsidP="000C2D0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th-TH"/>
        </w:rPr>
      </w:pPr>
      <w:r w:rsidRPr="00321642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เกณฑ์ในการจัดทำงบการเงินรวม</w:t>
      </w:r>
    </w:p>
    <w:p w14:paraId="789A29C6" w14:textId="77777777" w:rsidR="00FF6C9C" w:rsidRDefault="00FF6C9C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3146A68" w14:textId="34B6B75F" w:rsidR="00AD26B0" w:rsidRPr="00AD26B0" w:rsidRDefault="00AD26B0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bookmarkStart w:id="1" w:name="_Hlk94797980"/>
      <w:r w:rsidRPr="00AD26B0">
        <w:rPr>
          <w:rFonts w:ascii="Browallia New" w:hAnsi="Browallia New" w:cs="Browallia New"/>
          <w:sz w:val="28"/>
          <w:szCs w:val="28"/>
          <w:cs/>
          <w:lang w:val="th-TH"/>
        </w:rPr>
        <w:t xml:space="preserve">เมื่อวันที่ </w:t>
      </w:r>
      <w:r w:rsidRPr="00AD26B0">
        <w:rPr>
          <w:rFonts w:ascii="Browallia New" w:hAnsi="Browallia New" w:cs="Browallia New"/>
          <w:sz w:val="28"/>
          <w:szCs w:val="28"/>
          <w:lang w:val="th-TH"/>
        </w:rPr>
        <w:t>1</w:t>
      </w:r>
      <w:r w:rsidRPr="00AD26B0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AD26B0">
        <w:rPr>
          <w:rFonts w:ascii="Browallia New" w:hAnsi="Browallia New" w:cs="Browallia New"/>
          <w:sz w:val="28"/>
          <w:szCs w:val="28"/>
          <w:lang w:val="th-TH"/>
        </w:rPr>
        <w:t>2564</w:t>
      </w:r>
      <w:r w:rsidRPr="00AD26B0">
        <w:rPr>
          <w:rFonts w:ascii="Browallia New" w:hAnsi="Browallia New" w:cs="Browallia New"/>
          <w:sz w:val="28"/>
          <w:szCs w:val="28"/>
          <w:cs/>
          <w:lang w:val="th-TH"/>
        </w:rPr>
        <w:t xml:space="preserve"> ที่ประชุม</w:t>
      </w:r>
      <w:r w:rsidR="00126889">
        <w:rPr>
          <w:rFonts w:ascii="Browallia New" w:hAnsi="Browallia New" w:cs="Browallia New" w:hint="cs"/>
          <w:sz w:val="28"/>
          <w:szCs w:val="28"/>
          <w:cs/>
          <w:lang w:val="th-TH"/>
        </w:rPr>
        <w:t>วิสามัญ</w:t>
      </w:r>
      <w:r w:rsidRPr="00AD26B0">
        <w:rPr>
          <w:rFonts w:ascii="Browallia New" w:hAnsi="Browallia New" w:cs="Browallia New"/>
          <w:sz w:val="28"/>
          <w:szCs w:val="28"/>
          <w:cs/>
          <w:lang w:val="th-TH"/>
        </w:rPr>
        <w:t>ผู้ถือหุ้นของบริษัท</w:t>
      </w:r>
      <w:r w:rsidRPr="00AD26B0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เซนต์เมดิคอล เทรดดิ้ง จำกัด </w:t>
      </w:r>
      <w:r w:rsidRPr="00AD26B0">
        <w:rPr>
          <w:rFonts w:ascii="Browallia New" w:hAnsi="Browallia New" w:cs="Browallia New"/>
          <w:sz w:val="28"/>
          <w:szCs w:val="28"/>
          <w:lang w:val="th-TH"/>
        </w:rPr>
        <w:t>(</w:t>
      </w:r>
      <w:r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>บริษ</w:t>
      </w:r>
      <w:r w:rsidR="00BB542B">
        <w:rPr>
          <w:rFonts w:ascii="Browallia New" w:hAnsi="Browallia New" w:cs="Browallia New" w:hint="cs"/>
          <w:sz w:val="28"/>
          <w:szCs w:val="28"/>
          <w:cs/>
          <w:lang w:val="th-TH"/>
        </w:rPr>
        <w:t>ั</w:t>
      </w:r>
      <w:r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>ท</w:t>
      </w:r>
      <w:r w:rsidRPr="00AD26B0">
        <w:rPr>
          <w:rFonts w:ascii="Browallia New" w:hAnsi="Browallia New" w:cs="Browallia New"/>
          <w:sz w:val="28"/>
          <w:szCs w:val="28"/>
          <w:cs/>
          <w:lang w:val="th-TH"/>
        </w:rPr>
        <w:t>ย่อย</w:t>
      </w:r>
      <w:r w:rsidRPr="00AD26B0">
        <w:rPr>
          <w:rFonts w:ascii="Browallia New" w:hAnsi="Browallia New" w:cs="Browallia New"/>
          <w:sz w:val="28"/>
          <w:szCs w:val="28"/>
          <w:lang w:val="th-TH"/>
        </w:rPr>
        <w:t xml:space="preserve">) </w:t>
      </w:r>
      <w:r w:rsidRPr="00AD26B0">
        <w:rPr>
          <w:rFonts w:ascii="Browallia New" w:hAnsi="Browallia New" w:cs="Browallia New"/>
          <w:sz w:val="28"/>
          <w:szCs w:val="28"/>
          <w:cs/>
          <w:lang w:val="th-TH"/>
        </w:rPr>
        <w:t>มีมติอนุมัติให้เลิกบริษัท ทั้งนี้ บริษัทย่อยได้จดทะเบียนเลิกกิจการกับ</w:t>
      </w:r>
      <w:r w:rsidR="006D6A2A">
        <w:rPr>
          <w:rFonts w:ascii="Browallia New" w:hAnsi="Browallia New" w:cs="Browallia New" w:hint="cs"/>
          <w:sz w:val="28"/>
          <w:szCs w:val="28"/>
          <w:cs/>
          <w:lang w:val="th-TH"/>
        </w:rPr>
        <w:t>กระทรวงพาณิ</w:t>
      </w:r>
      <w:r w:rsidR="00A066B6">
        <w:rPr>
          <w:rFonts w:ascii="Browallia New" w:hAnsi="Browallia New" w:cs="Browallia New" w:hint="cs"/>
          <w:sz w:val="28"/>
          <w:szCs w:val="28"/>
          <w:cs/>
          <w:lang w:val="th-TH"/>
        </w:rPr>
        <w:t>ชย์</w:t>
      </w:r>
      <w:r w:rsidRPr="00AD26B0">
        <w:rPr>
          <w:rFonts w:ascii="Browallia New" w:hAnsi="Browallia New" w:cs="Browallia New"/>
          <w:sz w:val="28"/>
          <w:szCs w:val="28"/>
          <w:cs/>
          <w:lang w:val="th-TH"/>
        </w:rPr>
        <w:t xml:space="preserve">แล้วเมื่อวันที่ </w:t>
      </w:r>
      <w:r w:rsidRPr="00AD26B0">
        <w:rPr>
          <w:rFonts w:ascii="Browallia New" w:hAnsi="Browallia New" w:cs="Browallia New"/>
          <w:sz w:val="28"/>
          <w:szCs w:val="28"/>
          <w:lang w:val="th-TH"/>
        </w:rPr>
        <w:t>3</w:t>
      </w:r>
      <w:r w:rsidRPr="00AD26B0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AD26B0">
        <w:rPr>
          <w:rFonts w:ascii="Browallia New" w:hAnsi="Browallia New" w:cs="Browallia New"/>
          <w:sz w:val="28"/>
          <w:szCs w:val="28"/>
          <w:lang w:val="th-TH"/>
        </w:rPr>
        <w:t>2564</w:t>
      </w:r>
      <w:r w:rsidRPr="00AD26B0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</w:p>
    <w:p w14:paraId="2142FAB0" w14:textId="77777777" w:rsidR="00AD26B0" w:rsidRDefault="00AD26B0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13FBA9ED" w14:textId="77777777" w:rsidR="00582CBA" w:rsidRDefault="00582CB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39134F38" w14:textId="77777777" w:rsidR="00582CBA" w:rsidRDefault="00582CB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1A8714BE" w14:textId="77777777" w:rsidR="00582CBA" w:rsidRDefault="00582CB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101F0849" w14:textId="77777777" w:rsidR="00582CBA" w:rsidRDefault="00582CB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00C18A79" w14:textId="77777777" w:rsidR="00582CBA" w:rsidRDefault="00582CB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9F70CCC" w14:textId="77777777" w:rsidR="00582CBA" w:rsidRPr="00AD26B0" w:rsidRDefault="00582CB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219802CA" w14:textId="4CE1B473" w:rsidR="00AD26B0" w:rsidRPr="00AD26B0" w:rsidRDefault="00823D7A" w:rsidP="00AD26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>
        <w:rPr>
          <w:rFonts w:ascii="Browallia New" w:hAnsi="Browallia New" w:cs="Browallia New" w:hint="cs"/>
          <w:sz w:val="28"/>
          <w:szCs w:val="28"/>
          <w:cs/>
          <w:lang w:val="th-TH"/>
        </w:rPr>
        <w:lastRenderedPageBreak/>
        <w:t xml:space="preserve">ต่อมา </w:t>
      </w:r>
      <w:r w:rsidR="00AD26B0"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เมื่อวันที่ </w:t>
      </w:r>
      <w:r w:rsidR="00AD26B0">
        <w:rPr>
          <w:rFonts w:ascii="Browallia New" w:hAnsi="Browallia New" w:cs="Browallia New" w:hint="cs"/>
          <w:sz w:val="28"/>
          <w:szCs w:val="28"/>
          <w:cs/>
          <w:lang w:val="th-TH"/>
        </w:rPr>
        <w:t>9</w:t>
      </w:r>
      <w:r w:rsidR="00AD26B0" w:rsidRPr="00AD26B0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AD26B0" w:rsidRPr="00AD26B0">
        <w:rPr>
          <w:rFonts w:ascii="Browallia New" w:hAnsi="Browallia New" w:cs="Browallia New"/>
          <w:sz w:val="28"/>
          <w:szCs w:val="28"/>
          <w:cs/>
          <w:lang w:val="th-TH"/>
        </w:rPr>
        <w:t xml:space="preserve">กุมภาพันธ์ </w:t>
      </w:r>
      <w:r w:rsidR="00AD26B0" w:rsidRPr="00AD26B0">
        <w:rPr>
          <w:rFonts w:ascii="Browallia New" w:hAnsi="Browallia New" w:cs="Browallia New"/>
          <w:sz w:val="28"/>
          <w:szCs w:val="28"/>
          <w:lang w:val="th-TH"/>
        </w:rPr>
        <w:t>2565</w:t>
      </w:r>
      <w:r w:rsidR="00AD26B0" w:rsidRPr="00AD26B0">
        <w:rPr>
          <w:rFonts w:ascii="Browallia New" w:hAnsi="Browallia New" w:cs="Browallia New"/>
          <w:sz w:val="28"/>
          <w:szCs w:val="28"/>
          <w:cs/>
          <w:lang w:val="th-TH"/>
        </w:rPr>
        <w:t xml:space="preserve"> บริษัทย่อยได้ดำเนินการชำระบัญชีและชำระคืนเงินลงทุนให้กับบริษัทแล้วเต็มจำนวน</w:t>
      </w:r>
      <w:r w:rsidR="005F74F8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="00AD26B0"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การเลิกกิจการของบริษัทย่อยดังกล่าว มีผลกระทบต่อผลการดำเนินงานรวมของกลุ่มบริษัทสำหรับงวดสามเดือนสิ้นสุดวันที่ </w:t>
      </w:r>
      <w:r w:rsidR="00AD26B0" w:rsidRPr="00AD26B0">
        <w:rPr>
          <w:rFonts w:ascii="Browallia New" w:hAnsi="Browallia New" w:cs="Browallia New"/>
          <w:sz w:val="28"/>
          <w:szCs w:val="28"/>
          <w:lang w:val="th-TH"/>
        </w:rPr>
        <w:t xml:space="preserve">31 </w:t>
      </w:r>
      <w:r w:rsidR="00AD26B0"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มีนาคม </w:t>
      </w:r>
      <w:r w:rsidR="00AD26B0" w:rsidRPr="00AD26B0">
        <w:rPr>
          <w:rFonts w:ascii="Browallia New" w:hAnsi="Browallia New" w:cs="Browallia New"/>
          <w:sz w:val="28"/>
          <w:szCs w:val="28"/>
          <w:lang w:val="th-TH"/>
        </w:rPr>
        <w:t>2565</w:t>
      </w:r>
      <w:r w:rsidR="00AD26B0"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ดังนี้ </w:t>
      </w:r>
    </w:p>
    <w:p w14:paraId="5FAFB27B" w14:textId="77777777" w:rsidR="00AD26B0" w:rsidRDefault="00AD26B0" w:rsidP="00AD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6379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843"/>
      </w:tblGrid>
      <w:tr w:rsidR="00AD26B0" w14:paraId="232E08E3" w14:textId="77777777" w:rsidTr="00C61795">
        <w:tc>
          <w:tcPr>
            <w:tcW w:w="4536" w:type="dxa"/>
          </w:tcPr>
          <w:p w14:paraId="725F143D" w14:textId="77777777" w:rsidR="00AD26B0" w:rsidRDefault="00AD26B0" w:rsidP="00FE1D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1843" w:type="dxa"/>
          </w:tcPr>
          <w:p w14:paraId="44985628" w14:textId="77777777" w:rsidR="00AD26B0" w:rsidRDefault="00AD26B0" w:rsidP="00FE1D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พันบาท</w:t>
            </w:r>
          </w:p>
        </w:tc>
      </w:tr>
      <w:tr w:rsidR="00AD26B0" w14:paraId="1A327EF6" w14:textId="77777777" w:rsidTr="007B7FC3">
        <w:trPr>
          <w:trHeight w:val="215"/>
        </w:trPr>
        <w:tc>
          <w:tcPr>
            <w:tcW w:w="4536" w:type="dxa"/>
          </w:tcPr>
          <w:p w14:paraId="3817A377" w14:textId="6BB718B1" w:rsidR="00AD26B0" w:rsidRDefault="00AD26B0" w:rsidP="00FE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DE6CC24" w14:textId="4B8103D4" w:rsidR="00AD26B0" w:rsidRDefault="00AD26B0" w:rsidP="00FE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D050A" w14:paraId="77EB45BC" w14:textId="77777777" w:rsidTr="00C61795">
        <w:tc>
          <w:tcPr>
            <w:tcW w:w="4536" w:type="dxa"/>
          </w:tcPr>
          <w:p w14:paraId="16A87E2A" w14:textId="6A3B283F" w:rsidR="008D050A" w:rsidRDefault="008D050A" w:rsidP="00FE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58FCDE5C" w14:textId="2F7CC092" w:rsidR="008D050A" w:rsidRDefault="008D050A" w:rsidP="00FE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(0.99)</w:t>
            </w:r>
          </w:p>
        </w:tc>
      </w:tr>
      <w:tr w:rsidR="00AD26B0" w14:paraId="56444BB8" w14:textId="77777777" w:rsidTr="00C61795">
        <w:tc>
          <w:tcPr>
            <w:tcW w:w="4536" w:type="dxa"/>
          </w:tcPr>
          <w:p w14:paraId="1E3D5CD7" w14:textId="77777777" w:rsidR="00AD26B0" w:rsidRDefault="00AD26B0" w:rsidP="00FE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กำไรจากการเลิกกิจการของบริษัทย่อย</w:t>
            </w:r>
          </w:p>
        </w:tc>
        <w:tc>
          <w:tcPr>
            <w:tcW w:w="1843" w:type="dxa"/>
          </w:tcPr>
          <w:p w14:paraId="331F63CC" w14:textId="2AB01518" w:rsidR="00AD26B0" w:rsidRDefault="00DB33F8" w:rsidP="00FE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679.79</w:t>
            </w:r>
          </w:p>
        </w:tc>
      </w:tr>
      <w:tr w:rsidR="00AD26B0" w14:paraId="66B0E37D" w14:textId="77777777" w:rsidTr="00C61795">
        <w:tc>
          <w:tcPr>
            <w:tcW w:w="4536" w:type="dxa"/>
          </w:tcPr>
          <w:p w14:paraId="1519BE0B" w14:textId="77777777" w:rsidR="00AD26B0" w:rsidRDefault="00AD26B0" w:rsidP="00FE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43" w:type="dxa"/>
          </w:tcPr>
          <w:p w14:paraId="179C6A90" w14:textId="12FC5BD5" w:rsidR="00AD26B0" w:rsidRDefault="005D66FF" w:rsidP="00FE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678.</w:t>
            </w:r>
            <w:r w:rsidR="00C16EFC">
              <w:rPr>
                <w:rFonts w:ascii="BrowalliaUPC" w:hAnsi="BrowalliaUPC" w:cs="BrowalliaUPC"/>
                <w:sz w:val="28"/>
                <w:szCs w:val="28"/>
              </w:rPr>
              <w:t>8</w:t>
            </w:r>
            <w:r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</w:tr>
    </w:tbl>
    <w:p w14:paraId="2B140FB3" w14:textId="77777777" w:rsidR="00AD26B0" w:rsidRPr="00994A9C" w:rsidRDefault="00AD26B0" w:rsidP="00AD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  <w:cs/>
        </w:rPr>
      </w:pPr>
    </w:p>
    <w:bookmarkEnd w:id="1"/>
    <w:p w14:paraId="3BAAFEF9" w14:textId="2CA3F1BA" w:rsidR="00AD26B0" w:rsidRPr="0033214C" w:rsidRDefault="00AD26B0" w:rsidP="003321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>ทั้งนี้ ฝ่ายบริหารของ</w:t>
      </w:r>
      <w:r w:rsidRPr="00AD26B0">
        <w:rPr>
          <w:rFonts w:ascii="Browallia New" w:hAnsi="Browallia New" w:cs="Browallia New"/>
          <w:sz w:val="28"/>
          <w:szCs w:val="28"/>
          <w:cs/>
          <w:lang w:val="th-TH"/>
        </w:rPr>
        <w:t>บริษัท</w:t>
      </w:r>
      <w:r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>พิจารณาแล้วว่า ผลกระทบจากการเลิกกิจการของบริษัทย่อยดังกล่าว ไม่มีสาระสำคัญต่อผลการดำเนินงานรวมของกลุ่มบริษัท ฝ่ายบริหารจึงไม่จัดทำและนำเสนองบการเงินรวมของ</w:t>
      </w:r>
      <w:r w:rsidR="00EB7599">
        <w:rPr>
          <w:rFonts w:ascii="Browallia New" w:hAnsi="Browallia New" w:cs="Browallia New" w:hint="cs"/>
          <w:sz w:val="28"/>
          <w:szCs w:val="28"/>
          <w:cs/>
          <w:lang w:val="th-TH"/>
        </w:rPr>
        <w:t>กลุ่ม</w:t>
      </w:r>
      <w:r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บริษัทสำหรับงวดสามเดือนสิ้นสุดวันที่ </w:t>
      </w:r>
      <w:r w:rsidRPr="00AD26B0">
        <w:rPr>
          <w:rFonts w:ascii="Browallia New" w:hAnsi="Browallia New" w:cs="Browallia New"/>
          <w:sz w:val="28"/>
          <w:szCs w:val="28"/>
          <w:lang w:val="th-TH"/>
        </w:rPr>
        <w:t xml:space="preserve">31 </w:t>
      </w:r>
      <w:r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มีนาคม </w:t>
      </w:r>
      <w:r w:rsidRPr="00AD26B0">
        <w:rPr>
          <w:rFonts w:ascii="Browallia New" w:hAnsi="Browallia New" w:cs="Browallia New"/>
          <w:sz w:val="28"/>
          <w:szCs w:val="28"/>
          <w:lang w:val="th-TH"/>
        </w:rPr>
        <w:t>2565</w:t>
      </w:r>
      <w:r w:rsidR="0033214C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="0033214C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33214C">
        <w:rPr>
          <w:rFonts w:ascii="Browallia New" w:hAnsi="Browallia New" w:cs="Browallia New"/>
          <w:sz w:val="28"/>
          <w:szCs w:val="28"/>
        </w:rPr>
        <w:t xml:space="preserve">2564 </w:t>
      </w:r>
      <w:r w:rsidR="0033214C">
        <w:rPr>
          <w:rFonts w:ascii="Browallia New" w:hAnsi="Browallia New" w:cs="Browallia New" w:hint="cs"/>
          <w:sz w:val="28"/>
          <w:szCs w:val="28"/>
          <w:cs/>
        </w:rPr>
        <w:t xml:space="preserve">รวมถึงไม่นำเสนองบการเงินรวมสำหรับปีสิ้นสุดวันที่ </w:t>
      </w:r>
      <w:r w:rsidR="00EC470D">
        <w:rPr>
          <w:rFonts w:ascii="Browallia New" w:hAnsi="Browallia New" w:cs="Browallia New"/>
          <w:sz w:val="28"/>
          <w:szCs w:val="28"/>
        </w:rPr>
        <w:br/>
      </w:r>
      <w:r w:rsidR="0033214C">
        <w:rPr>
          <w:rFonts w:ascii="Browallia New" w:hAnsi="Browallia New" w:cs="Browallia New"/>
          <w:sz w:val="28"/>
          <w:szCs w:val="28"/>
        </w:rPr>
        <w:t xml:space="preserve">31 </w:t>
      </w:r>
      <w:r w:rsidR="0033214C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33214C">
        <w:rPr>
          <w:rFonts w:ascii="Browallia New" w:hAnsi="Browallia New" w:cs="Browallia New"/>
          <w:sz w:val="28"/>
          <w:szCs w:val="28"/>
        </w:rPr>
        <w:t xml:space="preserve">2564 </w:t>
      </w:r>
      <w:r w:rsidR="0033214C">
        <w:rPr>
          <w:rFonts w:ascii="Browallia New" w:hAnsi="Browallia New" w:cs="Browallia New" w:hint="cs"/>
          <w:sz w:val="28"/>
          <w:szCs w:val="28"/>
          <w:cs/>
        </w:rPr>
        <w:t>ที่ใช้เป็นข้อมูลเปรียบเทียบ</w:t>
      </w:r>
    </w:p>
    <w:p w14:paraId="2129FE7B" w14:textId="77777777" w:rsidR="000B6B7A" w:rsidRPr="00AD26B0" w:rsidRDefault="000B6B7A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CEF5081" w14:textId="77777777" w:rsidR="00100C47" w:rsidRPr="004817DE" w:rsidRDefault="00100C47" w:rsidP="00ED131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817DE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77AD5596" w14:textId="46916EE4" w:rsidR="003C5D1E" w:rsidRPr="000B1A9E" w:rsidRDefault="003C5D1E" w:rsidP="000B1A9E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6261F2BD" w14:textId="06602BB0" w:rsidR="000B1A9E" w:rsidRDefault="00207550" w:rsidP="000B1A9E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  <w:r w:rsidRPr="00207550">
        <w:rPr>
          <w:rFonts w:ascii="Browallia New" w:hAnsi="Browallia New" w:cs="Browallia New"/>
          <w:sz w:val="28"/>
          <w:szCs w:val="28"/>
          <w:cs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สำหรับปีสิ้นสุดวันที่ 31 ธันวาคม 2564 ยกเว้น การปฏิบัติตามมาตรฐานการรายงานทางการเงินที่ออกและปรับปรุงใหม่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1 มกราคม 2565 อย่างไรก็ตาม ฝ่ายบริหารของบริษัทพิจารณาว่าการถือปฏิบัติดังกล่าวไม่มีผลกระทบอย่างมีสาระสำคัญต่องบการเงิน</w:t>
      </w:r>
    </w:p>
    <w:p w14:paraId="77D0B35B" w14:textId="1EEE4C9E" w:rsidR="00570C00" w:rsidRPr="00D2053D" w:rsidRDefault="00570C00" w:rsidP="00D20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7055D84D" w14:textId="77777777" w:rsidR="00100C47" w:rsidRPr="006B79A3" w:rsidRDefault="00100C47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B79A3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</w:t>
      </w:r>
      <w:r w:rsidR="00281433" w:rsidRPr="006B79A3">
        <w:rPr>
          <w:rFonts w:ascii="Browallia New" w:hAnsi="Browallia New" w:cs="Browallia New" w:hint="cs"/>
          <w:b/>
          <w:bCs/>
          <w:sz w:val="28"/>
          <w:szCs w:val="28"/>
          <w:cs/>
        </w:rPr>
        <w:t>และการใช้ดุลยพินิจ</w:t>
      </w:r>
    </w:p>
    <w:p w14:paraId="2857FF1B" w14:textId="77777777" w:rsidR="00100C47" w:rsidRPr="00365D80" w:rsidRDefault="00100C47" w:rsidP="00765A76">
      <w:pPr>
        <w:ind w:left="426"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53DB456E" w14:textId="0AEC9919" w:rsidR="00100C47" w:rsidRDefault="00100C47" w:rsidP="00EE6776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  <w:r w:rsidRPr="00100C47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8F321A">
        <w:rPr>
          <w:rFonts w:ascii="Browallia New" w:hAnsi="Browallia New" w:cs="Browallia New"/>
          <w:sz w:val="28"/>
          <w:szCs w:val="28"/>
        </w:rPr>
        <w:t xml:space="preserve">  </w:t>
      </w:r>
      <w:r w:rsidR="008F321A">
        <w:rPr>
          <w:rFonts w:ascii="Browallia New" w:hAnsi="Browallia New" w:cs="Browallia New"/>
          <w:sz w:val="28"/>
          <w:szCs w:val="28"/>
        </w:rPr>
        <w:br/>
      </w:r>
      <w:r w:rsidRPr="00100C47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62D89957" w14:textId="77777777" w:rsidR="00EE6776" w:rsidRPr="00365D80" w:rsidRDefault="00EE6776" w:rsidP="00EE6776">
      <w:pPr>
        <w:ind w:left="426" w:right="-5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0C86345" w14:textId="58E2234D" w:rsidR="00651BF4" w:rsidRDefault="00100C47" w:rsidP="00B51DEB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  <w:r w:rsidRPr="00100C47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</w:t>
      </w:r>
      <w:r w:rsidR="00FC3CFA" w:rsidRPr="00DA7B68">
        <w:rPr>
          <w:rFonts w:ascii="Browallia New" w:hAnsi="Browallia New" w:cs="Browallia New"/>
          <w:sz w:val="28"/>
          <w:szCs w:val="28"/>
          <w:cs/>
        </w:rPr>
        <w:t>รวมถึงแหล่งข้อมูลสำคัญ</w:t>
      </w:r>
      <w:r w:rsidRPr="00100C47">
        <w:rPr>
          <w:rFonts w:ascii="Browallia New" w:hAnsi="Browallia New" w:cs="Browallia New"/>
          <w:sz w:val="28"/>
          <w:szCs w:val="28"/>
          <w:cs/>
        </w:rPr>
        <w:t>ที่นำมาใช้ใน</w:t>
      </w:r>
      <w:r w:rsidR="00FC3CFA">
        <w:rPr>
          <w:rFonts w:ascii="Browallia New" w:hAnsi="Browallia New" w:cs="Browallia New" w:hint="cs"/>
          <w:sz w:val="28"/>
          <w:szCs w:val="28"/>
          <w:cs/>
        </w:rPr>
        <w:t>การจัดทำ</w:t>
      </w:r>
      <w:r w:rsidRPr="00100C47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DE41EB">
        <w:rPr>
          <w:rFonts w:ascii="Browallia New" w:hAnsi="Browallia New" w:cs="Browallia New"/>
          <w:sz w:val="28"/>
          <w:szCs w:val="28"/>
          <w:cs/>
        </w:rPr>
        <w:br/>
      </w:r>
      <w:r w:rsidRPr="00100C47">
        <w:rPr>
          <w:rFonts w:ascii="Browallia New" w:hAnsi="Browallia New" w:cs="Browallia New"/>
          <w:sz w:val="28"/>
          <w:szCs w:val="28"/>
          <w:cs/>
        </w:rPr>
        <w:t>ระหว่างกาล ถือตามเกณฑ์</w:t>
      </w:r>
      <w:r w:rsidR="00FC3CFA">
        <w:rPr>
          <w:rFonts w:ascii="Browallia New" w:hAnsi="Browallia New" w:cs="Browallia New" w:hint="cs"/>
          <w:sz w:val="28"/>
          <w:szCs w:val="28"/>
          <w:cs/>
        </w:rPr>
        <w:t>เหมือนกับ</w:t>
      </w:r>
      <w:r w:rsidRPr="00100C47">
        <w:rPr>
          <w:rFonts w:ascii="Browallia New" w:hAnsi="Browallia New" w:cs="Browallia New"/>
          <w:sz w:val="28"/>
          <w:szCs w:val="28"/>
          <w:cs/>
        </w:rPr>
        <w:t>ที่ใช้</w:t>
      </w:r>
      <w:r w:rsidR="00FC3CFA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100C47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การจัดทำงบการเงินประจำปีสิ้นสุดวันที่ </w:t>
      </w:r>
      <w:r w:rsidRPr="00765A76">
        <w:rPr>
          <w:rFonts w:ascii="Browallia New" w:hAnsi="Browallia New" w:cs="Browallia New"/>
          <w:sz w:val="28"/>
          <w:szCs w:val="28"/>
        </w:rPr>
        <w:t>31</w:t>
      </w:r>
      <w:r w:rsidRPr="00100C47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5A76">
        <w:rPr>
          <w:rFonts w:ascii="Browallia New" w:hAnsi="Browallia New" w:cs="Browallia New"/>
          <w:sz w:val="28"/>
          <w:szCs w:val="28"/>
        </w:rPr>
        <w:t>25</w:t>
      </w:r>
      <w:r w:rsidR="006F16C3" w:rsidRPr="00765A76">
        <w:rPr>
          <w:rFonts w:ascii="Browallia New" w:hAnsi="Browallia New" w:cs="Browallia New"/>
          <w:sz w:val="28"/>
          <w:szCs w:val="28"/>
        </w:rPr>
        <w:t>6</w:t>
      </w:r>
      <w:r w:rsidR="00260E14">
        <w:rPr>
          <w:rFonts w:ascii="Browallia New" w:hAnsi="Browallia New" w:cs="Browallia New"/>
          <w:sz w:val="28"/>
          <w:szCs w:val="28"/>
        </w:rPr>
        <w:t>4</w:t>
      </w:r>
    </w:p>
    <w:p w14:paraId="767135DC" w14:textId="77777777" w:rsidR="00B77B4A" w:rsidRDefault="00B77B4A" w:rsidP="00B51DEB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34E5FC3D" w14:textId="104EABC5" w:rsidR="00642891" w:rsidRPr="00ED1A3D" w:rsidRDefault="0015310E" w:rsidP="00B77B4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D1A3D">
        <w:rPr>
          <w:rFonts w:ascii="Browallia New" w:hAnsi="Browallia New" w:cs="Browallia New"/>
          <w:b/>
          <w:bCs/>
          <w:sz w:val="28"/>
          <w:szCs w:val="28"/>
          <w:cs/>
        </w:rPr>
        <w:t>รายการ</w:t>
      </w:r>
      <w:r w:rsidRPr="00ED1A3D">
        <w:rPr>
          <w:rFonts w:ascii="Browallia New" w:hAnsi="Browallia New" w:cs="Browallia New" w:hint="cs"/>
          <w:b/>
          <w:bCs/>
          <w:sz w:val="28"/>
          <w:szCs w:val="28"/>
          <w:cs/>
        </w:rPr>
        <w:t>กับ</w:t>
      </w:r>
      <w:r w:rsidRPr="00ED1A3D">
        <w:rPr>
          <w:rFonts w:ascii="Browallia New" w:hAnsi="Browallia New" w:cs="Browallia New"/>
          <w:b/>
          <w:bCs/>
          <w:sz w:val="28"/>
          <w:szCs w:val="28"/>
          <w:cs/>
        </w:rPr>
        <w:t>บุคคลและ</w:t>
      </w:r>
      <w:r w:rsidR="00642891" w:rsidRPr="00ED1A3D">
        <w:rPr>
          <w:rFonts w:ascii="Browallia New" w:hAnsi="Browallia New" w:cs="Browallia New"/>
          <w:b/>
          <w:bCs/>
          <w:sz w:val="28"/>
          <w:szCs w:val="28"/>
          <w:cs/>
        </w:rPr>
        <w:t>บริษัทที่เกี่ยวข้องกัน</w:t>
      </w:r>
    </w:p>
    <w:p w14:paraId="760A8E1E" w14:textId="77777777" w:rsidR="00642891" w:rsidRPr="00ED1A3D" w:rsidRDefault="0064289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7A128B" w14:textId="53CAE77D" w:rsidR="00A136CE" w:rsidRDefault="0015310E" w:rsidP="0098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D1A3D">
        <w:rPr>
          <w:rFonts w:ascii="Browallia New" w:hAnsi="Browallia New" w:cs="Browallia New"/>
          <w:sz w:val="28"/>
          <w:szCs w:val="28"/>
          <w:cs/>
        </w:rPr>
        <w:t>บริษัทมีรายการบัญ</w:t>
      </w:r>
      <w:r w:rsidR="0033386B" w:rsidRPr="00ED1A3D">
        <w:rPr>
          <w:rFonts w:ascii="Browallia New" w:hAnsi="Browallia New" w:cs="Browallia New"/>
          <w:sz w:val="28"/>
          <w:szCs w:val="28"/>
          <w:cs/>
        </w:rPr>
        <w:t>ชี</w:t>
      </w:r>
      <w:r w:rsidR="0033386B" w:rsidRPr="00ED1A3D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ED1A3D">
        <w:rPr>
          <w:rFonts w:ascii="Browallia New" w:hAnsi="Browallia New" w:cs="Browallia New"/>
          <w:sz w:val="28"/>
          <w:szCs w:val="28"/>
          <w:cs/>
        </w:rPr>
        <w:t>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5EBB580C" w14:textId="77777777" w:rsidR="006F62C1" w:rsidRDefault="006F6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50D4D07B" w14:textId="77777777" w:rsidR="001A25F6" w:rsidRDefault="001A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91EC0F7" w14:textId="77777777" w:rsidR="001A25F6" w:rsidRDefault="001A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39A089F" w14:textId="77777777" w:rsidR="0015310E" w:rsidRPr="00ED1A3D" w:rsidRDefault="0015310E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D1A3D">
        <w:rPr>
          <w:rFonts w:ascii="Browallia New" w:hAnsi="Browallia New" w:cs="Browallia New"/>
          <w:sz w:val="28"/>
          <w:szCs w:val="28"/>
          <w:cs/>
        </w:rPr>
        <w:lastRenderedPageBreak/>
        <w:t>รายการบัญชีที่</w:t>
      </w:r>
      <w:r w:rsidR="00281433" w:rsidRPr="00ED1A3D">
        <w:rPr>
          <w:rFonts w:ascii="Browallia New" w:hAnsi="Browallia New" w:cs="Browallia New" w:hint="cs"/>
          <w:sz w:val="28"/>
          <w:szCs w:val="28"/>
          <w:cs/>
        </w:rPr>
        <w:t>มีสาระ</w:t>
      </w:r>
      <w:r w:rsidRPr="00ED1A3D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สำคัญกับบุคคลและบริษัทที่เกี่ยวข้องกันสำหรับงวดสามเดือนสิ้นสุดวันที่</w:t>
      </w:r>
      <w:r w:rsidR="00260E14">
        <w:rPr>
          <w:rFonts w:ascii="Browallia New" w:hAnsi="Browallia New" w:cs="Browallia New"/>
          <w:sz w:val="28"/>
          <w:szCs w:val="28"/>
        </w:rPr>
        <w:t xml:space="preserve"> 31</w:t>
      </w:r>
      <w:r w:rsidR="00260E14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260E14">
        <w:rPr>
          <w:rFonts w:ascii="Browallia New" w:hAnsi="Browallia New" w:cs="Browallia New"/>
          <w:sz w:val="28"/>
          <w:szCs w:val="28"/>
        </w:rPr>
        <w:t>2565</w:t>
      </w:r>
      <w:r w:rsidRPr="00ED1A3D">
        <w:rPr>
          <w:rFonts w:ascii="Browallia New" w:hAnsi="Browallia New" w:cs="Browallia New"/>
          <w:sz w:val="28"/>
          <w:szCs w:val="28"/>
        </w:rPr>
        <w:t xml:space="preserve"> </w:t>
      </w:r>
      <w:r w:rsidRPr="00ED1A3D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ED1A3D">
        <w:rPr>
          <w:rFonts w:ascii="Browallia New" w:hAnsi="Browallia New" w:cs="Browallia New"/>
          <w:sz w:val="28"/>
          <w:szCs w:val="28"/>
        </w:rPr>
        <w:t>25</w:t>
      </w:r>
      <w:r w:rsidR="006F16C3" w:rsidRPr="00ED1A3D">
        <w:rPr>
          <w:rFonts w:ascii="Browallia New" w:hAnsi="Browallia New" w:cs="Browallia New"/>
          <w:sz w:val="28"/>
          <w:szCs w:val="28"/>
        </w:rPr>
        <w:t>6</w:t>
      </w:r>
      <w:r w:rsidR="00260E14">
        <w:rPr>
          <w:rFonts w:ascii="Browallia New" w:hAnsi="Browallia New" w:cs="Browallia New"/>
          <w:sz w:val="28"/>
          <w:szCs w:val="28"/>
        </w:rPr>
        <w:t>4</w:t>
      </w:r>
      <w:r w:rsidRPr="00ED1A3D">
        <w:rPr>
          <w:rFonts w:ascii="Browallia New" w:hAnsi="Browallia New" w:cs="Browallia New"/>
          <w:sz w:val="28"/>
          <w:szCs w:val="28"/>
        </w:rPr>
        <w:t xml:space="preserve"> </w:t>
      </w:r>
      <w:r w:rsidRPr="00ED1A3D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2D52DD3" w14:textId="27E434A3" w:rsidR="00651C31" w:rsidRPr="002F70EA" w:rsidRDefault="00651C3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46" w:type="dxa"/>
        <w:tblInd w:w="300" w:type="dxa"/>
        <w:tblLayout w:type="fixed"/>
        <w:tblLook w:val="0000" w:firstRow="0" w:lastRow="0" w:firstColumn="0" w:lastColumn="0" w:noHBand="0" w:noVBand="0"/>
      </w:tblPr>
      <w:tblGrid>
        <w:gridCol w:w="3438"/>
        <w:gridCol w:w="1559"/>
        <w:gridCol w:w="284"/>
        <w:gridCol w:w="1782"/>
        <w:gridCol w:w="306"/>
        <w:gridCol w:w="1777"/>
      </w:tblGrid>
      <w:tr w:rsidR="00C12987" w:rsidRPr="00C12987" w14:paraId="7A31ADC8" w14:textId="77777777" w:rsidTr="00560D16">
        <w:trPr>
          <w:cantSplit/>
        </w:trPr>
        <w:tc>
          <w:tcPr>
            <w:tcW w:w="3438" w:type="dxa"/>
          </w:tcPr>
          <w:p w14:paraId="7B4D9326" w14:textId="77777777" w:rsidR="00943A79" w:rsidRPr="00C12987" w:rsidRDefault="00943A79" w:rsidP="0040414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45246DEF" w14:textId="77777777" w:rsidR="00943A79" w:rsidRPr="00C12987" w:rsidRDefault="00943A79" w:rsidP="0040414D">
            <w:pPr>
              <w:pStyle w:val="Heading4"/>
              <w:framePr w:w="0" w:hRule="auto" w:hSpace="0" w:wrap="auto" w:vAnchor="margin" w:hAnchor="text" w:xAlign="left" w:yAlign="inline"/>
              <w:ind w:right="-76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865" w:type="dxa"/>
            <w:gridSpan w:val="3"/>
          </w:tcPr>
          <w:p w14:paraId="6A131C4D" w14:textId="753C493D" w:rsidR="00943A79" w:rsidRPr="00C12987" w:rsidRDefault="00943A79" w:rsidP="00D60402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C12987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C1298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C12987" w:rsidRPr="00C12987" w14:paraId="050CB07D" w14:textId="77777777" w:rsidTr="00560D16">
        <w:trPr>
          <w:cantSplit/>
        </w:trPr>
        <w:tc>
          <w:tcPr>
            <w:tcW w:w="3438" w:type="dxa"/>
          </w:tcPr>
          <w:p w14:paraId="56C992F5" w14:textId="77777777" w:rsidR="00943A79" w:rsidRPr="00C12987" w:rsidRDefault="00943A79" w:rsidP="00943A7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5FC003A0" w14:textId="735F2EF1" w:rsidR="00943A79" w:rsidRPr="00C12987" w:rsidRDefault="00943A79" w:rsidP="00943A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2987">
              <w:rPr>
                <w:rFonts w:ascii="Browallia New" w:hAnsi="Browallia New" w:cs="Browalli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84" w:type="dxa"/>
            <w:tcBorders>
              <w:left w:val="nil"/>
            </w:tcBorders>
          </w:tcPr>
          <w:p w14:paraId="0E17A27E" w14:textId="6957C94D" w:rsidR="00943A79" w:rsidRPr="00C12987" w:rsidRDefault="00943A79" w:rsidP="00943A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C16356" w14:textId="3366A6E2" w:rsidR="00943A79" w:rsidRPr="00C12987" w:rsidRDefault="00943A79" w:rsidP="00943A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2987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C1298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งวดสามเดือนสิ้นสุดวันที่ </w:t>
            </w:r>
            <w:r w:rsidRPr="00C1298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1298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C12987" w:rsidRPr="00C12987" w14:paraId="0AEE9534" w14:textId="77777777" w:rsidTr="00560D16">
        <w:trPr>
          <w:cantSplit/>
        </w:trPr>
        <w:tc>
          <w:tcPr>
            <w:tcW w:w="3438" w:type="dxa"/>
          </w:tcPr>
          <w:p w14:paraId="189C038D" w14:textId="77777777" w:rsidR="00943A79" w:rsidRPr="00C12987" w:rsidRDefault="00943A79" w:rsidP="00943A7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14:paraId="3773E948" w14:textId="2598BF86" w:rsidR="00943A79" w:rsidRPr="00C12987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C1298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284" w:type="dxa"/>
            <w:tcBorders>
              <w:left w:val="nil"/>
            </w:tcBorders>
          </w:tcPr>
          <w:p w14:paraId="34410014" w14:textId="67D284C2" w:rsidR="00943A79" w:rsidRPr="00C12987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3CACE086" w14:textId="58F13EE1" w:rsidR="00943A79" w:rsidRPr="00C12987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12987">
              <w:rPr>
                <w:rFonts w:ascii="Browallia New" w:hAnsi="Browallia New" w:cs="Browalli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4F2E45AD" w14:textId="77777777" w:rsidR="00943A79" w:rsidRPr="00C12987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14:paraId="3D33E540" w14:textId="3A061ACD" w:rsidR="00943A79" w:rsidRPr="00C12987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12987">
              <w:rPr>
                <w:rFonts w:ascii="Browallia New" w:hAnsi="Browallia New" w:cs="Browallia New" w:hint="cs"/>
                <w:color w:val="auto"/>
                <w:sz w:val="28"/>
                <w:szCs w:val="28"/>
              </w:rPr>
              <w:t>256</w:t>
            </w:r>
            <w:r w:rsidRPr="00C12987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</w:p>
        </w:tc>
      </w:tr>
      <w:tr w:rsidR="00C12987" w:rsidRPr="00C12987" w14:paraId="7C21C220" w14:textId="77777777" w:rsidTr="00560D16">
        <w:trPr>
          <w:cantSplit/>
          <w:trHeight w:val="329"/>
        </w:trPr>
        <w:tc>
          <w:tcPr>
            <w:tcW w:w="3438" w:type="dxa"/>
          </w:tcPr>
          <w:p w14:paraId="7DDEB445" w14:textId="77777777" w:rsidR="00943A79" w:rsidRPr="00C12987" w:rsidRDefault="00943A79" w:rsidP="0040414D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14:paraId="262412D5" w14:textId="77777777" w:rsidR="00943A79" w:rsidRPr="00C12987" w:rsidRDefault="00943A79" w:rsidP="0040414D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63B6A6BD" w14:textId="58C55A3F" w:rsidR="00943A79" w:rsidRPr="00C12987" w:rsidRDefault="00943A79" w:rsidP="0040414D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1277B3F" w14:textId="77777777" w:rsidR="00943A79" w:rsidRPr="00C12987" w:rsidRDefault="00943A79" w:rsidP="0040414D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12B010E2" w14:textId="77777777" w:rsidR="00943A79" w:rsidRPr="00C12987" w:rsidRDefault="00943A79" w:rsidP="0040414D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7" w:type="dxa"/>
            <w:vAlign w:val="center"/>
          </w:tcPr>
          <w:p w14:paraId="07845E49" w14:textId="77777777" w:rsidR="00943A79" w:rsidRPr="00C12987" w:rsidRDefault="00943A79" w:rsidP="0040414D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C12987" w:rsidRPr="00C12987" w14:paraId="6FD7F972" w14:textId="77777777" w:rsidTr="00560D16">
        <w:trPr>
          <w:cantSplit/>
        </w:trPr>
        <w:tc>
          <w:tcPr>
            <w:tcW w:w="3438" w:type="dxa"/>
          </w:tcPr>
          <w:p w14:paraId="36213AE4" w14:textId="1ADFBBEC" w:rsidR="00C12987" w:rsidRPr="00C12987" w:rsidRDefault="00C12987" w:rsidP="00C12987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1298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559" w:type="dxa"/>
            <w:tcBorders>
              <w:right w:val="nil"/>
            </w:tcBorders>
          </w:tcPr>
          <w:p w14:paraId="45FCA667" w14:textId="1B6F52CC" w:rsidR="00C12987" w:rsidRPr="00C12987" w:rsidRDefault="00C12987" w:rsidP="00C12987">
            <w:pPr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2987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284" w:type="dxa"/>
            <w:tcBorders>
              <w:left w:val="nil"/>
            </w:tcBorders>
          </w:tcPr>
          <w:p w14:paraId="33DCFAA5" w14:textId="0490E70E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3F886029" w14:textId="77777777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6DDDE506" w14:textId="77777777" w:rsidR="00C12987" w:rsidRPr="00C12987" w:rsidRDefault="00C12987" w:rsidP="00C12987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</w:tcPr>
          <w:p w14:paraId="74A8191A" w14:textId="77777777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2987" w:rsidRPr="00C12987" w14:paraId="31A66AF9" w14:textId="77777777" w:rsidTr="00560D16">
        <w:trPr>
          <w:cantSplit/>
        </w:trPr>
        <w:tc>
          <w:tcPr>
            <w:tcW w:w="3438" w:type="dxa"/>
          </w:tcPr>
          <w:p w14:paraId="70DB45CB" w14:textId="441DDAE8" w:rsidR="00C12987" w:rsidRPr="00C12987" w:rsidRDefault="00C12987" w:rsidP="00C12987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2987">
              <w:rPr>
                <w:rFonts w:ascii="Browallia New" w:hAnsi="Browallia New" w:cs="Browallia New" w:hint="cs"/>
                <w:sz w:val="28"/>
                <w:szCs w:val="28"/>
                <w:cs/>
              </w:rPr>
              <w:t>บุคคล</w:t>
            </w:r>
            <w:r w:rsidRPr="00C12987">
              <w:rPr>
                <w:rFonts w:ascii="Browallia New" w:hAnsi="Browallia New" w:cs="Browalli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559" w:type="dxa"/>
            <w:tcBorders>
              <w:right w:val="nil"/>
            </w:tcBorders>
          </w:tcPr>
          <w:p w14:paraId="271169EB" w14:textId="77777777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621928DF" w14:textId="77777777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  <w:vAlign w:val="bottom"/>
          </w:tcPr>
          <w:p w14:paraId="7A41DE4E" w14:textId="640D86A0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298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452</w:t>
            </w:r>
          </w:p>
        </w:tc>
        <w:tc>
          <w:tcPr>
            <w:tcW w:w="306" w:type="dxa"/>
          </w:tcPr>
          <w:p w14:paraId="4BFA5ABC" w14:textId="77777777" w:rsidR="00C12987" w:rsidRPr="00C12987" w:rsidRDefault="00C12987" w:rsidP="00C12987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vAlign w:val="bottom"/>
          </w:tcPr>
          <w:p w14:paraId="5E77B6A3" w14:textId="6BA96352" w:rsidR="00C12987" w:rsidRPr="00C12987" w:rsidRDefault="00C12987" w:rsidP="00560D16">
            <w:pPr>
              <w:tabs>
                <w:tab w:val="clear" w:pos="1644"/>
                <w:tab w:val="left" w:pos="1284"/>
                <w:tab w:val="left" w:pos="1580"/>
              </w:tabs>
              <w:ind w:left="-111" w:right="-4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D18A6">
              <w:rPr>
                <w:rFonts w:ascii="BrowalliaUPC" w:hAnsi="BrowalliaUPC" w:cs="BrowalliaUPC"/>
                <w:sz w:val="28"/>
                <w:szCs w:val="28"/>
              </w:rPr>
              <w:t xml:space="preserve">               </w:t>
            </w:r>
            <w:r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2D18A6">
              <w:rPr>
                <w:rFonts w:ascii="BrowalliaUPC" w:hAnsi="BrowalliaUPC" w:cs="BrowalliaUPC"/>
                <w:sz w:val="28"/>
                <w:szCs w:val="28"/>
              </w:rPr>
              <w:t xml:space="preserve"> -</w:t>
            </w:r>
          </w:p>
        </w:tc>
      </w:tr>
      <w:tr w:rsidR="00C12987" w:rsidRPr="00C12987" w14:paraId="349C267B" w14:textId="77777777" w:rsidTr="00560D16">
        <w:trPr>
          <w:cantSplit/>
        </w:trPr>
        <w:tc>
          <w:tcPr>
            <w:tcW w:w="3438" w:type="dxa"/>
            <w:shd w:val="clear" w:color="auto" w:fill="auto"/>
          </w:tcPr>
          <w:p w14:paraId="5862B18A" w14:textId="4863DE65" w:rsidR="00C12987" w:rsidRPr="00C12987" w:rsidRDefault="00C12987" w:rsidP="00C12987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2987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right w:val="nil"/>
            </w:tcBorders>
          </w:tcPr>
          <w:p w14:paraId="5D41E83A" w14:textId="77777777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476E4E4" w14:textId="77777777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  <w:vAlign w:val="bottom"/>
          </w:tcPr>
          <w:p w14:paraId="2037E748" w14:textId="76DA8B16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298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2,460</w:t>
            </w:r>
          </w:p>
        </w:tc>
        <w:tc>
          <w:tcPr>
            <w:tcW w:w="306" w:type="dxa"/>
          </w:tcPr>
          <w:p w14:paraId="1BB07094" w14:textId="77777777" w:rsidR="00C12987" w:rsidRPr="00C12987" w:rsidRDefault="00C12987" w:rsidP="00C12987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5ADB92D0" w14:textId="74F9601A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2987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</w:tr>
      <w:tr w:rsidR="00C12987" w:rsidRPr="00C12987" w14:paraId="54DA462C" w14:textId="77777777" w:rsidTr="00560D16">
        <w:trPr>
          <w:cantSplit/>
        </w:trPr>
        <w:tc>
          <w:tcPr>
            <w:tcW w:w="3438" w:type="dxa"/>
          </w:tcPr>
          <w:p w14:paraId="657D0C41" w14:textId="32CE76A8" w:rsidR="00C12987" w:rsidRPr="00C12987" w:rsidRDefault="00C12987" w:rsidP="00C12987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12987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right w:val="nil"/>
            </w:tcBorders>
          </w:tcPr>
          <w:p w14:paraId="094C1613" w14:textId="77777777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6F77F10" w14:textId="77777777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1FD27071" w14:textId="36ACBAE2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298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2,912</w:t>
            </w:r>
          </w:p>
        </w:tc>
        <w:tc>
          <w:tcPr>
            <w:tcW w:w="306" w:type="dxa"/>
          </w:tcPr>
          <w:p w14:paraId="67305A8B" w14:textId="77777777" w:rsidR="00C12987" w:rsidRPr="00C12987" w:rsidRDefault="00C12987" w:rsidP="00C12987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50E68E1" w14:textId="02E28670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2987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</w:tr>
      <w:tr w:rsidR="00C12987" w:rsidRPr="00C12987" w14:paraId="230C9CCE" w14:textId="77777777" w:rsidTr="00560D16">
        <w:trPr>
          <w:cantSplit/>
        </w:trPr>
        <w:tc>
          <w:tcPr>
            <w:tcW w:w="3438" w:type="dxa"/>
            <w:vAlign w:val="bottom"/>
          </w:tcPr>
          <w:p w14:paraId="47387B7B" w14:textId="77777777" w:rsidR="00C12987" w:rsidRPr="00C12987" w:rsidRDefault="00C12987" w:rsidP="0040414D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5CE5EED4" w14:textId="77777777" w:rsidR="00C12987" w:rsidRPr="00C12987" w:rsidRDefault="00C12987" w:rsidP="0040414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C08305A" w14:textId="77777777" w:rsidR="00C12987" w:rsidRPr="00C12987" w:rsidRDefault="00C12987" w:rsidP="0040414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6133D7C4" w14:textId="77777777" w:rsidR="00C12987" w:rsidRPr="00C12987" w:rsidRDefault="00C12987" w:rsidP="0040414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1CE969C6" w14:textId="77777777" w:rsidR="00C12987" w:rsidRPr="00C12987" w:rsidRDefault="00C12987" w:rsidP="0040414D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</w:tcPr>
          <w:p w14:paraId="418B962A" w14:textId="77777777" w:rsidR="00C12987" w:rsidRPr="00C12987" w:rsidRDefault="00C12987" w:rsidP="0040414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2987" w:rsidRPr="00C12987" w14:paraId="4D53F18A" w14:textId="77777777" w:rsidTr="00560D16">
        <w:trPr>
          <w:cantSplit/>
        </w:trPr>
        <w:tc>
          <w:tcPr>
            <w:tcW w:w="3438" w:type="dxa"/>
          </w:tcPr>
          <w:p w14:paraId="60A3867E" w14:textId="372A4E3E" w:rsidR="00C12987" w:rsidRPr="00C12987" w:rsidRDefault="00C12987" w:rsidP="00C12987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1298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559" w:type="dxa"/>
            <w:tcBorders>
              <w:right w:val="nil"/>
            </w:tcBorders>
          </w:tcPr>
          <w:p w14:paraId="7C6B6F3B" w14:textId="77777777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0971402" w14:textId="77777777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7EE76804" w14:textId="77777777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0E8E52BF" w14:textId="77777777" w:rsidR="00C12987" w:rsidRPr="00C12987" w:rsidRDefault="00C12987" w:rsidP="00C12987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</w:tcPr>
          <w:p w14:paraId="05093571" w14:textId="77777777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2987" w:rsidRPr="00C12987" w14:paraId="5BD10886" w14:textId="77777777" w:rsidTr="00560D16">
        <w:trPr>
          <w:cantSplit/>
        </w:trPr>
        <w:tc>
          <w:tcPr>
            <w:tcW w:w="3438" w:type="dxa"/>
          </w:tcPr>
          <w:p w14:paraId="699CBF0D" w14:textId="778D8780" w:rsidR="00C12987" w:rsidRPr="00C12987" w:rsidRDefault="00C12987" w:rsidP="00C12987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12987">
              <w:rPr>
                <w:rFonts w:ascii="Browallia New" w:hAnsi="Browallia New" w:cs="Browalli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right w:val="nil"/>
            </w:tcBorders>
          </w:tcPr>
          <w:p w14:paraId="7210FCC7" w14:textId="77777777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3D5A4B6F" w14:textId="4E24BA6E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12" w:space="0" w:color="auto"/>
            </w:tcBorders>
            <w:vAlign w:val="bottom"/>
          </w:tcPr>
          <w:p w14:paraId="4C0CC8E0" w14:textId="356BFDE3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2987">
              <w:rPr>
                <w:rFonts w:ascii="Browallia New" w:hAnsi="Browallia New" w:cs="Browallia New" w:hint="cs"/>
                <w:sz w:val="28"/>
                <w:szCs w:val="28"/>
                <w:cs/>
              </w:rPr>
              <w:t>8,033</w:t>
            </w:r>
          </w:p>
        </w:tc>
        <w:tc>
          <w:tcPr>
            <w:tcW w:w="306" w:type="dxa"/>
          </w:tcPr>
          <w:p w14:paraId="21831444" w14:textId="77777777" w:rsidR="00C12987" w:rsidRPr="00C12987" w:rsidRDefault="00C12987" w:rsidP="00C12987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bottom w:val="single" w:sz="12" w:space="0" w:color="auto"/>
            </w:tcBorders>
            <w:vAlign w:val="center"/>
          </w:tcPr>
          <w:p w14:paraId="3CAD34D8" w14:textId="4C0CE885" w:rsidR="00C12987" w:rsidRPr="00C12987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2987">
              <w:rPr>
                <w:rFonts w:ascii="Browallia New" w:hAnsi="Browallia New" w:cs="Browallia New"/>
                <w:sz w:val="28"/>
                <w:szCs w:val="28"/>
              </w:rPr>
              <w:t>4,462</w:t>
            </w:r>
          </w:p>
        </w:tc>
      </w:tr>
    </w:tbl>
    <w:p w14:paraId="5D8DE07A" w14:textId="77777777" w:rsidR="00B77B4A" w:rsidRPr="005F0577" w:rsidRDefault="00B77B4A" w:rsidP="0071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711DF8B" w14:textId="1AFE507E" w:rsidR="009B3DC6" w:rsidRDefault="009B3DC6" w:rsidP="00C1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3020C8">
        <w:rPr>
          <w:rFonts w:ascii="Browallia New" w:hAnsi="Browallia New" w:cs="Browallia New"/>
          <w:sz w:val="28"/>
          <w:szCs w:val="28"/>
          <w:cs/>
        </w:rPr>
        <w:t>ยอดคงเหลือกับ</w:t>
      </w:r>
      <w:r w:rsidR="00FB0EC0">
        <w:rPr>
          <w:rFonts w:ascii="Browallia New" w:hAnsi="Browallia New" w:cs="Browallia New" w:hint="cs"/>
          <w:sz w:val="28"/>
          <w:szCs w:val="28"/>
          <w:cs/>
        </w:rPr>
        <w:t>บุคคลและ</w:t>
      </w:r>
      <w:r w:rsidRPr="003020C8">
        <w:rPr>
          <w:rFonts w:ascii="Browallia New" w:hAnsi="Browallia New" w:cs="Browallia New"/>
          <w:sz w:val="28"/>
          <w:szCs w:val="28"/>
          <w:cs/>
        </w:rPr>
        <w:t xml:space="preserve">บริษัทที่เกี่ยวข้องกันที่มีสาระสำคัญ ณ วันที่ </w:t>
      </w:r>
      <w:r>
        <w:rPr>
          <w:rFonts w:ascii="Browallia New" w:hAnsi="Browallia New" w:cs="Browallia New"/>
          <w:sz w:val="28"/>
          <w:szCs w:val="28"/>
        </w:rPr>
        <w:t>31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>
        <w:rPr>
          <w:rFonts w:ascii="Browallia New" w:hAnsi="Browallia New" w:cs="Browallia New"/>
          <w:sz w:val="28"/>
          <w:szCs w:val="28"/>
        </w:rPr>
        <w:t>2565</w:t>
      </w:r>
      <w:r w:rsidRPr="003020C8">
        <w:rPr>
          <w:rFonts w:ascii="Browallia New" w:hAnsi="Browallia New" w:cs="Browallia New"/>
          <w:sz w:val="28"/>
          <w:szCs w:val="28"/>
        </w:rPr>
        <w:t xml:space="preserve"> </w:t>
      </w:r>
      <w:r w:rsidRPr="003020C8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Pr="00C12987">
        <w:rPr>
          <w:rFonts w:ascii="Browallia New" w:hAnsi="Browallia New" w:cs="Browallia New"/>
          <w:sz w:val="28"/>
          <w:szCs w:val="28"/>
        </w:rPr>
        <w:t>31</w:t>
      </w:r>
      <w:r w:rsidRPr="00C12987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3020C8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64</w:t>
      </w:r>
      <w:r w:rsidRPr="00C1298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020C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B683CEB" w14:textId="08F5CD2E" w:rsidR="002D18A6" w:rsidRPr="002F70EA" w:rsidRDefault="002D18A6" w:rsidP="009B3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32" w:type="dxa"/>
        <w:tblInd w:w="300" w:type="dxa"/>
        <w:tblLayout w:type="fixed"/>
        <w:tblLook w:val="0000" w:firstRow="0" w:lastRow="0" w:firstColumn="0" w:lastColumn="0" w:noHBand="0" w:noVBand="0"/>
      </w:tblPr>
      <w:tblGrid>
        <w:gridCol w:w="4664"/>
        <w:gridCol w:w="607"/>
        <w:gridCol w:w="1782"/>
        <w:gridCol w:w="306"/>
        <w:gridCol w:w="1773"/>
      </w:tblGrid>
      <w:tr w:rsidR="002D18A6" w:rsidRPr="001C3DB7" w14:paraId="6146E177" w14:textId="77777777" w:rsidTr="00540547">
        <w:trPr>
          <w:cantSplit/>
        </w:trPr>
        <w:tc>
          <w:tcPr>
            <w:tcW w:w="5272" w:type="dxa"/>
            <w:gridSpan w:val="2"/>
          </w:tcPr>
          <w:p w14:paraId="245A98D2" w14:textId="77777777" w:rsidR="002D18A6" w:rsidRPr="001C3DB7" w:rsidRDefault="002D18A6" w:rsidP="0040414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60" w:type="dxa"/>
            <w:gridSpan w:val="3"/>
          </w:tcPr>
          <w:p w14:paraId="42A57A05" w14:textId="437069F3" w:rsidR="002D18A6" w:rsidRPr="001C3DB7" w:rsidRDefault="002D18A6" w:rsidP="00D60402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2D18A6" w:rsidRPr="001C3DB7" w14:paraId="0FF2CED5" w14:textId="77777777" w:rsidTr="00252840">
        <w:trPr>
          <w:cantSplit/>
        </w:trPr>
        <w:tc>
          <w:tcPr>
            <w:tcW w:w="4665" w:type="dxa"/>
          </w:tcPr>
          <w:p w14:paraId="4D365E26" w14:textId="77777777" w:rsidR="002D18A6" w:rsidRPr="001C3DB7" w:rsidRDefault="002D18A6" w:rsidP="0040414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39C6C6D9" w14:textId="77777777" w:rsidR="002D18A6" w:rsidRPr="00AE2DBB" w:rsidRDefault="002D18A6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9C75404" w14:textId="77777777" w:rsidR="002D18A6" w:rsidRPr="005629D1" w:rsidRDefault="002D18A6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0EEEE77C" w14:textId="77777777" w:rsidR="002D18A6" w:rsidRPr="005629D1" w:rsidRDefault="002D18A6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7E334534" w14:textId="77777777" w:rsidR="002D18A6" w:rsidRPr="005629D1" w:rsidRDefault="002D18A6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629D1"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 w:rsidRPr="005629D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5629D1">
              <w:rPr>
                <w:rFonts w:ascii="Browallia New" w:hAnsi="Browallia New" w:cs="Browallia New" w:hint="cs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2D18A6" w:rsidRPr="001C3DB7" w14:paraId="03E81137" w14:textId="77777777" w:rsidTr="0040414D">
        <w:trPr>
          <w:cantSplit/>
          <w:trHeight w:val="329"/>
        </w:trPr>
        <w:tc>
          <w:tcPr>
            <w:tcW w:w="4665" w:type="dxa"/>
          </w:tcPr>
          <w:p w14:paraId="70F58D6E" w14:textId="77777777" w:rsidR="002D18A6" w:rsidRPr="00552E1A" w:rsidRDefault="002D18A6" w:rsidP="0040414D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173F9CD0" w14:textId="77777777" w:rsidR="002D18A6" w:rsidRPr="00552E1A" w:rsidRDefault="002D18A6" w:rsidP="0040414D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E6FA81B" w14:textId="77777777" w:rsidR="002D18A6" w:rsidRPr="005629D1" w:rsidRDefault="002D18A6" w:rsidP="0040414D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1C911E21" w14:textId="77777777" w:rsidR="002D18A6" w:rsidRPr="005629D1" w:rsidRDefault="002D18A6" w:rsidP="0040414D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3" w:type="dxa"/>
            <w:vAlign w:val="center"/>
          </w:tcPr>
          <w:p w14:paraId="063D9775" w14:textId="77777777" w:rsidR="002D18A6" w:rsidRPr="005629D1" w:rsidRDefault="002D18A6" w:rsidP="0040414D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D18A6" w:rsidRPr="002D18A6" w14:paraId="7D7B3C0B" w14:textId="77777777" w:rsidTr="00E54294">
        <w:trPr>
          <w:cantSplit/>
        </w:trPr>
        <w:tc>
          <w:tcPr>
            <w:tcW w:w="4665" w:type="dxa"/>
            <w:vAlign w:val="bottom"/>
          </w:tcPr>
          <w:p w14:paraId="6EF8A40B" w14:textId="0298FD82" w:rsidR="002D18A6" w:rsidRPr="002D18A6" w:rsidRDefault="002D18A6" w:rsidP="002D18A6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18A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D18A6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- </w:t>
            </w:r>
            <w:r w:rsidRPr="002D18A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  <w:r w:rsidR="0071741C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กัน</w:t>
            </w:r>
          </w:p>
        </w:tc>
        <w:tc>
          <w:tcPr>
            <w:tcW w:w="606" w:type="dxa"/>
            <w:tcBorders>
              <w:left w:val="nil"/>
            </w:tcBorders>
          </w:tcPr>
          <w:p w14:paraId="53BA2B70" w14:textId="77777777" w:rsidR="002D18A6" w:rsidRPr="002D18A6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282141D4" w14:textId="1199D516" w:rsidR="002D18A6" w:rsidRPr="002D18A6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1EE72933" w14:textId="77777777" w:rsidR="002D18A6" w:rsidRPr="002D18A6" w:rsidRDefault="002D18A6" w:rsidP="002D18A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2524526F" w14:textId="14F18C23" w:rsidR="002D18A6" w:rsidRPr="002D18A6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D18A6" w:rsidRPr="002D18A6" w14:paraId="32CE421A" w14:textId="77777777" w:rsidTr="002D37A2">
        <w:trPr>
          <w:cantSplit/>
        </w:trPr>
        <w:tc>
          <w:tcPr>
            <w:tcW w:w="4665" w:type="dxa"/>
          </w:tcPr>
          <w:p w14:paraId="6A82BB18" w14:textId="477CC549" w:rsidR="002D18A6" w:rsidRPr="002D18A6" w:rsidRDefault="002D18A6" w:rsidP="002D18A6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2D18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  <w:r w:rsidRPr="002D18A6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606" w:type="dxa"/>
            <w:tcBorders>
              <w:left w:val="nil"/>
            </w:tcBorders>
          </w:tcPr>
          <w:p w14:paraId="3450805B" w14:textId="77777777" w:rsidR="002D18A6" w:rsidRPr="002D18A6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  <w:vAlign w:val="bottom"/>
          </w:tcPr>
          <w:p w14:paraId="0F58E779" w14:textId="60986CE4" w:rsidR="002D18A6" w:rsidRPr="002D18A6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18A6">
              <w:rPr>
                <w:rFonts w:ascii="Browallia New" w:hAnsi="Browallia New" w:cs="Browallia New" w:hint="cs"/>
                <w:sz w:val="28"/>
                <w:szCs w:val="28"/>
                <w:cs/>
              </w:rPr>
              <w:t>34</w:t>
            </w:r>
          </w:p>
        </w:tc>
        <w:tc>
          <w:tcPr>
            <w:tcW w:w="306" w:type="dxa"/>
          </w:tcPr>
          <w:p w14:paraId="60B4BA36" w14:textId="77777777" w:rsidR="002D18A6" w:rsidRPr="002D18A6" w:rsidRDefault="002D18A6" w:rsidP="002D18A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vAlign w:val="center"/>
          </w:tcPr>
          <w:p w14:paraId="10589EBC" w14:textId="4727E84C" w:rsidR="002D18A6" w:rsidRPr="002D18A6" w:rsidRDefault="002D18A6" w:rsidP="002D18A6">
            <w:pPr>
              <w:ind w:left="-111" w:right="-4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D18A6">
              <w:rPr>
                <w:rFonts w:ascii="BrowalliaUPC" w:hAnsi="BrowalliaUPC" w:cs="BrowalliaUPC"/>
                <w:sz w:val="28"/>
                <w:szCs w:val="28"/>
              </w:rPr>
              <w:t xml:space="preserve">                -</w:t>
            </w:r>
          </w:p>
        </w:tc>
      </w:tr>
      <w:tr w:rsidR="002D18A6" w:rsidRPr="002D18A6" w14:paraId="23ACD512" w14:textId="77777777" w:rsidTr="002D37A2">
        <w:trPr>
          <w:cantSplit/>
        </w:trPr>
        <w:tc>
          <w:tcPr>
            <w:tcW w:w="4665" w:type="dxa"/>
            <w:shd w:val="clear" w:color="auto" w:fill="auto"/>
          </w:tcPr>
          <w:p w14:paraId="7BBB7C63" w14:textId="363C31E9" w:rsidR="002D18A6" w:rsidRPr="002D18A6" w:rsidRDefault="002D18A6" w:rsidP="002D18A6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18A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606" w:type="dxa"/>
            <w:tcBorders>
              <w:left w:val="nil"/>
            </w:tcBorders>
          </w:tcPr>
          <w:p w14:paraId="629FCEAF" w14:textId="77777777" w:rsidR="002D18A6" w:rsidRPr="002D18A6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  <w:vAlign w:val="bottom"/>
          </w:tcPr>
          <w:p w14:paraId="27C8FEFF" w14:textId="6DF5DB58" w:rsidR="002D18A6" w:rsidRPr="002D18A6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18A6">
              <w:rPr>
                <w:rFonts w:ascii="Browallia New" w:hAnsi="Browallia New" w:cs="Browallia New" w:hint="cs"/>
                <w:sz w:val="28"/>
                <w:szCs w:val="28"/>
                <w:cs/>
              </w:rPr>
              <w:t>1,332</w:t>
            </w:r>
          </w:p>
        </w:tc>
        <w:tc>
          <w:tcPr>
            <w:tcW w:w="306" w:type="dxa"/>
          </w:tcPr>
          <w:p w14:paraId="64EB33EF" w14:textId="77777777" w:rsidR="002D18A6" w:rsidRPr="002D18A6" w:rsidRDefault="002D18A6" w:rsidP="002D18A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vAlign w:val="center"/>
          </w:tcPr>
          <w:p w14:paraId="2E34339D" w14:textId="58383443" w:rsidR="002D18A6" w:rsidRPr="002D18A6" w:rsidRDefault="002D18A6" w:rsidP="002D18A6">
            <w:pPr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18A6">
              <w:rPr>
                <w:rFonts w:ascii="Browallia New" w:hAnsi="Browallia New" w:cs="Browallia New"/>
                <w:sz w:val="28"/>
                <w:szCs w:val="28"/>
              </w:rPr>
              <w:t xml:space="preserve">                -</w:t>
            </w:r>
          </w:p>
        </w:tc>
      </w:tr>
      <w:tr w:rsidR="002D18A6" w:rsidRPr="002D18A6" w14:paraId="6E234659" w14:textId="77777777" w:rsidTr="002D37A2">
        <w:trPr>
          <w:cantSplit/>
        </w:trPr>
        <w:tc>
          <w:tcPr>
            <w:tcW w:w="4665" w:type="dxa"/>
            <w:vAlign w:val="bottom"/>
          </w:tcPr>
          <w:p w14:paraId="3876CE82" w14:textId="266E7A51" w:rsidR="002D18A6" w:rsidRPr="002D18A6" w:rsidRDefault="002D18A6" w:rsidP="002D18A6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18A6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dxa"/>
            <w:tcBorders>
              <w:left w:val="nil"/>
            </w:tcBorders>
          </w:tcPr>
          <w:p w14:paraId="40DD2931" w14:textId="77777777" w:rsidR="002D18A6" w:rsidRPr="002D18A6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F822014" w14:textId="1312FC75" w:rsidR="002D18A6" w:rsidRPr="002D18A6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18A6">
              <w:rPr>
                <w:rFonts w:ascii="Browallia New" w:hAnsi="Browallia New" w:cs="Browallia New" w:hint="cs"/>
                <w:sz w:val="28"/>
                <w:szCs w:val="28"/>
                <w:cs/>
              </w:rPr>
              <w:t>1,366</w:t>
            </w:r>
          </w:p>
        </w:tc>
        <w:tc>
          <w:tcPr>
            <w:tcW w:w="306" w:type="dxa"/>
          </w:tcPr>
          <w:p w14:paraId="3E1592F5" w14:textId="77777777" w:rsidR="002D18A6" w:rsidRPr="002D18A6" w:rsidRDefault="002D18A6" w:rsidP="002D18A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B385DD" w14:textId="5460145B" w:rsidR="002D18A6" w:rsidRPr="002D18A6" w:rsidRDefault="002D18A6" w:rsidP="002D18A6">
            <w:pPr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18A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-</w:t>
            </w:r>
          </w:p>
        </w:tc>
      </w:tr>
    </w:tbl>
    <w:p w14:paraId="58CD0DF7" w14:textId="4D9D95AB" w:rsidR="002D18A6" w:rsidRPr="002D18A6" w:rsidRDefault="002D18A6" w:rsidP="009B3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019258B1" w14:textId="440545A9" w:rsidR="00CA077C" w:rsidRPr="00CE5202" w:rsidRDefault="00CA077C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E5202">
        <w:rPr>
          <w:rFonts w:ascii="Browallia New" w:hAnsi="Browallia New" w:cs="Browallia New"/>
          <w:b/>
          <w:bCs/>
          <w:sz w:val="28"/>
          <w:szCs w:val="28"/>
          <w:cs/>
        </w:rPr>
        <w:t>ลูกหนี้การค้า</w:t>
      </w:r>
      <w:r w:rsidR="00FD63CB" w:rsidRPr="00CE5202">
        <w:rPr>
          <w:rFonts w:ascii="Browallia New" w:hAnsi="Browallia New" w:cs="Browallia New" w:hint="cs"/>
          <w:b/>
          <w:bCs/>
          <w:sz w:val="28"/>
          <w:szCs w:val="28"/>
          <w:cs/>
        </w:rPr>
        <w:t>และลูกหนี้อื่น</w:t>
      </w:r>
    </w:p>
    <w:p w14:paraId="66613D77" w14:textId="77777777" w:rsidR="00CA077C" w:rsidRPr="009965E5" w:rsidRDefault="00CA077C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7FDCCB" w14:textId="4DD23ADF" w:rsidR="00DF1D62" w:rsidRPr="00293ED1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293ED1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4C4BA3">
        <w:rPr>
          <w:rFonts w:ascii="Browallia New" w:hAnsi="Browallia New" w:cs="Browallia New"/>
          <w:sz w:val="28"/>
          <w:szCs w:val="28"/>
        </w:rPr>
        <w:t>31</w:t>
      </w:r>
      <w:r w:rsidR="004C4BA3">
        <w:rPr>
          <w:rFonts w:ascii="Browallia New" w:hAnsi="Browallia New" w:cs="Browallia New" w:hint="cs"/>
          <w:sz w:val="28"/>
          <w:szCs w:val="28"/>
          <w:cs/>
        </w:rPr>
        <w:t xml:space="preserve"> มีนาคม</w:t>
      </w:r>
      <w:r w:rsidR="00A2138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138D">
        <w:rPr>
          <w:rFonts w:ascii="Browallia New" w:hAnsi="Browallia New" w:cs="Browallia New"/>
          <w:sz w:val="28"/>
          <w:szCs w:val="28"/>
        </w:rPr>
        <w:t>256</w:t>
      </w:r>
      <w:r w:rsidR="004C4BA3">
        <w:rPr>
          <w:rFonts w:ascii="Browallia New" w:hAnsi="Browallia New" w:cs="Browallia New"/>
          <w:sz w:val="28"/>
          <w:szCs w:val="28"/>
        </w:rPr>
        <w:t>5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 และ วันที่ </w:t>
      </w:r>
      <w:r w:rsidRPr="009965E5">
        <w:rPr>
          <w:rFonts w:ascii="Browallia New" w:hAnsi="Browallia New" w:cs="Browallia New"/>
          <w:sz w:val="28"/>
          <w:szCs w:val="28"/>
        </w:rPr>
        <w:t>31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9965E5">
        <w:rPr>
          <w:rFonts w:ascii="Browallia New" w:hAnsi="Browallia New" w:cs="Browallia New"/>
          <w:sz w:val="28"/>
          <w:szCs w:val="28"/>
        </w:rPr>
        <w:t>25</w:t>
      </w:r>
      <w:r w:rsidR="003647B1" w:rsidRPr="009965E5">
        <w:rPr>
          <w:rFonts w:ascii="Browallia New" w:hAnsi="Browallia New" w:cs="Browallia New"/>
          <w:sz w:val="28"/>
          <w:szCs w:val="28"/>
        </w:rPr>
        <w:t>6</w:t>
      </w:r>
      <w:r w:rsidR="004C4BA3">
        <w:rPr>
          <w:rFonts w:ascii="Browallia New" w:hAnsi="Browallia New" w:cs="Browallia New"/>
          <w:sz w:val="28"/>
          <w:szCs w:val="28"/>
        </w:rPr>
        <w:t>4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 มียอด</w:t>
      </w:r>
      <w:r w:rsidRPr="00293ED1">
        <w:rPr>
          <w:rFonts w:ascii="Browallia New" w:hAnsi="Browallia New" w:cs="Browallia New"/>
          <w:sz w:val="28"/>
          <w:szCs w:val="28"/>
          <w:cs/>
        </w:rPr>
        <w:t>คงเหลือลูกหนี้การค้า</w:t>
      </w:r>
      <w:r w:rsidR="005738A6">
        <w:rPr>
          <w:rFonts w:ascii="Browallia New" w:hAnsi="Browallia New" w:cs="Browallia New" w:hint="cs"/>
          <w:sz w:val="28"/>
          <w:szCs w:val="28"/>
          <w:cs/>
        </w:rPr>
        <w:t>และลูกหนี้อื่น</w:t>
      </w:r>
      <w:r w:rsidRPr="00293ED1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3461F87" w14:textId="77777777" w:rsidR="00DF1D62" w:rsidRPr="002F70EA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32" w:type="dxa"/>
        <w:tblInd w:w="300" w:type="dxa"/>
        <w:tblLayout w:type="fixed"/>
        <w:tblLook w:val="0000" w:firstRow="0" w:lastRow="0" w:firstColumn="0" w:lastColumn="0" w:noHBand="0" w:noVBand="0"/>
      </w:tblPr>
      <w:tblGrid>
        <w:gridCol w:w="4664"/>
        <w:gridCol w:w="607"/>
        <w:gridCol w:w="1782"/>
        <w:gridCol w:w="306"/>
        <w:gridCol w:w="1773"/>
      </w:tblGrid>
      <w:tr w:rsidR="00F51D99" w:rsidRPr="001C3DB7" w14:paraId="472D6EB9" w14:textId="77777777" w:rsidTr="00540547">
        <w:trPr>
          <w:cantSplit/>
        </w:trPr>
        <w:tc>
          <w:tcPr>
            <w:tcW w:w="5272" w:type="dxa"/>
            <w:gridSpan w:val="2"/>
          </w:tcPr>
          <w:p w14:paraId="7F16DAA1" w14:textId="77777777" w:rsidR="00F51D99" w:rsidRPr="001C3DB7" w:rsidRDefault="00F51D99" w:rsidP="0040414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60" w:type="dxa"/>
            <w:gridSpan w:val="3"/>
          </w:tcPr>
          <w:p w14:paraId="2ACE4B59" w14:textId="4F597EA4" w:rsidR="00F51D99" w:rsidRPr="001C3DB7" w:rsidRDefault="00F51D99" w:rsidP="00D60402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F51D99" w:rsidRPr="005629D1" w14:paraId="3D23C0E5" w14:textId="77777777" w:rsidTr="006D1AAD">
        <w:trPr>
          <w:cantSplit/>
        </w:trPr>
        <w:tc>
          <w:tcPr>
            <w:tcW w:w="4665" w:type="dxa"/>
          </w:tcPr>
          <w:p w14:paraId="29985F0B" w14:textId="77777777" w:rsidR="00F51D99" w:rsidRPr="001C3DB7" w:rsidRDefault="00F51D99" w:rsidP="0040414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5582F68C" w14:textId="77777777" w:rsidR="00F51D99" w:rsidRPr="00AE2DBB" w:rsidRDefault="00F51D99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3932A0" w14:textId="77777777" w:rsidR="00F51D99" w:rsidRPr="005629D1" w:rsidRDefault="00F51D99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5957EED4" w14:textId="77777777" w:rsidR="00F51D99" w:rsidRPr="005629D1" w:rsidRDefault="00F51D99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1D721887" w14:textId="77777777" w:rsidR="00F51D99" w:rsidRPr="005629D1" w:rsidRDefault="00F51D99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629D1"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 w:rsidRPr="005629D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5629D1">
              <w:rPr>
                <w:rFonts w:ascii="Browallia New" w:hAnsi="Browallia New" w:cs="Browallia New" w:hint="cs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16603F" w:rsidRPr="005629D1" w14:paraId="7F5F0110" w14:textId="77777777" w:rsidTr="0016603F">
        <w:trPr>
          <w:cantSplit/>
        </w:trPr>
        <w:tc>
          <w:tcPr>
            <w:tcW w:w="4665" w:type="dxa"/>
          </w:tcPr>
          <w:p w14:paraId="691C2698" w14:textId="77777777" w:rsidR="0016603F" w:rsidRPr="001C3DB7" w:rsidRDefault="0016603F" w:rsidP="0040414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78017310" w14:textId="77777777" w:rsidR="0016603F" w:rsidRPr="00AE2DBB" w:rsidRDefault="0016603F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6AA82D3D" w14:textId="77777777" w:rsidR="0016603F" w:rsidRDefault="0016603F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50DC63E3" w14:textId="77777777" w:rsidR="0016603F" w:rsidRPr="005629D1" w:rsidRDefault="0016603F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31F0D66E" w14:textId="77777777" w:rsidR="0016603F" w:rsidRPr="005629D1" w:rsidRDefault="0016603F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51D99" w:rsidRPr="005629D1" w14:paraId="3E19CF08" w14:textId="77777777" w:rsidTr="0040414D">
        <w:trPr>
          <w:cantSplit/>
          <w:trHeight w:val="329"/>
        </w:trPr>
        <w:tc>
          <w:tcPr>
            <w:tcW w:w="4665" w:type="dxa"/>
          </w:tcPr>
          <w:p w14:paraId="424BFBE1" w14:textId="3B95A2E4" w:rsidR="00F51D99" w:rsidRPr="004F22FB" w:rsidRDefault="00F51D99" w:rsidP="00F51D9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22FB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6" w:type="dxa"/>
            <w:tcBorders>
              <w:left w:val="nil"/>
            </w:tcBorders>
          </w:tcPr>
          <w:p w14:paraId="780ABFAD" w14:textId="77777777" w:rsidR="00F51D99" w:rsidRPr="00552E1A" w:rsidRDefault="00F51D99" w:rsidP="00F51D99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4F6840FD" w14:textId="7A6FB92C" w:rsidR="00F51D99" w:rsidRPr="002E074B" w:rsidRDefault="00F51D99" w:rsidP="00F51D9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06" w:type="dxa"/>
          </w:tcPr>
          <w:p w14:paraId="6D920E89" w14:textId="77777777" w:rsidR="00F51D99" w:rsidRPr="002E074B" w:rsidRDefault="00F51D99" w:rsidP="00F51D9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17449BCD" w14:textId="676DCD74" w:rsidR="00F51D99" w:rsidRPr="002E074B" w:rsidRDefault="00F51D99" w:rsidP="00F51D99">
            <w:pPr>
              <w:pStyle w:val="Heading4"/>
              <w:framePr w:w="0" w:hRule="auto" w:hSpace="0" w:wrap="auto" w:vAnchor="margin" w:hAnchor="text" w:xAlign="left" w:yAlign="inline"/>
              <w:ind w:left="-11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4F22FB" w:rsidRPr="005629D1" w14:paraId="45803393" w14:textId="77777777" w:rsidTr="0040414D">
        <w:trPr>
          <w:cantSplit/>
          <w:trHeight w:val="329"/>
        </w:trPr>
        <w:tc>
          <w:tcPr>
            <w:tcW w:w="4665" w:type="dxa"/>
          </w:tcPr>
          <w:p w14:paraId="7F282B49" w14:textId="0A64880E" w:rsidR="004F22FB" w:rsidRPr="00F51D99" w:rsidRDefault="004F22FB" w:rsidP="004F22FB">
            <w:pPr>
              <w:pStyle w:val="ListParagraph"/>
              <w:numPr>
                <w:ilvl w:val="0"/>
                <w:numId w:val="37"/>
              </w:num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51D99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ลูกค้าทั่วไป</w:t>
            </w:r>
          </w:p>
        </w:tc>
        <w:tc>
          <w:tcPr>
            <w:tcW w:w="606" w:type="dxa"/>
            <w:tcBorders>
              <w:left w:val="nil"/>
            </w:tcBorders>
          </w:tcPr>
          <w:p w14:paraId="4311975D" w14:textId="77777777" w:rsidR="004F22FB" w:rsidRPr="00552E1A" w:rsidRDefault="004F22FB" w:rsidP="004F22F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14E8B0C4" w14:textId="3E86D709" w:rsidR="004F22FB" w:rsidRPr="004F22FB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2FB">
              <w:rPr>
                <w:rFonts w:ascii="Browallia New" w:hAnsi="Browallia New" w:cs="Browallia New"/>
                <w:sz w:val="28"/>
                <w:szCs w:val="28"/>
              </w:rPr>
              <w:t>526,468</w:t>
            </w:r>
          </w:p>
        </w:tc>
        <w:tc>
          <w:tcPr>
            <w:tcW w:w="306" w:type="dxa"/>
          </w:tcPr>
          <w:p w14:paraId="3DD20AD9" w14:textId="77777777" w:rsidR="004F22FB" w:rsidRPr="004F22FB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3DF6F0C9" w14:textId="51C9782B" w:rsidR="004F22FB" w:rsidRPr="004F22FB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22FB">
              <w:rPr>
                <w:rFonts w:ascii="Browallia New" w:hAnsi="Browallia New" w:cs="Browallia New"/>
                <w:sz w:val="28"/>
                <w:szCs w:val="28"/>
                <w:cs/>
              </w:rPr>
              <w:t>276,95</w:t>
            </w:r>
            <w:r w:rsidRPr="004F22FB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4F22FB" w:rsidRPr="00C32162" w14:paraId="616D1BD1" w14:textId="77777777" w:rsidTr="0040414D">
        <w:trPr>
          <w:cantSplit/>
        </w:trPr>
        <w:tc>
          <w:tcPr>
            <w:tcW w:w="4665" w:type="dxa"/>
          </w:tcPr>
          <w:p w14:paraId="62475F19" w14:textId="62064CC7" w:rsidR="004F22FB" w:rsidRPr="00F51D99" w:rsidRDefault="004F22FB" w:rsidP="004F22FB">
            <w:pPr>
              <w:pStyle w:val="ListParagraph"/>
              <w:numPr>
                <w:ilvl w:val="0"/>
                <w:numId w:val="37"/>
              </w:num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F51D99">
              <w:rPr>
                <w:rFonts w:ascii="Browallia New" w:hAnsi="Browallia New" w:cs="Browallia New"/>
                <w:sz w:val="28"/>
                <w:szCs w:val="28"/>
                <w:cs/>
              </w:rPr>
              <w:t>บุคคลและบริษัทที่เกี่ยวข้องกัน</w:t>
            </w:r>
          </w:p>
        </w:tc>
        <w:tc>
          <w:tcPr>
            <w:tcW w:w="606" w:type="dxa"/>
            <w:tcBorders>
              <w:left w:val="nil"/>
            </w:tcBorders>
          </w:tcPr>
          <w:p w14:paraId="671833F9" w14:textId="77777777" w:rsidR="004F22FB" w:rsidRPr="00C32162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268EB4E5" w14:textId="184E5AE2" w:rsidR="004F22FB" w:rsidRPr="004F22FB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2FB">
              <w:rPr>
                <w:rFonts w:ascii="Browallia New" w:hAnsi="Browallia New" w:cs="Browallia New"/>
                <w:sz w:val="28"/>
                <w:szCs w:val="28"/>
              </w:rPr>
              <w:t>1,366</w:t>
            </w:r>
          </w:p>
        </w:tc>
        <w:tc>
          <w:tcPr>
            <w:tcW w:w="306" w:type="dxa"/>
          </w:tcPr>
          <w:p w14:paraId="4BBE7C13" w14:textId="77777777" w:rsidR="004F22FB" w:rsidRPr="004F22FB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65AAB84C" w14:textId="1D7184C6" w:rsidR="004F22FB" w:rsidRPr="004F22FB" w:rsidRDefault="004F22FB" w:rsidP="004F22FB">
            <w:pPr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18A6">
              <w:rPr>
                <w:rFonts w:ascii="BrowalliaUPC" w:hAnsi="BrowalliaUPC" w:cs="BrowalliaUPC"/>
                <w:sz w:val="28"/>
                <w:szCs w:val="28"/>
              </w:rPr>
              <w:t xml:space="preserve">                -</w:t>
            </w:r>
          </w:p>
        </w:tc>
      </w:tr>
      <w:tr w:rsidR="004F22FB" w:rsidRPr="00C32162" w14:paraId="778A5DAD" w14:textId="77777777" w:rsidTr="0040414D">
        <w:trPr>
          <w:cantSplit/>
        </w:trPr>
        <w:tc>
          <w:tcPr>
            <w:tcW w:w="4665" w:type="dxa"/>
            <w:vAlign w:val="bottom"/>
          </w:tcPr>
          <w:p w14:paraId="31D10375" w14:textId="77777777" w:rsidR="004F22FB" w:rsidRPr="00C32162" w:rsidRDefault="004F22FB" w:rsidP="004F22FB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dxa"/>
            <w:tcBorders>
              <w:left w:val="nil"/>
            </w:tcBorders>
          </w:tcPr>
          <w:p w14:paraId="3A7E73E0" w14:textId="77777777" w:rsidR="004F22FB" w:rsidRPr="00C32162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20302015" w14:textId="77AA2086" w:rsidR="004F22FB" w:rsidRPr="004F22FB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2FB">
              <w:rPr>
                <w:rFonts w:ascii="Browallia New" w:hAnsi="Browallia New" w:cs="Browallia New" w:hint="cs"/>
                <w:sz w:val="28"/>
                <w:szCs w:val="28"/>
                <w:cs/>
              </w:rPr>
              <w:t>527,834</w:t>
            </w:r>
          </w:p>
        </w:tc>
        <w:tc>
          <w:tcPr>
            <w:tcW w:w="306" w:type="dxa"/>
          </w:tcPr>
          <w:p w14:paraId="714B98F2" w14:textId="77777777" w:rsidR="004F22FB" w:rsidRPr="004F22FB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7C377B83" w14:textId="3E798AA0" w:rsidR="004F22FB" w:rsidRPr="004F22FB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2F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276,95</w:t>
            </w:r>
            <w:r w:rsidRPr="004F22FB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</w:p>
        </w:tc>
      </w:tr>
      <w:tr w:rsidR="004F22FB" w:rsidRPr="00D45862" w14:paraId="786BF0C8" w14:textId="77777777" w:rsidTr="0040414D">
        <w:trPr>
          <w:cantSplit/>
        </w:trPr>
        <w:tc>
          <w:tcPr>
            <w:tcW w:w="4665" w:type="dxa"/>
            <w:shd w:val="clear" w:color="auto" w:fill="auto"/>
          </w:tcPr>
          <w:p w14:paraId="1238B740" w14:textId="77777777" w:rsidR="004F22FB" w:rsidRPr="00874119" w:rsidRDefault="004F22FB" w:rsidP="004F22FB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E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06" w:type="dxa"/>
            <w:tcBorders>
              <w:left w:val="nil"/>
            </w:tcBorders>
          </w:tcPr>
          <w:p w14:paraId="24DAE067" w14:textId="77777777" w:rsidR="004F22FB" w:rsidRPr="00C32162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7BDF9433" w14:textId="49BABDC0" w:rsidR="004F22FB" w:rsidRPr="004F22FB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22FB">
              <w:rPr>
                <w:rFonts w:ascii="Browallia New" w:hAnsi="Browallia New" w:cs="Browallia New" w:hint="cs"/>
                <w:sz w:val="28"/>
                <w:szCs w:val="28"/>
                <w:cs/>
              </w:rPr>
              <w:t>(5,765)</w:t>
            </w:r>
          </w:p>
        </w:tc>
        <w:tc>
          <w:tcPr>
            <w:tcW w:w="306" w:type="dxa"/>
          </w:tcPr>
          <w:p w14:paraId="4B455EFD" w14:textId="77777777" w:rsidR="004F22FB" w:rsidRPr="004F22FB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3F59F07E" w14:textId="2A2E9931" w:rsidR="004F22FB" w:rsidRPr="004F22FB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22FB">
              <w:rPr>
                <w:rFonts w:ascii="BrowalliaUPC" w:hAnsi="BrowalliaUPC" w:cs="BrowalliaUPC"/>
                <w:sz w:val="28"/>
                <w:szCs w:val="28"/>
                <w:cs/>
              </w:rPr>
              <w:t>(6,324)</w:t>
            </w:r>
          </w:p>
        </w:tc>
      </w:tr>
      <w:tr w:rsidR="004F22FB" w:rsidRPr="00745BD3" w14:paraId="55991C79" w14:textId="77777777" w:rsidTr="004F22FB">
        <w:trPr>
          <w:cantSplit/>
        </w:trPr>
        <w:tc>
          <w:tcPr>
            <w:tcW w:w="4665" w:type="dxa"/>
          </w:tcPr>
          <w:p w14:paraId="60010EC8" w14:textId="77777777" w:rsidR="004F22FB" w:rsidRPr="00C32162" w:rsidRDefault="004F22FB" w:rsidP="004F22FB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606" w:type="dxa"/>
            <w:tcBorders>
              <w:left w:val="nil"/>
            </w:tcBorders>
          </w:tcPr>
          <w:p w14:paraId="23A0FEAD" w14:textId="77777777" w:rsidR="004F22FB" w:rsidRPr="00C32162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256FB86" w14:textId="6ADE3C35" w:rsidR="004F22FB" w:rsidRPr="004F22FB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22F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522,069</w:t>
            </w:r>
          </w:p>
        </w:tc>
        <w:tc>
          <w:tcPr>
            <w:tcW w:w="306" w:type="dxa"/>
          </w:tcPr>
          <w:p w14:paraId="0DFC4B3A" w14:textId="77777777" w:rsidR="004F22FB" w:rsidRPr="004F22FB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22DEBA2D" w14:textId="1CA2BAE2" w:rsidR="004F22FB" w:rsidRPr="004F22FB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22F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270,63</w:t>
            </w:r>
            <w:r w:rsidRPr="004F22FB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</w:tr>
      <w:tr w:rsidR="004F22FB" w:rsidRPr="00745BD3" w14:paraId="2CE4C3AC" w14:textId="77777777" w:rsidTr="004F22FB">
        <w:trPr>
          <w:cantSplit/>
        </w:trPr>
        <w:tc>
          <w:tcPr>
            <w:tcW w:w="4665" w:type="dxa"/>
          </w:tcPr>
          <w:p w14:paraId="476CA758" w14:textId="5D034EC0" w:rsidR="004F22FB" w:rsidRPr="004F22FB" w:rsidRDefault="004F22FB" w:rsidP="004F22FB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2FB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 - บริษัทอื่น</w:t>
            </w:r>
          </w:p>
        </w:tc>
        <w:tc>
          <w:tcPr>
            <w:tcW w:w="606" w:type="dxa"/>
            <w:tcBorders>
              <w:left w:val="nil"/>
            </w:tcBorders>
          </w:tcPr>
          <w:p w14:paraId="2E5CC059" w14:textId="77777777" w:rsidR="004F22FB" w:rsidRPr="00C32162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374BE6F5" w14:textId="6AB8A5DA" w:rsidR="004F22FB" w:rsidRPr="004F22FB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2F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5,117</w:t>
            </w:r>
          </w:p>
        </w:tc>
        <w:tc>
          <w:tcPr>
            <w:tcW w:w="306" w:type="dxa"/>
          </w:tcPr>
          <w:p w14:paraId="75E8098F" w14:textId="77777777" w:rsidR="004F22FB" w:rsidRPr="004F22FB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61C3BADE" w14:textId="29E83018" w:rsidR="004F22FB" w:rsidRPr="004F22FB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22FB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3,119</w:t>
            </w:r>
          </w:p>
        </w:tc>
      </w:tr>
      <w:tr w:rsidR="004F22FB" w:rsidRPr="00745BD3" w14:paraId="5733D803" w14:textId="77777777" w:rsidTr="004F22FB">
        <w:trPr>
          <w:cantSplit/>
        </w:trPr>
        <w:tc>
          <w:tcPr>
            <w:tcW w:w="4665" w:type="dxa"/>
          </w:tcPr>
          <w:p w14:paraId="3F41DBF1" w14:textId="62F0F3CA" w:rsidR="004F22FB" w:rsidRPr="004F22FB" w:rsidRDefault="004F22FB" w:rsidP="004F22FB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2FB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dxa"/>
            <w:tcBorders>
              <w:left w:val="nil"/>
            </w:tcBorders>
          </w:tcPr>
          <w:p w14:paraId="5C9F70CF" w14:textId="77777777" w:rsidR="004F22FB" w:rsidRPr="00C32162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BB7A13E" w14:textId="48BF8BEA" w:rsidR="004F22FB" w:rsidRPr="004F22FB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F22F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527,186</w:t>
            </w:r>
          </w:p>
        </w:tc>
        <w:tc>
          <w:tcPr>
            <w:tcW w:w="306" w:type="dxa"/>
          </w:tcPr>
          <w:p w14:paraId="7EB1C4E0" w14:textId="77777777" w:rsidR="004F22FB" w:rsidRPr="004F22FB" w:rsidRDefault="004F22FB" w:rsidP="004F22F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12" w:space="0" w:color="auto"/>
            </w:tcBorders>
          </w:tcPr>
          <w:p w14:paraId="04DAC13C" w14:textId="4B89C0D7" w:rsidR="004F22FB" w:rsidRPr="004F22FB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22FB">
              <w:rPr>
                <w:rFonts w:ascii="BrowalliaUPC" w:hAnsi="BrowalliaUPC" w:cs="BrowalliaUPC"/>
                <w:sz w:val="28"/>
                <w:szCs w:val="28"/>
                <w:cs/>
              </w:rPr>
              <w:t>273,75</w:t>
            </w:r>
            <w:r w:rsidRPr="004F22FB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</w:tr>
    </w:tbl>
    <w:p w14:paraId="61BA6867" w14:textId="4B4C6FD7" w:rsidR="000178A8" w:rsidRDefault="000178A8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95BB8">
        <w:rPr>
          <w:rFonts w:ascii="Browallia New" w:hAnsi="Browallia New" w:cs="Browallia New"/>
          <w:sz w:val="28"/>
          <w:szCs w:val="28"/>
          <w:cs/>
        </w:rPr>
        <w:lastRenderedPageBreak/>
        <w:t>ยอดคงเหลือลูกหนี้การค้าแยกตามอายุหนี้ได้ดังนี้</w:t>
      </w:r>
    </w:p>
    <w:p w14:paraId="4DEB536E" w14:textId="57EC7202" w:rsidR="002E074B" w:rsidRDefault="002E074B" w:rsidP="00F51D99">
      <w:pPr>
        <w:tabs>
          <w:tab w:val="clear" w:pos="454"/>
          <w:tab w:val="left" w:pos="81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2" w:type="dxa"/>
        <w:tblInd w:w="300" w:type="dxa"/>
        <w:tblLayout w:type="fixed"/>
        <w:tblLook w:val="0000" w:firstRow="0" w:lastRow="0" w:firstColumn="0" w:lastColumn="0" w:noHBand="0" w:noVBand="0"/>
      </w:tblPr>
      <w:tblGrid>
        <w:gridCol w:w="4664"/>
        <w:gridCol w:w="607"/>
        <w:gridCol w:w="1782"/>
        <w:gridCol w:w="306"/>
        <w:gridCol w:w="1773"/>
      </w:tblGrid>
      <w:tr w:rsidR="002E074B" w:rsidRPr="001C3DB7" w14:paraId="0C4387EE" w14:textId="77777777" w:rsidTr="00232FC0">
        <w:trPr>
          <w:cantSplit/>
        </w:trPr>
        <w:tc>
          <w:tcPr>
            <w:tcW w:w="5272" w:type="dxa"/>
            <w:gridSpan w:val="2"/>
          </w:tcPr>
          <w:p w14:paraId="0CFD5294" w14:textId="77777777" w:rsidR="002E074B" w:rsidRPr="001C3DB7" w:rsidRDefault="002E074B" w:rsidP="0040414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60" w:type="dxa"/>
            <w:gridSpan w:val="3"/>
          </w:tcPr>
          <w:p w14:paraId="6D55B667" w14:textId="3D2DD773" w:rsidR="002E074B" w:rsidRPr="001C3DB7" w:rsidRDefault="002E074B" w:rsidP="00D60402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2E074B" w:rsidRPr="005629D1" w14:paraId="4A644E77" w14:textId="77777777" w:rsidTr="00DC19C1">
        <w:trPr>
          <w:cantSplit/>
        </w:trPr>
        <w:tc>
          <w:tcPr>
            <w:tcW w:w="4665" w:type="dxa"/>
          </w:tcPr>
          <w:p w14:paraId="7D3DCFAE" w14:textId="77777777" w:rsidR="002E074B" w:rsidRPr="001C3DB7" w:rsidRDefault="002E074B" w:rsidP="0040414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475543F1" w14:textId="77777777" w:rsidR="002E074B" w:rsidRPr="00AE2DBB" w:rsidRDefault="002E074B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1C4699" w14:textId="77777777" w:rsidR="002E074B" w:rsidRPr="005629D1" w:rsidRDefault="002E074B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30CD3173" w14:textId="77777777" w:rsidR="002E074B" w:rsidRPr="005629D1" w:rsidRDefault="002E074B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4AEEE8C3" w14:textId="77777777" w:rsidR="002E074B" w:rsidRPr="005629D1" w:rsidRDefault="002E074B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629D1"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 w:rsidRPr="005629D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5629D1">
              <w:rPr>
                <w:rFonts w:ascii="Browallia New" w:hAnsi="Browallia New" w:cs="Browallia New" w:hint="cs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16603F" w:rsidRPr="005629D1" w14:paraId="5B48088F" w14:textId="77777777" w:rsidTr="0016603F">
        <w:trPr>
          <w:cantSplit/>
        </w:trPr>
        <w:tc>
          <w:tcPr>
            <w:tcW w:w="4665" w:type="dxa"/>
          </w:tcPr>
          <w:p w14:paraId="3274C235" w14:textId="77777777" w:rsidR="0016603F" w:rsidRPr="001C3DB7" w:rsidRDefault="0016603F" w:rsidP="0040414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444B2A58" w14:textId="77777777" w:rsidR="0016603F" w:rsidRPr="00AE2DBB" w:rsidRDefault="0016603F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12A44990" w14:textId="77777777" w:rsidR="0016603F" w:rsidRDefault="0016603F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43A6D9C0" w14:textId="77777777" w:rsidR="0016603F" w:rsidRPr="005629D1" w:rsidRDefault="0016603F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72FC7CAE" w14:textId="77777777" w:rsidR="0016603F" w:rsidRPr="005629D1" w:rsidRDefault="0016603F" w:rsidP="004041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74B" w:rsidRPr="005629D1" w14:paraId="5F7CEA10" w14:textId="77777777" w:rsidTr="0016603F">
        <w:trPr>
          <w:cantSplit/>
          <w:trHeight w:val="329"/>
        </w:trPr>
        <w:tc>
          <w:tcPr>
            <w:tcW w:w="4665" w:type="dxa"/>
          </w:tcPr>
          <w:p w14:paraId="05230BF8" w14:textId="294760D8" w:rsidR="002E074B" w:rsidRPr="00B059B3" w:rsidRDefault="002E074B" w:rsidP="002E074B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B059B3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</w:p>
        </w:tc>
        <w:tc>
          <w:tcPr>
            <w:tcW w:w="606" w:type="dxa"/>
            <w:tcBorders>
              <w:left w:val="nil"/>
            </w:tcBorders>
          </w:tcPr>
          <w:p w14:paraId="2C8EC950" w14:textId="77777777" w:rsidR="002E074B" w:rsidRPr="00552E1A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7CCDDFF2" w14:textId="77777777" w:rsidR="002E074B" w:rsidRPr="005629D1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0115379C" w14:textId="77777777" w:rsidR="002E074B" w:rsidRPr="005629D1" w:rsidRDefault="002E074B" w:rsidP="002E074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3" w:type="dxa"/>
            <w:vAlign w:val="center"/>
          </w:tcPr>
          <w:p w14:paraId="26031658" w14:textId="77777777" w:rsidR="002E074B" w:rsidRPr="005629D1" w:rsidRDefault="002E074B" w:rsidP="002E074B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E074B" w:rsidRPr="005629D1" w14:paraId="5D3B52F1" w14:textId="77777777" w:rsidTr="00486BED">
        <w:trPr>
          <w:cantSplit/>
          <w:trHeight w:val="329"/>
        </w:trPr>
        <w:tc>
          <w:tcPr>
            <w:tcW w:w="4665" w:type="dxa"/>
          </w:tcPr>
          <w:p w14:paraId="27E1E903" w14:textId="325B0DAB" w:rsidR="002E074B" w:rsidRPr="002E074B" w:rsidRDefault="002E074B" w:rsidP="002E074B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6" w:type="dxa"/>
            <w:tcBorders>
              <w:left w:val="nil"/>
            </w:tcBorders>
          </w:tcPr>
          <w:p w14:paraId="20B4F11B" w14:textId="77777777" w:rsidR="002E074B" w:rsidRPr="00552E1A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58926A8E" w14:textId="33E5BCDC" w:rsidR="002E074B" w:rsidRPr="002E074B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0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289,083</w:t>
            </w:r>
          </w:p>
        </w:tc>
        <w:tc>
          <w:tcPr>
            <w:tcW w:w="306" w:type="dxa"/>
          </w:tcPr>
          <w:p w14:paraId="040EA9F3" w14:textId="77777777" w:rsidR="002E074B" w:rsidRPr="002E074B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419A7305" w14:textId="0F8B1ED0" w:rsidR="002E074B" w:rsidRPr="002E074B" w:rsidRDefault="002E074B" w:rsidP="005201CE">
            <w:pPr>
              <w:pStyle w:val="Heading4"/>
              <w:framePr w:w="0" w:hRule="auto" w:hSpace="0" w:wrap="auto" w:vAnchor="margin" w:hAnchor="text" w:xAlign="left" w:yAlign="inline"/>
              <w:ind w:left="-11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2E074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109,760</w:t>
            </w:r>
          </w:p>
        </w:tc>
      </w:tr>
      <w:tr w:rsidR="002E074B" w:rsidRPr="005629D1" w14:paraId="401CD6EE" w14:textId="77777777" w:rsidTr="002E074B">
        <w:trPr>
          <w:cantSplit/>
          <w:trHeight w:val="329"/>
        </w:trPr>
        <w:tc>
          <w:tcPr>
            <w:tcW w:w="4665" w:type="dxa"/>
          </w:tcPr>
          <w:p w14:paraId="27D99883" w14:textId="6A2832BC" w:rsidR="002E074B" w:rsidRPr="002E074B" w:rsidRDefault="002E074B" w:rsidP="002E074B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เกินกำหนดชำระ </w:t>
            </w:r>
            <w:r w:rsidRPr="002E074B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606" w:type="dxa"/>
            <w:tcBorders>
              <w:left w:val="nil"/>
            </w:tcBorders>
          </w:tcPr>
          <w:p w14:paraId="61BC9202" w14:textId="77777777" w:rsidR="002E074B" w:rsidRPr="00552E1A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1A3A4E51" w14:textId="77777777" w:rsidR="002E074B" w:rsidRPr="005629D1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49DB2901" w14:textId="77777777" w:rsidR="002E074B" w:rsidRPr="005629D1" w:rsidRDefault="002E074B" w:rsidP="002E074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3" w:type="dxa"/>
            <w:vAlign w:val="center"/>
          </w:tcPr>
          <w:p w14:paraId="77C0F250" w14:textId="77777777" w:rsidR="002E074B" w:rsidRPr="005629D1" w:rsidRDefault="002E074B" w:rsidP="005201CE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E074B" w:rsidRPr="005629D1" w14:paraId="44AAF498" w14:textId="77777777" w:rsidTr="00041D5A">
        <w:trPr>
          <w:cantSplit/>
          <w:trHeight w:val="329"/>
        </w:trPr>
        <w:tc>
          <w:tcPr>
            <w:tcW w:w="4665" w:type="dxa"/>
          </w:tcPr>
          <w:p w14:paraId="68644624" w14:textId="59B9A549" w:rsidR="002E074B" w:rsidRPr="002E074B" w:rsidRDefault="002E074B" w:rsidP="002E074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2E074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E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6" w:type="dxa"/>
            <w:tcBorders>
              <w:left w:val="nil"/>
            </w:tcBorders>
          </w:tcPr>
          <w:p w14:paraId="69E3C6EA" w14:textId="77777777" w:rsidR="002E074B" w:rsidRPr="00552E1A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6252F82A" w14:textId="2DEBACAA" w:rsidR="002E074B" w:rsidRPr="002E074B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0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175,620</w:t>
            </w:r>
          </w:p>
        </w:tc>
        <w:tc>
          <w:tcPr>
            <w:tcW w:w="306" w:type="dxa"/>
          </w:tcPr>
          <w:p w14:paraId="24075873" w14:textId="77777777" w:rsidR="002E074B" w:rsidRPr="002E074B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48D8EA8D" w14:textId="3F54AE41" w:rsidR="002E074B" w:rsidRPr="005201CE" w:rsidRDefault="002E074B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128,51</w:t>
            </w:r>
            <w:r w:rsidRPr="002E074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2E074B" w:rsidRPr="005629D1" w14:paraId="12F13C1B" w14:textId="77777777" w:rsidTr="00041D5A">
        <w:trPr>
          <w:cantSplit/>
          <w:trHeight w:val="329"/>
        </w:trPr>
        <w:tc>
          <w:tcPr>
            <w:tcW w:w="4665" w:type="dxa"/>
          </w:tcPr>
          <w:p w14:paraId="227E8579" w14:textId="4206D3EF" w:rsidR="002E074B" w:rsidRPr="002E074B" w:rsidRDefault="002E074B" w:rsidP="002E074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E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2E074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2E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2E074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2E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6" w:type="dxa"/>
            <w:tcBorders>
              <w:left w:val="nil"/>
            </w:tcBorders>
          </w:tcPr>
          <w:p w14:paraId="6AD32635" w14:textId="77777777" w:rsidR="002E074B" w:rsidRPr="00552E1A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416DA262" w14:textId="454BCEEC" w:rsidR="002E074B" w:rsidRPr="002E074B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0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43,245</w:t>
            </w:r>
          </w:p>
        </w:tc>
        <w:tc>
          <w:tcPr>
            <w:tcW w:w="306" w:type="dxa"/>
          </w:tcPr>
          <w:p w14:paraId="25FB6F6E" w14:textId="77777777" w:rsidR="002E074B" w:rsidRPr="002E074B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39EEA308" w14:textId="2EADBEEB" w:rsidR="002E074B" w:rsidRPr="005201CE" w:rsidRDefault="002E074B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23,011</w:t>
            </w:r>
          </w:p>
        </w:tc>
      </w:tr>
      <w:tr w:rsidR="002E074B" w:rsidRPr="005629D1" w14:paraId="1EE194BF" w14:textId="77777777" w:rsidTr="00041D5A">
        <w:trPr>
          <w:cantSplit/>
          <w:trHeight w:val="329"/>
        </w:trPr>
        <w:tc>
          <w:tcPr>
            <w:tcW w:w="4665" w:type="dxa"/>
          </w:tcPr>
          <w:p w14:paraId="4FC70A9C" w14:textId="1AFD5FAD" w:rsidR="002E074B" w:rsidRPr="002E074B" w:rsidRDefault="002E074B" w:rsidP="002E074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</w:rPr>
              <w:t>6 - 12</w:t>
            </w:r>
            <w:r w:rsidRPr="002E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6" w:type="dxa"/>
            <w:tcBorders>
              <w:left w:val="nil"/>
            </w:tcBorders>
          </w:tcPr>
          <w:p w14:paraId="21EEDB50" w14:textId="77777777" w:rsidR="002E074B" w:rsidRPr="00552E1A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63606154" w14:textId="084E136C" w:rsidR="002E074B" w:rsidRPr="002E074B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0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12,869</w:t>
            </w:r>
          </w:p>
        </w:tc>
        <w:tc>
          <w:tcPr>
            <w:tcW w:w="306" w:type="dxa"/>
          </w:tcPr>
          <w:p w14:paraId="0382C87C" w14:textId="77777777" w:rsidR="002E074B" w:rsidRPr="002E074B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4B51DEEA" w14:textId="5A8205E6" w:rsidR="002E074B" w:rsidRPr="005201CE" w:rsidRDefault="002E074B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7,39</w:t>
            </w:r>
            <w:r w:rsidRPr="002E074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2E074B" w:rsidRPr="00C32162" w14:paraId="0E0FA804" w14:textId="77777777" w:rsidTr="0040414D">
        <w:trPr>
          <w:cantSplit/>
        </w:trPr>
        <w:tc>
          <w:tcPr>
            <w:tcW w:w="4665" w:type="dxa"/>
          </w:tcPr>
          <w:p w14:paraId="603C3147" w14:textId="594986E7" w:rsidR="002E074B" w:rsidRPr="002E074B" w:rsidRDefault="002E074B" w:rsidP="002E074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2E074B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2E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6" w:type="dxa"/>
            <w:tcBorders>
              <w:left w:val="nil"/>
            </w:tcBorders>
          </w:tcPr>
          <w:p w14:paraId="003B5F04" w14:textId="77777777" w:rsidR="002E074B" w:rsidRPr="00C32162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00B8D75A" w14:textId="1443FFC4" w:rsidR="002E074B" w:rsidRPr="00816952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0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7,017</w:t>
            </w:r>
          </w:p>
        </w:tc>
        <w:tc>
          <w:tcPr>
            <w:tcW w:w="306" w:type="dxa"/>
          </w:tcPr>
          <w:p w14:paraId="4E2A4255" w14:textId="77777777" w:rsidR="002E074B" w:rsidRPr="00C32162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463F864A" w14:textId="4EDC1787" w:rsidR="002E074B" w:rsidRPr="00C32162" w:rsidRDefault="002E074B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  <w:lang w:val="en-GB"/>
              </w:rPr>
              <w:t>8,277</w:t>
            </w:r>
          </w:p>
        </w:tc>
      </w:tr>
      <w:tr w:rsidR="002E074B" w:rsidRPr="00C32162" w14:paraId="3C79EB77" w14:textId="77777777" w:rsidTr="0040414D">
        <w:trPr>
          <w:cantSplit/>
        </w:trPr>
        <w:tc>
          <w:tcPr>
            <w:tcW w:w="4665" w:type="dxa"/>
            <w:vAlign w:val="bottom"/>
          </w:tcPr>
          <w:p w14:paraId="09AD60D9" w14:textId="77777777" w:rsidR="002E074B" w:rsidRPr="00C32162" w:rsidRDefault="002E074B" w:rsidP="002E074B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dxa"/>
            <w:tcBorders>
              <w:left w:val="nil"/>
            </w:tcBorders>
          </w:tcPr>
          <w:p w14:paraId="5B690B92" w14:textId="77777777" w:rsidR="002E074B" w:rsidRPr="00C32162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67EDB65B" w14:textId="18A828B3" w:rsidR="002E074B" w:rsidRPr="002E074B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0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527,834</w:t>
            </w:r>
          </w:p>
        </w:tc>
        <w:tc>
          <w:tcPr>
            <w:tcW w:w="306" w:type="dxa"/>
          </w:tcPr>
          <w:p w14:paraId="2579A47E" w14:textId="77777777" w:rsidR="002E074B" w:rsidRPr="002E074B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46A82AAC" w14:textId="6F6784FE" w:rsidR="002E074B" w:rsidRPr="002E074B" w:rsidRDefault="002E074B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  <w:lang w:val="en-GB"/>
              </w:rPr>
              <w:t>276,958</w:t>
            </w:r>
          </w:p>
        </w:tc>
      </w:tr>
      <w:tr w:rsidR="002E074B" w:rsidRPr="00D45862" w14:paraId="7DE56D1F" w14:textId="77777777" w:rsidTr="0040414D">
        <w:trPr>
          <w:cantSplit/>
        </w:trPr>
        <w:tc>
          <w:tcPr>
            <w:tcW w:w="4665" w:type="dxa"/>
            <w:shd w:val="clear" w:color="auto" w:fill="auto"/>
          </w:tcPr>
          <w:p w14:paraId="26BFC3D6" w14:textId="26C2561A" w:rsidR="002E074B" w:rsidRPr="00874119" w:rsidRDefault="002E074B" w:rsidP="002E074B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E07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06" w:type="dxa"/>
            <w:tcBorders>
              <w:left w:val="nil"/>
            </w:tcBorders>
          </w:tcPr>
          <w:p w14:paraId="25C8A61C" w14:textId="77777777" w:rsidR="002E074B" w:rsidRPr="00C32162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1D9950F2" w14:textId="31288E71" w:rsidR="002E074B" w:rsidRPr="002E074B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0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(5,765)</w:t>
            </w:r>
          </w:p>
        </w:tc>
        <w:tc>
          <w:tcPr>
            <w:tcW w:w="306" w:type="dxa"/>
          </w:tcPr>
          <w:p w14:paraId="1DC3266A" w14:textId="77777777" w:rsidR="002E074B" w:rsidRPr="002E074B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62A56375" w14:textId="6FD54483" w:rsidR="002E074B" w:rsidRPr="002E074B" w:rsidRDefault="002E074B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0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Pr="002E074B">
              <w:rPr>
                <w:rFonts w:ascii="Browallia New" w:hAnsi="Browallia New" w:cs="Browallia New"/>
                <w:sz w:val="28"/>
                <w:szCs w:val="28"/>
                <w:lang w:val="en-GB"/>
              </w:rPr>
              <w:t>6,324</w:t>
            </w:r>
            <w:r w:rsidRPr="002E0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E074B" w:rsidRPr="00745BD3" w14:paraId="5530195A" w14:textId="77777777" w:rsidTr="0040414D">
        <w:trPr>
          <w:cantSplit/>
        </w:trPr>
        <w:tc>
          <w:tcPr>
            <w:tcW w:w="4665" w:type="dxa"/>
          </w:tcPr>
          <w:p w14:paraId="6598347F" w14:textId="77777777" w:rsidR="002E074B" w:rsidRPr="00C32162" w:rsidRDefault="002E074B" w:rsidP="002E074B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606" w:type="dxa"/>
            <w:tcBorders>
              <w:left w:val="nil"/>
            </w:tcBorders>
          </w:tcPr>
          <w:p w14:paraId="1B22DE41" w14:textId="77777777" w:rsidR="002E074B" w:rsidRPr="00C32162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3B52F98" w14:textId="58397238" w:rsidR="002E074B" w:rsidRPr="002E074B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07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522,069</w:t>
            </w:r>
          </w:p>
        </w:tc>
        <w:tc>
          <w:tcPr>
            <w:tcW w:w="306" w:type="dxa"/>
          </w:tcPr>
          <w:p w14:paraId="78EF94BC" w14:textId="77777777" w:rsidR="002E074B" w:rsidRPr="002E074B" w:rsidRDefault="002E074B" w:rsidP="002E074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12" w:space="0" w:color="auto"/>
            </w:tcBorders>
          </w:tcPr>
          <w:p w14:paraId="1A29EB2F" w14:textId="4B3622A2" w:rsidR="002E074B" w:rsidRPr="002E074B" w:rsidRDefault="002E074B" w:rsidP="005201C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E074B">
              <w:rPr>
                <w:rFonts w:ascii="Browallia New" w:hAnsi="Browallia New" w:cs="Browallia New"/>
                <w:sz w:val="28"/>
                <w:szCs w:val="28"/>
                <w:lang w:val="en-GB"/>
              </w:rPr>
              <w:t>270,634</w:t>
            </w:r>
          </w:p>
        </w:tc>
      </w:tr>
    </w:tbl>
    <w:p w14:paraId="24DEA8C5" w14:textId="77777777" w:rsidR="002E074B" w:rsidRPr="00E95BB8" w:rsidRDefault="002E074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3F9DBB5" w14:textId="52DC95F1" w:rsidR="001B0265" w:rsidRDefault="001B0265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4B2842">
        <w:rPr>
          <w:rFonts w:ascii="Browallia New" w:hAnsi="Browallia New" w:cs="Browallia New" w:hint="cs"/>
          <w:sz w:val="28"/>
          <w:szCs w:val="28"/>
          <w:cs/>
        </w:rPr>
        <w:t>ในระหว่างงว</w:t>
      </w:r>
      <w:r w:rsidR="00CA6A32" w:rsidRPr="004B2842">
        <w:rPr>
          <w:rFonts w:ascii="Browallia New" w:hAnsi="Browallia New" w:cs="Browallia New" w:hint="cs"/>
          <w:sz w:val="28"/>
          <w:szCs w:val="28"/>
          <w:cs/>
        </w:rPr>
        <w:t>ด</w:t>
      </w:r>
      <w:r w:rsidRPr="004B28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3DFA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4B2842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รายการเคลื่อนไหวของค่าเผื่อผลขาดทุนจากการด้อยค่าของลูกหนี้การค้า ดังต่อไปนี้</w:t>
      </w:r>
    </w:p>
    <w:p w14:paraId="737132FD" w14:textId="58BDF817" w:rsidR="004F22FB" w:rsidRDefault="004F22F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0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6619"/>
        <w:gridCol w:w="2481"/>
      </w:tblGrid>
      <w:tr w:rsidR="004F22FB" w:rsidRPr="00293ED1" w14:paraId="3AC0D5E9" w14:textId="77777777" w:rsidTr="00D7289B">
        <w:tc>
          <w:tcPr>
            <w:tcW w:w="6619" w:type="dxa"/>
          </w:tcPr>
          <w:p w14:paraId="52FAD732" w14:textId="77777777" w:rsidR="004F22FB" w:rsidRPr="00293ED1" w:rsidRDefault="004F22FB" w:rsidP="004041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1" w:type="dxa"/>
          </w:tcPr>
          <w:p w14:paraId="7C1E8AD4" w14:textId="06AD6C18" w:rsidR="004F22FB" w:rsidRPr="00293ED1" w:rsidRDefault="004F22FB" w:rsidP="00853CFE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3ED1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4F22FB" w:rsidRPr="00293ED1" w14:paraId="0F44B40B" w14:textId="77777777" w:rsidTr="00D7289B">
        <w:trPr>
          <w:trHeight w:val="351"/>
        </w:trPr>
        <w:tc>
          <w:tcPr>
            <w:tcW w:w="6619" w:type="dxa"/>
          </w:tcPr>
          <w:p w14:paraId="778BA454" w14:textId="77777777" w:rsidR="004F22FB" w:rsidRPr="00293ED1" w:rsidRDefault="004F22FB" w:rsidP="004041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1" w:type="dxa"/>
            <w:tcBorders>
              <w:top w:val="single" w:sz="4" w:space="0" w:color="auto"/>
            </w:tcBorders>
          </w:tcPr>
          <w:p w14:paraId="432C22ED" w14:textId="77777777" w:rsidR="004F22FB" w:rsidRDefault="004F22FB" w:rsidP="004041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F22FB" w:rsidRPr="00293ED1" w14:paraId="018808BF" w14:textId="77777777" w:rsidTr="00D7289B">
        <w:trPr>
          <w:trHeight w:val="113"/>
        </w:trPr>
        <w:tc>
          <w:tcPr>
            <w:tcW w:w="6619" w:type="dxa"/>
          </w:tcPr>
          <w:p w14:paraId="59BBCA95" w14:textId="77777777" w:rsidR="004F22FB" w:rsidRPr="000F67F5" w:rsidRDefault="004F22FB" w:rsidP="004F22FB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ณ วันที่ </w:t>
            </w:r>
            <w:r>
              <w:rPr>
                <w:rFonts w:ascii="Browallia New" w:hAnsi="Browallia New" w:cs="Browallia New"/>
              </w:rPr>
              <w:t xml:space="preserve">1 </w:t>
            </w:r>
            <w:r>
              <w:rPr>
                <w:rFonts w:ascii="Browallia New" w:hAnsi="Browallia New" w:cs="Browallia New" w:hint="cs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2481" w:type="dxa"/>
            <w:vAlign w:val="bottom"/>
          </w:tcPr>
          <w:p w14:paraId="1457A600" w14:textId="168BAF5B" w:rsidR="004F22FB" w:rsidRPr="004F22FB" w:rsidRDefault="004F22FB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22FB">
              <w:rPr>
                <w:rFonts w:ascii="Browallia New" w:hAnsi="Browallia New" w:cs="Browallia New"/>
                <w:sz w:val="28"/>
                <w:szCs w:val="28"/>
              </w:rPr>
              <w:t>(6,324)</w:t>
            </w:r>
          </w:p>
        </w:tc>
      </w:tr>
      <w:tr w:rsidR="004F22FB" w:rsidRPr="00293ED1" w14:paraId="3FF0C30B" w14:textId="77777777" w:rsidTr="00D7289B">
        <w:trPr>
          <w:trHeight w:val="113"/>
        </w:trPr>
        <w:tc>
          <w:tcPr>
            <w:tcW w:w="6619" w:type="dxa"/>
          </w:tcPr>
          <w:p w14:paraId="5A6A14D0" w14:textId="06960991" w:rsidR="004F22FB" w:rsidRDefault="004F22FB" w:rsidP="004F22FB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DF115C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481" w:type="dxa"/>
            <w:vAlign w:val="bottom"/>
          </w:tcPr>
          <w:p w14:paraId="32AD5DB5" w14:textId="07D302A4" w:rsidR="004F22FB" w:rsidRPr="004F22FB" w:rsidRDefault="004F22FB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22FB">
              <w:rPr>
                <w:rFonts w:ascii="Browallia New" w:hAnsi="Browallia New" w:cs="Browallia New" w:hint="cs"/>
                <w:sz w:val="28"/>
                <w:szCs w:val="28"/>
                <w:cs/>
              </w:rPr>
              <w:t>(144)</w:t>
            </w:r>
          </w:p>
        </w:tc>
      </w:tr>
      <w:tr w:rsidR="004F22FB" w:rsidRPr="00293ED1" w14:paraId="4E75021D" w14:textId="77777777" w:rsidTr="00D7289B">
        <w:trPr>
          <w:trHeight w:val="113"/>
        </w:trPr>
        <w:tc>
          <w:tcPr>
            <w:tcW w:w="6619" w:type="dxa"/>
          </w:tcPr>
          <w:p w14:paraId="5AC44A72" w14:textId="671C3D66" w:rsidR="004F22FB" w:rsidRPr="00293ED1" w:rsidRDefault="004F22FB" w:rsidP="004F22FB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ลดลง</w:t>
            </w:r>
          </w:p>
        </w:tc>
        <w:tc>
          <w:tcPr>
            <w:tcW w:w="2481" w:type="dxa"/>
            <w:vAlign w:val="bottom"/>
          </w:tcPr>
          <w:p w14:paraId="3768E70F" w14:textId="69339FCF" w:rsidR="004F22FB" w:rsidRPr="004F22FB" w:rsidRDefault="004F22FB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22FB">
              <w:rPr>
                <w:rFonts w:ascii="Browallia New" w:hAnsi="Browallia New" w:cs="Browallia New" w:hint="cs"/>
                <w:sz w:val="28"/>
                <w:szCs w:val="28"/>
                <w:cs/>
              </w:rPr>
              <w:t>703</w:t>
            </w:r>
          </w:p>
        </w:tc>
      </w:tr>
      <w:tr w:rsidR="004F22FB" w:rsidRPr="00F6226B" w14:paraId="6B290B2A" w14:textId="77777777" w:rsidTr="00D7289B">
        <w:trPr>
          <w:trHeight w:val="230"/>
        </w:trPr>
        <w:tc>
          <w:tcPr>
            <w:tcW w:w="6619" w:type="dxa"/>
          </w:tcPr>
          <w:p w14:paraId="79DF004D" w14:textId="77777777" w:rsidR="004F22FB" w:rsidRPr="00F6226B" w:rsidRDefault="004F22FB" w:rsidP="004F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48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B1B8E25" w14:textId="5994EB28" w:rsidR="004F22FB" w:rsidRPr="004F22FB" w:rsidRDefault="004F22FB" w:rsidP="004F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22FB">
              <w:rPr>
                <w:rFonts w:ascii="Browallia New" w:hAnsi="Browallia New" w:cs="Browallia New" w:hint="cs"/>
                <w:sz w:val="28"/>
                <w:szCs w:val="28"/>
                <w:cs/>
              </w:rPr>
              <w:t>(5,765)</w:t>
            </w:r>
          </w:p>
        </w:tc>
      </w:tr>
    </w:tbl>
    <w:p w14:paraId="036E9C87" w14:textId="77777777" w:rsidR="001B0265" w:rsidRPr="00354A3D" w:rsidRDefault="001B0265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EEA7576" w14:textId="30417CB4" w:rsidR="009156FA" w:rsidRPr="00354A3D" w:rsidRDefault="00593952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54A3D">
        <w:rPr>
          <w:rFonts w:ascii="Browallia New" w:hAnsi="Browallia New" w:cs="Browallia New"/>
          <w:b/>
          <w:bCs/>
          <w:sz w:val="28"/>
          <w:szCs w:val="28"/>
          <w:cs/>
        </w:rPr>
        <w:t>สินค้าคงเหลือ</w:t>
      </w:r>
    </w:p>
    <w:p w14:paraId="63A9110C" w14:textId="77777777" w:rsidR="003E534D" w:rsidRPr="00354A3D" w:rsidRDefault="003E534D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2" w:type="dxa"/>
        <w:tblInd w:w="300" w:type="dxa"/>
        <w:tblLayout w:type="fixed"/>
        <w:tblLook w:val="0000" w:firstRow="0" w:lastRow="0" w:firstColumn="0" w:lastColumn="0" w:noHBand="0" w:noVBand="0"/>
      </w:tblPr>
      <w:tblGrid>
        <w:gridCol w:w="4664"/>
        <w:gridCol w:w="607"/>
        <w:gridCol w:w="1782"/>
        <w:gridCol w:w="306"/>
        <w:gridCol w:w="1773"/>
      </w:tblGrid>
      <w:tr w:rsidR="00A926C8" w:rsidRPr="001C3DB7" w14:paraId="17758802" w14:textId="77777777" w:rsidTr="00540547">
        <w:trPr>
          <w:cantSplit/>
        </w:trPr>
        <w:tc>
          <w:tcPr>
            <w:tcW w:w="5272" w:type="dxa"/>
            <w:gridSpan w:val="2"/>
          </w:tcPr>
          <w:p w14:paraId="67FFE9C0" w14:textId="77777777" w:rsidR="00A926C8" w:rsidRPr="001C3DB7" w:rsidRDefault="00A926C8" w:rsidP="0045291E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2" w:name="_Hlk494369948"/>
          </w:p>
        </w:tc>
        <w:tc>
          <w:tcPr>
            <w:tcW w:w="3860" w:type="dxa"/>
            <w:gridSpan w:val="3"/>
          </w:tcPr>
          <w:p w14:paraId="5FB75645" w14:textId="45C5925A" w:rsidR="00A926C8" w:rsidRPr="001C3DB7" w:rsidRDefault="00A926C8" w:rsidP="00D60402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E70C3B" w:rsidRPr="001C3DB7" w14:paraId="604BE2F0" w14:textId="77777777" w:rsidTr="00C843F4">
        <w:trPr>
          <w:cantSplit/>
        </w:trPr>
        <w:tc>
          <w:tcPr>
            <w:tcW w:w="4665" w:type="dxa"/>
          </w:tcPr>
          <w:p w14:paraId="5A078F71" w14:textId="77777777" w:rsidR="00E70C3B" w:rsidRPr="001C3DB7" w:rsidRDefault="00E70C3B" w:rsidP="00E70C3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6F16D0A4" w14:textId="77777777" w:rsidR="00E70C3B" w:rsidRPr="00AE2DBB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4F27AD" w14:textId="028DAEF6" w:rsidR="00E70C3B" w:rsidRPr="005629D1" w:rsidRDefault="004C4BA3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4CB1FAAD" w14:textId="77777777" w:rsidR="00E70C3B" w:rsidRPr="005629D1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62EAAF17" w14:textId="45A3AE3C" w:rsidR="00E70C3B" w:rsidRPr="005629D1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629D1"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 w:rsidRPr="005629D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5629D1">
              <w:rPr>
                <w:rFonts w:ascii="Browallia New" w:hAnsi="Browallia New" w:cs="Browallia New" w:hint="cs"/>
                <w:sz w:val="28"/>
                <w:szCs w:val="28"/>
              </w:rPr>
              <w:t>256</w:t>
            </w:r>
            <w:r w:rsidR="004C4BA3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D161BA" w:rsidRPr="001C3DB7" w14:paraId="6C2BAF80" w14:textId="77777777" w:rsidTr="00851CD6">
        <w:trPr>
          <w:cantSplit/>
          <w:trHeight w:val="329"/>
        </w:trPr>
        <w:tc>
          <w:tcPr>
            <w:tcW w:w="4665" w:type="dxa"/>
          </w:tcPr>
          <w:p w14:paraId="5A4E0C5E" w14:textId="77777777" w:rsidR="00D161BA" w:rsidRPr="00552E1A" w:rsidRDefault="00D161BA" w:rsidP="0045291E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7F3D63A9" w14:textId="77777777" w:rsidR="00D161BA" w:rsidRPr="00552E1A" w:rsidRDefault="00D161BA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12551B6" w14:textId="77777777" w:rsidR="00D161BA" w:rsidRPr="005629D1" w:rsidRDefault="00D161BA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3FBCB51E" w14:textId="77777777" w:rsidR="00D161BA" w:rsidRPr="005629D1" w:rsidRDefault="00D161BA" w:rsidP="0045291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3" w:type="dxa"/>
            <w:vAlign w:val="center"/>
          </w:tcPr>
          <w:p w14:paraId="457D1F6F" w14:textId="77777777" w:rsidR="00D161BA" w:rsidRPr="005629D1" w:rsidRDefault="00D161BA" w:rsidP="0045291E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1A6DEE" w:rsidRPr="00C32162" w14:paraId="1AEFAA62" w14:textId="77777777" w:rsidTr="00851CD6">
        <w:trPr>
          <w:cantSplit/>
        </w:trPr>
        <w:tc>
          <w:tcPr>
            <w:tcW w:w="4665" w:type="dxa"/>
          </w:tcPr>
          <w:p w14:paraId="62F8BAF5" w14:textId="77777777" w:rsidR="001A6DEE" w:rsidRPr="00C32162" w:rsidRDefault="001A6DEE" w:rsidP="001A6DEE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606" w:type="dxa"/>
            <w:tcBorders>
              <w:left w:val="nil"/>
            </w:tcBorders>
          </w:tcPr>
          <w:p w14:paraId="7B2933C6" w14:textId="77777777" w:rsidR="001A6DEE" w:rsidRPr="00C32162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76B42CE9" w14:textId="3BDA3FFA" w:rsidR="001A6DEE" w:rsidRPr="00816952" w:rsidRDefault="003B5647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349,693</w:t>
            </w:r>
          </w:p>
        </w:tc>
        <w:tc>
          <w:tcPr>
            <w:tcW w:w="306" w:type="dxa"/>
          </w:tcPr>
          <w:p w14:paraId="792BDBC1" w14:textId="77777777" w:rsidR="001A6DEE" w:rsidRPr="00C32162" w:rsidRDefault="001A6DEE" w:rsidP="001A6DEE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229A77B9" w14:textId="2E674D49" w:rsidR="001A6DEE" w:rsidRPr="00C32162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347,56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1A6DEE" w:rsidRPr="00C32162" w14:paraId="57E437DC" w14:textId="77777777" w:rsidTr="00851CD6">
        <w:trPr>
          <w:cantSplit/>
        </w:trPr>
        <w:tc>
          <w:tcPr>
            <w:tcW w:w="4665" w:type="dxa"/>
          </w:tcPr>
          <w:p w14:paraId="77683196" w14:textId="77777777" w:rsidR="001A6DEE" w:rsidRPr="00C32162" w:rsidRDefault="001A6DEE" w:rsidP="001A6DEE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3216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สินค้า</w:t>
            </w: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ระหว่างทาง</w:t>
            </w:r>
          </w:p>
        </w:tc>
        <w:tc>
          <w:tcPr>
            <w:tcW w:w="606" w:type="dxa"/>
            <w:tcBorders>
              <w:left w:val="nil"/>
            </w:tcBorders>
          </w:tcPr>
          <w:p w14:paraId="73434C56" w14:textId="77777777" w:rsidR="001A6DEE" w:rsidRPr="00C32162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77D48164" w14:textId="7ABBA133" w:rsidR="001A6DEE" w:rsidRPr="00816952" w:rsidRDefault="00F47FDF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49,133</w:t>
            </w:r>
          </w:p>
        </w:tc>
        <w:tc>
          <w:tcPr>
            <w:tcW w:w="306" w:type="dxa"/>
          </w:tcPr>
          <w:p w14:paraId="2E74C6CD" w14:textId="77777777" w:rsidR="001A6DEE" w:rsidRPr="00C32162" w:rsidRDefault="001A6DEE" w:rsidP="001A6DEE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50FB687C" w14:textId="33CC2DE9" w:rsidR="001A6DEE" w:rsidRPr="00C32162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2,68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7</w:t>
            </w:r>
          </w:p>
        </w:tc>
      </w:tr>
      <w:tr w:rsidR="001A6DEE" w:rsidRPr="00C32162" w14:paraId="55B1966C" w14:textId="77777777" w:rsidTr="00851CD6">
        <w:trPr>
          <w:cantSplit/>
        </w:trPr>
        <w:tc>
          <w:tcPr>
            <w:tcW w:w="4665" w:type="dxa"/>
            <w:vAlign w:val="bottom"/>
          </w:tcPr>
          <w:p w14:paraId="693FD274" w14:textId="77777777" w:rsidR="001A6DEE" w:rsidRPr="00C32162" w:rsidRDefault="001A6DEE" w:rsidP="001A6DE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dxa"/>
            <w:tcBorders>
              <w:left w:val="nil"/>
            </w:tcBorders>
          </w:tcPr>
          <w:p w14:paraId="50799CAF" w14:textId="77777777" w:rsidR="001A6DEE" w:rsidRPr="00C32162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647CB8AB" w14:textId="4F32AE48" w:rsidR="001A6DEE" w:rsidRPr="00816952" w:rsidRDefault="00F47FDF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398,826</w:t>
            </w:r>
          </w:p>
        </w:tc>
        <w:tc>
          <w:tcPr>
            <w:tcW w:w="306" w:type="dxa"/>
          </w:tcPr>
          <w:p w14:paraId="1FC562D2" w14:textId="77777777" w:rsidR="001A6DEE" w:rsidRPr="00C32162" w:rsidRDefault="001A6DEE" w:rsidP="001A6DEE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726CDEF0" w14:textId="7174333B" w:rsidR="001A6DEE" w:rsidRPr="00C32162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350,25</w:t>
            </w:r>
            <w:r w:rsidR="00A70197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</w:p>
        </w:tc>
      </w:tr>
      <w:tr w:rsidR="001A6DEE" w:rsidRPr="00C32162" w14:paraId="29435E76" w14:textId="77777777" w:rsidTr="00851CD6">
        <w:trPr>
          <w:cantSplit/>
        </w:trPr>
        <w:tc>
          <w:tcPr>
            <w:tcW w:w="4665" w:type="dxa"/>
          </w:tcPr>
          <w:p w14:paraId="18E4832E" w14:textId="0DF9E677" w:rsidR="001A6DEE" w:rsidRPr="00C32162" w:rsidRDefault="001A6DEE" w:rsidP="001A6DEE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C3216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3216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</w:t>
            </w: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เผื่อสินค้า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เสื่อมคุณภาพ</w:t>
            </w:r>
          </w:p>
        </w:tc>
        <w:tc>
          <w:tcPr>
            <w:tcW w:w="606" w:type="dxa"/>
            <w:tcBorders>
              <w:left w:val="nil"/>
            </w:tcBorders>
          </w:tcPr>
          <w:p w14:paraId="11893C4D" w14:textId="77777777" w:rsidR="001A6DEE" w:rsidRPr="00C32162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58DB1F7A" w14:textId="580ECADA" w:rsidR="001A6DEE" w:rsidRPr="00816952" w:rsidRDefault="00D1477A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(14,930)</w:t>
            </w:r>
          </w:p>
        </w:tc>
        <w:tc>
          <w:tcPr>
            <w:tcW w:w="306" w:type="dxa"/>
          </w:tcPr>
          <w:p w14:paraId="69536C6D" w14:textId="77777777" w:rsidR="001A6DEE" w:rsidRPr="004B02DC" w:rsidRDefault="001A6DEE" w:rsidP="001A6DEE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40737B06" w14:textId="740608EF" w:rsidR="001A6DEE" w:rsidRPr="00745BD3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5BD3">
              <w:rPr>
                <w:rFonts w:ascii="BrowalliaUPC" w:hAnsi="BrowalliaUPC" w:cs="BrowalliaUPC"/>
                <w:sz w:val="28"/>
                <w:szCs w:val="28"/>
                <w:cs/>
              </w:rPr>
              <w:t>(13</w:t>
            </w:r>
            <w:r w:rsidRPr="00745BD3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745BD3">
              <w:rPr>
                <w:rFonts w:ascii="BrowalliaUPC" w:hAnsi="BrowalliaUPC" w:cs="BrowalliaUPC"/>
                <w:sz w:val="28"/>
                <w:szCs w:val="28"/>
                <w:cs/>
              </w:rPr>
              <w:t>1</w:t>
            </w:r>
            <w:r w:rsidR="00D302C3" w:rsidRPr="00745BD3"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Pr="00745BD3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</w:tr>
      <w:tr w:rsidR="001A6DEE" w:rsidRPr="00C32162" w14:paraId="7BE446DC" w14:textId="77777777" w:rsidTr="00851CD6">
        <w:trPr>
          <w:cantSplit/>
        </w:trPr>
        <w:tc>
          <w:tcPr>
            <w:tcW w:w="4665" w:type="dxa"/>
            <w:shd w:val="clear" w:color="auto" w:fill="auto"/>
          </w:tcPr>
          <w:p w14:paraId="4A001014" w14:textId="4A09D008" w:rsidR="001A6DEE" w:rsidRPr="00874119" w:rsidRDefault="001A6DEE" w:rsidP="001A6DEE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741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874119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606" w:type="dxa"/>
            <w:tcBorders>
              <w:left w:val="nil"/>
            </w:tcBorders>
          </w:tcPr>
          <w:p w14:paraId="7F759E9C" w14:textId="77777777" w:rsidR="001A6DEE" w:rsidRPr="00C32162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5E52D496" w14:textId="63A895DD" w:rsidR="001A6DEE" w:rsidRPr="00816952" w:rsidRDefault="00583FCA" w:rsidP="00D1477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="00D1477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(4,40</w:t>
            </w:r>
            <w:r w:rsidR="00F47FDF">
              <w:rPr>
                <w:rFonts w:ascii="Browallia New" w:hAnsi="Browallia New" w:cs="Browallia New" w:hint="cs"/>
                <w:sz w:val="28"/>
                <w:szCs w:val="28"/>
                <w:cs/>
              </w:rPr>
              <w:t>6</w:t>
            </w:r>
            <w:r w:rsidR="00D1477A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306" w:type="dxa"/>
          </w:tcPr>
          <w:p w14:paraId="2AB25988" w14:textId="77777777" w:rsidR="001A6DEE" w:rsidRPr="004B02DC" w:rsidRDefault="001A6DEE" w:rsidP="001A6DEE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1721847C" w14:textId="7AE6A061" w:rsidR="001A6DEE" w:rsidRPr="00D45862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74E6">
              <w:rPr>
                <w:rFonts w:ascii="BrowalliaUPC" w:hAnsi="BrowalliaUPC" w:cs="BrowalliaUPC"/>
                <w:sz w:val="28"/>
                <w:szCs w:val="28"/>
                <w:cs/>
              </w:rPr>
              <w:t>(1,918)</w:t>
            </w:r>
          </w:p>
        </w:tc>
      </w:tr>
      <w:tr w:rsidR="001A6DEE" w:rsidRPr="004B2A8B" w14:paraId="664C0D99" w14:textId="77777777" w:rsidTr="00851CD6">
        <w:trPr>
          <w:cantSplit/>
        </w:trPr>
        <w:tc>
          <w:tcPr>
            <w:tcW w:w="4665" w:type="dxa"/>
          </w:tcPr>
          <w:p w14:paraId="188BA112" w14:textId="77777777" w:rsidR="001A6DEE" w:rsidRPr="00C32162" w:rsidRDefault="001A6DEE" w:rsidP="001A6DEE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606" w:type="dxa"/>
            <w:tcBorders>
              <w:left w:val="nil"/>
            </w:tcBorders>
          </w:tcPr>
          <w:p w14:paraId="3FAEFEF7" w14:textId="77777777" w:rsidR="001A6DEE" w:rsidRPr="00C32162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77811E3" w14:textId="7A2D7EFB" w:rsidR="001A6DEE" w:rsidRPr="00816952" w:rsidRDefault="003B5647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379,490</w:t>
            </w:r>
          </w:p>
        </w:tc>
        <w:tc>
          <w:tcPr>
            <w:tcW w:w="306" w:type="dxa"/>
          </w:tcPr>
          <w:p w14:paraId="1453083C" w14:textId="77777777" w:rsidR="001A6DEE" w:rsidRPr="00C32162" w:rsidRDefault="001A6DEE" w:rsidP="001A6DEE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12" w:space="0" w:color="auto"/>
            </w:tcBorders>
          </w:tcPr>
          <w:p w14:paraId="506FA64F" w14:textId="5D779223" w:rsidR="001A6DEE" w:rsidRPr="00745BD3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45BD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335</w:t>
            </w:r>
            <w:r w:rsidRPr="00745BD3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745BD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21</w:t>
            </w:r>
            <w:r w:rsidR="00331D97" w:rsidRPr="00745BD3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</w:tr>
      <w:bookmarkEnd w:id="2"/>
    </w:tbl>
    <w:p w14:paraId="7EA0F627" w14:textId="7DCFD68D" w:rsidR="00784B39" w:rsidRDefault="00784B39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1EF20F2" w14:textId="23BC61B3" w:rsidR="00C43137" w:rsidRDefault="00784B39" w:rsidP="00784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2AA6D3F" w14:textId="6D468260" w:rsidR="00F91C67" w:rsidRDefault="00F91C67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A049B">
        <w:rPr>
          <w:rFonts w:ascii="Browallia New" w:hAnsi="Browallia New" w:cs="Browallia New"/>
          <w:sz w:val="28"/>
          <w:szCs w:val="28"/>
          <w:cs/>
        </w:rPr>
        <w:lastRenderedPageBreak/>
        <w:t xml:space="preserve">ในระหว่างงวด </w:t>
      </w:r>
      <w:r w:rsidR="00773DFA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5A049B">
        <w:rPr>
          <w:rFonts w:ascii="Browallia New" w:hAnsi="Browallia New" w:cs="Browallia New"/>
          <w:sz w:val="28"/>
          <w:szCs w:val="28"/>
          <w:cs/>
        </w:rPr>
        <w:t>รายการเคลื่อนไหวของ</w:t>
      </w:r>
      <w:r w:rsidRPr="002749C0">
        <w:rPr>
          <w:rFonts w:ascii="Browallia New" w:hAnsi="Browallia New" w:cs="Browallia New"/>
          <w:sz w:val="28"/>
          <w:szCs w:val="28"/>
          <w:cs/>
        </w:rPr>
        <w:t>ค่าเผื่อสินค้า</w:t>
      </w:r>
      <w:r w:rsidR="000F67F5" w:rsidRPr="00D06933">
        <w:rPr>
          <w:rFonts w:ascii="Browallia New" w:hAnsi="Browallia New" w:cs="Browallia New" w:hint="cs"/>
          <w:sz w:val="28"/>
          <w:szCs w:val="28"/>
          <w:cs/>
        </w:rPr>
        <w:t>เสื่อมคุณภาพ</w:t>
      </w:r>
      <w:r w:rsidR="000E7CEE" w:rsidRPr="00D06933">
        <w:rPr>
          <w:rFonts w:ascii="Browallia New" w:hAnsi="Browallia New" w:cs="Browallia New" w:hint="cs"/>
          <w:sz w:val="28"/>
          <w:szCs w:val="28"/>
          <w:cs/>
        </w:rPr>
        <w:t xml:space="preserve">และการลดมูลค่าของสินค้า </w:t>
      </w:r>
      <w:r w:rsidRPr="005A049B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F2DFD0E" w14:textId="77777777" w:rsidR="00A30DA6" w:rsidRPr="00D06933" w:rsidRDefault="00A30DA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0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6619"/>
        <w:gridCol w:w="2481"/>
      </w:tblGrid>
      <w:tr w:rsidR="008F4660" w:rsidRPr="00293ED1" w14:paraId="2F524CA9" w14:textId="77777777" w:rsidTr="00D7289B">
        <w:tc>
          <w:tcPr>
            <w:tcW w:w="6619" w:type="dxa"/>
          </w:tcPr>
          <w:p w14:paraId="7251BC9A" w14:textId="77777777" w:rsidR="008F4660" w:rsidRPr="00293ED1" w:rsidRDefault="008F4660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1" w:type="dxa"/>
          </w:tcPr>
          <w:p w14:paraId="2ACA4669" w14:textId="0B852DEC" w:rsidR="008F4660" w:rsidRPr="00293ED1" w:rsidRDefault="008F4660" w:rsidP="007946E3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3ED1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333FA6" w:rsidRPr="00293ED1" w14:paraId="09FB0951" w14:textId="77777777" w:rsidTr="00D7289B">
        <w:trPr>
          <w:trHeight w:val="351"/>
        </w:trPr>
        <w:tc>
          <w:tcPr>
            <w:tcW w:w="6619" w:type="dxa"/>
          </w:tcPr>
          <w:p w14:paraId="4917F77E" w14:textId="77777777" w:rsidR="00333FA6" w:rsidRPr="00293ED1" w:rsidRDefault="00333FA6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1" w:type="dxa"/>
            <w:tcBorders>
              <w:top w:val="single" w:sz="4" w:space="0" w:color="auto"/>
            </w:tcBorders>
          </w:tcPr>
          <w:p w14:paraId="377E792A" w14:textId="77777777" w:rsidR="00333FA6" w:rsidRDefault="00333FA6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F4660" w:rsidRPr="00293ED1" w14:paraId="3CE6C6BA" w14:textId="77777777" w:rsidTr="00D7289B">
        <w:trPr>
          <w:trHeight w:val="113"/>
        </w:trPr>
        <w:tc>
          <w:tcPr>
            <w:tcW w:w="6619" w:type="dxa"/>
          </w:tcPr>
          <w:p w14:paraId="51EBEE80" w14:textId="27E5EBBB" w:rsidR="008F4660" w:rsidRPr="000F67F5" w:rsidRDefault="008F4660" w:rsidP="008F4660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ณ วันที่ </w:t>
            </w:r>
            <w:r>
              <w:rPr>
                <w:rFonts w:ascii="Browallia New" w:hAnsi="Browallia New" w:cs="Browallia New"/>
              </w:rPr>
              <w:t xml:space="preserve">1 </w:t>
            </w:r>
            <w:r>
              <w:rPr>
                <w:rFonts w:ascii="Browallia New" w:hAnsi="Browallia New" w:cs="Browallia New" w:hint="cs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</w:rPr>
              <w:t>256</w:t>
            </w:r>
            <w:r w:rsidR="004C00B9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2481" w:type="dxa"/>
            <w:vAlign w:val="bottom"/>
          </w:tcPr>
          <w:p w14:paraId="20DD3C2F" w14:textId="69475798" w:rsidR="008F4660" w:rsidRPr="00293ED1" w:rsidRDefault="00CD036F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036F">
              <w:rPr>
                <w:rFonts w:ascii="Browallia New" w:hAnsi="Browallia New" w:cs="Browallia New"/>
                <w:sz w:val="28"/>
                <w:szCs w:val="28"/>
              </w:rPr>
              <w:t>(15,03</w:t>
            </w:r>
            <w:r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CD036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F4660" w:rsidRPr="00293ED1" w14:paraId="31051F8F" w14:textId="77777777" w:rsidTr="00D7289B">
        <w:trPr>
          <w:trHeight w:val="113"/>
        </w:trPr>
        <w:tc>
          <w:tcPr>
            <w:tcW w:w="6619" w:type="dxa"/>
          </w:tcPr>
          <w:p w14:paraId="7C62AF0C" w14:textId="3AED2948" w:rsidR="008F4660" w:rsidRPr="00293ED1" w:rsidRDefault="008F4660" w:rsidP="008F4660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DF115C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481" w:type="dxa"/>
            <w:vAlign w:val="bottom"/>
          </w:tcPr>
          <w:p w14:paraId="20BB9526" w14:textId="5AE0CA47" w:rsidR="008F4660" w:rsidRPr="00293ED1" w:rsidRDefault="00F47FDF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298)</w:t>
            </w:r>
          </w:p>
        </w:tc>
      </w:tr>
      <w:tr w:rsidR="008F4660" w:rsidRPr="00F6226B" w14:paraId="2E06B97C" w14:textId="77777777" w:rsidTr="00D7289B">
        <w:trPr>
          <w:trHeight w:val="230"/>
        </w:trPr>
        <w:tc>
          <w:tcPr>
            <w:tcW w:w="6619" w:type="dxa"/>
          </w:tcPr>
          <w:p w14:paraId="2C989189" w14:textId="33F39666" w:rsidR="008F4660" w:rsidRPr="00F6226B" w:rsidRDefault="008F4660" w:rsidP="008F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ณ วันที่ </w:t>
            </w:r>
            <w:r w:rsidR="004C00B9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4C00B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 w:rsidR="004C00B9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48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50F90D" w14:textId="2F6F27A0" w:rsidR="008F4660" w:rsidRPr="007D2512" w:rsidRDefault="00F47FDF" w:rsidP="0007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(19,336)</w:t>
            </w:r>
          </w:p>
        </w:tc>
      </w:tr>
    </w:tbl>
    <w:p w14:paraId="42B648D9" w14:textId="77777777" w:rsidR="00691B8E" w:rsidRDefault="00691B8E" w:rsidP="00691B8E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CB2EA98" w14:textId="18F78D17" w:rsidR="00B56E22" w:rsidRDefault="00B56E22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6BEC7588" w14:textId="77777777" w:rsidR="00B56E22" w:rsidRPr="00DF0D1E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108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1"/>
        <w:gridCol w:w="1197"/>
        <w:gridCol w:w="990"/>
        <w:gridCol w:w="1025"/>
        <w:gridCol w:w="972"/>
        <w:gridCol w:w="1057"/>
        <w:gridCol w:w="1067"/>
        <w:gridCol w:w="1079"/>
      </w:tblGrid>
      <w:tr w:rsidR="00B56E22" w:rsidRPr="00124879" w14:paraId="3026F44E" w14:textId="77777777" w:rsidTr="006777F0">
        <w:trPr>
          <w:trHeight w:val="313"/>
        </w:trPr>
        <w:tc>
          <w:tcPr>
            <w:tcW w:w="1721" w:type="dxa"/>
            <w:vAlign w:val="bottom"/>
          </w:tcPr>
          <w:p w14:paraId="6EA84514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486F0E25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77E8146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B32407B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75" w:type="dxa"/>
            <w:gridSpan w:val="4"/>
            <w:vAlign w:val="bottom"/>
          </w:tcPr>
          <w:p w14:paraId="51E097A8" w14:textId="698D5604" w:rsidR="00B56E22" w:rsidRPr="00B56E22" w:rsidRDefault="00B56E22" w:rsidP="00D60402">
            <w:pPr>
              <w:pBdr>
                <w:bottom w:val="single" w:sz="4" w:space="1" w:color="auto"/>
              </w:pBdr>
              <w:ind w:left="-18" w:right="11" w:hanging="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B56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56E22" w:rsidRPr="00124879" w14:paraId="3F7CDB62" w14:textId="77777777" w:rsidTr="004C41EF">
        <w:trPr>
          <w:trHeight w:val="351"/>
        </w:trPr>
        <w:tc>
          <w:tcPr>
            <w:tcW w:w="1721" w:type="dxa"/>
            <w:vAlign w:val="bottom"/>
          </w:tcPr>
          <w:p w14:paraId="02AB1AAD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92B1C23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5" w:type="dxa"/>
            <w:gridSpan w:val="2"/>
            <w:vAlign w:val="bottom"/>
          </w:tcPr>
          <w:p w14:paraId="05E35AE4" w14:textId="77777777" w:rsidR="00B56E22" w:rsidRPr="003D33BB" w:rsidRDefault="00B56E22" w:rsidP="00A75B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2029" w:type="dxa"/>
            <w:gridSpan w:val="2"/>
            <w:vAlign w:val="bottom"/>
          </w:tcPr>
          <w:p w14:paraId="7E227DB8" w14:textId="77777777" w:rsidR="00B56E22" w:rsidRPr="003D33BB" w:rsidRDefault="00B56E22" w:rsidP="00A75B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46" w:type="dxa"/>
            <w:gridSpan w:val="2"/>
            <w:vAlign w:val="bottom"/>
          </w:tcPr>
          <w:p w14:paraId="0C3DF216" w14:textId="77777777" w:rsidR="00B56E22" w:rsidRPr="003D33BB" w:rsidRDefault="00B56E22" w:rsidP="00A75B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ราคาทุน</w:t>
            </w:r>
          </w:p>
        </w:tc>
      </w:tr>
      <w:tr w:rsidR="004C41EF" w:rsidRPr="00124879" w14:paraId="5D796AF7" w14:textId="77777777" w:rsidTr="004C41EF">
        <w:trPr>
          <w:trHeight w:val="486"/>
        </w:trPr>
        <w:tc>
          <w:tcPr>
            <w:tcW w:w="1721" w:type="dxa"/>
            <w:vAlign w:val="bottom"/>
          </w:tcPr>
          <w:p w14:paraId="33F90A94" w14:textId="77777777" w:rsidR="004C41EF" w:rsidRPr="00B56E22" w:rsidRDefault="004C41EF" w:rsidP="004C41EF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417B0A5" w14:textId="77777777" w:rsidR="004C41EF" w:rsidRPr="00B56E22" w:rsidRDefault="004C41EF" w:rsidP="004C41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ลักษณะธุร</w:t>
            </w:r>
            <w:r w:rsidRPr="00B56E22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กิจ</w:t>
            </w:r>
          </w:p>
        </w:tc>
        <w:tc>
          <w:tcPr>
            <w:tcW w:w="990" w:type="dxa"/>
          </w:tcPr>
          <w:p w14:paraId="4BE0A4D3" w14:textId="07A92083" w:rsidR="004C41EF" w:rsidRPr="00B56E22" w:rsidRDefault="004C41EF" w:rsidP="004C41EF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มีนาคม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025" w:type="dxa"/>
            <w:vAlign w:val="bottom"/>
          </w:tcPr>
          <w:p w14:paraId="0420084D" w14:textId="03BC5481" w:rsidR="004C41EF" w:rsidRPr="003D33BB" w:rsidRDefault="004C41EF" w:rsidP="004C41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3D33B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3D33BB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14:paraId="5BEB16B0" w14:textId="217E7893" w:rsidR="004C41EF" w:rsidRPr="003D33BB" w:rsidRDefault="004C41EF" w:rsidP="004C41EF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มีนาคม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057" w:type="dxa"/>
            <w:vAlign w:val="bottom"/>
          </w:tcPr>
          <w:p w14:paraId="64D237ED" w14:textId="52F5C045" w:rsidR="004C41EF" w:rsidRPr="003D33BB" w:rsidRDefault="004C41EF" w:rsidP="004C41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3D33B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3D33BB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067" w:type="dxa"/>
          </w:tcPr>
          <w:p w14:paraId="6FB85EB4" w14:textId="17BFB3AC" w:rsidR="004C41EF" w:rsidRPr="003D33BB" w:rsidRDefault="004C41EF" w:rsidP="004C41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มีนาคม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079" w:type="dxa"/>
            <w:vAlign w:val="bottom"/>
          </w:tcPr>
          <w:p w14:paraId="0F1616E8" w14:textId="6764B3B1" w:rsidR="004C41EF" w:rsidRPr="003D33BB" w:rsidRDefault="004C41EF" w:rsidP="004C41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33BB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3D33B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3D33BB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DF0D1E" w:rsidRPr="00124879" w14:paraId="4A36660D" w14:textId="77777777" w:rsidTr="004C41EF">
        <w:trPr>
          <w:trHeight w:val="313"/>
        </w:trPr>
        <w:tc>
          <w:tcPr>
            <w:tcW w:w="1721" w:type="dxa"/>
            <w:vAlign w:val="bottom"/>
          </w:tcPr>
          <w:p w14:paraId="598BF7EF" w14:textId="77777777" w:rsidR="00DF0D1E" w:rsidRPr="00B56E22" w:rsidRDefault="00DF0D1E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9B37492" w14:textId="77777777" w:rsidR="00DF0D1E" w:rsidRPr="00B56E22" w:rsidRDefault="00DF0D1E" w:rsidP="00DF0D1E">
            <w:pPr>
              <w:ind w:left="-18"/>
              <w:jc w:val="center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248C02B2" w14:textId="77777777" w:rsidR="00DF0D1E" w:rsidRPr="00B56E22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2A503198" w14:textId="77777777" w:rsidR="00DF0D1E" w:rsidRPr="003D33BB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618B6045" w14:textId="77777777" w:rsidR="00DF0D1E" w:rsidRPr="003D33BB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AF91EEB" w14:textId="77777777" w:rsidR="00DF0D1E" w:rsidRPr="003D33BB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0223EDC6" w14:textId="77777777" w:rsidR="00DF0D1E" w:rsidRPr="003D33BB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7657496" w14:textId="77777777" w:rsidR="00DF0D1E" w:rsidRPr="003D33BB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D33BB" w:rsidRPr="00124879" w14:paraId="578AFFF1" w14:textId="77777777" w:rsidTr="00E0484F">
        <w:trPr>
          <w:trHeight w:val="329"/>
        </w:trPr>
        <w:tc>
          <w:tcPr>
            <w:tcW w:w="1721" w:type="dxa"/>
          </w:tcPr>
          <w:p w14:paraId="160977C6" w14:textId="6EE4D4FB" w:rsidR="003D33BB" w:rsidRPr="00B56E22" w:rsidRDefault="003D33BB" w:rsidP="003D33BB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เซนต์ เมดิคอล เทรดดิ้ง จำกัด</w:t>
            </w:r>
          </w:p>
        </w:tc>
        <w:tc>
          <w:tcPr>
            <w:tcW w:w="1197" w:type="dxa"/>
          </w:tcPr>
          <w:p w14:paraId="12045582" w14:textId="77777777" w:rsidR="003D33BB" w:rsidRPr="00B56E22" w:rsidRDefault="003D33BB" w:rsidP="00E0484F">
            <w:pPr>
              <w:tabs>
                <w:tab w:val="clear" w:pos="227"/>
              </w:tabs>
              <w:spacing w:line="276" w:lineRule="auto"/>
              <w:ind w:left="72" w:right="-108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จำหน่ายเครื่อง</w:t>
            </w:r>
          </w:p>
          <w:p w14:paraId="0444ABF1" w14:textId="205FB08A" w:rsidR="003D33BB" w:rsidRPr="00B56E22" w:rsidRDefault="003D33BB" w:rsidP="00E0484F">
            <w:pPr>
              <w:tabs>
                <w:tab w:val="clear" w:pos="227"/>
              </w:tabs>
              <w:spacing w:line="276" w:lineRule="auto"/>
              <w:ind w:left="72" w:right="-108" w:hanging="9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มือแพทย์</w:t>
            </w:r>
          </w:p>
        </w:tc>
        <w:tc>
          <w:tcPr>
            <w:tcW w:w="990" w:type="dxa"/>
            <w:vAlign w:val="bottom"/>
          </w:tcPr>
          <w:p w14:paraId="5984FB31" w14:textId="16846F31" w:rsidR="003D33BB" w:rsidRPr="00B56E22" w:rsidRDefault="00B34C37" w:rsidP="00B34C37">
            <w:pPr>
              <w:spacing w:line="276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</w:t>
            </w:r>
            <w:r w:rsidR="008D315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5" w:type="dxa"/>
            <w:vAlign w:val="bottom"/>
          </w:tcPr>
          <w:p w14:paraId="5DA55AF2" w14:textId="509EDC6C" w:rsidR="003D33BB" w:rsidRPr="00B56E22" w:rsidRDefault="003D33BB" w:rsidP="003D33BB">
            <w:pPr>
              <w:spacing w:line="276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100</w:t>
            </w:r>
          </w:p>
        </w:tc>
        <w:tc>
          <w:tcPr>
            <w:tcW w:w="972" w:type="dxa"/>
            <w:vAlign w:val="bottom"/>
          </w:tcPr>
          <w:p w14:paraId="2B9ECF15" w14:textId="6E7B0005" w:rsidR="003D33BB" w:rsidRPr="00B56E22" w:rsidRDefault="00B34C37" w:rsidP="00B34C37">
            <w:pPr>
              <w:pBdr>
                <w:bottom w:val="single" w:sz="12" w:space="1" w:color="auto"/>
              </w:pBd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="00D91C4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7" w:type="dxa"/>
            <w:vAlign w:val="bottom"/>
          </w:tcPr>
          <w:p w14:paraId="067B11F4" w14:textId="655B7352" w:rsidR="003D33BB" w:rsidRPr="00B56E22" w:rsidRDefault="003D33BB" w:rsidP="003D33BB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7" w:type="dxa"/>
            <w:vAlign w:val="bottom"/>
          </w:tcPr>
          <w:p w14:paraId="3A6C6F65" w14:textId="1599AD42" w:rsidR="003D33BB" w:rsidRPr="00B56E22" w:rsidRDefault="00B34C37" w:rsidP="00B34C37">
            <w:pPr>
              <w:pBdr>
                <w:bottom w:val="single" w:sz="12" w:space="1" w:color="auto"/>
              </w:pBdr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="00D91C4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9" w:type="dxa"/>
            <w:vAlign w:val="bottom"/>
          </w:tcPr>
          <w:p w14:paraId="6CFA408B" w14:textId="7FD8B602" w:rsidR="003D33BB" w:rsidRPr="00B56E22" w:rsidRDefault="003D33BB" w:rsidP="003D33BB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</w:tr>
    </w:tbl>
    <w:p w14:paraId="41979126" w14:textId="77777777" w:rsidR="00B56E22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35ECA10" w14:textId="3F2A77C8" w:rsidR="006B4A27" w:rsidRDefault="00D76F6D" w:rsidP="00BC2A3E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994A9C">
        <w:rPr>
          <w:rFonts w:ascii="BrowalliaUPC" w:hAnsi="BrowalliaUPC" w:cs="BrowalliaUPC"/>
          <w:sz w:val="28"/>
          <w:szCs w:val="28"/>
          <w:cs/>
        </w:rPr>
        <w:t>บริษัทย่อยได้จดทะเบียนเลิกกิจการกับ</w:t>
      </w:r>
      <w:r w:rsidR="00130A02">
        <w:rPr>
          <w:rFonts w:ascii="BrowalliaUPC" w:hAnsi="BrowalliaUPC" w:cs="BrowalliaUPC" w:hint="cs"/>
          <w:sz w:val="28"/>
          <w:szCs w:val="28"/>
          <w:cs/>
        </w:rPr>
        <w:t>กระทรวงพาณิชย์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แล้วเมื่อวันที่ </w:t>
      </w:r>
      <w:r w:rsidRPr="00994A9C">
        <w:rPr>
          <w:rFonts w:ascii="BrowalliaUPC" w:hAnsi="BrowalliaUPC" w:cs="BrowalliaUPC"/>
          <w:sz w:val="28"/>
          <w:szCs w:val="28"/>
        </w:rPr>
        <w:t>3</w:t>
      </w:r>
      <w:r w:rsidRPr="00994A9C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994A9C">
        <w:rPr>
          <w:rFonts w:ascii="BrowalliaUPC" w:hAnsi="BrowalliaUPC" w:cs="BrowalliaUPC"/>
          <w:sz w:val="28"/>
          <w:szCs w:val="28"/>
        </w:rPr>
        <w:t>2564</w:t>
      </w:r>
      <w:r w:rsidR="00C16E26">
        <w:rPr>
          <w:rFonts w:ascii="BrowalliaUPC" w:hAnsi="BrowalliaUPC" w:cs="BrowalliaUPC"/>
          <w:sz w:val="28"/>
          <w:szCs w:val="28"/>
        </w:rPr>
        <w:t xml:space="preserve"> </w:t>
      </w:r>
      <w:r w:rsidR="00C16E26">
        <w:rPr>
          <w:rFonts w:ascii="BrowalliaUPC" w:hAnsi="BrowalliaUPC" w:cs="BrowalliaUPC" w:hint="cs"/>
          <w:sz w:val="28"/>
          <w:szCs w:val="28"/>
          <w:cs/>
        </w:rPr>
        <w:t>และ</w:t>
      </w:r>
      <w:r w:rsidR="00C16E26" w:rsidRPr="00994A9C">
        <w:rPr>
          <w:rFonts w:ascii="BrowalliaUPC" w:hAnsi="BrowalliaUPC" w:cs="BrowalliaUPC"/>
          <w:sz w:val="28"/>
          <w:szCs w:val="28"/>
          <w:cs/>
        </w:rPr>
        <w:t>บริษัทย่อยได้ดำเนินการชำระบัญชีและชำระคืนเงินลงทุนให้กับบริษัทแล้วเต็มจำนวน</w:t>
      </w:r>
      <w:r w:rsidR="00130A02">
        <w:rPr>
          <w:rFonts w:ascii="BrowalliaUPC" w:hAnsi="BrowalliaUPC" w:cs="BrowalliaUPC" w:hint="cs"/>
          <w:sz w:val="28"/>
          <w:szCs w:val="28"/>
          <w:cs/>
        </w:rPr>
        <w:t xml:space="preserve">เมื่อวันที่ </w:t>
      </w:r>
      <w:r w:rsidR="00130A02">
        <w:rPr>
          <w:rFonts w:ascii="BrowalliaUPC" w:hAnsi="BrowalliaUPC" w:cs="BrowalliaUPC"/>
          <w:sz w:val="28"/>
          <w:szCs w:val="28"/>
        </w:rPr>
        <w:t xml:space="preserve">9 </w:t>
      </w:r>
      <w:r w:rsidR="00C16E26">
        <w:rPr>
          <w:rFonts w:ascii="BrowalliaUPC" w:hAnsi="BrowalliaUPC" w:cs="BrowalliaUPC" w:hint="cs"/>
          <w:sz w:val="28"/>
          <w:szCs w:val="28"/>
          <w:cs/>
        </w:rPr>
        <w:t xml:space="preserve">กุมภาพันธ์ </w:t>
      </w:r>
      <w:r w:rsidR="00C16E26">
        <w:rPr>
          <w:rFonts w:ascii="BrowalliaUPC" w:hAnsi="BrowalliaUPC" w:cs="BrowalliaUPC"/>
          <w:sz w:val="28"/>
          <w:szCs w:val="28"/>
        </w:rPr>
        <w:t>2565</w:t>
      </w:r>
      <w:r w:rsidR="00380A42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1A2D7F">
        <w:rPr>
          <w:rFonts w:ascii="BrowalliaUPC" w:hAnsi="BrowalliaUPC" w:cs="BrowalliaUPC" w:hint="cs"/>
          <w:sz w:val="28"/>
          <w:szCs w:val="28"/>
          <w:cs/>
        </w:rPr>
        <w:t>ทั้งนี้</w:t>
      </w:r>
      <w:r w:rsidR="00380A42">
        <w:rPr>
          <w:rFonts w:ascii="BrowalliaUPC" w:hAnsi="BrowalliaUPC" w:cs="BrowalliaUPC" w:hint="cs"/>
          <w:sz w:val="28"/>
          <w:szCs w:val="28"/>
          <w:cs/>
        </w:rPr>
        <w:t xml:space="preserve"> การเลิกกิจการของบริษัทย่อยดังกล่าวไม่มีผลกระ</w:t>
      </w:r>
      <w:r w:rsidR="00EE595B">
        <w:rPr>
          <w:rFonts w:ascii="BrowalliaUPC" w:hAnsi="BrowalliaUPC" w:cs="BrowalliaUPC" w:hint="cs"/>
          <w:sz w:val="28"/>
          <w:szCs w:val="28"/>
          <w:cs/>
        </w:rPr>
        <w:t>ทบอย่างเป็นสาระสำคัญต่อการดำเนินงานของ</w:t>
      </w:r>
      <w:r w:rsidR="00B625C6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EE595B">
        <w:rPr>
          <w:rFonts w:ascii="BrowalliaUPC" w:hAnsi="BrowalliaUPC" w:cs="BrowalliaUPC" w:hint="cs"/>
          <w:sz w:val="28"/>
          <w:szCs w:val="28"/>
          <w:cs/>
        </w:rPr>
        <w:t>บริษัท</w:t>
      </w:r>
    </w:p>
    <w:p w14:paraId="408CC435" w14:textId="77777777" w:rsidR="00BC2A3E" w:rsidRPr="00D06933" w:rsidRDefault="00BC2A3E" w:rsidP="00BC2A3E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545AA85" w14:textId="2887F373" w:rsidR="00FD713F" w:rsidRPr="00FD713F" w:rsidRDefault="00FD713F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A1BD3">
        <w:rPr>
          <w:rFonts w:ascii="Browallia New" w:hAnsi="Browallia New" w:cs="Browalli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112D72D" w14:textId="327372CC" w:rsidR="00E22563" w:rsidRPr="00DF0D1E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47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6592"/>
        <w:gridCol w:w="2555"/>
      </w:tblGrid>
      <w:tr w:rsidR="00811B62" w:rsidRPr="00293ED1" w14:paraId="7B862025" w14:textId="77777777" w:rsidTr="00D7289B">
        <w:tc>
          <w:tcPr>
            <w:tcW w:w="6592" w:type="dxa"/>
          </w:tcPr>
          <w:p w14:paraId="52797382" w14:textId="77777777" w:rsidR="00811B62" w:rsidRPr="00293ED1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5" w:type="dxa"/>
          </w:tcPr>
          <w:p w14:paraId="185121B0" w14:textId="211F7FCA" w:rsidR="00811B62" w:rsidRPr="00293ED1" w:rsidRDefault="00811B62" w:rsidP="003A3933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3ED1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811B62" w:rsidRPr="004256AB" w14:paraId="1F586309" w14:textId="77777777" w:rsidTr="00D7289B">
        <w:trPr>
          <w:trHeight w:val="283"/>
        </w:trPr>
        <w:tc>
          <w:tcPr>
            <w:tcW w:w="6592" w:type="dxa"/>
          </w:tcPr>
          <w:p w14:paraId="0B9306BB" w14:textId="77777777" w:rsidR="00811B62" w:rsidRPr="004256AB" w:rsidRDefault="00811B62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5" w:type="dxa"/>
            <w:tcBorders>
              <w:top w:val="single" w:sz="4" w:space="0" w:color="auto"/>
            </w:tcBorders>
          </w:tcPr>
          <w:p w14:paraId="2275E17E" w14:textId="77777777" w:rsidR="00811B62" w:rsidRPr="004256AB" w:rsidRDefault="00811B62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11B62" w:rsidRPr="00293ED1" w14:paraId="20AF0446" w14:textId="77777777" w:rsidTr="00D7289B">
        <w:trPr>
          <w:trHeight w:val="113"/>
        </w:trPr>
        <w:tc>
          <w:tcPr>
            <w:tcW w:w="6592" w:type="dxa"/>
          </w:tcPr>
          <w:p w14:paraId="1CDC15F5" w14:textId="43FECB82" w:rsidR="00811B62" w:rsidRPr="000F67F5" w:rsidRDefault="0011005E" w:rsidP="008B26BD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373C94">
              <w:rPr>
                <w:rFonts w:ascii="Browallia New" w:hAnsi="Browallia New" w:cs="Browallia New" w:hint="cs"/>
                <w:cs/>
              </w:rPr>
              <w:t xml:space="preserve">มูลค่าสุทธิตามบัญชี ณ วันที่ </w:t>
            </w:r>
            <w:r w:rsidRPr="00373C94">
              <w:rPr>
                <w:rFonts w:ascii="Browallia New" w:hAnsi="Browallia New" w:cs="Browallia New"/>
              </w:rPr>
              <w:t xml:space="preserve">1 </w:t>
            </w:r>
            <w:r w:rsidRPr="00373C94">
              <w:rPr>
                <w:rFonts w:ascii="Browallia New" w:hAnsi="Browallia New" w:cs="Browallia New" w:hint="cs"/>
                <w:cs/>
              </w:rPr>
              <w:t xml:space="preserve">มกราคม </w:t>
            </w:r>
            <w:r w:rsidRPr="00373C94">
              <w:rPr>
                <w:rFonts w:ascii="Browallia New" w:hAnsi="Browallia New" w:cs="Browallia New"/>
              </w:rPr>
              <w:t>256</w:t>
            </w:r>
            <w:r w:rsidR="00FE02E7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2555" w:type="dxa"/>
            <w:vAlign w:val="bottom"/>
          </w:tcPr>
          <w:p w14:paraId="424308A2" w14:textId="226DDC84" w:rsidR="00811B62" w:rsidRPr="00293ED1" w:rsidRDefault="005900BF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900BF">
              <w:rPr>
                <w:rFonts w:ascii="Browallia New" w:hAnsi="Browallia New" w:cs="Browallia New"/>
                <w:sz w:val="28"/>
                <w:szCs w:val="28"/>
              </w:rPr>
              <w:t>70,37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811B62" w:rsidRPr="00293ED1" w14:paraId="4CC5C890" w14:textId="77777777" w:rsidTr="00D7289B">
        <w:trPr>
          <w:trHeight w:val="113"/>
        </w:trPr>
        <w:tc>
          <w:tcPr>
            <w:tcW w:w="6592" w:type="dxa"/>
          </w:tcPr>
          <w:p w14:paraId="3B4DBB2C" w14:textId="26D9DABC" w:rsidR="00811B62" w:rsidRPr="00CE77BC" w:rsidRDefault="00CE77BC" w:rsidP="008B26BD">
            <w:pPr>
              <w:pStyle w:val="a7"/>
              <w:widowControl/>
              <w:ind w:right="0"/>
              <w:rPr>
                <w:rFonts w:ascii="Browallia New" w:hAnsi="Browallia New" w:cs="Browallia New"/>
                <w:u w:val="single"/>
                <w:cs/>
              </w:rPr>
            </w:pPr>
            <w:r w:rsidRPr="00CE77BC">
              <w:rPr>
                <w:rFonts w:ascii="Browallia New" w:hAnsi="Browallia New" w:cs="Browallia New" w:hint="cs"/>
                <w:u w:val="single"/>
                <w:cs/>
              </w:rPr>
              <w:t>หัก</w:t>
            </w:r>
            <w:r w:rsidRPr="009F7847">
              <w:rPr>
                <w:rFonts w:ascii="Browallia New" w:hAnsi="Browallia New" w:cs="Browallia New" w:hint="cs"/>
                <w:cs/>
              </w:rPr>
              <w:t xml:space="preserve"> </w:t>
            </w:r>
            <w:r w:rsidR="00A24BE3" w:rsidRPr="009F7847">
              <w:rPr>
                <w:rFonts w:ascii="Browallia New" w:hAnsi="Browallia New" w:cs="Browallia New" w:hint="cs"/>
                <w:cs/>
              </w:rPr>
              <w:t>ค่าเ</w:t>
            </w:r>
            <w:r w:rsidR="009F7847" w:rsidRPr="009F7847">
              <w:rPr>
                <w:rFonts w:ascii="Browallia New" w:hAnsi="Browallia New" w:cs="Browallia New" w:hint="cs"/>
                <w:cs/>
              </w:rPr>
              <w:t>สื่</w:t>
            </w:r>
            <w:r w:rsidR="00A24BE3" w:rsidRPr="009F7847">
              <w:rPr>
                <w:rFonts w:ascii="Browallia New" w:hAnsi="Browallia New" w:cs="Browallia New" w:hint="cs"/>
                <w:cs/>
              </w:rPr>
              <w:t>อ</w:t>
            </w:r>
            <w:r w:rsidR="009F7847" w:rsidRPr="009F7847">
              <w:rPr>
                <w:rFonts w:ascii="Browallia New" w:hAnsi="Browallia New" w:cs="Browallia New" w:hint="cs"/>
                <w:cs/>
              </w:rPr>
              <w:t>ม</w:t>
            </w:r>
            <w:r w:rsidR="00A24BE3" w:rsidRPr="009F7847">
              <w:rPr>
                <w:rFonts w:ascii="Browallia New" w:hAnsi="Browallia New" w:cs="Browallia New" w:hint="cs"/>
                <w:cs/>
              </w:rPr>
              <w:t>ราคาสำหรับงวด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bottom"/>
          </w:tcPr>
          <w:p w14:paraId="30126552" w14:textId="00750370" w:rsidR="00811B62" w:rsidRDefault="00D91C44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(111)</w:t>
            </w:r>
          </w:p>
        </w:tc>
      </w:tr>
      <w:tr w:rsidR="00811B62" w:rsidRPr="00F6226B" w14:paraId="1DDCBA1A" w14:textId="77777777" w:rsidTr="00D7289B">
        <w:trPr>
          <w:trHeight w:val="230"/>
        </w:trPr>
        <w:tc>
          <w:tcPr>
            <w:tcW w:w="6592" w:type="dxa"/>
          </w:tcPr>
          <w:p w14:paraId="5AAC2AFB" w14:textId="5AEFD6BF" w:rsidR="00811B62" w:rsidRPr="00F6226B" w:rsidRDefault="0011005E" w:rsidP="008B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วันที่ </w:t>
            </w:r>
            <w:r w:rsidR="00FE02E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FE02E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 w:rsidR="00FE02E7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55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9F9C3E4" w14:textId="258E5A4E" w:rsidR="00811B62" w:rsidRPr="007D2512" w:rsidRDefault="00D91C44" w:rsidP="008B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70,264</w:t>
            </w:r>
          </w:p>
        </w:tc>
      </w:tr>
    </w:tbl>
    <w:p w14:paraId="686CEA91" w14:textId="77777777" w:rsidR="00797CC6" w:rsidRPr="00D06933" w:rsidRDefault="00797CC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A198C4B" w14:textId="288B6E6E" w:rsidR="0008643B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8643B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F70122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="000812F6">
        <w:rPr>
          <w:rFonts w:ascii="Browallia New" w:hAnsi="Browallia New" w:cs="Browallia New" w:hint="cs"/>
          <w:sz w:val="28"/>
          <w:szCs w:val="28"/>
          <w:cs/>
        </w:rPr>
        <w:t>ที่ดินและ</w:t>
      </w:r>
      <w:r w:rsidR="00D14868">
        <w:rPr>
          <w:rFonts w:ascii="Browallia New" w:hAnsi="Browallia New" w:cs="Browallia New" w:hint="cs"/>
          <w:sz w:val="28"/>
          <w:szCs w:val="28"/>
          <w:cs/>
        </w:rPr>
        <w:t>อาคาร</w:t>
      </w:r>
      <w:r w:rsidR="000812F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08643B">
        <w:rPr>
          <w:rFonts w:ascii="Browallia New" w:hAnsi="Browallia New" w:cs="Browallia New"/>
          <w:sz w:val="28"/>
          <w:szCs w:val="28"/>
          <w:cs/>
        </w:rPr>
        <w:t>ซึ่งแสดงในงบการเงินด้วย</w:t>
      </w:r>
      <w:r w:rsidR="00BF3226">
        <w:rPr>
          <w:rFonts w:ascii="Browallia New" w:hAnsi="Browallia New" w:cs="Browallia New" w:hint="cs"/>
          <w:sz w:val="28"/>
          <w:szCs w:val="28"/>
          <w:cs/>
        </w:rPr>
        <w:t>วิธี</w:t>
      </w:r>
      <w:r w:rsidRPr="0008643B">
        <w:rPr>
          <w:rFonts w:ascii="Browallia New" w:hAnsi="Browallia New" w:cs="Browallia New"/>
          <w:sz w:val="28"/>
          <w:szCs w:val="28"/>
          <w:cs/>
        </w:rPr>
        <w:t>ราคาทุน</w:t>
      </w:r>
      <w:r w:rsidR="00BF3226">
        <w:rPr>
          <w:rFonts w:ascii="Browallia New" w:hAnsi="Browallia New" w:cs="Browallia New" w:hint="cs"/>
          <w:sz w:val="28"/>
          <w:szCs w:val="28"/>
          <w:cs/>
        </w:rPr>
        <w:t>หักค่าเสื่อมราคาสะสม</w:t>
      </w:r>
      <w:r w:rsidRPr="0008643B">
        <w:rPr>
          <w:rFonts w:ascii="Browallia New" w:hAnsi="Browallia New" w:cs="Browallia New"/>
          <w:sz w:val="28"/>
          <w:szCs w:val="28"/>
          <w:cs/>
        </w:rPr>
        <w:t xml:space="preserve"> โดยมี</w:t>
      </w:r>
      <w:r w:rsidR="00253348">
        <w:rPr>
          <w:rFonts w:ascii="Browallia New" w:hAnsi="Browallia New" w:cs="Browallia New" w:hint="cs"/>
          <w:sz w:val="28"/>
          <w:szCs w:val="28"/>
          <w:cs/>
        </w:rPr>
        <w:t>มูลค่า</w:t>
      </w:r>
      <w:r w:rsidR="00253348" w:rsidRPr="00364192">
        <w:rPr>
          <w:rFonts w:ascii="Browallia New" w:hAnsi="Browallia New" w:cs="Browallia New" w:hint="cs"/>
          <w:sz w:val="28"/>
          <w:szCs w:val="28"/>
          <w:cs/>
        </w:rPr>
        <w:t>ยุติธรรม</w:t>
      </w:r>
      <w:r w:rsidRPr="006453B3">
        <w:rPr>
          <w:rFonts w:ascii="Browallia New" w:hAnsi="Browallia New" w:cs="Browallia New"/>
          <w:sz w:val="28"/>
          <w:szCs w:val="28"/>
          <w:cs/>
        </w:rPr>
        <w:t>จำนวน</w:t>
      </w:r>
      <w:r w:rsidR="00A31698" w:rsidRPr="006453B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18B0" w:rsidRPr="006453B3">
        <w:rPr>
          <w:rFonts w:ascii="Browallia New" w:hAnsi="Browallia New" w:cs="Browallia New"/>
          <w:sz w:val="28"/>
          <w:szCs w:val="28"/>
        </w:rPr>
        <w:t xml:space="preserve">95.10 </w:t>
      </w:r>
      <w:r w:rsidRPr="006453B3">
        <w:rPr>
          <w:rFonts w:ascii="Browallia New" w:hAnsi="Browallia New" w:cs="Browallia New"/>
          <w:sz w:val="28"/>
          <w:szCs w:val="28"/>
          <w:cs/>
        </w:rPr>
        <w:t>ล้านบาท ตามรายงาน</w:t>
      </w:r>
      <w:r w:rsidR="00D1251A" w:rsidRPr="006453B3">
        <w:rPr>
          <w:rFonts w:ascii="Browallia New" w:hAnsi="Browallia New" w:cs="Browallia New" w:hint="cs"/>
          <w:sz w:val="28"/>
          <w:szCs w:val="28"/>
          <w:cs/>
        </w:rPr>
        <w:t>การประเมิน</w:t>
      </w:r>
      <w:r w:rsidRPr="006453B3">
        <w:rPr>
          <w:rFonts w:ascii="Browallia New" w:hAnsi="Browallia New" w:cs="Browallia New"/>
          <w:sz w:val="28"/>
          <w:szCs w:val="28"/>
          <w:cs/>
        </w:rPr>
        <w:t>ของผู้ปร</w:t>
      </w:r>
      <w:r w:rsidR="00EF3E25" w:rsidRPr="006453B3">
        <w:rPr>
          <w:rFonts w:ascii="Browallia New" w:hAnsi="Browallia New" w:cs="Browallia New" w:hint="cs"/>
          <w:sz w:val="28"/>
          <w:szCs w:val="28"/>
          <w:cs/>
        </w:rPr>
        <w:t>ะ</w:t>
      </w:r>
      <w:r w:rsidRPr="006453B3">
        <w:rPr>
          <w:rFonts w:ascii="Browallia New" w:hAnsi="Browallia New" w:cs="Browallia New"/>
          <w:sz w:val="28"/>
          <w:szCs w:val="28"/>
          <w:cs/>
        </w:rPr>
        <w:t>เมินราคาอิสระ</w:t>
      </w:r>
      <w:r w:rsidR="0008643B" w:rsidRPr="006453B3">
        <w:rPr>
          <w:rFonts w:ascii="Browallia New" w:hAnsi="Browallia New" w:cs="Browallia New"/>
          <w:sz w:val="28"/>
          <w:szCs w:val="28"/>
        </w:rPr>
        <w:t xml:space="preserve"> </w:t>
      </w:r>
      <w:r w:rsidR="00253348" w:rsidRPr="006453B3">
        <w:rPr>
          <w:rFonts w:ascii="Browallia New" w:hAnsi="Browallia New" w:cs="Browallia New"/>
          <w:sz w:val="28"/>
          <w:szCs w:val="28"/>
          <w:cs/>
        </w:rPr>
        <w:t xml:space="preserve">(ข้อมูลระดับ </w:t>
      </w:r>
      <w:r w:rsidR="00253348" w:rsidRPr="006453B3">
        <w:rPr>
          <w:rFonts w:ascii="Browallia New" w:hAnsi="Browallia New" w:cs="Browallia New"/>
          <w:sz w:val="28"/>
          <w:szCs w:val="28"/>
        </w:rPr>
        <w:t>2)</w:t>
      </w:r>
      <w:r w:rsidR="00253348">
        <w:rPr>
          <w:rFonts w:ascii="Browallia New" w:hAnsi="Browallia New" w:cs="Browallia New"/>
          <w:sz w:val="28"/>
          <w:szCs w:val="28"/>
        </w:rPr>
        <w:t xml:space="preserve"> </w:t>
      </w:r>
      <w:r w:rsidR="0008643B" w:rsidRPr="0008643B">
        <w:rPr>
          <w:rFonts w:ascii="Browallia New" w:hAnsi="Browallia New" w:cs="Browallia New"/>
          <w:sz w:val="28"/>
          <w:szCs w:val="28"/>
        </w:rPr>
        <w:t xml:space="preserve"> </w:t>
      </w:r>
    </w:p>
    <w:p w14:paraId="2FDA5E9A" w14:textId="676BF609" w:rsidR="00001585" w:rsidRPr="00D06933" w:rsidRDefault="00001585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F5541AE" w14:textId="2C1B3BDA" w:rsidR="008A2B5A" w:rsidRDefault="00001585" w:rsidP="0039474B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อสังหาริมทรัพย์เพื่อการลงทุน</w:t>
      </w:r>
      <w:r w:rsidR="00CC1D3D">
        <w:rPr>
          <w:rFonts w:ascii="Browallia New" w:hAnsi="Browallia New" w:cs="Browallia New" w:hint="cs"/>
          <w:sz w:val="28"/>
          <w:szCs w:val="28"/>
          <w:cs/>
        </w:rPr>
        <w:t>ดังกล่าวได้ถูกจดจ</w:t>
      </w:r>
      <w:r w:rsidR="0093017F">
        <w:rPr>
          <w:rFonts w:ascii="Browallia New" w:hAnsi="Browallia New" w:cs="Browallia New" w:hint="cs"/>
          <w:sz w:val="28"/>
          <w:szCs w:val="28"/>
          <w:cs/>
        </w:rPr>
        <w:t>ำนองเพื่อใช้เป็นหลักประกันสำหรับวงเงินสินเชื่อจากธนาคาร</w:t>
      </w:r>
      <w:r w:rsidR="00CC28A1">
        <w:rPr>
          <w:rFonts w:ascii="Browallia New" w:hAnsi="Browallia New" w:cs="Browallia New"/>
          <w:sz w:val="28"/>
          <w:szCs w:val="28"/>
        </w:rPr>
        <w:t xml:space="preserve">           </w:t>
      </w:r>
      <w:r w:rsidR="0093017F">
        <w:rPr>
          <w:rFonts w:ascii="Browallia New" w:hAnsi="Browallia New" w:cs="Browallia New" w:hint="cs"/>
          <w:sz w:val="28"/>
          <w:szCs w:val="28"/>
          <w:cs/>
        </w:rPr>
        <w:t>แห่งหนึ่ง ตามที่กล่าว</w:t>
      </w:r>
      <w:r w:rsidR="00FC0EFC">
        <w:rPr>
          <w:rFonts w:ascii="Browallia New" w:hAnsi="Browallia New" w:cs="Browallia New" w:hint="cs"/>
          <w:sz w:val="28"/>
          <w:szCs w:val="28"/>
          <w:cs/>
        </w:rPr>
        <w:t>ไว้</w:t>
      </w:r>
      <w:r w:rsidR="0093017F">
        <w:rPr>
          <w:rFonts w:ascii="Browallia New" w:hAnsi="Browallia New" w:cs="Browallia New" w:hint="cs"/>
          <w:sz w:val="28"/>
          <w:szCs w:val="28"/>
          <w:cs/>
        </w:rPr>
        <w:t>ในหมายเหตุ</w:t>
      </w:r>
      <w:r w:rsidR="00C3216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81450">
        <w:rPr>
          <w:rFonts w:ascii="Browallia New" w:hAnsi="Browallia New" w:cs="Browallia New"/>
          <w:sz w:val="28"/>
          <w:szCs w:val="28"/>
        </w:rPr>
        <w:t>1</w:t>
      </w:r>
      <w:r w:rsidR="004A05FC">
        <w:rPr>
          <w:rFonts w:ascii="Browallia New" w:hAnsi="Browallia New" w:cs="Browallia New"/>
          <w:sz w:val="28"/>
          <w:szCs w:val="28"/>
        </w:rPr>
        <w:t>3</w:t>
      </w:r>
    </w:p>
    <w:p w14:paraId="2D559235" w14:textId="0C549CC0" w:rsidR="00875D25" w:rsidRDefault="00875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DF58249" w14:textId="1D4B163B" w:rsidR="009F6D69" w:rsidRPr="00191D62" w:rsidRDefault="00014478" w:rsidP="00EF6EA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7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91D62"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 xml:space="preserve">ที่ดิน </w:t>
      </w:r>
      <w:r w:rsidR="00520FCE" w:rsidRPr="00191D62">
        <w:rPr>
          <w:rFonts w:ascii="Browallia New" w:hAnsi="Browallia New" w:cs="Browallia New" w:hint="cs"/>
          <w:b/>
          <w:bCs/>
          <w:sz w:val="28"/>
          <w:szCs w:val="28"/>
          <w:cs/>
        </w:rPr>
        <w:t>อาคาร</w:t>
      </w:r>
      <w:r w:rsidR="00CD5716" w:rsidRPr="00191D6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20FCE" w:rsidRPr="00191D62">
        <w:rPr>
          <w:rFonts w:ascii="Browallia New" w:hAnsi="Browallia New" w:cs="Browallia New" w:hint="cs"/>
          <w:b/>
          <w:bCs/>
          <w:sz w:val="28"/>
          <w:szCs w:val="28"/>
          <w:cs/>
        </w:rPr>
        <w:t>และ</w:t>
      </w:r>
      <w:r w:rsidR="009F6D69" w:rsidRPr="00191D62">
        <w:rPr>
          <w:rFonts w:ascii="Browallia New" w:hAnsi="Browallia New" w:cs="Browallia New"/>
          <w:b/>
          <w:bCs/>
          <w:sz w:val="28"/>
          <w:szCs w:val="28"/>
          <w:cs/>
        </w:rPr>
        <w:t>อุปกรณ์</w:t>
      </w:r>
    </w:p>
    <w:p w14:paraId="4E9418F7" w14:textId="77777777" w:rsidR="003B06E0" w:rsidRPr="00D06933" w:rsidRDefault="003B06E0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F7AC17" w14:textId="650D9AA4" w:rsidR="002C1576" w:rsidRDefault="007D0168" w:rsidP="00A27383">
      <w:pPr>
        <w:tabs>
          <w:tab w:val="clear" w:pos="454"/>
          <w:tab w:val="left" w:pos="81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5446EF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D06933">
        <w:rPr>
          <w:rFonts w:ascii="Browallia New" w:hAnsi="Browallia New" w:cs="Browallia New"/>
          <w:sz w:val="28"/>
          <w:szCs w:val="28"/>
          <w:cs/>
        </w:rPr>
        <w:t>งวด</w:t>
      </w:r>
      <w:r w:rsidR="005900BF">
        <w:rPr>
          <w:rFonts w:ascii="Browallia New" w:hAnsi="Browallia New" w:cs="Browallia New" w:hint="cs"/>
          <w:sz w:val="28"/>
          <w:szCs w:val="28"/>
          <w:cs/>
        </w:rPr>
        <w:t>สาม</w:t>
      </w:r>
      <w:r w:rsidR="003A36C2" w:rsidRPr="00D06933">
        <w:rPr>
          <w:rFonts w:ascii="Browallia New" w:hAnsi="Browallia New" w:cs="Browallia New" w:hint="cs"/>
          <w:sz w:val="28"/>
          <w:szCs w:val="28"/>
          <w:cs/>
        </w:rPr>
        <w:t>เ</w:t>
      </w:r>
      <w:r w:rsidRPr="00D06933">
        <w:rPr>
          <w:rFonts w:ascii="Browallia New" w:hAnsi="Browallia New" w:cs="Browallia New" w:hint="cs"/>
          <w:sz w:val="28"/>
          <w:szCs w:val="28"/>
          <w:cs/>
        </w:rPr>
        <w:t>ดือน</w:t>
      </w:r>
      <w:r w:rsidRPr="00D06933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5900BF">
        <w:rPr>
          <w:rFonts w:ascii="Browallia New" w:hAnsi="Browallia New" w:cs="Browallia New"/>
          <w:sz w:val="28"/>
          <w:szCs w:val="28"/>
        </w:rPr>
        <w:t>31</w:t>
      </w:r>
      <w:r w:rsidR="005900BF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5900BF">
        <w:rPr>
          <w:rFonts w:ascii="Browallia New" w:hAnsi="Browallia New" w:cs="Browallia New"/>
          <w:sz w:val="28"/>
          <w:szCs w:val="28"/>
        </w:rPr>
        <w:t>2565</w:t>
      </w:r>
      <w:r w:rsidRPr="00D0693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446EF">
        <w:rPr>
          <w:rFonts w:ascii="Browallia New" w:hAnsi="Browallia New" w:cs="Browallia New"/>
          <w:sz w:val="28"/>
          <w:szCs w:val="28"/>
          <w:cs/>
        </w:rPr>
        <w:t>มีรายการเปลี่ยนแปลงของที่ดิน อาคาร และอุปกรณ์</w:t>
      </w:r>
      <w:r w:rsidRPr="005446EF">
        <w:rPr>
          <w:rFonts w:ascii="Browallia New" w:hAnsi="Browallia New" w:cs="Browallia New"/>
          <w:sz w:val="28"/>
          <w:szCs w:val="28"/>
        </w:rPr>
        <w:t xml:space="preserve"> </w:t>
      </w:r>
      <w:r w:rsidRPr="005446EF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</w:p>
    <w:p w14:paraId="73D89B6F" w14:textId="77777777" w:rsidR="00D25DDF" w:rsidRPr="00DF0D1E" w:rsidRDefault="00D25DDF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tbl>
      <w:tblPr>
        <w:tblW w:w="9142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18"/>
        <w:gridCol w:w="168"/>
        <w:gridCol w:w="2556"/>
      </w:tblGrid>
      <w:tr w:rsidR="00FE555D" w:rsidRPr="00373C94" w14:paraId="0DDBA6B4" w14:textId="77777777" w:rsidTr="00647109">
        <w:trPr>
          <w:cantSplit/>
          <w:tblHeader/>
        </w:trPr>
        <w:tc>
          <w:tcPr>
            <w:tcW w:w="6418" w:type="dxa"/>
          </w:tcPr>
          <w:p w14:paraId="0DBE7358" w14:textId="77777777" w:rsidR="00FE555D" w:rsidRPr="00373C94" w:rsidRDefault="00FE555D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8" w:type="dxa"/>
          </w:tcPr>
          <w:p w14:paraId="5E5BAFB0" w14:textId="77777777" w:rsidR="00FE555D" w:rsidRPr="00373C94" w:rsidRDefault="00FE555D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14:paraId="5622BDE4" w14:textId="6A18B80D" w:rsidR="00FE555D" w:rsidRPr="00373C94" w:rsidRDefault="00FE555D" w:rsidP="00FE555D">
            <w:pPr>
              <w:ind w:left="-423" w:right="-72" w:firstLine="4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73C9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373C9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F454E5" w:rsidRPr="004256AB" w14:paraId="4AAF1FA8" w14:textId="6CCE1945" w:rsidTr="00647109">
        <w:trPr>
          <w:cantSplit/>
          <w:trHeight w:hRule="exact" w:val="283"/>
          <w:tblHeader/>
        </w:trPr>
        <w:tc>
          <w:tcPr>
            <w:tcW w:w="6418" w:type="dxa"/>
          </w:tcPr>
          <w:p w14:paraId="3E96F6D2" w14:textId="77777777" w:rsidR="00F454E5" w:rsidRPr="004256AB" w:rsidRDefault="00F454E5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8" w:type="dxa"/>
          </w:tcPr>
          <w:p w14:paraId="7DFEA6FC" w14:textId="757C067E" w:rsidR="00F454E5" w:rsidRPr="004256AB" w:rsidRDefault="00F454E5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</w:tcPr>
          <w:p w14:paraId="39AC574A" w14:textId="2839B92F" w:rsidR="00F454E5" w:rsidRPr="004256AB" w:rsidRDefault="00F454E5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454E5" w:rsidRPr="00373C94" w14:paraId="6C9B7CC3" w14:textId="4D8391B7" w:rsidTr="00647109">
        <w:trPr>
          <w:cantSplit/>
        </w:trPr>
        <w:tc>
          <w:tcPr>
            <w:tcW w:w="6418" w:type="dxa"/>
          </w:tcPr>
          <w:p w14:paraId="54A4198E" w14:textId="31184F4F" w:rsidR="00F454E5" w:rsidRPr="00373C94" w:rsidRDefault="00F454E5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373C94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Pr="00373C9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68" w:type="dxa"/>
            <w:vAlign w:val="center"/>
          </w:tcPr>
          <w:p w14:paraId="27F2C4EA" w14:textId="54AAC2A8" w:rsidR="00F454E5" w:rsidRPr="00373C94" w:rsidRDefault="00F454E5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56" w:type="dxa"/>
            <w:vAlign w:val="center"/>
          </w:tcPr>
          <w:p w14:paraId="4B79FAD0" w14:textId="523026D6" w:rsidR="00F454E5" w:rsidRPr="00364192" w:rsidRDefault="00F454E5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68A6">
              <w:rPr>
                <w:rFonts w:ascii="Browallia New" w:hAnsi="Browallia New" w:cs="Browallia New"/>
                <w:sz w:val="28"/>
                <w:szCs w:val="28"/>
              </w:rPr>
              <w:t>73,16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F454E5" w:rsidRPr="00373C94" w14:paraId="1DA054CA" w14:textId="58E77F52" w:rsidTr="00647109">
        <w:trPr>
          <w:cantSplit/>
        </w:trPr>
        <w:tc>
          <w:tcPr>
            <w:tcW w:w="6418" w:type="dxa"/>
          </w:tcPr>
          <w:p w14:paraId="788808C6" w14:textId="67F542A4" w:rsidR="00F454E5" w:rsidRPr="00373C94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68" w:type="dxa"/>
            <w:vAlign w:val="center"/>
          </w:tcPr>
          <w:p w14:paraId="15C582AD" w14:textId="77777777" w:rsidR="00F454E5" w:rsidRPr="00373C94" w:rsidRDefault="00F454E5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56" w:type="dxa"/>
            <w:vAlign w:val="center"/>
          </w:tcPr>
          <w:p w14:paraId="440C607A" w14:textId="1D9F4BE3" w:rsidR="00F454E5" w:rsidRPr="00364192" w:rsidRDefault="00F454E5" w:rsidP="0032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3,143</w:t>
            </w:r>
          </w:p>
        </w:tc>
      </w:tr>
      <w:tr w:rsidR="00F454E5" w:rsidRPr="00373C94" w14:paraId="156629BB" w14:textId="29DE138B" w:rsidTr="00647109">
        <w:trPr>
          <w:cantSplit/>
        </w:trPr>
        <w:tc>
          <w:tcPr>
            <w:tcW w:w="6418" w:type="dxa"/>
          </w:tcPr>
          <w:p w14:paraId="240E2679" w14:textId="37F68505" w:rsidR="00F454E5" w:rsidRPr="00373C94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มูลค่าสุทธิตามบัญชีของสินทรัพย์ที่จำหน่าย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/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8" w:type="dxa"/>
            <w:vAlign w:val="center"/>
          </w:tcPr>
          <w:p w14:paraId="491CC3FA" w14:textId="2849CE9D" w:rsidR="00F454E5" w:rsidRPr="00373C94" w:rsidRDefault="00F454E5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56" w:type="dxa"/>
            <w:vAlign w:val="center"/>
          </w:tcPr>
          <w:p w14:paraId="47A09290" w14:textId="041CBAC9" w:rsidR="00F454E5" w:rsidRPr="00364192" w:rsidRDefault="00F454E5" w:rsidP="0032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(540)</w:t>
            </w:r>
          </w:p>
        </w:tc>
      </w:tr>
      <w:tr w:rsidR="00F454E5" w:rsidRPr="00373C94" w14:paraId="5F1CB536" w14:textId="76237AB2" w:rsidTr="00647109">
        <w:trPr>
          <w:cantSplit/>
        </w:trPr>
        <w:tc>
          <w:tcPr>
            <w:tcW w:w="6418" w:type="dxa"/>
          </w:tcPr>
          <w:p w14:paraId="61E8BEF8" w14:textId="084767B6" w:rsidR="00F454E5" w:rsidRPr="00373C94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โอนสินค้าคงเหลือเป็นสินทรัพย์</w:t>
            </w:r>
          </w:p>
        </w:tc>
        <w:tc>
          <w:tcPr>
            <w:tcW w:w="168" w:type="dxa"/>
            <w:vAlign w:val="center"/>
          </w:tcPr>
          <w:p w14:paraId="697747D0" w14:textId="151A2150" w:rsidR="00F454E5" w:rsidRPr="00373C94" w:rsidRDefault="00F454E5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56" w:type="dxa"/>
            <w:vAlign w:val="center"/>
          </w:tcPr>
          <w:p w14:paraId="4A26FD71" w14:textId="27A65F31" w:rsidR="00F454E5" w:rsidRPr="00364192" w:rsidRDefault="00F454E5" w:rsidP="0032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2,097</w:t>
            </w:r>
          </w:p>
        </w:tc>
      </w:tr>
      <w:tr w:rsidR="00F454E5" w:rsidRPr="00373C94" w14:paraId="238D1D8D" w14:textId="54D5BEC7" w:rsidTr="00647109">
        <w:trPr>
          <w:cantSplit/>
        </w:trPr>
        <w:tc>
          <w:tcPr>
            <w:tcW w:w="6418" w:type="dxa"/>
          </w:tcPr>
          <w:p w14:paraId="0B2F09F6" w14:textId="77777777" w:rsidR="00F454E5" w:rsidRPr="00373C94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168" w:type="dxa"/>
            <w:vAlign w:val="center"/>
          </w:tcPr>
          <w:p w14:paraId="399126CC" w14:textId="59101BEC" w:rsidR="00F454E5" w:rsidRPr="00373C94" w:rsidRDefault="00F454E5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  <w:vAlign w:val="center"/>
          </w:tcPr>
          <w:p w14:paraId="2704B342" w14:textId="318500EF" w:rsidR="00F454E5" w:rsidRPr="00364192" w:rsidRDefault="00F454E5" w:rsidP="0032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(5,454)</w:t>
            </w:r>
          </w:p>
        </w:tc>
      </w:tr>
      <w:tr w:rsidR="00F454E5" w:rsidRPr="00373C94" w14:paraId="4370DE36" w14:textId="7A5DB215" w:rsidTr="00647109">
        <w:trPr>
          <w:cantSplit/>
        </w:trPr>
        <w:tc>
          <w:tcPr>
            <w:tcW w:w="6418" w:type="dxa"/>
          </w:tcPr>
          <w:p w14:paraId="77B37F43" w14:textId="53650271" w:rsidR="00F454E5" w:rsidRPr="00373C94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8" w:type="dxa"/>
          </w:tcPr>
          <w:p w14:paraId="31FD02AE" w14:textId="0606F7BD" w:rsidR="00F454E5" w:rsidRPr="00373C94" w:rsidRDefault="00F454E5" w:rsidP="003268FD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56" w:type="dxa"/>
            <w:tcBorders>
              <w:top w:val="single" w:sz="4" w:space="0" w:color="auto"/>
              <w:bottom w:val="single" w:sz="12" w:space="0" w:color="auto"/>
            </w:tcBorders>
          </w:tcPr>
          <w:p w14:paraId="7785B7ED" w14:textId="61E0268B" w:rsidR="00F454E5" w:rsidRPr="00364192" w:rsidRDefault="00F454E5" w:rsidP="0032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72,410</w:t>
            </w:r>
          </w:p>
        </w:tc>
      </w:tr>
    </w:tbl>
    <w:p w14:paraId="6B485C67" w14:textId="77777777" w:rsidR="001E18D7" w:rsidRDefault="001E18D7" w:rsidP="00F70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7891DB" w14:textId="67C6784C" w:rsidR="00026DEA" w:rsidRPr="00191D62" w:rsidRDefault="009C39A0" w:rsidP="00026DE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91D62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สินทรัพย์สิทธิการใช้</w:t>
      </w:r>
    </w:p>
    <w:p w14:paraId="50807804" w14:textId="77777777" w:rsidR="00026DEA" w:rsidRPr="00ED3CEF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6B3997E" w14:textId="099BCE58" w:rsidR="007C7108" w:rsidRDefault="00026DEA" w:rsidP="007C7108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44E9F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2968A6">
        <w:rPr>
          <w:rFonts w:ascii="Browallia New" w:hAnsi="Browallia New" w:cs="Browallia New" w:hint="cs"/>
          <w:sz w:val="28"/>
          <w:szCs w:val="28"/>
          <w:cs/>
        </w:rPr>
        <w:t>สาม</w:t>
      </w:r>
      <w:r w:rsidR="002968A6" w:rsidRPr="00D06933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="002968A6" w:rsidRPr="00D06933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968A6">
        <w:rPr>
          <w:rFonts w:ascii="Browallia New" w:hAnsi="Browallia New" w:cs="Browallia New"/>
          <w:sz w:val="28"/>
          <w:szCs w:val="28"/>
        </w:rPr>
        <w:t>31</w:t>
      </w:r>
      <w:r w:rsidR="002968A6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2968A6">
        <w:rPr>
          <w:rFonts w:ascii="Browallia New" w:hAnsi="Browallia New" w:cs="Browallia New"/>
          <w:sz w:val="28"/>
          <w:szCs w:val="28"/>
        </w:rPr>
        <w:t>2565</w:t>
      </w:r>
      <w:r w:rsidRPr="00E44E9F">
        <w:rPr>
          <w:rFonts w:ascii="Browallia New" w:hAnsi="Browallia New" w:cs="Browallia New"/>
          <w:sz w:val="28"/>
          <w:szCs w:val="28"/>
        </w:rPr>
        <w:t xml:space="preserve"> </w:t>
      </w:r>
      <w:r w:rsidR="007C7108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E44E9F">
        <w:rPr>
          <w:rFonts w:ascii="Browallia New" w:hAnsi="Browallia New" w:cs="Browallia New" w:hint="cs"/>
          <w:sz w:val="28"/>
          <w:szCs w:val="28"/>
          <w:cs/>
        </w:rPr>
        <w:t>รายการเ</w:t>
      </w:r>
      <w:r w:rsidR="007C7108">
        <w:rPr>
          <w:rFonts w:ascii="Browallia New" w:hAnsi="Browallia New" w:cs="Browallia New" w:hint="cs"/>
          <w:sz w:val="28"/>
          <w:szCs w:val="28"/>
          <w:cs/>
        </w:rPr>
        <w:t>ปลี่ยนแปลง</w:t>
      </w:r>
      <w:r w:rsidRPr="00E44E9F">
        <w:rPr>
          <w:rFonts w:ascii="Browallia New" w:hAnsi="Browallia New" w:cs="Browallia New" w:hint="cs"/>
          <w:sz w:val="28"/>
          <w:szCs w:val="28"/>
          <w:cs/>
        </w:rPr>
        <w:t>ของ</w:t>
      </w:r>
      <w:r w:rsidR="007C7108" w:rsidRPr="00E44E9F">
        <w:rPr>
          <w:rFonts w:ascii="Browallia New" w:hAnsi="Browallia New" w:cs="Browallia New" w:hint="cs"/>
          <w:sz w:val="28"/>
          <w:szCs w:val="28"/>
          <w:cs/>
        </w:rPr>
        <w:t>สินทรัพย์</w:t>
      </w:r>
      <w:r w:rsidRPr="00E44E9F">
        <w:rPr>
          <w:rFonts w:ascii="Browallia New" w:hAnsi="Browallia New" w:cs="Browallia New" w:hint="cs"/>
          <w:sz w:val="28"/>
          <w:szCs w:val="28"/>
          <w:cs/>
        </w:rPr>
        <w:t>สิทธิการใช้</w:t>
      </w:r>
      <w:r w:rsidR="007C7108" w:rsidRPr="00F71C82">
        <w:rPr>
          <w:rFonts w:ascii="Browallia New" w:hAnsi="Browallia New" w:cs="Browallia New" w:hint="cs"/>
          <w:sz w:val="28"/>
          <w:szCs w:val="28"/>
          <w:cs/>
        </w:rPr>
        <w:t>อย่างย่อ</w:t>
      </w:r>
      <w:r w:rsidR="008A24BD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F71C82">
        <w:rPr>
          <w:rFonts w:ascii="Browallia New" w:hAnsi="Browallia New" w:cs="Browallia New"/>
          <w:sz w:val="28"/>
          <w:szCs w:val="28"/>
          <w:cs/>
        </w:rPr>
        <w:t>ดัง</w:t>
      </w:r>
      <w:r w:rsidR="007C7108">
        <w:rPr>
          <w:rFonts w:ascii="Browallia New" w:hAnsi="Browallia New" w:cs="Browallia New" w:hint="cs"/>
          <w:sz w:val="28"/>
          <w:szCs w:val="28"/>
          <w:cs/>
        </w:rPr>
        <w:t>ต่อไป</w:t>
      </w:r>
      <w:r w:rsidR="007C7108" w:rsidRPr="00F71C82">
        <w:rPr>
          <w:rFonts w:ascii="Browallia New" w:hAnsi="Browallia New" w:cs="Browallia New"/>
          <w:sz w:val="28"/>
          <w:szCs w:val="28"/>
          <w:cs/>
        </w:rPr>
        <w:t>นี้</w:t>
      </w:r>
    </w:p>
    <w:p w14:paraId="060CB0B2" w14:textId="77777777" w:rsidR="00026DEA" w:rsidRPr="00ED3CEF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390" w:tblpY="13"/>
        <w:tblOverlap w:val="never"/>
        <w:tblW w:w="9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284"/>
        <w:gridCol w:w="2596"/>
      </w:tblGrid>
      <w:tr w:rsidR="002D564A" w:rsidRPr="00E44E9F" w14:paraId="34D804E7" w14:textId="77777777" w:rsidTr="00DA75EC">
        <w:tc>
          <w:tcPr>
            <w:tcW w:w="6237" w:type="dxa"/>
            <w:vAlign w:val="bottom"/>
          </w:tcPr>
          <w:p w14:paraId="7F9FD551" w14:textId="77777777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FAAB57A" w14:textId="77777777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  <w:vAlign w:val="bottom"/>
          </w:tcPr>
          <w:p w14:paraId="6300E82D" w14:textId="29E9290E" w:rsidR="002D564A" w:rsidRPr="00E44E9F" w:rsidRDefault="0071512B" w:rsidP="00D755E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4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E44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9D4E58" w:rsidRPr="003E5649" w14:paraId="0188EB56" w14:textId="77777777" w:rsidTr="00DA75EC">
        <w:trPr>
          <w:trHeight w:val="283"/>
        </w:trPr>
        <w:tc>
          <w:tcPr>
            <w:tcW w:w="6237" w:type="dxa"/>
            <w:vAlign w:val="bottom"/>
          </w:tcPr>
          <w:p w14:paraId="3F9D6BF7" w14:textId="77777777" w:rsidR="009D4E58" w:rsidRPr="003E5649" w:rsidRDefault="009D4E58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1543B9F3" w14:textId="77777777" w:rsidR="009D4E58" w:rsidRPr="003E5649" w:rsidRDefault="009D4E58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sz="4" w:space="0" w:color="auto"/>
            </w:tcBorders>
            <w:vAlign w:val="bottom"/>
          </w:tcPr>
          <w:p w14:paraId="6241633C" w14:textId="77777777" w:rsidR="009D4E58" w:rsidRPr="003E5649" w:rsidRDefault="009D4E58" w:rsidP="004D76EA">
            <w:pPr>
              <w:ind w:left="-105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2D564A" w:rsidRPr="00E44E9F" w14:paraId="6E7BAAC8" w14:textId="77777777" w:rsidTr="00DA75EC">
        <w:tc>
          <w:tcPr>
            <w:tcW w:w="6237" w:type="dxa"/>
          </w:tcPr>
          <w:p w14:paraId="66438C8C" w14:textId="23E12285" w:rsidR="002D564A" w:rsidRPr="00E44E9F" w:rsidRDefault="002D564A" w:rsidP="004D76EA">
            <w:pPr>
              <w:ind w:hanging="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A3400A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1B487DF1" w14:textId="77777777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</w:tcPr>
          <w:p w14:paraId="47143D2C" w14:textId="6F1C9B8D" w:rsidR="002D564A" w:rsidRPr="00E44E9F" w:rsidRDefault="0019753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753A">
              <w:rPr>
                <w:rFonts w:ascii="Browallia New" w:hAnsi="Browallia New" w:cs="Browallia New"/>
                <w:sz w:val="28"/>
                <w:szCs w:val="28"/>
              </w:rPr>
              <w:t>57,50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2D564A" w:rsidRPr="00E44E9F" w14:paraId="7CFC186D" w14:textId="77777777" w:rsidTr="00DA75EC">
        <w:tc>
          <w:tcPr>
            <w:tcW w:w="6237" w:type="dxa"/>
          </w:tcPr>
          <w:p w14:paraId="66344F1E" w14:textId="2880A308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</w:t>
            </w:r>
            <w:r w:rsidR="0092667B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84" w:type="dxa"/>
          </w:tcPr>
          <w:p w14:paraId="5526FE16" w14:textId="77777777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  <w:tcBorders>
              <w:bottom w:val="single" w:sz="4" w:space="0" w:color="auto"/>
            </w:tcBorders>
          </w:tcPr>
          <w:p w14:paraId="53EE6DEE" w14:textId="4020AE77" w:rsidR="002D564A" w:rsidRPr="00E44E9F" w:rsidRDefault="00693436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(1,779)</w:t>
            </w:r>
          </w:p>
        </w:tc>
      </w:tr>
      <w:tr w:rsidR="002D564A" w14:paraId="3F3C3E56" w14:textId="77777777" w:rsidTr="00DA75EC">
        <w:tc>
          <w:tcPr>
            <w:tcW w:w="6237" w:type="dxa"/>
          </w:tcPr>
          <w:p w14:paraId="6E420D0C" w14:textId="4C29EF8F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3400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A3400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 w:rsidR="00A3400A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2A1778DF" w14:textId="77777777" w:rsidR="002D564A" w:rsidRPr="00E44E9F" w:rsidRDefault="002D564A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bottom w:val="single" w:sz="12" w:space="0" w:color="auto"/>
            </w:tcBorders>
          </w:tcPr>
          <w:p w14:paraId="6184D069" w14:textId="502A905B" w:rsidR="002D564A" w:rsidRPr="0000558F" w:rsidRDefault="00693436" w:rsidP="004D76E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55,725</w:t>
            </w:r>
          </w:p>
        </w:tc>
      </w:tr>
    </w:tbl>
    <w:p w14:paraId="07C42670" w14:textId="6186C396" w:rsidR="008D4885" w:rsidRDefault="008D4885" w:rsidP="004B2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F0B8BFC" w14:textId="0DF869CE" w:rsidR="0075645F" w:rsidRPr="00A81F8F" w:rsidRDefault="00364DBB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81F8F">
        <w:rPr>
          <w:rFonts w:ascii="Browallia New" w:hAnsi="Browallia New" w:cs="Browallia New" w:hint="cs"/>
          <w:b/>
          <w:bCs/>
          <w:sz w:val="28"/>
          <w:szCs w:val="28"/>
          <w:cs/>
        </w:rPr>
        <w:t>สินทรัพย์ไม่มีตัวตน</w:t>
      </w:r>
    </w:p>
    <w:p w14:paraId="1906107A" w14:textId="77777777" w:rsidR="0075645F" w:rsidRPr="00ED3CEF" w:rsidRDefault="0075645F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DB728FE" w14:textId="4A909649" w:rsidR="009F2D48" w:rsidRDefault="00202AA8" w:rsidP="009B3E81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ในระหว่าง</w:t>
      </w:r>
      <w:r w:rsidRPr="00D6640E">
        <w:rPr>
          <w:rFonts w:ascii="Browallia New" w:hAnsi="Browallia New" w:cs="Browallia New"/>
          <w:sz w:val="28"/>
          <w:szCs w:val="28"/>
          <w:cs/>
        </w:rPr>
        <w:t>งวด</w:t>
      </w:r>
      <w:r w:rsidR="0019753A">
        <w:rPr>
          <w:rFonts w:ascii="Browallia New" w:hAnsi="Browallia New" w:cs="Browallia New" w:hint="cs"/>
          <w:sz w:val="28"/>
          <w:szCs w:val="28"/>
          <w:cs/>
        </w:rPr>
        <w:t>สาม</w:t>
      </w:r>
      <w:r w:rsidR="0019753A" w:rsidRPr="00D06933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="0019753A" w:rsidRPr="00D06933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19753A">
        <w:rPr>
          <w:rFonts w:ascii="Browallia New" w:hAnsi="Browallia New" w:cs="Browallia New"/>
          <w:sz w:val="28"/>
          <w:szCs w:val="28"/>
        </w:rPr>
        <w:t>31</w:t>
      </w:r>
      <w:r w:rsidR="0019753A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19753A">
        <w:rPr>
          <w:rFonts w:ascii="Browallia New" w:hAnsi="Browallia New" w:cs="Browallia New"/>
          <w:sz w:val="28"/>
          <w:szCs w:val="28"/>
        </w:rPr>
        <w:t>2565</w:t>
      </w:r>
      <w:r w:rsidR="004A3275" w:rsidRPr="00ED3CEF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มี</w:t>
      </w:r>
      <w:r w:rsidR="009F2D48" w:rsidRPr="00F71C82">
        <w:rPr>
          <w:rFonts w:ascii="Browallia New" w:hAnsi="Browallia New" w:cs="Browallia New"/>
          <w:sz w:val="28"/>
          <w:szCs w:val="28"/>
          <w:cs/>
        </w:rPr>
        <w:t>รายการ</w:t>
      </w:r>
      <w:r>
        <w:rPr>
          <w:rFonts w:ascii="Browallia New" w:hAnsi="Browallia New" w:cs="Browallia New" w:hint="cs"/>
          <w:sz w:val="28"/>
          <w:szCs w:val="28"/>
          <w:cs/>
        </w:rPr>
        <w:t>เปลี่ยนแปลงของ</w:t>
      </w:r>
      <w:r w:rsidR="00364DBB">
        <w:rPr>
          <w:rFonts w:ascii="Browallia New" w:hAnsi="Browallia New" w:cs="Browallia New" w:hint="cs"/>
          <w:sz w:val="28"/>
          <w:szCs w:val="28"/>
          <w:cs/>
        </w:rPr>
        <w:t>สินทรัพย์ไม่มีตัวตน</w:t>
      </w:r>
      <w:r w:rsidR="009F2D48" w:rsidRPr="00F71C82">
        <w:rPr>
          <w:rFonts w:ascii="Browallia New" w:hAnsi="Browallia New" w:cs="Browallia New" w:hint="cs"/>
          <w:sz w:val="28"/>
          <w:szCs w:val="28"/>
          <w:cs/>
        </w:rPr>
        <w:t>อย่างย่อ</w:t>
      </w:r>
      <w:r w:rsidR="00773DF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F2D48" w:rsidRPr="00F71C82">
        <w:rPr>
          <w:rFonts w:ascii="Browallia New" w:hAnsi="Browallia New" w:cs="Browallia New"/>
          <w:sz w:val="28"/>
          <w:szCs w:val="28"/>
          <w:cs/>
        </w:rPr>
        <w:t>ดัง</w:t>
      </w:r>
      <w:r>
        <w:rPr>
          <w:rFonts w:ascii="Browallia New" w:hAnsi="Browallia New" w:cs="Browallia New" w:hint="cs"/>
          <w:sz w:val="28"/>
          <w:szCs w:val="28"/>
          <w:cs/>
        </w:rPr>
        <w:t>ต่อ</w:t>
      </w:r>
      <w:r w:rsidR="00784D17">
        <w:rPr>
          <w:rFonts w:ascii="Browallia New" w:hAnsi="Browallia New" w:cs="Browallia New" w:hint="cs"/>
          <w:sz w:val="28"/>
          <w:szCs w:val="28"/>
          <w:cs/>
        </w:rPr>
        <w:t>ไป</w:t>
      </w:r>
      <w:r w:rsidR="009F2D48" w:rsidRPr="00F71C82">
        <w:rPr>
          <w:rFonts w:ascii="Browallia New" w:hAnsi="Browallia New" w:cs="Browallia New"/>
          <w:sz w:val="28"/>
          <w:szCs w:val="28"/>
          <w:cs/>
        </w:rPr>
        <w:t>นี้</w:t>
      </w:r>
    </w:p>
    <w:p w14:paraId="5ED64721" w14:textId="77777777" w:rsidR="00D25DDF" w:rsidRPr="00ED3CEF" w:rsidRDefault="00D25DDF" w:rsidP="009B3E81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tbl>
      <w:tblPr>
        <w:tblW w:w="9102" w:type="dxa"/>
        <w:tblInd w:w="39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37"/>
        <w:gridCol w:w="168"/>
        <w:gridCol w:w="2597"/>
      </w:tblGrid>
      <w:tr w:rsidR="009F2D48" w:rsidRPr="00AF63BA" w14:paraId="4607E56E" w14:textId="77777777" w:rsidTr="00DA75EC">
        <w:trPr>
          <w:cantSplit/>
          <w:trHeight w:val="240"/>
        </w:trPr>
        <w:tc>
          <w:tcPr>
            <w:tcW w:w="6337" w:type="dxa"/>
          </w:tcPr>
          <w:p w14:paraId="16AC514C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8" w:type="dxa"/>
          </w:tcPr>
          <w:p w14:paraId="6BB78CD9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97" w:type="dxa"/>
          </w:tcPr>
          <w:p w14:paraId="7BA36288" w14:textId="170BFDCF" w:rsidR="009F2D48" w:rsidRPr="00AF63BA" w:rsidRDefault="008F1F6F" w:rsidP="0084484A">
            <w:pPr>
              <w:tabs>
                <w:tab w:val="clear" w:pos="4678"/>
                <w:tab w:val="left" w:pos="3390"/>
              </w:tabs>
              <w:ind w:right="-4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="009F2D48" w:rsidRPr="00AF63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84484A" w:rsidRPr="000B4D36" w14:paraId="2D7085DD" w14:textId="77777777" w:rsidTr="00DA75EC">
        <w:trPr>
          <w:cantSplit/>
          <w:trHeight w:val="332"/>
        </w:trPr>
        <w:tc>
          <w:tcPr>
            <w:tcW w:w="6337" w:type="dxa"/>
          </w:tcPr>
          <w:p w14:paraId="0D7E1466" w14:textId="77777777" w:rsidR="0084484A" w:rsidRPr="000B4D36" w:rsidRDefault="0084484A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8" w:type="dxa"/>
          </w:tcPr>
          <w:p w14:paraId="38E1519D" w14:textId="77777777" w:rsidR="0084484A" w:rsidRPr="000B4D36" w:rsidRDefault="0084484A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97" w:type="dxa"/>
            <w:tcBorders>
              <w:top w:val="single" w:sz="4" w:space="0" w:color="auto"/>
            </w:tcBorders>
          </w:tcPr>
          <w:p w14:paraId="6D0D2C7C" w14:textId="77777777" w:rsidR="0084484A" w:rsidRPr="000B4D36" w:rsidRDefault="0084484A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84484A" w:rsidRPr="00AF63BA" w14:paraId="3C2962ED" w14:textId="77777777" w:rsidTr="00DA75EC">
        <w:trPr>
          <w:cantSplit/>
          <w:trHeight w:val="80"/>
        </w:trPr>
        <w:tc>
          <w:tcPr>
            <w:tcW w:w="6337" w:type="dxa"/>
          </w:tcPr>
          <w:p w14:paraId="50CC29A7" w14:textId="7480DA82" w:rsidR="0084484A" w:rsidRPr="007A7721" w:rsidRDefault="0084484A" w:rsidP="007A772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68" w:type="dxa"/>
          </w:tcPr>
          <w:p w14:paraId="4366D89D" w14:textId="77777777" w:rsidR="0084484A" w:rsidRPr="00AF63BA" w:rsidRDefault="0084484A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97" w:type="dxa"/>
          </w:tcPr>
          <w:p w14:paraId="1CA68AD9" w14:textId="3A956F9C" w:rsidR="0084484A" w:rsidRPr="00AF63BA" w:rsidRDefault="0084484A" w:rsidP="000D7840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76579B">
              <w:rPr>
                <w:rFonts w:ascii="Browallia New" w:eastAsia="Calibri" w:hAnsi="Browallia New" w:cs="Browallia New"/>
                <w:sz w:val="28"/>
                <w:szCs w:val="28"/>
              </w:rPr>
              <w:t>83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1</w:t>
            </w:r>
          </w:p>
        </w:tc>
      </w:tr>
      <w:tr w:rsidR="0084484A" w:rsidRPr="00AF63BA" w14:paraId="4EA01B77" w14:textId="77777777" w:rsidTr="00DA75EC">
        <w:trPr>
          <w:cantSplit/>
          <w:trHeight w:val="80"/>
        </w:trPr>
        <w:tc>
          <w:tcPr>
            <w:tcW w:w="6337" w:type="dxa"/>
          </w:tcPr>
          <w:p w14:paraId="1AC4EB80" w14:textId="096A07DB" w:rsidR="0084484A" w:rsidRPr="007A7721" w:rsidRDefault="0084484A" w:rsidP="007A7721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8" w:type="dxa"/>
          </w:tcPr>
          <w:p w14:paraId="0F8B5955" w14:textId="77777777" w:rsidR="0084484A" w:rsidRPr="00AF63BA" w:rsidRDefault="0084484A" w:rsidP="00EE381A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97" w:type="dxa"/>
          </w:tcPr>
          <w:p w14:paraId="6498A288" w14:textId="32726863" w:rsidR="0084484A" w:rsidRPr="00AF63BA" w:rsidRDefault="0084484A" w:rsidP="00EE381A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GB"/>
              </w:rPr>
              <w:t>64</w:t>
            </w:r>
          </w:p>
        </w:tc>
      </w:tr>
      <w:tr w:rsidR="0084484A" w:rsidRPr="00AF63BA" w14:paraId="103357F6" w14:textId="77777777" w:rsidTr="00DA75EC">
        <w:trPr>
          <w:cantSplit/>
        </w:trPr>
        <w:tc>
          <w:tcPr>
            <w:tcW w:w="6337" w:type="dxa"/>
          </w:tcPr>
          <w:p w14:paraId="6F4A78D2" w14:textId="1D44AAE6" w:rsidR="0084484A" w:rsidRPr="00AF63BA" w:rsidRDefault="0084484A" w:rsidP="007A7721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ค่าตัดจำหน่าย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8" w:type="dxa"/>
          </w:tcPr>
          <w:p w14:paraId="170A1344" w14:textId="77777777" w:rsidR="0084484A" w:rsidRPr="00AF63BA" w:rsidRDefault="0084484A" w:rsidP="00B81CB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97" w:type="dxa"/>
            <w:vAlign w:val="center"/>
          </w:tcPr>
          <w:p w14:paraId="202395B7" w14:textId="6F634D26" w:rsidR="0084484A" w:rsidRPr="00AF63BA" w:rsidRDefault="0084484A" w:rsidP="00834AF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(81)</w:t>
            </w:r>
          </w:p>
        </w:tc>
      </w:tr>
      <w:tr w:rsidR="0084484A" w:rsidRPr="00AF63BA" w14:paraId="7AC6DFA9" w14:textId="77777777" w:rsidTr="00DA75EC">
        <w:trPr>
          <w:cantSplit/>
        </w:trPr>
        <w:tc>
          <w:tcPr>
            <w:tcW w:w="6337" w:type="dxa"/>
          </w:tcPr>
          <w:p w14:paraId="1CC240FA" w14:textId="016616EA" w:rsidR="0084484A" w:rsidRPr="007A7721" w:rsidRDefault="0084484A" w:rsidP="006D53C8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8" w:type="dxa"/>
          </w:tcPr>
          <w:p w14:paraId="63436AAB" w14:textId="77777777" w:rsidR="0084484A" w:rsidRPr="00AF63BA" w:rsidRDefault="0084484A" w:rsidP="00B81CB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97" w:type="dxa"/>
            <w:tcBorders>
              <w:top w:val="single" w:sz="4" w:space="0" w:color="auto"/>
              <w:bottom w:val="single" w:sz="12" w:space="0" w:color="auto"/>
            </w:tcBorders>
          </w:tcPr>
          <w:p w14:paraId="2EAB401A" w14:textId="6936EEDE" w:rsidR="0084484A" w:rsidRPr="00AF63BA" w:rsidRDefault="0084484A" w:rsidP="00834AF6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814</w:t>
            </w:r>
          </w:p>
        </w:tc>
      </w:tr>
    </w:tbl>
    <w:p w14:paraId="591AF197" w14:textId="1CB6E19C" w:rsidR="00752AD8" w:rsidRDefault="00752AD8" w:rsidP="00752A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61C09F6" w14:textId="6A7165C8" w:rsidR="00752AD8" w:rsidRPr="00752AD8" w:rsidRDefault="00752AD8" w:rsidP="00752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65FE1294" w14:textId="03290E6C" w:rsidR="00E01EB0" w:rsidRDefault="000808A7" w:rsidP="0084361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81F8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เงินกู้ยืมระยะสั้นจาก</w:t>
      </w:r>
      <w:r w:rsidRPr="00A81F8F">
        <w:rPr>
          <w:rFonts w:ascii="Browallia New" w:hAnsi="Browallia New" w:cs="Browallia New" w:hint="cs"/>
          <w:b/>
          <w:bCs/>
          <w:sz w:val="28"/>
          <w:szCs w:val="28"/>
          <w:cs/>
        </w:rPr>
        <w:t>สถาบันการเงิน</w:t>
      </w:r>
    </w:p>
    <w:p w14:paraId="1ACEA5D8" w14:textId="77777777" w:rsidR="0084361F" w:rsidRPr="00ED3CEF" w:rsidRDefault="0084361F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50"/>
        <w:gridCol w:w="1193"/>
        <w:gridCol w:w="236"/>
        <w:gridCol w:w="1210"/>
        <w:gridCol w:w="239"/>
        <w:gridCol w:w="1186"/>
      </w:tblGrid>
      <w:tr w:rsidR="00DE5709" w:rsidRPr="003E5084" w14:paraId="7FCDD1B4" w14:textId="77777777" w:rsidTr="00D455D4">
        <w:trPr>
          <w:cantSplit/>
          <w:trHeight w:val="80"/>
        </w:trPr>
        <w:tc>
          <w:tcPr>
            <w:tcW w:w="3600" w:type="dxa"/>
            <w:vAlign w:val="bottom"/>
          </w:tcPr>
          <w:p w14:paraId="404A7222" w14:textId="77777777" w:rsidR="00DE5709" w:rsidRPr="003E5084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58" w:type="dxa"/>
            <w:gridSpan w:val="3"/>
            <w:tcBorders>
              <w:bottom w:val="single" w:sz="4" w:space="0" w:color="auto"/>
            </w:tcBorders>
            <w:vAlign w:val="bottom"/>
          </w:tcPr>
          <w:p w14:paraId="030951C8" w14:textId="77777777" w:rsidR="00DE5709" w:rsidRPr="009E75D0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E75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17930774" w14:textId="77777777" w:rsidR="00DE5709" w:rsidRPr="009E75D0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vAlign w:val="bottom"/>
          </w:tcPr>
          <w:p w14:paraId="3355DB60" w14:textId="3F4A016A" w:rsidR="00DE5709" w:rsidRPr="009E75D0" w:rsidRDefault="00D455D4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763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39763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B270D" w:rsidRPr="003E5084" w14:paraId="5B2BF442" w14:textId="77777777" w:rsidTr="00D455D4">
        <w:trPr>
          <w:trHeight w:val="333"/>
        </w:trPr>
        <w:tc>
          <w:tcPr>
            <w:tcW w:w="3600" w:type="dxa"/>
            <w:vAlign w:val="bottom"/>
          </w:tcPr>
          <w:p w14:paraId="15F2F2CF" w14:textId="77777777" w:rsidR="00CB270D" w:rsidRPr="003E5084" w:rsidRDefault="00CB270D" w:rsidP="00CB270D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00CFE24" w14:textId="459B0232" w:rsidR="00CB270D" w:rsidRPr="00F4690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2D7E6167" w14:textId="77777777" w:rsidR="00CB270D" w:rsidRPr="00F4690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646B7A57" w14:textId="0BEEBF32" w:rsidR="00CB270D" w:rsidRPr="009E75D0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8125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08125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81257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A415837" w14:textId="77777777" w:rsidR="00CB270D" w:rsidRPr="009E75D0" w:rsidRDefault="00CB270D" w:rsidP="00CB270D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012A9AA7" w14:textId="5062BEB2" w:rsidR="00CB270D" w:rsidRPr="009E75D0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A7BB4E9" w14:textId="77777777" w:rsidR="00CB270D" w:rsidRPr="009E75D0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3DCF7799" w14:textId="1E40CA9D" w:rsidR="00CB270D" w:rsidRPr="009E75D0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8125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08125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81257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DE5709" w:rsidRPr="000B4D36" w14:paraId="10DAA9FF" w14:textId="77777777" w:rsidTr="00D455D4">
        <w:trPr>
          <w:trHeight w:val="81"/>
        </w:trPr>
        <w:tc>
          <w:tcPr>
            <w:tcW w:w="3600" w:type="dxa"/>
            <w:vAlign w:val="bottom"/>
          </w:tcPr>
          <w:p w14:paraId="40467359" w14:textId="77777777" w:rsidR="00DE5709" w:rsidRPr="003B3609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9C40255" w14:textId="77777777" w:rsidR="00DE5709" w:rsidRPr="003B3609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0" w:type="dxa"/>
            <w:vAlign w:val="bottom"/>
          </w:tcPr>
          <w:p w14:paraId="1F9A7164" w14:textId="77777777" w:rsidR="00DE5709" w:rsidRPr="003B3609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02FCBC22" w14:textId="77777777" w:rsidR="00DE5709" w:rsidRPr="003B3609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4CA1DAC" w14:textId="77777777" w:rsidR="00DE5709" w:rsidRPr="003B3609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48E1279A" w14:textId="77777777" w:rsidR="00DE5709" w:rsidRPr="003B3609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0B920CE" w14:textId="77777777" w:rsidR="00DE5709" w:rsidRPr="003B3609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92C3ADA" w14:textId="77777777" w:rsidR="00DE5709" w:rsidRPr="003B3609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7137" w:rsidRPr="003E5084" w14:paraId="65B2212D" w14:textId="77777777" w:rsidTr="00D455D4">
        <w:trPr>
          <w:trHeight w:val="81"/>
        </w:trPr>
        <w:tc>
          <w:tcPr>
            <w:tcW w:w="3600" w:type="dxa"/>
            <w:vAlign w:val="bottom"/>
          </w:tcPr>
          <w:p w14:paraId="2FB850B0" w14:textId="77777777" w:rsidR="002E7137" w:rsidRPr="00B3665F" w:rsidRDefault="002E7137" w:rsidP="002E7137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397630">
              <w:rPr>
                <w:rFonts w:ascii="Browallia New" w:hAnsi="Browallia New" w:cs="Browallia New" w:hint="cs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215" w:type="dxa"/>
            <w:vAlign w:val="bottom"/>
          </w:tcPr>
          <w:p w14:paraId="4CFC3A7E" w14:textId="0AF72567" w:rsidR="002E7137" w:rsidRPr="009A539D" w:rsidRDefault="00591B9E" w:rsidP="002E713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3.15</w:t>
            </w:r>
            <w:r w:rsidR="00D210A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D210A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5.8</w:t>
            </w:r>
            <w:r w:rsidR="00BC1FC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50" w:type="dxa"/>
            <w:vAlign w:val="bottom"/>
          </w:tcPr>
          <w:p w14:paraId="035CC35A" w14:textId="77777777" w:rsidR="002E7137" w:rsidRPr="00397630" w:rsidRDefault="002E7137" w:rsidP="002E713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18BF036D" w14:textId="0784B578" w:rsidR="002E7137" w:rsidRPr="00397630" w:rsidRDefault="002E7137" w:rsidP="00D45862">
            <w:pPr>
              <w:tabs>
                <w:tab w:val="clear" w:pos="454"/>
                <w:tab w:val="left" w:pos="459"/>
              </w:tabs>
              <w:spacing w:line="240" w:lineRule="auto"/>
              <w:ind w:hanging="27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2.95 </w:t>
            </w:r>
            <w:r w:rsidRPr="00994A9C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7.25</w:t>
            </w:r>
          </w:p>
        </w:tc>
        <w:tc>
          <w:tcPr>
            <w:tcW w:w="236" w:type="dxa"/>
            <w:vAlign w:val="bottom"/>
          </w:tcPr>
          <w:p w14:paraId="72F33B1F" w14:textId="77777777" w:rsidR="002E7137" w:rsidRPr="00B3665F" w:rsidRDefault="002E7137" w:rsidP="002E7137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bottom w:val="single" w:sz="12" w:space="0" w:color="auto"/>
            </w:tcBorders>
            <w:vAlign w:val="bottom"/>
          </w:tcPr>
          <w:p w14:paraId="782FFBE2" w14:textId="23725827" w:rsidR="002E7137" w:rsidRPr="00B42560" w:rsidRDefault="00472AE7" w:rsidP="002E7137">
            <w:pPr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215,254</w:t>
            </w:r>
          </w:p>
        </w:tc>
        <w:tc>
          <w:tcPr>
            <w:tcW w:w="239" w:type="dxa"/>
            <w:vAlign w:val="bottom"/>
          </w:tcPr>
          <w:p w14:paraId="63DF1565" w14:textId="77777777" w:rsidR="002E7137" w:rsidRPr="00B42560" w:rsidRDefault="002E7137" w:rsidP="002E7137">
            <w:pPr>
              <w:tabs>
                <w:tab w:val="left" w:pos="988"/>
              </w:tabs>
              <w:spacing w:line="240" w:lineRule="auto"/>
              <w:ind w:left="-92"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bottom w:val="single" w:sz="12" w:space="0" w:color="auto"/>
            </w:tcBorders>
            <w:vAlign w:val="bottom"/>
          </w:tcPr>
          <w:p w14:paraId="0044AD1F" w14:textId="3462CAF8" w:rsidR="002E7137" w:rsidRPr="00B42560" w:rsidRDefault="002E7137" w:rsidP="002E7137">
            <w:pPr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206,192</w:t>
            </w:r>
          </w:p>
        </w:tc>
      </w:tr>
    </w:tbl>
    <w:p w14:paraId="7DAFADE9" w14:textId="480B1EA2" w:rsidR="00CA1586" w:rsidRPr="00D25DDF" w:rsidRDefault="00CA1586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80E9858" w14:textId="7B85B308" w:rsidR="003453F1" w:rsidRDefault="00DF037C" w:rsidP="00157C57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เงิน</w:t>
      </w:r>
      <w:r w:rsidR="006E313E" w:rsidRPr="009A0667">
        <w:rPr>
          <w:rFonts w:ascii="Browallia New" w:hAnsi="Browallia New" w:cs="Browallia New" w:hint="cs"/>
          <w:sz w:val="28"/>
          <w:szCs w:val="28"/>
          <w:cs/>
        </w:rPr>
        <w:t>กู้ยืมระยะสั้นจากสถาบันการเงินค้ำประกันโดยเงินฝากธนาคารและ</w:t>
      </w:r>
      <w:r w:rsidR="003D4220" w:rsidRPr="009A0667">
        <w:rPr>
          <w:rFonts w:ascii="Browallia New" w:hAnsi="Browallia New" w:cs="Browallia New" w:hint="cs"/>
          <w:sz w:val="28"/>
          <w:szCs w:val="28"/>
          <w:cs/>
        </w:rPr>
        <w:t xml:space="preserve">อสังหาริมทรัพย์เพื่อการลงทุนของบริษัท ตามที่ได้กล่าวไว้ในหมายเหตุ </w:t>
      </w:r>
      <w:r w:rsidR="00E678F4">
        <w:rPr>
          <w:rFonts w:ascii="Browallia New" w:hAnsi="Browallia New" w:cs="Browallia New"/>
          <w:sz w:val="28"/>
          <w:szCs w:val="28"/>
        </w:rPr>
        <w:t>9</w:t>
      </w:r>
      <w:r w:rsidR="004659D0" w:rsidRPr="009A0667">
        <w:rPr>
          <w:rFonts w:ascii="Browallia New" w:hAnsi="Browallia New" w:cs="Browallia New"/>
          <w:sz w:val="28"/>
          <w:szCs w:val="28"/>
        </w:rPr>
        <w:t xml:space="preserve"> </w:t>
      </w:r>
    </w:p>
    <w:p w14:paraId="4FE0972C" w14:textId="77777777" w:rsidR="008D4885" w:rsidRDefault="008D4885" w:rsidP="00D27323">
      <w:pPr>
        <w:tabs>
          <w:tab w:val="clear" w:pos="454"/>
          <w:tab w:val="left" w:pos="630"/>
          <w:tab w:val="left" w:pos="339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5C79395" w14:textId="3C8304F8" w:rsidR="001F47B6" w:rsidRPr="00254B6F" w:rsidRDefault="001F47B6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54B6F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เงินกู้ยืมระยะยาว</w:t>
      </w:r>
      <w:r w:rsidR="008372B5" w:rsidRPr="00254B6F">
        <w:rPr>
          <w:rFonts w:ascii="Browallia New" w:hAnsi="Browallia New" w:cs="Browallia New" w:hint="cs"/>
          <w:b/>
          <w:bCs/>
          <w:sz w:val="28"/>
          <w:szCs w:val="28"/>
          <w:cs/>
        </w:rPr>
        <w:t>จากสถาบันการเงิน</w:t>
      </w:r>
    </w:p>
    <w:p w14:paraId="09626CB3" w14:textId="77777777" w:rsidR="00672308" w:rsidRPr="00232305" w:rsidRDefault="00672308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843"/>
        <w:gridCol w:w="284"/>
        <w:gridCol w:w="1719"/>
        <w:gridCol w:w="6"/>
      </w:tblGrid>
      <w:tr w:rsidR="00672308" w:rsidRPr="0026273F" w14:paraId="4F6A3A3D" w14:textId="77777777" w:rsidTr="001B40AD">
        <w:trPr>
          <w:cantSplit/>
        </w:trPr>
        <w:tc>
          <w:tcPr>
            <w:tcW w:w="5202" w:type="dxa"/>
          </w:tcPr>
          <w:p w14:paraId="4DE63393" w14:textId="77777777" w:rsidR="00672308" w:rsidRPr="0026273F" w:rsidRDefault="00672308" w:rsidP="009B3E81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52" w:type="dxa"/>
            <w:gridSpan w:val="4"/>
          </w:tcPr>
          <w:p w14:paraId="13556E04" w14:textId="53925C74" w:rsidR="00672308" w:rsidRPr="0026273F" w:rsidRDefault="00672308" w:rsidP="00D60402">
            <w:pPr>
              <w:pStyle w:val="Heading4"/>
              <w:framePr w:w="0" w:hRule="auto" w:hSpace="0" w:wrap="auto" w:vAnchor="margin" w:hAnchor="text" w:xAlign="left" w:yAlign="inline"/>
              <w:ind w:right="-111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26273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4364B9" w:rsidRPr="0026273F" w14:paraId="6A9B13CA" w14:textId="77777777" w:rsidTr="001B40AD">
        <w:trPr>
          <w:gridAfter w:val="1"/>
          <w:wAfter w:w="6" w:type="dxa"/>
          <w:cantSplit/>
        </w:trPr>
        <w:tc>
          <w:tcPr>
            <w:tcW w:w="5202" w:type="dxa"/>
          </w:tcPr>
          <w:p w14:paraId="6BD3DF92" w14:textId="77777777" w:rsidR="004364B9" w:rsidRPr="00F4690D" w:rsidRDefault="004364B9" w:rsidP="00D25DD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1B570F3" w14:textId="3BE9DB4E" w:rsidR="004364B9" w:rsidRPr="00F4690D" w:rsidRDefault="004364B9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8BAD459" w14:textId="77777777" w:rsidR="004364B9" w:rsidRPr="00F4690D" w:rsidRDefault="004364B9" w:rsidP="00D25DDF">
            <w:pPr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2712B69" w14:textId="2BBA7C8F" w:rsidR="004364B9" w:rsidRPr="00325DE7" w:rsidRDefault="004364B9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25DE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325DE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325DE7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4364B9" w:rsidRPr="00232305" w14:paraId="75D5FD1D" w14:textId="77777777" w:rsidTr="001B40AD">
        <w:trPr>
          <w:gridAfter w:val="1"/>
          <w:wAfter w:w="6" w:type="dxa"/>
          <w:cantSplit/>
        </w:trPr>
        <w:tc>
          <w:tcPr>
            <w:tcW w:w="5202" w:type="dxa"/>
          </w:tcPr>
          <w:p w14:paraId="5A531282" w14:textId="77777777" w:rsidR="004364B9" w:rsidRPr="00232305" w:rsidRDefault="004364B9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</w:tcPr>
          <w:p w14:paraId="0A0B706F" w14:textId="77777777" w:rsidR="004364B9" w:rsidRPr="00232305" w:rsidRDefault="004364B9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73E50D24" w14:textId="77777777" w:rsidR="004364B9" w:rsidRPr="00232305" w:rsidRDefault="004364B9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9" w:type="dxa"/>
          </w:tcPr>
          <w:p w14:paraId="35360E79" w14:textId="77777777" w:rsidR="004364B9" w:rsidRPr="00325DE7" w:rsidRDefault="004364B9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4364B9" w:rsidRPr="0026273F" w14:paraId="48210BEB" w14:textId="77777777" w:rsidTr="001B40AD">
        <w:trPr>
          <w:gridAfter w:val="1"/>
          <w:wAfter w:w="6" w:type="dxa"/>
          <w:cantSplit/>
        </w:trPr>
        <w:tc>
          <w:tcPr>
            <w:tcW w:w="5202" w:type="dxa"/>
            <w:vAlign w:val="bottom"/>
          </w:tcPr>
          <w:p w14:paraId="2D5C347A" w14:textId="77777777" w:rsidR="004364B9" w:rsidRPr="0026273F" w:rsidRDefault="004364B9" w:rsidP="008A7F34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73F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843" w:type="dxa"/>
          </w:tcPr>
          <w:p w14:paraId="460F0946" w14:textId="225138A8" w:rsidR="004364B9" w:rsidRPr="00042B36" w:rsidRDefault="004364B9" w:rsidP="00042B36">
            <w:pPr>
              <w:pStyle w:val="ListParagraph"/>
              <w:numPr>
                <w:ilvl w:val="0"/>
                <w:numId w:val="37"/>
              </w:numPr>
              <w:tabs>
                <w:tab w:val="clear" w:pos="454"/>
                <w:tab w:val="clear" w:pos="680"/>
                <w:tab w:val="left" w:pos="604"/>
                <w:tab w:val="left" w:pos="3390"/>
              </w:tabs>
              <w:ind w:left="746" w:firstLine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9E3AE2D" w14:textId="77777777" w:rsidR="004364B9" w:rsidRPr="00B616D1" w:rsidRDefault="004364B9" w:rsidP="008A7F3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9" w:type="dxa"/>
          </w:tcPr>
          <w:p w14:paraId="3E9DD5D4" w14:textId="6C18C84D" w:rsidR="004364B9" w:rsidRPr="00325DE7" w:rsidRDefault="004364B9" w:rsidP="008A7F34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20,000</w:t>
            </w:r>
          </w:p>
        </w:tc>
      </w:tr>
      <w:tr w:rsidR="004364B9" w:rsidRPr="0026273F" w14:paraId="3109E327" w14:textId="77777777" w:rsidTr="001B40AD">
        <w:trPr>
          <w:gridAfter w:val="1"/>
          <w:wAfter w:w="6" w:type="dxa"/>
          <w:cantSplit/>
        </w:trPr>
        <w:tc>
          <w:tcPr>
            <w:tcW w:w="5202" w:type="dxa"/>
            <w:vAlign w:val="bottom"/>
          </w:tcPr>
          <w:p w14:paraId="36D31169" w14:textId="77777777" w:rsidR="004364B9" w:rsidRPr="0026273F" w:rsidRDefault="004364B9" w:rsidP="008A7F34">
            <w:pPr>
              <w:tabs>
                <w:tab w:val="clear" w:pos="454"/>
                <w:tab w:val="clear" w:pos="680"/>
              </w:tabs>
              <w:spacing w:line="240" w:lineRule="auto"/>
              <w:ind w:right="28" w:hanging="93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26273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A23FB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ที่ถึงกำหนดชำระ</w:t>
            </w:r>
            <w:r w:rsidRPr="005A23FB">
              <w:rPr>
                <w:rFonts w:ascii="Browallia New" w:hAnsi="Browallia New" w:cs="Browalli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FC1CD80" w14:textId="058A9C17" w:rsidR="004364B9" w:rsidRPr="009D363D" w:rsidRDefault="004364B9" w:rsidP="00042B36">
            <w:pPr>
              <w:pStyle w:val="ListParagraph"/>
              <w:numPr>
                <w:ilvl w:val="0"/>
                <w:numId w:val="37"/>
              </w:numPr>
              <w:tabs>
                <w:tab w:val="clear" w:pos="454"/>
                <w:tab w:val="clear" w:pos="680"/>
                <w:tab w:val="left" w:pos="604"/>
                <w:tab w:val="left" w:pos="3390"/>
              </w:tabs>
              <w:ind w:left="746" w:firstLine="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8F57FFE" w14:textId="77777777" w:rsidR="004364B9" w:rsidRPr="00B616D1" w:rsidRDefault="004364B9" w:rsidP="008A7F3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6D3BFA9A" w14:textId="535302D7" w:rsidR="004364B9" w:rsidRPr="00521F75" w:rsidRDefault="004364B9" w:rsidP="008A7F34">
            <w:pPr>
              <w:tabs>
                <w:tab w:val="clear" w:pos="1644"/>
                <w:tab w:val="left" w:pos="90"/>
                <w:tab w:val="left" w:pos="16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4A9C">
              <w:rPr>
                <w:rFonts w:ascii="BrowalliaUPC" w:hAnsi="BrowalliaUPC" w:cs="BrowalliaUPC"/>
                <w:sz w:val="28"/>
                <w:szCs w:val="28"/>
                <w:cs/>
              </w:rPr>
              <w:t>(20,000)</w:t>
            </w:r>
          </w:p>
        </w:tc>
      </w:tr>
      <w:tr w:rsidR="004364B9" w:rsidRPr="0026273F" w14:paraId="74C13802" w14:textId="77777777" w:rsidTr="001B40AD">
        <w:trPr>
          <w:gridAfter w:val="1"/>
          <w:wAfter w:w="6" w:type="dxa"/>
          <w:cantSplit/>
        </w:trPr>
        <w:tc>
          <w:tcPr>
            <w:tcW w:w="5202" w:type="dxa"/>
            <w:vAlign w:val="bottom"/>
          </w:tcPr>
          <w:p w14:paraId="635C16B9" w14:textId="77777777" w:rsidR="004364B9" w:rsidRPr="0026273F" w:rsidRDefault="004364B9" w:rsidP="008A7F34">
            <w:pPr>
              <w:tabs>
                <w:tab w:val="clear" w:pos="454"/>
                <w:tab w:val="clear" w:pos="680"/>
              </w:tabs>
              <w:spacing w:line="240" w:lineRule="auto"/>
              <w:ind w:right="28" w:hanging="93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7AF9EAF" w14:textId="272740BA" w:rsidR="004364B9" w:rsidRPr="009D363D" w:rsidRDefault="004364B9" w:rsidP="00042B36">
            <w:pPr>
              <w:pStyle w:val="ListParagraph"/>
              <w:numPr>
                <w:ilvl w:val="0"/>
                <w:numId w:val="37"/>
              </w:numPr>
              <w:tabs>
                <w:tab w:val="clear" w:pos="454"/>
                <w:tab w:val="clear" w:pos="680"/>
                <w:tab w:val="left" w:pos="604"/>
                <w:tab w:val="left" w:pos="3390"/>
              </w:tabs>
              <w:ind w:left="746" w:firstLine="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76783C1" w14:textId="77777777" w:rsidR="004364B9" w:rsidRPr="00364DBB" w:rsidRDefault="004364B9" w:rsidP="008A7F3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12" w:space="0" w:color="auto"/>
            </w:tcBorders>
          </w:tcPr>
          <w:p w14:paraId="39365755" w14:textId="70463F9C" w:rsidR="004364B9" w:rsidRPr="003C1990" w:rsidRDefault="004364B9" w:rsidP="00EA459B">
            <w:pPr>
              <w:pStyle w:val="ListParagraph"/>
              <w:numPr>
                <w:ilvl w:val="0"/>
                <w:numId w:val="37"/>
              </w:numPr>
              <w:tabs>
                <w:tab w:val="clear" w:pos="454"/>
                <w:tab w:val="clear" w:pos="680"/>
                <w:tab w:val="left" w:pos="604"/>
                <w:tab w:val="left" w:pos="1024"/>
                <w:tab w:val="left" w:pos="3390"/>
              </w:tabs>
              <w:ind w:left="746" w:firstLine="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1990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</w:p>
        </w:tc>
      </w:tr>
    </w:tbl>
    <w:p w14:paraId="6A225587" w14:textId="77777777" w:rsidR="0015270B" w:rsidRDefault="0015270B" w:rsidP="00234E0D">
      <w:pPr>
        <w:tabs>
          <w:tab w:val="clear" w:pos="454"/>
          <w:tab w:val="left" w:pos="630"/>
          <w:tab w:val="left" w:pos="339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34E499F" w14:textId="06BEEA5C" w:rsidR="003F2E19" w:rsidRDefault="00BE12B9" w:rsidP="003F2E19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BE12B9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การเปลี่ยนแปลงของเงินกู้ยืมระยะยาวจากสถาบันการเงินในระหว่างงวด มีดังต่อไปนี้</w:t>
      </w:r>
    </w:p>
    <w:p w14:paraId="671A92DB" w14:textId="77777777" w:rsidR="003F2E19" w:rsidRDefault="003F2E19"/>
    <w:tbl>
      <w:tblPr>
        <w:tblW w:w="9126" w:type="dxa"/>
        <w:tblInd w:w="39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37"/>
        <w:gridCol w:w="168"/>
        <w:gridCol w:w="2621"/>
      </w:tblGrid>
      <w:tr w:rsidR="009E0B56" w:rsidRPr="00AF63BA" w14:paraId="1E5FB07A" w14:textId="77777777" w:rsidTr="00B82430">
        <w:trPr>
          <w:cantSplit/>
          <w:trHeight w:val="168"/>
        </w:trPr>
        <w:tc>
          <w:tcPr>
            <w:tcW w:w="6337" w:type="dxa"/>
          </w:tcPr>
          <w:p w14:paraId="0A1596E0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8" w:type="dxa"/>
          </w:tcPr>
          <w:p w14:paraId="7949C3F9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1" w:type="dxa"/>
          </w:tcPr>
          <w:p w14:paraId="1DF014EE" w14:textId="5E3F9080" w:rsidR="009E0B56" w:rsidRPr="00AF63BA" w:rsidRDefault="009E0B56" w:rsidP="00937F0F">
            <w:pPr>
              <w:tabs>
                <w:tab w:val="clear" w:pos="4678"/>
                <w:tab w:val="left" w:pos="3390"/>
              </w:tabs>
              <w:ind w:right="-4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Pr="00AF63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8A109F" w:rsidRPr="000B4D36" w14:paraId="1A4752FA" w14:textId="77777777" w:rsidTr="007D5174">
        <w:trPr>
          <w:cantSplit/>
          <w:trHeight w:val="153"/>
        </w:trPr>
        <w:tc>
          <w:tcPr>
            <w:tcW w:w="6337" w:type="dxa"/>
          </w:tcPr>
          <w:p w14:paraId="4A664921" w14:textId="77777777" w:rsidR="008A109F" w:rsidRPr="00780DC0" w:rsidRDefault="008A109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8" w:type="dxa"/>
          </w:tcPr>
          <w:p w14:paraId="51105626" w14:textId="77777777" w:rsidR="008A109F" w:rsidRPr="00780DC0" w:rsidRDefault="008A109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</w:tcBorders>
          </w:tcPr>
          <w:p w14:paraId="238AAE24" w14:textId="77777777" w:rsidR="008A109F" w:rsidRPr="00780DC0" w:rsidRDefault="008A109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8A109F" w:rsidRPr="00AF63BA" w14:paraId="05FADECB" w14:textId="77777777" w:rsidTr="007D5174">
        <w:trPr>
          <w:cantSplit/>
          <w:trHeight w:val="80"/>
        </w:trPr>
        <w:tc>
          <w:tcPr>
            <w:tcW w:w="6337" w:type="dxa"/>
          </w:tcPr>
          <w:p w14:paraId="3931C1E7" w14:textId="47274B04" w:rsidR="008A109F" w:rsidRPr="007A7721" w:rsidRDefault="008A109F" w:rsidP="00A75B2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D02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D02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2565</w:t>
            </w:r>
          </w:p>
        </w:tc>
        <w:tc>
          <w:tcPr>
            <w:tcW w:w="168" w:type="dxa"/>
          </w:tcPr>
          <w:p w14:paraId="44E88A58" w14:textId="77777777" w:rsidR="008A109F" w:rsidRPr="00AF63BA" w:rsidRDefault="008A109F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1" w:type="dxa"/>
          </w:tcPr>
          <w:p w14:paraId="4C662734" w14:textId="2BF74946" w:rsidR="008A109F" w:rsidRPr="00AF63BA" w:rsidRDefault="008A109F" w:rsidP="00A75B22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4C791E">
              <w:rPr>
                <w:rFonts w:ascii="Browallia New" w:eastAsia="Calibri" w:hAnsi="Browallia New" w:cs="Browallia New"/>
                <w:sz w:val="28"/>
                <w:szCs w:val="28"/>
              </w:rPr>
              <w:t>20,000</w:t>
            </w:r>
          </w:p>
        </w:tc>
      </w:tr>
      <w:tr w:rsidR="008A109F" w:rsidRPr="00AF63BA" w14:paraId="0BD46A65" w14:textId="77777777" w:rsidTr="007D5174">
        <w:trPr>
          <w:cantSplit/>
          <w:trHeight w:val="80"/>
        </w:trPr>
        <w:tc>
          <w:tcPr>
            <w:tcW w:w="6337" w:type="dxa"/>
          </w:tcPr>
          <w:p w14:paraId="0441D09D" w14:textId="2CFC020D" w:rsidR="008A109F" w:rsidRPr="00E36DAA" w:rsidRDefault="008A109F" w:rsidP="00A75B2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6DA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E36DA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68" w:type="dxa"/>
          </w:tcPr>
          <w:p w14:paraId="6BECD9B8" w14:textId="77777777" w:rsidR="008A109F" w:rsidRPr="00AF63BA" w:rsidRDefault="008A109F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1" w:type="dxa"/>
            <w:tcBorders>
              <w:bottom w:val="single" w:sz="4" w:space="0" w:color="auto"/>
            </w:tcBorders>
          </w:tcPr>
          <w:p w14:paraId="1B830145" w14:textId="38E0B2C8" w:rsidR="008A109F" w:rsidRPr="00AF63BA" w:rsidRDefault="008A109F" w:rsidP="00A75B22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GB"/>
              </w:rPr>
              <w:t>(20,000)</w:t>
            </w:r>
          </w:p>
        </w:tc>
      </w:tr>
      <w:tr w:rsidR="008A109F" w:rsidRPr="00AF63BA" w14:paraId="73163D9E" w14:textId="77777777" w:rsidTr="007D5174">
        <w:trPr>
          <w:cantSplit/>
        </w:trPr>
        <w:tc>
          <w:tcPr>
            <w:tcW w:w="6337" w:type="dxa"/>
          </w:tcPr>
          <w:p w14:paraId="11C7F321" w14:textId="2ED45300" w:rsidR="008A109F" w:rsidRPr="007A7721" w:rsidRDefault="008A109F" w:rsidP="00A75B2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02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8" w:type="dxa"/>
          </w:tcPr>
          <w:p w14:paraId="3EC6F3F5" w14:textId="77777777" w:rsidR="008A109F" w:rsidRPr="00AF63BA" w:rsidRDefault="008A109F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12" w:space="0" w:color="auto"/>
            </w:tcBorders>
          </w:tcPr>
          <w:p w14:paraId="3CB12647" w14:textId="60916E6B" w:rsidR="008A109F" w:rsidRPr="009D363D" w:rsidRDefault="00EA459B" w:rsidP="00EA459B">
            <w:pPr>
              <w:pStyle w:val="ListParagraph"/>
              <w:tabs>
                <w:tab w:val="clear" w:pos="454"/>
                <w:tab w:val="clear" w:pos="680"/>
                <w:tab w:val="clear" w:pos="1871"/>
                <w:tab w:val="clear" w:pos="2580"/>
                <w:tab w:val="left" w:pos="604"/>
                <w:tab w:val="left" w:pos="1814"/>
                <w:tab w:val="left" w:pos="1973"/>
                <w:tab w:val="left" w:pos="2472"/>
                <w:tab w:val="left" w:pos="3390"/>
              </w:tabs>
              <w:ind w:left="16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-  </w:t>
            </w:r>
          </w:p>
        </w:tc>
      </w:tr>
    </w:tbl>
    <w:p w14:paraId="315389F3" w14:textId="09FFDE23" w:rsidR="00E03830" w:rsidRPr="00B66A70" w:rsidRDefault="00E03830" w:rsidP="00B66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833852" w14:textId="77777777" w:rsidR="001E3652" w:rsidRPr="0035273E" w:rsidRDefault="001E3652" w:rsidP="009D1FA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769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5273E">
        <w:rPr>
          <w:rFonts w:ascii="Browallia New" w:hAnsi="Browallia New" w:cs="Browallia New"/>
          <w:b/>
          <w:bCs/>
          <w:sz w:val="28"/>
          <w:szCs w:val="28"/>
          <w:cs/>
        </w:rPr>
        <w:t>ส่วนงาน</w:t>
      </w:r>
      <w:r w:rsidRPr="0035273E">
        <w:rPr>
          <w:rFonts w:ascii="Browallia New" w:hAnsi="Browallia New" w:cs="Browallia New" w:hint="cs"/>
          <w:b/>
          <w:bCs/>
          <w:sz w:val="28"/>
          <w:szCs w:val="28"/>
          <w:cs/>
        </w:rPr>
        <w:t>ดำเนินงาน</w:t>
      </w:r>
    </w:p>
    <w:p w14:paraId="2314A4FE" w14:textId="77777777" w:rsidR="001E3652" w:rsidRPr="00232305" w:rsidRDefault="001E3652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0A59D8" w14:textId="3F8BB027" w:rsidR="001E3652" w:rsidRPr="00232305" w:rsidRDefault="001E3652" w:rsidP="001E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5273E">
        <w:rPr>
          <w:rFonts w:ascii="Browallia New" w:hAnsi="Browallia New" w:cs="Browallia New"/>
          <w:sz w:val="28"/>
          <w:szCs w:val="28"/>
          <w:cs/>
          <w:lang w:val="en-GB"/>
        </w:rPr>
        <w:t>บริษัทดำเนินธุรกิจหลักในส่วนงานดำเนินงานที่รายงานเพียงส่วนงานเดียว คือส่วนงานธุรกิจตัวแทนจำหน่ายเครื่องมือและอุปกรณ์ทางการแพทย์</w:t>
      </w:r>
      <w:r w:rsidR="00DE1B6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วัสดุการแพทย์</w:t>
      </w:r>
      <w:r w:rsidRPr="0035273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D2956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0D6B9F">
        <w:rPr>
          <w:rFonts w:ascii="Browallia New" w:hAnsi="Browallia New" w:cs="Browallia New" w:hint="cs"/>
          <w:sz w:val="28"/>
          <w:szCs w:val="28"/>
          <w:cs/>
        </w:rPr>
        <w:t>ให้บริการ</w:t>
      </w:r>
      <w:r w:rsidR="00DE1B61">
        <w:rPr>
          <w:rFonts w:ascii="Browallia New" w:hAnsi="Browallia New" w:cs="Browallia New" w:hint="cs"/>
          <w:sz w:val="28"/>
          <w:szCs w:val="28"/>
          <w:cs/>
        </w:rPr>
        <w:t>เครื่องมือ</w:t>
      </w:r>
      <w:r w:rsidR="000D6B9F">
        <w:rPr>
          <w:rFonts w:ascii="Browallia New" w:hAnsi="Browallia New" w:cs="Browallia New" w:hint="cs"/>
          <w:sz w:val="28"/>
          <w:szCs w:val="28"/>
          <w:cs/>
        </w:rPr>
        <w:t xml:space="preserve">แพทย์ </w:t>
      </w:r>
      <w:r w:rsidR="00E06E00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Pr="0035273E">
        <w:rPr>
          <w:rFonts w:ascii="Browallia New" w:hAnsi="Browallia New" w:cs="Browallia New"/>
          <w:sz w:val="28"/>
          <w:szCs w:val="28"/>
          <w:cs/>
          <w:lang w:val="en-GB"/>
        </w:rPr>
        <w:t>ดำเนินธุรกิจในเขตภูมิศาสตร์ในประเทศไทย ดังนั้น รายได้ กำไรจากการ</w:t>
      </w:r>
      <w:r w:rsidRPr="00232305">
        <w:rPr>
          <w:rFonts w:ascii="Browallia New" w:hAnsi="Browallia New" w:cs="Browallia New"/>
          <w:sz w:val="28"/>
          <w:szCs w:val="28"/>
          <w:cs/>
          <w:lang w:val="en-GB"/>
        </w:rPr>
        <w:t>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27D9F19" w14:textId="38EE478D" w:rsidR="009C09D8" w:rsidRDefault="009C0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0D445207" w14:textId="3778E87D" w:rsidR="00E03830" w:rsidRPr="0035273E" w:rsidRDefault="00E03830" w:rsidP="00745BD3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769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26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3527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lastRenderedPageBreak/>
        <w:t>รายได้</w:t>
      </w:r>
    </w:p>
    <w:p w14:paraId="110B8E71" w14:textId="77777777" w:rsidR="00E03830" w:rsidRPr="003A03E4" w:rsidRDefault="00E03830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3644BDD" w14:textId="6FA1F6EE" w:rsidR="00E03830" w:rsidRPr="001B218F" w:rsidRDefault="00E03830" w:rsidP="00986DA8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1B218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บริษัทได้เปิดเผยข้อมูลการจำแนกรายได้ตามประเภทของสินค้าหรือบริการ และวิธีการบันทึกรายได้ </w:t>
      </w:r>
      <w:r w:rsidR="00636ECF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มี</w:t>
      </w:r>
      <w:r w:rsidRPr="001B218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ดังนี้</w:t>
      </w:r>
    </w:p>
    <w:p w14:paraId="0601A7DC" w14:textId="08914C5C" w:rsidR="0035273E" w:rsidRPr="001B218F" w:rsidRDefault="0035273E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977"/>
        <w:gridCol w:w="963"/>
        <w:gridCol w:w="868"/>
        <w:gridCol w:w="894"/>
        <w:gridCol w:w="955"/>
        <w:gridCol w:w="938"/>
        <w:gridCol w:w="994"/>
        <w:gridCol w:w="954"/>
      </w:tblGrid>
      <w:tr w:rsidR="00E03830" w:rsidRPr="001B218F" w14:paraId="086F6BA9" w14:textId="77777777" w:rsidTr="00785F37">
        <w:tc>
          <w:tcPr>
            <w:tcW w:w="1686" w:type="dxa"/>
            <w:shd w:val="clear" w:color="auto" w:fill="auto"/>
          </w:tcPr>
          <w:p w14:paraId="69FF21DE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  <w:hideMark/>
          </w:tcPr>
          <w:p w14:paraId="7BC32500" w14:textId="1B444499" w:rsidR="00E03830" w:rsidRPr="001B218F" w:rsidRDefault="00C56120" w:rsidP="00D60402">
            <w:pPr>
              <w:pBdr>
                <w:bottom w:val="single" w:sz="4" w:space="1" w:color="auto"/>
              </w:pBdr>
              <w:ind w:firstLine="2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พันบาท</w:t>
            </w:r>
          </w:p>
        </w:tc>
      </w:tr>
      <w:tr w:rsidR="00B13F28" w:rsidRPr="001B218F" w14:paraId="7E32462C" w14:textId="77777777" w:rsidTr="00785F37">
        <w:tc>
          <w:tcPr>
            <w:tcW w:w="1686" w:type="dxa"/>
            <w:shd w:val="clear" w:color="auto" w:fill="auto"/>
          </w:tcPr>
          <w:p w14:paraId="08FFF726" w14:textId="77777777" w:rsidR="00B13F28" w:rsidRPr="001B218F" w:rsidRDefault="00B13F28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5EB91A49" w14:textId="07E74C26" w:rsidR="00B13F28" w:rsidRPr="001B218F" w:rsidRDefault="00CF7DF6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86D5D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="00A86D5D">
              <w:rPr>
                <w:rFonts w:ascii="Browallia New" w:hAnsi="Browallia New" w:cs="Browallia New" w:hint="cs"/>
                <w:sz w:val="22"/>
                <w:szCs w:val="22"/>
                <w:cs/>
              </w:rPr>
              <w:t>มีนาคม</w:t>
            </w:r>
          </w:p>
        </w:tc>
      </w:tr>
      <w:tr w:rsidR="00E03830" w:rsidRPr="001B218F" w14:paraId="3AF79114" w14:textId="77777777" w:rsidTr="00EC7A3D">
        <w:tc>
          <w:tcPr>
            <w:tcW w:w="1686" w:type="dxa"/>
            <w:shd w:val="clear" w:color="auto" w:fill="auto"/>
          </w:tcPr>
          <w:p w14:paraId="3581F335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0" w:type="dxa"/>
            <w:gridSpan w:val="2"/>
            <w:shd w:val="clear" w:color="auto" w:fill="auto"/>
            <w:vAlign w:val="bottom"/>
            <w:hideMark/>
          </w:tcPr>
          <w:p w14:paraId="48DE4C80" w14:textId="31FCA901" w:rsidR="00E03830" w:rsidRPr="001B218F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ขาย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</w:t>
            </w:r>
            <w:r w:rsidR="00DE1B61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</w:t>
            </w:r>
            <w:r w:rsidR="00C66A59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DE1B61">
              <w:rPr>
                <w:rFonts w:ascii="Browallia New" w:hAnsi="Browallia New" w:cs="Browallia New" w:hint="cs"/>
                <w:sz w:val="22"/>
                <w:szCs w:val="22"/>
                <w:cs/>
              </w:rPr>
              <w:t>อุปกรณ์</w:t>
            </w:r>
            <w:r w:rsidR="007724C3">
              <w:rPr>
                <w:rFonts w:ascii="Browallia New" w:hAnsi="Browallia New" w:cs="Browallia New" w:hint="cs"/>
                <w:sz w:val="22"/>
                <w:szCs w:val="22"/>
                <w:cs/>
              </w:rPr>
              <w:t>ทางการ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แพทย์</w:t>
            </w:r>
            <w:r w:rsidR="007724C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7724C3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="007724C3">
              <w:rPr>
                <w:rFonts w:ascii="Browallia New" w:hAnsi="Browallia New" w:cs="Browallia New" w:hint="cs"/>
                <w:sz w:val="22"/>
                <w:szCs w:val="22"/>
                <w:cs/>
              </w:rPr>
              <w:t>วัสดุการแพทย์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  <w:hideMark/>
          </w:tcPr>
          <w:p w14:paraId="44894A26" w14:textId="77777777" w:rsidR="00DF1616" w:rsidRDefault="00DF1616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329B50D" w14:textId="04622746" w:rsidR="00E03830" w:rsidRPr="001B218F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42137270" w14:textId="77777777" w:rsidR="00E03830" w:rsidRPr="001B218F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  <w:hideMark/>
          </w:tcPr>
          <w:p w14:paraId="7F1A0DCC" w14:textId="77777777" w:rsidR="00E03830" w:rsidRPr="001B218F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6FF5F2" w14:textId="77777777" w:rsidR="00DF1616" w:rsidRDefault="00DF1616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904685" w14:textId="61EE639A" w:rsidR="00E03830" w:rsidRPr="001B218F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48" w:type="dxa"/>
            <w:gridSpan w:val="2"/>
            <w:shd w:val="clear" w:color="auto" w:fill="auto"/>
            <w:vAlign w:val="bottom"/>
            <w:hideMark/>
          </w:tcPr>
          <w:p w14:paraId="2AEE1616" w14:textId="77777777" w:rsidR="00E03830" w:rsidRPr="001B218F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68B4CA6" w14:textId="77777777" w:rsidR="00DF1616" w:rsidRDefault="00DF1616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D2258F" w14:textId="0F3B0714" w:rsidR="00E03830" w:rsidRPr="001B218F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A86D5D" w:rsidRPr="001B218F" w14:paraId="6EADD156" w14:textId="77777777" w:rsidTr="00785F37">
        <w:tc>
          <w:tcPr>
            <w:tcW w:w="1686" w:type="dxa"/>
            <w:shd w:val="clear" w:color="auto" w:fill="auto"/>
          </w:tcPr>
          <w:p w14:paraId="46857399" w14:textId="77777777" w:rsidR="00A86D5D" w:rsidRPr="001B218F" w:rsidRDefault="00A86D5D" w:rsidP="00A86D5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08B08B6D" w14:textId="5686A3D2" w:rsidR="00A86D5D" w:rsidRPr="001B218F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963" w:type="dxa"/>
            <w:shd w:val="clear" w:color="auto" w:fill="auto"/>
            <w:hideMark/>
          </w:tcPr>
          <w:p w14:paraId="77E19C13" w14:textId="0213E0C6" w:rsidR="00A86D5D" w:rsidRPr="001B218F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868" w:type="dxa"/>
            <w:shd w:val="clear" w:color="auto" w:fill="auto"/>
            <w:hideMark/>
          </w:tcPr>
          <w:p w14:paraId="252D900C" w14:textId="61F707DD" w:rsidR="00A86D5D" w:rsidRPr="001B218F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894" w:type="dxa"/>
            <w:shd w:val="clear" w:color="auto" w:fill="auto"/>
            <w:hideMark/>
          </w:tcPr>
          <w:p w14:paraId="5FFBDBAC" w14:textId="56268115" w:rsidR="00A86D5D" w:rsidRPr="001B218F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955" w:type="dxa"/>
            <w:shd w:val="clear" w:color="auto" w:fill="auto"/>
            <w:hideMark/>
          </w:tcPr>
          <w:p w14:paraId="5C2741FB" w14:textId="339B226E" w:rsidR="00A86D5D" w:rsidRPr="001B218F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938" w:type="dxa"/>
            <w:shd w:val="clear" w:color="auto" w:fill="auto"/>
            <w:hideMark/>
          </w:tcPr>
          <w:p w14:paraId="691B149F" w14:textId="38EEED71" w:rsidR="00A86D5D" w:rsidRPr="001B218F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994" w:type="dxa"/>
            <w:shd w:val="clear" w:color="auto" w:fill="auto"/>
            <w:hideMark/>
          </w:tcPr>
          <w:p w14:paraId="4EF2FAD1" w14:textId="734F8751" w:rsidR="00A86D5D" w:rsidRPr="001B218F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954" w:type="dxa"/>
            <w:shd w:val="clear" w:color="auto" w:fill="auto"/>
            <w:hideMark/>
          </w:tcPr>
          <w:p w14:paraId="5A8D02B5" w14:textId="2472AC3E" w:rsidR="00A86D5D" w:rsidRPr="001B218F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</w:tr>
      <w:tr w:rsidR="00762BA1" w:rsidRPr="001B218F" w14:paraId="0F28ECA3" w14:textId="77777777" w:rsidTr="00785F37">
        <w:tc>
          <w:tcPr>
            <w:tcW w:w="1686" w:type="dxa"/>
            <w:shd w:val="clear" w:color="auto" w:fill="auto"/>
          </w:tcPr>
          <w:p w14:paraId="1D44CC8D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7367FDE2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7783BDEF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141A7D54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5746AA99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4D0B9A6E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130488C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445C13DA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1B7268BD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36F68" w:rsidRPr="001B218F" w14:paraId="7ABBFB94" w14:textId="77777777" w:rsidTr="00785F37">
        <w:tc>
          <w:tcPr>
            <w:tcW w:w="1686" w:type="dxa"/>
            <w:shd w:val="clear" w:color="auto" w:fill="auto"/>
            <w:vAlign w:val="bottom"/>
            <w:hideMark/>
          </w:tcPr>
          <w:p w14:paraId="300AD1C1" w14:textId="77777777" w:rsidR="00F36F68" w:rsidRPr="001B218F" w:rsidRDefault="00F36F68" w:rsidP="00F36F6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77" w:type="dxa"/>
            <w:shd w:val="clear" w:color="auto" w:fill="auto"/>
          </w:tcPr>
          <w:p w14:paraId="2A1D96DB" w14:textId="37D98CA6" w:rsidR="00F36F68" w:rsidRPr="006E6931" w:rsidRDefault="00F36F68" w:rsidP="00F36F6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703,033</w:t>
            </w:r>
          </w:p>
        </w:tc>
        <w:tc>
          <w:tcPr>
            <w:tcW w:w="963" w:type="dxa"/>
            <w:shd w:val="clear" w:color="auto" w:fill="auto"/>
          </w:tcPr>
          <w:p w14:paraId="4C311CCF" w14:textId="26160344" w:rsidR="00F36F68" w:rsidRPr="006E6931" w:rsidRDefault="00F36F68" w:rsidP="00F36F68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151,719</w:t>
            </w:r>
          </w:p>
        </w:tc>
        <w:tc>
          <w:tcPr>
            <w:tcW w:w="868" w:type="dxa"/>
            <w:shd w:val="clear" w:color="auto" w:fill="auto"/>
          </w:tcPr>
          <w:p w14:paraId="132B1575" w14:textId="6F27E501" w:rsidR="00F36F68" w:rsidRPr="006E6931" w:rsidRDefault="00F36F68" w:rsidP="00F36F6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1,741</w:t>
            </w:r>
          </w:p>
        </w:tc>
        <w:tc>
          <w:tcPr>
            <w:tcW w:w="894" w:type="dxa"/>
            <w:shd w:val="clear" w:color="auto" w:fill="auto"/>
          </w:tcPr>
          <w:p w14:paraId="76E2DE53" w14:textId="556C3A47" w:rsidR="00F36F68" w:rsidRPr="006E6931" w:rsidRDefault="00F36F68" w:rsidP="00F36F68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1,506</w:t>
            </w:r>
          </w:p>
        </w:tc>
        <w:tc>
          <w:tcPr>
            <w:tcW w:w="955" w:type="dxa"/>
            <w:shd w:val="clear" w:color="auto" w:fill="auto"/>
          </w:tcPr>
          <w:p w14:paraId="78781886" w14:textId="438DCD36" w:rsidR="00F36F68" w:rsidRPr="006E6931" w:rsidRDefault="00FB28C7" w:rsidP="009D363D">
            <w:pPr>
              <w:tabs>
                <w:tab w:val="clear" w:pos="680"/>
                <w:tab w:val="left" w:pos="316"/>
              </w:tabs>
              <w:ind w:right="-1"/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</w:t>
            </w:r>
            <w:r w:rsidR="00E348E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3251CEFB" w14:textId="0DFFD66C" w:rsidR="00F36F68" w:rsidRPr="006E6931" w:rsidRDefault="00F36F68" w:rsidP="00F36F68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     -</w:t>
            </w:r>
          </w:p>
        </w:tc>
        <w:tc>
          <w:tcPr>
            <w:tcW w:w="994" w:type="dxa"/>
            <w:shd w:val="clear" w:color="auto" w:fill="auto"/>
          </w:tcPr>
          <w:p w14:paraId="077E483B" w14:textId="05BB83BA" w:rsidR="00F36F68" w:rsidRPr="001B218F" w:rsidRDefault="00F36F68" w:rsidP="00F36F6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704,774</w:t>
            </w:r>
          </w:p>
        </w:tc>
        <w:tc>
          <w:tcPr>
            <w:tcW w:w="954" w:type="dxa"/>
            <w:shd w:val="clear" w:color="auto" w:fill="auto"/>
          </w:tcPr>
          <w:p w14:paraId="12A5B922" w14:textId="6B9ED61C" w:rsidR="00F36F68" w:rsidRPr="003B7616" w:rsidRDefault="00F36F68" w:rsidP="00F36F6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3B7616">
              <w:rPr>
                <w:rFonts w:ascii="Browallia New" w:eastAsia="Calibri" w:hAnsi="Browallia New" w:cs="Browallia New"/>
                <w:sz w:val="22"/>
                <w:szCs w:val="22"/>
              </w:rPr>
              <w:t>153,225</w:t>
            </w:r>
          </w:p>
        </w:tc>
      </w:tr>
      <w:tr w:rsidR="00F36F68" w:rsidRPr="001B218F" w14:paraId="7A5E875B" w14:textId="77777777" w:rsidTr="00785F37">
        <w:tc>
          <w:tcPr>
            <w:tcW w:w="1686" w:type="dxa"/>
            <w:shd w:val="clear" w:color="auto" w:fill="auto"/>
            <w:vAlign w:val="bottom"/>
            <w:hideMark/>
          </w:tcPr>
          <w:p w14:paraId="18AF5FBE" w14:textId="370BD0AF" w:rsidR="00F36F68" w:rsidRPr="001B218F" w:rsidRDefault="00F36F68" w:rsidP="00F36F6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3" w:name="_Hlk47362094"/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ตลอดช่วงระยะเวลา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1AF8C2FC" w14:textId="3585C445" w:rsidR="00F36F68" w:rsidRPr="006E6931" w:rsidRDefault="00F36F68" w:rsidP="00F36F68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     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45CF18C" w14:textId="5259F061" w:rsidR="00F36F68" w:rsidRPr="006E6931" w:rsidRDefault="00F36F68" w:rsidP="00F36F68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    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CAB63F3" w14:textId="192E1B75" w:rsidR="00F36F68" w:rsidRPr="006E6931" w:rsidRDefault="00F36F68" w:rsidP="00F36F6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1,861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6261DD2" w14:textId="0CE5AB10" w:rsidR="00F36F68" w:rsidRPr="006E6931" w:rsidRDefault="00F36F68" w:rsidP="00F36F6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1,564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F52D224" w14:textId="07324A3D" w:rsidR="00F36F68" w:rsidRPr="006E6931" w:rsidRDefault="00E348E1" w:rsidP="00F36F6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2,015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4754622E" w14:textId="2AD1B086" w:rsidR="00F36F68" w:rsidRPr="006E6931" w:rsidRDefault="00F36F68" w:rsidP="00F36F6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658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B4753E8" w14:textId="626594EE" w:rsidR="00F36F68" w:rsidRPr="001B218F" w:rsidRDefault="00F36F68" w:rsidP="00F36F6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3,876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A6AB2EA" w14:textId="3915018C" w:rsidR="00F36F68" w:rsidRPr="003B7616" w:rsidRDefault="00F36F68" w:rsidP="00F36F6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3B7616">
              <w:rPr>
                <w:rFonts w:ascii="Browallia New" w:eastAsia="Calibri" w:hAnsi="Browallia New" w:cs="Browallia New"/>
                <w:sz w:val="22"/>
                <w:szCs w:val="22"/>
              </w:rPr>
              <w:t>2,222</w:t>
            </w:r>
          </w:p>
        </w:tc>
      </w:tr>
      <w:bookmarkEnd w:id="3"/>
      <w:tr w:rsidR="00064D6A" w:rsidRPr="001B218F" w14:paraId="6EA559D7" w14:textId="77777777" w:rsidTr="00785F37">
        <w:tc>
          <w:tcPr>
            <w:tcW w:w="1686" w:type="dxa"/>
            <w:shd w:val="clear" w:color="auto" w:fill="auto"/>
            <w:vAlign w:val="bottom"/>
            <w:hideMark/>
          </w:tcPr>
          <w:p w14:paraId="177BB1C9" w14:textId="77777777" w:rsidR="00064D6A" w:rsidRPr="001B218F" w:rsidRDefault="00064D6A" w:rsidP="00064D6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77" w:type="dxa"/>
            <w:shd w:val="clear" w:color="auto" w:fill="auto"/>
          </w:tcPr>
          <w:p w14:paraId="7F602C14" w14:textId="50A9ADB6" w:rsidR="00064D6A" w:rsidRPr="001B218F" w:rsidRDefault="005C3F5C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703,033</w:t>
            </w:r>
          </w:p>
        </w:tc>
        <w:tc>
          <w:tcPr>
            <w:tcW w:w="963" w:type="dxa"/>
            <w:shd w:val="clear" w:color="auto" w:fill="auto"/>
          </w:tcPr>
          <w:p w14:paraId="27880715" w14:textId="61BE59D3" w:rsidR="00064D6A" w:rsidRPr="001B218F" w:rsidRDefault="00064D6A" w:rsidP="00064D6A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151,</w:t>
            </w:r>
            <w:r w:rsidR="00555102">
              <w:rPr>
                <w:rFonts w:ascii="Browallia New" w:hAnsi="Browallia New" w:cs="Browallia New" w:hint="cs"/>
                <w:sz w:val="22"/>
                <w:szCs w:val="22"/>
                <w:cs/>
              </w:rPr>
              <w:t>719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884885F" w14:textId="20A8B25D" w:rsidR="00064D6A" w:rsidRPr="001B218F" w:rsidRDefault="005C3F5C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3,602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F7072E2" w14:textId="30DBCE6E" w:rsidR="00064D6A" w:rsidRPr="001B218F" w:rsidRDefault="00064D6A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3,</w:t>
            </w:r>
            <w:r w:rsidR="00555102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D97EE5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7F44828" w14:textId="08C1C649" w:rsidR="00064D6A" w:rsidRPr="001B218F" w:rsidRDefault="00E348E1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2,015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180EA58" w14:textId="496DBC80" w:rsidR="00064D6A" w:rsidRPr="001B218F" w:rsidRDefault="00064D6A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658</w:t>
            </w:r>
          </w:p>
        </w:tc>
        <w:tc>
          <w:tcPr>
            <w:tcW w:w="994" w:type="dxa"/>
            <w:shd w:val="clear" w:color="auto" w:fill="auto"/>
          </w:tcPr>
          <w:p w14:paraId="19AAF435" w14:textId="5937F903" w:rsidR="00064D6A" w:rsidRPr="001B218F" w:rsidRDefault="005C3F5C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708,650</w:t>
            </w:r>
          </w:p>
        </w:tc>
        <w:tc>
          <w:tcPr>
            <w:tcW w:w="954" w:type="dxa"/>
            <w:shd w:val="clear" w:color="auto" w:fill="auto"/>
          </w:tcPr>
          <w:p w14:paraId="4E675E9C" w14:textId="051AF935" w:rsidR="00064D6A" w:rsidRPr="003B7616" w:rsidRDefault="00064D6A" w:rsidP="00064D6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B7616">
              <w:rPr>
                <w:rFonts w:ascii="Browallia New" w:hAnsi="Browallia New" w:cs="Browallia New" w:hint="cs"/>
                <w:sz w:val="22"/>
                <w:szCs w:val="22"/>
                <w:cs/>
              </w:rPr>
              <w:t>155,447</w:t>
            </w:r>
          </w:p>
        </w:tc>
      </w:tr>
    </w:tbl>
    <w:p w14:paraId="7A2FB3B0" w14:textId="77777777" w:rsidR="00665F20" w:rsidRPr="00ED0A6A" w:rsidRDefault="00665F20" w:rsidP="00665F20">
      <w:pPr>
        <w:rPr>
          <w:sz w:val="28"/>
          <w:szCs w:val="28"/>
          <w:lang w:val="en-GB"/>
        </w:rPr>
      </w:pPr>
    </w:p>
    <w:p w14:paraId="2B8ACF0E" w14:textId="1B66F3F6" w:rsidR="00E03830" w:rsidRPr="00ED0A6A" w:rsidRDefault="00E03830" w:rsidP="00CE180C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D0A6A">
        <w:rPr>
          <w:rFonts w:ascii="Browallia New" w:hAnsi="Browallia New" w:cs="Browallia New" w:hint="cs"/>
          <w:sz w:val="28"/>
          <w:szCs w:val="28"/>
          <w:cs/>
          <w:lang w:val="en-GB"/>
        </w:rPr>
        <w:t>การปันส่วนราคาให้กับภาระที่ต้องปฏิบัติตามสัญญา</w:t>
      </w:r>
      <w:r w:rsidR="00ED0A6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76328" w:rsidRPr="00ED0A6A">
        <w:rPr>
          <w:rFonts w:ascii="Browallia New" w:hAnsi="Browallia New" w:cs="Browallia New" w:hint="cs"/>
          <w:sz w:val="28"/>
          <w:szCs w:val="28"/>
          <w:cs/>
          <w:lang w:val="en-GB"/>
        </w:rPr>
        <w:t>ซึ่งเกี่ยวข้องกับการให้บริการบำรุงรักษาเครื่องมือแพทย์</w:t>
      </w:r>
      <w:r w:rsidRPr="00ED0A6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(ที่ยังไม่เสร็จสิ้นหรือเสร็จสิ้นแล้วบางส่วน)</w:t>
      </w:r>
      <w:r w:rsidRPr="00ED0A6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D0A6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ณ วันที่ </w:t>
      </w:r>
      <w:r w:rsidR="00F37C38" w:rsidRPr="00ED0A6A">
        <w:rPr>
          <w:rFonts w:ascii="Browallia New" w:hAnsi="Browallia New" w:cs="Browallia New"/>
          <w:sz w:val="28"/>
          <w:szCs w:val="28"/>
          <w:lang w:val="en-GB"/>
        </w:rPr>
        <w:t>31</w:t>
      </w:r>
      <w:r w:rsidR="00F37C38" w:rsidRPr="00ED0A6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มีนาคม </w:t>
      </w:r>
      <w:r w:rsidR="00F37C38" w:rsidRPr="00ED0A6A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AA6430" w:rsidRPr="00ED0A6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A6430" w:rsidRPr="00ED0A6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AA6430" w:rsidRPr="00ED0A6A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AA6430" w:rsidRPr="00ED0A6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ธันวาคม </w:t>
      </w:r>
      <w:r w:rsidR="00AA6430" w:rsidRPr="00ED0A6A">
        <w:rPr>
          <w:rFonts w:ascii="Browallia New" w:hAnsi="Browallia New" w:cs="Browallia New"/>
          <w:sz w:val="28"/>
          <w:szCs w:val="28"/>
          <w:lang w:val="en-GB"/>
        </w:rPr>
        <w:t>256</w:t>
      </w:r>
      <w:r w:rsidR="00F37C38" w:rsidRPr="00ED0A6A">
        <w:rPr>
          <w:rFonts w:ascii="Browallia New" w:hAnsi="Browallia New" w:cs="Browallia New"/>
          <w:sz w:val="28"/>
          <w:szCs w:val="28"/>
          <w:lang w:val="en-GB"/>
        </w:rPr>
        <w:t>4</w:t>
      </w:r>
      <w:r w:rsidRPr="00ED0A6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D0A6A">
        <w:rPr>
          <w:rFonts w:ascii="Browallia New" w:hAnsi="Browallia New" w:cs="Browallia New" w:hint="cs"/>
          <w:sz w:val="28"/>
          <w:szCs w:val="28"/>
          <w:cs/>
          <w:lang w:val="en-GB"/>
        </w:rPr>
        <w:t>มีดังนี้</w:t>
      </w:r>
    </w:p>
    <w:p w14:paraId="52AB7103" w14:textId="77777777" w:rsidR="0029418B" w:rsidRPr="00ED0A6A" w:rsidRDefault="0029418B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9109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772"/>
        <w:gridCol w:w="408"/>
        <w:gridCol w:w="1843"/>
        <w:gridCol w:w="242"/>
        <w:gridCol w:w="1844"/>
      </w:tblGrid>
      <w:tr w:rsidR="002F15F9" w:rsidRPr="004931C1" w14:paraId="5B9B5061" w14:textId="77777777" w:rsidTr="00D60402">
        <w:trPr>
          <w:trHeight w:val="20"/>
        </w:trPr>
        <w:tc>
          <w:tcPr>
            <w:tcW w:w="4772" w:type="dxa"/>
            <w:vAlign w:val="bottom"/>
          </w:tcPr>
          <w:p w14:paraId="4FCB3773" w14:textId="77777777" w:rsidR="002F15F9" w:rsidRPr="004931C1" w:rsidRDefault="002F15F9" w:rsidP="009A5669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408" w:type="dxa"/>
            <w:vAlign w:val="bottom"/>
          </w:tcPr>
          <w:p w14:paraId="421B10FE" w14:textId="77777777" w:rsidR="002F15F9" w:rsidRPr="004931C1" w:rsidRDefault="002F15F9" w:rsidP="009A566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929" w:type="dxa"/>
            <w:gridSpan w:val="3"/>
            <w:vAlign w:val="bottom"/>
          </w:tcPr>
          <w:p w14:paraId="2367AE6D" w14:textId="1082D629" w:rsidR="002F15F9" w:rsidRPr="004931C1" w:rsidRDefault="002F15F9" w:rsidP="00D60402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พัน</w:t>
            </w:r>
            <w:r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3039B0" w:rsidRPr="00BB6087" w14:paraId="02BE431D" w14:textId="77777777" w:rsidTr="00D60402">
        <w:trPr>
          <w:trHeight w:val="20"/>
        </w:trPr>
        <w:tc>
          <w:tcPr>
            <w:tcW w:w="4772" w:type="dxa"/>
            <w:vAlign w:val="bottom"/>
          </w:tcPr>
          <w:p w14:paraId="2F0D1246" w14:textId="77777777" w:rsidR="003039B0" w:rsidRPr="004931C1" w:rsidRDefault="003039B0" w:rsidP="003039B0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8" w:type="dxa"/>
            <w:vAlign w:val="bottom"/>
          </w:tcPr>
          <w:p w14:paraId="2382C5B2" w14:textId="77777777" w:rsidR="003039B0" w:rsidRPr="004931C1" w:rsidRDefault="003039B0" w:rsidP="003039B0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71554" w14:textId="734157A4" w:rsidR="003039B0" w:rsidRPr="00F37C38" w:rsidRDefault="00F37C38" w:rsidP="003039B0">
            <w:pPr>
              <w:pStyle w:val="Heading4"/>
              <w:framePr w:w="0" w:hRule="auto" w:hSpace="0" w:wrap="auto" w:vAnchor="margin" w:hAnchor="text" w:xAlign="left" w:yAlign="inline"/>
              <w:ind w:right="-10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F37C38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F37C3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มีนาคม </w:t>
            </w:r>
            <w:r w:rsidRPr="00F37C38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3E2A2549" w14:textId="77777777" w:rsidR="003039B0" w:rsidRPr="004931C1" w:rsidRDefault="003039B0" w:rsidP="003039B0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53F67" w14:textId="14059067" w:rsidR="003039B0" w:rsidRPr="00276156" w:rsidRDefault="003039B0" w:rsidP="003039B0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7615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27615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276156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</w:t>
            </w:r>
            <w:r w:rsidR="00F37C38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4</w:t>
            </w:r>
          </w:p>
        </w:tc>
      </w:tr>
      <w:tr w:rsidR="003039B0" w:rsidRPr="003A03E4" w14:paraId="3E53D2AC" w14:textId="77777777" w:rsidTr="00D60402">
        <w:trPr>
          <w:trHeight w:val="20"/>
        </w:trPr>
        <w:tc>
          <w:tcPr>
            <w:tcW w:w="4772" w:type="dxa"/>
            <w:vAlign w:val="bottom"/>
          </w:tcPr>
          <w:p w14:paraId="3497ACFC" w14:textId="77777777" w:rsidR="003039B0" w:rsidRPr="003A03E4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08" w:type="dxa"/>
            <w:vAlign w:val="bottom"/>
          </w:tcPr>
          <w:p w14:paraId="39D404C8" w14:textId="77777777" w:rsidR="003039B0" w:rsidRPr="003A03E4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BF87E50" w14:textId="77777777" w:rsidR="003039B0" w:rsidRPr="003A03E4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03103E55" w14:textId="77777777" w:rsidR="003039B0" w:rsidRPr="003A03E4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5C84034" w14:textId="54A96EE6" w:rsidR="003039B0" w:rsidRPr="00276156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D26B71" w:rsidRPr="004931C1" w14:paraId="50CCDDDF" w14:textId="77777777" w:rsidTr="00D60402">
        <w:trPr>
          <w:trHeight w:val="20"/>
        </w:trPr>
        <w:tc>
          <w:tcPr>
            <w:tcW w:w="4772" w:type="dxa"/>
            <w:vAlign w:val="bottom"/>
          </w:tcPr>
          <w:p w14:paraId="042B1097" w14:textId="2A9B605E" w:rsidR="00D26B71" w:rsidRPr="004931C1" w:rsidRDefault="00D26B71" w:rsidP="00D26B71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</w:rPr>
              <w:t xml:space="preserve">1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408" w:type="dxa"/>
            <w:vAlign w:val="bottom"/>
          </w:tcPr>
          <w:p w14:paraId="032833EC" w14:textId="77777777" w:rsidR="00D26B71" w:rsidRPr="004931C1" w:rsidRDefault="00D26B71" w:rsidP="00D26B71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5BF129E" w14:textId="1B7C593D" w:rsidR="00D26B71" w:rsidRDefault="0073627F" w:rsidP="00D26B71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12,692</w:t>
            </w:r>
          </w:p>
        </w:tc>
        <w:tc>
          <w:tcPr>
            <w:tcW w:w="242" w:type="dxa"/>
            <w:vAlign w:val="bottom"/>
          </w:tcPr>
          <w:p w14:paraId="25E4E7CE" w14:textId="77777777" w:rsidR="00D26B71" w:rsidRDefault="00D26B71" w:rsidP="00D26B71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385C87A7" w14:textId="22C15F53" w:rsidR="00D26B71" w:rsidRPr="004931C1" w:rsidRDefault="00D26B71" w:rsidP="00D26B71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12,79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1</w:t>
            </w:r>
          </w:p>
        </w:tc>
      </w:tr>
      <w:tr w:rsidR="00D26B71" w:rsidRPr="004931C1" w14:paraId="7C3468BC" w14:textId="77777777" w:rsidTr="00D60402">
        <w:trPr>
          <w:trHeight w:val="20"/>
        </w:trPr>
        <w:tc>
          <w:tcPr>
            <w:tcW w:w="4772" w:type="dxa"/>
            <w:vAlign w:val="bottom"/>
          </w:tcPr>
          <w:p w14:paraId="3693098A" w14:textId="49DCDECC" w:rsidR="00D26B71" w:rsidRPr="0029418B" w:rsidRDefault="00D26B71" w:rsidP="00D26B71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 xml:space="preserve">2 - 5 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408" w:type="dxa"/>
            <w:vAlign w:val="bottom"/>
          </w:tcPr>
          <w:p w14:paraId="41E1B1FF" w14:textId="77777777" w:rsidR="00D26B71" w:rsidRPr="004931C1" w:rsidRDefault="00D26B71" w:rsidP="00D26B71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CF296C" w14:textId="31C36FD6" w:rsidR="00D26B71" w:rsidRDefault="0073627F" w:rsidP="00D26B71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10,107</w:t>
            </w:r>
          </w:p>
        </w:tc>
        <w:tc>
          <w:tcPr>
            <w:tcW w:w="242" w:type="dxa"/>
            <w:vAlign w:val="bottom"/>
          </w:tcPr>
          <w:p w14:paraId="735B81AE" w14:textId="77777777" w:rsidR="00D26B71" w:rsidRDefault="00D26B71" w:rsidP="00D26B71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766CB1" w14:textId="173D6642" w:rsidR="00D26B71" w:rsidRPr="004931C1" w:rsidRDefault="00D26B71" w:rsidP="00D26B71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11,975</w:t>
            </w:r>
          </w:p>
        </w:tc>
      </w:tr>
      <w:tr w:rsidR="00D26B71" w:rsidRPr="004931C1" w14:paraId="6599306B" w14:textId="77777777" w:rsidTr="00D60402">
        <w:trPr>
          <w:trHeight w:val="20"/>
        </w:trPr>
        <w:tc>
          <w:tcPr>
            <w:tcW w:w="4772" w:type="dxa"/>
            <w:vAlign w:val="bottom"/>
          </w:tcPr>
          <w:p w14:paraId="01A2FB79" w14:textId="238A8950" w:rsidR="00D26B71" w:rsidRPr="004931C1" w:rsidRDefault="00D26B71" w:rsidP="00D26B71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408" w:type="dxa"/>
            <w:vAlign w:val="bottom"/>
          </w:tcPr>
          <w:p w14:paraId="6495F825" w14:textId="77777777" w:rsidR="00D26B71" w:rsidRPr="004931C1" w:rsidRDefault="00D26B71" w:rsidP="00D26B71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FEC792A" w14:textId="6DD4C30D" w:rsidR="00D26B71" w:rsidRDefault="0073627F" w:rsidP="00D26B71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22,799</w:t>
            </w:r>
          </w:p>
        </w:tc>
        <w:tc>
          <w:tcPr>
            <w:tcW w:w="242" w:type="dxa"/>
            <w:vAlign w:val="bottom"/>
          </w:tcPr>
          <w:p w14:paraId="5A7DCE74" w14:textId="77777777" w:rsidR="00D26B71" w:rsidRDefault="00D26B71" w:rsidP="00D26B71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85D7D34" w14:textId="0FBFBD56" w:rsidR="00D26B71" w:rsidRPr="004931C1" w:rsidRDefault="00D26B71" w:rsidP="00D26B71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4A9C">
              <w:rPr>
                <w:rFonts w:ascii="BrowalliaUPC" w:eastAsia="Calibri" w:hAnsi="BrowalliaUPC" w:cs="BrowalliaUPC"/>
                <w:sz w:val="28"/>
                <w:szCs w:val="28"/>
                <w:cs/>
              </w:rPr>
              <w:t>24,76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6</w:t>
            </w:r>
          </w:p>
        </w:tc>
      </w:tr>
    </w:tbl>
    <w:p w14:paraId="537FC284" w14:textId="77777777" w:rsidR="00C96981" w:rsidRPr="003A03E4" w:rsidRDefault="00C96981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276F1509" w14:textId="0D9EDBE9" w:rsidR="00397630" w:rsidRPr="004F741C" w:rsidRDefault="00397630" w:rsidP="00745BD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769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Browallia New" w:hAnsi="Browallia New" w:cs="Browallia New"/>
          <w:b/>
          <w:bCs/>
          <w:sz w:val="28"/>
          <w:szCs w:val="28"/>
        </w:rPr>
      </w:pPr>
      <w:r w:rsidRPr="004F741C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</w:t>
      </w:r>
      <w:r w:rsidRPr="004F741C">
        <w:rPr>
          <w:rFonts w:ascii="Browallia New" w:hAnsi="Browallia New" w:cs="Browallia New" w:hint="cs"/>
          <w:b/>
          <w:bCs/>
          <w:sz w:val="28"/>
          <w:szCs w:val="28"/>
          <w:cs/>
        </w:rPr>
        <w:t>และหนี้สินที่อาจเกิดขึ้น</w:t>
      </w:r>
    </w:p>
    <w:p w14:paraId="47C4CCE8" w14:textId="77777777" w:rsidR="005E0DC8" w:rsidRDefault="005E0DC8" w:rsidP="005E0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Browallia New" w:hAnsi="Browallia New" w:cs="Browallia New"/>
          <w:sz w:val="28"/>
          <w:szCs w:val="28"/>
          <w:u w:val="single"/>
        </w:rPr>
      </w:pPr>
    </w:p>
    <w:p w14:paraId="314C3F49" w14:textId="6D816D44" w:rsidR="005E0DC8" w:rsidRDefault="005E0DC8" w:rsidP="008C411B">
      <w:pPr>
        <w:pStyle w:val="Preformatted"/>
        <w:numPr>
          <w:ilvl w:val="1"/>
          <w:numId w:val="16"/>
        </w:numPr>
        <w:tabs>
          <w:tab w:val="clear" w:pos="0"/>
          <w:tab w:val="clear" w:pos="959"/>
        </w:tabs>
        <w:ind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C6923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Pr="00403423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D26B71" w:rsidRPr="00D26B71">
        <w:rPr>
          <w:rFonts w:ascii="Browallia New" w:hAnsi="Browallia New" w:cs="Browallia New"/>
          <w:sz w:val="28"/>
          <w:szCs w:val="28"/>
        </w:rPr>
        <w:t>31</w:t>
      </w:r>
      <w:r w:rsidR="00D26B71" w:rsidRPr="00D26B71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D26B71" w:rsidRPr="00D26B71">
        <w:rPr>
          <w:rFonts w:ascii="Browallia New" w:hAnsi="Browallia New" w:cs="Browallia New"/>
          <w:sz w:val="28"/>
          <w:szCs w:val="28"/>
        </w:rPr>
        <w:t>2565</w:t>
      </w:r>
      <w:r w:rsidR="007E51BE" w:rsidRPr="00564DA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403423">
        <w:rPr>
          <w:rFonts w:ascii="Browallia New" w:hAnsi="Browallia New" w:cs="Browallia New"/>
          <w:sz w:val="28"/>
          <w:szCs w:val="28"/>
          <w:cs/>
        </w:rPr>
        <w:t>บริษัทมีภาระผูกพันเกี่ยวกับสัญญาเช่าและบริการ</w:t>
      </w:r>
      <w:r w:rsidR="007A1769">
        <w:rPr>
          <w:rFonts w:ascii="Browallia New" w:hAnsi="Browallia New" w:cs="Browallia New"/>
          <w:sz w:val="28"/>
          <w:szCs w:val="28"/>
        </w:rPr>
        <w:t xml:space="preserve"> </w:t>
      </w:r>
      <w:r w:rsidR="007A1769">
        <w:rPr>
          <w:rFonts w:ascii="Browallia New" w:hAnsi="Browallia New" w:cs="Browallia New" w:hint="cs"/>
          <w:sz w:val="28"/>
          <w:szCs w:val="28"/>
          <w:cs/>
        </w:rPr>
        <w:t>และสัญญา</w:t>
      </w:r>
      <w:r w:rsidR="006403A5">
        <w:rPr>
          <w:rFonts w:ascii="Browallia New" w:hAnsi="Browallia New" w:cs="Browallia New" w:hint="cs"/>
          <w:sz w:val="28"/>
          <w:szCs w:val="28"/>
          <w:cs/>
        </w:rPr>
        <w:t>ที่ปรึกษาต่างๆ</w:t>
      </w:r>
      <w:r w:rsidR="0022508B">
        <w:rPr>
          <w:rFonts w:ascii="Browallia New" w:hAnsi="Browallia New" w:cs="Browallia New"/>
          <w:sz w:val="28"/>
          <w:szCs w:val="28"/>
        </w:rPr>
        <w:t xml:space="preserve"> </w:t>
      </w:r>
      <w:r w:rsidR="00134922">
        <w:rPr>
          <w:rFonts w:ascii="Browallia New" w:hAnsi="Browallia New" w:cs="Browallia New"/>
          <w:sz w:val="28"/>
          <w:szCs w:val="28"/>
        </w:rPr>
        <w:t xml:space="preserve">         </w:t>
      </w:r>
      <w:r w:rsidRPr="00DC6923">
        <w:rPr>
          <w:rFonts w:ascii="Browallia New" w:hAnsi="Browallia New" w:cs="Browallia New"/>
          <w:sz w:val="28"/>
          <w:szCs w:val="28"/>
          <w:cs/>
        </w:rPr>
        <w:t>ที่จะต้องชำระดังนี้</w:t>
      </w:r>
    </w:p>
    <w:p w14:paraId="1DE5C3A6" w14:textId="77777777" w:rsidR="00996995" w:rsidRPr="00DC6923" w:rsidRDefault="00996995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41" w:type="dxa"/>
        <w:tblInd w:w="909" w:type="dxa"/>
        <w:tblLayout w:type="fixed"/>
        <w:tblLook w:val="04A0" w:firstRow="1" w:lastRow="0" w:firstColumn="1" w:lastColumn="0" w:noHBand="0" w:noVBand="1"/>
      </w:tblPr>
      <w:tblGrid>
        <w:gridCol w:w="6228"/>
        <w:gridCol w:w="2313"/>
      </w:tblGrid>
      <w:tr w:rsidR="005E0DC8" w:rsidRPr="00E01EB0" w14:paraId="6E9297AB" w14:textId="77777777" w:rsidTr="002D247D">
        <w:tc>
          <w:tcPr>
            <w:tcW w:w="6228" w:type="dxa"/>
            <w:shd w:val="clear" w:color="auto" w:fill="auto"/>
          </w:tcPr>
          <w:p w14:paraId="7B9CCE45" w14:textId="77777777" w:rsidR="005E0DC8" w:rsidRPr="00E01EB0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shd w:val="clear" w:color="auto" w:fill="auto"/>
          </w:tcPr>
          <w:p w14:paraId="49A23330" w14:textId="0FD0FC8E" w:rsidR="005E0DC8" w:rsidRPr="00E01EB0" w:rsidRDefault="005E0DC8" w:rsidP="00C85064">
            <w:pPr>
              <w:tabs>
                <w:tab w:val="left" w:pos="3090"/>
                <w:tab w:val="left" w:pos="4860"/>
              </w:tabs>
              <w:spacing w:line="240" w:lineRule="auto"/>
              <w:ind w:right="-106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01EB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5E0DC8" w:rsidRPr="00403423" w14:paraId="56CF3E81" w14:textId="77777777" w:rsidTr="002D247D">
        <w:tc>
          <w:tcPr>
            <w:tcW w:w="6228" w:type="dxa"/>
            <w:shd w:val="clear" w:color="auto" w:fill="auto"/>
          </w:tcPr>
          <w:p w14:paraId="3516F668" w14:textId="77777777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7BB0A" w14:textId="77777777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B3BD5" w:rsidRPr="00403423" w14:paraId="29ED82FF" w14:textId="77777777" w:rsidTr="002D247D">
        <w:tc>
          <w:tcPr>
            <w:tcW w:w="6228" w:type="dxa"/>
            <w:shd w:val="clear" w:color="auto" w:fill="auto"/>
            <w:hideMark/>
          </w:tcPr>
          <w:p w14:paraId="679DCCD4" w14:textId="77777777" w:rsidR="004B3BD5" w:rsidRPr="00403423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403423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403423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313" w:type="dxa"/>
            <w:shd w:val="clear" w:color="auto" w:fill="auto"/>
          </w:tcPr>
          <w:p w14:paraId="2BC7C56C" w14:textId="0AE6C6E2" w:rsidR="004B3BD5" w:rsidRPr="00E7704D" w:rsidRDefault="00DF3DB2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3,521</w:t>
            </w:r>
          </w:p>
        </w:tc>
      </w:tr>
      <w:tr w:rsidR="004B3BD5" w:rsidRPr="00403423" w14:paraId="32089785" w14:textId="77777777" w:rsidTr="002D247D">
        <w:tc>
          <w:tcPr>
            <w:tcW w:w="6228" w:type="dxa"/>
            <w:shd w:val="clear" w:color="auto" w:fill="auto"/>
            <w:hideMark/>
          </w:tcPr>
          <w:p w14:paraId="17C74469" w14:textId="77777777" w:rsidR="004B3BD5" w:rsidRPr="00403423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เกิน </w:t>
            </w:r>
            <w:r w:rsidRPr="0040342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 แต่ไม่เกิน </w:t>
            </w:r>
            <w:r w:rsidRPr="00403423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52982677" w14:textId="685A97EE" w:rsidR="004B3BD5" w:rsidRPr="00E7704D" w:rsidRDefault="00DF3DB2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304</w:t>
            </w:r>
          </w:p>
        </w:tc>
      </w:tr>
      <w:tr w:rsidR="004B3BD5" w:rsidRPr="00403423" w14:paraId="6C1E5487" w14:textId="77777777" w:rsidTr="002D247D">
        <w:tc>
          <w:tcPr>
            <w:tcW w:w="6228" w:type="dxa"/>
            <w:shd w:val="clear" w:color="auto" w:fill="auto"/>
          </w:tcPr>
          <w:p w14:paraId="0EA99F90" w14:textId="77777777" w:rsidR="004B3BD5" w:rsidRPr="00403423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C5B0D6A" w14:textId="7C2851D3" w:rsidR="004B3BD5" w:rsidRPr="00E7704D" w:rsidRDefault="00DF3DB2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3,825</w:t>
            </w:r>
          </w:p>
        </w:tc>
      </w:tr>
    </w:tbl>
    <w:p w14:paraId="487D9FDC" w14:textId="0A90A9A9" w:rsidR="003A3719" w:rsidRDefault="003A3719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8A9A4" w14:textId="1B524540" w:rsidR="000B0766" w:rsidRDefault="003A3719" w:rsidP="008A6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E3CD586" w14:textId="44BF3D48" w:rsidR="005E0DC8" w:rsidRPr="00403423" w:rsidRDefault="005E0DC8" w:rsidP="008C411B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403423">
        <w:rPr>
          <w:rFonts w:ascii="Browallia New" w:hAnsi="Browallia New" w:cs="Browallia New"/>
          <w:sz w:val="28"/>
          <w:szCs w:val="28"/>
          <w:cs/>
          <w:lang w:eastAsia="zh-CN"/>
        </w:rPr>
        <w:lastRenderedPageBreak/>
        <w:t>บริษัทมีวงเงินสินเชื่อและหนี้สินที่อาจเกิดขึ้นจาก</w:t>
      </w:r>
      <w:r w:rsidR="00681ED9">
        <w:rPr>
          <w:rFonts w:ascii="Browallia New" w:hAnsi="Browallia New" w:cs="Browallia New" w:hint="cs"/>
          <w:sz w:val="28"/>
          <w:szCs w:val="28"/>
          <w:cs/>
          <w:lang w:eastAsia="zh-CN"/>
        </w:rPr>
        <w:t>ภาระค้ำประกัน</w:t>
      </w:r>
      <w:r w:rsidR="0081792F">
        <w:rPr>
          <w:rFonts w:ascii="Browallia New" w:hAnsi="Browallia New" w:cs="Browallia New" w:hint="cs"/>
          <w:sz w:val="28"/>
          <w:szCs w:val="28"/>
          <w:cs/>
          <w:lang w:eastAsia="zh-CN"/>
        </w:rPr>
        <w:t>กับ</w:t>
      </w:r>
      <w:r w:rsidRPr="00403423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สถาบันการเงิน ณ วันที่ </w:t>
      </w:r>
      <w:r w:rsidR="00D26B71" w:rsidRPr="00D26B71">
        <w:rPr>
          <w:rFonts w:ascii="Browallia New" w:hAnsi="Browallia New" w:cs="Browallia New"/>
          <w:sz w:val="28"/>
          <w:szCs w:val="28"/>
        </w:rPr>
        <w:t>31</w:t>
      </w:r>
      <w:r w:rsidR="00D26B71" w:rsidRPr="00D26B71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D26B71" w:rsidRPr="00D26B71">
        <w:rPr>
          <w:rFonts w:ascii="Browallia New" w:hAnsi="Browallia New" w:cs="Browallia New"/>
          <w:sz w:val="28"/>
          <w:szCs w:val="28"/>
        </w:rPr>
        <w:t>2565</w:t>
      </w:r>
      <w:r w:rsidR="007E51BE" w:rsidRPr="00564DA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403423">
        <w:rPr>
          <w:rFonts w:ascii="Browallia New" w:hAnsi="Browallia New" w:cs="Browallia New"/>
          <w:sz w:val="28"/>
          <w:szCs w:val="28"/>
          <w:cs/>
          <w:lang w:eastAsia="zh-CN"/>
        </w:rPr>
        <w:t>ดังนี้</w:t>
      </w:r>
    </w:p>
    <w:p w14:paraId="7ED86FBC" w14:textId="77777777" w:rsidR="005E0DC8" w:rsidRPr="00306BE8" w:rsidRDefault="005E0DC8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11" w:type="dxa"/>
        <w:tblInd w:w="9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272"/>
        <w:gridCol w:w="1172"/>
        <w:gridCol w:w="1226"/>
        <w:gridCol w:w="1271"/>
      </w:tblGrid>
      <w:tr w:rsidR="005E0DC8" w:rsidRPr="005E1A96" w14:paraId="75C8380A" w14:textId="77777777" w:rsidTr="00A75B22">
        <w:trPr>
          <w:trHeight w:val="20"/>
        </w:trPr>
        <w:tc>
          <w:tcPr>
            <w:tcW w:w="3570" w:type="dxa"/>
          </w:tcPr>
          <w:p w14:paraId="50437B74" w14:textId="77777777" w:rsidR="005E0DC8" w:rsidRPr="005E1A96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</w:tcPr>
          <w:p w14:paraId="47E3EA3B" w14:textId="77777777" w:rsidR="005E0DC8" w:rsidRPr="005E1A96" w:rsidRDefault="005E0DC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69" w:type="dxa"/>
            <w:gridSpan w:val="3"/>
          </w:tcPr>
          <w:p w14:paraId="0D9DB227" w14:textId="0AA74330" w:rsidR="005E0DC8" w:rsidRPr="005E1A96" w:rsidRDefault="005E0DC8" w:rsidP="00D60402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5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="00713E7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0DC8" w:rsidRPr="005E1A96" w14:paraId="1ACCB62E" w14:textId="77777777" w:rsidTr="00A75B22">
        <w:trPr>
          <w:trHeight w:val="20"/>
        </w:trPr>
        <w:tc>
          <w:tcPr>
            <w:tcW w:w="3570" w:type="dxa"/>
          </w:tcPr>
          <w:p w14:paraId="5DA1C82B" w14:textId="77777777" w:rsidR="005E0DC8" w:rsidRPr="0064617A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2" w:type="dxa"/>
            <w:hideMark/>
          </w:tcPr>
          <w:p w14:paraId="2289090B" w14:textId="77777777" w:rsidR="005E0DC8" w:rsidRPr="008C1855" w:rsidRDefault="005E0DC8" w:rsidP="008C185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2" w:type="dxa"/>
            <w:hideMark/>
          </w:tcPr>
          <w:p w14:paraId="7E2CA24A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6" w:type="dxa"/>
            <w:hideMark/>
          </w:tcPr>
          <w:p w14:paraId="115AF309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6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1" w:type="dxa"/>
            <w:hideMark/>
          </w:tcPr>
          <w:p w14:paraId="692A6760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5E0DC8" w:rsidRPr="00806D45" w14:paraId="52CBF6ED" w14:textId="77777777" w:rsidTr="00A75B22">
        <w:trPr>
          <w:trHeight w:val="20"/>
        </w:trPr>
        <w:tc>
          <w:tcPr>
            <w:tcW w:w="3570" w:type="dxa"/>
            <w:hideMark/>
          </w:tcPr>
          <w:p w14:paraId="3A75B031" w14:textId="77777777" w:rsidR="005E0DC8" w:rsidRPr="00806D45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2" w:type="dxa"/>
          </w:tcPr>
          <w:p w14:paraId="4FF52B74" w14:textId="77777777" w:rsidR="005E0DC8" w:rsidRPr="00806D45" w:rsidRDefault="005E0DC8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0B90F150" w14:textId="77777777" w:rsidR="005E0DC8" w:rsidRPr="00806D45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52863A51" w14:textId="77777777" w:rsidR="005E0DC8" w:rsidRPr="00806D45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02780E5F" w14:textId="77777777" w:rsidR="005E0DC8" w:rsidRPr="00806D45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50423" w:rsidRPr="00806D45" w14:paraId="1C740460" w14:textId="77777777" w:rsidTr="00A75B22">
        <w:trPr>
          <w:trHeight w:val="20"/>
        </w:trPr>
        <w:tc>
          <w:tcPr>
            <w:tcW w:w="3570" w:type="dxa"/>
          </w:tcPr>
          <w:p w14:paraId="48A9BC2A" w14:textId="54000F67" w:rsidR="00A50423" w:rsidRPr="00806D45" w:rsidRDefault="00A61D9A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272" w:type="dxa"/>
          </w:tcPr>
          <w:p w14:paraId="32A470F3" w14:textId="1FBB7ACA" w:rsidR="00A50423" w:rsidRPr="00806D45" w:rsidRDefault="00A61D9A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06D45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698DDE03" w14:textId="02B6A638" w:rsidR="00A50423" w:rsidRPr="00806D45" w:rsidRDefault="00DF3DB2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81,040</w:t>
            </w:r>
          </w:p>
        </w:tc>
        <w:tc>
          <w:tcPr>
            <w:tcW w:w="1226" w:type="dxa"/>
          </w:tcPr>
          <w:p w14:paraId="028AFABA" w14:textId="1949B288" w:rsidR="00A50423" w:rsidRPr="009D363D" w:rsidRDefault="00A50423" w:rsidP="009D363D">
            <w:pPr>
              <w:pStyle w:val="ListParagraph"/>
              <w:numPr>
                <w:ilvl w:val="0"/>
                <w:numId w:val="37"/>
              </w:numPr>
              <w:spacing w:line="240" w:lineRule="auto"/>
              <w:ind w:right="-5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1" w:type="dxa"/>
          </w:tcPr>
          <w:p w14:paraId="28C158AF" w14:textId="2C5B19F2" w:rsidR="00A50423" w:rsidRPr="00806D45" w:rsidRDefault="00DF3DB2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81,040</w:t>
            </w:r>
          </w:p>
        </w:tc>
      </w:tr>
      <w:tr w:rsidR="00414735" w:rsidRPr="00806D45" w14:paraId="1853EE04" w14:textId="77777777" w:rsidTr="00A75B22">
        <w:trPr>
          <w:trHeight w:val="20"/>
        </w:trPr>
        <w:tc>
          <w:tcPr>
            <w:tcW w:w="3570" w:type="dxa"/>
            <w:hideMark/>
          </w:tcPr>
          <w:p w14:paraId="102E934D" w14:textId="77777777" w:rsidR="00414735" w:rsidRPr="00806D45" w:rsidRDefault="00414735" w:rsidP="00414735">
            <w:pPr>
              <w:spacing w:line="240" w:lineRule="auto"/>
              <w:ind w:firstLine="5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272" w:type="dxa"/>
            <w:hideMark/>
          </w:tcPr>
          <w:p w14:paraId="65D5A558" w14:textId="77777777" w:rsidR="00414735" w:rsidRPr="00806D45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50351FE6" w14:textId="3F81FD20" w:rsidR="00414735" w:rsidRPr="00806D45" w:rsidRDefault="00D34A46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102,000</w:t>
            </w:r>
          </w:p>
        </w:tc>
        <w:tc>
          <w:tcPr>
            <w:tcW w:w="1226" w:type="dxa"/>
          </w:tcPr>
          <w:p w14:paraId="211588DB" w14:textId="453233E4" w:rsidR="00414735" w:rsidRPr="00806D45" w:rsidRDefault="00D34A46" w:rsidP="0041473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81,427</w:t>
            </w:r>
          </w:p>
        </w:tc>
        <w:tc>
          <w:tcPr>
            <w:tcW w:w="1271" w:type="dxa"/>
          </w:tcPr>
          <w:p w14:paraId="52300C47" w14:textId="5E875C6F" w:rsidR="00414735" w:rsidRPr="00806D45" w:rsidRDefault="00D34A46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20,573</w:t>
            </w:r>
          </w:p>
        </w:tc>
      </w:tr>
      <w:tr w:rsidR="00414735" w:rsidRPr="00806D45" w14:paraId="1C0D133B" w14:textId="77777777" w:rsidTr="00A75B22">
        <w:trPr>
          <w:trHeight w:val="20"/>
        </w:trPr>
        <w:tc>
          <w:tcPr>
            <w:tcW w:w="3570" w:type="dxa"/>
            <w:hideMark/>
          </w:tcPr>
          <w:p w14:paraId="66DECA58" w14:textId="77777777" w:rsidR="00414735" w:rsidRPr="00806D45" w:rsidRDefault="00414735" w:rsidP="0041473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เลตเตอร์ออฟเครดิตและทรัสต์รีซีท</w:t>
            </w:r>
          </w:p>
        </w:tc>
        <w:tc>
          <w:tcPr>
            <w:tcW w:w="1272" w:type="dxa"/>
            <w:hideMark/>
          </w:tcPr>
          <w:p w14:paraId="0C058955" w14:textId="77777777" w:rsidR="00414735" w:rsidRPr="00806D45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6D4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4B7242EB" w14:textId="16C75276" w:rsidR="00414735" w:rsidRPr="00806D45" w:rsidRDefault="00D34A46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220,000</w:t>
            </w:r>
          </w:p>
        </w:tc>
        <w:tc>
          <w:tcPr>
            <w:tcW w:w="1226" w:type="dxa"/>
          </w:tcPr>
          <w:p w14:paraId="797DFE52" w14:textId="50F36F8D" w:rsidR="00414735" w:rsidRPr="00806D45" w:rsidRDefault="00D34A46" w:rsidP="0041473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215,254</w:t>
            </w:r>
          </w:p>
        </w:tc>
        <w:tc>
          <w:tcPr>
            <w:tcW w:w="1271" w:type="dxa"/>
          </w:tcPr>
          <w:p w14:paraId="71927E88" w14:textId="7D210190" w:rsidR="00414735" w:rsidRPr="00806D45" w:rsidRDefault="00D34A46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4,746</w:t>
            </w:r>
          </w:p>
        </w:tc>
      </w:tr>
    </w:tbl>
    <w:p w14:paraId="7AB19A9C" w14:textId="77777777" w:rsidR="00077500" w:rsidRPr="00996995" w:rsidRDefault="00077500" w:rsidP="000A7709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32223BB" w14:textId="6152031F" w:rsidR="000F0F70" w:rsidRDefault="00387581" w:rsidP="00A55BD8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cs/>
          <w:lang w:eastAsia="zh-CN"/>
        </w:rPr>
        <w:t>ณ วัน</w:t>
      </w:r>
      <w:r w:rsidR="00CC3378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ที่ </w:t>
      </w:r>
      <w:r w:rsidR="003F4811" w:rsidRPr="00D26B71">
        <w:rPr>
          <w:rFonts w:ascii="Browallia New" w:hAnsi="Browallia New" w:cs="Browallia New"/>
          <w:sz w:val="28"/>
          <w:szCs w:val="28"/>
        </w:rPr>
        <w:t>31</w:t>
      </w:r>
      <w:r w:rsidR="003F4811" w:rsidRPr="00D26B71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3F4811" w:rsidRPr="00D26B71">
        <w:rPr>
          <w:rFonts w:ascii="Browallia New" w:hAnsi="Browallia New" w:cs="Browallia New"/>
          <w:sz w:val="28"/>
          <w:szCs w:val="28"/>
        </w:rPr>
        <w:t>2565</w:t>
      </w:r>
      <w:r w:rsidR="00CC3378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CC3378">
        <w:rPr>
          <w:rFonts w:ascii="Browallia New" w:hAnsi="Browallia New" w:cs="Browallia New"/>
          <w:sz w:val="28"/>
          <w:szCs w:val="28"/>
          <w:cs/>
          <w:lang w:eastAsia="zh-CN"/>
        </w:rPr>
        <w:t>บริษัทมีภาระผูกพันเกี่ยวกับการซื้อ</w:t>
      </w:r>
      <w:r w:rsidR="00475005">
        <w:rPr>
          <w:rFonts w:ascii="Browallia New" w:hAnsi="Browallia New" w:cs="Browallia New"/>
          <w:sz w:val="28"/>
          <w:szCs w:val="28"/>
          <w:cs/>
          <w:lang w:eastAsia="zh-CN"/>
        </w:rPr>
        <w:t>สินค้า</w:t>
      </w:r>
      <w:r w:rsidR="003F6778" w:rsidRPr="00163CC0">
        <w:rPr>
          <w:rFonts w:ascii="Browallia New" w:hAnsi="Browallia New" w:cs="Browallia New"/>
          <w:sz w:val="28"/>
          <w:szCs w:val="28"/>
          <w:cs/>
          <w:lang w:eastAsia="zh-CN"/>
        </w:rPr>
        <w:t>จำนวน</w:t>
      </w:r>
      <w:r w:rsidR="00F62FCB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</w:t>
      </w:r>
      <w:r w:rsidR="00F60136" w:rsidRPr="00F60136">
        <w:rPr>
          <w:rFonts w:ascii="Browallia New" w:hAnsi="Browallia New" w:cs="Browallia New"/>
          <w:sz w:val="28"/>
          <w:szCs w:val="28"/>
          <w:lang w:eastAsia="zh-CN"/>
        </w:rPr>
        <w:t>367.01</w:t>
      </w:r>
      <w:r w:rsidR="00E017CA" w:rsidRPr="00F521D3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3F6778" w:rsidRPr="00F521D3">
        <w:rPr>
          <w:rFonts w:ascii="Browallia New" w:hAnsi="Browallia New" w:cs="Browallia New"/>
          <w:sz w:val="28"/>
          <w:szCs w:val="28"/>
          <w:cs/>
          <w:lang w:eastAsia="zh-CN"/>
        </w:rPr>
        <w:t>ล้าน</w:t>
      </w:r>
      <w:r w:rsidR="003F6778" w:rsidRPr="00163CC0">
        <w:rPr>
          <w:rFonts w:ascii="Browallia New" w:hAnsi="Browallia New" w:cs="Browallia New"/>
          <w:sz w:val="28"/>
          <w:szCs w:val="28"/>
          <w:cs/>
          <w:lang w:eastAsia="zh-CN"/>
        </w:rPr>
        <w:t>บาท</w:t>
      </w:r>
      <w:r w:rsidR="00A55BD8" w:rsidRPr="00A55BD8">
        <w:rPr>
          <w:rFonts w:ascii="Browallia New" w:hAnsi="Browallia New" w:cs="Browallia New"/>
          <w:sz w:val="28"/>
          <w:szCs w:val="28"/>
          <w:lang w:eastAsia="zh-CN"/>
        </w:rPr>
        <w:t xml:space="preserve">  </w:t>
      </w:r>
    </w:p>
    <w:p w14:paraId="7EEE00C1" w14:textId="77777777" w:rsidR="00FF4C71" w:rsidRDefault="00FF4C71" w:rsidP="00FF4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</w:p>
    <w:p w14:paraId="465ED647" w14:textId="338FABAD" w:rsidR="00342DC2" w:rsidRPr="00A55BD8" w:rsidRDefault="000F0F70" w:rsidP="00A55BD8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cs/>
          <w:lang w:eastAsia="zh-CN"/>
        </w:rPr>
        <w:t xml:space="preserve">ณ วันที่ </w:t>
      </w:r>
      <w:r w:rsidRPr="00D26B71">
        <w:rPr>
          <w:rFonts w:ascii="Browallia New" w:hAnsi="Browallia New" w:cs="Browallia New"/>
          <w:sz w:val="28"/>
          <w:szCs w:val="28"/>
        </w:rPr>
        <w:t>31</w:t>
      </w:r>
      <w:r w:rsidRPr="00D26B71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Pr="00D26B71">
        <w:rPr>
          <w:rFonts w:ascii="Browallia New" w:hAnsi="Browallia New" w:cs="Browallia New"/>
          <w:sz w:val="28"/>
          <w:szCs w:val="28"/>
        </w:rPr>
        <w:t>2565</w:t>
      </w:r>
      <w:r w:rsidR="00FF4C71">
        <w:rPr>
          <w:rFonts w:ascii="Browallia New" w:hAnsi="Browallia New" w:cs="Browallia New"/>
          <w:sz w:val="28"/>
          <w:szCs w:val="28"/>
        </w:rPr>
        <w:t xml:space="preserve"> </w:t>
      </w:r>
      <w:r w:rsidR="00FF4C71">
        <w:rPr>
          <w:rFonts w:ascii="Browallia New" w:hAnsi="Browallia New" w:cs="Browallia New"/>
          <w:sz w:val="28"/>
          <w:szCs w:val="28"/>
          <w:cs/>
          <w:lang w:eastAsia="zh-CN"/>
        </w:rPr>
        <w:t>บริษัทมี</w:t>
      </w:r>
      <w:r w:rsidR="00FF4C71">
        <w:rPr>
          <w:rFonts w:ascii="BrowalliaUPC" w:hAnsi="BrowalliaUPC" w:cs="BrowalliaUPC"/>
          <w:sz w:val="28"/>
          <w:szCs w:val="28"/>
          <w:cs/>
        </w:rPr>
        <w:t>ภาระผูกพันเกี่ยวกับการ</w:t>
      </w:r>
      <w:r w:rsidR="00FF4C71" w:rsidRPr="00994A9C">
        <w:rPr>
          <w:rFonts w:ascii="BrowalliaUPC" w:hAnsi="BrowalliaUPC" w:cs="BrowalliaUPC"/>
          <w:sz w:val="28"/>
          <w:szCs w:val="28"/>
          <w:cs/>
        </w:rPr>
        <w:t xml:space="preserve">ส่งมอบสินค้าให้กับลูกค้า จำนวน </w:t>
      </w:r>
      <w:r w:rsidR="00462103" w:rsidRPr="00462103">
        <w:rPr>
          <w:rFonts w:ascii="BrowalliaUPC" w:hAnsi="BrowalliaUPC" w:cs="BrowalliaUPC"/>
          <w:sz w:val="28"/>
          <w:szCs w:val="28"/>
        </w:rPr>
        <w:t xml:space="preserve">168.02 </w:t>
      </w:r>
      <w:r w:rsidR="00FF4C71" w:rsidRPr="00994A9C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723C47E3" w14:textId="77777777" w:rsidR="00745BD3" w:rsidRDefault="00745BD3" w:rsidP="00F83EF7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A187097" w14:textId="77777777" w:rsidR="00923869" w:rsidRDefault="00662FB0" w:rsidP="00923869">
      <w:pPr>
        <w:pStyle w:val="ListParagraph"/>
        <w:numPr>
          <w:ilvl w:val="0"/>
          <w:numId w:val="16"/>
        </w:numPr>
        <w:tabs>
          <w:tab w:val="clear" w:pos="227"/>
          <w:tab w:val="clear" w:pos="2769"/>
          <w:tab w:val="left" w:pos="540"/>
          <w:tab w:val="num" w:pos="1350"/>
        </w:tabs>
        <w:ind w:left="378" w:hanging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A4713">
        <w:rPr>
          <w:rFonts w:ascii="BrowalliaUPC" w:hAnsi="BrowalliaUPC" w:cs="BrowalliaUPC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BDCFC48" w14:textId="77777777" w:rsidR="00923869" w:rsidRDefault="00923869" w:rsidP="00923869">
      <w:pPr>
        <w:pStyle w:val="ListParagraph"/>
        <w:tabs>
          <w:tab w:val="clear" w:pos="227"/>
          <w:tab w:val="left" w:pos="540"/>
        </w:tabs>
        <w:ind w:left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FB26DF6" w14:textId="11AAADDF" w:rsidR="00B670F1" w:rsidRPr="005C4B84" w:rsidRDefault="003871B9" w:rsidP="00745BD3">
      <w:pPr>
        <w:pStyle w:val="ListParagraph"/>
        <w:tabs>
          <w:tab w:val="clear" w:pos="227"/>
          <w:tab w:val="left" w:pos="540"/>
        </w:tabs>
        <w:ind w:left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C4B84">
        <w:rPr>
          <w:rFonts w:ascii="BrowalliaUPC" w:hAnsi="BrowalliaUPC" w:cs="BrowalliaUPC"/>
          <w:sz w:val="28"/>
          <w:szCs w:val="28"/>
          <w:cs/>
        </w:rPr>
        <w:t xml:space="preserve">ในการประชุมสามัญผู้ถือหุ้นประจำปี </w:t>
      </w:r>
      <w:r w:rsidR="00F423D2" w:rsidRPr="005C4B84">
        <w:rPr>
          <w:rFonts w:ascii="BrowalliaUPC" w:hAnsi="BrowalliaUPC" w:cs="BrowalliaUPC"/>
          <w:sz w:val="28"/>
          <w:szCs w:val="28"/>
        </w:rPr>
        <w:t>2565</w:t>
      </w:r>
      <w:r w:rsidRPr="005C4B84">
        <w:rPr>
          <w:rFonts w:ascii="BrowalliaUPC" w:hAnsi="BrowalliaUPC" w:cs="BrowalliaUPC"/>
          <w:sz w:val="28"/>
          <w:szCs w:val="28"/>
          <w:cs/>
        </w:rPr>
        <w:t xml:space="preserve"> เมื่อวันที่ </w:t>
      </w:r>
      <w:r w:rsidR="00F423D2" w:rsidRPr="005C4B84">
        <w:rPr>
          <w:rFonts w:ascii="BrowalliaUPC" w:hAnsi="BrowalliaUPC" w:cs="BrowalliaUPC"/>
          <w:sz w:val="28"/>
          <w:szCs w:val="28"/>
        </w:rPr>
        <w:t>26</w:t>
      </w:r>
      <w:r w:rsidRPr="005C4B84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="00F423D2" w:rsidRPr="005C4B84">
        <w:rPr>
          <w:rFonts w:ascii="BrowalliaUPC" w:hAnsi="BrowalliaUPC" w:cs="BrowalliaUPC"/>
          <w:sz w:val="28"/>
          <w:szCs w:val="28"/>
        </w:rPr>
        <w:t>2565</w:t>
      </w:r>
      <w:r w:rsidRPr="005C4B84">
        <w:rPr>
          <w:rFonts w:ascii="BrowalliaUPC" w:hAnsi="BrowalliaUPC" w:cs="BrowalliaUPC"/>
          <w:sz w:val="28"/>
          <w:szCs w:val="28"/>
          <w:cs/>
        </w:rPr>
        <w:t xml:space="preserve"> ที่ประชุมมีมติ</w:t>
      </w:r>
      <w:r w:rsidR="00B670F1" w:rsidRPr="005C4B84">
        <w:rPr>
          <w:rFonts w:ascii="BrowalliaUPC" w:hAnsi="BrowalliaUPC" w:cs="BrowalliaUPC"/>
          <w:sz w:val="28"/>
          <w:szCs w:val="28"/>
          <w:cs/>
        </w:rPr>
        <w:t>พิจารณา</w:t>
      </w:r>
      <w:r w:rsidRPr="005C4B84">
        <w:rPr>
          <w:rFonts w:ascii="BrowalliaUPC" w:hAnsi="BrowalliaUPC" w:cs="BrowalliaUPC"/>
          <w:sz w:val="28"/>
          <w:szCs w:val="28"/>
          <w:cs/>
        </w:rPr>
        <w:t>อนุมัติ</w:t>
      </w:r>
      <w:r w:rsidR="00B670F1" w:rsidRPr="005C4B84">
        <w:rPr>
          <w:rFonts w:ascii="BrowalliaUPC" w:hAnsi="BrowalliaUPC" w:cs="BrowalliaUPC"/>
          <w:sz w:val="28"/>
          <w:szCs w:val="28"/>
          <w:cs/>
        </w:rPr>
        <w:t>เรื่องดังนี้</w:t>
      </w:r>
    </w:p>
    <w:p w14:paraId="1F2F23CC" w14:textId="77777777" w:rsidR="00B670F1" w:rsidRPr="005C4B84" w:rsidRDefault="00B670F1" w:rsidP="00745BD3">
      <w:pPr>
        <w:pStyle w:val="ListParagraph"/>
        <w:tabs>
          <w:tab w:val="clear" w:pos="227"/>
          <w:tab w:val="clear" w:pos="454"/>
        </w:tabs>
        <w:ind w:left="993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</w:p>
    <w:p w14:paraId="7ACBB26B" w14:textId="15C6BA9F" w:rsidR="00157886" w:rsidRDefault="00B670F1" w:rsidP="00745BD3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907"/>
          <w:tab w:val="left" w:pos="993"/>
        </w:tabs>
        <w:ind w:left="993" w:hanging="567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  <w:r w:rsidRPr="005C4B84">
        <w:rPr>
          <w:rFonts w:ascii="BrowalliaUPC" w:hAnsi="BrowalliaUPC" w:cs="BrowalliaUPC" w:hint="cs"/>
          <w:sz w:val="28"/>
          <w:szCs w:val="28"/>
          <w:cs/>
        </w:rPr>
        <w:t>การ</w:t>
      </w:r>
      <w:r w:rsidR="003871B9" w:rsidRPr="005C4B84">
        <w:rPr>
          <w:rFonts w:ascii="BrowalliaUPC" w:hAnsi="BrowalliaUPC" w:cs="BrowalliaUPC"/>
          <w:sz w:val="28"/>
          <w:szCs w:val="28"/>
          <w:cs/>
        </w:rPr>
        <w:t xml:space="preserve">จ่ายเงินปันผลจากกำไรของผลการดำเนินงานสำหรับปีสิ้นสุดวันที่ </w:t>
      </w:r>
      <w:r w:rsidR="00F423D2" w:rsidRPr="005C4B84">
        <w:rPr>
          <w:rFonts w:ascii="BrowalliaUPC" w:hAnsi="BrowalliaUPC" w:cs="BrowalliaUPC"/>
          <w:sz w:val="28"/>
          <w:szCs w:val="28"/>
        </w:rPr>
        <w:t>31</w:t>
      </w:r>
      <w:r w:rsidR="003871B9" w:rsidRPr="005C4B84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C10BD6" w:rsidRPr="005C4B84">
        <w:rPr>
          <w:rFonts w:ascii="BrowalliaUPC" w:hAnsi="BrowalliaUPC" w:cs="BrowalliaUPC"/>
          <w:sz w:val="28"/>
          <w:szCs w:val="28"/>
        </w:rPr>
        <w:t>2564</w:t>
      </w:r>
      <w:r w:rsidR="003871B9" w:rsidRPr="005C4B84">
        <w:rPr>
          <w:rFonts w:ascii="BrowalliaUPC" w:hAnsi="BrowalliaUPC" w:cs="BrowalliaUPC"/>
          <w:sz w:val="28"/>
          <w:szCs w:val="28"/>
          <w:cs/>
        </w:rPr>
        <w:t xml:space="preserve"> ให้กับผู้ถือหุ้น จำนวน </w:t>
      </w:r>
      <w:r w:rsidR="00C10BD6" w:rsidRPr="005C4B84">
        <w:rPr>
          <w:rFonts w:ascii="BrowalliaUPC" w:hAnsi="BrowalliaUPC" w:cs="BrowalliaUPC"/>
          <w:sz w:val="28"/>
          <w:szCs w:val="28"/>
        </w:rPr>
        <w:t>214</w:t>
      </w:r>
      <w:r w:rsidR="003871B9" w:rsidRPr="005C4B84">
        <w:rPr>
          <w:rFonts w:ascii="BrowalliaUPC" w:hAnsi="BrowalliaUPC" w:cs="BrowalliaUPC"/>
          <w:sz w:val="28"/>
          <w:szCs w:val="28"/>
          <w:cs/>
        </w:rPr>
        <w:t xml:space="preserve"> ล้านหุ้น</w:t>
      </w:r>
      <w:r w:rsidR="00B73A00">
        <w:rPr>
          <w:rFonts w:ascii="BrowalliaUPC" w:hAnsi="BrowalliaUPC" w:cs="BrowalliaUPC"/>
          <w:sz w:val="28"/>
          <w:szCs w:val="28"/>
        </w:rPr>
        <w:t xml:space="preserve"> </w:t>
      </w:r>
      <w:r w:rsidR="00157886" w:rsidRPr="007C1D44">
        <w:rPr>
          <w:rFonts w:ascii="BrowalliaUPC" w:hAnsi="BrowalliaUPC" w:cs="BrowalliaUPC"/>
          <w:sz w:val="28"/>
          <w:szCs w:val="28"/>
          <w:cs/>
          <w:lang w:eastAsia="zh-CN"/>
        </w:rPr>
        <w:t>โดย</w:t>
      </w:r>
      <w:r w:rsidR="00392425">
        <w:rPr>
          <w:rFonts w:ascii="BrowalliaUPC" w:hAnsi="BrowalliaUPC" w:cs="BrowalliaUPC" w:hint="cs"/>
          <w:sz w:val="28"/>
          <w:szCs w:val="28"/>
          <w:cs/>
          <w:lang w:eastAsia="zh-CN"/>
        </w:rPr>
        <w:t>มีกำหนด</w:t>
      </w:r>
      <w:r w:rsidR="005D2FE8">
        <w:rPr>
          <w:rFonts w:ascii="BrowalliaUPC" w:hAnsi="BrowalliaUPC" w:cs="BrowalliaUPC" w:hint="cs"/>
          <w:sz w:val="28"/>
          <w:szCs w:val="28"/>
          <w:cs/>
          <w:lang w:eastAsia="zh-CN"/>
        </w:rPr>
        <w:t xml:space="preserve">จ่ายในวันที่ </w:t>
      </w:r>
      <w:r w:rsidR="005D2FE8">
        <w:rPr>
          <w:rFonts w:ascii="BrowalliaUPC" w:hAnsi="BrowalliaUPC" w:cs="BrowalliaUPC"/>
          <w:sz w:val="28"/>
          <w:szCs w:val="28"/>
          <w:lang w:eastAsia="zh-CN"/>
        </w:rPr>
        <w:t xml:space="preserve">20 </w:t>
      </w:r>
      <w:r w:rsidR="005D2FE8">
        <w:rPr>
          <w:rFonts w:ascii="BrowalliaUPC" w:hAnsi="BrowalliaUPC" w:cs="BrowalliaUPC" w:hint="cs"/>
          <w:sz w:val="28"/>
          <w:szCs w:val="28"/>
          <w:cs/>
          <w:lang w:eastAsia="zh-CN"/>
        </w:rPr>
        <w:t xml:space="preserve">พฤษภาคม </w:t>
      </w:r>
      <w:r w:rsidR="005D2FE8">
        <w:rPr>
          <w:rFonts w:ascii="BrowalliaUPC" w:hAnsi="BrowalliaUPC" w:cs="BrowalliaUPC"/>
          <w:sz w:val="28"/>
          <w:szCs w:val="28"/>
          <w:lang w:eastAsia="zh-CN"/>
        </w:rPr>
        <w:t xml:space="preserve">2565 </w:t>
      </w:r>
      <w:r w:rsidR="005D2FE8">
        <w:rPr>
          <w:rFonts w:ascii="BrowalliaUPC" w:hAnsi="BrowalliaUPC" w:cs="BrowalliaUPC" w:hint="cs"/>
          <w:sz w:val="28"/>
          <w:szCs w:val="28"/>
          <w:cs/>
          <w:lang w:eastAsia="zh-CN"/>
        </w:rPr>
        <w:t>ซึ่ง</w:t>
      </w:r>
      <w:r w:rsidR="00157886"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พิจารณาการจ่ายเป็น </w:t>
      </w:r>
      <w:r w:rsidR="00157886">
        <w:rPr>
          <w:rFonts w:ascii="BrowalliaUPC" w:hAnsi="BrowalliaUPC" w:cs="BrowalliaUPC"/>
          <w:sz w:val="28"/>
          <w:szCs w:val="28"/>
          <w:lang w:eastAsia="zh-CN"/>
        </w:rPr>
        <w:t>2</w:t>
      </w:r>
      <w:r w:rsidR="00157886"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ส่วนดังนี้</w:t>
      </w:r>
    </w:p>
    <w:p w14:paraId="7388B073" w14:textId="77777777" w:rsidR="00157886" w:rsidRDefault="00157886" w:rsidP="00923869">
      <w:pPr>
        <w:pStyle w:val="ListParagraph"/>
        <w:tabs>
          <w:tab w:val="clear" w:pos="227"/>
          <w:tab w:val="clear" w:pos="454"/>
        </w:tabs>
        <w:ind w:left="993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</w:p>
    <w:p w14:paraId="5DE61619" w14:textId="11DA240C" w:rsidR="00157886" w:rsidRPr="00160C55" w:rsidRDefault="00157886" w:rsidP="00043B33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1665"/>
          <w:tab w:val="num" w:pos="1276"/>
        </w:tabs>
        <w:ind w:left="1276" w:hanging="283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  <w:r w:rsidRPr="00160C55">
        <w:rPr>
          <w:rFonts w:ascii="BrowalliaUPC" w:hAnsi="BrowalliaUPC" w:cs="BrowalliaUPC"/>
          <w:sz w:val="28"/>
          <w:szCs w:val="28"/>
          <w:cs/>
          <w:lang w:eastAsia="zh-CN"/>
        </w:rPr>
        <w:t xml:space="preserve">จ่ายเป็นหุ้นปันผลในอัตรา </w:t>
      </w:r>
      <w:r w:rsidRPr="00160C55">
        <w:rPr>
          <w:rFonts w:ascii="BrowalliaUPC" w:hAnsi="BrowalliaUPC" w:cs="BrowalliaUPC"/>
          <w:sz w:val="28"/>
          <w:szCs w:val="28"/>
          <w:lang w:eastAsia="zh-CN"/>
        </w:rPr>
        <w:t>20</w:t>
      </w:r>
      <w:r w:rsidRPr="00160C55">
        <w:rPr>
          <w:rFonts w:ascii="BrowalliaUPC" w:hAnsi="BrowalliaUPC" w:cs="BrowalliaUPC"/>
          <w:sz w:val="28"/>
          <w:szCs w:val="28"/>
          <w:cs/>
          <w:lang w:eastAsia="zh-CN"/>
        </w:rPr>
        <w:t xml:space="preserve"> หุ้น</w:t>
      </w:r>
      <w:r w:rsidR="008716E9">
        <w:rPr>
          <w:rFonts w:ascii="BrowalliaUPC" w:hAnsi="BrowalliaUPC" w:cs="BrowalliaUPC" w:hint="cs"/>
          <w:sz w:val="28"/>
          <w:szCs w:val="28"/>
          <w:cs/>
          <w:lang w:eastAsia="zh-CN"/>
        </w:rPr>
        <w:t xml:space="preserve"> </w:t>
      </w:r>
      <w:r w:rsidRPr="00160C55">
        <w:rPr>
          <w:rFonts w:ascii="BrowalliaUPC" w:hAnsi="BrowalliaUPC" w:cs="BrowalliaUPC"/>
          <w:sz w:val="28"/>
          <w:szCs w:val="28"/>
          <w:cs/>
          <w:lang w:eastAsia="zh-CN"/>
        </w:rPr>
        <w:t xml:space="preserve">ต่อ </w:t>
      </w:r>
      <w:r w:rsidRPr="00160C55">
        <w:rPr>
          <w:rFonts w:ascii="BrowalliaUPC" w:hAnsi="BrowalliaUPC" w:cs="BrowalliaUPC"/>
          <w:sz w:val="28"/>
          <w:szCs w:val="28"/>
          <w:lang w:eastAsia="zh-CN"/>
        </w:rPr>
        <w:t>1</w:t>
      </w:r>
      <w:r w:rsidRPr="00160C55">
        <w:rPr>
          <w:rFonts w:ascii="BrowalliaUPC" w:hAnsi="BrowalliaUPC" w:cs="BrowalliaUPC"/>
          <w:sz w:val="28"/>
          <w:szCs w:val="28"/>
          <w:cs/>
          <w:lang w:eastAsia="zh-CN"/>
        </w:rPr>
        <w:t xml:space="preserve"> หุ้นปันผล หรืออัตราหุ้นละ </w:t>
      </w:r>
      <w:r w:rsidRPr="00160C55">
        <w:rPr>
          <w:rFonts w:ascii="BrowalliaUPC" w:hAnsi="BrowalliaUPC" w:cs="BrowalliaUPC"/>
          <w:sz w:val="28"/>
          <w:szCs w:val="28"/>
          <w:lang w:eastAsia="zh-CN"/>
        </w:rPr>
        <w:t>0.025</w:t>
      </w:r>
      <w:r w:rsidRPr="00160C55">
        <w:rPr>
          <w:rFonts w:ascii="BrowalliaUPC" w:hAnsi="BrowalliaUPC" w:cs="BrowalliaUPC"/>
          <w:sz w:val="28"/>
          <w:szCs w:val="28"/>
          <w:cs/>
          <w:lang w:eastAsia="zh-CN"/>
        </w:rPr>
        <w:t xml:space="preserve"> บาท คิดเป็นจำนวนเงิน </w:t>
      </w:r>
      <w:r w:rsidRPr="00160C55">
        <w:rPr>
          <w:rFonts w:ascii="BrowalliaUPC" w:hAnsi="BrowalliaUPC" w:cs="BrowalliaUPC"/>
          <w:sz w:val="28"/>
          <w:szCs w:val="28"/>
          <w:lang w:eastAsia="zh-CN"/>
        </w:rPr>
        <w:t>5.35</w:t>
      </w:r>
      <w:r w:rsidRPr="00160C55">
        <w:rPr>
          <w:rFonts w:ascii="BrowalliaUPC" w:hAnsi="BrowalliaUPC" w:cs="BrowalliaUPC"/>
          <w:sz w:val="28"/>
          <w:szCs w:val="28"/>
          <w:cs/>
          <w:lang w:eastAsia="zh-CN"/>
        </w:rPr>
        <w:t xml:space="preserve"> ล้านบาท</w:t>
      </w:r>
    </w:p>
    <w:p w14:paraId="5EEAB3B1" w14:textId="77777777" w:rsidR="00157886" w:rsidRDefault="00157886" w:rsidP="00043B33">
      <w:pPr>
        <w:pStyle w:val="ListParagraph"/>
        <w:tabs>
          <w:tab w:val="clear" w:pos="227"/>
          <w:tab w:val="clear" w:pos="454"/>
        </w:tabs>
        <w:ind w:left="1701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</w:p>
    <w:p w14:paraId="6CFC7BBE" w14:textId="767865AA" w:rsidR="00157886" w:rsidRDefault="00157886" w:rsidP="000230F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1665"/>
          <w:tab w:val="num" w:pos="1276"/>
        </w:tabs>
        <w:ind w:left="1276" w:hanging="283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  <w:r w:rsidRPr="00FA590E">
        <w:rPr>
          <w:rFonts w:ascii="BrowalliaUPC" w:hAnsi="BrowalliaUPC" w:cs="BrowalliaUPC"/>
          <w:sz w:val="28"/>
          <w:szCs w:val="28"/>
          <w:cs/>
          <w:lang w:eastAsia="zh-CN"/>
        </w:rPr>
        <w:t xml:space="preserve">จ่ายเป็นเงินสดปันผลในอัตราหุ้นละ </w:t>
      </w:r>
      <w:r>
        <w:rPr>
          <w:rFonts w:ascii="BrowalliaUPC" w:hAnsi="BrowalliaUPC" w:cs="BrowalliaUPC"/>
          <w:sz w:val="28"/>
          <w:szCs w:val="28"/>
          <w:lang w:eastAsia="zh-CN"/>
        </w:rPr>
        <w:t>0.50</w:t>
      </w:r>
      <w:r w:rsidRPr="00FA590E">
        <w:rPr>
          <w:rFonts w:ascii="BrowalliaUPC" w:hAnsi="BrowalliaUPC" w:cs="BrowalliaUPC"/>
          <w:sz w:val="28"/>
          <w:szCs w:val="28"/>
          <w:cs/>
          <w:lang w:eastAsia="zh-CN"/>
        </w:rPr>
        <w:t xml:space="preserve"> บาท คิดเป็นจำนวนเงิน </w:t>
      </w:r>
      <w:r>
        <w:rPr>
          <w:rFonts w:ascii="BrowalliaUPC" w:hAnsi="BrowalliaUPC" w:cs="BrowalliaUPC"/>
          <w:sz w:val="28"/>
          <w:szCs w:val="28"/>
          <w:lang w:eastAsia="zh-CN"/>
        </w:rPr>
        <w:t>107.00</w:t>
      </w:r>
      <w:r w:rsidRPr="00FA590E">
        <w:rPr>
          <w:rFonts w:ascii="BrowalliaUPC" w:hAnsi="BrowalliaUPC" w:cs="BrowalliaUPC"/>
          <w:sz w:val="28"/>
          <w:szCs w:val="28"/>
          <w:cs/>
          <w:lang w:eastAsia="zh-CN"/>
        </w:rPr>
        <w:t xml:space="preserve"> ล้านบาท</w:t>
      </w:r>
    </w:p>
    <w:p w14:paraId="4DD8716B" w14:textId="77777777" w:rsidR="00DB7993" w:rsidRPr="00745BD3" w:rsidRDefault="00DB7993" w:rsidP="00745BD3">
      <w:pPr>
        <w:pStyle w:val="ListParagraph"/>
        <w:rPr>
          <w:rFonts w:ascii="BrowalliaUPC" w:hAnsi="BrowalliaUPC" w:cs="BrowalliaUPC"/>
          <w:sz w:val="28"/>
          <w:szCs w:val="28"/>
          <w:cs/>
          <w:lang w:eastAsia="zh-CN"/>
        </w:rPr>
      </w:pPr>
    </w:p>
    <w:p w14:paraId="2C7AEBEC" w14:textId="4FFA8945" w:rsidR="003B4E92" w:rsidRDefault="00DB7993" w:rsidP="003B4E92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907"/>
          <w:tab w:val="left" w:pos="1276"/>
        </w:tabs>
        <w:ind w:left="993" w:hanging="567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เพิ่มทุนจดทะเบียนจำนวน </w:t>
      </w:r>
      <w:r>
        <w:rPr>
          <w:rFonts w:ascii="BrowalliaUPC" w:hAnsi="BrowalliaUPC" w:cs="BrowalliaUPC"/>
          <w:sz w:val="28"/>
          <w:szCs w:val="28"/>
          <w:lang w:eastAsia="zh-CN"/>
        </w:rPr>
        <w:t>5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>350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>
        <w:rPr>
          <w:rFonts w:ascii="BrowalliaUPC" w:hAnsi="BrowalliaUPC" w:cs="BrowalliaUPC"/>
          <w:sz w:val="28"/>
          <w:szCs w:val="28"/>
          <w:lang w:eastAsia="zh-CN"/>
        </w:rPr>
        <w:t>000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บาท จากทุนจดทะเบียนเดิมจำนวน </w:t>
      </w:r>
      <w:r>
        <w:rPr>
          <w:rFonts w:ascii="BrowalliaUPC" w:hAnsi="BrowalliaUPC" w:cs="BrowalliaUPC"/>
          <w:sz w:val="28"/>
          <w:szCs w:val="28"/>
          <w:lang w:eastAsia="zh-CN"/>
        </w:rPr>
        <w:t>107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>000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>
        <w:rPr>
          <w:rFonts w:ascii="BrowalliaUPC" w:hAnsi="BrowalliaUPC" w:cs="BrowalliaUPC"/>
          <w:sz w:val="28"/>
          <w:szCs w:val="28"/>
          <w:lang w:eastAsia="zh-CN"/>
        </w:rPr>
        <w:t>000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บาท เป็นทุนจดทะเบียนใหม่จำนวน </w:t>
      </w:r>
      <w:r>
        <w:rPr>
          <w:rFonts w:ascii="BrowalliaUPC" w:hAnsi="BrowalliaUPC" w:cs="BrowalliaUPC"/>
          <w:sz w:val="28"/>
          <w:szCs w:val="28"/>
          <w:lang w:eastAsia="zh-CN"/>
        </w:rPr>
        <w:t>112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>
        <w:rPr>
          <w:rFonts w:ascii="BrowalliaUPC" w:hAnsi="BrowalliaUPC" w:cs="BrowalliaUPC"/>
          <w:sz w:val="28"/>
          <w:szCs w:val="28"/>
          <w:lang w:eastAsia="zh-CN"/>
        </w:rPr>
        <w:t>350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>
        <w:rPr>
          <w:rFonts w:ascii="BrowalliaUPC" w:hAnsi="BrowalliaUPC" w:cs="BrowalliaUPC"/>
          <w:sz w:val="28"/>
          <w:szCs w:val="28"/>
          <w:lang w:eastAsia="zh-CN"/>
        </w:rPr>
        <w:t>000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บาท โดยการออกหุ้นสามัญเพิ่มทุนจำนวน </w:t>
      </w:r>
      <w:r>
        <w:rPr>
          <w:rFonts w:ascii="BrowalliaUPC" w:hAnsi="BrowalliaUPC" w:cs="BrowalliaUPC"/>
          <w:sz w:val="28"/>
          <w:szCs w:val="28"/>
          <w:lang w:eastAsia="zh-CN"/>
        </w:rPr>
        <w:t>10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>700</w:t>
      </w:r>
      <w:r w:rsidRPr="007C1D44">
        <w:rPr>
          <w:rFonts w:ascii="BrowalliaUPC" w:hAnsi="BrowalliaUPC" w:cs="BrowalliaUPC"/>
          <w:sz w:val="28"/>
          <w:szCs w:val="28"/>
          <w:lang w:eastAsia="zh-CN"/>
        </w:rPr>
        <w:t>,</w:t>
      </w:r>
      <w:r>
        <w:rPr>
          <w:rFonts w:ascii="BrowalliaUPC" w:hAnsi="BrowalliaUPC" w:cs="BrowalliaUPC"/>
          <w:sz w:val="28"/>
          <w:szCs w:val="28"/>
          <w:lang w:eastAsia="zh-CN"/>
        </w:rPr>
        <w:t>000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หุ้น มูลค่าที่ตราไว้หุ้นละ </w:t>
      </w:r>
      <w:r>
        <w:rPr>
          <w:rFonts w:ascii="BrowalliaUPC" w:hAnsi="BrowalliaUPC" w:cs="BrowalliaUPC"/>
          <w:sz w:val="28"/>
          <w:szCs w:val="28"/>
          <w:lang w:eastAsia="zh-CN"/>
        </w:rPr>
        <w:t>0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>.</w:t>
      </w:r>
      <w:r>
        <w:rPr>
          <w:rFonts w:ascii="BrowalliaUPC" w:hAnsi="BrowalliaUPC" w:cs="BrowalliaUPC"/>
          <w:sz w:val="28"/>
          <w:szCs w:val="28"/>
          <w:lang w:eastAsia="zh-CN"/>
        </w:rPr>
        <w:t>50</w:t>
      </w:r>
      <w:r w:rsidRPr="007C1D44">
        <w:rPr>
          <w:rFonts w:ascii="BrowalliaUPC" w:hAnsi="BrowalliaUPC" w:cs="BrowalliaUPC"/>
          <w:sz w:val="28"/>
          <w:szCs w:val="28"/>
          <w:cs/>
          <w:lang w:eastAsia="zh-CN"/>
        </w:rPr>
        <w:t xml:space="preserve"> บาท</w:t>
      </w:r>
      <w:r w:rsidR="00441729">
        <w:rPr>
          <w:rFonts w:ascii="BrowalliaUPC" w:hAnsi="BrowalliaUPC" w:cs="BrowalliaUPC" w:hint="cs"/>
          <w:sz w:val="28"/>
          <w:szCs w:val="28"/>
          <w:cs/>
          <w:lang w:eastAsia="zh-CN"/>
        </w:rPr>
        <w:t xml:space="preserve"> เพื่อรองรับการจ่ายหุ้น</w:t>
      </w:r>
      <w:r w:rsidR="00CB47E0">
        <w:rPr>
          <w:rFonts w:ascii="BrowalliaUPC" w:hAnsi="BrowalliaUPC" w:cs="BrowalliaUPC" w:hint="cs"/>
          <w:sz w:val="28"/>
          <w:szCs w:val="28"/>
          <w:cs/>
          <w:lang w:eastAsia="zh-CN"/>
        </w:rPr>
        <w:t>ปันผลตาม</w:t>
      </w:r>
      <w:r w:rsidR="00ED02FD">
        <w:rPr>
          <w:rFonts w:ascii="BrowalliaUPC" w:hAnsi="BrowalliaUPC" w:cs="BrowalliaUPC" w:hint="cs"/>
          <w:sz w:val="28"/>
          <w:szCs w:val="28"/>
          <w:cs/>
          <w:lang w:eastAsia="zh-CN"/>
        </w:rPr>
        <w:t>ที่กล่าวไว้ใน</w:t>
      </w:r>
      <w:r w:rsidR="00CB47E0">
        <w:rPr>
          <w:rFonts w:ascii="BrowalliaUPC" w:hAnsi="BrowalliaUPC" w:cs="BrowalliaUPC" w:hint="cs"/>
          <w:sz w:val="28"/>
          <w:szCs w:val="28"/>
          <w:cs/>
          <w:lang w:eastAsia="zh-CN"/>
        </w:rPr>
        <w:t xml:space="preserve">หมายเหตุ </w:t>
      </w:r>
      <w:r w:rsidR="00CB47E0">
        <w:rPr>
          <w:rFonts w:ascii="BrowalliaUPC" w:hAnsi="BrowalliaUPC" w:cs="BrowalliaUPC"/>
          <w:sz w:val="28"/>
          <w:szCs w:val="28"/>
          <w:lang w:eastAsia="zh-CN"/>
        </w:rPr>
        <w:t>1</w:t>
      </w:r>
      <w:r w:rsidR="00B41DF7">
        <w:rPr>
          <w:rFonts w:ascii="BrowalliaUPC" w:hAnsi="BrowalliaUPC" w:cs="BrowalliaUPC"/>
          <w:sz w:val="28"/>
          <w:szCs w:val="28"/>
          <w:lang w:eastAsia="zh-CN"/>
        </w:rPr>
        <w:t>8</w:t>
      </w:r>
      <w:r w:rsidR="00CB47E0">
        <w:rPr>
          <w:rFonts w:ascii="BrowalliaUPC" w:hAnsi="BrowalliaUPC" w:cs="BrowalliaUPC"/>
          <w:sz w:val="28"/>
          <w:szCs w:val="28"/>
          <w:lang w:eastAsia="zh-CN"/>
        </w:rPr>
        <w:t>.1</w:t>
      </w:r>
      <w:r w:rsidR="005D2FE8">
        <w:rPr>
          <w:rFonts w:ascii="BrowalliaUPC" w:hAnsi="BrowalliaUPC" w:cs="BrowalliaUPC" w:hint="cs"/>
          <w:sz w:val="28"/>
          <w:szCs w:val="28"/>
          <w:cs/>
          <w:lang w:eastAsia="zh-CN"/>
        </w:rPr>
        <w:t xml:space="preserve"> บริษัทได้จดทะเบียนเพิ่มทุนกับกระทรวงพาณิชย์แล้ว</w:t>
      </w:r>
      <w:r w:rsidR="00B91802">
        <w:rPr>
          <w:rFonts w:ascii="BrowalliaUPC" w:hAnsi="BrowalliaUPC" w:cs="BrowalliaUPC" w:hint="cs"/>
          <w:sz w:val="28"/>
          <w:szCs w:val="28"/>
          <w:cs/>
          <w:lang w:eastAsia="zh-CN"/>
        </w:rPr>
        <w:t xml:space="preserve"> เมื่อวันที่ </w:t>
      </w:r>
      <w:r w:rsidR="00B91802">
        <w:rPr>
          <w:rFonts w:ascii="BrowalliaUPC" w:hAnsi="BrowalliaUPC" w:cs="BrowalliaUPC"/>
          <w:sz w:val="28"/>
          <w:szCs w:val="28"/>
          <w:lang w:eastAsia="zh-CN"/>
        </w:rPr>
        <w:t xml:space="preserve">11 </w:t>
      </w:r>
      <w:r w:rsidR="00B91802">
        <w:rPr>
          <w:rFonts w:ascii="BrowalliaUPC" w:hAnsi="BrowalliaUPC" w:cs="BrowalliaUPC" w:hint="cs"/>
          <w:sz w:val="28"/>
          <w:szCs w:val="28"/>
          <w:cs/>
          <w:lang w:eastAsia="zh-CN"/>
        </w:rPr>
        <w:t xml:space="preserve">พฤษภาคม </w:t>
      </w:r>
      <w:r w:rsidR="00B91802">
        <w:rPr>
          <w:rFonts w:ascii="BrowalliaUPC" w:hAnsi="BrowalliaUPC" w:cs="BrowalliaUPC"/>
          <w:sz w:val="28"/>
          <w:szCs w:val="28"/>
          <w:lang w:eastAsia="zh-CN"/>
        </w:rPr>
        <w:t>2565</w:t>
      </w:r>
    </w:p>
    <w:p w14:paraId="1BDA7D4A" w14:textId="77777777" w:rsidR="003B4E92" w:rsidRDefault="003B4E92" w:rsidP="003B4E92">
      <w:pPr>
        <w:tabs>
          <w:tab w:val="clear" w:pos="227"/>
          <w:tab w:val="clear" w:pos="454"/>
          <w:tab w:val="clear" w:pos="907"/>
          <w:tab w:val="left" w:pos="1276"/>
        </w:tabs>
        <w:jc w:val="thaiDistribute"/>
        <w:textAlignment w:val="baseline"/>
        <w:rPr>
          <w:rStyle w:val="normaltextrun"/>
          <w:rFonts w:ascii="BrowalliaUPC" w:hAnsi="BrowalliaUPC" w:cs="BrowalliaUPC"/>
          <w:b/>
          <w:bCs/>
          <w:sz w:val="28"/>
          <w:szCs w:val="28"/>
        </w:rPr>
      </w:pPr>
    </w:p>
    <w:p w14:paraId="5576899F" w14:textId="77777777" w:rsidR="00957C7D" w:rsidRPr="00ED7432" w:rsidRDefault="00957C7D" w:rsidP="00ED7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sectPr w:rsidR="00957C7D" w:rsidRPr="00ED7432" w:rsidSect="007E5ABC">
      <w:footerReference w:type="default" r:id="rId11"/>
      <w:footerReference w:type="first" r:id="rId12"/>
      <w:type w:val="continuous"/>
      <w:pgSz w:w="11909" w:h="16834" w:code="9"/>
      <w:pgMar w:top="1350" w:right="1019" w:bottom="990" w:left="1440" w:header="482" w:footer="284" w:gutter="0"/>
      <w:pgNumType w:start="8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07BC7" w14:textId="77777777" w:rsidR="00151838" w:rsidRDefault="00151838">
      <w:r>
        <w:separator/>
      </w:r>
    </w:p>
  </w:endnote>
  <w:endnote w:type="continuationSeparator" w:id="0">
    <w:p w14:paraId="4B0FD3B8" w14:textId="77777777" w:rsidR="00151838" w:rsidRDefault="00151838">
      <w:r>
        <w:continuationSeparator/>
      </w:r>
    </w:p>
  </w:endnote>
  <w:endnote w:type="continuationNotice" w:id="1">
    <w:p w14:paraId="076D6B95" w14:textId="77777777" w:rsidR="00151838" w:rsidRDefault="001518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D9B85" w14:textId="6C6205AB" w:rsidR="00242458" w:rsidRPr="005C4CA6" w:rsidRDefault="00151838" w:rsidP="005C4CA6">
    <w:pPr>
      <w:pStyle w:val="Footer"/>
      <w:jc w:val="right"/>
      <w:rPr>
        <w:noProof/>
        <w:sz w:val="18"/>
        <w:szCs w:val="18"/>
      </w:rPr>
    </w:pPr>
    <w:sdt>
      <w:sdtPr>
        <w:id w:val="-60281149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2458" w:rsidRPr="005C4CA6">
          <w:rPr>
            <w:rFonts w:ascii="Browallia New" w:hAnsi="Browallia New" w:cs="Browallia New"/>
            <w:sz w:val="28"/>
            <w:szCs w:val="28"/>
          </w:rPr>
          <w:fldChar w:fldCharType="begin"/>
        </w:r>
        <w:r w:rsidR="00242458" w:rsidRPr="005C4CA6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="00242458" w:rsidRPr="005C4CA6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="00242458">
          <w:rPr>
            <w:rFonts w:ascii="Browallia New" w:hAnsi="Browallia New" w:cs="Browallia New"/>
            <w:noProof/>
            <w:sz w:val="28"/>
            <w:szCs w:val="28"/>
          </w:rPr>
          <w:t>20</w:t>
        </w:r>
        <w:r w:rsidR="00242458" w:rsidRPr="005C4CA6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sdtContent>
    </w:sdt>
  </w:p>
  <w:p w14:paraId="29142FD0" w14:textId="6615C636" w:rsidR="00242458" w:rsidRPr="00D74787" w:rsidRDefault="00242458" w:rsidP="005C4CA6">
    <w:pPr>
      <w:pStyle w:val="Footer"/>
      <w:rPr>
        <w:rFonts w:ascii="Browallia New" w:hAnsi="Browallia New" w:cs="Browalli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14D3" w14:textId="5349597C" w:rsidR="00242458" w:rsidRPr="005C4CA6" w:rsidRDefault="00242458" w:rsidP="00F31D77">
    <w:pPr>
      <w:pStyle w:val="Footer"/>
      <w:jc w:val="right"/>
      <w:rPr>
        <w:noProof/>
        <w:sz w:val="18"/>
        <w:szCs w:val="18"/>
      </w:rPr>
    </w:pPr>
    <w:r w:rsidRPr="005C4CA6">
      <w:rPr>
        <w:rFonts w:ascii="Browallia New" w:hAnsi="Browallia New" w:cs="Browallia New"/>
        <w:sz w:val="28"/>
        <w:szCs w:val="28"/>
      </w:rPr>
      <w:t xml:space="preserve">    </w:t>
    </w:r>
    <w:r>
      <w:rPr>
        <w:rFonts w:ascii="Browallia New" w:hAnsi="Browallia New" w:cs="Browallia New"/>
        <w:sz w:val="28"/>
        <w:szCs w:val="28"/>
      </w:rPr>
      <w:t xml:space="preserve">    </w:t>
    </w:r>
    <w:r w:rsidRPr="005C4CA6">
      <w:rPr>
        <w:rFonts w:ascii="Browallia New" w:hAnsi="Browallia New" w:cs="Browallia New"/>
        <w:sz w:val="28"/>
        <w:szCs w:val="28"/>
      </w:rPr>
      <w:t xml:space="preserve">       </w:t>
    </w:r>
    <w:sdt>
      <w:sdtPr>
        <w:id w:val="-14439192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C4CA6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5C4CA6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5C4CA6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10</w:t>
        </w:r>
        <w:r w:rsidRPr="005C4CA6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sdtContent>
    </w:sdt>
  </w:p>
  <w:p w14:paraId="63361967" w14:textId="12FC5766" w:rsidR="00242458" w:rsidRPr="005C4CA6" w:rsidRDefault="00242458">
    <w:pPr>
      <w:pStyle w:val="Footer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5BE8E" w14:textId="77777777" w:rsidR="00151838" w:rsidRDefault="00151838">
      <w:r>
        <w:separator/>
      </w:r>
    </w:p>
  </w:footnote>
  <w:footnote w:type="continuationSeparator" w:id="0">
    <w:p w14:paraId="6B8C7ABB" w14:textId="77777777" w:rsidR="00151838" w:rsidRDefault="00151838">
      <w:r>
        <w:continuationSeparator/>
      </w:r>
    </w:p>
  </w:footnote>
  <w:footnote w:type="continuationNotice" w:id="1">
    <w:p w14:paraId="39FF2DB5" w14:textId="77777777" w:rsidR="00151838" w:rsidRDefault="0015183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0556E98"/>
    <w:multiLevelType w:val="hybridMultilevel"/>
    <w:tmpl w:val="04243AE6"/>
    <w:lvl w:ilvl="0" w:tplc="D864070E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3CE1AF7"/>
    <w:multiLevelType w:val="hybridMultilevel"/>
    <w:tmpl w:val="F9A0135C"/>
    <w:lvl w:ilvl="0" w:tplc="176C08EE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672B5"/>
    <w:multiLevelType w:val="hybridMultilevel"/>
    <w:tmpl w:val="940E7984"/>
    <w:lvl w:ilvl="0" w:tplc="A12A6200">
      <w:start w:val="31"/>
      <w:numFmt w:val="bullet"/>
      <w:lvlText w:val="-"/>
      <w:lvlJc w:val="left"/>
      <w:pPr>
        <w:ind w:left="0" w:firstLine="0"/>
      </w:pPr>
      <w:rPr>
        <w:rFonts w:ascii="Garamond" w:eastAsia="Times New Roman" w:hAnsi="Garamond" w:cs="Garamond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E755EC"/>
    <w:multiLevelType w:val="hybridMultilevel"/>
    <w:tmpl w:val="F2D2F23A"/>
    <w:lvl w:ilvl="0" w:tplc="BE9E380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06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14924F74"/>
    <w:multiLevelType w:val="hybridMultilevel"/>
    <w:tmpl w:val="B6AA2A7A"/>
    <w:lvl w:ilvl="0" w:tplc="A12A6200">
      <w:start w:val="31"/>
      <w:numFmt w:val="bullet"/>
      <w:lvlText w:val="-"/>
      <w:lvlJc w:val="left"/>
      <w:pPr>
        <w:ind w:left="1713" w:hanging="360"/>
      </w:pPr>
      <w:rPr>
        <w:rFonts w:ascii="Garamond" w:eastAsia="Times New Roman" w:hAnsi="Garamond" w:cs="Garamond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17" w15:restartNumberingAfterBreak="0">
    <w:nsid w:val="18D71B78"/>
    <w:multiLevelType w:val="multilevel"/>
    <w:tmpl w:val="0E6CAC8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8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7053549"/>
    <w:multiLevelType w:val="multilevel"/>
    <w:tmpl w:val="4A9E1E7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34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3960" w:hanging="72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21" w15:restartNumberingAfterBreak="0">
    <w:nsid w:val="27D4246F"/>
    <w:multiLevelType w:val="hybridMultilevel"/>
    <w:tmpl w:val="29BA21AA"/>
    <w:lvl w:ilvl="0" w:tplc="B33C7F1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D55D7"/>
    <w:multiLevelType w:val="multilevel"/>
    <w:tmpl w:val="B4F6C9B2"/>
    <w:lvl w:ilvl="0">
      <w:start w:val="1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ascii="Browallia New" w:hAnsi="Browallia New" w:cs="Browallia New"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7056DB"/>
    <w:multiLevelType w:val="hybridMultilevel"/>
    <w:tmpl w:val="6868DABE"/>
    <w:lvl w:ilvl="0" w:tplc="9FBED216">
      <w:start w:val="1"/>
      <w:numFmt w:val="bullet"/>
      <w:lvlText w:val="-"/>
      <w:lvlJc w:val="left"/>
      <w:pPr>
        <w:ind w:left="2292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26" w15:restartNumberingAfterBreak="0">
    <w:nsid w:val="3964674B"/>
    <w:multiLevelType w:val="hybridMultilevel"/>
    <w:tmpl w:val="3AC4EA0C"/>
    <w:lvl w:ilvl="0" w:tplc="803CF8FA">
      <w:start w:val="1"/>
      <w:numFmt w:val="decimal"/>
      <w:lvlText w:val="3.1.%1"/>
      <w:lvlJc w:val="left"/>
      <w:pPr>
        <w:ind w:left="720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8" w15:restartNumberingAfterBreak="0">
    <w:nsid w:val="3F137DA9"/>
    <w:multiLevelType w:val="hybridMultilevel"/>
    <w:tmpl w:val="63CE3370"/>
    <w:lvl w:ilvl="0" w:tplc="389AD7C0">
      <w:start w:val="3"/>
      <w:numFmt w:val="bullet"/>
      <w:lvlText w:val="-"/>
      <w:lvlJc w:val="left"/>
      <w:pPr>
        <w:ind w:left="129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F31084C"/>
    <w:multiLevelType w:val="hybridMultilevel"/>
    <w:tmpl w:val="83525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31" w15:restartNumberingAfterBreak="0">
    <w:nsid w:val="42DD5FB2"/>
    <w:multiLevelType w:val="multilevel"/>
    <w:tmpl w:val="511AE2F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928"/>
        </w:tabs>
        <w:ind w:left="928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2" w15:restartNumberingAfterBreak="0">
    <w:nsid w:val="43FB3B97"/>
    <w:multiLevelType w:val="hybridMultilevel"/>
    <w:tmpl w:val="D6306E10"/>
    <w:lvl w:ilvl="0" w:tplc="B2EEF0A2">
      <w:start w:val="1"/>
      <w:numFmt w:val="decimal"/>
      <w:lvlText w:val="3.2.%1"/>
      <w:lvlJc w:val="left"/>
      <w:pPr>
        <w:ind w:left="1629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349" w:hanging="360"/>
      </w:pPr>
    </w:lvl>
    <w:lvl w:ilvl="2" w:tplc="0809001B" w:tentative="1">
      <w:start w:val="1"/>
      <w:numFmt w:val="lowerRoman"/>
      <w:lvlText w:val="%3."/>
      <w:lvlJc w:val="right"/>
      <w:pPr>
        <w:ind w:left="3069" w:hanging="180"/>
      </w:pPr>
    </w:lvl>
    <w:lvl w:ilvl="3" w:tplc="0809000F" w:tentative="1">
      <w:start w:val="1"/>
      <w:numFmt w:val="decimal"/>
      <w:lvlText w:val="%4."/>
      <w:lvlJc w:val="left"/>
      <w:pPr>
        <w:ind w:left="3789" w:hanging="360"/>
      </w:pPr>
    </w:lvl>
    <w:lvl w:ilvl="4" w:tplc="08090019" w:tentative="1">
      <w:start w:val="1"/>
      <w:numFmt w:val="lowerLetter"/>
      <w:lvlText w:val="%5."/>
      <w:lvlJc w:val="left"/>
      <w:pPr>
        <w:ind w:left="4509" w:hanging="360"/>
      </w:pPr>
    </w:lvl>
    <w:lvl w:ilvl="5" w:tplc="0809001B" w:tentative="1">
      <w:start w:val="1"/>
      <w:numFmt w:val="lowerRoman"/>
      <w:lvlText w:val="%6."/>
      <w:lvlJc w:val="right"/>
      <w:pPr>
        <w:ind w:left="5229" w:hanging="180"/>
      </w:pPr>
    </w:lvl>
    <w:lvl w:ilvl="6" w:tplc="0809000F" w:tentative="1">
      <w:start w:val="1"/>
      <w:numFmt w:val="decimal"/>
      <w:lvlText w:val="%7."/>
      <w:lvlJc w:val="left"/>
      <w:pPr>
        <w:ind w:left="5949" w:hanging="360"/>
      </w:pPr>
    </w:lvl>
    <w:lvl w:ilvl="7" w:tplc="08090019" w:tentative="1">
      <w:start w:val="1"/>
      <w:numFmt w:val="lowerLetter"/>
      <w:lvlText w:val="%8."/>
      <w:lvlJc w:val="left"/>
      <w:pPr>
        <w:ind w:left="6669" w:hanging="360"/>
      </w:pPr>
    </w:lvl>
    <w:lvl w:ilvl="8" w:tplc="0809001B" w:tentative="1">
      <w:start w:val="1"/>
      <w:numFmt w:val="lowerRoman"/>
      <w:lvlText w:val="%9."/>
      <w:lvlJc w:val="right"/>
      <w:pPr>
        <w:ind w:left="7389" w:hanging="180"/>
      </w:pPr>
    </w:lvl>
  </w:abstractNum>
  <w:abstractNum w:abstractNumId="33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4" w15:restartNumberingAfterBreak="0">
    <w:nsid w:val="54841D43"/>
    <w:multiLevelType w:val="multilevel"/>
    <w:tmpl w:val="012416B4"/>
    <w:lvl w:ilvl="0">
      <w:start w:val="20"/>
      <w:numFmt w:val="none"/>
      <w:lvlText w:val="19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9.1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5" w15:restartNumberingAfterBreak="0">
    <w:nsid w:val="554F0524"/>
    <w:multiLevelType w:val="multilevel"/>
    <w:tmpl w:val="5F34BB86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.2.%3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6" w15:restartNumberingAfterBreak="0">
    <w:nsid w:val="5D5D7060"/>
    <w:multiLevelType w:val="multilevel"/>
    <w:tmpl w:val="5E1486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lvlText w:val="%1.%2%3.1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none"/>
      <w:lvlText w:val="4.1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793352"/>
    <w:multiLevelType w:val="multilevel"/>
    <w:tmpl w:val="6A06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9" w15:restartNumberingAfterBreak="0">
    <w:nsid w:val="65151253"/>
    <w:multiLevelType w:val="multilevel"/>
    <w:tmpl w:val="C0A03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1" w15:restartNumberingAfterBreak="0">
    <w:nsid w:val="6C346736"/>
    <w:multiLevelType w:val="hybridMultilevel"/>
    <w:tmpl w:val="2282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D0BC0"/>
    <w:multiLevelType w:val="hybridMultilevel"/>
    <w:tmpl w:val="7A44FCBC"/>
    <w:lvl w:ilvl="0" w:tplc="6682EFC8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3" w15:restartNumberingAfterBreak="0">
    <w:nsid w:val="7C9121D9"/>
    <w:multiLevelType w:val="hybridMultilevel"/>
    <w:tmpl w:val="2B469A46"/>
    <w:lvl w:ilvl="0" w:tplc="5BB80E88">
      <w:start w:val="1"/>
      <w:numFmt w:val="decimal"/>
      <w:lvlText w:val="18.%1"/>
      <w:lvlJc w:val="left"/>
      <w:pPr>
        <w:ind w:left="15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4356C"/>
    <w:multiLevelType w:val="multilevel"/>
    <w:tmpl w:val="6A06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num w:numId="1" w16cid:durableId="133525483">
    <w:abstractNumId w:val="9"/>
  </w:num>
  <w:num w:numId="2" w16cid:durableId="1466967226">
    <w:abstractNumId w:val="7"/>
  </w:num>
  <w:num w:numId="3" w16cid:durableId="652297513">
    <w:abstractNumId w:val="6"/>
  </w:num>
  <w:num w:numId="4" w16cid:durableId="189270694">
    <w:abstractNumId w:val="5"/>
  </w:num>
  <w:num w:numId="5" w16cid:durableId="1487626113">
    <w:abstractNumId w:val="8"/>
  </w:num>
  <w:num w:numId="6" w16cid:durableId="846673972">
    <w:abstractNumId w:val="3"/>
  </w:num>
  <w:num w:numId="7" w16cid:durableId="1012877342">
    <w:abstractNumId w:val="2"/>
  </w:num>
  <w:num w:numId="8" w16cid:durableId="1788694323">
    <w:abstractNumId w:val="0"/>
  </w:num>
  <w:num w:numId="9" w16cid:durableId="1261990372">
    <w:abstractNumId w:val="1"/>
  </w:num>
  <w:num w:numId="10" w16cid:durableId="938298718">
    <w:abstractNumId w:val="4"/>
  </w:num>
  <w:num w:numId="11" w16cid:durableId="483087919">
    <w:abstractNumId w:val="27"/>
  </w:num>
  <w:num w:numId="12" w16cid:durableId="1365977479">
    <w:abstractNumId w:val="19"/>
  </w:num>
  <w:num w:numId="13" w16cid:durableId="911935503">
    <w:abstractNumId w:val="40"/>
  </w:num>
  <w:num w:numId="14" w16cid:durableId="1218782324">
    <w:abstractNumId w:val="23"/>
  </w:num>
  <w:num w:numId="15" w16cid:durableId="1998535744">
    <w:abstractNumId w:val="30"/>
  </w:num>
  <w:num w:numId="16" w16cid:durableId="10879645">
    <w:abstractNumId w:val="22"/>
  </w:num>
  <w:num w:numId="17" w16cid:durableId="1288125076">
    <w:abstractNumId w:val="18"/>
  </w:num>
  <w:num w:numId="18" w16cid:durableId="676231177">
    <w:abstractNumId w:val="29"/>
  </w:num>
  <w:num w:numId="19" w16cid:durableId="2843117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08918800">
    <w:abstractNumId w:val="20"/>
  </w:num>
  <w:num w:numId="21" w16cid:durableId="13143297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0068680">
    <w:abstractNumId w:val="38"/>
  </w:num>
  <w:num w:numId="23" w16cid:durableId="1985352800">
    <w:abstractNumId w:val="28"/>
  </w:num>
  <w:num w:numId="24" w16cid:durableId="536284372">
    <w:abstractNumId w:val="33"/>
  </w:num>
  <w:num w:numId="25" w16cid:durableId="138155430">
    <w:abstractNumId w:val="21"/>
  </w:num>
  <w:num w:numId="26" w16cid:durableId="482695357">
    <w:abstractNumId w:val="44"/>
  </w:num>
  <w:num w:numId="27" w16cid:durableId="2038314681">
    <w:abstractNumId w:val="39"/>
  </w:num>
  <w:num w:numId="28" w16cid:durableId="620259806">
    <w:abstractNumId w:val="41"/>
  </w:num>
  <w:num w:numId="29" w16cid:durableId="1744721555">
    <w:abstractNumId w:val="14"/>
  </w:num>
  <w:num w:numId="30" w16cid:durableId="788743948">
    <w:abstractNumId w:val="13"/>
  </w:num>
  <w:num w:numId="31" w16cid:durableId="1279338364">
    <w:abstractNumId w:val="11"/>
  </w:num>
  <w:num w:numId="32" w16cid:durableId="784689249">
    <w:abstractNumId w:val="10"/>
  </w:num>
  <w:num w:numId="33" w16cid:durableId="217933858">
    <w:abstractNumId w:val="26"/>
  </w:num>
  <w:num w:numId="34" w16cid:durableId="11152871">
    <w:abstractNumId w:val="32"/>
  </w:num>
  <w:num w:numId="35" w16cid:durableId="1192305583">
    <w:abstractNumId w:val="16"/>
  </w:num>
  <w:num w:numId="36" w16cid:durableId="779685579">
    <w:abstractNumId w:val="42"/>
  </w:num>
  <w:num w:numId="37" w16cid:durableId="758910450">
    <w:abstractNumId w:val="37"/>
  </w:num>
  <w:num w:numId="38" w16cid:durableId="260990221">
    <w:abstractNumId w:val="31"/>
  </w:num>
  <w:num w:numId="39" w16cid:durableId="1685589308">
    <w:abstractNumId w:val="34"/>
  </w:num>
  <w:num w:numId="40" w16cid:durableId="1008218788">
    <w:abstractNumId w:val="25"/>
  </w:num>
  <w:num w:numId="41" w16cid:durableId="2027243844">
    <w:abstractNumId w:val="36"/>
  </w:num>
  <w:num w:numId="42" w16cid:durableId="1924145938">
    <w:abstractNumId w:val="15"/>
  </w:num>
  <w:num w:numId="43" w16cid:durableId="1065449205">
    <w:abstractNumId w:val="12"/>
  </w:num>
  <w:num w:numId="44" w16cid:durableId="985359801">
    <w:abstractNumId w:val="24"/>
  </w:num>
  <w:num w:numId="45" w16cid:durableId="1163938155">
    <w:abstractNumId w:val="43"/>
  </w:num>
  <w:num w:numId="46" w16cid:durableId="668869691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2C2"/>
    <w:rsid w:val="0000043D"/>
    <w:rsid w:val="000004F5"/>
    <w:rsid w:val="000006A8"/>
    <w:rsid w:val="000008A1"/>
    <w:rsid w:val="00000A8B"/>
    <w:rsid w:val="00000C4F"/>
    <w:rsid w:val="00000EE1"/>
    <w:rsid w:val="000014EF"/>
    <w:rsid w:val="00001585"/>
    <w:rsid w:val="000018EB"/>
    <w:rsid w:val="00001C04"/>
    <w:rsid w:val="000036AB"/>
    <w:rsid w:val="00003EAB"/>
    <w:rsid w:val="00004836"/>
    <w:rsid w:val="00004854"/>
    <w:rsid w:val="00004E4D"/>
    <w:rsid w:val="0000558F"/>
    <w:rsid w:val="00005889"/>
    <w:rsid w:val="000065AD"/>
    <w:rsid w:val="00006A6A"/>
    <w:rsid w:val="00006EF7"/>
    <w:rsid w:val="00007917"/>
    <w:rsid w:val="000105CB"/>
    <w:rsid w:val="00010B27"/>
    <w:rsid w:val="00010FF9"/>
    <w:rsid w:val="0001108A"/>
    <w:rsid w:val="00011140"/>
    <w:rsid w:val="000118F8"/>
    <w:rsid w:val="00012012"/>
    <w:rsid w:val="00012CE7"/>
    <w:rsid w:val="00012FE1"/>
    <w:rsid w:val="00013000"/>
    <w:rsid w:val="000130E1"/>
    <w:rsid w:val="00013C7D"/>
    <w:rsid w:val="00013D6C"/>
    <w:rsid w:val="00014478"/>
    <w:rsid w:val="00014BB0"/>
    <w:rsid w:val="00014E2C"/>
    <w:rsid w:val="00015AD2"/>
    <w:rsid w:val="00015BA5"/>
    <w:rsid w:val="000162F8"/>
    <w:rsid w:val="00016979"/>
    <w:rsid w:val="00017183"/>
    <w:rsid w:val="000178A8"/>
    <w:rsid w:val="00017D69"/>
    <w:rsid w:val="000202B9"/>
    <w:rsid w:val="000204A5"/>
    <w:rsid w:val="00020DF7"/>
    <w:rsid w:val="00020E48"/>
    <w:rsid w:val="000215D3"/>
    <w:rsid w:val="00021654"/>
    <w:rsid w:val="000225CE"/>
    <w:rsid w:val="0002294E"/>
    <w:rsid w:val="00022CEA"/>
    <w:rsid w:val="000230FF"/>
    <w:rsid w:val="000232E6"/>
    <w:rsid w:val="000234BA"/>
    <w:rsid w:val="000236A4"/>
    <w:rsid w:val="00023A0A"/>
    <w:rsid w:val="00023CD7"/>
    <w:rsid w:val="00023E12"/>
    <w:rsid w:val="00023FDD"/>
    <w:rsid w:val="0002409D"/>
    <w:rsid w:val="00024966"/>
    <w:rsid w:val="00024AAF"/>
    <w:rsid w:val="000267B9"/>
    <w:rsid w:val="00026827"/>
    <w:rsid w:val="00026C15"/>
    <w:rsid w:val="00026DEA"/>
    <w:rsid w:val="00027665"/>
    <w:rsid w:val="000279BA"/>
    <w:rsid w:val="00027C9A"/>
    <w:rsid w:val="00030AFF"/>
    <w:rsid w:val="00030CDE"/>
    <w:rsid w:val="00031261"/>
    <w:rsid w:val="00032363"/>
    <w:rsid w:val="000325C7"/>
    <w:rsid w:val="00033247"/>
    <w:rsid w:val="00033959"/>
    <w:rsid w:val="00033D67"/>
    <w:rsid w:val="00034100"/>
    <w:rsid w:val="00034566"/>
    <w:rsid w:val="0003487E"/>
    <w:rsid w:val="00034BA8"/>
    <w:rsid w:val="000353CD"/>
    <w:rsid w:val="00035946"/>
    <w:rsid w:val="00035BEB"/>
    <w:rsid w:val="000360C1"/>
    <w:rsid w:val="000360DB"/>
    <w:rsid w:val="00036127"/>
    <w:rsid w:val="00037314"/>
    <w:rsid w:val="000373B6"/>
    <w:rsid w:val="00037CD8"/>
    <w:rsid w:val="000402AC"/>
    <w:rsid w:val="0004062F"/>
    <w:rsid w:val="0004074A"/>
    <w:rsid w:val="00040996"/>
    <w:rsid w:val="00040FE4"/>
    <w:rsid w:val="00041394"/>
    <w:rsid w:val="00041C97"/>
    <w:rsid w:val="0004299E"/>
    <w:rsid w:val="00042B36"/>
    <w:rsid w:val="0004367E"/>
    <w:rsid w:val="000439F4"/>
    <w:rsid w:val="00043B33"/>
    <w:rsid w:val="00043EDB"/>
    <w:rsid w:val="00044433"/>
    <w:rsid w:val="00044590"/>
    <w:rsid w:val="000445A3"/>
    <w:rsid w:val="000445D5"/>
    <w:rsid w:val="00044A24"/>
    <w:rsid w:val="000455D0"/>
    <w:rsid w:val="000459D1"/>
    <w:rsid w:val="00046168"/>
    <w:rsid w:val="00046D74"/>
    <w:rsid w:val="000475A8"/>
    <w:rsid w:val="00047622"/>
    <w:rsid w:val="000530F7"/>
    <w:rsid w:val="00053B00"/>
    <w:rsid w:val="00053F08"/>
    <w:rsid w:val="00054027"/>
    <w:rsid w:val="00054043"/>
    <w:rsid w:val="00054484"/>
    <w:rsid w:val="00054CA9"/>
    <w:rsid w:val="0005545B"/>
    <w:rsid w:val="00055612"/>
    <w:rsid w:val="000559AB"/>
    <w:rsid w:val="00055E0B"/>
    <w:rsid w:val="00056424"/>
    <w:rsid w:val="000569CC"/>
    <w:rsid w:val="000572CF"/>
    <w:rsid w:val="00060A92"/>
    <w:rsid w:val="00060B76"/>
    <w:rsid w:val="000611AE"/>
    <w:rsid w:val="00061973"/>
    <w:rsid w:val="00061DF4"/>
    <w:rsid w:val="00061F5B"/>
    <w:rsid w:val="00062957"/>
    <w:rsid w:val="00062F4B"/>
    <w:rsid w:val="00062F83"/>
    <w:rsid w:val="000631B5"/>
    <w:rsid w:val="00063E2D"/>
    <w:rsid w:val="000640A2"/>
    <w:rsid w:val="00064230"/>
    <w:rsid w:val="000646DF"/>
    <w:rsid w:val="00064BC8"/>
    <w:rsid w:val="00064D6A"/>
    <w:rsid w:val="00064F84"/>
    <w:rsid w:val="000652EB"/>
    <w:rsid w:val="00065B40"/>
    <w:rsid w:val="00065CC7"/>
    <w:rsid w:val="0006635D"/>
    <w:rsid w:val="0006652B"/>
    <w:rsid w:val="00066C00"/>
    <w:rsid w:val="00066DFE"/>
    <w:rsid w:val="0006779E"/>
    <w:rsid w:val="000677DA"/>
    <w:rsid w:val="000701A3"/>
    <w:rsid w:val="000703F0"/>
    <w:rsid w:val="00070432"/>
    <w:rsid w:val="00070896"/>
    <w:rsid w:val="00070BCC"/>
    <w:rsid w:val="00070E58"/>
    <w:rsid w:val="00070EF7"/>
    <w:rsid w:val="00071286"/>
    <w:rsid w:val="000714BD"/>
    <w:rsid w:val="000714D0"/>
    <w:rsid w:val="00071BB3"/>
    <w:rsid w:val="00071CCB"/>
    <w:rsid w:val="00071DC2"/>
    <w:rsid w:val="000725A1"/>
    <w:rsid w:val="00072E69"/>
    <w:rsid w:val="00073788"/>
    <w:rsid w:val="00073D9E"/>
    <w:rsid w:val="00074012"/>
    <w:rsid w:val="00074C66"/>
    <w:rsid w:val="0007624E"/>
    <w:rsid w:val="0007627C"/>
    <w:rsid w:val="000773E6"/>
    <w:rsid w:val="00077500"/>
    <w:rsid w:val="0007756E"/>
    <w:rsid w:val="00077970"/>
    <w:rsid w:val="00077B6D"/>
    <w:rsid w:val="0008012C"/>
    <w:rsid w:val="00080424"/>
    <w:rsid w:val="000808A7"/>
    <w:rsid w:val="00081257"/>
    <w:rsid w:val="000812F6"/>
    <w:rsid w:val="0008145F"/>
    <w:rsid w:val="000824F1"/>
    <w:rsid w:val="0008268A"/>
    <w:rsid w:val="00082B0C"/>
    <w:rsid w:val="00082B33"/>
    <w:rsid w:val="00082CEE"/>
    <w:rsid w:val="0008370B"/>
    <w:rsid w:val="0008519F"/>
    <w:rsid w:val="000854D3"/>
    <w:rsid w:val="000861C0"/>
    <w:rsid w:val="0008643B"/>
    <w:rsid w:val="000866F9"/>
    <w:rsid w:val="00086A4B"/>
    <w:rsid w:val="00087288"/>
    <w:rsid w:val="000874AF"/>
    <w:rsid w:val="00090194"/>
    <w:rsid w:val="00090505"/>
    <w:rsid w:val="0009066F"/>
    <w:rsid w:val="000914B1"/>
    <w:rsid w:val="00091CC7"/>
    <w:rsid w:val="00091D99"/>
    <w:rsid w:val="000921D3"/>
    <w:rsid w:val="0009226D"/>
    <w:rsid w:val="000925F9"/>
    <w:rsid w:val="00092AC7"/>
    <w:rsid w:val="00092F27"/>
    <w:rsid w:val="00092FA1"/>
    <w:rsid w:val="00093C72"/>
    <w:rsid w:val="00093DE9"/>
    <w:rsid w:val="00093E87"/>
    <w:rsid w:val="00094237"/>
    <w:rsid w:val="00094C56"/>
    <w:rsid w:val="00095CC6"/>
    <w:rsid w:val="0009657D"/>
    <w:rsid w:val="0009659A"/>
    <w:rsid w:val="0009659F"/>
    <w:rsid w:val="0009660D"/>
    <w:rsid w:val="00096A17"/>
    <w:rsid w:val="00097032"/>
    <w:rsid w:val="000976A7"/>
    <w:rsid w:val="000A023A"/>
    <w:rsid w:val="000A09CA"/>
    <w:rsid w:val="000A0A3B"/>
    <w:rsid w:val="000A0C21"/>
    <w:rsid w:val="000A1226"/>
    <w:rsid w:val="000A1FF1"/>
    <w:rsid w:val="000A20ED"/>
    <w:rsid w:val="000A21E3"/>
    <w:rsid w:val="000A25F7"/>
    <w:rsid w:val="000A288E"/>
    <w:rsid w:val="000A2BF1"/>
    <w:rsid w:val="000A2D83"/>
    <w:rsid w:val="000A381C"/>
    <w:rsid w:val="000A39D7"/>
    <w:rsid w:val="000A3B5D"/>
    <w:rsid w:val="000A3CC3"/>
    <w:rsid w:val="000A3DB5"/>
    <w:rsid w:val="000A3E52"/>
    <w:rsid w:val="000A3F9C"/>
    <w:rsid w:val="000A42A9"/>
    <w:rsid w:val="000A445C"/>
    <w:rsid w:val="000A45CE"/>
    <w:rsid w:val="000A46B7"/>
    <w:rsid w:val="000A5411"/>
    <w:rsid w:val="000A57FC"/>
    <w:rsid w:val="000A5F1A"/>
    <w:rsid w:val="000A6444"/>
    <w:rsid w:val="000A6C16"/>
    <w:rsid w:val="000A715D"/>
    <w:rsid w:val="000A72FD"/>
    <w:rsid w:val="000A73BE"/>
    <w:rsid w:val="000A7709"/>
    <w:rsid w:val="000A77C1"/>
    <w:rsid w:val="000B0040"/>
    <w:rsid w:val="000B0260"/>
    <w:rsid w:val="000B068A"/>
    <w:rsid w:val="000B0766"/>
    <w:rsid w:val="000B1029"/>
    <w:rsid w:val="000B1425"/>
    <w:rsid w:val="000B15CB"/>
    <w:rsid w:val="000B1696"/>
    <w:rsid w:val="000B1A9E"/>
    <w:rsid w:val="000B1FFF"/>
    <w:rsid w:val="000B2A5E"/>
    <w:rsid w:val="000B2D23"/>
    <w:rsid w:val="000B2FD2"/>
    <w:rsid w:val="000B30B6"/>
    <w:rsid w:val="000B3C02"/>
    <w:rsid w:val="000B3C7F"/>
    <w:rsid w:val="000B3F3C"/>
    <w:rsid w:val="000B48B1"/>
    <w:rsid w:val="000B4911"/>
    <w:rsid w:val="000B4ADE"/>
    <w:rsid w:val="000B4D36"/>
    <w:rsid w:val="000B5071"/>
    <w:rsid w:val="000B5249"/>
    <w:rsid w:val="000B591B"/>
    <w:rsid w:val="000B618C"/>
    <w:rsid w:val="000B637E"/>
    <w:rsid w:val="000B6527"/>
    <w:rsid w:val="000B6A7E"/>
    <w:rsid w:val="000B6B7A"/>
    <w:rsid w:val="000B6CD4"/>
    <w:rsid w:val="000B6D86"/>
    <w:rsid w:val="000B6E9D"/>
    <w:rsid w:val="000B7061"/>
    <w:rsid w:val="000B7809"/>
    <w:rsid w:val="000C01CF"/>
    <w:rsid w:val="000C0532"/>
    <w:rsid w:val="000C152A"/>
    <w:rsid w:val="000C176A"/>
    <w:rsid w:val="000C1EA1"/>
    <w:rsid w:val="000C1EE1"/>
    <w:rsid w:val="000C1FDA"/>
    <w:rsid w:val="000C2349"/>
    <w:rsid w:val="000C2D04"/>
    <w:rsid w:val="000C3B4D"/>
    <w:rsid w:val="000C3EB1"/>
    <w:rsid w:val="000C4BDB"/>
    <w:rsid w:val="000C4FA1"/>
    <w:rsid w:val="000C517B"/>
    <w:rsid w:val="000C5E1C"/>
    <w:rsid w:val="000C60EA"/>
    <w:rsid w:val="000C6A35"/>
    <w:rsid w:val="000C71C4"/>
    <w:rsid w:val="000C7250"/>
    <w:rsid w:val="000C757D"/>
    <w:rsid w:val="000C7877"/>
    <w:rsid w:val="000D0E8C"/>
    <w:rsid w:val="000D0EFE"/>
    <w:rsid w:val="000D1EB8"/>
    <w:rsid w:val="000D21AF"/>
    <w:rsid w:val="000D2380"/>
    <w:rsid w:val="000D2FFB"/>
    <w:rsid w:val="000D373E"/>
    <w:rsid w:val="000D390B"/>
    <w:rsid w:val="000D445B"/>
    <w:rsid w:val="000D45AB"/>
    <w:rsid w:val="000D49FA"/>
    <w:rsid w:val="000D4A1C"/>
    <w:rsid w:val="000D53BC"/>
    <w:rsid w:val="000D54E0"/>
    <w:rsid w:val="000D5B6B"/>
    <w:rsid w:val="000D5DB6"/>
    <w:rsid w:val="000D6048"/>
    <w:rsid w:val="000D60F7"/>
    <w:rsid w:val="000D6B9F"/>
    <w:rsid w:val="000D6D50"/>
    <w:rsid w:val="000D6FE6"/>
    <w:rsid w:val="000D70C7"/>
    <w:rsid w:val="000D7568"/>
    <w:rsid w:val="000D7840"/>
    <w:rsid w:val="000E0011"/>
    <w:rsid w:val="000E07F6"/>
    <w:rsid w:val="000E0B95"/>
    <w:rsid w:val="000E1444"/>
    <w:rsid w:val="000E187E"/>
    <w:rsid w:val="000E18C5"/>
    <w:rsid w:val="000E18CA"/>
    <w:rsid w:val="000E1B9C"/>
    <w:rsid w:val="000E1FC9"/>
    <w:rsid w:val="000E2D28"/>
    <w:rsid w:val="000E3035"/>
    <w:rsid w:val="000E326F"/>
    <w:rsid w:val="000E4044"/>
    <w:rsid w:val="000E40DE"/>
    <w:rsid w:val="000E453A"/>
    <w:rsid w:val="000E4788"/>
    <w:rsid w:val="000E4C37"/>
    <w:rsid w:val="000E4C84"/>
    <w:rsid w:val="000E4D92"/>
    <w:rsid w:val="000E544D"/>
    <w:rsid w:val="000E5BD0"/>
    <w:rsid w:val="000E62CE"/>
    <w:rsid w:val="000E7403"/>
    <w:rsid w:val="000E746F"/>
    <w:rsid w:val="000E7CEE"/>
    <w:rsid w:val="000F0231"/>
    <w:rsid w:val="000F0715"/>
    <w:rsid w:val="000F0B8F"/>
    <w:rsid w:val="000F0D9B"/>
    <w:rsid w:val="000F0F70"/>
    <w:rsid w:val="000F0FBF"/>
    <w:rsid w:val="000F13F1"/>
    <w:rsid w:val="000F14D6"/>
    <w:rsid w:val="000F2D88"/>
    <w:rsid w:val="000F3226"/>
    <w:rsid w:val="000F334B"/>
    <w:rsid w:val="000F37DF"/>
    <w:rsid w:val="000F40C4"/>
    <w:rsid w:val="000F431B"/>
    <w:rsid w:val="000F4C3C"/>
    <w:rsid w:val="000F4ECB"/>
    <w:rsid w:val="000F55B0"/>
    <w:rsid w:val="000F588F"/>
    <w:rsid w:val="000F5D72"/>
    <w:rsid w:val="000F6005"/>
    <w:rsid w:val="000F63E5"/>
    <w:rsid w:val="000F6406"/>
    <w:rsid w:val="000F674A"/>
    <w:rsid w:val="000F67F5"/>
    <w:rsid w:val="000F685B"/>
    <w:rsid w:val="000F6F11"/>
    <w:rsid w:val="000F7C09"/>
    <w:rsid w:val="000F7F19"/>
    <w:rsid w:val="0010027B"/>
    <w:rsid w:val="001004EE"/>
    <w:rsid w:val="001006C0"/>
    <w:rsid w:val="0010073F"/>
    <w:rsid w:val="00100C47"/>
    <w:rsid w:val="00101370"/>
    <w:rsid w:val="0010144E"/>
    <w:rsid w:val="00101671"/>
    <w:rsid w:val="00101959"/>
    <w:rsid w:val="00101AE4"/>
    <w:rsid w:val="00101AE6"/>
    <w:rsid w:val="00101E06"/>
    <w:rsid w:val="00101E45"/>
    <w:rsid w:val="00102158"/>
    <w:rsid w:val="00102606"/>
    <w:rsid w:val="00102614"/>
    <w:rsid w:val="00102AEF"/>
    <w:rsid w:val="00102F6B"/>
    <w:rsid w:val="0010353E"/>
    <w:rsid w:val="00103EF1"/>
    <w:rsid w:val="00104348"/>
    <w:rsid w:val="00104BF1"/>
    <w:rsid w:val="001050FD"/>
    <w:rsid w:val="00105308"/>
    <w:rsid w:val="001055C1"/>
    <w:rsid w:val="00105793"/>
    <w:rsid w:val="001058C9"/>
    <w:rsid w:val="00105A1B"/>
    <w:rsid w:val="00105C5D"/>
    <w:rsid w:val="001062CF"/>
    <w:rsid w:val="00106306"/>
    <w:rsid w:val="0010715E"/>
    <w:rsid w:val="00107D9F"/>
    <w:rsid w:val="0011005E"/>
    <w:rsid w:val="00110083"/>
    <w:rsid w:val="00110328"/>
    <w:rsid w:val="001103D1"/>
    <w:rsid w:val="001105E4"/>
    <w:rsid w:val="00110B78"/>
    <w:rsid w:val="00110BF5"/>
    <w:rsid w:val="00110C2D"/>
    <w:rsid w:val="00110F90"/>
    <w:rsid w:val="00111079"/>
    <w:rsid w:val="0011140A"/>
    <w:rsid w:val="001118B0"/>
    <w:rsid w:val="00112C74"/>
    <w:rsid w:val="00112F11"/>
    <w:rsid w:val="00112FC4"/>
    <w:rsid w:val="00113254"/>
    <w:rsid w:val="001133E0"/>
    <w:rsid w:val="00114E2A"/>
    <w:rsid w:val="00114FBA"/>
    <w:rsid w:val="001155C6"/>
    <w:rsid w:val="0011581D"/>
    <w:rsid w:val="00116345"/>
    <w:rsid w:val="001165CE"/>
    <w:rsid w:val="0011677D"/>
    <w:rsid w:val="00116E3E"/>
    <w:rsid w:val="00116F40"/>
    <w:rsid w:val="00117622"/>
    <w:rsid w:val="001178A2"/>
    <w:rsid w:val="00120A0B"/>
    <w:rsid w:val="00120C82"/>
    <w:rsid w:val="00120EA5"/>
    <w:rsid w:val="00120F00"/>
    <w:rsid w:val="001216CF"/>
    <w:rsid w:val="00122380"/>
    <w:rsid w:val="00122732"/>
    <w:rsid w:val="0012349B"/>
    <w:rsid w:val="001235C5"/>
    <w:rsid w:val="001242FC"/>
    <w:rsid w:val="0012446E"/>
    <w:rsid w:val="001244E6"/>
    <w:rsid w:val="00124514"/>
    <w:rsid w:val="00124654"/>
    <w:rsid w:val="00125B6B"/>
    <w:rsid w:val="0012639D"/>
    <w:rsid w:val="00126889"/>
    <w:rsid w:val="00126BE0"/>
    <w:rsid w:val="001275CD"/>
    <w:rsid w:val="00127C7F"/>
    <w:rsid w:val="001302BA"/>
    <w:rsid w:val="00130431"/>
    <w:rsid w:val="0013091A"/>
    <w:rsid w:val="00130A02"/>
    <w:rsid w:val="00130ADC"/>
    <w:rsid w:val="00130AF6"/>
    <w:rsid w:val="00131286"/>
    <w:rsid w:val="0013199A"/>
    <w:rsid w:val="00131B4F"/>
    <w:rsid w:val="00131B63"/>
    <w:rsid w:val="00131C9E"/>
    <w:rsid w:val="001320B8"/>
    <w:rsid w:val="001323A7"/>
    <w:rsid w:val="00132435"/>
    <w:rsid w:val="0013247D"/>
    <w:rsid w:val="001327BA"/>
    <w:rsid w:val="00132B4A"/>
    <w:rsid w:val="00132ED4"/>
    <w:rsid w:val="00132EEC"/>
    <w:rsid w:val="00133069"/>
    <w:rsid w:val="00133C89"/>
    <w:rsid w:val="00133ED6"/>
    <w:rsid w:val="00133F56"/>
    <w:rsid w:val="00134922"/>
    <w:rsid w:val="0013563A"/>
    <w:rsid w:val="001357EE"/>
    <w:rsid w:val="00135839"/>
    <w:rsid w:val="0013618D"/>
    <w:rsid w:val="001367E5"/>
    <w:rsid w:val="00136A99"/>
    <w:rsid w:val="00136E90"/>
    <w:rsid w:val="00136F7F"/>
    <w:rsid w:val="001375AD"/>
    <w:rsid w:val="0014012F"/>
    <w:rsid w:val="00140B2B"/>
    <w:rsid w:val="00140B35"/>
    <w:rsid w:val="00140B9F"/>
    <w:rsid w:val="00140F8C"/>
    <w:rsid w:val="001412FD"/>
    <w:rsid w:val="00141459"/>
    <w:rsid w:val="001418D3"/>
    <w:rsid w:val="00141B18"/>
    <w:rsid w:val="00141F04"/>
    <w:rsid w:val="0014258A"/>
    <w:rsid w:val="00142ED8"/>
    <w:rsid w:val="00143156"/>
    <w:rsid w:val="00143271"/>
    <w:rsid w:val="0014418F"/>
    <w:rsid w:val="00144A20"/>
    <w:rsid w:val="00144D15"/>
    <w:rsid w:val="001455E0"/>
    <w:rsid w:val="0014678B"/>
    <w:rsid w:val="00146971"/>
    <w:rsid w:val="00147048"/>
    <w:rsid w:val="00147DDE"/>
    <w:rsid w:val="001502CA"/>
    <w:rsid w:val="0015083A"/>
    <w:rsid w:val="00150C97"/>
    <w:rsid w:val="00150DA2"/>
    <w:rsid w:val="001513E4"/>
    <w:rsid w:val="001513EB"/>
    <w:rsid w:val="00151516"/>
    <w:rsid w:val="001516FD"/>
    <w:rsid w:val="00151838"/>
    <w:rsid w:val="00151930"/>
    <w:rsid w:val="00151E55"/>
    <w:rsid w:val="00152350"/>
    <w:rsid w:val="001526D7"/>
    <w:rsid w:val="0015270B"/>
    <w:rsid w:val="001527D6"/>
    <w:rsid w:val="0015310E"/>
    <w:rsid w:val="001538FE"/>
    <w:rsid w:val="00154289"/>
    <w:rsid w:val="0015475B"/>
    <w:rsid w:val="00155974"/>
    <w:rsid w:val="00155E61"/>
    <w:rsid w:val="001560BB"/>
    <w:rsid w:val="00156D8D"/>
    <w:rsid w:val="00156E05"/>
    <w:rsid w:val="00156E43"/>
    <w:rsid w:val="00156E5A"/>
    <w:rsid w:val="00156FC7"/>
    <w:rsid w:val="001571A5"/>
    <w:rsid w:val="001572BF"/>
    <w:rsid w:val="001572D0"/>
    <w:rsid w:val="00157886"/>
    <w:rsid w:val="00157C57"/>
    <w:rsid w:val="001601A1"/>
    <w:rsid w:val="00160ACF"/>
    <w:rsid w:val="00160BCA"/>
    <w:rsid w:val="00160E9A"/>
    <w:rsid w:val="0016162F"/>
    <w:rsid w:val="00161634"/>
    <w:rsid w:val="00161D1C"/>
    <w:rsid w:val="00161DCC"/>
    <w:rsid w:val="00162379"/>
    <w:rsid w:val="0016248D"/>
    <w:rsid w:val="00162590"/>
    <w:rsid w:val="00162E5E"/>
    <w:rsid w:val="0016348D"/>
    <w:rsid w:val="00163BB5"/>
    <w:rsid w:val="00163CC0"/>
    <w:rsid w:val="001651E0"/>
    <w:rsid w:val="0016538C"/>
    <w:rsid w:val="0016557C"/>
    <w:rsid w:val="00165659"/>
    <w:rsid w:val="00165A41"/>
    <w:rsid w:val="0016603F"/>
    <w:rsid w:val="001666B3"/>
    <w:rsid w:val="00166953"/>
    <w:rsid w:val="00167339"/>
    <w:rsid w:val="00167885"/>
    <w:rsid w:val="00167CD9"/>
    <w:rsid w:val="00167D7E"/>
    <w:rsid w:val="00170486"/>
    <w:rsid w:val="001704BB"/>
    <w:rsid w:val="0017100B"/>
    <w:rsid w:val="00171277"/>
    <w:rsid w:val="001716C3"/>
    <w:rsid w:val="00171791"/>
    <w:rsid w:val="00171B38"/>
    <w:rsid w:val="00172D7B"/>
    <w:rsid w:val="001733BD"/>
    <w:rsid w:val="00173BD7"/>
    <w:rsid w:val="00174102"/>
    <w:rsid w:val="00174143"/>
    <w:rsid w:val="00174A15"/>
    <w:rsid w:val="00175579"/>
    <w:rsid w:val="00175AB8"/>
    <w:rsid w:val="00176550"/>
    <w:rsid w:val="0017655D"/>
    <w:rsid w:val="00177156"/>
    <w:rsid w:val="00177D18"/>
    <w:rsid w:val="001800FA"/>
    <w:rsid w:val="00180142"/>
    <w:rsid w:val="001804E5"/>
    <w:rsid w:val="00180F51"/>
    <w:rsid w:val="00181450"/>
    <w:rsid w:val="001815A9"/>
    <w:rsid w:val="00181616"/>
    <w:rsid w:val="00181A26"/>
    <w:rsid w:val="001829C2"/>
    <w:rsid w:val="00182A84"/>
    <w:rsid w:val="00182B1A"/>
    <w:rsid w:val="00182CE4"/>
    <w:rsid w:val="001835BB"/>
    <w:rsid w:val="001839FB"/>
    <w:rsid w:val="001841D3"/>
    <w:rsid w:val="0018592F"/>
    <w:rsid w:val="00185BD0"/>
    <w:rsid w:val="00186268"/>
    <w:rsid w:val="00186784"/>
    <w:rsid w:val="00187D7D"/>
    <w:rsid w:val="0019015A"/>
    <w:rsid w:val="0019048D"/>
    <w:rsid w:val="00190515"/>
    <w:rsid w:val="00190526"/>
    <w:rsid w:val="00190D90"/>
    <w:rsid w:val="0019112C"/>
    <w:rsid w:val="00191220"/>
    <w:rsid w:val="0019172A"/>
    <w:rsid w:val="001919D9"/>
    <w:rsid w:val="00191D29"/>
    <w:rsid w:val="00191D62"/>
    <w:rsid w:val="001923D7"/>
    <w:rsid w:val="00192713"/>
    <w:rsid w:val="001936EE"/>
    <w:rsid w:val="0019410B"/>
    <w:rsid w:val="00194540"/>
    <w:rsid w:val="001950E4"/>
    <w:rsid w:val="0019537C"/>
    <w:rsid w:val="001955CA"/>
    <w:rsid w:val="00195B9E"/>
    <w:rsid w:val="0019611B"/>
    <w:rsid w:val="00196C2D"/>
    <w:rsid w:val="0019741B"/>
    <w:rsid w:val="0019753A"/>
    <w:rsid w:val="00197994"/>
    <w:rsid w:val="00197B15"/>
    <w:rsid w:val="001A0046"/>
    <w:rsid w:val="001A025B"/>
    <w:rsid w:val="001A0682"/>
    <w:rsid w:val="001A0F66"/>
    <w:rsid w:val="001A121B"/>
    <w:rsid w:val="001A1517"/>
    <w:rsid w:val="001A23BF"/>
    <w:rsid w:val="001A2466"/>
    <w:rsid w:val="001A256A"/>
    <w:rsid w:val="001A25F6"/>
    <w:rsid w:val="001A2AC6"/>
    <w:rsid w:val="001A2D7F"/>
    <w:rsid w:val="001A398F"/>
    <w:rsid w:val="001A3A6C"/>
    <w:rsid w:val="001A3EC6"/>
    <w:rsid w:val="001A41E8"/>
    <w:rsid w:val="001A43A1"/>
    <w:rsid w:val="001A440D"/>
    <w:rsid w:val="001A4736"/>
    <w:rsid w:val="001A48EF"/>
    <w:rsid w:val="001A5077"/>
    <w:rsid w:val="001A5D45"/>
    <w:rsid w:val="001A5F04"/>
    <w:rsid w:val="001A6144"/>
    <w:rsid w:val="001A6515"/>
    <w:rsid w:val="001A69D1"/>
    <w:rsid w:val="001A6A79"/>
    <w:rsid w:val="001A6DEE"/>
    <w:rsid w:val="001A7C36"/>
    <w:rsid w:val="001A7D01"/>
    <w:rsid w:val="001B0265"/>
    <w:rsid w:val="001B113A"/>
    <w:rsid w:val="001B12E7"/>
    <w:rsid w:val="001B162A"/>
    <w:rsid w:val="001B184E"/>
    <w:rsid w:val="001B1A1F"/>
    <w:rsid w:val="001B20FE"/>
    <w:rsid w:val="001B218F"/>
    <w:rsid w:val="001B2644"/>
    <w:rsid w:val="001B2C94"/>
    <w:rsid w:val="001B2CED"/>
    <w:rsid w:val="001B2CF0"/>
    <w:rsid w:val="001B3994"/>
    <w:rsid w:val="001B3D26"/>
    <w:rsid w:val="001B40AD"/>
    <w:rsid w:val="001B437B"/>
    <w:rsid w:val="001B46EA"/>
    <w:rsid w:val="001B4CE2"/>
    <w:rsid w:val="001B516A"/>
    <w:rsid w:val="001B55F7"/>
    <w:rsid w:val="001B59D3"/>
    <w:rsid w:val="001B5D07"/>
    <w:rsid w:val="001B6CA3"/>
    <w:rsid w:val="001B7B47"/>
    <w:rsid w:val="001C00B9"/>
    <w:rsid w:val="001C0E25"/>
    <w:rsid w:val="001C11C3"/>
    <w:rsid w:val="001C2674"/>
    <w:rsid w:val="001C2726"/>
    <w:rsid w:val="001C272B"/>
    <w:rsid w:val="001C283F"/>
    <w:rsid w:val="001C2C33"/>
    <w:rsid w:val="001C340C"/>
    <w:rsid w:val="001C38CE"/>
    <w:rsid w:val="001C3DB7"/>
    <w:rsid w:val="001C466E"/>
    <w:rsid w:val="001C51A6"/>
    <w:rsid w:val="001C52EA"/>
    <w:rsid w:val="001C54A1"/>
    <w:rsid w:val="001C56B4"/>
    <w:rsid w:val="001C5835"/>
    <w:rsid w:val="001C5C51"/>
    <w:rsid w:val="001C5DB0"/>
    <w:rsid w:val="001C5E1D"/>
    <w:rsid w:val="001C6133"/>
    <w:rsid w:val="001C65C8"/>
    <w:rsid w:val="001C6C1A"/>
    <w:rsid w:val="001D06EB"/>
    <w:rsid w:val="001D0A63"/>
    <w:rsid w:val="001D0DFE"/>
    <w:rsid w:val="001D1405"/>
    <w:rsid w:val="001D1921"/>
    <w:rsid w:val="001D1DAF"/>
    <w:rsid w:val="001D24E6"/>
    <w:rsid w:val="001D2956"/>
    <w:rsid w:val="001D2E23"/>
    <w:rsid w:val="001D3105"/>
    <w:rsid w:val="001D3516"/>
    <w:rsid w:val="001D363D"/>
    <w:rsid w:val="001D3A53"/>
    <w:rsid w:val="001D409A"/>
    <w:rsid w:val="001D4799"/>
    <w:rsid w:val="001D4991"/>
    <w:rsid w:val="001D4B7E"/>
    <w:rsid w:val="001D4F35"/>
    <w:rsid w:val="001D555F"/>
    <w:rsid w:val="001D58C5"/>
    <w:rsid w:val="001D5BE1"/>
    <w:rsid w:val="001D5D2D"/>
    <w:rsid w:val="001D5ECF"/>
    <w:rsid w:val="001D622F"/>
    <w:rsid w:val="001D640E"/>
    <w:rsid w:val="001D6AEA"/>
    <w:rsid w:val="001D6BBB"/>
    <w:rsid w:val="001D6DE7"/>
    <w:rsid w:val="001D70AA"/>
    <w:rsid w:val="001D70B8"/>
    <w:rsid w:val="001D7A54"/>
    <w:rsid w:val="001D7A8E"/>
    <w:rsid w:val="001E0163"/>
    <w:rsid w:val="001E05D7"/>
    <w:rsid w:val="001E1842"/>
    <w:rsid w:val="001E18D7"/>
    <w:rsid w:val="001E1B26"/>
    <w:rsid w:val="001E1E5F"/>
    <w:rsid w:val="001E1EA9"/>
    <w:rsid w:val="001E1F16"/>
    <w:rsid w:val="001E209F"/>
    <w:rsid w:val="001E28CA"/>
    <w:rsid w:val="001E2D49"/>
    <w:rsid w:val="001E35B0"/>
    <w:rsid w:val="001E3652"/>
    <w:rsid w:val="001E36D8"/>
    <w:rsid w:val="001E3CA1"/>
    <w:rsid w:val="001E479A"/>
    <w:rsid w:val="001E4932"/>
    <w:rsid w:val="001E4B40"/>
    <w:rsid w:val="001E5112"/>
    <w:rsid w:val="001E5A4E"/>
    <w:rsid w:val="001E6238"/>
    <w:rsid w:val="001E62D5"/>
    <w:rsid w:val="001E640D"/>
    <w:rsid w:val="001E6E9A"/>
    <w:rsid w:val="001E6FF8"/>
    <w:rsid w:val="001E751F"/>
    <w:rsid w:val="001E7950"/>
    <w:rsid w:val="001F042A"/>
    <w:rsid w:val="001F0895"/>
    <w:rsid w:val="001F0ACE"/>
    <w:rsid w:val="001F207B"/>
    <w:rsid w:val="001F21C4"/>
    <w:rsid w:val="001F2C4C"/>
    <w:rsid w:val="001F2D17"/>
    <w:rsid w:val="001F3572"/>
    <w:rsid w:val="001F35F3"/>
    <w:rsid w:val="001F3C12"/>
    <w:rsid w:val="001F4070"/>
    <w:rsid w:val="001F47B6"/>
    <w:rsid w:val="001F4AF0"/>
    <w:rsid w:val="001F5160"/>
    <w:rsid w:val="001F53DF"/>
    <w:rsid w:val="001F5623"/>
    <w:rsid w:val="001F5707"/>
    <w:rsid w:val="001F5786"/>
    <w:rsid w:val="001F5B03"/>
    <w:rsid w:val="001F5CD3"/>
    <w:rsid w:val="001F68A3"/>
    <w:rsid w:val="001F780A"/>
    <w:rsid w:val="001F7975"/>
    <w:rsid w:val="00200B73"/>
    <w:rsid w:val="00201060"/>
    <w:rsid w:val="0020109B"/>
    <w:rsid w:val="00201612"/>
    <w:rsid w:val="00201B3A"/>
    <w:rsid w:val="00201BE5"/>
    <w:rsid w:val="00201DC0"/>
    <w:rsid w:val="00202347"/>
    <w:rsid w:val="00202AA8"/>
    <w:rsid w:val="00203311"/>
    <w:rsid w:val="00203956"/>
    <w:rsid w:val="00203EB3"/>
    <w:rsid w:val="002040D3"/>
    <w:rsid w:val="002041A7"/>
    <w:rsid w:val="00204342"/>
    <w:rsid w:val="00204EEC"/>
    <w:rsid w:val="002050A0"/>
    <w:rsid w:val="00205602"/>
    <w:rsid w:val="00205D26"/>
    <w:rsid w:val="00205E55"/>
    <w:rsid w:val="00205E74"/>
    <w:rsid w:val="0020639D"/>
    <w:rsid w:val="002064D4"/>
    <w:rsid w:val="0020652A"/>
    <w:rsid w:val="002067A1"/>
    <w:rsid w:val="00206823"/>
    <w:rsid w:val="00207550"/>
    <w:rsid w:val="0020772B"/>
    <w:rsid w:val="00207F4A"/>
    <w:rsid w:val="0021010D"/>
    <w:rsid w:val="00210387"/>
    <w:rsid w:val="00210D0F"/>
    <w:rsid w:val="00211229"/>
    <w:rsid w:val="0021141F"/>
    <w:rsid w:val="002115B2"/>
    <w:rsid w:val="00211658"/>
    <w:rsid w:val="00211E5A"/>
    <w:rsid w:val="002127A4"/>
    <w:rsid w:val="002130D7"/>
    <w:rsid w:val="00213845"/>
    <w:rsid w:val="00213E0E"/>
    <w:rsid w:val="002140EF"/>
    <w:rsid w:val="00214113"/>
    <w:rsid w:val="002149DD"/>
    <w:rsid w:val="00214B50"/>
    <w:rsid w:val="00214B60"/>
    <w:rsid w:val="00215098"/>
    <w:rsid w:val="00215CB1"/>
    <w:rsid w:val="00215E2E"/>
    <w:rsid w:val="002162B2"/>
    <w:rsid w:val="00216641"/>
    <w:rsid w:val="00216982"/>
    <w:rsid w:val="00216A12"/>
    <w:rsid w:val="00216B98"/>
    <w:rsid w:val="00216C66"/>
    <w:rsid w:val="002170BC"/>
    <w:rsid w:val="002172A3"/>
    <w:rsid w:val="00217A66"/>
    <w:rsid w:val="00220BF5"/>
    <w:rsid w:val="00221761"/>
    <w:rsid w:val="00221A6C"/>
    <w:rsid w:val="002227EF"/>
    <w:rsid w:val="00223BCE"/>
    <w:rsid w:val="00223C39"/>
    <w:rsid w:val="002241DE"/>
    <w:rsid w:val="0022421A"/>
    <w:rsid w:val="002242CB"/>
    <w:rsid w:val="002244D9"/>
    <w:rsid w:val="00224836"/>
    <w:rsid w:val="00224AF4"/>
    <w:rsid w:val="0022508B"/>
    <w:rsid w:val="00225FE5"/>
    <w:rsid w:val="00226429"/>
    <w:rsid w:val="002265BF"/>
    <w:rsid w:val="00226A7B"/>
    <w:rsid w:val="00226F17"/>
    <w:rsid w:val="00226FAE"/>
    <w:rsid w:val="00227256"/>
    <w:rsid w:val="0023003E"/>
    <w:rsid w:val="00230880"/>
    <w:rsid w:val="00230EBA"/>
    <w:rsid w:val="00230F48"/>
    <w:rsid w:val="00231915"/>
    <w:rsid w:val="002319D2"/>
    <w:rsid w:val="00231AD8"/>
    <w:rsid w:val="00232305"/>
    <w:rsid w:val="00232352"/>
    <w:rsid w:val="002328ED"/>
    <w:rsid w:val="00232FC0"/>
    <w:rsid w:val="0023318E"/>
    <w:rsid w:val="0023334D"/>
    <w:rsid w:val="00233922"/>
    <w:rsid w:val="00233E23"/>
    <w:rsid w:val="00233EE5"/>
    <w:rsid w:val="00234038"/>
    <w:rsid w:val="00234B55"/>
    <w:rsid w:val="00234E0D"/>
    <w:rsid w:val="00235068"/>
    <w:rsid w:val="0023534D"/>
    <w:rsid w:val="00235797"/>
    <w:rsid w:val="00235B98"/>
    <w:rsid w:val="00236027"/>
    <w:rsid w:val="00236A4B"/>
    <w:rsid w:val="00237137"/>
    <w:rsid w:val="0023749B"/>
    <w:rsid w:val="002378E0"/>
    <w:rsid w:val="00240476"/>
    <w:rsid w:val="002406CF"/>
    <w:rsid w:val="002408F8"/>
    <w:rsid w:val="0024098D"/>
    <w:rsid w:val="00240C81"/>
    <w:rsid w:val="00240E03"/>
    <w:rsid w:val="00240EB0"/>
    <w:rsid w:val="00241333"/>
    <w:rsid w:val="002419B2"/>
    <w:rsid w:val="00241DB2"/>
    <w:rsid w:val="00241F94"/>
    <w:rsid w:val="00242458"/>
    <w:rsid w:val="00242C80"/>
    <w:rsid w:val="002436C5"/>
    <w:rsid w:val="00243A71"/>
    <w:rsid w:val="00243BA1"/>
    <w:rsid w:val="00243D8D"/>
    <w:rsid w:val="002447FE"/>
    <w:rsid w:val="0024492A"/>
    <w:rsid w:val="002453D8"/>
    <w:rsid w:val="00245464"/>
    <w:rsid w:val="00245742"/>
    <w:rsid w:val="00246400"/>
    <w:rsid w:val="0024657F"/>
    <w:rsid w:val="00246A99"/>
    <w:rsid w:val="00246E95"/>
    <w:rsid w:val="0024734C"/>
    <w:rsid w:val="00247CAA"/>
    <w:rsid w:val="002507D4"/>
    <w:rsid w:val="00250A9B"/>
    <w:rsid w:val="0025111C"/>
    <w:rsid w:val="00251729"/>
    <w:rsid w:val="00251DDD"/>
    <w:rsid w:val="00252040"/>
    <w:rsid w:val="00252840"/>
    <w:rsid w:val="00252AE3"/>
    <w:rsid w:val="00252B6E"/>
    <w:rsid w:val="00252F1D"/>
    <w:rsid w:val="00253348"/>
    <w:rsid w:val="0025338C"/>
    <w:rsid w:val="0025412F"/>
    <w:rsid w:val="00254B6F"/>
    <w:rsid w:val="00254ED7"/>
    <w:rsid w:val="00255439"/>
    <w:rsid w:val="002567CC"/>
    <w:rsid w:val="00257D7C"/>
    <w:rsid w:val="002604B0"/>
    <w:rsid w:val="00260C06"/>
    <w:rsid w:val="00260E14"/>
    <w:rsid w:val="00260F90"/>
    <w:rsid w:val="00261272"/>
    <w:rsid w:val="00261445"/>
    <w:rsid w:val="0026175E"/>
    <w:rsid w:val="00261B01"/>
    <w:rsid w:val="00261D33"/>
    <w:rsid w:val="002622AA"/>
    <w:rsid w:val="00262907"/>
    <w:rsid w:val="00262BBF"/>
    <w:rsid w:val="002635A6"/>
    <w:rsid w:val="00263F50"/>
    <w:rsid w:val="002640B4"/>
    <w:rsid w:val="0026415A"/>
    <w:rsid w:val="0026448C"/>
    <w:rsid w:val="00264507"/>
    <w:rsid w:val="00264651"/>
    <w:rsid w:val="00264B9B"/>
    <w:rsid w:val="0026566A"/>
    <w:rsid w:val="0026596E"/>
    <w:rsid w:val="00265D25"/>
    <w:rsid w:val="002663A9"/>
    <w:rsid w:val="00266457"/>
    <w:rsid w:val="00267066"/>
    <w:rsid w:val="00267123"/>
    <w:rsid w:val="00270218"/>
    <w:rsid w:val="00271295"/>
    <w:rsid w:val="002714E0"/>
    <w:rsid w:val="002715C2"/>
    <w:rsid w:val="002716D0"/>
    <w:rsid w:val="00271838"/>
    <w:rsid w:val="00271AC7"/>
    <w:rsid w:val="00271CD8"/>
    <w:rsid w:val="00271DB2"/>
    <w:rsid w:val="00272ABD"/>
    <w:rsid w:val="00272BC4"/>
    <w:rsid w:val="00272CAC"/>
    <w:rsid w:val="00272EA5"/>
    <w:rsid w:val="00273393"/>
    <w:rsid w:val="00274215"/>
    <w:rsid w:val="002747D9"/>
    <w:rsid w:val="00274F1B"/>
    <w:rsid w:val="00274FF8"/>
    <w:rsid w:val="002752A1"/>
    <w:rsid w:val="00275450"/>
    <w:rsid w:val="00275882"/>
    <w:rsid w:val="00276156"/>
    <w:rsid w:val="00276328"/>
    <w:rsid w:val="0027726D"/>
    <w:rsid w:val="00277409"/>
    <w:rsid w:val="002800A0"/>
    <w:rsid w:val="002805A1"/>
    <w:rsid w:val="002805A4"/>
    <w:rsid w:val="00280A5D"/>
    <w:rsid w:val="00280C6F"/>
    <w:rsid w:val="00280D06"/>
    <w:rsid w:val="00281433"/>
    <w:rsid w:val="002814E3"/>
    <w:rsid w:val="00281B9E"/>
    <w:rsid w:val="00281C51"/>
    <w:rsid w:val="00281D3B"/>
    <w:rsid w:val="00282436"/>
    <w:rsid w:val="00282A96"/>
    <w:rsid w:val="00282BF7"/>
    <w:rsid w:val="00283468"/>
    <w:rsid w:val="002839C6"/>
    <w:rsid w:val="00284376"/>
    <w:rsid w:val="00284574"/>
    <w:rsid w:val="00284882"/>
    <w:rsid w:val="00284DFA"/>
    <w:rsid w:val="002851E1"/>
    <w:rsid w:val="0028536E"/>
    <w:rsid w:val="00285A30"/>
    <w:rsid w:val="00285EE4"/>
    <w:rsid w:val="002861F5"/>
    <w:rsid w:val="0028636F"/>
    <w:rsid w:val="00287340"/>
    <w:rsid w:val="00287362"/>
    <w:rsid w:val="0028757C"/>
    <w:rsid w:val="002875DB"/>
    <w:rsid w:val="002875F2"/>
    <w:rsid w:val="00287C2F"/>
    <w:rsid w:val="00290142"/>
    <w:rsid w:val="00290832"/>
    <w:rsid w:val="00290B6C"/>
    <w:rsid w:val="00290CDF"/>
    <w:rsid w:val="00290E6D"/>
    <w:rsid w:val="0029178D"/>
    <w:rsid w:val="00291F31"/>
    <w:rsid w:val="00291F7E"/>
    <w:rsid w:val="002920C1"/>
    <w:rsid w:val="0029269B"/>
    <w:rsid w:val="00292C3E"/>
    <w:rsid w:val="00293247"/>
    <w:rsid w:val="00293271"/>
    <w:rsid w:val="00293819"/>
    <w:rsid w:val="0029418B"/>
    <w:rsid w:val="00294523"/>
    <w:rsid w:val="002949F3"/>
    <w:rsid w:val="00294D64"/>
    <w:rsid w:val="002958F2"/>
    <w:rsid w:val="00295D78"/>
    <w:rsid w:val="002968A6"/>
    <w:rsid w:val="002973CB"/>
    <w:rsid w:val="002A0610"/>
    <w:rsid w:val="002A1791"/>
    <w:rsid w:val="002A1CBB"/>
    <w:rsid w:val="002A2068"/>
    <w:rsid w:val="002A272A"/>
    <w:rsid w:val="002A2996"/>
    <w:rsid w:val="002A2CEC"/>
    <w:rsid w:val="002A2F6C"/>
    <w:rsid w:val="002A2F79"/>
    <w:rsid w:val="002A380A"/>
    <w:rsid w:val="002A3822"/>
    <w:rsid w:val="002A4527"/>
    <w:rsid w:val="002A514B"/>
    <w:rsid w:val="002A5383"/>
    <w:rsid w:val="002A5B5B"/>
    <w:rsid w:val="002A5B87"/>
    <w:rsid w:val="002A5E4F"/>
    <w:rsid w:val="002A7489"/>
    <w:rsid w:val="002A7C8D"/>
    <w:rsid w:val="002B174D"/>
    <w:rsid w:val="002B17B2"/>
    <w:rsid w:val="002B1831"/>
    <w:rsid w:val="002B3258"/>
    <w:rsid w:val="002B3EFD"/>
    <w:rsid w:val="002B450D"/>
    <w:rsid w:val="002B5407"/>
    <w:rsid w:val="002B567A"/>
    <w:rsid w:val="002B5CE0"/>
    <w:rsid w:val="002B5D2B"/>
    <w:rsid w:val="002B6794"/>
    <w:rsid w:val="002B69F7"/>
    <w:rsid w:val="002B6BFB"/>
    <w:rsid w:val="002B6EE0"/>
    <w:rsid w:val="002B720B"/>
    <w:rsid w:val="002B79DA"/>
    <w:rsid w:val="002B7AD6"/>
    <w:rsid w:val="002C02CD"/>
    <w:rsid w:val="002C0750"/>
    <w:rsid w:val="002C07B4"/>
    <w:rsid w:val="002C08C5"/>
    <w:rsid w:val="002C0A9E"/>
    <w:rsid w:val="002C0C64"/>
    <w:rsid w:val="002C0FCD"/>
    <w:rsid w:val="002C1576"/>
    <w:rsid w:val="002C218D"/>
    <w:rsid w:val="002C237E"/>
    <w:rsid w:val="002C2B3A"/>
    <w:rsid w:val="002C37AC"/>
    <w:rsid w:val="002C3AE7"/>
    <w:rsid w:val="002C42E9"/>
    <w:rsid w:val="002C4B52"/>
    <w:rsid w:val="002C4B62"/>
    <w:rsid w:val="002C5E2A"/>
    <w:rsid w:val="002C6500"/>
    <w:rsid w:val="002C6503"/>
    <w:rsid w:val="002C6A2B"/>
    <w:rsid w:val="002C7785"/>
    <w:rsid w:val="002C7F74"/>
    <w:rsid w:val="002C7FCF"/>
    <w:rsid w:val="002D032E"/>
    <w:rsid w:val="002D0D23"/>
    <w:rsid w:val="002D1683"/>
    <w:rsid w:val="002D18A6"/>
    <w:rsid w:val="002D1C36"/>
    <w:rsid w:val="002D1E0C"/>
    <w:rsid w:val="002D1E61"/>
    <w:rsid w:val="002D247D"/>
    <w:rsid w:val="002D310E"/>
    <w:rsid w:val="002D357C"/>
    <w:rsid w:val="002D410A"/>
    <w:rsid w:val="002D466E"/>
    <w:rsid w:val="002D564A"/>
    <w:rsid w:val="002D5AFC"/>
    <w:rsid w:val="002D62F6"/>
    <w:rsid w:val="002D65D9"/>
    <w:rsid w:val="002D7D05"/>
    <w:rsid w:val="002D7DF6"/>
    <w:rsid w:val="002E074B"/>
    <w:rsid w:val="002E1915"/>
    <w:rsid w:val="002E1BA9"/>
    <w:rsid w:val="002E1F79"/>
    <w:rsid w:val="002E389B"/>
    <w:rsid w:val="002E3E51"/>
    <w:rsid w:val="002E4128"/>
    <w:rsid w:val="002E418A"/>
    <w:rsid w:val="002E4DCE"/>
    <w:rsid w:val="002E51F7"/>
    <w:rsid w:val="002E58E6"/>
    <w:rsid w:val="002E592C"/>
    <w:rsid w:val="002E5BF5"/>
    <w:rsid w:val="002E64A7"/>
    <w:rsid w:val="002E7137"/>
    <w:rsid w:val="002E7200"/>
    <w:rsid w:val="002E7323"/>
    <w:rsid w:val="002E7444"/>
    <w:rsid w:val="002E74B8"/>
    <w:rsid w:val="002E7A0D"/>
    <w:rsid w:val="002F0B4B"/>
    <w:rsid w:val="002F1300"/>
    <w:rsid w:val="002F14C6"/>
    <w:rsid w:val="002F15F9"/>
    <w:rsid w:val="002F1AA3"/>
    <w:rsid w:val="002F1B1A"/>
    <w:rsid w:val="002F1E9D"/>
    <w:rsid w:val="002F283A"/>
    <w:rsid w:val="002F2C70"/>
    <w:rsid w:val="002F3932"/>
    <w:rsid w:val="002F3E56"/>
    <w:rsid w:val="002F4217"/>
    <w:rsid w:val="002F496A"/>
    <w:rsid w:val="002F4EF9"/>
    <w:rsid w:val="002F4FE3"/>
    <w:rsid w:val="002F5107"/>
    <w:rsid w:val="002F51FA"/>
    <w:rsid w:val="002F5436"/>
    <w:rsid w:val="002F5641"/>
    <w:rsid w:val="002F5647"/>
    <w:rsid w:val="002F5800"/>
    <w:rsid w:val="002F5E56"/>
    <w:rsid w:val="002F5E78"/>
    <w:rsid w:val="002F6028"/>
    <w:rsid w:val="002F70EA"/>
    <w:rsid w:val="002F7621"/>
    <w:rsid w:val="002F7B00"/>
    <w:rsid w:val="0030029D"/>
    <w:rsid w:val="00300F4F"/>
    <w:rsid w:val="00301B2F"/>
    <w:rsid w:val="003020C8"/>
    <w:rsid w:val="003021C1"/>
    <w:rsid w:val="00302203"/>
    <w:rsid w:val="0030246A"/>
    <w:rsid w:val="00302CEF"/>
    <w:rsid w:val="0030300A"/>
    <w:rsid w:val="00303492"/>
    <w:rsid w:val="003035F8"/>
    <w:rsid w:val="003039B0"/>
    <w:rsid w:val="00304637"/>
    <w:rsid w:val="00304889"/>
    <w:rsid w:val="00304CB4"/>
    <w:rsid w:val="00304F98"/>
    <w:rsid w:val="00304FF5"/>
    <w:rsid w:val="003060AB"/>
    <w:rsid w:val="003063E4"/>
    <w:rsid w:val="00306BE8"/>
    <w:rsid w:val="00306FED"/>
    <w:rsid w:val="003116E6"/>
    <w:rsid w:val="00311840"/>
    <w:rsid w:val="00311BEB"/>
    <w:rsid w:val="0031303B"/>
    <w:rsid w:val="00313AA2"/>
    <w:rsid w:val="00313F5D"/>
    <w:rsid w:val="003145B1"/>
    <w:rsid w:val="00314BDB"/>
    <w:rsid w:val="00315449"/>
    <w:rsid w:val="00315953"/>
    <w:rsid w:val="00316583"/>
    <w:rsid w:val="00316924"/>
    <w:rsid w:val="00317651"/>
    <w:rsid w:val="00320C4B"/>
    <w:rsid w:val="00321642"/>
    <w:rsid w:val="00321803"/>
    <w:rsid w:val="0032199C"/>
    <w:rsid w:val="00321D60"/>
    <w:rsid w:val="00322187"/>
    <w:rsid w:val="0032219D"/>
    <w:rsid w:val="0032223E"/>
    <w:rsid w:val="00322262"/>
    <w:rsid w:val="0032231B"/>
    <w:rsid w:val="003228A6"/>
    <w:rsid w:val="003228AC"/>
    <w:rsid w:val="00322957"/>
    <w:rsid w:val="003238FD"/>
    <w:rsid w:val="00323C10"/>
    <w:rsid w:val="00323DFB"/>
    <w:rsid w:val="003247A2"/>
    <w:rsid w:val="003247CB"/>
    <w:rsid w:val="00324AAA"/>
    <w:rsid w:val="00324E65"/>
    <w:rsid w:val="0032525B"/>
    <w:rsid w:val="003256C1"/>
    <w:rsid w:val="00325DE7"/>
    <w:rsid w:val="003261CD"/>
    <w:rsid w:val="0032659A"/>
    <w:rsid w:val="003268FD"/>
    <w:rsid w:val="003304E4"/>
    <w:rsid w:val="003316BB"/>
    <w:rsid w:val="003318F2"/>
    <w:rsid w:val="00331C4E"/>
    <w:rsid w:val="00331D97"/>
    <w:rsid w:val="00331FD2"/>
    <w:rsid w:val="0033214C"/>
    <w:rsid w:val="00332972"/>
    <w:rsid w:val="00332A9F"/>
    <w:rsid w:val="003330C3"/>
    <w:rsid w:val="0033386B"/>
    <w:rsid w:val="00333B3A"/>
    <w:rsid w:val="00333D02"/>
    <w:rsid w:val="00333FA6"/>
    <w:rsid w:val="00334298"/>
    <w:rsid w:val="0033429B"/>
    <w:rsid w:val="003345B0"/>
    <w:rsid w:val="00334869"/>
    <w:rsid w:val="00335271"/>
    <w:rsid w:val="00335E8F"/>
    <w:rsid w:val="00336434"/>
    <w:rsid w:val="00336F65"/>
    <w:rsid w:val="00337098"/>
    <w:rsid w:val="00337A28"/>
    <w:rsid w:val="00337D2D"/>
    <w:rsid w:val="00337E61"/>
    <w:rsid w:val="00340BF0"/>
    <w:rsid w:val="00340F71"/>
    <w:rsid w:val="00340F90"/>
    <w:rsid w:val="0034124A"/>
    <w:rsid w:val="0034150F"/>
    <w:rsid w:val="003417A6"/>
    <w:rsid w:val="00341C2E"/>
    <w:rsid w:val="00341D4E"/>
    <w:rsid w:val="003420C6"/>
    <w:rsid w:val="00342180"/>
    <w:rsid w:val="003424DF"/>
    <w:rsid w:val="003426BA"/>
    <w:rsid w:val="00342DC2"/>
    <w:rsid w:val="0034349A"/>
    <w:rsid w:val="003437D8"/>
    <w:rsid w:val="00343906"/>
    <w:rsid w:val="00343E25"/>
    <w:rsid w:val="00343F4E"/>
    <w:rsid w:val="00344969"/>
    <w:rsid w:val="00344AE5"/>
    <w:rsid w:val="00344E17"/>
    <w:rsid w:val="00344F29"/>
    <w:rsid w:val="003453F1"/>
    <w:rsid w:val="003454B4"/>
    <w:rsid w:val="003458E1"/>
    <w:rsid w:val="00346E78"/>
    <w:rsid w:val="003509F1"/>
    <w:rsid w:val="00350BFF"/>
    <w:rsid w:val="00350DFD"/>
    <w:rsid w:val="00350E04"/>
    <w:rsid w:val="00350EF7"/>
    <w:rsid w:val="003511BF"/>
    <w:rsid w:val="0035130F"/>
    <w:rsid w:val="00351474"/>
    <w:rsid w:val="003514A3"/>
    <w:rsid w:val="003517B4"/>
    <w:rsid w:val="00351E11"/>
    <w:rsid w:val="003524E9"/>
    <w:rsid w:val="0035273E"/>
    <w:rsid w:val="00352835"/>
    <w:rsid w:val="00353219"/>
    <w:rsid w:val="00353832"/>
    <w:rsid w:val="003542E0"/>
    <w:rsid w:val="00354A3D"/>
    <w:rsid w:val="00354AE8"/>
    <w:rsid w:val="00354D5A"/>
    <w:rsid w:val="00354E6E"/>
    <w:rsid w:val="00354FEE"/>
    <w:rsid w:val="003553A2"/>
    <w:rsid w:val="0035572C"/>
    <w:rsid w:val="003557DB"/>
    <w:rsid w:val="00356470"/>
    <w:rsid w:val="003567C4"/>
    <w:rsid w:val="0035698D"/>
    <w:rsid w:val="00356DA5"/>
    <w:rsid w:val="00357483"/>
    <w:rsid w:val="0035770A"/>
    <w:rsid w:val="00357861"/>
    <w:rsid w:val="00357E33"/>
    <w:rsid w:val="00360058"/>
    <w:rsid w:val="00360E6D"/>
    <w:rsid w:val="00360F11"/>
    <w:rsid w:val="00361030"/>
    <w:rsid w:val="0036143C"/>
    <w:rsid w:val="00361F10"/>
    <w:rsid w:val="00361F95"/>
    <w:rsid w:val="00362484"/>
    <w:rsid w:val="00362E5A"/>
    <w:rsid w:val="00363D5E"/>
    <w:rsid w:val="00364192"/>
    <w:rsid w:val="0036441E"/>
    <w:rsid w:val="003647B1"/>
    <w:rsid w:val="00364BAB"/>
    <w:rsid w:val="00364DBB"/>
    <w:rsid w:val="00365146"/>
    <w:rsid w:val="003656D1"/>
    <w:rsid w:val="0036589B"/>
    <w:rsid w:val="00365D80"/>
    <w:rsid w:val="0036604D"/>
    <w:rsid w:val="00366102"/>
    <w:rsid w:val="0036620E"/>
    <w:rsid w:val="00366957"/>
    <w:rsid w:val="003677C5"/>
    <w:rsid w:val="00370500"/>
    <w:rsid w:val="00370999"/>
    <w:rsid w:val="00371067"/>
    <w:rsid w:val="00371B45"/>
    <w:rsid w:val="003722D0"/>
    <w:rsid w:val="003723A4"/>
    <w:rsid w:val="003723B5"/>
    <w:rsid w:val="00373C94"/>
    <w:rsid w:val="00374964"/>
    <w:rsid w:val="00374EEA"/>
    <w:rsid w:val="00375328"/>
    <w:rsid w:val="003758CF"/>
    <w:rsid w:val="003768E1"/>
    <w:rsid w:val="00376D34"/>
    <w:rsid w:val="00376F8E"/>
    <w:rsid w:val="00377BE5"/>
    <w:rsid w:val="00380008"/>
    <w:rsid w:val="003803D2"/>
    <w:rsid w:val="00380572"/>
    <w:rsid w:val="00380752"/>
    <w:rsid w:val="00380A42"/>
    <w:rsid w:val="00380E01"/>
    <w:rsid w:val="00380EC6"/>
    <w:rsid w:val="00382049"/>
    <w:rsid w:val="0038264F"/>
    <w:rsid w:val="0038287D"/>
    <w:rsid w:val="00382B21"/>
    <w:rsid w:val="003832F4"/>
    <w:rsid w:val="00383417"/>
    <w:rsid w:val="0038348D"/>
    <w:rsid w:val="00383935"/>
    <w:rsid w:val="00383A55"/>
    <w:rsid w:val="00383B54"/>
    <w:rsid w:val="00384154"/>
    <w:rsid w:val="0038433A"/>
    <w:rsid w:val="00384489"/>
    <w:rsid w:val="003851CE"/>
    <w:rsid w:val="003857D2"/>
    <w:rsid w:val="00385CA9"/>
    <w:rsid w:val="00385F95"/>
    <w:rsid w:val="003865CA"/>
    <w:rsid w:val="00386A65"/>
    <w:rsid w:val="00386CB0"/>
    <w:rsid w:val="00386ED5"/>
    <w:rsid w:val="003870C9"/>
    <w:rsid w:val="003871B9"/>
    <w:rsid w:val="00387581"/>
    <w:rsid w:val="00387E50"/>
    <w:rsid w:val="00387EB0"/>
    <w:rsid w:val="00390D49"/>
    <w:rsid w:val="0039102B"/>
    <w:rsid w:val="00391CDF"/>
    <w:rsid w:val="00392425"/>
    <w:rsid w:val="003929B9"/>
    <w:rsid w:val="00392C12"/>
    <w:rsid w:val="00393266"/>
    <w:rsid w:val="00393991"/>
    <w:rsid w:val="00393EEE"/>
    <w:rsid w:val="003942CA"/>
    <w:rsid w:val="0039474B"/>
    <w:rsid w:val="003949F8"/>
    <w:rsid w:val="00396254"/>
    <w:rsid w:val="003968DE"/>
    <w:rsid w:val="00396D78"/>
    <w:rsid w:val="00397630"/>
    <w:rsid w:val="00397BFA"/>
    <w:rsid w:val="00397EDF"/>
    <w:rsid w:val="003A03E4"/>
    <w:rsid w:val="003A0591"/>
    <w:rsid w:val="003A14F8"/>
    <w:rsid w:val="003A159E"/>
    <w:rsid w:val="003A1BD0"/>
    <w:rsid w:val="003A1E5A"/>
    <w:rsid w:val="003A2A45"/>
    <w:rsid w:val="003A2ECD"/>
    <w:rsid w:val="003A32F1"/>
    <w:rsid w:val="003A3648"/>
    <w:rsid w:val="003A36C2"/>
    <w:rsid w:val="003A36E0"/>
    <w:rsid w:val="003A3719"/>
    <w:rsid w:val="003A3933"/>
    <w:rsid w:val="003A4074"/>
    <w:rsid w:val="003A42A9"/>
    <w:rsid w:val="003A498A"/>
    <w:rsid w:val="003A4A56"/>
    <w:rsid w:val="003A4C17"/>
    <w:rsid w:val="003A50AC"/>
    <w:rsid w:val="003A5C77"/>
    <w:rsid w:val="003A640E"/>
    <w:rsid w:val="003A6BB8"/>
    <w:rsid w:val="003A70F4"/>
    <w:rsid w:val="003B02C2"/>
    <w:rsid w:val="003B0347"/>
    <w:rsid w:val="003B05D5"/>
    <w:rsid w:val="003B06E0"/>
    <w:rsid w:val="003B0CE0"/>
    <w:rsid w:val="003B106B"/>
    <w:rsid w:val="003B1948"/>
    <w:rsid w:val="003B1B52"/>
    <w:rsid w:val="003B2CC1"/>
    <w:rsid w:val="003B3609"/>
    <w:rsid w:val="003B3B50"/>
    <w:rsid w:val="003B4290"/>
    <w:rsid w:val="003B4600"/>
    <w:rsid w:val="003B4E92"/>
    <w:rsid w:val="003B521A"/>
    <w:rsid w:val="003B5647"/>
    <w:rsid w:val="003B58A7"/>
    <w:rsid w:val="003B5945"/>
    <w:rsid w:val="003B6175"/>
    <w:rsid w:val="003B6386"/>
    <w:rsid w:val="003B66E9"/>
    <w:rsid w:val="003B67D2"/>
    <w:rsid w:val="003B72AF"/>
    <w:rsid w:val="003B7616"/>
    <w:rsid w:val="003B7BF1"/>
    <w:rsid w:val="003C003D"/>
    <w:rsid w:val="003C02EF"/>
    <w:rsid w:val="003C039B"/>
    <w:rsid w:val="003C0C23"/>
    <w:rsid w:val="003C1197"/>
    <w:rsid w:val="003C15E9"/>
    <w:rsid w:val="003C1859"/>
    <w:rsid w:val="003C1990"/>
    <w:rsid w:val="003C21C8"/>
    <w:rsid w:val="003C36C0"/>
    <w:rsid w:val="003C3737"/>
    <w:rsid w:val="003C40B2"/>
    <w:rsid w:val="003C4FDD"/>
    <w:rsid w:val="003C5008"/>
    <w:rsid w:val="003C55C8"/>
    <w:rsid w:val="003C5619"/>
    <w:rsid w:val="003C5658"/>
    <w:rsid w:val="003C5B84"/>
    <w:rsid w:val="003C5C85"/>
    <w:rsid w:val="003C5D1E"/>
    <w:rsid w:val="003C6408"/>
    <w:rsid w:val="003C6B51"/>
    <w:rsid w:val="003C7388"/>
    <w:rsid w:val="003C74EA"/>
    <w:rsid w:val="003C79A6"/>
    <w:rsid w:val="003C7AD0"/>
    <w:rsid w:val="003D0679"/>
    <w:rsid w:val="003D0FFD"/>
    <w:rsid w:val="003D10B4"/>
    <w:rsid w:val="003D142C"/>
    <w:rsid w:val="003D15D8"/>
    <w:rsid w:val="003D19CE"/>
    <w:rsid w:val="003D2029"/>
    <w:rsid w:val="003D20F7"/>
    <w:rsid w:val="003D2374"/>
    <w:rsid w:val="003D27F1"/>
    <w:rsid w:val="003D2915"/>
    <w:rsid w:val="003D2D65"/>
    <w:rsid w:val="003D33BB"/>
    <w:rsid w:val="003D33C1"/>
    <w:rsid w:val="003D3F60"/>
    <w:rsid w:val="003D3FD3"/>
    <w:rsid w:val="003D4220"/>
    <w:rsid w:val="003D437F"/>
    <w:rsid w:val="003D485D"/>
    <w:rsid w:val="003D4935"/>
    <w:rsid w:val="003D4CD6"/>
    <w:rsid w:val="003D50FE"/>
    <w:rsid w:val="003D51AA"/>
    <w:rsid w:val="003D5644"/>
    <w:rsid w:val="003D5918"/>
    <w:rsid w:val="003D5A80"/>
    <w:rsid w:val="003D60A1"/>
    <w:rsid w:val="003D6734"/>
    <w:rsid w:val="003D684E"/>
    <w:rsid w:val="003D689C"/>
    <w:rsid w:val="003D6D10"/>
    <w:rsid w:val="003D6D5D"/>
    <w:rsid w:val="003D6DD5"/>
    <w:rsid w:val="003D78C9"/>
    <w:rsid w:val="003E019A"/>
    <w:rsid w:val="003E07D5"/>
    <w:rsid w:val="003E0B40"/>
    <w:rsid w:val="003E1066"/>
    <w:rsid w:val="003E15FC"/>
    <w:rsid w:val="003E1915"/>
    <w:rsid w:val="003E1D06"/>
    <w:rsid w:val="003E1DBD"/>
    <w:rsid w:val="003E1E54"/>
    <w:rsid w:val="003E3940"/>
    <w:rsid w:val="003E3DD5"/>
    <w:rsid w:val="003E3E03"/>
    <w:rsid w:val="003E3EA8"/>
    <w:rsid w:val="003E48A4"/>
    <w:rsid w:val="003E5084"/>
    <w:rsid w:val="003E534D"/>
    <w:rsid w:val="003E5469"/>
    <w:rsid w:val="003E5649"/>
    <w:rsid w:val="003E61FF"/>
    <w:rsid w:val="003E7155"/>
    <w:rsid w:val="003E74F7"/>
    <w:rsid w:val="003E7A96"/>
    <w:rsid w:val="003F023F"/>
    <w:rsid w:val="003F1A9F"/>
    <w:rsid w:val="003F1AD0"/>
    <w:rsid w:val="003F1B25"/>
    <w:rsid w:val="003F1F19"/>
    <w:rsid w:val="003F223A"/>
    <w:rsid w:val="003F26A7"/>
    <w:rsid w:val="003F2E19"/>
    <w:rsid w:val="003F3865"/>
    <w:rsid w:val="003F38A9"/>
    <w:rsid w:val="003F38C0"/>
    <w:rsid w:val="003F428D"/>
    <w:rsid w:val="003F4811"/>
    <w:rsid w:val="003F4854"/>
    <w:rsid w:val="003F4911"/>
    <w:rsid w:val="003F511E"/>
    <w:rsid w:val="003F5314"/>
    <w:rsid w:val="003F6778"/>
    <w:rsid w:val="003F719F"/>
    <w:rsid w:val="003F71EB"/>
    <w:rsid w:val="003F7407"/>
    <w:rsid w:val="003F74E6"/>
    <w:rsid w:val="003F7556"/>
    <w:rsid w:val="003F7E3F"/>
    <w:rsid w:val="0040010E"/>
    <w:rsid w:val="004002BA"/>
    <w:rsid w:val="00400F3D"/>
    <w:rsid w:val="00401144"/>
    <w:rsid w:val="00401398"/>
    <w:rsid w:val="00402675"/>
    <w:rsid w:val="004028C1"/>
    <w:rsid w:val="004033B7"/>
    <w:rsid w:val="00403423"/>
    <w:rsid w:val="00403CA0"/>
    <w:rsid w:val="00403DBE"/>
    <w:rsid w:val="00403F6F"/>
    <w:rsid w:val="00403F76"/>
    <w:rsid w:val="004042CB"/>
    <w:rsid w:val="004045A0"/>
    <w:rsid w:val="00405492"/>
    <w:rsid w:val="00405D50"/>
    <w:rsid w:val="00406744"/>
    <w:rsid w:val="00406B8E"/>
    <w:rsid w:val="004070F1"/>
    <w:rsid w:val="00407561"/>
    <w:rsid w:val="00407B48"/>
    <w:rsid w:val="00407BC2"/>
    <w:rsid w:val="00407C20"/>
    <w:rsid w:val="00407D35"/>
    <w:rsid w:val="004106B2"/>
    <w:rsid w:val="00410E08"/>
    <w:rsid w:val="004110CD"/>
    <w:rsid w:val="00411D05"/>
    <w:rsid w:val="004121C9"/>
    <w:rsid w:val="00413128"/>
    <w:rsid w:val="004132D7"/>
    <w:rsid w:val="004138E2"/>
    <w:rsid w:val="00413EF6"/>
    <w:rsid w:val="004144B9"/>
    <w:rsid w:val="00414735"/>
    <w:rsid w:val="004148CF"/>
    <w:rsid w:val="00414FB7"/>
    <w:rsid w:val="00415445"/>
    <w:rsid w:val="00415928"/>
    <w:rsid w:val="00415E23"/>
    <w:rsid w:val="0041615C"/>
    <w:rsid w:val="00416D58"/>
    <w:rsid w:val="004176AF"/>
    <w:rsid w:val="00417791"/>
    <w:rsid w:val="004178E4"/>
    <w:rsid w:val="00421A3D"/>
    <w:rsid w:val="0042309F"/>
    <w:rsid w:val="00423B33"/>
    <w:rsid w:val="004240A5"/>
    <w:rsid w:val="0042486B"/>
    <w:rsid w:val="004249E3"/>
    <w:rsid w:val="00424A65"/>
    <w:rsid w:val="00425164"/>
    <w:rsid w:val="00425510"/>
    <w:rsid w:val="004256AB"/>
    <w:rsid w:val="00425C7E"/>
    <w:rsid w:val="004268BE"/>
    <w:rsid w:val="00426C50"/>
    <w:rsid w:val="0042788E"/>
    <w:rsid w:val="004303B0"/>
    <w:rsid w:val="004315C3"/>
    <w:rsid w:val="00431654"/>
    <w:rsid w:val="00431964"/>
    <w:rsid w:val="00431C8C"/>
    <w:rsid w:val="00431DB6"/>
    <w:rsid w:val="00432BE5"/>
    <w:rsid w:val="00432CFB"/>
    <w:rsid w:val="004330C5"/>
    <w:rsid w:val="004334F0"/>
    <w:rsid w:val="00434144"/>
    <w:rsid w:val="00434655"/>
    <w:rsid w:val="004352D7"/>
    <w:rsid w:val="0043568D"/>
    <w:rsid w:val="00435A88"/>
    <w:rsid w:val="00435BF1"/>
    <w:rsid w:val="00436084"/>
    <w:rsid w:val="004364B9"/>
    <w:rsid w:val="0043695B"/>
    <w:rsid w:val="00440901"/>
    <w:rsid w:val="00441729"/>
    <w:rsid w:val="004417FF"/>
    <w:rsid w:val="00441CE9"/>
    <w:rsid w:val="004422A6"/>
    <w:rsid w:val="004428B6"/>
    <w:rsid w:val="004429A0"/>
    <w:rsid w:val="004429F8"/>
    <w:rsid w:val="00442A0B"/>
    <w:rsid w:val="00442CD2"/>
    <w:rsid w:val="0044305C"/>
    <w:rsid w:val="004430EA"/>
    <w:rsid w:val="00443994"/>
    <w:rsid w:val="00444234"/>
    <w:rsid w:val="0044441C"/>
    <w:rsid w:val="004447BB"/>
    <w:rsid w:val="00445B92"/>
    <w:rsid w:val="00445FA2"/>
    <w:rsid w:val="00446428"/>
    <w:rsid w:val="004464AB"/>
    <w:rsid w:val="004468BE"/>
    <w:rsid w:val="00446A8A"/>
    <w:rsid w:val="00446E7A"/>
    <w:rsid w:val="0044767E"/>
    <w:rsid w:val="00447949"/>
    <w:rsid w:val="00447B64"/>
    <w:rsid w:val="00447C7A"/>
    <w:rsid w:val="00450B8A"/>
    <w:rsid w:val="00450DD8"/>
    <w:rsid w:val="0045137C"/>
    <w:rsid w:val="00451557"/>
    <w:rsid w:val="0045161A"/>
    <w:rsid w:val="0045291E"/>
    <w:rsid w:val="00452DCB"/>
    <w:rsid w:val="0045333E"/>
    <w:rsid w:val="00453D17"/>
    <w:rsid w:val="004541A9"/>
    <w:rsid w:val="004549DA"/>
    <w:rsid w:val="00454ABC"/>
    <w:rsid w:val="00454D52"/>
    <w:rsid w:val="00455AC5"/>
    <w:rsid w:val="00455CEA"/>
    <w:rsid w:val="00455D84"/>
    <w:rsid w:val="004562FE"/>
    <w:rsid w:val="0045673D"/>
    <w:rsid w:val="00457298"/>
    <w:rsid w:val="004574D3"/>
    <w:rsid w:val="004578FC"/>
    <w:rsid w:val="00457B92"/>
    <w:rsid w:val="00457BD1"/>
    <w:rsid w:val="00461276"/>
    <w:rsid w:val="004613DE"/>
    <w:rsid w:val="00461B00"/>
    <w:rsid w:val="00461DC0"/>
    <w:rsid w:val="00461F3A"/>
    <w:rsid w:val="00462103"/>
    <w:rsid w:val="00463217"/>
    <w:rsid w:val="00463B15"/>
    <w:rsid w:val="00464D43"/>
    <w:rsid w:val="00465484"/>
    <w:rsid w:val="004659D0"/>
    <w:rsid w:val="00465AF1"/>
    <w:rsid w:val="00465F4B"/>
    <w:rsid w:val="0046622D"/>
    <w:rsid w:val="00466488"/>
    <w:rsid w:val="00467C49"/>
    <w:rsid w:val="00467EB7"/>
    <w:rsid w:val="0047050B"/>
    <w:rsid w:val="004708E0"/>
    <w:rsid w:val="00470C62"/>
    <w:rsid w:val="00470E31"/>
    <w:rsid w:val="00471981"/>
    <w:rsid w:val="004719BE"/>
    <w:rsid w:val="00471A33"/>
    <w:rsid w:val="004721D1"/>
    <w:rsid w:val="00472353"/>
    <w:rsid w:val="00472AE7"/>
    <w:rsid w:val="00473069"/>
    <w:rsid w:val="0047389C"/>
    <w:rsid w:val="004738AC"/>
    <w:rsid w:val="00473A74"/>
    <w:rsid w:val="00473DB5"/>
    <w:rsid w:val="00473F81"/>
    <w:rsid w:val="0047406E"/>
    <w:rsid w:val="0047445B"/>
    <w:rsid w:val="00474605"/>
    <w:rsid w:val="00474F5F"/>
    <w:rsid w:val="00475005"/>
    <w:rsid w:val="004750F6"/>
    <w:rsid w:val="0047552B"/>
    <w:rsid w:val="00475B0C"/>
    <w:rsid w:val="00475CC2"/>
    <w:rsid w:val="00476A30"/>
    <w:rsid w:val="00477646"/>
    <w:rsid w:val="0047766C"/>
    <w:rsid w:val="00477BAA"/>
    <w:rsid w:val="00477C37"/>
    <w:rsid w:val="004800E5"/>
    <w:rsid w:val="00480518"/>
    <w:rsid w:val="00480F65"/>
    <w:rsid w:val="0048128A"/>
    <w:rsid w:val="00481466"/>
    <w:rsid w:val="004817DE"/>
    <w:rsid w:val="00481A6D"/>
    <w:rsid w:val="00481CC4"/>
    <w:rsid w:val="00482487"/>
    <w:rsid w:val="0048377C"/>
    <w:rsid w:val="0048392C"/>
    <w:rsid w:val="004844FA"/>
    <w:rsid w:val="00484A5B"/>
    <w:rsid w:val="00484C54"/>
    <w:rsid w:val="00485010"/>
    <w:rsid w:val="00485273"/>
    <w:rsid w:val="004858BF"/>
    <w:rsid w:val="00486576"/>
    <w:rsid w:val="00486B32"/>
    <w:rsid w:val="00486D69"/>
    <w:rsid w:val="00486E5C"/>
    <w:rsid w:val="00486F83"/>
    <w:rsid w:val="004871C8"/>
    <w:rsid w:val="00487361"/>
    <w:rsid w:val="00487895"/>
    <w:rsid w:val="004879B9"/>
    <w:rsid w:val="004902C4"/>
    <w:rsid w:val="00490655"/>
    <w:rsid w:val="00490992"/>
    <w:rsid w:val="00491AE3"/>
    <w:rsid w:val="00491B60"/>
    <w:rsid w:val="00491E0D"/>
    <w:rsid w:val="004920AE"/>
    <w:rsid w:val="00492510"/>
    <w:rsid w:val="004931C1"/>
    <w:rsid w:val="00493231"/>
    <w:rsid w:val="00493449"/>
    <w:rsid w:val="004939E5"/>
    <w:rsid w:val="00493F27"/>
    <w:rsid w:val="00494697"/>
    <w:rsid w:val="00494793"/>
    <w:rsid w:val="00495433"/>
    <w:rsid w:val="0049591F"/>
    <w:rsid w:val="004962A9"/>
    <w:rsid w:val="0049649B"/>
    <w:rsid w:val="00496B58"/>
    <w:rsid w:val="00497086"/>
    <w:rsid w:val="004971B3"/>
    <w:rsid w:val="0049743F"/>
    <w:rsid w:val="0049761A"/>
    <w:rsid w:val="00497DE8"/>
    <w:rsid w:val="004A057B"/>
    <w:rsid w:val="004A05FC"/>
    <w:rsid w:val="004A0CC3"/>
    <w:rsid w:val="004A0F4D"/>
    <w:rsid w:val="004A1506"/>
    <w:rsid w:val="004A1AC6"/>
    <w:rsid w:val="004A1C32"/>
    <w:rsid w:val="004A1E22"/>
    <w:rsid w:val="004A1E50"/>
    <w:rsid w:val="004A1FF8"/>
    <w:rsid w:val="004A2056"/>
    <w:rsid w:val="004A279A"/>
    <w:rsid w:val="004A3275"/>
    <w:rsid w:val="004A348F"/>
    <w:rsid w:val="004A357B"/>
    <w:rsid w:val="004A3627"/>
    <w:rsid w:val="004A3D49"/>
    <w:rsid w:val="004A4951"/>
    <w:rsid w:val="004A49A1"/>
    <w:rsid w:val="004A4E5F"/>
    <w:rsid w:val="004A5995"/>
    <w:rsid w:val="004A5CFE"/>
    <w:rsid w:val="004A67FC"/>
    <w:rsid w:val="004A7403"/>
    <w:rsid w:val="004A7D99"/>
    <w:rsid w:val="004A7EFE"/>
    <w:rsid w:val="004A7F84"/>
    <w:rsid w:val="004B015F"/>
    <w:rsid w:val="004B02BA"/>
    <w:rsid w:val="004B02DC"/>
    <w:rsid w:val="004B0B1B"/>
    <w:rsid w:val="004B0C3E"/>
    <w:rsid w:val="004B0DBB"/>
    <w:rsid w:val="004B1054"/>
    <w:rsid w:val="004B22F1"/>
    <w:rsid w:val="004B2842"/>
    <w:rsid w:val="004B2A8B"/>
    <w:rsid w:val="004B2AF8"/>
    <w:rsid w:val="004B2B32"/>
    <w:rsid w:val="004B328C"/>
    <w:rsid w:val="004B33CA"/>
    <w:rsid w:val="004B3BD5"/>
    <w:rsid w:val="004B3D3D"/>
    <w:rsid w:val="004B3F45"/>
    <w:rsid w:val="004B3F56"/>
    <w:rsid w:val="004B43A0"/>
    <w:rsid w:val="004B46CD"/>
    <w:rsid w:val="004B4AD4"/>
    <w:rsid w:val="004B4D33"/>
    <w:rsid w:val="004B4DC0"/>
    <w:rsid w:val="004B5925"/>
    <w:rsid w:val="004B61CE"/>
    <w:rsid w:val="004B6737"/>
    <w:rsid w:val="004B67A4"/>
    <w:rsid w:val="004B6897"/>
    <w:rsid w:val="004B77CC"/>
    <w:rsid w:val="004B78FE"/>
    <w:rsid w:val="004B7B3D"/>
    <w:rsid w:val="004B7B97"/>
    <w:rsid w:val="004C00B9"/>
    <w:rsid w:val="004C0994"/>
    <w:rsid w:val="004C0D23"/>
    <w:rsid w:val="004C1185"/>
    <w:rsid w:val="004C1726"/>
    <w:rsid w:val="004C17DA"/>
    <w:rsid w:val="004C1996"/>
    <w:rsid w:val="004C1E6A"/>
    <w:rsid w:val="004C304F"/>
    <w:rsid w:val="004C3695"/>
    <w:rsid w:val="004C41EF"/>
    <w:rsid w:val="004C42AE"/>
    <w:rsid w:val="004C44B4"/>
    <w:rsid w:val="004C4BA3"/>
    <w:rsid w:val="004C4E1F"/>
    <w:rsid w:val="004C5AF1"/>
    <w:rsid w:val="004C5BF8"/>
    <w:rsid w:val="004C5E92"/>
    <w:rsid w:val="004C5F63"/>
    <w:rsid w:val="004C61CA"/>
    <w:rsid w:val="004C791E"/>
    <w:rsid w:val="004C794F"/>
    <w:rsid w:val="004C7DCB"/>
    <w:rsid w:val="004D010D"/>
    <w:rsid w:val="004D02E8"/>
    <w:rsid w:val="004D0335"/>
    <w:rsid w:val="004D0397"/>
    <w:rsid w:val="004D04F6"/>
    <w:rsid w:val="004D05BA"/>
    <w:rsid w:val="004D096C"/>
    <w:rsid w:val="004D0D39"/>
    <w:rsid w:val="004D1252"/>
    <w:rsid w:val="004D15D6"/>
    <w:rsid w:val="004D1842"/>
    <w:rsid w:val="004D1911"/>
    <w:rsid w:val="004D1D03"/>
    <w:rsid w:val="004D1FA4"/>
    <w:rsid w:val="004D3363"/>
    <w:rsid w:val="004D37D6"/>
    <w:rsid w:val="004D3ABA"/>
    <w:rsid w:val="004D3F96"/>
    <w:rsid w:val="004D4425"/>
    <w:rsid w:val="004D470E"/>
    <w:rsid w:val="004D485C"/>
    <w:rsid w:val="004D4A30"/>
    <w:rsid w:val="004D56CA"/>
    <w:rsid w:val="004D6508"/>
    <w:rsid w:val="004D65C4"/>
    <w:rsid w:val="004D65F8"/>
    <w:rsid w:val="004D715A"/>
    <w:rsid w:val="004D768B"/>
    <w:rsid w:val="004D76EA"/>
    <w:rsid w:val="004D7F7D"/>
    <w:rsid w:val="004E0127"/>
    <w:rsid w:val="004E06E8"/>
    <w:rsid w:val="004E0856"/>
    <w:rsid w:val="004E1236"/>
    <w:rsid w:val="004E1CBC"/>
    <w:rsid w:val="004E2186"/>
    <w:rsid w:val="004E27CC"/>
    <w:rsid w:val="004E299E"/>
    <w:rsid w:val="004E29E1"/>
    <w:rsid w:val="004E32B0"/>
    <w:rsid w:val="004E3AC0"/>
    <w:rsid w:val="004E45AA"/>
    <w:rsid w:val="004E5382"/>
    <w:rsid w:val="004E59D6"/>
    <w:rsid w:val="004E623D"/>
    <w:rsid w:val="004E6545"/>
    <w:rsid w:val="004E6589"/>
    <w:rsid w:val="004E6B79"/>
    <w:rsid w:val="004E6F8B"/>
    <w:rsid w:val="004E7C27"/>
    <w:rsid w:val="004F003E"/>
    <w:rsid w:val="004F043C"/>
    <w:rsid w:val="004F15D3"/>
    <w:rsid w:val="004F1F5A"/>
    <w:rsid w:val="004F1F9C"/>
    <w:rsid w:val="004F217D"/>
    <w:rsid w:val="004F22FB"/>
    <w:rsid w:val="004F25BC"/>
    <w:rsid w:val="004F2AAC"/>
    <w:rsid w:val="004F392F"/>
    <w:rsid w:val="004F3DA1"/>
    <w:rsid w:val="004F46FE"/>
    <w:rsid w:val="004F4856"/>
    <w:rsid w:val="004F4902"/>
    <w:rsid w:val="004F4976"/>
    <w:rsid w:val="004F60FA"/>
    <w:rsid w:val="004F6535"/>
    <w:rsid w:val="004F7331"/>
    <w:rsid w:val="004F741C"/>
    <w:rsid w:val="004F7538"/>
    <w:rsid w:val="004F783C"/>
    <w:rsid w:val="004F7AC8"/>
    <w:rsid w:val="00500401"/>
    <w:rsid w:val="00500A68"/>
    <w:rsid w:val="0050162A"/>
    <w:rsid w:val="00501697"/>
    <w:rsid w:val="00502098"/>
    <w:rsid w:val="00502170"/>
    <w:rsid w:val="0050220C"/>
    <w:rsid w:val="00502756"/>
    <w:rsid w:val="00503194"/>
    <w:rsid w:val="005035F6"/>
    <w:rsid w:val="00503627"/>
    <w:rsid w:val="00503BB6"/>
    <w:rsid w:val="00504CE8"/>
    <w:rsid w:val="00504E10"/>
    <w:rsid w:val="005053B0"/>
    <w:rsid w:val="005055AC"/>
    <w:rsid w:val="00506159"/>
    <w:rsid w:val="00506387"/>
    <w:rsid w:val="0050759B"/>
    <w:rsid w:val="0050761A"/>
    <w:rsid w:val="005076B2"/>
    <w:rsid w:val="00507C25"/>
    <w:rsid w:val="00507F6C"/>
    <w:rsid w:val="00507F81"/>
    <w:rsid w:val="00507F95"/>
    <w:rsid w:val="00510908"/>
    <w:rsid w:val="00511228"/>
    <w:rsid w:val="00511EE4"/>
    <w:rsid w:val="00512265"/>
    <w:rsid w:val="00512382"/>
    <w:rsid w:val="00512A59"/>
    <w:rsid w:val="00512B95"/>
    <w:rsid w:val="00512E7D"/>
    <w:rsid w:val="0051312D"/>
    <w:rsid w:val="00513213"/>
    <w:rsid w:val="00513969"/>
    <w:rsid w:val="00513EAF"/>
    <w:rsid w:val="0051401E"/>
    <w:rsid w:val="00514054"/>
    <w:rsid w:val="005140BE"/>
    <w:rsid w:val="005142DB"/>
    <w:rsid w:val="00515A5D"/>
    <w:rsid w:val="005160EE"/>
    <w:rsid w:val="0051691E"/>
    <w:rsid w:val="005169AA"/>
    <w:rsid w:val="00516AC2"/>
    <w:rsid w:val="00516FBD"/>
    <w:rsid w:val="005201CE"/>
    <w:rsid w:val="0052040A"/>
    <w:rsid w:val="00520FCE"/>
    <w:rsid w:val="005211B1"/>
    <w:rsid w:val="00521F75"/>
    <w:rsid w:val="005221E7"/>
    <w:rsid w:val="00522EF4"/>
    <w:rsid w:val="00523322"/>
    <w:rsid w:val="00523819"/>
    <w:rsid w:val="00523B69"/>
    <w:rsid w:val="0052497B"/>
    <w:rsid w:val="00524A5B"/>
    <w:rsid w:val="0052554C"/>
    <w:rsid w:val="00525CCD"/>
    <w:rsid w:val="0052622E"/>
    <w:rsid w:val="00526503"/>
    <w:rsid w:val="00526995"/>
    <w:rsid w:val="00527056"/>
    <w:rsid w:val="00527186"/>
    <w:rsid w:val="005273F3"/>
    <w:rsid w:val="005278C4"/>
    <w:rsid w:val="00527D2E"/>
    <w:rsid w:val="00530F31"/>
    <w:rsid w:val="005313C0"/>
    <w:rsid w:val="00532204"/>
    <w:rsid w:val="0053242D"/>
    <w:rsid w:val="00532929"/>
    <w:rsid w:val="00532CDC"/>
    <w:rsid w:val="00533345"/>
    <w:rsid w:val="005335E0"/>
    <w:rsid w:val="00533C29"/>
    <w:rsid w:val="0053445B"/>
    <w:rsid w:val="00534DB8"/>
    <w:rsid w:val="00535B34"/>
    <w:rsid w:val="005362A8"/>
    <w:rsid w:val="005372C9"/>
    <w:rsid w:val="00537589"/>
    <w:rsid w:val="00537A6E"/>
    <w:rsid w:val="00540547"/>
    <w:rsid w:val="00540A40"/>
    <w:rsid w:val="00540E09"/>
    <w:rsid w:val="00541B72"/>
    <w:rsid w:val="0054229D"/>
    <w:rsid w:val="00542BB3"/>
    <w:rsid w:val="00543179"/>
    <w:rsid w:val="0054364B"/>
    <w:rsid w:val="00543ADA"/>
    <w:rsid w:val="00544CE5"/>
    <w:rsid w:val="00545442"/>
    <w:rsid w:val="00545475"/>
    <w:rsid w:val="005457EB"/>
    <w:rsid w:val="00545942"/>
    <w:rsid w:val="00545D89"/>
    <w:rsid w:val="00545EB3"/>
    <w:rsid w:val="0054799A"/>
    <w:rsid w:val="00550134"/>
    <w:rsid w:val="00550625"/>
    <w:rsid w:val="005508A3"/>
    <w:rsid w:val="00550934"/>
    <w:rsid w:val="00550A9C"/>
    <w:rsid w:val="00550DA6"/>
    <w:rsid w:val="005525EB"/>
    <w:rsid w:val="00552723"/>
    <w:rsid w:val="00552E1A"/>
    <w:rsid w:val="00553C1D"/>
    <w:rsid w:val="00553CA6"/>
    <w:rsid w:val="005548FA"/>
    <w:rsid w:val="00554B67"/>
    <w:rsid w:val="00555102"/>
    <w:rsid w:val="00555399"/>
    <w:rsid w:val="00555947"/>
    <w:rsid w:val="00555D48"/>
    <w:rsid w:val="00557809"/>
    <w:rsid w:val="00560819"/>
    <w:rsid w:val="00560CD7"/>
    <w:rsid w:val="00560D16"/>
    <w:rsid w:val="00561DE3"/>
    <w:rsid w:val="005629D1"/>
    <w:rsid w:val="005633FB"/>
    <w:rsid w:val="00563D80"/>
    <w:rsid w:val="00563E0B"/>
    <w:rsid w:val="005647DA"/>
    <w:rsid w:val="0056490D"/>
    <w:rsid w:val="00564AFB"/>
    <w:rsid w:val="00564E91"/>
    <w:rsid w:val="00564ED0"/>
    <w:rsid w:val="0056519B"/>
    <w:rsid w:val="00565B8D"/>
    <w:rsid w:val="00565C62"/>
    <w:rsid w:val="005667DC"/>
    <w:rsid w:val="0056680F"/>
    <w:rsid w:val="00567379"/>
    <w:rsid w:val="005675B2"/>
    <w:rsid w:val="0056768B"/>
    <w:rsid w:val="00567AA0"/>
    <w:rsid w:val="0057054D"/>
    <w:rsid w:val="00570810"/>
    <w:rsid w:val="00570C00"/>
    <w:rsid w:val="005711E9"/>
    <w:rsid w:val="00571A49"/>
    <w:rsid w:val="00571D05"/>
    <w:rsid w:val="00571D6C"/>
    <w:rsid w:val="00571E8B"/>
    <w:rsid w:val="00572C96"/>
    <w:rsid w:val="005733B4"/>
    <w:rsid w:val="005738A6"/>
    <w:rsid w:val="00573E58"/>
    <w:rsid w:val="00573F7A"/>
    <w:rsid w:val="005745F9"/>
    <w:rsid w:val="00574711"/>
    <w:rsid w:val="00574976"/>
    <w:rsid w:val="00574A51"/>
    <w:rsid w:val="00574E47"/>
    <w:rsid w:val="005752C1"/>
    <w:rsid w:val="0057557A"/>
    <w:rsid w:val="00575B3E"/>
    <w:rsid w:val="00575B5E"/>
    <w:rsid w:val="00576D58"/>
    <w:rsid w:val="00576F89"/>
    <w:rsid w:val="00577777"/>
    <w:rsid w:val="00577A1A"/>
    <w:rsid w:val="00577A74"/>
    <w:rsid w:val="005802A9"/>
    <w:rsid w:val="00580436"/>
    <w:rsid w:val="00580B6C"/>
    <w:rsid w:val="00581022"/>
    <w:rsid w:val="0058140D"/>
    <w:rsid w:val="005814D9"/>
    <w:rsid w:val="00581975"/>
    <w:rsid w:val="00581ADE"/>
    <w:rsid w:val="005822E2"/>
    <w:rsid w:val="005826E6"/>
    <w:rsid w:val="00582838"/>
    <w:rsid w:val="0058296F"/>
    <w:rsid w:val="00582CBA"/>
    <w:rsid w:val="00582EDA"/>
    <w:rsid w:val="0058344A"/>
    <w:rsid w:val="00583FCA"/>
    <w:rsid w:val="00584A3B"/>
    <w:rsid w:val="00585E2E"/>
    <w:rsid w:val="00586642"/>
    <w:rsid w:val="00586C02"/>
    <w:rsid w:val="00587244"/>
    <w:rsid w:val="00587848"/>
    <w:rsid w:val="00587865"/>
    <w:rsid w:val="0058790E"/>
    <w:rsid w:val="00587AAA"/>
    <w:rsid w:val="00587DE4"/>
    <w:rsid w:val="00587DFF"/>
    <w:rsid w:val="005900BF"/>
    <w:rsid w:val="0059016A"/>
    <w:rsid w:val="005902A6"/>
    <w:rsid w:val="005904C3"/>
    <w:rsid w:val="005906CE"/>
    <w:rsid w:val="00590E28"/>
    <w:rsid w:val="0059163E"/>
    <w:rsid w:val="00591A94"/>
    <w:rsid w:val="00591B9E"/>
    <w:rsid w:val="00593952"/>
    <w:rsid w:val="00593B2D"/>
    <w:rsid w:val="00593B59"/>
    <w:rsid w:val="0059503A"/>
    <w:rsid w:val="00595215"/>
    <w:rsid w:val="00595721"/>
    <w:rsid w:val="00595B5C"/>
    <w:rsid w:val="0059630A"/>
    <w:rsid w:val="00596C21"/>
    <w:rsid w:val="00597228"/>
    <w:rsid w:val="00597477"/>
    <w:rsid w:val="00597636"/>
    <w:rsid w:val="005977BA"/>
    <w:rsid w:val="005A0BB9"/>
    <w:rsid w:val="005A1142"/>
    <w:rsid w:val="005A19C9"/>
    <w:rsid w:val="005A1D2E"/>
    <w:rsid w:val="005A22F7"/>
    <w:rsid w:val="005A2514"/>
    <w:rsid w:val="005A2CD3"/>
    <w:rsid w:val="005A3132"/>
    <w:rsid w:val="005A36C0"/>
    <w:rsid w:val="005A376C"/>
    <w:rsid w:val="005A377C"/>
    <w:rsid w:val="005A3B67"/>
    <w:rsid w:val="005A4137"/>
    <w:rsid w:val="005A4A35"/>
    <w:rsid w:val="005A5187"/>
    <w:rsid w:val="005A56DF"/>
    <w:rsid w:val="005A5BB7"/>
    <w:rsid w:val="005A748B"/>
    <w:rsid w:val="005A750C"/>
    <w:rsid w:val="005A7DD1"/>
    <w:rsid w:val="005A7FEE"/>
    <w:rsid w:val="005B0310"/>
    <w:rsid w:val="005B07F5"/>
    <w:rsid w:val="005B0974"/>
    <w:rsid w:val="005B10F0"/>
    <w:rsid w:val="005B183C"/>
    <w:rsid w:val="005B40EB"/>
    <w:rsid w:val="005B4E73"/>
    <w:rsid w:val="005B510B"/>
    <w:rsid w:val="005B51A9"/>
    <w:rsid w:val="005B5646"/>
    <w:rsid w:val="005B5A8E"/>
    <w:rsid w:val="005B5B79"/>
    <w:rsid w:val="005B6215"/>
    <w:rsid w:val="005B66AF"/>
    <w:rsid w:val="005B6B5C"/>
    <w:rsid w:val="005B6FDB"/>
    <w:rsid w:val="005B75C4"/>
    <w:rsid w:val="005B76D1"/>
    <w:rsid w:val="005B7739"/>
    <w:rsid w:val="005C019E"/>
    <w:rsid w:val="005C038E"/>
    <w:rsid w:val="005C10E1"/>
    <w:rsid w:val="005C1200"/>
    <w:rsid w:val="005C1BB5"/>
    <w:rsid w:val="005C3F5C"/>
    <w:rsid w:val="005C4493"/>
    <w:rsid w:val="005C4B84"/>
    <w:rsid w:val="005C4CA6"/>
    <w:rsid w:val="005C4F04"/>
    <w:rsid w:val="005C507D"/>
    <w:rsid w:val="005C51A8"/>
    <w:rsid w:val="005C5DE9"/>
    <w:rsid w:val="005C5E11"/>
    <w:rsid w:val="005C689B"/>
    <w:rsid w:val="005C6B90"/>
    <w:rsid w:val="005C6DB0"/>
    <w:rsid w:val="005C6DC8"/>
    <w:rsid w:val="005C7614"/>
    <w:rsid w:val="005C762C"/>
    <w:rsid w:val="005C7C3E"/>
    <w:rsid w:val="005C7D4D"/>
    <w:rsid w:val="005C7E22"/>
    <w:rsid w:val="005C7E92"/>
    <w:rsid w:val="005D03D1"/>
    <w:rsid w:val="005D0C29"/>
    <w:rsid w:val="005D107A"/>
    <w:rsid w:val="005D1600"/>
    <w:rsid w:val="005D17A7"/>
    <w:rsid w:val="005D1C06"/>
    <w:rsid w:val="005D2436"/>
    <w:rsid w:val="005D2DB5"/>
    <w:rsid w:val="005D2E83"/>
    <w:rsid w:val="005D2FE8"/>
    <w:rsid w:val="005D38F8"/>
    <w:rsid w:val="005D3D2B"/>
    <w:rsid w:val="005D3EA7"/>
    <w:rsid w:val="005D4075"/>
    <w:rsid w:val="005D48AA"/>
    <w:rsid w:val="005D4B2E"/>
    <w:rsid w:val="005D5432"/>
    <w:rsid w:val="005D575C"/>
    <w:rsid w:val="005D5DF6"/>
    <w:rsid w:val="005D5F1C"/>
    <w:rsid w:val="005D66FF"/>
    <w:rsid w:val="005D69DC"/>
    <w:rsid w:val="005D6E25"/>
    <w:rsid w:val="005E09AD"/>
    <w:rsid w:val="005E0B83"/>
    <w:rsid w:val="005E0CF1"/>
    <w:rsid w:val="005E0DC8"/>
    <w:rsid w:val="005E11F9"/>
    <w:rsid w:val="005E12F4"/>
    <w:rsid w:val="005E1A96"/>
    <w:rsid w:val="005E2449"/>
    <w:rsid w:val="005E3442"/>
    <w:rsid w:val="005E345A"/>
    <w:rsid w:val="005E367F"/>
    <w:rsid w:val="005E388D"/>
    <w:rsid w:val="005E39D7"/>
    <w:rsid w:val="005E3D27"/>
    <w:rsid w:val="005E3FF0"/>
    <w:rsid w:val="005E418C"/>
    <w:rsid w:val="005E4667"/>
    <w:rsid w:val="005E4774"/>
    <w:rsid w:val="005E4B7B"/>
    <w:rsid w:val="005E4F3E"/>
    <w:rsid w:val="005E4FEC"/>
    <w:rsid w:val="005E52FE"/>
    <w:rsid w:val="005E6B8C"/>
    <w:rsid w:val="005E70D1"/>
    <w:rsid w:val="005E72B2"/>
    <w:rsid w:val="005E7A36"/>
    <w:rsid w:val="005E7E6D"/>
    <w:rsid w:val="005E7E9E"/>
    <w:rsid w:val="005F0577"/>
    <w:rsid w:val="005F0929"/>
    <w:rsid w:val="005F0A5D"/>
    <w:rsid w:val="005F1063"/>
    <w:rsid w:val="005F13EA"/>
    <w:rsid w:val="005F15FF"/>
    <w:rsid w:val="005F181F"/>
    <w:rsid w:val="005F2771"/>
    <w:rsid w:val="005F2B75"/>
    <w:rsid w:val="005F2F86"/>
    <w:rsid w:val="005F33BB"/>
    <w:rsid w:val="005F344F"/>
    <w:rsid w:val="005F42EC"/>
    <w:rsid w:val="005F49DC"/>
    <w:rsid w:val="005F4A29"/>
    <w:rsid w:val="005F4C9B"/>
    <w:rsid w:val="005F5242"/>
    <w:rsid w:val="005F613C"/>
    <w:rsid w:val="005F6472"/>
    <w:rsid w:val="005F6B0A"/>
    <w:rsid w:val="005F70C1"/>
    <w:rsid w:val="005F74F8"/>
    <w:rsid w:val="005F7D3A"/>
    <w:rsid w:val="005F7EE7"/>
    <w:rsid w:val="006003BD"/>
    <w:rsid w:val="00600718"/>
    <w:rsid w:val="00600ACA"/>
    <w:rsid w:val="00602C5C"/>
    <w:rsid w:val="00602D11"/>
    <w:rsid w:val="006042AB"/>
    <w:rsid w:val="006049B1"/>
    <w:rsid w:val="00604E3B"/>
    <w:rsid w:val="006062D2"/>
    <w:rsid w:val="006063DF"/>
    <w:rsid w:val="0060644E"/>
    <w:rsid w:val="006069F2"/>
    <w:rsid w:val="00606EC5"/>
    <w:rsid w:val="00606F01"/>
    <w:rsid w:val="00607031"/>
    <w:rsid w:val="00607510"/>
    <w:rsid w:val="00610146"/>
    <w:rsid w:val="00610BFC"/>
    <w:rsid w:val="00610C19"/>
    <w:rsid w:val="00611621"/>
    <w:rsid w:val="00612157"/>
    <w:rsid w:val="006121FB"/>
    <w:rsid w:val="00612504"/>
    <w:rsid w:val="00612A43"/>
    <w:rsid w:val="00612A4E"/>
    <w:rsid w:val="00613568"/>
    <w:rsid w:val="00613667"/>
    <w:rsid w:val="0061389E"/>
    <w:rsid w:val="00613A56"/>
    <w:rsid w:val="00613C05"/>
    <w:rsid w:val="006142B5"/>
    <w:rsid w:val="00614435"/>
    <w:rsid w:val="0061598E"/>
    <w:rsid w:val="00615B29"/>
    <w:rsid w:val="0061632A"/>
    <w:rsid w:val="00616BB4"/>
    <w:rsid w:val="00616D0A"/>
    <w:rsid w:val="00617090"/>
    <w:rsid w:val="00617452"/>
    <w:rsid w:val="00617661"/>
    <w:rsid w:val="00617D8A"/>
    <w:rsid w:val="00620393"/>
    <w:rsid w:val="006220FD"/>
    <w:rsid w:val="006220FE"/>
    <w:rsid w:val="006231E0"/>
    <w:rsid w:val="00623A9C"/>
    <w:rsid w:val="00623C3B"/>
    <w:rsid w:val="00623E47"/>
    <w:rsid w:val="00623FB9"/>
    <w:rsid w:val="0062412D"/>
    <w:rsid w:val="00624343"/>
    <w:rsid w:val="0062435D"/>
    <w:rsid w:val="006243B0"/>
    <w:rsid w:val="00624EA9"/>
    <w:rsid w:val="00624F97"/>
    <w:rsid w:val="0062522B"/>
    <w:rsid w:val="00625290"/>
    <w:rsid w:val="006257BF"/>
    <w:rsid w:val="0062583C"/>
    <w:rsid w:val="00626043"/>
    <w:rsid w:val="006262AA"/>
    <w:rsid w:val="00627B1D"/>
    <w:rsid w:val="00627D7A"/>
    <w:rsid w:val="006300D2"/>
    <w:rsid w:val="006307EE"/>
    <w:rsid w:val="00630940"/>
    <w:rsid w:val="006309F2"/>
    <w:rsid w:val="00630CDD"/>
    <w:rsid w:val="00632087"/>
    <w:rsid w:val="00632107"/>
    <w:rsid w:val="00632F0F"/>
    <w:rsid w:val="006337CF"/>
    <w:rsid w:val="00633963"/>
    <w:rsid w:val="00633CDC"/>
    <w:rsid w:val="006341F0"/>
    <w:rsid w:val="00634406"/>
    <w:rsid w:val="00634EC7"/>
    <w:rsid w:val="006351D8"/>
    <w:rsid w:val="00636652"/>
    <w:rsid w:val="0063680D"/>
    <w:rsid w:val="00636BA2"/>
    <w:rsid w:val="00636E36"/>
    <w:rsid w:val="00636ECF"/>
    <w:rsid w:val="00637075"/>
    <w:rsid w:val="0063782F"/>
    <w:rsid w:val="00637A53"/>
    <w:rsid w:val="00637F0A"/>
    <w:rsid w:val="006403A5"/>
    <w:rsid w:val="0064045F"/>
    <w:rsid w:val="00640F11"/>
    <w:rsid w:val="00641B3C"/>
    <w:rsid w:val="00641D67"/>
    <w:rsid w:val="00641F3C"/>
    <w:rsid w:val="00642476"/>
    <w:rsid w:val="00642891"/>
    <w:rsid w:val="00642D5C"/>
    <w:rsid w:val="00642DC4"/>
    <w:rsid w:val="00642F7A"/>
    <w:rsid w:val="00643EF3"/>
    <w:rsid w:val="00644289"/>
    <w:rsid w:val="006445ED"/>
    <w:rsid w:val="00644CB9"/>
    <w:rsid w:val="00644D9F"/>
    <w:rsid w:val="00645132"/>
    <w:rsid w:val="006453B3"/>
    <w:rsid w:val="0064540A"/>
    <w:rsid w:val="00645939"/>
    <w:rsid w:val="0064617A"/>
    <w:rsid w:val="00646521"/>
    <w:rsid w:val="006468F4"/>
    <w:rsid w:val="00647109"/>
    <w:rsid w:val="00647E1A"/>
    <w:rsid w:val="00650059"/>
    <w:rsid w:val="00650220"/>
    <w:rsid w:val="00650509"/>
    <w:rsid w:val="00650932"/>
    <w:rsid w:val="00651BF4"/>
    <w:rsid w:val="00651C31"/>
    <w:rsid w:val="006525F5"/>
    <w:rsid w:val="006535E9"/>
    <w:rsid w:val="00653C8B"/>
    <w:rsid w:val="00653C90"/>
    <w:rsid w:val="00654CD9"/>
    <w:rsid w:val="006553FC"/>
    <w:rsid w:val="00655BB3"/>
    <w:rsid w:val="00655CD0"/>
    <w:rsid w:val="006564D5"/>
    <w:rsid w:val="006566D5"/>
    <w:rsid w:val="006569C5"/>
    <w:rsid w:val="0065731C"/>
    <w:rsid w:val="006577FB"/>
    <w:rsid w:val="006579D4"/>
    <w:rsid w:val="00657C1F"/>
    <w:rsid w:val="006603DA"/>
    <w:rsid w:val="006603E2"/>
    <w:rsid w:val="00660C4D"/>
    <w:rsid w:val="00660C77"/>
    <w:rsid w:val="00661913"/>
    <w:rsid w:val="00661AC8"/>
    <w:rsid w:val="0066244A"/>
    <w:rsid w:val="00662A14"/>
    <w:rsid w:val="00662EB3"/>
    <w:rsid w:val="00662FB0"/>
    <w:rsid w:val="006636D5"/>
    <w:rsid w:val="00663E14"/>
    <w:rsid w:val="00664211"/>
    <w:rsid w:val="006642AC"/>
    <w:rsid w:val="00664DF1"/>
    <w:rsid w:val="0066512E"/>
    <w:rsid w:val="00665419"/>
    <w:rsid w:val="00665D65"/>
    <w:rsid w:val="00665F20"/>
    <w:rsid w:val="00666483"/>
    <w:rsid w:val="00666AEB"/>
    <w:rsid w:val="00666C03"/>
    <w:rsid w:val="00666C83"/>
    <w:rsid w:val="00666F36"/>
    <w:rsid w:val="00667066"/>
    <w:rsid w:val="00670090"/>
    <w:rsid w:val="006700F3"/>
    <w:rsid w:val="006712F4"/>
    <w:rsid w:val="00672308"/>
    <w:rsid w:val="00672E69"/>
    <w:rsid w:val="006752BA"/>
    <w:rsid w:val="006755EB"/>
    <w:rsid w:val="00676B7C"/>
    <w:rsid w:val="006774AF"/>
    <w:rsid w:val="006777F0"/>
    <w:rsid w:val="00677AA3"/>
    <w:rsid w:val="00677E3B"/>
    <w:rsid w:val="006819F3"/>
    <w:rsid w:val="00681E71"/>
    <w:rsid w:val="00681ED9"/>
    <w:rsid w:val="006826D5"/>
    <w:rsid w:val="00682D83"/>
    <w:rsid w:val="00683524"/>
    <w:rsid w:val="00683D23"/>
    <w:rsid w:val="00684A60"/>
    <w:rsid w:val="00684B43"/>
    <w:rsid w:val="00684FEC"/>
    <w:rsid w:val="0068576E"/>
    <w:rsid w:val="006858F1"/>
    <w:rsid w:val="00685A6B"/>
    <w:rsid w:val="00685F6F"/>
    <w:rsid w:val="0068610D"/>
    <w:rsid w:val="00686213"/>
    <w:rsid w:val="0068659C"/>
    <w:rsid w:val="00686B61"/>
    <w:rsid w:val="00687318"/>
    <w:rsid w:val="006874D0"/>
    <w:rsid w:val="006876AA"/>
    <w:rsid w:val="006878E4"/>
    <w:rsid w:val="00687FD8"/>
    <w:rsid w:val="00690801"/>
    <w:rsid w:val="00690E76"/>
    <w:rsid w:val="00691B8E"/>
    <w:rsid w:val="00693175"/>
    <w:rsid w:val="00693436"/>
    <w:rsid w:val="00694290"/>
    <w:rsid w:val="00694402"/>
    <w:rsid w:val="00694E00"/>
    <w:rsid w:val="006951EB"/>
    <w:rsid w:val="006953C7"/>
    <w:rsid w:val="00695428"/>
    <w:rsid w:val="0069558C"/>
    <w:rsid w:val="00695A15"/>
    <w:rsid w:val="00695CF8"/>
    <w:rsid w:val="00695E9B"/>
    <w:rsid w:val="00696192"/>
    <w:rsid w:val="00696748"/>
    <w:rsid w:val="00696907"/>
    <w:rsid w:val="00696FA6"/>
    <w:rsid w:val="00697323"/>
    <w:rsid w:val="006974B9"/>
    <w:rsid w:val="006975B3"/>
    <w:rsid w:val="00697FAE"/>
    <w:rsid w:val="006A04F3"/>
    <w:rsid w:val="006A05D6"/>
    <w:rsid w:val="006A0633"/>
    <w:rsid w:val="006A0D96"/>
    <w:rsid w:val="006A0EDE"/>
    <w:rsid w:val="006A1BD3"/>
    <w:rsid w:val="006A2441"/>
    <w:rsid w:val="006A2B59"/>
    <w:rsid w:val="006A2E15"/>
    <w:rsid w:val="006A30A4"/>
    <w:rsid w:val="006A3489"/>
    <w:rsid w:val="006A39DD"/>
    <w:rsid w:val="006A3DA8"/>
    <w:rsid w:val="006A4134"/>
    <w:rsid w:val="006A4A66"/>
    <w:rsid w:val="006A4B7E"/>
    <w:rsid w:val="006A5B88"/>
    <w:rsid w:val="006A5F70"/>
    <w:rsid w:val="006A6554"/>
    <w:rsid w:val="006A67F4"/>
    <w:rsid w:val="006A7838"/>
    <w:rsid w:val="006A7BAA"/>
    <w:rsid w:val="006A7F00"/>
    <w:rsid w:val="006AC761"/>
    <w:rsid w:val="006B0C6E"/>
    <w:rsid w:val="006B109E"/>
    <w:rsid w:val="006B12AF"/>
    <w:rsid w:val="006B1E23"/>
    <w:rsid w:val="006B2B0A"/>
    <w:rsid w:val="006B2B76"/>
    <w:rsid w:val="006B2DC0"/>
    <w:rsid w:val="006B33D9"/>
    <w:rsid w:val="006B373D"/>
    <w:rsid w:val="006B3D7D"/>
    <w:rsid w:val="006B3F0F"/>
    <w:rsid w:val="006B44B9"/>
    <w:rsid w:val="006B49E8"/>
    <w:rsid w:val="006B4A27"/>
    <w:rsid w:val="006B4AFE"/>
    <w:rsid w:val="006B4B4D"/>
    <w:rsid w:val="006B4E3D"/>
    <w:rsid w:val="006B5748"/>
    <w:rsid w:val="006B594E"/>
    <w:rsid w:val="006B60F5"/>
    <w:rsid w:val="006B6A26"/>
    <w:rsid w:val="006B729F"/>
    <w:rsid w:val="006B79A3"/>
    <w:rsid w:val="006B7BCA"/>
    <w:rsid w:val="006B7C7E"/>
    <w:rsid w:val="006C08DA"/>
    <w:rsid w:val="006C0976"/>
    <w:rsid w:val="006C0F58"/>
    <w:rsid w:val="006C11E1"/>
    <w:rsid w:val="006C144B"/>
    <w:rsid w:val="006C1764"/>
    <w:rsid w:val="006C2097"/>
    <w:rsid w:val="006C2530"/>
    <w:rsid w:val="006C2621"/>
    <w:rsid w:val="006C2949"/>
    <w:rsid w:val="006C2A67"/>
    <w:rsid w:val="006C341E"/>
    <w:rsid w:val="006C38E1"/>
    <w:rsid w:val="006C4892"/>
    <w:rsid w:val="006C5013"/>
    <w:rsid w:val="006C5400"/>
    <w:rsid w:val="006C5FC1"/>
    <w:rsid w:val="006C61DA"/>
    <w:rsid w:val="006C6B4D"/>
    <w:rsid w:val="006C7841"/>
    <w:rsid w:val="006D02F6"/>
    <w:rsid w:val="006D068F"/>
    <w:rsid w:val="006D1022"/>
    <w:rsid w:val="006D1AAD"/>
    <w:rsid w:val="006D2433"/>
    <w:rsid w:val="006D289C"/>
    <w:rsid w:val="006D3A2A"/>
    <w:rsid w:val="006D3FA5"/>
    <w:rsid w:val="006D43C0"/>
    <w:rsid w:val="006D51AF"/>
    <w:rsid w:val="006D53C8"/>
    <w:rsid w:val="006D5B8A"/>
    <w:rsid w:val="006D5EC9"/>
    <w:rsid w:val="006D696D"/>
    <w:rsid w:val="006D6A2A"/>
    <w:rsid w:val="006D6D5B"/>
    <w:rsid w:val="006D703B"/>
    <w:rsid w:val="006D7175"/>
    <w:rsid w:val="006D7188"/>
    <w:rsid w:val="006D758C"/>
    <w:rsid w:val="006D7DE7"/>
    <w:rsid w:val="006D7F07"/>
    <w:rsid w:val="006D7FFA"/>
    <w:rsid w:val="006E0553"/>
    <w:rsid w:val="006E0586"/>
    <w:rsid w:val="006E1264"/>
    <w:rsid w:val="006E1487"/>
    <w:rsid w:val="006E1896"/>
    <w:rsid w:val="006E1A00"/>
    <w:rsid w:val="006E1D2D"/>
    <w:rsid w:val="006E2A62"/>
    <w:rsid w:val="006E2A74"/>
    <w:rsid w:val="006E313E"/>
    <w:rsid w:val="006E466D"/>
    <w:rsid w:val="006E4882"/>
    <w:rsid w:val="006E494D"/>
    <w:rsid w:val="006E4D1D"/>
    <w:rsid w:val="006E4D23"/>
    <w:rsid w:val="006E4ED8"/>
    <w:rsid w:val="006E5019"/>
    <w:rsid w:val="006E543E"/>
    <w:rsid w:val="006E62C2"/>
    <w:rsid w:val="006E6339"/>
    <w:rsid w:val="006E6644"/>
    <w:rsid w:val="006E6931"/>
    <w:rsid w:val="006E6AE7"/>
    <w:rsid w:val="006E71F9"/>
    <w:rsid w:val="006E72D6"/>
    <w:rsid w:val="006E7474"/>
    <w:rsid w:val="006F0345"/>
    <w:rsid w:val="006F0CE1"/>
    <w:rsid w:val="006F0E53"/>
    <w:rsid w:val="006F11CA"/>
    <w:rsid w:val="006F135D"/>
    <w:rsid w:val="006F1524"/>
    <w:rsid w:val="006F16C3"/>
    <w:rsid w:val="006F17A7"/>
    <w:rsid w:val="006F2395"/>
    <w:rsid w:val="006F2686"/>
    <w:rsid w:val="006F2E91"/>
    <w:rsid w:val="006F3020"/>
    <w:rsid w:val="006F346A"/>
    <w:rsid w:val="006F3ADC"/>
    <w:rsid w:val="006F3CA4"/>
    <w:rsid w:val="006F3DA7"/>
    <w:rsid w:val="006F4153"/>
    <w:rsid w:val="006F4632"/>
    <w:rsid w:val="006F47BB"/>
    <w:rsid w:val="006F4F06"/>
    <w:rsid w:val="006F55F8"/>
    <w:rsid w:val="006F5943"/>
    <w:rsid w:val="006F611D"/>
    <w:rsid w:val="006F62C1"/>
    <w:rsid w:val="006F6F6E"/>
    <w:rsid w:val="00700358"/>
    <w:rsid w:val="00701049"/>
    <w:rsid w:val="00701230"/>
    <w:rsid w:val="00701704"/>
    <w:rsid w:val="00701908"/>
    <w:rsid w:val="00701C3A"/>
    <w:rsid w:val="00701D9B"/>
    <w:rsid w:val="00702352"/>
    <w:rsid w:val="00702842"/>
    <w:rsid w:val="00702A40"/>
    <w:rsid w:val="00702BE9"/>
    <w:rsid w:val="00702D43"/>
    <w:rsid w:val="00702FE9"/>
    <w:rsid w:val="00703A7C"/>
    <w:rsid w:val="00704746"/>
    <w:rsid w:val="00704AE8"/>
    <w:rsid w:val="00704E23"/>
    <w:rsid w:val="00704E47"/>
    <w:rsid w:val="007067E1"/>
    <w:rsid w:val="00706B9F"/>
    <w:rsid w:val="00707A78"/>
    <w:rsid w:val="007101C2"/>
    <w:rsid w:val="0071065B"/>
    <w:rsid w:val="007109B7"/>
    <w:rsid w:val="007115E6"/>
    <w:rsid w:val="00711689"/>
    <w:rsid w:val="0071262C"/>
    <w:rsid w:val="00712AC0"/>
    <w:rsid w:val="007133BC"/>
    <w:rsid w:val="007133C5"/>
    <w:rsid w:val="00713C55"/>
    <w:rsid w:val="00713E70"/>
    <w:rsid w:val="0071448B"/>
    <w:rsid w:val="0071512B"/>
    <w:rsid w:val="00715259"/>
    <w:rsid w:val="007152D2"/>
    <w:rsid w:val="007158A8"/>
    <w:rsid w:val="0071617F"/>
    <w:rsid w:val="00716724"/>
    <w:rsid w:val="00716DEB"/>
    <w:rsid w:val="0071741C"/>
    <w:rsid w:val="0071757F"/>
    <w:rsid w:val="00717926"/>
    <w:rsid w:val="00717A08"/>
    <w:rsid w:val="00720136"/>
    <w:rsid w:val="0072031B"/>
    <w:rsid w:val="00720699"/>
    <w:rsid w:val="007211FF"/>
    <w:rsid w:val="007218FE"/>
    <w:rsid w:val="00721FA7"/>
    <w:rsid w:val="00722258"/>
    <w:rsid w:val="00722BED"/>
    <w:rsid w:val="00722E69"/>
    <w:rsid w:val="00723593"/>
    <w:rsid w:val="007238AA"/>
    <w:rsid w:val="00724358"/>
    <w:rsid w:val="007248DD"/>
    <w:rsid w:val="00724965"/>
    <w:rsid w:val="007251D5"/>
    <w:rsid w:val="0072522A"/>
    <w:rsid w:val="00725A8D"/>
    <w:rsid w:val="00725C73"/>
    <w:rsid w:val="007266AC"/>
    <w:rsid w:val="00726A48"/>
    <w:rsid w:val="007271B5"/>
    <w:rsid w:val="00727361"/>
    <w:rsid w:val="007274D5"/>
    <w:rsid w:val="0072753D"/>
    <w:rsid w:val="00727A39"/>
    <w:rsid w:val="0073091E"/>
    <w:rsid w:val="007313EB"/>
    <w:rsid w:val="00731E54"/>
    <w:rsid w:val="00732545"/>
    <w:rsid w:val="00732B08"/>
    <w:rsid w:val="007333F3"/>
    <w:rsid w:val="00733678"/>
    <w:rsid w:val="0073391D"/>
    <w:rsid w:val="00733AB9"/>
    <w:rsid w:val="00733FE3"/>
    <w:rsid w:val="00734208"/>
    <w:rsid w:val="007343AA"/>
    <w:rsid w:val="00734AB4"/>
    <w:rsid w:val="00734BD3"/>
    <w:rsid w:val="00734BDB"/>
    <w:rsid w:val="00734BFA"/>
    <w:rsid w:val="00735043"/>
    <w:rsid w:val="0073557A"/>
    <w:rsid w:val="00735C00"/>
    <w:rsid w:val="0073627F"/>
    <w:rsid w:val="0073644F"/>
    <w:rsid w:val="00736528"/>
    <w:rsid w:val="0073730D"/>
    <w:rsid w:val="0074094A"/>
    <w:rsid w:val="00740DE2"/>
    <w:rsid w:val="00740E23"/>
    <w:rsid w:val="00740F4F"/>
    <w:rsid w:val="00741390"/>
    <w:rsid w:val="0074220E"/>
    <w:rsid w:val="007423B6"/>
    <w:rsid w:val="00742479"/>
    <w:rsid w:val="00743201"/>
    <w:rsid w:val="0074332B"/>
    <w:rsid w:val="007436E0"/>
    <w:rsid w:val="00743C06"/>
    <w:rsid w:val="00743FD0"/>
    <w:rsid w:val="007443BF"/>
    <w:rsid w:val="007446FB"/>
    <w:rsid w:val="0074515F"/>
    <w:rsid w:val="007454AD"/>
    <w:rsid w:val="00745A93"/>
    <w:rsid w:val="00745BD3"/>
    <w:rsid w:val="00745EBD"/>
    <w:rsid w:val="007460A2"/>
    <w:rsid w:val="00746490"/>
    <w:rsid w:val="00746718"/>
    <w:rsid w:val="00746A36"/>
    <w:rsid w:val="00750043"/>
    <w:rsid w:val="007503B8"/>
    <w:rsid w:val="007503CD"/>
    <w:rsid w:val="007504D2"/>
    <w:rsid w:val="007504F4"/>
    <w:rsid w:val="0075065F"/>
    <w:rsid w:val="00750E56"/>
    <w:rsid w:val="00751777"/>
    <w:rsid w:val="00752000"/>
    <w:rsid w:val="00752795"/>
    <w:rsid w:val="00752AD8"/>
    <w:rsid w:val="00752BF9"/>
    <w:rsid w:val="00752CE9"/>
    <w:rsid w:val="00752DDB"/>
    <w:rsid w:val="007536EA"/>
    <w:rsid w:val="0075461F"/>
    <w:rsid w:val="00754933"/>
    <w:rsid w:val="00754C44"/>
    <w:rsid w:val="00754F46"/>
    <w:rsid w:val="007556EF"/>
    <w:rsid w:val="0075599A"/>
    <w:rsid w:val="0075599C"/>
    <w:rsid w:val="0075645F"/>
    <w:rsid w:val="00756A31"/>
    <w:rsid w:val="007572D5"/>
    <w:rsid w:val="00757CC7"/>
    <w:rsid w:val="00760AEC"/>
    <w:rsid w:val="00760E1A"/>
    <w:rsid w:val="00760F2C"/>
    <w:rsid w:val="007619C7"/>
    <w:rsid w:val="00761AF7"/>
    <w:rsid w:val="00762066"/>
    <w:rsid w:val="0076261D"/>
    <w:rsid w:val="00762765"/>
    <w:rsid w:val="00762A5C"/>
    <w:rsid w:val="00762B37"/>
    <w:rsid w:val="00762BA1"/>
    <w:rsid w:val="0076348A"/>
    <w:rsid w:val="00763776"/>
    <w:rsid w:val="00763B6F"/>
    <w:rsid w:val="00763B75"/>
    <w:rsid w:val="00764C2E"/>
    <w:rsid w:val="00764EE6"/>
    <w:rsid w:val="00765315"/>
    <w:rsid w:val="00765583"/>
    <w:rsid w:val="0076579B"/>
    <w:rsid w:val="00765A1F"/>
    <w:rsid w:val="00765A76"/>
    <w:rsid w:val="00765CF5"/>
    <w:rsid w:val="00765F15"/>
    <w:rsid w:val="007665F5"/>
    <w:rsid w:val="00766D3D"/>
    <w:rsid w:val="0077035A"/>
    <w:rsid w:val="0077088A"/>
    <w:rsid w:val="00770A8D"/>
    <w:rsid w:val="00770AE1"/>
    <w:rsid w:val="00771458"/>
    <w:rsid w:val="00771C11"/>
    <w:rsid w:val="00772117"/>
    <w:rsid w:val="007724C3"/>
    <w:rsid w:val="00772C9B"/>
    <w:rsid w:val="00773776"/>
    <w:rsid w:val="0077391F"/>
    <w:rsid w:val="00773D9F"/>
    <w:rsid w:val="00773DFA"/>
    <w:rsid w:val="00774C99"/>
    <w:rsid w:val="00774C9A"/>
    <w:rsid w:val="00774DB6"/>
    <w:rsid w:val="00775203"/>
    <w:rsid w:val="00775348"/>
    <w:rsid w:val="00775600"/>
    <w:rsid w:val="00775977"/>
    <w:rsid w:val="00775A4B"/>
    <w:rsid w:val="00775C09"/>
    <w:rsid w:val="00775FBF"/>
    <w:rsid w:val="0077691C"/>
    <w:rsid w:val="00776C88"/>
    <w:rsid w:val="00776CF5"/>
    <w:rsid w:val="00777747"/>
    <w:rsid w:val="007777BA"/>
    <w:rsid w:val="007777FC"/>
    <w:rsid w:val="00777932"/>
    <w:rsid w:val="00777BD0"/>
    <w:rsid w:val="00777C0A"/>
    <w:rsid w:val="007800B5"/>
    <w:rsid w:val="00780216"/>
    <w:rsid w:val="00780548"/>
    <w:rsid w:val="00780B2E"/>
    <w:rsid w:val="00780DC0"/>
    <w:rsid w:val="007823E6"/>
    <w:rsid w:val="00782431"/>
    <w:rsid w:val="00782A83"/>
    <w:rsid w:val="007833A8"/>
    <w:rsid w:val="007842C4"/>
    <w:rsid w:val="00784B39"/>
    <w:rsid w:val="00784D17"/>
    <w:rsid w:val="007850CE"/>
    <w:rsid w:val="00785238"/>
    <w:rsid w:val="00785F37"/>
    <w:rsid w:val="007860FA"/>
    <w:rsid w:val="0078786C"/>
    <w:rsid w:val="0078787B"/>
    <w:rsid w:val="0079027E"/>
    <w:rsid w:val="00790967"/>
    <w:rsid w:val="00790C23"/>
    <w:rsid w:val="00790D3F"/>
    <w:rsid w:val="00791288"/>
    <w:rsid w:val="00791313"/>
    <w:rsid w:val="0079191B"/>
    <w:rsid w:val="00791E50"/>
    <w:rsid w:val="0079292F"/>
    <w:rsid w:val="0079328F"/>
    <w:rsid w:val="00793636"/>
    <w:rsid w:val="00793E7D"/>
    <w:rsid w:val="00793F47"/>
    <w:rsid w:val="007940C8"/>
    <w:rsid w:val="007946E3"/>
    <w:rsid w:val="007948CB"/>
    <w:rsid w:val="00795975"/>
    <w:rsid w:val="00795E20"/>
    <w:rsid w:val="00795EF0"/>
    <w:rsid w:val="0079674C"/>
    <w:rsid w:val="00796F85"/>
    <w:rsid w:val="00796FA9"/>
    <w:rsid w:val="00796FC5"/>
    <w:rsid w:val="007970A2"/>
    <w:rsid w:val="007979AF"/>
    <w:rsid w:val="007979B7"/>
    <w:rsid w:val="00797AAB"/>
    <w:rsid w:val="00797CC6"/>
    <w:rsid w:val="007A09D9"/>
    <w:rsid w:val="007A09FD"/>
    <w:rsid w:val="007A0A80"/>
    <w:rsid w:val="007A166F"/>
    <w:rsid w:val="007A1769"/>
    <w:rsid w:val="007A1914"/>
    <w:rsid w:val="007A222C"/>
    <w:rsid w:val="007A278E"/>
    <w:rsid w:val="007A2DA2"/>
    <w:rsid w:val="007A3119"/>
    <w:rsid w:val="007A36D1"/>
    <w:rsid w:val="007A38EF"/>
    <w:rsid w:val="007A3BA8"/>
    <w:rsid w:val="007A3CB4"/>
    <w:rsid w:val="007A4210"/>
    <w:rsid w:val="007A4439"/>
    <w:rsid w:val="007A466A"/>
    <w:rsid w:val="007A577F"/>
    <w:rsid w:val="007A597D"/>
    <w:rsid w:val="007A5C1D"/>
    <w:rsid w:val="007A6477"/>
    <w:rsid w:val="007A6D89"/>
    <w:rsid w:val="007A7721"/>
    <w:rsid w:val="007A7905"/>
    <w:rsid w:val="007B0C3F"/>
    <w:rsid w:val="007B0F97"/>
    <w:rsid w:val="007B3002"/>
    <w:rsid w:val="007B3038"/>
    <w:rsid w:val="007B333A"/>
    <w:rsid w:val="007B373D"/>
    <w:rsid w:val="007B3847"/>
    <w:rsid w:val="007B411D"/>
    <w:rsid w:val="007B4469"/>
    <w:rsid w:val="007B4C57"/>
    <w:rsid w:val="007B4EF9"/>
    <w:rsid w:val="007B5221"/>
    <w:rsid w:val="007B555D"/>
    <w:rsid w:val="007B5EA6"/>
    <w:rsid w:val="007B5FCC"/>
    <w:rsid w:val="007B5FF0"/>
    <w:rsid w:val="007B63AB"/>
    <w:rsid w:val="007B6479"/>
    <w:rsid w:val="007B669F"/>
    <w:rsid w:val="007B69C3"/>
    <w:rsid w:val="007B79D7"/>
    <w:rsid w:val="007B7AAB"/>
    <w:rsid w:val="007B7C35"/>
    <w:rsid w:val="007B7E3F"/>
    <w:rsid w:val="007B7FC3"/>
    <w:rsid w:val="007C0254"/>
    <w:rsid w:val="007C0CFF"/>
    <w:rsid w:val="007C16BF"/>
    <w:rsid w:val="007C19C4"/>
    <w:rsid w:val="007C1C57"/>
    <w:rsid w:val="007C1D18"/>
    <w:rsid w:val="007C1E81"/>
    <w:rsid w:val="007C2B08"/>
    <w:rsid w:val="007C3069"/>
    <w:rsid w:val="007C3B72"/>
    <w:rsid w:val="007C4B2E"/>
    <w:rsid w:val="007C4DC2"/>
    <w:rsid w:val="007C5A9D"/>
    <w:rsid w:val="007C644F"/>
    <w:rsid w:val="007C6550"/>
    <w:rsid w:val="007C6881"/>
    <w:rsid w:val="007C7108"/>
    <w:rsid w:val="007C7296"/>
    <w:rsid w:val="007C7498"/>
    <w:rsid w:val="007D0168"/>
    <w:rsid w:val="007D0CFB"/>
    <w:rsid w:val="007D1D08"/>
    <w:rsid w:val="007D1D94"/>
    <w:rsid w:val="007D1EE9"/>
    <w:rsid w:val="007D27FF"/>
    <w:rsid w:val="007D2AA2"/>
    <w:rsid w:val="007D2BE6"/>
    <w:rsid w:val="007D2C06"/>
    <w:rsid w:val="007D3869"/>
    <w:rsid w:val="007D4246"/>
    <w:rsid w:val="007D4289"/>
    <w:rsid w:val="007D443A"/>
    <w:rsid w:val="007D493C"/>
    <w:rsid w:val="007D5174"/>
    <w:rsid w:val="007D5439"/>
    <w:rsid w:val="007D552F"/>
    <w:rsid w:val="007D5607"/>
    <w:rsid w:val="007D5DB6"/>
    <w:rsid w:val="007D5FD0"/>
    <w:rsid w:val="007D6000"/>
    <w:rsid w:val="007D6119"/>
    <w:rsid w:val="007D6273"/>
    <w:rsid w:val="007D729F"/>
    <w:rsid w:val="007D7677"/>
    <w:rsid w:val="007E02AB"/>
    <w:rsid w:val="007E1987"/>
    <w:rsid w:val="007E1B9B"/>
    <w:rsid w:val="007E20B7"/>
    <w:rsid w:val="007E2C61"/>
    <w:rsid w:val="007E2E98"/>
    <w:rsid w:val="007E306A"/>
    <w:rsid w:val="007E3B9B"/>
    <w:rsid w:val="007E51BE"/>
    <w:rsid w:val="007E5415"/>
    <w:rsid w:val="007E5A00"/>
    <w:rsid w:val="007E5ABC"/>
    <w:rsid w:val="007E603E"/>
    <w:rsid w:val="007E658A"/>
    <w:rsid w:val="007E6A97"/>
    <w:rsid w:val="007E7821"/>
    <w:rsid w:val="007E7E17"/>
    <w:rsid w:val="007E7F56"/>
    <w:rsid w:val="007F084C"/>
    <w:rsid w:val="007F08E6"/>
    <w:rsid w:val="007F1217"/>
    <w:rsid w:val="007F1C46"/>
    <w:rsid w:val="007F1F63"/>
    <w:rsid w:val="007F1FF3"/>
    <w:rsid w:val="007F2386"/>
    <w:rsid w:val="007F284B"/>
    <w:rsid w:val="007F3647"/>
    <w:rsid w:val="007F36C2"/>
    <w:rsid w:val="007F3C11"/>
    <w:rsid w:val="007F3DB8"/>
    <w:rsid w:val="007F42CD"/>
    <w:rsid w:val="007F4443"/>
    <w:rsid w:val="007F48C3"/>
    <w:rsid w:val="007F4DB1"/>
    <w:rsid w:val="007F515E"/>
    <w:rsid w:val="007F5320"/>
    <w:rsid w:val="007F6390"/>
    <w:rsid w:val="007F6414"/>
    <w:rsid w:val="007F6783"/>
    <w:rsid w:val="007F6964"/>
    <w:rsid w:val="007F6A29"/>
    <w:rsid w:val="007F6DB7"/>
    <w:rsid w:val="007F6F62"/>
    <w:rsid w:val="007F754C"/>
    <w:rsid w:val="007F76AF"/>
    <w:rsid w:val="007F7A28"/>
    <w:rsid w:val="00800772"/>
    <w:rsid w:val="00800787"/>
    <w:rsid w:val="00800A4E"/>
    <w:rsid w:val="00800B0A"/>
    <w:rsid w:val="00800BAA"/>
    <w:rsid w:val="008017DE"/>
    <w:rsid w:val="00801A3F"/>
    <w:rsid w:val="00801CBC"/>
    <w:rsid w:val="00801FA4"/>
    <w:rsid w:val="008023B6"/>
    <w:rsid w:val="00802FAC"/>
    <w:rsid w:val="00803B32"/>
    <w:rsid w:val="00803C10"/>
    <w:rsid w:val="008058C5"/>
    <w:rsid w:val="008062FD"/>
    <w:rsid w:val="00806D45"/>
    <w:rsid w:val="00806F8D"/>
    <w:rsid w:val="00807A8E"/>
    <w:rsid w:val="00807C5E"/>
    <w:rsid w:val="00807C74"/>
    <w:rsid w:val="00807CF2"/>
    <w:rsid w:val="00810392"/>
    <w:rsid w:val="00810400"/>
    <w:rsid w:val="008108AB"/>
    <w:rsid w:val="008108FC"/>
    <w:rsid w:val="00810F03"/>
    <w:rsid w:val="00811158"/>
    <w:rsid w:val="008112F7"/>
    <w:rsid w:val="0081159A"/>
    <w:rsid w:val="00811B62"/>
    <w:rsid w:val="0081245B"/>
    <w:rsid w:val="00812D03"/>
    <w:rsid w:val="00813B27"/>
    <w:rsid w:val="008149D9"/>
    <w:rsid w:val="00816798"/>
    <w:rsid w:val="00816952"/>
    <w:rsid w:val="00816A81"/>
    <w:rsid w:val="00816C5E"/>
    <w:rsid w:val="0081758F"/>
    <w:rsid w:val="008176A1"/>
    <w:rsid w:val="00817700"/>
    <w:rsid w:val="0081784D"/>
    <w:rsid w:val="0081792F"/>
    <w:rsid w:val="00817BD6"/>
    <w:rsid w:val="00817F8C"/>
    <w:rsid w:val="00820623"/>
    <w:rsid w:val="00820754"/>
    <w:rsid w:val="0082166D"/>
    <w:rsid w:val="008217F2"/>
    <w:rsid w:val="0082184F"/>
    <w:rsid w:val="008218B5"/>
    <w:rsid w:val="00821C34"/>
    <w:rsid w:val="008223AF"/>
    <w:rsid w:val="008224C3"/>
    <w:rsid w:val="0082336A"/>
    <w:rsid w:val="00823D7A"/>
    <w:rsid w:val="008245CB"/>
    <w:rsid w:val="008248AD"/>
    <w:rsid w:val="008264E7"/>
    <w:rsid w:val="00826719"/>
    <w:rsid w:val="0082685C"/>
    <w:rsid w:val="008272AA"/>
    <w:rsid w:val="008302A1"/>
    <w:rsid w:val="00830383"/>
    <w:rsid w:val="0083075B"/>
    <w:rsid w:val="00830845"/>
    <w:rsid w:val="00830893"/>
    <w:rsid w:val="008308C5"/>
    <w:rsid w:val="0083096B"/>
    <w:rsid w:val="0083158A"/>
    <w:rsid w:val="00831803"/>
    <w:rsid w:val="008319A9"/>
    <w:rsid w:val="00832361"/>
    <w:rsid w:val="0083254F"/>
    <w:rsid w:val="0083255A"/>
    <w:rsid w:val="00832AA0"/>
    <w:rsid w:val="0083333B"/>
    <w:rsid w:val="00833A02"/>
    <w:rsid w:val="00834138"/>
    <w:rsid w:val="008343D1"/>
    <w:rsid w:val="00834526"/>
    <w:rsid w:val="008349DB"/>
    <w:rsid w:val="00834AF6"/>
    <w:rsid w:val="00835CA8"/>
    <w:rsid w:val="00835E50"/>
    <w:rsid w:val="0083613F"/>
    <w:rsid w:val="00836B4D"/>
    <w:rsid w:val="008372B5"/>
    <w:rsid w:val="008377EB"/>
    <w:rsid w:val="00840D0E"/>
    <w:rsid w:val="008419D4"/>
    <w:rsid w:val="00841E06"/>
    <w:rsid w:val="008432BF"/>
    <w:rsid w:val="00843557"/>
    <w:rsid w:val="0084361F"/>
    <w:rsid w:val="00843BE1"/>
    <w:rsid w:val="00843DE2"/>
    <w:rsid w:val="00844338"/>
    <w:rsid w:val="00844342"/>
    <w:rsid w:val="0084484A"/>
    <w:rsid w:val="00844D03"/>
    <w:rsid w:val="00844F17"/>
    <w:rsid w:val="00845691"/>
    <w:rsid w:val="00845858"/>
    <w:rsid w:val="00845B3F"/>
    <w:rsid w:val="0084650C"/>
    <w:rsid w:val="0084680E"/>
    <w:rsid w:val="00846967"/>
    <w:rsid w:val="00846B37"/>
    <w:rsid w:val="00846B4F"/>
    <w:rsid w:val="00846C1F"/>
    <w:rsid w:val="00846E09"/>
    <w:rsid w:val="00847239"/>
    <w:rsid w:val="008474D3"/>
    <w:rsid w:val="0084761B"/>
    <w:rsid w:val="0084764E"/>
    <w:rsid w:val="008509C4"/>
    <w:rsid w:val="00850AC8"/>
    <w:rsid w:val="008518E6"/>
    <w:rsid w:val="00851C51"/>
    <w:rsid w:val="00851CD6"/>
    <w:rsid w:val="00852248"/>
    <w:rsid w:val="008523B0"/>
    <w:rsid w:val="00852832"/>
    <w:rsid w:val="00852CB8"/>
    <w:rsid w:val="00852FD7"/>
    <w:rsid w:val="0085345B"/>
    <w:rsid w:val="00853770"/>
    <w:rsid w:val="00853CFE"/>
    <w:rsid w:val="00854BA5"/>
    <w:rsid w:val="00854D9B"/>
    <w:rsid w:val="00855C84"/>
    <w:rsid w:val="00856EC7"/>
    <w:rsid w:val="00856ECE"/>
    <w:rsid w:val="00856EF2"/>
    <w:rsid w:val="008573C5"/>
    <w:rsid w:val="00857BDD"/>
    <w:rsid w:val="00857D5B"/>
    <w:rsid w:val="00860A77"/>
    <w:rsid w:val="00861841"/>
    <w:rsid w:val="0086214F"/>
    <w:rsid w:val="0086281A"/>
    <w:rsid w:val="00862D5F"/>
    <w:rsid w:val="00863A1B"/>
    <w:rsid w:val="00863AB9"/>
    <w:rsid w:val="00863F2B"/>
    <w:rsid w:val="00863F7A"/>
    <w:rsid w:val="0086444C"/>
    <w:rsid w:val="00864D1B"/>
    <w:rsid w:val="00865113"/>
    <w:rsid w:val="008656E0"/>
    <w:rsid w:val="0086581B"/>
    <w:rsid w:val="00865953"/>
    <w:rsid w:val="0086757F"/>
    <w:rsid w:val="00867604"/>
    <w:rsid w:val="008676F5"/>
    <w:rsid w:val="00871143"/>
    <w:rsid w:val="008716E9"/>
    <w:rsid w:val="00871764"/>
    <w:rsid w:val="008718B7"/>
    <w:rsid w:val="00871A7F"/>
    <w:rsid w:val="00871D45"/>
    <w:rsid w:val="00871FA3"/>
    <w:rsid w:val="008720A0"/>
    <w:rsid w:val="008720D6"/>
    <w:rsid w:val="008722BC"/>
    <w:rsid w:val="00873673"/>
    <w:rsid w:val="0087381D"/>
    <w:rsid w:val="00874119"/>
    <w:rsid w:val="008749BA"/>
    <w:rsid w:val="00874F10"/>
    <w:rsid w:val="00874F64"/>
    <w:rsid w:val="00874FC3"/>
    <w:rsid w:val="0087510A"/>
    <w:rsid w:val="008752EC"/>
    <w:rsid w:val="00875B76"/>
    <w:rsid w:val="00875D25"/>
    <w:rsid w:val="008767B9"/>
    <w:rsid w:val="008767EC"/>
    <w:rsid w:val="00876E3D"/>
    <w:rsid w:val="008771EC"/>
    <w:rsid w:val="00877355"/>
    <w:rsid w:val="008774A7"/>
    <w:rsid w:val="0087763E"/>
    <w:rsid w:val="00877958"/>
    <w:rsid w:val="0088007C"/>
    <w:rsid w:val="00881380"/>
    <w:rsid w:val="00881D61"/>
    <w:rsid w:val="00881EF7"/>
    <w:rsid w:val="0088203E"/>
    <w:rsid w:val="008825AA"/>
    <w:rsid w:val="008829A9"/>
    <w:rsid w:val="00882D47"/>
    <w:rsid w:val="00882F6C"/>
    <w:rsid w:val="0088362A"/>
    <w:rsid w:val="00883ABF"/>
    <w:rsid w:val="00883EAF"/>
    <w:rsid w:val="00884061"/>
    <w:rsid w:val="008847E8"/>
    <w:rsid w:val="00884FC7"/>
    <w:rsid w:val="00885B91"/>
    <w:rsid w:val="00885D9B"/>
    <w:rsid w:val="00885E8A"/>
    <w:rsid w:val="00886364"/>
    <w:rsid w:val="00886396"/>
    <w:rsid w:val="00886CDF"/>
    <w:rsid w:val="00887B20"/>
    <w:rsid w:val="00890326"/>
    <w:rsid w:val="00890B4D"/>
    <w:rsid w:val="00890BB6"/>
    <w:rsid w:val="00890E56"/>
    <w:rsid w:val="00891040"/>
    <w:rsid w:val="008915DB"/>
    <w:rsid w:val="00891A47"/>
    <w:rsid w:val="00891BD2"/>
    <w:rsid w:val="00891BD5"/>
    <w:rsid w:val="00892D5E"/>
    <w:rsid w:val="008938DA"/>
    <w:rsid w:val="008941D9"/>
    <w:rsid w:val="008942D8"/>
    <w:rsid w:val="0089434F"/>
    <w:rsid w:val="008945FC"/>
    <w:rsid w:val="00894D49"/>
    <w:rsid w:val="00894DC8"/>
    <w:rsid w:val="008955D5"/>
    <w:rsid w:val="00896711"/>
    <w:rsid w:val="0089690D"/>
    <w:rsid w:val="00897B86"/>
    <w:rsid w:val="00897FD5"/>
    <w:rsid w:val="008A0044"/>
    <w:rsid w:val="008A0240"/>
    <w:rsid w:val="008A0813"/>
    <w:rsid w:val="008A109F"/>
    <w:rsid w:val="008A13CD"/>
    <w:rsid w:val="008A1C06"/>
    <w:rsid w:val="008A24BD"/>
    <w:rsid w:val="008A2B5A"/>
    <w:rsid w:val="008A2EC8"/>
    <w:rsid w:val="008A2FC1"/>
    <w:rsid w:val="008A31F8"/>
    <w:rsid w:val="008A3963"/>
    <w:rsid w:val="008A4961"/>
    <w:rsid w:val="008A4A90"/>
    <w:rsid w:val="008A4D67"/>
    <w:rsid w:val="008A4E7B"/>
    <w:rsid w:val="008A52B6"/>
    <w:rsid w:val="008A546D"/>
    <w:rsid w:val="008A5DD3"/>
    <w:rsid w:val="008A64D8"/>
    <w:rsid w:val="008A6CF0"/>
    <w:rsid w:val="008A6D0A"/>
    <w:rsid w:val="008A6E3F"/>
    <w:rsid w:val="008A7679"/>
    <w:rsid w:val="008A771E"/>
    <w:rsid w:val="008A7F34"/>
    <w:rsid w:val="008B0125"/>
    <w:rsid w:val="008B012B"/>
    <w:rsid w:val="008B09AC"/>
    <w:rsid w:val="008B0C0F"/>
    <w:rsid w:val="008B11AD"/>
    <w:rsid w:val="008B1D60"/>
    <w:rsid w:val="008B26BD"/>
    <w:rsid w:val="008B2A82"/>
    <w:rsid w:val="008B2C84"/>
    <w:rsid w:val="008B3509"/>
    <w:rsid w:val="008B3BF6"/>
    <w:rsid w:val="008B3D31"/>
    <w:rsid w:val="008B3D6B"/>
    <w:rsid w:val="008B42C9"/>
    <w:rsid w:val="008B6092"/>
    <w:rsid w:val="008B6469"/>
    <w:rsid w:val="008B650D"/>
    <w:rsid w:val="008B666C"/>
    <w:rsid w:val="008B6A02"/>
    <w:rsid w:val="008B6F35"/>
    <w:rsid w:val="008B7033"/>
    <w:rsid w:val="008B73F1"/>
    <w:rsid w:val="008B78EC"/>
    <w:rsid w:val="008B7E05"/>
    <w:rsid w:val="008B7E59"/>
    <w:rsid w:val="008C0832"/>
    <w:rsid w:val="008C0D02"/>
    <w:rsid w:val="008C0E6A"/>
    <w:rsid w:val="008C1855"/>
    <w:rsid w:val="008C1CDC"/>
    <w:rsid w:val="008C2063"/>
    <w:rsid w:val="008C2077"/>
    <w:rsid w:val="008C21ED"/>
    <w:rsid w:val="008C237F"/>
    <w:rsid w:val="008C2B9A"/>
    <w:rsid w:val="008C325A"/>
    <w:rsid w:val="008C36D0"/>
    <w:rsid w:val="008C3B32"/>
    <w:rsid w:val="008C411B"/>
    <w:rsid w:val="008C53BB"/>
    <w:rsid w:val="008C5EE4"/>
    <w:rsid w:val="008C6124"/>
    <w:rsid w:val="008C66EB"/>
    <w:rsid w:val="008C691C"/>
    <w:rsid w:val="008C71A0"/>
    <w:rsid w:val="008C7427"/>
    <w:rsid w:val="008C7A6A"/>
    <w:rsid w:val="008C7D07"/>
    <w:rsid w:val="008C7F19"/>
    <w:rsid w:val="008D0101"/>
    <w:rsid w:val="008D050A"/>
    <w:rsid w:val="008D0BCB"/>
    <w:rsid w:val="008D0C77"/>
    <w:rsid w:val="008D1423"/>
    <w:rsid w:val="008D142D"/>
    <w:rsid w:val="008D1942"/>
    <w:rsid w:val="008D1AA0"/>
    <w:rsid w:val="008D2081"/>
    <w:rsid w:val="008D24B7"/>
    <w:rsid w:val="008D3154"/>
    <w:rsid w:val="008D31B5"/>
    <w:rsid w:val="008D33C3"/>
    <w:rsid w:val="008D46D8"/>
    <w:rsid w:val="008D4885"/>
    <w:rsid w:val="008D4AC6"/>
    <w:rsid w:val="008D5C69"/>
    <w:rsid w:val="008D6219"/>
    <w:rsid w:val="008D6C18"/>
    <w:rsid w:val="008D74BA"/>
    <w:rsid w:val="008D7DA7"/>
    <w:rsid w:val="008E0EBA"/>
    <w:rsid w:val="008E144E"/>
    <w:rsid w:val="008E1983"/>
    <w:rsid w:val="008E1AEB"/>
    <w:rsid w:val="008E1C80"/>
    <w:rsid w:val="008E2829"/>
    <w:rsid w:val="008E2948"/>
    <w:rsid w:val="008E31D9"/>
    <w:rsid w:val="008E371C"/>
    <w:rsid w:val="008E3F89"/>
    <w:rsid w:val="008E4865"/>
    <w:rsid w:val="008E49FC"/>
    <w:rsid w:val="008E4A17"/>
    <w:rsid w:val="008E4D8C"/>
    <w:rsid w:val="008E50B3"/>
    <w:rsid w:val="008E51C5"/>
    <w:rsid w:val="008E53AA"/>
    <w:rsid w:val="008E547C"/>
    <w:rsid w:val="008E5F26"/>
    <w:rsid w:val="008E5FB6"/>
    <w:rsid w:val="008E68DC"/>
    <w:rsid w:val="008E6AAF"/>
    <w:rsid w:val="008E6BD1"/>
    <w:rsid w:val="008E6CC0"/>
    <w:rsid w:val="008E778F"/>
    <w:rsid w:val="008E7CD8"/>
    <w:rsid w:val="008F03F7"/>
    <w:rsid w:val="008F11D1"/>
    <w:rsid w:val="008F1511"/>
    <w:rsid w:val="008F1ADC"/>
    <w:rsid w:val="008F1F6F"/>
    <w:rsid w:val="008F2093"/>
    <w:rsid w:val="008F21C9"/>
    <w:rsid w:val="008F25B9"/>
    <w:rsid w:val="008F26FD"/>
    <w:rsid w:val="008F281C"/>
    <w:rsid w:val="008F2852"/>
    <w:rsid w:val="008F2B7D"/>
    <w:rsid w:val="008F2FA7"/>
    <w:rsid w:val="008F321A"/>
    <w:rsid w:val="008F3634"/>
    <w:rsid w:val="008F3B19"/>
    <w:rsid w:val="008F3C3C"/>
    <w:rsid w:val="008F445A"/>
    <w:rsid w:val="008F4660"/>
    <w:rsid w:val="008F49E8"/>
    <w:rsid w:val="008F5270"/>
    <w:rsid w:val="008F52D1"/>
    <w:rsid w:val="008F53C3"/>
    <w:rsid w:val="008F5B11"/>
    <w:rsid w:val="008F5B34"/>
    <w:rsid w:val="008F5C89"/>
    <w:rsid w:val="008F5C90"/>
    <w:rsid w:val="008F6215"/>
    <w:rsid w:val="008F70C3"/>
    <w:rsid w:val="00900BF5"/>
    <w:rsid w:val="00900CE0"/>
    <w:rsid w:val="00900F63"/>
    <w:rsid w:val="0090126F"/>
    <w:rsid w:val="009014C5"/>
    <w:rsid w:val="009016FB"/>
    <w:rsid w:val="0090233B"/>
    <w:rsid w:val="00902421"/>
    <w:rsid w:val="00902938"/>
    <w:rsid w:val="0090302A"/>
    <w:rsid w:val="009035C3"/>
    <w:rsid w:val="00903800"/>
    <w:rsid w:val="00903C44"/>
    <w:rsid w:val="0090473D"/>
    <w:rsid w:val="0090510F"/>
    <w:rsid w:val="0090556C"/>
    <w:rsid w:val="00905917"/>
    <w:rsid w:val="00905E67"/>
    <w:rsid w:val="00906161"/>
    <w:rsid w:val="0090625F"/>
    <w:rsid w:val="00906B51"/>
    <w:rsid w:val="00906E50"/>
    <w:rsid w:val="009077BE"/>
    <w:rsid w:val="00910757"/>
    <w:rsid w:val="00910C3C"/>
    <w:rsid w:val="0091124C"/>
    <w:rsid w:val="00911422"/>
    <w:rsid w:val="009114AD"/>
    <w:rsid w:val="00911572"/>
    <w:rsid w:val="009117CD"/>
    <w:rsid w:val="00912006"/>
    <w:rsid w:val="00912BF8"/>
    <w:rsid w:val="00912DA2"/>
    <w:rsid w:val="00912E6D"/>
    <w:rsid w:val="009149A1"/>
    <w:rsid w:val="00914C05"/>
    <w:rsid w:val="00914F5E"/>
    <w:rsid w:val="009155DF"/>
    <w:rsid w:val="009156FA"/>
    <w:rsid w:val="00915A30"/>
    <w:rsid w:val="00915EA5"/>
    <w:rsid w:val="00916315"/>
    <w:rsid w:val="009166A2"/>
    <w:rsid w:val="009166FF"/>
    <w:rsid w:val="00916DB5"/>
    <w:rsid w:val="0091758B"/>
    <w:rsid w:val="00917A55"/>
    <w:rsid w:val="00917D37"/>
    <w:rsid w:val="009200F2"/>
    <w:rsid w:val="00920DD6"/>
    <w:rsid w:val="00921547"/>
    <w:rsid w:val="00921CB1"/>
    <w:rsid w:val="00921E7B"/>
    <w:rsid w:val="00922159"/>
    <w:rsid w:val="009223FD"/>
    <w:rsid w:val="00922AC9"/>
    <w:rsid w:val="00923867"/>
    <w:rsid w:val="00923869"/>
    <w:rsid w:val="00923F93"/>
    <w:rsid w:val="00924603"/>
    <w:rsid w:val="00924D3D"/>
    <w:rsid w:val="00924D56"/>
    <w:rsid w:val="009254BF"/>
    <w:rsid w:val="009264EC"/>
    <w:rsid w:val="0092667B"/>
    <w:rsid w:val="00926CF1"/>
    <w:rsid w:val="009276E7"/>
    <w:rsid w:val="0092771D"/>
    <w:rsid w:val="009277B3"/>
    <w:rsid w:val="0092782B"/>
    <w:rsid w:val="00927CF4"/>
    <w:rsid w:val="0093017F"/>
    <w:rsid w:val="00930BF1"/>
    <w:rsid w:val="00930C66"/>
    <w:rsid w:val="00930CEF"/>
    <w:rsid w:val="00930D6B"/>
    <w:rsid w:val="00931683"/>
    <w:rsid w:val="009319E0"/>
    <w:rsid w:val="00931AB7"/>
    <w:rsid w:val="00931BF2"/>
    <w:rsid w:val="0093221C"/>
    <w:rsid w:val="00932B57"/>
    <w:rsid w:val="00932DDB"/>
    <w:rsid w:val="00934501"/>
    <w:rsid w:val="00934589"/>
    <w:rsid w:val="009345BE"/>
    <w:rsid w:val="00934A24"/>
    <w:rsid w:val="00935C19"/>
    <w:rsid w:val="00936526"/>
    <w:rsid w:val="00936EF6"/>
    <w:rsid w:val="009375D0"/>
    <w:rsid w:val="00937AE2"/>
    <w:rsid w:val="00937BF5"/>
    <w:rsid w:val="00937E9E"/>
    <w:rsid w:val="00937F0F"/>
    <w:rsid w:val="00940EBA"/>
    <w:rsid w:val="00940FD7"/>
    <w:rsid w:val="00941468"/>
    <w:rsid w:val="0094150E"/>
    <w:rsid w:val="00942310"/>
    <w:rsid w:val="00942459"/>
    <w:rsid w:val="0094290E"/>
    <w:rsid w:val="009429E6"/>
    <w:rsid w:val="009433F4"/>
    <w:rsid w:val="00943622"/>
    <w:rsid w:val="009437A4"/>
    <w:rsid w:val="00943A2D"/>
    <w:rsid w:val="00943A79"/>
    <w:rsid w:val="00944368"/>
    <w:rsid w:val="0094482A"/>
    <w:rsid w:val="009449EC"/>
    <w:rsid w:val="00944B25"/>
    <w:rsid w:val="00945844"/>
    <w:rsid w:val="009459FF"/>
    <w:rsid w:val="00945FF9"/>
    <w:rsid w:val="00946B00"/>
    <w:rsid w:val="00946B51"/>
    <w:rsid w:val="009475A7"/>
    <w:rsid w:val="00947C28"/>
    <w:rsid w:val="00947C83"/>
    <w:rsid w:val="0095029C"/>
    <w:rsid w:val="00950DE4"/>
    <w:rsid w:val="00950EF4"/>
    <w:rsid w:val="00950FAE"/>
    <w:rsid w:val="0095136F"/>
    <w:rsid w:val="00951552"/>
    <w:rsid w:val="00951F40"/>
    <w:rsid w:val="00953192"/>
    <w:rsid w:val="00953F19"/>
    <w:rsid w:val="0095406C"/>
    <w:rsid w:val="0095406F"/>
    <w:rsid w:val="0095520E"/>
    <w:rsid w:val="009554A8"/>
    <w:rsid w:val="0095571E"/>
    <w:rsid w:val="009569F5"/>
    <w:rsid w:val="00956C4F"/>
    <w:rsid w:val="00957744"/>
    <w:rsid w:val="00957A80"/>
    <w:rsid w:val="00957AB6"/>
    <w:rsid w:val="00957C7D"/>
    <w:rsid w:val="00957F17"/>
    <w:rsid w:val="00957F8C"/>
    <w:rsid w:val="009610B7"/>
    <w:rsid w:val="009614E0"/>
    <w:rsid w:val="00961544"/>
    <w:rsid w:val="009617AB"/>
    <w:rsid w:val="00961906"/>
    <w:rsid w:val="00962076"/>
    <w:rsid w:val="009621BC"/>
    <w:rsid w:val="00962209"/>
    <w:rsid w:val="009633B6"/>
    <w:rsid w:val="00963634"/>
    <w:rsid w:val="009639B4"/>
    <w:rsid w:val="00963D10"/>
    <w:rsid w:val="0096469B"/>
    <w:rsid w:val="009649E6"/>
    <w:rsid w:val="00964F01"/>
    <w:rsid w:val="0096602F"/>
    <w:rsid w:val="00966407"/>
    <w:rsid w:val="009665D8"/>
    <w:rsid w:val="00966FA8"/>
    <w:rsid w:val="0096734F"/>
    <w:rsid w:val="00967582"/>
    <w:rsid w:val="00970114"/>
    <w:rsid w:val="009705A3"/>
    <w:rsid w:val="009705E5"/>
    <w:rsid w:val="00970D3A"/>
    <w:rsid w:val="009713C3"/>
    <w:rsid w:val="0097185F"/>
    <w:rsid w:val="00971D6F"/>
    <w:rsid w:val="00971EAC"/>
    <w:rsid w:val="00972B8A"/>
    <w:rsid w:val="009731B1"/>
    <w:rsid w:val="00973AA2"/>
    <w:rsid w:val="00973AE8"/>
    <w:rsid w:val="00973FC0"/>
    <w:rsid w:val="00974420"/>
    <w:rsid w:val="0097455F"/>
    <w:rsid w:val="00974A02"/>
    <w:rsid w:val="00974A77"/>
    <w:rsid w:val="00975131"/>
    <w:rsid w:val="009755EC"/>
    <w:rsid w:val="00975640"/>
    <w:rsid w:val="009756E4"/>
    <w:rsid w:val="0097570E"/>
    <w:rsid w:val="00975780"/>
    <w:rsid w:val="00975AC1"/>
    <w:rsid w:val="00976746"/>
    <w:rsid w:val="00976936"/>
    <w:rsid w:val="00976B19"/>
    <w:rsid w:val="009776B5"/>
    <w:rsid w:val="00977941"/>
    <w:rsid w:val="00980298"/>
    <w:rsid w:val="00980B67"/>
    <w:rsid w:val="0098112B"/>
    <w:rsid w:val="00981269"/>
    <w:rsid w:val="009819E9"/>
    <w:rsid w:val="00982708"/>
    <w:rsid w:val="00982FAC"/>
    <w:rsid w:val="00983320"/>
    <w:rsid w:val="0098336F"/>
    <w:rsid w:val="009836C1"/>
    <w:rsid w:val="009838E9"/>
    <w:rsid w:val="009839DF"/>
    <w:rsid w:val="00983A77"/>
    <w:rsid w:val="00983E68"/>
    <w:rsid w:val="00983E91"/>
    <w:rsid w:val="00983EE5"/>
    <w:rsid w:val="00984796"/>
    <w:rsid w:val="009847DC"/>
    <w:rsid w:val="00984A2C"/>
    <w:rsid w:val="00985B4D"/>
    <w:rsid w:val="0098608C"/>
    <w:rsid w:val="009860F5"/>
    <w:rsid w:val="00986476"/>
    <w:rsid w:val="00986CD2"/>
    <w:rsid w:val="00986DA8"/>
    <w:rsid w:val="00987C29"/>
    <w:rsid w:val="00990460"/>
    <w:rsid w:val="00990701"/>
    <w:rsid w:val="00991519"/>
    <w:rsid w:val="009917FA"/>
    <w:rsid w:val="00991CB2"/>
    <w:rsid w:val="00991EA9"/>
    <w:rsid w:val="00992133"/>
    <w:rsid w:val="009932DF"/>
    <w:rsid w:val="00994288"/>
    <w:rsid w:val="0099432E"/>
    <w:rsid w:val="009944AB"/>
    <w:rsid w:val="00994DC6"/>
    <w:rsid w:val="00994EF5"/>
    <w:rsid w:val="00994F8F"/>
    <w:rsid w:val="00995585"/>
    <w:rsid w:val="00995A9E"/>
    <w:rsid w:val="009960A5"/>
    <w:rsid w:val="0099634B"/>
    <w:rsid w:val="00996518"/>
    <w:rsid w:val="009965E5"/>
    <w:rsid w:val="00996675"/>
    <w:rsid w:val="009966E3"/>
    <w:rsid w:val="009967DF"/>
    <w:rsid w:val="00996995"/>
    <w:rsid w:val="009969EB"/>
    <w:rsid w:val="00996E39"/>
    <w:rsid w:val="0099709B"/>
    <w:rsid w:val="0099769C"/>
    <w:rsid w:val="009976B2"/>
    <w:rsid w:val="00997811"/>
    <w:rsid w:val="00997D82"/>
    <w:rsid w:val="009A008F"/>
    <w:rsid w:val="009A065D"/>
    <w:rsid w:val="009A0667"/>
    <w:rsid w:val="009A1963"/>
    <w:rsid w:val="009A1ACC"/>
    <w:rsid w:val="009A1D1F"/>
    <w:rsid w:val="009A1DBF"/>
    <w:rsid w:val="009A1E8C"/>
    <w:rsid w:val="009A216E"/>
    <w:rsid w:val="009A23A2"/>
    <w:rsid w:val="009A24B0"/>
    <w:rsid w:val="009A279E"/>
    <w:rsid w:val="009A3A43"/>
    <w:rsid w:val="009A4307"/>
    <w:rsid w:val="009A485A"/>
    <w:rsid w:val="009A4D3A"/>
    <w:rsid w:val="009A5078"/>
    <w:rsid w:val="009A539D"/>
    <w:rsid w:val="009A5669"/>
    <w:rsid w:val="009A6753"/>
    <w:rsid w:val="009A67A2"/>
    <w:rsid w:val="009A69E5"/>
    <w:rsid w:val="009A6B78"/>
    <w:rsid w:val="009A753B"/>
    <w:rsid w:val="009A7579"/>
    <w:rsid w:val="009B04F6"/>
    <w:rsid w:val="009B081B"/>
    <w:rsid w:val="009B09F6"/>
    <w:rsid w:val="009B0A14"/>
    <w:rsid w:val="009B11EB"/>
    <w:rsid w:val="009B178E"/>
    <w:rsid w:val="009B1AD4"/>
    <w:rsid w:val="009B2727"/>
    <w:rsid w:val="009B290C"/>
    <w:rsid w:val="009B2E2C"/>
    <w:rsid w:val="009B3AC7"/>
    <w:rsid w:val="009B3DC6"/>
    <w:rsid w:val="009B3E81"/>
    <w:rsid w:val="009B46EC"/>
    <w:rsid w:val="009B50EA"/>
    <w:rsid w:val="009B5DD1"/>
    <w:rsid w:val="009B64E1"/>
    <w:rsid w:val="009B7089"/>
    <w:rsid w:val="009B7154"/>
    <w:rsid w:val="009B71AF"/>
    <w:rsid w:val="009B756D"/>
    <w:rsid w:val="009B7837"/>
    <w:rsid w:val="009B7A4F"/>
    <w:rsid w:val="009B7F50"/>
    <w:rsid w:val="009C09D8"/>
    <w:rsid w:val="009C0DA4"/>
    <w:rsid w:val="009C22E1"/>
    <w:rsid w:val="009C23DB"/>
    <w:rsid w:val="009C2477"/>
    <w:rsid w:val="009C2548"/>
    <w:rsid w:val="009C26B3"/>
    <w:rsid w:val="009C2843"/>
    <w:rsid w:val="009C28D9"/>
    <w:rsid w:val="009C2C2E"/>
    <w:rsid w:val="009C3150"/>
    <w:rsid w:val="009C33CA"/>
    <w:rsid w:val="009C38B9"/>
    <w:rsid w:val="009C39A0"/>
    <w:rsid w:val="009C3A26"/>
    <w:rsid w:val="009C3A92"/>
    <w:rsid w:val="009C3E82"/>
    <w:rsid w:val="009C4143"/>
    <w:rsid w:val="009C4975"/>
    <w:rsid w:val="009C5058"/>
    <w:rsid w:val="009C6819"/>
    <w:rsid w:val="009C6848"/>
    <w:rsid w:val="009C6D7C"/>
    <w:rsid w:val="009C71BC"/>
    <w:rsid w:val="009C75BA"/>
    <w:rsid w:val="009C79E0"/>
    <w:rsid w:val="009D0008"/>
    <w:rsid w:val="009D0995"/>
    <w:rsid w:val="009D099D"/>
    <w:rsid w:val="009D0EF6"/>
    <w:rsid w:val="009D0F72"/>
    <w:rsid w:val="009D1093"/>
    <w:rsid w:val="009D1662"/>
    <w:rsid w:val="009D1F27"/>
    <w:rsid w:val="009D1FA3"/>
    <w:rsid w:val="009D2722"/>
    <w:rsid w:val="009D2A54"/>
    <w:rsid w:val="009D2B6F"/>
    <w:rsid w:val="009D2E5F"/>
    <w:rsid w:val="009D3069"/>
    <w:rsid w:val="009D31FC"/>
    <w:rsid w:val="009D3305"/>
    <w:rsid w:val="009D363D"/>
    <w:rsid w:val="009D39B6"/>
    <w:rsid w:val="009D4337"/>
    <w:rsid w:val="009D4419"/>
    <w:rsid w:val="009D4D4A"/>
    <w:rsid w:val="009D4E58"/>
    <w:rsid w:val="009D5611"/>
    <w:rsid w:val="009D5749"/>
    <w:rsid w:val="009D5754"/>
    <w:rsid w:val="009D58A0"/>
    <w:rsid w:val="009D5B5E"/>
    <w:rsid w:val="009D5EE7"/>
    <w:rsid w:val="009D6B34"/>
    <w:rsid w:val="009D6DFC"/>
    <w:rsid w:val="009D6E2B"/>
    <w:rsid w:val="009D7236"/>
    <w:rsid w:val="009D753C"/>
    <w:rsid w:val="009E03B9"/>
    <w:rsid w:val="009E04FB"/>
    <w:rsid w:val="009E053B"/>
    <w:rsid w:val="009E0B56"/>
    <w:rsid w:val="009E18CE"/>
    <w:rsid w:val="009E25EB"/>
    <w:rsid w:val="009E2892"/>
    <w:rsid w:val="009E2D47"/>
    <w:rsid w:val="009E2EBB"/>
    <w:rsid w:val="009E30FA"/>
    <w:rsid w:val="009E34BB"/>
    <w:rsid w:val="009E4B01"/>
    <w:rsid w:val="009E4F23"/>
    <w:rsid w:val="009E538E"/>
    <w:rsid w:val="009E5958"/>
    <w:rsid w:val="009E5B13"/>
    <w:rsid w:val="009E6CDD"/>
    <w:rsid w:val="009E75D0"/>
    <w:rsid w:val="009E7BB0"/>
    <w:rsid w:val="009E7F6C"/>
    <w:rsid w:val="009F0494"/>
    <w:rsid w:val="009F063D"/>
    <w:rsid w:val="009F09CA"/>
    <w:rsid w:val="009F0CB2"/>
    <w:rsid w:val="009F0CBA"/>
    <w:rsid w:val="009F1932"/>
    <w:rsid w:val="009F2777"/>
    <w:rsid w:val="009F281C"/>
    <w:rsid w:val="009F2D48"/>
    <w:rsid w:val="009F4E85"/>
    <w:rsid w:val="009F57DD"/>
    <w:rsid w:val="009F59BC"/>
    <w:rsid w:val="009F61D5"/>
    <w:rsid w:val="009F64E3"/>
    <w:rsid w:val="009F6D69"/>
    <w:rsid w:val="009F7797"/>
    <w:rsid w:val="009F7847"/>
    <w:rsid w:val="009F7C16"/>
    <w:rsid w:val="00A002DD"/>
    <w:rsid w:val="00A00C26"/>
    <w:rsid w:val="00A01211"/>
    <w:rsid w:val="00A01320"/>
    <w:rsid w:val="00A01AC6"/>
    <w:rsid w:val="00A01B28"/>
    <w:rsid w:val="00A01CB3"/>
    <w:rsid w:val="00A02C76"/>
    <w:rsid w:val="00A031C3"/>
    <w:rsid w:val="00A0365B"/>
    <w:rsid w:val="00A0462F"/>
    <w:rsid w:val="00A04E99"/>
    <w:rsid w:val="00A0623F"/>
    <w:rsid w:val="00A06351"/>
    <w:rsid w:val="00A066B6"/>
    <w:rsid w:val="00A0695B"/>
    <w:rsid w:val="00A06DA9"/>
    <w:rsid w:val="00A070EA"/>
    <w:rsid w:val="00A07611"/>
    <w:rsid w:val="00A07D5D"/>
    <w:rsid w:val="00A07DB8"/>
    <w:rsid w:val="00A10BC2"/>
    <w:rsid w:val="00A10BFA"/>
    <w:rsid w:val="00A10FB8"/>
    <w:rsid w:val="00A1297B"/>
    <w:rsid w:val="00A12B7A"/>
    <w:rsid w:val="00A12BF1"/>
    <w:rsid w:val="00A12D00"/>
    <w:rsid w:val="00A13562"/>
    <w:rsid w:val="00A136CE"/>
    <w:rsid w:val="00A137ED"/>
    <w:rsid w:val="00A148E0"/>
    <w:rsid w:val="00A15D0C"/>
    <w:rsid w:val="00A15D4A"/>
    <w:rsid w:val="00A169D9"/>
    <w:rsid w:val="00A16FBC"/>
    <w:rsid w:val="00A173FF"/>
    <w:rsid w:val="00A1793A"/>
    <w:rsid w:val="00A20AC5"/>
    <w:rsid w:val="00A20B36"/>
    <w:rsid w:val="00A20FB9"/>
    <w:rsid w:val="00A21170"/>
    <w:rsid w:val="00A21248"/>
    <w:rsid w:val="00A21260"/>
    <w:rsid w:val="00A2138D"/>
    <w:rsid w:val="00A217C3"/>
    <w:rsid w:val="00A218B0"/>
    <w:rsid w:val="00A236F7"/>
    <w:rsid w:val="00A237FF"/>
    <w:rsid w:val="00A2407C"/>
    <w:rsid w:val="00A242EC"/>
    <w:rsid w:val="00A2440B"/>
    <w:rsid w:val="00A24BE3"/>
    <w:rsid w:val="00A250E5"/>
    <w:rsid w:val="00A253E1"/>
    <w:rsid w:val="00A25410"/>
    <w:rsid w:val="00A25B1D"/>
    <w:rsid w:val="00A25CB6"/>
    <w:rsid w:val="00A2713B"/>
    <w:rsid w:val="00A272A9"/>
    <w:rsid w:val="00A27383"/>
    <w:rsid w:val="00A27A5D"/>
    <w:rsid w:val="00A30929"/>
    <w:rsid w:val="00A30DA6"/>
    <w:rsid w:val="00A30FEF"/>
    <w:rsid w:val="00A31698"/>
    <w:rsid w:val="00A31942"/>
    <w:rsid w:val="00A32036"/>
    <w:rsid w:val="00A32C4C"/>
    <w:rsid w:val="00A33EFB"/>
    <w:rsid w:val="00A3400A"/>
    <w:rsid w:val="00A340C2"/>
    <w:rsid w:val="00A3471C"/>
    <w:rsid w:val="00A34ED5"/>
    <w:rsid w:val="00A3513C"/>
    <w:rsid w:val="00A35201"/>
    <w:rsid w:val="00A35696"/>
    <w:rsid w:val="00A3576F"/>
    <w:rsid w:val="00A35800"/>
    <w:rsid w:val="00A36152"/>
    <w:rsid w:val="00A36580"/>
    <w:rsid w:val="00A36D94"/>
    <w:rsid w:val="00A370EA"/>
    <w:rsid w:val="00A376B1"/>
    <w:rsid w:val="00A37956"/>
    <w:rsid w:val="00A379B6"/>
    <w:rsid w:val="00A37B11"/>
    <w:rsid w:val="00A37D19"/>
    <w:rsid w:val="00A4040D"/>
    <w:rsid w:val="00A407EB"/>
    <w:rsid w:val="00A410E8"/>
    <w:rsid w:val="00A41189"/>
    <w:rsid w:val="00A4121A"/>
    <w:rsid w:val="00A418FF"/>
    <w:rsid w:val="00A41CA5"/>
    <w:rsid w:val="00A4222E"/>
    <w:rsid w:val="00A42297"/>
    <w:rsid w:val="00A425D0"/>
    <w:rsid w:val="00A42F97"/>
    <w:rsid w:val="00A43618"/>
    <w:rsid w:val="00A43A7A"/>
    <w:rsid w:val="00A43C85"/>
    <w:rsid w:val="00A44AE7"/>
    <w:rsid w:val="00A4586A"/>
    <w:rsid w:val="00A45BAB"/>
    <w:rsid w:val="00A45BFD"/>
    <w:rsid w:val="00A465F3"/>
    <w:rsid w:val="00A46A5C"/>
    <w:rsid w:val="00A46D4C"/>
    <w:rsid w:val="00A46D68"/>
    <w:rsid w:val="00A4711C"/>
    <w:rsid w:val="00A477B3"/>
    <w:rsid w:val="00A502A8"/>
    <w:rsid w:val="00A50423"/>
    <w:rsid w:val="00A50A49"/>
    <w:rsid w:val="00A50DC1"/>
    <w:rsid w:val="00A51011"/>
    <w:rsid w:val="00A518BC"/>
    <w:rsid w:val="00A51B1D"/>
    <w:rsid w:val="00A51B35"/>
    <w:rsid w:val="00A52BA2"/>
    <w:rsid w:val="00A532D8"/>
    <w:rsid w:val="00A53309"/>
    <w:rsid w:val="00A5343C"/>
    <w:rsid w:val="00A53D28"/>
    <w:rsid w:val="00A54075"/>
    <w:rsid w:val="00A54249"/>
    <w:rsid w:val="00A559F6"/>
    <w:rsid w:val="00A55BD8"/>
    <w:rsid w:val="00A55F1E"/>
    <w:rsid w:val="00A56290"/>
    <w:rsid w:val="00A56352"/>
    <w:rsid w:val="00A5655F"/>
    <w:rsid w:val="00A577AF"/>
    <w:rsid w:val="00A57E4F"/>
    <w:rsid w:val="00A57FCD"/>
    <w:rsid w:val="00A610DE"/>
    <w:rsid w:val="00A616F8"/>
    <w:rsid w:val="00A61C60"/>
    <w:rsid w:val="00A61D9A"/>
    <w:rsid w:val="00A61E70"/>
    <w:rsid w:val="00A62376"/>
    <w:rsid w:val="00A626D0"/>
    <w:rsid w:val="00A63291"/>
    <w:rsid w:val="00A632CF"/>
    <w:rsid w:val="00A632F9"/>
    <w:rsid w:val="00A63437"/>
    <w:rsid w:val="00A644B5"/>
    <w:rsid w:val="00A645DF"/>
    <w:rsid w:val="00A64864"/>
    <w:rsid w:val="00A65184"/>
    <w:rsid w:val="00A65B8B"/>
    <w:rsid w:val="00A65CDC"/>
    <w:rsid w:val="00A66463"/>
    <w:rsid w:val="00A666AB"/>
    <w:rsid w:val="00A671A1"/>
    <w:rsid w:val="00A6723A"/>
    <w:rsid w:val="00A67563"/>
    <w:rsid w:val="00A679A6"/>
    <w:rsid w:val="00A67FBF"/>
    <w:rsid w:val="00A70197"/>
    <w:rsid w:val="00A70534"/>
    <w:rsid w:val="00A70CD6"/>
    <w:rsid w:val="00A70E0D"/>
    <w:rsid w:val="00A70FBF"/>
    <w:rsid w:val="00A7138D"/>
    <w:rsid w:val="00A71E6A"/>
    <w:rsid w:val="00A72645"/>
    <w:rsid w:val="00A726E2"/>
    <w:rsid w:val="00A72F39"/>
    <w:rsid w:val="00A731F9"/>
    <w:rsid w:val="00A734BE"/>
    <w:rsid w:val="00A73C48"/>
    <w:rsid w:val="00A73C85"/>
    <w:rsid w:val="00A740B0"/>
    <w:rsid w:val="00A743B3"/>
    <w:rsid w:val="00A744B8"/>
    <w:rsid w:val="00A75B22"/>
    <w:rsid w:val="00A75CB8"/>
    <w:rsid w:val="00A75D60"/>
    <w:rsid w:val="00A75FAF"/>
    <w:rsid w:val="00A76095"/>
    <w:rsid w:val="00A76572"/>
    <w:rsid w:val="00A77177"/>
    <w:rsid w:val="00A771C6"/>
    <w:rsid w:val="00A77F2A"/>
    <w:rsid w:val="00A77FCC"/>
    <w:rsid w:val="00A804DF"/>
    <w:rsid w:val="00A807D7"/>
    <w:rsid w:val="00A80A8E"/>
    <w:rsid w:val="00A816B2"/>
    <w:rsid w:val="00A81F8F"/>
    <w:rsid w:val="00A82398"/>
    <w:rsid w:val="00A823A2"/>
    <w:rsid w:val="00A82C96"/>
    <w:rsid w:val="00A8304E"/>
    <w:rsid w:val="00A834C8"/>
    <w:rsid w:val="00A838CD"/>
    <w:rsid w:val="00A83EC9"/>
    <w:rsid w:val="00A83FF2"/>
    <w:rsid w:val="00A846DE"/>
    <w:rsid w:val="00A8567B"/>
    <w:rsid w:val="00A85C47"/>
    <w:rsid w:val="00A85C52"/>
    <w:rsid w:val="00A862BE"/>
    <w:rsid w:val="00A86CBB"/>
    <w:rsid w:val="00A86D5D"/>
    <w:rsid w:val="00A86DCC"/>
    <w:rsid w:val="00A87889"/>
    <w:rsid w:val="00A87A07"/>
    <w:rsid w:val="00A87D1C"/>
    <w:rsid w:val="00A90F18"/>
    <w:rsid w:val="00A912BC"/>
    <w:rsid w:val="00A91B16"/>
    <w:rsid w:val="00A91E47"/>
    <w:rsid w:val="00A926C8"/>
    <w:rsid w:val="00A92822"/>
    <w:rsid w:val="00A93BE7"/>
    <w:rsid w:val="00A9443A"/>
    <w:rsid w:val="00A94AA2"/>
    <w:rsid w:val="00A94C56"/>
    <w:rsid w:val="00A95396"/>
    <w:rsid w:val="00A9673E"/>
    <w:rsid w:val="00A96997"/>
    <w:rsid w:val="00A979A9"/>
    <w:rsid w:val="00A97F71"/>
    <w:rsid w:val="00AA043E"/>
    <w:rsid w:val="00AA15AE"/>
    <w:rsid w:val="00AA187C"/>
    <w:rsid w:val="00AA19AF"/>
    <w:rsid w:val="00AA1C5D"/>
    <w:rsid w:val="00AA1FA2"/>
    <w:rsid w:val="00AA23AC"/>
    <w:rsid w:val="00AA27C0"/>
    <w:rsid w:val="00AA27D5"/>
    <w:rsid w:val="00AA289C"/>
    <w:rsid w:val="00AA29C2"/>
    <w:rsid w:val="00AA2BB7"/>
    <w:rsid w:val="00AA2E4A"/>
    <w:rsid w:val="00AA3209"/>
    <w:rsid w:val="00AA3E5D"/>
    <w:rsid w:val="00AA4A39"/>
    <w:rsid w:val="00AA4C3C"/>
    <w:rsid w:val="00AA4CA4"/>
    <w:rsid w:val="00AA4D78"/>
    <w:rsid w:val="00AA5328"/>
    <w:rsid w:val="00AA541C"/>
    <w:rsid w:val="00AA5893"/>
    <w:rsid w:val="00AA6430"/>
    <w:rsid w:val="00AA65A7"/>
    <w:rsid w:val="00AA68D5"/>
    <w:rsid w:val="00AA6B4A"/>
    <w:rsid w:val="00AA7542"/>
    <w:rsid w:val="00AB030B"/>
    <w:rsid w:val="00AB082B"/>
    <w:rsid w:val="00AB0BDE"/>
    <w:rsid w:val="00AB0C1B"/>
    <w:rsid w:val="00AB0FE9"/>
    <w:rsid w:val="00AB10FD"/>
    <w:rsid w:val="00AB14DF"/>
    <w:rsid w:val="00AB2067"/>
    <w:rsid w:val="00AB239C"/>
    <w:rsid w:val="00AB24A6"/>
    <w:rsid w:val="00AB26A0"/>
    <w:rsid w:val="00AB2830"/>
    <w:rsid w:val="00AB2F16"/>
    <w:rsid w:val="00AB32BD"/>
    <w:rsid w:val="00AB33B2"/>
    <w:rsid w:val="00AB3417"/>
    <w:rsid w:val="00AB34BC"/>
    <w:rsid w:val="00AB35FE"/>
    <w:rsid w:val="00AB360C"/>
    <w:rsid w:val="00AB362B"/>
    <w:rsid w:val="00AB3E21"/>
    <w:rsid w:val="00AB3EDD"/>
    <w:rsid w:val="00AB3FC0"/>
    <w:rsid w:val="00AB43CC"/>
    <w:rsid w:val="00AB5679"/>
    <w:rsid w:val="00AB6962"/>
    <w:rsid w:val="00AB70E8"/>
    <w:rsid w:val="00AC010D"/>
    <w:rsid w:val="00AC0174"/>
    <w:rsid w:val="00AC0A67"/>
    <w:rsid w:val="00AC10D0"/>
    <w:rsid w:val="00AC136C"/>
    <w:rsid w:val="00AC15E5"/>
    <w:rsid w:val="00AC1622"/>
    <w:rsid w:val="00AC1A88"/>
    <w:rsid w:val="00AC1B28"/>
    <w:rsid w:val="00AC1C4D"/>
    <w:rsid w:val="00AC1FBD"/>
    <w:rsid w:val="00AC21FA"/>
    <w:rsid w:val="00AC2250"/>
    <w:rsid w:val="00AC2269"/>
    <w:rsid w:val="00AC262E"/>
    <w:rsid w:val="00AC28DE"/>
    <w:rsid w:val="00AC4356"/>
    <w:rsid w:val="00AC461B"/>
    <w:rsid w:val="00AC47B7"/>
    <w:rsid w:val="00AC4FE4"/>
    <w:rsid w:val="00AC691C"/>
    <w:rsid w:val="00AC6EC9"/>
    <w:rsid w:val="00AC7178"/>
    <w:rsid w:val="00AD0233"/>
    <w:rsid w:val="00AD06AE"/>
    <w:rsid w:val="00AD0B20"/>
    <w:rsid w:val="00AD137A"/>
    <w:rsid w:val="00AD1656"/>
    <w:rsid w:val="00AD16EC"/>
    <w:rsid w:val="00AD1DF4"/>
    <w:rsid w:val="00AD2398"/>
    <w:rsid w:val="00AD26B0"/>
    <w:rsid w:val="00AD294F"/>
    <w:rsid w:val="00AD2AD2"/>
    <w:rsid w:val="00AD2E02"/>
    <w:rsid w:val="00AD2EC6"/>
    <w:rsid w:val="00AD301C"/>
    <w:rsid w:val="00AD301F"/>
    <w:rsid w:val="00AD37D6"/>
    <w:rsid w:val="00AD3D49"/>
    <w:rsid w:val="00AD3E87"/>
    <w:rsid w:val="00AD3E99"/>
    <w:rsid w:val="00AD48A8"/>
    <w:rsid w:val="00AD5141"/>
    <w:rsid w:val="00AD5BAF"/>
    <w:rsid w:val="00AD613E"/>
    <w:rsid w:val="00AD6479"/>
    <w:rsid w:val="00AD6508"/>
    <w:rsid w:val="00AD6F01"/>
    <w:rsid w:val="00AD704A"/>
    <w:rsid w:val="00AE059E"/>
    <w:rsid w:val="00AE05DE"/>
    <w:rsid w:val="00AE0635"/>
    <w:rsid w:val="00AE1641"/>
    <w:rsid w:val="00AE1948"/>
    <w:rsid w:val="00AE1C6E"/>
    <w:rsid w:val="00AE1F85"/>
    <w:rsid w:val="00AE21F7"/>
    <w:rsid w:val="00AE269D"/>
    <w:rsid w:val="00AE2A3B"/>
    <w:rsid w:val="00AE2A57"/>
    <w:rsid w:val="00AE2B95"/>
    <w:rsid w:val="00AE2DBB"/>
    <w:rsid w:val="00AE32A9"/>
    <w:rsid w:val="00AE37FE"/>
    <w:rsid w:val="00AE49C0"/>
    <w:rsid w:val="00AE5904"/>
    <w:rsid w:val="00AE5F1A"/>
    <w:rsid w:val="00AE6452"/>
    <w:rsid w:val="00AE64A6"/>
    <w:rsid w:val="00AE6802"/>
    <w:rsid w:val="00AE6DDD"/>
    <w:rsid w:val="00AE6F3E"/>
    <w:rsid w:val="00AE7474"/>
    <w:rsid w:val="00AE7C7C"/>
    <w:rsid w:val="00AE7C9A"/>
    <w:rsid w:val="00AE7FB5"/>
    <w:rsid w:val="00AF017F"/>
    <w:rsid w:val="00AF0608"/>
    <w:rsid w:val="00AF0AF7"/>
    <w:rsid w:val="00AF0DCC"/>
    <w:rsid w:val="00AF153E"/>
    <w:rsid w:val="00AF15AA"/>
    <w:rsid w:val="00AF182A"/>
    <w:rsid w:val="00AF1D9F"/>
    <w:rsid w:val="00AF1FBA"/>
    <w:rsid w:val="00AF21AA"/>
    <w:rsid w:val="00AF2847"/>
    <w:rsid w:val="00AF2AB5"/>
    <w:rsid w:val="00AF2E4B"/>
    <w:rsid w:val="00AF3199"/>
    <w:rsid w:val="00AF36CE"/>
    <w:rsid w:val="00AF3A3E"/>
    <w:rsid w:val="00AF42AC"/>
    <w:rsid w:val="00AF4826"/>
    <w:rsid w:val="00AF4A9C"/>
    <w:rsid w:val="00AF5058"/>
    <w:rsid w:val="00AF55CD"/>
    <w:rsid w:val="00AF5E25"/>
    <w:rsid w:val="00AF602A"/>
    <w:rsid w:val="00AF63BA"/>
    <w:rsid w:val="00AF6A3E"/>
    <w:rsid w:val="00AF6FBA"/>
    <w:rsid w:val="00AF70D1"/>
    <w:rsid w:val="00AF70D6"/>
    <w:rsid w:val="00AF70D7"/>
    <w:rsid w:val="00AF713F"/>
    <w:rsid w:val="00AF77AA"/>
    <w:rsid w:val="00AF7A4F"/>
    <w:rsid w:val="00AF7D5D"/>
    <w:rsid w:val="00B0139F"/>
    <w:rsid w:val="00B01AE3"/>
    <w:rsid w:val="00B01FF3"/>
    <w:rsid w:val="00B0226E"/>
    <w:rsid w:val="00B02C9E"/>
    <w:rsid w:val="00B04283"/>
    <w:rsid w:val="00B0470C"/>
    <w:rsid w:val="00B04A4E"/>
    <w:rsid w:val="00B050CE"/>
    <w:rsid w:val="00B0512E"/>
    <w:rsid w:val="00B059B3"/>
    <w:rsid w:val="00B065A3"/>
    <w:rsid w:val="00B0683F"/>
    <w:rsid w:val="00B069BB"/>
    <w:rsid w:val="00B06B17"/>
    <w:rsid w:val="00B070B9"/>
    <w:rsid w:val="00B10194"/>
    <w:rsid w:val="00B10310"/>
    <w:rsid w:val="00B1054E"/>
    <w:rsid w:val="00B10C2B"/>
    <w:rsid w:val="00B1104A"/>
    <w:rsid w:val="00B1107D"/>
    <w:rsid w:val="00B1135B"/>
    <w:rsid w:val="00B115EA"/>
    <w:rsid w:val="00B117B2"/>
    <w:rsid w:val="00B11A98"/>
    <w:rsid w:val="00B11B10"/>
    <w:rsid w:val="00B11CD0"/>
    <w:rsid w:val="00B12585"/>
    <w:rsid w:val="00B136DB"/>
    <w:rsid w:val="00B1397C"/>
    <w:rsid w:val="00B13B5A"/>
    <w:rsid w:val="00B13F28"/>
    <w:rsid w:val="00B140D1"/>
    <w:rsid w:val="00B14907"/>
    <w:rsid w:val="00B149BA"/>
    <w:rsid w:val="00B149EF"/>
    <w:rsid w:val="00B15C0A"/>
    <w:rsid w:val="00B166F6"/>
    <w:rsid w:val="00B16A36"/>
    <w:rsid w:val="00B16F1E"/>
    <w:rsid w:val="00B17217"/>
    <w:rsid w:val="00B173A9"/>
    <w:rsid w:val="00B1771B"/>
    <w:rsid w:val="00B17A64"/>
    <w:rsid w:val="00B17D10"/>
    <w:rsid w:val="00B17D6C"/>
    <w:rsid w:val="00B17D87"/>
    <w:rsid w:val="00B20C31"/>
    <w:rsid w:val="00B21FD9"/>
    <w:rsid w:val="00B22277"/>
    <w:rsid w:val="00B223BF"/>
    <w:rsid w:val="00B22DEC"/>
    <w:rsid w:val="00B2311F"/>
    <w:rsid w:val="00B2322C"/>
    <w:rsid w:val="00B232C1"/>
    <w:rsid w:val="00B23A8D"/>
    <w:rsid w:val="00B246FF"/>
    <w:rsid w:val="00B25B7B"/>
    <w:rsid w:val="00B25CB5"/>
    <w:rsid w:val="00B262F0"/>
    <w:rsid w:val="00B26995"/>
    <w:rsid w:val="00B269B0"/>
    <w:rsid w:val="00B26D71"/>
    <w:rsid w:val="00B27141"/>
    <w:rsid w:val="00B2739F"/>
    <w:rsid w:val="00B277BE"/>
    <w:rsid w:val="00B322A0"/>
    <w:rsid w:val="00B32347"/>
    <w:rsid w:val="00B32368"/>
    <w:rsid w:val="00B32E64"/>
    <w:rsid w:val="00B33844"/>
    <w:rsid w:val="00B3433F"/>
    <w:rsid w:val="00B34458"/>
    <w:rsid w:val="00B349A1"/>
    <w:rsid w:val="00B34C37"/>
    <w:rsid w:val="00B3518C"/>
    <w:rsid w:val="00B35647"/>
    <w:rsid w:val="00B35B31"/>
    <w:rsid w:val="00B364B8"/>
    <w:rsid w:val="00B365CC"/>
    <w:rsid w:val="00B3665F"/>
    <w:rsid w:val="00B36A6F"/>
    <w:rsid w:val="00B36AF0"/>
    <w:rsid w:val="00B37077"/>
    <w:rsid w:val="00B3728A"/>
    <w:rsid w:val="00B3765E"/>
    <w:rsid w:val="00B37CEA"/>
    <w:rsid w:val="00B37E19"/>
    <w:rsid w:val="00B37E2E"/>
    <w:rsid w:val="00B40B34"/>
    <w:rsid w:val="00B4172E"/>
    <w:rsid w:val="00B41991"/>
    <w:rsid w:val="00B41DF7"/>
    <w:rsid w:val="00B42552"/>
    <w:rsid w:val="00B42560"/>
    <w:rsid w:val="00B4282C"/>
    <w:rsid w:val="00B4344E"/>
    <w:rsid w:val="00B435C1"/>
    <w:rsid w:val="00B440D3"/>
    <w:rsid w:val="00B4441C"/>
    <w:rsid w:val="00B45E46"/>
    <w:rsid w:val="00B461C3"/>
    <w:rsid w:val="00B464FC"/>
    <w:rsid w:val="00B46B9D"/>
    <w:rsid w:val="00B473E9"/>
    <w:rsid w:val="00B47586"/>
    <w:rsid w:val="00B47DCA"/>
    <w:rsid w:val="00B500DC"/>
    <w:rsid w:val="00B50C18"/>
    <w:rsid w:val="00B50DF0"/>
    <w:rsid w:val="00B51AE6"/>
    <w:rsid w:val="00B51DEB"/>
    <w:rsid w:val="00B51E7A"/>
    <w:rsid w:val="00B51FB8"/>
    <w:rsid w:val="00B526F6"/>
    <w:rsid w:val="00B52932"/>
    <w:rsid w:val="00B5317B"/>
    <w:rsid w:val="00B53BCD"/>
    <w:rsid w:val="00B53BDF"/>
    <w:rsid w:val="00B54220"/>
    <w:rsid w:val="00B54D9E"/>
    <w:rsid w:val="00B554F3"/>
    <w:rsid w:val="00B55C2A"/>
    <w:rsid w:val="00B55E31"/>
    <w:rsid w:val="00B562DC"/>
    <w:rsid w:val="00B569FC"/>
    <w:rsid w:val="00B56E22"/>
    <w:rsid w:val="00B56E86"/>
    <w:rsid w:val="00B571DE"/>
    <w:rsid w:val="00B57C0B"/>
    <w:rsid w:val="00B60023"/>
    <w:rsid w:val="00B60FF4"/>
    <w:rsid w:val="00B6109C"/>
    <w:rsid w:val="00B610A3"/>
    <w:rsid w:val="00B611CF"/>
    <w:rsid w:val="00B616D1"/>
    <w:rsid w:val="00B61ADE"/>
    <w:rsid w:val="00B623C2"/>
    <w:rsid w:val="00B625C6"/>
    <w:rsid w:val="00B62937"/>
    <w:rsid w:val="00B62F3E"/>
    <w:rsid w:val="00B630D7"/>
    <w:rsid w:val="00B635E2"/>
    <w:rsid w:val="00B642FA"/>
    <w:rsid w:val="00B648D5"/>
    <w:rsid w:val="00B64AE3"/>
    <w:rsid w:val="00B64FF8"/>
    <w:rsid w:val="00B6690F"/>
    <w:rsid w:val="00B66A70"/>
    <w:rsid w:val="00B66FB1"/>
    <w:rsid w:val="00B670F1"/>
    <w:rsid w:val="00B671CC"/>
    <w:rsid w:val="00B6756D"/>
    <w:rsid w:val="00B676BE"/>
    <w:rsid w:val="00B67712"/>
    <w:rsid w:val="00B702BB"/>
    <w:rsid w:val="00B703F9"/>
    <w:rsid w:val="00B706E1"/>
    <w:rsid w:val="00B718E3"/>
    <w:rsid w:val="00B71E6D"/>
    <w:rsid w:val="00B723E8"/>
    <w:rsid w:val="00B7257F"/>
    <w:rsid w:val="00B726E6"/>
    <w:rsid w:val="00B72CF1"/>
    <w:rsid w:val="00B73814"/>
    <w:rsid w:val="00B738E7"/>
    <w:rsid w:val="00B73A00"/>
    <w:rsid w:val="00B743D4"/>
    <w:rsid w:val="00B747E8"/>
    <w:rsid w:val="00B74831"/>
    <w:rsid w:val="00B74AA3"/>
    <w:rsid w:val="00B753DC"/>
    <w:rsid w:val="00B75A48"/>
    <w:rsid w:val="00B75A6F"/>
    <w:rsid w:val="00B75F9C"/>
    <w:rsid w:val="00B760E1"/>
    <w:rsid w:val="00B767F4"/>
    <w:rsid w:val="00B76AF7"/>
    <w:rsid w:val="00B7765C"/>
    <w:rsid w:val="00B77AAB"/>
    <w:rsid w:val="00B77B1F"/>
    <w:rsid w:val="00B77B4A"/>
    <w:rsid w:val="00B77D5E"/>
    <w:rsid w:val="00B77D98"/>
    <w:rsid w:val="00B8023B"/>
    <w:rsid w:val="00B802C2"/>
    <w:rsid w:val="00B80410"/>
    <w:rsid w:val="00B80795"/>
    <w:rsid w:val="00B816FC"/>
    <w:rsid w:val="00B81955"/>
    <w:rsid w:val="00B81CBC"/>
    <w:rsid w:val="00B82430"/>
    <w:rsid w:val="00B83010"/>
    <w:rsid w:val="00B8337C"/>
    <w:rsid w:val="00B83E12"/>
    <w:rsid w:val="00B83F9D"/>
    <w:rsid w:val="00B846A3"/>
    <w:rsid w:val="00B84ACE"/>
    <w:rsid w:val="00B84AF8"/>
    <w:rsid w:val="00B8567F"/>
    <w:rsid w:val="00B85A9C"/>
    <w:rsid w:val="00B85D9D"/>
    <w:rsid w:val="00B86007"/>
    <w:rsid w:val="00B879B8"/>
    <w:rsid w:val="00B87CA3"/>
    <w:rsid w:val="00B9019B"/>
    <w:rsid w:val="00B903E3"/>
    <w:rsid w:val="00B90A51"/>
    <w:rsid w:val="00B90A8E"/>
    <w:rsid w:val="00B90E19"/>
    <w:rsid w:val="00B91802"/>
    <w:rsid w:val="00B91B50"/>
    <w:rsid w:val="00B92079"/>
    <w:rsid w:val="00B92431"/>
    <w:rsid w:val="00B924A8"/>
    <w:rsid w:val="00B92510"/>
    <w:rsid w:val="00B92D6D"/>
    <w:rsid w:val="00B9396A"/>
    <w:rsid w:val="00B93CD9"/>
    <w:rsid w:val="00B93E48"/>
    <w:rsid w:val="00B95ADF"/>
    <w:rsid w:val="00B95D29"/>
    <w:rsid w:val="00B95E39"/>
    <w:rsid w:val="00B965F4"/>
    <w:rsid w:val="00B96B3A"/>
    <w:rsid w:val="00B97259"/>
    <w:rsid w:val="00B97B3C"/>
    <w:rsid w:val="00B97DB7"/>
    <w:rsid w:val="00BA0303"/>
    <w:rsid w:val="00BA09DB"/>
    <w:rsid w:val="00BA0A2C"/>
    <w:rsid w:val="00BA0E52"/>
    <w:rsid w:val="00BA0FFA"/>
    <w:rsid w:val="00BA1547"/>
    <w:rsid w:val="00BA19D5"/>
    <w:rsid w:val="00BA1EE2"/>
    <w:rsid w:val="00BA2513"/>
    <w:rsid w:val="00BA2789"/>
    <w:rsid w:val="00BA2DB6"/>
    <w:rsid w:val="00BA3424"/>
    <w:rsid w:val="00BA3555"/>
    <w:rsid w:val="00BA364D"/>
    <w:rsid w:val="00BA3722"/>
    <w:rsid w:val="00BA3849"/>
    <w:rsid w:val="00BA3A92"/>
    <w:rsid w:val="00BA40EF"/>
    <w:rsid w:val="00BA47F0"/>
    <w:rsid w:val="00BA5946"/>
    <w:rsid w:val="00BA5A84"/>
    <w:rsid w:val="00BA60A2"/>
    <w:rsid w:val="00BA6258"/>
    <w:rsid w:val="00BA67D8"/>
    <w:rsid w:val="00BA6929"/>
    <w:rsid w:val="00BA6C3A"/>
    <w:rsid w:val="00BA6C99"/>
    <w:rsid w:val="00BA6F43"/>
    <w:rsid w:val="00BA71D0"/>
    <w:rsid w:val="00BA79BF"/>
    <w:rsid w:val="00BA7D5A"/>
    <w:rsid w:val="00BA7E63"/>
    <w:rsid w:val="00BB0DAE"/>
    <w:rsid w:val="00BB138D"/>
    <w:rsid w:val="00BB1723"/>
    <w:rsid w:val="00BB176E"/>
    <w:rsid w:val="00BB2389"/>
    <w:rsid w:val="00BB24C9"/>
    <w:rsid w:val="00BB26DC"/>
    <w:rsid w:val="00BB276F"/>
    <w:rsid w:val="00BB2896"/>
    <w:rsid w:val="00BB3CAB"/>
    <w:rsid w:val="00BB40E5"/>
    <w:rsid w:val="00BB4C88"/>
    <w:rsid w:val="00BB4F11"/>
    <w:rsid w:val="00BB50B4"/>
    <w:rsid w:val="00BB542B"/>
    <w:rsid w:val="00BB5D97"/>
    <w:rsid w:val="00BB6087"/>
    <w:rsid w:val="00BB687F"/>
    <w:rsid w:val="00BB6C47"/>
    <w:rsid w:val="00BB6C83"/>
    <w:rsid w:val="00BB7091"/>
    <w:rsid w:val="00BB719A"/>
    <w:rsid w:val="00BB7FF7"/>
    <w:rsid w:val="00BC000E"/>
    <w:rsid w:val="00BC104D"/>
    <w:rsid w:val="00BC16AB"/>
    <w:rsid w:val="00BC181B"/>
    <w:rsid w:val="00BC1FC5"/>
    <w:rsid w:val="00BC21FF"/>
    <w:rsid w:val="00BC23DF"/>
    <w:rsid w:val="00BC2A3E"/>
    <w:rsid w:val="00BC2E1D"/>
    <w:rsid w:val="00BC31CF"/>
    <w:rsid w:val="00BC3ECF"/>
    <w:rsid w:val="00BC3EE2"/>
    <w:rsid w:val="00BC430E"/>
    <w:rsid w:val="00BC48ED"/>
    <w:rsid w:val="00BC4B8A"/>
    <w:rsid w:val="00BC5238"/>
    <w:rsid w:val="00BC5A8A"/>
    <w:rsid w:val="00BC5AC0"/>
    <w:rsid w:val="00BC5D85"/>
    <w:rsid w:val="00BC6679"/>
    <w:rsid w:val="00BC6C06"/>
    <w:rsid w:val="00BC7015"/>
    <w:rsid w:val="00BC7980"/>
    <w:rsid w:val="00BD0888"/>
    <w:rsid w:val="00BD095B"/>
    <w:rsid w:val="00BD1048"/>
    <w:rsid w:val="00BD1315"/>
    <w:rsid w:val="00BD191A"/>
    <w:rsid w:val="00BD1ACB"/>
    <w:rsid w:val="00BD231E"/>
    <w:rsid w:val="00BD24F3"/>
    <w:rsid w:val="00BD2F50"/>
    <w:rsid w:val="00BD3D8B"/>
    <w:rsid w:val="00BD4C6A"/>
    <w:rsid w:val="00BD4E86"/>
    <w:rsid w:val="00BD5764"/>
    <w:rsid w:val="00BD5924"/>
    <w:rsid w:val="00BD596D"/>
    <w:rsid w:val="00BD610C"/>
    <w:rsid w:val="00BD638E"/>
    <w:rsid w:val="00BD6DB3"/>
    <w:rsid w:val="00BD6E92"/>
    <w:rsid w:val="00BD7275"/>
    <w:rsid w:val="00BD763C"/>
    <w:rsid w:val="00BD7653"/>
    <w:rsid w:val="00BD78D9"/>
    <w:rsid w:val="00BD7DD0"/>
    <w:rsid w:val="00BE03AD"/>
    <w:rsid w:val="00BE0B83"/>
    <w:rsid w:val="00BE0B92"/>
    <w:rsid w:val="00BE12B9"/>
    <w:rsid w:val="00BE22B4"/>
    <w:rsid w:val="00BE291A"/>
    <w:rsid w:val="00BE33FF"/>
    <w:rsid w:val="00BE340D"/>
    <w:rsid w:val="00BE369C"/>
    <w:rsid w:val="00BE39A0"/>
    <w:rsid w:val="00BE3AC9"/>
    <w:rsid w:val="00BE3B10"/>
    <w:rsid w:val="00BE3C09"/>
    <w:rsid w:val="00BE596B"/>
    <w:rsid w:val="00BE5CFB"/>
    <w:rsid w:val="00BE6103"/>
    <w:rsid w:val="00BE705E"/>
    <w:rsid w:val="00BE7D42"/>
    <w:rsid w:val="00BE7FF8"/>
    <w:rsid w:val="00BF05B3"/>
    <w:rsid w:val="00BF06C5"/>
    <w:rsid w:val="00BF0CE5"/>
    <w:rsid w:val="00BF1B2B"/>
    <w:rsid w:val="00BF2167"/>
    <w:rsid w:val="00BF2AB0"/>
    <w:rsid w:val="00BF2D2F"/>
    <w:rsid w:val="00BF313F"/>
    <w:rsid w:val="00BF3226"/>
    <w:rsid w:val="00BF44B6"/>
    <w:rsid w:val="00BF4E30"/>
    <w:rsid w:val="00BF5CBA"/>
    <w:rsid w:val="00BF6235"/>
    <w:rsid w:val="00BF668F"/>
    <w:rsid w:val="00BF6AD4"/>
    <w:rsid w:val="00BF6AEF"/>
    <w:rsid w:val="00BF73F7"/>
    <w:rsid w:val="00BF74AC"/>
    <w:rsid w:val="00BF7BA5"/>
    <w:rsid w:val="00C005A8"/>
    <w:rsid w:val="00C00DD5"/>
    <w:rsid w:val="00C00EE3"/>
    <w:rsid w:val="00C01217"/>
    <w:rsid w:val="00C0159F"/>
    <w:rsid w:val="00C01C97"/>
    <w:rsid w:val="00C01DED"/>
    <w:rsid w:val="00C01E95"/>
    <w:rsid w:val="00C01F49"/>
    <w:rsid w:val="00C02321"/>
    <w:rsid w:val="00C02463"/>
    <w:rsid w:val="00C028FD"/>
    <w:rsid w:val="00C030FD"/>
    <w:rsid w:val="00C03E67"/>
    <w:rsid w:val="00C04B9B"/>
    <w:rsid w:val="00C05419"/>
    <w:rsid w:val="00C05C13"/>
    <w:rsid w:val="00C05D0D"/>
    <w:rsid w:val="00C0618C"/>
    <w:rsid w:val="00C062C2"/>
    <w:rsid w:val="00C06C93"/>
    <w:rsid w:val="00C1021D"/>
    <w:rsid w:val="00C10BD6"/>
    <w:rsid w:val="00C10CCB"/>
    <w:rsid w:val="00C11628"/>
    <w:rsid w:val="00C1172F"/>
    <w:rsid w:val="00C122A9"/>
    <w:rsid w:val="00C12987"/>
    <w:rsid w:val="00C12F70"/>
    <w:rsid w:val="00C142BD"/>
    <w:rsid w:val="00C14DBF"/>
    <w:rsid w:val="00C15281"/>
    <w:rsid w:val="00C15302"/>
    <w:rsid w:val="00C15833"/>
    <w:rsid w:val="00C1586E"/>
    <w:rsid w:val="00C16038"/>
    <w:rsid w:val="00C16B82"/>
    <w:rsid w:val="00C16E26"/>
    <w:rsid w:val="00C16EFC"/>
    <w:rsid w:val="00C16FA1"/>
    <w:rsid w:val="00C17492"/>
    <w:rsid w:val="00C17505"/>
    <w:rsid w:val="00C17D29"/>
    <w:rsid w:val="00C20710"/>
    <w:rsid w:val="00C208FF"/>
    <w:rsid w:val="00C20EAE"/>
    <w:rsid w:val="00C21E5D"/>
    <w:rsid w:val="00C21E6D"/>
    <w:rsid w:val="00C21ED8"/>
    <w:rsid w:val="00C21FC5"/>
    <w:rsid w:val="00C227F5"/>
    <w:rsid w:val="00C22C12"/>
    <w:rsid w:val="00C23431"/>
    <w:rsid w:val="00C24A9A"/>
    <w:rsid w:val="00C24AB2"/>
    <w:rsid w:val="00C25848"/>
    <w:rsid w:val="00C2597D"/>
    <w:rsid w:val="00C266DD"/>
    <w:rsid w:val="00C2757A"/>
    <w:rsid w:val="00C27939"/>
    <w:rsid w:val="00C30276"/>
    <w:rsid w:val="00C306E9"/>
    <w:rsid w:val="00C32162"/>
    <w:rsid w:val="00C326B1"/>
    <w:rsid w:val="00C32C97"/>
    <w:rsid w:val="00C32D3F"/>
    <w:rsid w:val="00C33656"/>
    <w:rsid w:val="00C337EA"/>
    <w:rsid w:val="00C341E4"/>
    <w:rsid w:val="00C3484A"/>
    <w:rsid w:val="00C34AA7"/>
    <w:rsid w:val="00C34D39"/>
    <w:rsid w:val="00C34DD8"/>
    <w:rsid w:val="00C35062"/>
    <w:rsid w:val="00C35218"/>
    <w:rsid w:val="00C3580E"/>
    <w:rsid w:val="00C35B4A"/>
    <w:rsid w:val="00C35CCB"/>
    <w:rsid w:val="00C35D8C"/>
    <w:rsid w:val="00C3645C"/>
    <w:rsid w:val="00C36900"/>
    <w:rsid w:val="00C36C22"/>
    <w:rsid w:val="00C373E0"/>
    <w:rsid w:val="00C379FE"/>
    <w:rsid w:val="00C37E5E"/>
    <w:rsid w:val="00C37EF2"/>
    <w:rsid w:val="00C40A2E"/>
    <w:rsid w:val="00C40B6A"/>
    <w:rsid w:val="00C40C54"/>
    <w:rsid w:val="00C417F7"/>
    <w:rsid w:val="00C4190E"/>
    <w:rsid w:val="00C41D42"/>
    <w:rsid w:val="00C42398"/>
    <w:rsid w:val="00C424B3"/>
    <w:rsid w:val="00C428B8"/>
    <w:rsid w:val="00C42C26"/>
    <w:rsid w:val="00C43137"/>
    <w:rsid w:val="00C43DB3"/>
    <w:rsid w:val="00C43E85"/>
    <w:rsid w:val="00C44008"/>
    <w:rsid w:val="00C442DE"/>
    <w:rsid w:val="00C447FC"/>
    <w:rsid w:val="00C44A41"/>
    <w:rsid w:val="00C45659"/>
    <w:rsid w:val="00C46332"/>
    <w:rsid w:val="00C464B3"/>
    <w:rsid w:val="00C468AE"/>
    <w:rsid w:val="00C46D71"/>
    <w:rsid w:val="00C46ED6"/>
    <w:rsid w:val="00C470E6"/>
    <w:rsid w:val="00C47D46"/>
    <w:rsid w:val="00C502B1"/>
    <w:rsid w:val="00C50E28"/>
    <w:rsid w:val="00C510BE"/>
    <w:rsid w:val="00C51123"/>
    <w:rsid w:val="00C5130B"/>
    <w:rsid w:val="00C51494"/>
    <w:rsid w:val="00C51498"/>
    <w:rsid w:val="00C522B4"/>
    <w:rsid w:val="00C536D3"/>
    <w:rsid w:val="00C53E8B"/>
    <w:rsid w:val="00C54CAE"/>
    <w:rsid w:val="00C54F56"/>
    <w:rsid w:val="00C550DE"/>
    <w:rsid w:val="00C554BB"/>
    <w:rsid w:val="00C55E54"/>
    <w:rsid w:val="00C55FA2"/>
    <w:rsid w:val="00C56120"/>
    <w:rsid w:val="00C56402"/>
    <w:rsid w:val="00C56603"/>
    <w:rsid w:val="00C56A5A"/>
    <w:rsid w:val="00C56B04"/>
    <w:rsid w:val="00C56F5A"/>
    <w:rsid w:val="00C57249"/>
    <w:rsid w:val="00C57365"/>
    <w:rsid w:val="00C57430"/>
    <w:rsid w:val="00C5768E"/>
    <w:rsid w:val="00C577EE"/>
    <w:rsid w:val="00C57B40"/>
    <w:rsid w:val="00C61795"/>
    <w:rsid w:val="00C63A75"/>
    <w:rsid w:val="00C63FA7"/>
    <w:rsid w:val="00C648C6"/>
    <w:rsid w:val="00C64A3F"/>
    <w:rsid w:val="00C64F45"/>
    <w:rsid w:val="00C65A92"/>
    <w:rsid w:val="00C65DE4"/>
    <w:rsid w:val="00C65EC0"/>
    <w:rsid w:val="00C65FD9"/>
    <w:rsid w:val="00C6610D"/>
    <w:rsid w:val="00C667EA"/>
    <w:rsid w:val="00C66A59"/>
    <w:rsid w:val="00C66D7B"/>
    <w:rsid w:val="00C67098"/>
    <w:rsid w:val="00C67684"/>
    <w:rsid w:val="00C70337"/>
    <w:rsid w:val="00C70A33"/>
    <w:rsid w:val="00C70B83"/>
    <w:rsid w:val="00C712E7"/>
    <w:rsid w:val="00C71422"/>
    <w:rsid w:val="00C71868"/>
    <w:rsid w:val="00C71FE1"/>
    <w:rsid w:val="00C724D2"/>
    <w:rsid w:val="00C7284B"/>
    <w:rsid w:val="00C72880"/>
    <w:rsid w:val="00C72A4A"/>
    <w:rsid w:val="00C73110"/>
    <w:rsid w:val="00C73B2D"/>
    <w:rsid w:val="00C73E3B"/>
    <w:rsid w:val="00C73EB8"/>
    <w:rsid w:val="00C74058"/>
    <w:rsid w:val="00C74756"/>
    <w:rsid w:val="00C74BC5"/>
    <w:rsid w:val="00C75D1E"/>
    <w:rsid w:val="00C7622D"/>
    <w:rsid w:val="00C76274"/>
    <w:rsid w:val="00C76E0A"/>
    <w:rsid w:val="00C7711A"/>
    <w:rsid w:val="00C77571"/>
    <w:rsid w:val="00C778AE"/>
    <w:rsid w:val="00C8035C"/>
    <w:rsid w:val="00C804B2"/>
    <w:rsid w:val="00C8069E"/>
    <w:rsid w:val="00C807A7"/>
    <w:rsid w:val="00C80D7D"/>
    <w:rsid w:val="00C81221"/>
    <w:rsid w:val="00C81E73"/>
    <w:rsid w:val="00C82245"/>
    <w:rsid w:val="00C82770"/>
    <w:rsid w:val="00C827C8"/>
    <w:rsid w:val="00C82FAF"/>
    <w:rsid w:val="00C839E5"/>
    <w:rsid w:val="00C83C58"/>
    <w:rsid w:val="00C83F62"/>
    <w:rsid w:val="00C83FDF"/>
    <w:rsid w:val="00C843F4"/>
    <w:rsid w:val="00C84583"/>
    <w:rsid w:val="00C847A9"/>
    <w:rsid w:val="00C85064"/>
    <w:rsid w:val="00C85F05"/>
    <w:rsid w:val="00C860A2"/>
    <w:rsid w:val="00C86936"/>
    <w:rsid w:val="00C870E8"/>
    <w:rsid w:val="00C871EC"/>
    <w:rsid w:val="00C8744D"/>
    <w:rsid w:val="00C87FA3"/>
    <w:rsid w:val="00C902CD"/>
    <w:rsid w:val="00C907B2"/>
    <w:rsid w:val="00C90846"/>
    <w:rsid w:val="00C90E62"/>
    <w:rsid w:val="00C91858"/>
    <w:rsid w:val="00C91B99"/>
    <w:rsid w:val="00C91C56"/>
    <w:rsid w:val="00C92169"/>
    <w:rsid w:val="00C922DD"/>
    <w:rsid w:val="00C929DB"/>
    <w:rsid w:val="00C93044"/>
    <w:rsid w:val="00C93436"/>
    <w:rsid w:val="00C9386B"/>
    <w:rsid w:val="00C93AB5"/>
    <w:rsid w:val="00C94C25"/>
    <w:rsid w:val="00C950FC"/>
    <w:rsid w:val="00C95183"/>
    <w:rsid w:val="00C95286"/>
    <w:rsid w:val="00C95AD6"/>
    <w:rsid w:val="00C95BC9"/>
    <w:rsid w:val="00C96009"/>
    <w:rsid w:val="00C963AC"/>
    <w:rsid w:val="00C96981"/>
    <w:rsid w:val="00C96A9D"/>
    <w:rsid w:val="00C97291"/>
    <w:rsid w:val="00C97AC4"/>
    <w:rsid w:val="00C97BE9"/>
    <w:rsid w:val="00C97CC1"/>
    <w:rsid w:val="00CA077C"/>
    <w:rsid w:val="00CA0D3E"/>
    <w:rsid w:val="00CA1433"/>
    <w:rsid w:val="00CA1451"/>
    <w:rsid w:val="00CA1586"/>
    <w:rsid w:val="00CA2B15"/>
    <w:rsid w:val="00CA40A8"/>
    <w:rsid w:val="00CA4D80"/>
    <w:rsid w:val="00CA4F6B"/>
    <w:rsid w:val="00CA56DC"/>
    <w:rsid w:val="00CA5BCA"/>
    <w:rsid w:val="00CA5E89"/>
    <w:rsid w:val="00CA5EE9"/>
    <w:rsid w:val="00CA5F1D"/>
    <w:rsid w:val="00CA6097"/>
    <w:rsid w:val="00CA65FD"/>
    <w:rsid w:val="00CA6A32"/>
    <w:rsid w:val="00CA6A6F"/>
    <w:rsid w:val="00CA6F61"/>
    <w:rsid w:val="00CA70E4"/>
    <w:rsid w:val="00CA74C3"/>
    <w:rsid w:val="00CB08CE"/>
    <w:rsid w:val="00CB0CC1"/>
    <w:rsid w:val="00CB10D4"/>
    <w:rsid w:val="00CB1592"/>
    <w:rsid w:val="00CB1620"/>
    <w:rsid w:val="00CB186E"/>
    <w:rsid w:val="00CB198F"/>
    <w:rsid w:val="00CB1A40"/>
    <w:rsid w:val="00CB1ED7"/>
    <w:rsid w:val="00CB210F"/>
    <w:rsid w:val="00CB2310"/>
    <w:rsid w:val="00CB270D"/>
    <w:rsid w:val="00CB2C9C"/>
    <w:rsid w:val="00CB3665"/>
    <w:rsid w:val="00CB3F5E"/>
    <w:rsid w:val="00CB3F98"/>
    <w:rsid w:val="00CB4294"/>
    <w:rsid w:val="00CB47E0"/>
    <w:rsid w:val="00CB4810"/>
    <w:rsid w:val="00CB485B"/>
    <w:rsid w:val="00CB48BB"/>
    <w:rsid w:val="00CB50D7"/>
    <w:rsid w:val="00CB518B"/>
    <w:rsid w:val="00CB535B"/>
    <w:rsid w:val="00CB54CA"/>
    <w:rsid w:val="00CB5588"/>
    <w:rsid w:val="00CB56BF"/>
    <w:rsid w:val="00CB5C86"/>
    <w:rsid w:val="00CB61B1"/>
    <w:rsid w:val="00CB6435"/>
    <w:rsid w:val="00CB6B64"/>
    <w:rsid w:val="00CB7087"/>
    <w:rsid w:val="00CB7764"/>
    <w:rsid w:val="00CB78D5"/>
    <w:rsid w:val="00CB7AB7"/>
    <w:rsid w:val="00CB7CB5"/>
    <w:rsid w:val="00CC03CF"/>
    <w:rsid w:val="00CC0521"/>
    <w:rsid w:val="00CC0624"/>
    <w:rsid w:val="00CC1241"/>
    <w:rsid w:val="00CC1C89"/>
    <w:rsid w:val="00CC1D3D"/>
    <w:rsid w:val="00CC2234"/>
    <w:rsid w:val="00CC28A1"/>
    <w:rsid w:val="00CC2B72"/>
    <w:rsid w:val="00CC303E"/>
    <w:rsid w:val="00CC307A"/>
    <w:rsid w:val="00CC3378"/>
    <w:rsid w:val="00CC349B"/>
    <w:rsid w:val="00CC4804"/>
    <w:rsid w:val="00CC5FE3"/>
    <w:rsid w:val="00CC6836"/>
    <w:rsid w:val="00CC72D7"/>
    <w:rsid w:val="00CC76CB"/>
    <w:rsid w:val="00CC7C16"/>
    <w:rsid w:val="00CD036F"/>
    <w:rsid w:val="00CD085F"/>
    <w:rsid w:val="00CD11E1"/>
    <w:rsid w:val="00CD1839"/>
    <w:rsid w:val="00CD1B6D"/>
    <w:rsid w:val="00CD2141"/>
    <w:rsid w:val="00CD2316"/>
    <w:rsid w:val="00CD2432"/>
    <w:rsid w:val="00CD2732"/>
    <w:rsid w:val="00CD2C7E"/>
    <w:rsid w:val="00CD2FDD"/>
    <w:rsid w:val="00CD369D"/>
    <w:rsid w:val="00CD3F65"/>
    <w:rsid w:val="00CD4340"/>
    <w:rsid w:val="00CD5716"/>
    <w:rsid w:val="00CD5F14"/>
    <w:rsid w:val="00CD6448"/>
    <w:rsid w:val="00CD646A"/>
    <w:rsid w:val="00CD6498"/>
    <w:rsid w:val="00CD66FF"/>
    <w:rsid w:val="00CD68E5"/>
    <w:rsid w:val="00CD6BD7"/>
    <w:rsid w:val="00CD70A1"/>
    <w:rsid w:val="00CD73F3"/>
    <w:rsid w:val="00CD79AC"/>
    <w:rsid w:val="00CD7E99"/>
    <w:rsid w:val="00CD7EDE"/>
    <w:rsid w:val="00CE06A2"/>
    <w:rsid w:val="00CE0D61"/>
    <w:rsid w:val="00CE1339"/>
    <w:rsid w:val="00CE180C"/>
    <w:rsid w:val="00CE1D25"/>
    <w:rsid w:val="00CE1E6E"/>
    <w:rsid w:val="00CE2257"/>
    <w:rsid w:val="00CE2C4A"/>
    <w:rsid w:val="00CE37E9"/>
    <w:rsid w:val="00CE3A6F"/>
    <w:rsid w:val="00CE4411"/>
    <w:rsid w:val="00CE5202"/>
    <w:rsid w:val="00CE5AC1"/>
    <w:rsid w:val="00CE6F5E"/>
    <w:rsid w:val="00CE7350"/>
    <w:rsid w:val="00CE77BC"/>
    <w:rsid w:val="00CE79BE"/>
    <w:rsid w:val="00CE7A64"/>
    <w:rsid w:val="00CE7F14"/>
    <w:rsid w:val="00CF0018"/>
    <w:rsid w:val="00CF0198"/>
    <w:rsid w:val="00CF026B"/>
    <w:rsid w:val="00CF08C6"/>
    <w:rsid w:val="00CF0B05"/>
    <w:rsid w:val="00CF1A30"/>
    <w:rsid w:val="00CF1AC1"/>
    <w:rsid w:val="00CF251E"/>
    <w:rsid w:val="00CF265A"/>
    <w:rsid w:val="00CF2AEE"/>
    <w:rsid w:val="00CF4020"/>
    <w:rsid w:val="00CF4514"/>
    <w:rsid w:val="00CF4594"/>
    <w:rsid w:val="00CF46ED"/>
    <w:rsid w:val="00CF6832"/>
    <w:rsid w:val="00CF6DF2"/>
    <w:rsid w:val="00CF7DF6"/>
    <w:rsid w:val="00D0026B"/>
    <w:rsid w:val="00D00ACD"/>
    <w:rsid w:val="00D00B0C"/>
    <w:rsid w:val="00D01A8C"/>
    <w:rsid w:val="00D01B10"/>
    <w:rsid w:val="00D01EF4"/>
    <w:rsid w:val="00D0258F"/>
    <w:rsid w:val="00D02BA8"/>
    <w:rsid w:val="00D03439"/>
    <w:rsid w:val="00D03783"/>
    <w:rsid w:val="00D040A1"/>
    <w:rsid w:val="00D04AC3"/>
    <w:rsid w:val="00D04B94"/>
    <w:rsid w:val="00D052FD"/>
    <w:rsid w:val="00D054E6"/>
    <w:rsid w:val="00D05786"/>
    <w:rsid w:val="00D05BE7"/>
    <w:rsid w:val="00D06933"/>
    <w:rsid w:val="00D06E92"/>
    <w:rsid w:val="00D0763D"/>
    <w:rsid w:val="00D07911"/>
    <w:rsid w:val="00D07E05"/>
    <w:rsid w:val="00D10079"/>
    <w:rsid w:val="00D1011C"/>
    <w:rsid w:val="00D105DD"/>
    <w:rsid w:val="00D10F90"/>
    <w:rsid w:val="00D111E7"/>
    <w:rsid w:val="00D11C47"/>
    <w:rsid w:val="00D12369"/>
    <w:rsid w:val="00D12410"/>
    <w:rsid w:val="00D1251A"/>
    <w:rsid w:val="00D127B4"/>
    <w:rsid w:val="00D12BD9"/>
    <w:rsid w:val="00D1328B"/>
    <w:rsid w:val="00D1341C"/>
    <w:rsid w:val="00D13EC0"/>
    <w:rsid w:val="00D1477A"/>
    <w:rsid w:val="00D14868"/>
    <w:rsid w:val="00D14C21"/>
    <w:rsid w:val="00D15196"/>
    <w:rsid w:val="00D15235"/>
    <w:rsid w:val="00D15834"/>
    <w:rsid w:val="00D16101"/>
    <w:rsid w:val="00D161BA"/>
    <w:rsid w:val="00D169EC"/>
    <w:rsid w:val="00D16A29"/>
    <w:rsid w:val="00D16AD5"/>
    <w:rsid w:val="00D16B7D"/>
    <w:rsid w:val="00D170C9"/>
    <w:rsid w:val="00D170D5"/>
    <w:rsid w:val="00D1714C"/>
    <w:rsid w:val="00D1732E"/>
    <w:rsid w:val="00D17447"/>
    <w:rsid w:val="00D17E5F"/>
    <w:rsid w:val="00D201D7"/>
    <w:rsid w:val="00D20468"/>
    <w:rsid w:val="00D2053D"/>
    <w:rsid w:val="00D20FFE"/>
    <w:rsid w:val="00D21036"/>
    <w:rsid w:val="00D2105E"/>
    <w:rsid w:val="00D210A8"/>
    <w:rsid w:val="00D215C6"/>
    <w:rsid w:val="00D224D1"/>
    <w:rsid w:val="00D231FE"/>
    <w:rsid w:val="00D233D7"/>
    <w:rsid w:val="00D24C4C"/>
    <w:rsid w:val="00D25063"/>
    <w:rsid w:val="00D25471"/>
    <w:rsid w:val="00D2565C"/>
    <w:rsid w:val="00D257AF"/>
    <w:rsid w:val="00D25880"/>
    <w:rsid w:val="00D25DDF"/>
    <w:rsid w:val="00D260F2"/>
    <w:rsid w:val="00D26B65"/>
    <w:rsid w:val="00D26B71"/>
    <w:rsid w:val="00D26D2B"/>
    <w:rsid w:val="00D26E81"/>
    <w:rsid w:val="00D27323"/>
    <w:rsid w:val="00D27420"/>
    <w:rsid w:val="00D27572"/>
    <w:rsid w:val="00D27C8A"/>
    <w:rsid w:val="00D302C3"/>
    <w:rsid w:val="00D302D5"/>
    <w:rsid w:val="00D310C3"/>
    <w:rsid w:val="00D314B2"/>
    <w:rsid w:val="00D3232B"/>
    <w:rsid w:val="00D324F7"/>
    <w:rsid w:val="00D32810"/>
    <w:rsid w:val="00D33118"/>
    <w:rsid w:val="00D331A8"/>
    <w:rsid w:val="00D33A03"/>
    <w:rsid w:val="00D33AB9"/>
    <w:rsid w:val="00D348D1"/>
    <w:rsid w:val="00D34A46"/>
    <w:rsid w:val="00D34DC1"/>
    <w:rsid w:val="00D35732"/>
    <w:rsid w:val="00D363E2"/>
    <w:rsid w:val="00D3662F"/>
    <w:rsid w:val="00D36DAF"/>
    <w:rsid w:val="00D377CA"/>
    <w:rsid w:val="00D37B8B"/>
    <w:rsid w:val="00D37C92"/>
    <w:rsid w:val="00D40ECD"/>
    <w:rsid w:val="00D414B7"/>
    <w:rsid w:val="00D418C6"/>
    <w:rsid w:val="00D41DE5"/>
    <w:rsid w:val="00D42836"/>
    <w:rsid w:val="00D42B05"/>
    <w:rsid w:val="00D4327A"/>
    <w:rsid w:val="00D4343F"/>
    <w:rsid w:val="00D435EE"/>
    <w:rsid w:val="00D437DA"/>
    <w:rsid w:val="00D43B7D"/>
    <w:rsid w:val="00D43D46"/>
    <w:rsid w:val="00D447A5"/>
    <w:rsid w:val="00D44B17"/>
    <w:rsid w:val="00D454CE"/>
    <w:rsid w:val="00D455D4"/>
    <w:rsid w:val="00D45862"/>
    <w:rsid w:val="00D46C00"/>
    <w:rsid w:val="00D4724D"/>
    <w:rsid w:val="00D477DC"/>
    <w:rsid w:val="00D47BB7"/>
    <w:rsid w:val="00D47D7A"/>
    <w:rsid w:val="00D5068E"/>
    <w:rsid w:val="00D50D78"/>
    <w:rsid w:val="00D50F22"/>
    <w:rsid w:val="00D51311"/>
    <w:rsid w:val="00D51EE6"/>
    <w:rsid w:val="00D52301"/>
    <w:rsid w:val="00D52313"/>
    <w:rsid w:val="00D52894"/>
    <w:rsid w:val="00D5323A"/>
    <w:rsid w:val="00D535DB"/>
    <w:rsid w:val="00D536E9"/>
    <w:rsid w:val="00D54BD9"/>
    <w:rsid w:val="00D54F3D"/>
    <w:rsid w:val="00D5507D"/>
    <w:rsid w:val="00D551C4"/>
    <w:rsid w:val="00D55201"/>
    <w:rsid w:val="00D55D9F"/>
    <w:rsid w:val="00D5625E"/>
    <w:rsid w:val="00D56B29"/>
    <w:rsid w:val="00D5702A"/>
    <w:rsid w:val="00D57463"/>
    <w:rsid w:val="00D5774F"/>
    <w:rsid w:val="00D578BE"/>
    <w:rsid w:val="00D57AFA"/>
    <w:rsid w:val="00D60402"/>
    <w:rsid w:val="00D604F3"/>
    <w:rsid w:val="00D60571"/>
    <w:rsid w:val="00D60840"/>
    <w:rsid w:val="00D60BE1"/>
    <w:rsid w:val="00D60CDC"/>
    <w:rsid w:val="00D60EFD"/>
    <w:rsid w:val="00D6102A"/>
    <w:rsid w:val="00D6169E"/>
    <w:rsid w:val="00D616D6"/>
    <w:rsid w:val="00D618C6"/>
    <w:rsid w:val="00D61AC2"/>
    <w:rsid w:val="00D61E38"/>
    <w:rsid w:val="00D624DE"/>
    <w:rsid w:val="00D625A7"/>
    <w:rsid w:val="00D6264A"/>
    <w:rsid w:val="00D62E12"/>
    <w:rsid w:val="00D637E0"/>
    <w:rsid w:val="00D63EDF"/>
    <w:rsid w:val="00D6443D"/>
    <w:rsid w:val="00D648FA"/>
    <w:rsid w:val="00D64FD5"/>
    <w:rsid w:val="00D653C1"/>
    <w:rsid w:val="00D6640E"/>
    <w:rsid w:val="00D6675F"/>
    <w:rsid w:val="00D67589"/>
    <w:rsid w:val="00D678A9"/>
    <w:rsid w:val="00D7019D"/>
    <w:rsid w:val="00D70505"/>
    <w:rsid w:val="00D705E7"/>
    <w:rsid w:val="00D707BF"/>
    <w:rsid w:val="00D70941"/>
    <w:rsid w:val="00D70B65"/>
    <w:rsid w:val="00D70D61"/>
    <w:rsid w:val="00D70F78"/>
    <w:rsid w:val="00D7103D"/>
    <w:rsid w:val="00D712F2"/>
    <w:rsid w:val="00D71A04"/>
    <w:rsid w:val="00D723AA"/>
    <w:rsid w:val="00D72848"/>
    <w:rsid w:val="00D7289B"/>
    <w:rsid w:val="00D72B06"/>
    <w:rsid w:val="00D72D2C"/>
    <w:rsid w:val="00D72DF8"/>
    <w:rsid w:val="00D72E3E"/>
    <w:rsid w:val="00D72FFF"/>
    <w:rsid w:val="00D73039"/>
    <w:rsid w:val="00D73AE5"/>
    <w:rsid w:val="00D74787"/>
    <w:rsid w:val="00D75399"/>
    <w:rsid w:val="00D7539B"/>
    <w:rsid w:val="00D7551D"/>
    <w:rsid w:val="00D755EE"/>
    <w:rsid w:val="00D75F0E"/>
    <w:rsid w:val="00D7670C"/>
    <w:rsid w:val="00D76B1B"/>
    <w:rsid w:val="00D76F6D"/>
    <w:rsid w:val="00D8007C"/>
    <w:rsid w:val="00D80172"/>
    <w:rsid w:val="00D804A7"/>
    <w:rsid w:val="00D80A9D"/>
    <w:rsid w:val="00D80D91"/>
    <w:rsid w:val="00D81411"/>
    <w:rsid w:val="00D823FF"/>
    <w:rsid w:val="00D82A3A"/>
    <w:rsid w:val="00D82F51"/>
    <w:rsid w:val="00D8376E"/>
    <w:rsid w:val="00D84204"/>
    <w:rsid w:val="00D84588"/>
    <w:rsid w:val="00D849F1"/>
    <w:rsid w:val="00D85EA1"/>
    <w:rsid w:val="00D86098"/>
    <w:rsid w:val="00D86245"/>
    <w:rsid w:val="00D8683C"/>
    <w:rsid w:val="00D86A97"/>
    <w:rsid w:val="00D871F0"/>
    <w:rsid w:val="00D87781"/>
    <w:rsid w:val="00D9092B"/>
    <w:rsid w:val="00D912B6"/>
    <w:rsid w:val="00D9134E"/>
    <w:rsid w:val="00D91C44"/>
    <w:rsid w:val="00D92E3B"/>
    <w:rsid w:val="00D94068"/>
    <w:rsid w:val="00D94AAC"/>
    <w:rsid w:val="00D94DEC"/>
    <w:rsid w:val="00D94F15"/>
    <w:rsid w:val="00D956A4"/>
    <w:rsid w:val="00D957E8"/>
    <w:rsid w:val="00D95AFE"/>
    <w:rsid w:val="00D95BA0"/>
    <w:rsid w:val="00D972D9"/>
    <w:rsid w:val="00D97BF9"/>
    <w:rsid w:val="00D97EE5"/>
    <w:rsid w:val="00DA04B2"/>
    <w:rsid w:val="00DA0C78"/>
    <w:rsid w:val="00DA123B"/>
    <w:rsid w:val="00DA1807"/>
    <w:rsid w:val="00DA25FB"/>
    <w:rsid w:val="00DA26CF"/>
    <w:rsid w:val="00DA396C"/>
    <w:rsid w:val="00DA39FC"/>
    <w:rsid w:val="00DA436B"/>
    <w:rsid w:val="00DA44D8"/>
    <w:rsid w:val="00DA54A8"/>
    <w:rsid w:val="00DA55F5"/>
    <w:rsid w:val="00DA5A2D"/>
    <w:rsid w:val="00DA5F95"/>
    <w:rsid w:val="00DA71FB"/>
    <w:rsid w:val="00DA75EC"/>
    <w:rsid w:val="00DA7A07"/>
    <w:rsid w:val="00DA7BF0"/>
    <w:rsid w:val="00DB061B"/>
    <w:rsid w:val="00DB0764"/>
    <w:rsid w:val="00DB08CE"/>
    <w:rsid w:val="00DB094B"/>
    <w:rsid w:val="00DB0B35"/>
    <w:rsid w:val="00DB1147"/>
    <w:rsid w:val="00DB15DB"/>
    <w:rsid w:val="00DB1CC1"/>
    <w:rsid w:val="00DB1F13"/>
    <w:rsid w:val="00DB227C"/>
    <w:rsid w:val="00DB26C6"/>
    <w:rsid w:val="00DB2CB9"/>
    <w:rsid w:val="00DB3115"/>
    <w:rsid w:val="00DB311B"/>
    <w:rsid w:val="00DB33F8"/>
    <w:rsid w:val="00DB3CF0"/>
    <w:rsid w:val="00DB3EAE"/>
    <w:rsid w:val="00DB45CC"/>
    <w:rsid w:val="00DB45FB"/>
    <w:rsid w:val="00DB4B67"/>
    <w:rsid w:val="00DB4C6D"/>
    <w:rsid w:val="00DB519B"/>
    <w:rsid w:val="00DB5854"/>
    <w:rsid w:val="00DB5AB6"/>
    <w:rsid w:val="00DB6322"/>
    <w:rsid w:val="00DB6422"/>
    <w:rsid w:val="00DB74C2"/>
    <w:rsid w:val="00DB7993"/>
    <w:rsid w:val="00DB7A69"/>
    <w:rsid w:val="00DC0005"/>
    <w:rsid w:val="00DC03AC"/>
    <w:rsid w:val="00DC0458"/>
    <w:rsid w:val="00DC0568"/>
    <w:rsid w:val="00DC0A45"/>
    <w:rsid w:val="00DC11CC"/>
    <w:rsid w:val="00DC19C1"/>
    <w:rsid w:val="00DC1C27"/>
    <w:rsid w:val="00DC1E34"/>
    <w:rsid w:val="00DC2052"/>
    <w:rsid w:val="00DC26C1"/>
    <w:rsid w:val="00DC2CA0"/>
    <w:rsid w:val="00DC2E07"/>
    <w:rsid w:val="00DC3A57"/>
    <w:rsid w:val="00DC4767"/>
    <w:rsid w:val="00DC4783"/>
    <w:rsid w:val="00DC4D8A"/>
    <w:rsid w:val="00DC4DAB"/>
    <w:rsid w:val="00DC5084"/>
    <w:rsid w:val="00DC5528"/>
    <w:rsid w:val="00DC5F5F"/>
    <w:rsid w:val="00DC651F"/>
    <w:rsid w:val="00DC6577"/>
    <w:rsid w:val="00DC6923"/>
    <w:rsid w:val="00DC6AAB"/>
    <w:rsid w:val="00DC7180"/>
    <w:rsid w:val="00DC720F"/>
    <w:rsid w:val="00DC7C6B"/>
    <w:rsid w:val="00DC7DE0"/>
    <w:rsid w:val="00DC7E9E"/>
    <w:rsid w:val="00DD045F"/>
    <w:rsid w:val="00DD0628"/>
    <w:rsid w:val="00DD2004"/>
    <w:rsid w:val="00DD223C"/>
    <w:rsid w:val="00DD2899"/>
    <w:rsid w:val="00DD2C3D"/>
    <w:rsid w:val="00DD3755"/>
    <w:rsid w:val="00DD3A14"/>
    <w:rsid w:val="00DD3ED2"/>
    <w:rsid w:val="00DD4930"/>
    <w:rsid w:val="00DD4A3F"/>
    <w:rsid w:val="00DD5466"/>
    <w:rsid w:val="00DD5581"/>
    <w:rsid w:val="00DD62B1"/>
    <w:rsid w:val="00DD6B1C"/>
    <w:rsid w:val="00DD6BF2"/>
    <w:rsid w:val="00DD73EA"/>
    <w:rsid w:val="00DD7F1D"/>
    <w:rsid w:val="00DE0330"/>
    <w:rsid w:val="00DE04C2"/>
    <w:rsid w:val="00DE06AC"/>
    <w:rsid w:val="00DE0B0B"/>
    <w:rsid w:val="00DE0FCC"/>
    <w:rsid w:val="00DE0FE5"/>
    <w:rsid w:val="00DE10B1"/>
    <w:rsid w:val="00DE1201"/>
    <w:rsid w:val="00DE1550"/>
    <w:rsid w:val="00DE1B61"/>
    <w:rsid w:val="00DE1C8E"/>
    <w:rsid w:val="00DE2F03"/>
    <w:rsid w:val="00DE2FC3"/>
    <w:rsid w:val="00DE3A96"/>
    <w:rsid w:val="00DE40A0"/>
    <w:rsid w:val="00DE41EB"/>
    <w:rsid w:val="00DE42A2"/>
    <w:rsid w:val="00DE47EB"/>
    <w:rsid w:val="00DE5513"/>
    <w:rsid w:val="00DE5709"/>
    <w:rsid w:val="00DE5CEC"/>
    <w:rsid w:val="00DE7322"/>
    <w:rsid w:val="00DE768B"/>
    <w:rsid w:val="00DF037C"/>
    <w:rsid w:val="00DF0D1E"/>
    <w:rsid w:val="00DF150A"/>
    <w:rsid w:val="00DF1616"/>
    <w:rsid w:val="00DF18E2"/>
    <w:rsid w:val="00DF1D62"/>
    <w:rsid w:val="00DF2556"/>
    <w:rsid w:val="00DF28AC"/>
    <w:rsid w:val="00DF2E0B"/>
    <w:rsid w:val="00DF2F80"/>
    <w:rsid w:val="00DF31C5"/>
    <w:rsid w:val="00DF3301"/>
    <w:rsid w:val="00DF3942"/>
    <w:rsid w:val="00DF3A78"/>
    <w:rsid w:val="00DF3DB2"/>
    <w:rsid w:val="00DF3F1C"/>
    <w:rsid w:val="00DF3F67"/>
    <w:rsid w:val="00DF4376"/>
    <w:rsid w:val="00DF4756"/>
    <w:rsid w:val="00DF4FA4"/>
    <w:rsid w:val="00DF4FAB"/>
    <w:rsid w:val="00DF5349"/>
    <w:rsid w:val="00DF5437"/>
    <w:rsid w:val="00DF5B58"/>
    <w:rsid w:val="00DF635D"/>
    <w:rsid w:val="00DF6A8E"/>
    <w:rsid w:val="00DF6C1E"/>
    <w:rsid w:val="00DF6FD2"/>
    <w:rsid w:val="00DF79C9"/>
    <w:rsid w:val="00DF7A3E"/>
    <w:rsid w:val="00DF7A69"/>
    <w:rsid w:val="00DF7C14"/>
    <w:rsid w:val="00DF7D0A"/>
    <w:rsid w:val="00E00516"/>
    <w:rsid w:val="00E00ABC"/>
    <w:rsid w:val="00E00AF0"/>
    <w:rsid w:val="00E00F31"/>
    <w:rsid w:val="00E00F70"/>
    <w:rsid w:val="00E01135"/>
    <w:rsid w:val="00E0149E"/>
    <w:rsid w:val="00E01604"/>
    <w:rsid w:val="00E017CA"/>
    <w:rsid w:val="00E01C4F"/>
    <w:rsid w:val="00E01E9A"/>
    <w:rsid w:val="00E01EA3"/>
    <w:rsid w:val="00E01EB0"/>
    <w:rsid w:val="00E0202D"/>
    <w:rsid w:val="00E0219E"/>
    <w:rsid w:val="00E0237C"/>
    <w:rsid w:val="00E02B41"/>
    <w:rsid w:val="00E03517"/>
    <w:rsid w:val="00E03830"/>
    <w:rsid w:val="00E0403F"/>
    <w:rsid w:val="00E041B4"/>
    <w:rsid w:val="00E04364"/>
    <w:rsid w:val="00E043E9"/>
    <w:rsid w:val="00E0443F"/>
    <w:rsid w:val="00E045AF"/>
    <w:rsid w:val="00E0484A"/>
    <w:rsid w:val="00E0484F"/>
    <w:rsid w:val="00E04DD7"/>
    <w:rsid w:val="00E061CC"/>
    <w:rsid w:val="00E06AC3"/>
    <w:rsid w:val="00E06CE4"/>
    <w:rsid w:val="00E06E00"/>
    <w:rsid w:val="00E07419"/>
    <w:rsid w:val="00E074C0"/>
    <w:rsid w:val="00E0760C"/>
    <w:rsid w:val="00E076D5"/>
    <w:rsid w:val="00E07C8E"/>
    <w:rsid w:val="00E104B8"/>
    <w:rsid w:val="00E10EC6"/>
    <w:rsid w:val="00E112C0"/>
    <w:rsid w:val="00E12931"/>
    <w:rsid w:val="00E12FB1"/>
    <w:rsid w:val="00E13997"/>
    <w:rsid w:val="00E13C94"/>
    <w:rsid w:val="00E13DC0"/>
    <w:rsid w:val="00E13EDB"/>
    <w:rsid w:val="00E141EB"/>
    <w:rsid w:val="00E1563D"/>
    <w:rsid w:val="00E1568C"/>
    <w:rsid w:val="00E16233"/>
    <w:rsid w:val="00E163E7"/>
    <w:rsid w:val="00E169EF"/>
    <w:rsid w:val="00E16E38"/>
    <w:rsid w:val="00E170C2"/>
    <w:rsid w:val="00E1727A"/>
    <w:rsid w:val="00E17356"/>
    <w:rsid w:val="00E17FCF"/>
    <w:rsid w:val="00E208B8"/>
    <w:rsid w:val="00E20942"/>
    <w:rsid w:val="00E21038"/>
    <w:rsid w:val="00E21969"/>
    <w:rsid w:val="00E21A1D"/>
    <w:rsid w:val="00E21A32"/>
    <w:rsid w:val="00E21D8E"/>
    <w:rsid w:val="00E21DA6"/>
    <w:rsid w:val="00E21E3B"/>
    <w:rsid w:val="00E2204E"/>
    <w:rsid w:val="00E22090"/>
    <w:rsid w:val="00E22563"/>
    <w:rsid w:val="00E2285F"/>
    <w:rsid w:val="00E228F9"/>
    <w:rsid w:val="00E23467"/>
    <w:rsid w:val="00E2379D"/>
    <w:rsid w:val="00E23CD6"/>
    <w:rsid w:val="00E23D71"/>
    <w:rsid w:val="00E24350"/>
    <w:rsid w:val="00E24C91"/>
    <w:rsid w:val="00E24F72"/>
    <w:rsid w:val="00E25116"/>
    <w:rsid w:val="00E25879"/>
    <w:rsid w:val="00E25B52"/>
    <w:rsid w:val="00E26B83"/>
    <w:rsid w:val="00E26EBC"/>
    <w:rsid w:val="00E27DE1"/>
    <w:rsid w:val="00E27F7C"/>
    <w:rsid w:val="00E3001F"/>
    <w:rsid w:val="00E30588"/>
    <w:rsid w:val="00E30FD1"/>
    <w:rsid w:val="00E31525"/>
    <w:rsid w:val="00E31DB3"/>
    <w:rsid w:val="00E3201C"/>
    <w:rsid w:val="00E3229B"/>
    <w:rsid w:val="00E3243B"/>
    <w:rsid w:val="00E32B96"/>
    <w:rsid w:val="00E32BB5"/>
    <w:rsid w:val="00E32BF1"/>
    <w:rsid w:val="00E32C49"/>
    <w:rsid w:val="00E33208"/>
    <w:rsid w:val="00E341D4"/>
    <w:rsid w:val="00E34837"/>
    <w:rsid w:val="00E348E1"/>
    <w:rsid w:val="00E34E5E"/>
    <w:rsid w:val="00E356CF"/>
    <w:rsid w:val="00E35880"/>
    <w:rsid w:val="00E3664D"/>
    <w:rsid w:val="00E36D40"/>
    <w:rsid w:val="00E36DAA"/>
    <w:rsid w:val="00E372AF"/>
    <w:rsid w:val="00E404DE"/>
    <w:rsid w:val="00E40822"/>
    <w:rsid w:val="00E408C0"/>
    <w:rsid w:val="00E40E50"/>
    <w:rsid w:val="00E41149"/>
    <w:rsid w:val="00E41D32"/>
    <w:rsid w:val="00E4245B"/>
    <w:rsid w:val="00E42A89"/>
    <w:rsid w:val="00E42E75"/>
    <w:rsid w:val="00E4337A"/>
    <w:rsid w:val="00E434A1"/>
    <w:rsid w:val="00E441BB"/>
    <w:rsid w:val="00E44A99"/>
    <w:rsid w:val="00E44E9F"/>
    <w:rsid w:val="00E4568F"/>
    <w:rsid w:val="00E46B09"/>
    <w:rsid w:val="00E46B88"/>
    <w:rsid w:val="00E46E54"/>
    <w:rsid w:val="00E474E9"/>
    <w:rsid w:val="00E4760D"/>
    <w:rsid w:val="00E4763E"/>
    <w:rsid w:val="00E504F2"/>
    <w:rsid w:val="00E50C80"/>
    <w:rsid w:val="00E510D4"/>
    <w:rsid w:val="00E51216"/>
    <w:rsid w:val="00E51346"/>
    <w:rsid w:val="00E515E5"/>
    <w:rsid w:val="00E51690"/>
    <w:rsid w:val="00E5194A"/>
    <w:rsid w:val="00E51E66"/>
    <w:rsid w:val="00E52874"/>
    <w:rsid w:val="00E52A07"/>
    <w:rsid w:val="00E52B4D"/>
    <w:rsid w:val="00E52CA4"/>
    <w:rsid w:val="00E52E28"/>
    <w:rsid w:val="00E53290"/>
    <w:rsid w:val="00E532D4"/>
    <w:rsid w:val="00E5448B"/>
    <w:rsid w:val="00E5476C"/>
    <w:rsid w:val="00E54B67"/>
    <w:rsid w:val="00E54BFE"/>
    <w:rsid w:val="00E55300"/>
    <w:rsid w:val="00E55F2F"/>
    <w:rsid w:val="00E5686B"/>
    <w:rsid w:val="00E57BE9"/>
    <w:rsid w:val="00E57C32"/>
    <w:rsid w:val="00E57DA6"/>
    <w:rsid w:val="00E608F5"/>
    <w:rsid w:val="00E6113A"/>
    <w:rsid w:val="00E614FD"/>
    <w:rsid w:val="00E628F5"/>
    <w:rsid w:val="00E62B28"/>
    <w:rsid w:val="00E62BCA"/>
    <w:rsid w:val="00E62D1D"/>
    <w:rsid w:val="00E630CE"/>
    <w:rsid w:val="00E63316"/>
    <w:rsid w:val="00E633BD"/>
    <w:rsid w:val="00E63B0E"/>
    <w:rsid w:val="00E63BB4"/>
    <w:rsid w:val="00E63D86"/>
    <w:rsid w:val="00E63D92"/>
    <w:rsid w:val="00E63F35"/>
    <w:rsid w:val="00E6409E"/>
    <w:rsid w:val="00E6491B"/>
    <w:rsid w:val="00E655F2"/>
    <w:rsid w:val="00E659AD"/>
    <w:rsid w:val="00E66531"/>
    <w:rsid w:val="00E666F3"/>
    <w:rsid w:val="00E66A16"/>
    <w:rsid w:val="00E66E98"/>
    <w:rsid w:val="00E678F1"/>
    <w:rsid w:val="00E678F4"/>
    <w:rsid w:val="00E701AF"/>
    <w:rsid w:val="00E70C3B"/>
    <w:rsid w:val="00E70EA6"/>
    <w:rsid w:val="00E70FA5"/>
    <w:rsid w:val="00E71235"/>
    <w:rsid w:val="00E7150D"/>
    <w:rsid w:val="00E71D5B"/>
    <w:rsid w:val="00E71E2F"/>
    <w:rsid w:val="00E726B9"/>
    <w:rsid w:val="00E7291C"/>
    <w:rsid w:val="00E72C4D"/>
    <w:rsid w:val="00E73095"/>
    <w:rsid w:val="00E731E1"/>
    <w:rsid w:val="00E73225"/>
    <w:rsid w:val="00E7387E"/>
    <w:rsid w:val="00E74F84"/>
    <w:rsid w:val="00E75282"/>
    <w:rsid w:val="00E75835"/>
    <w:rsid w:val="00E75DB6"/>
    <w:rsid w:val="00E76078"/>
    <w:rsid w:val="00E76086"/>
    <w:rsid w:val="00E7663E"/>
    <w:rsid w:val="00E76B6A"/>
    <w:rsid w:val="00E7704D"/>
    <w:rsid w:val="00E77730"/>
    <w:rsid w:val="00E77D6A"/>
    <w:rsid w:val="00E80431"/>
    <w:rsid w:val="00E805FA"/>
    <w:rsid w:val="00E808EC"/>
    <w:rsid w:val="00E809DB"/>
    <w:rsid w:val="00E810CE"/>
    <w:rsid w:val="00E8155D"/>
    <w:rsid w:val="00E81843"/>
    <w:rsid w:val="00E8186B"/>
    <w:rsid w:val="00E81DE2"/>
    <w:rsid w:val="00E821B0"/>
    <w:rsid w:val="00E82576"/>
    <w:rsid w:val="00E832EE"/>
    <w:rsid w:val="00E8377E"/>
    <w:rsid w:val="00E83C65"/>
    <w:rsid w:val="00E84778"/>
    <w:rsid w:val="00E84BF9"/>
    <w:rsid w:val="00E84CF9"/>
    <w:rsid w:val="00E85066"/>
    <w:rsid w:val="00E8517A"/>
    <w:rsid w:val="00E8542E"/>
    <w:rsid w:val="00E85529"/>
    <w:rsid w:val="00E85748"/>
    <w:rsid w:val="00E8575E"/>
    <w:rsid w:val="00E85DB3"/>
    <w:rsid w:val="00E85DC6"/>
    <w:rsid w:val="00E85F2F"/>
    <w:rsid w:val="00E85F4B"/>
    <w:rsid w:val="00E85F91"/>
    <w:rsid w:val="00E86E32"/>
    <w:rsid w:val="00E870EC"/>
    <w:rsid w:val="00E874A8"/>
    <w:rsid w:val="00E87BF6"/>
    <w:rsid w:val="00E87D0D"/>
    <w:rsid w:val="00E90598"/>
    <w:rsid w:val="00E909C3"/>
    <w:rsid w:val="00E9106E"/>
    <w:rsid w:val="00E91752"/>
    <w:rsid w:val="00E92593"/>
    <w:rsid w:val="00E925C2"/>
    <w:rsid w:val="00E92653"/>
    <w:rsid w:val="00E926BC"/>
    <w:rsid w:val="00E92896"/>
    <w:rsid w:val="00E9314E"/>
    <w:rsid w:val="00E939F4"/>
    <w:rsid w:val="00E93FB9"/>
    <w:rsid w:val="00E94927"/>
    <w:rsid w:val="00E9498A"/>
    <w:rsid w:val="00E94BC6"/>
    <w:rsid w:val="00E95143"/>
    <w:rsid w:val="00E95163"/>
    <w:rsid w:val="00E95334"/>
    <w:rsid w:val="00E95BB8"/>
    <w:rsid w:val="00E95E45"/>
    <w:rsid w:val="00E965D8"/>
    <w:rsid w:val="00E9681C"/>
    <w:rsid w:val="00E96AB3"/>
    <w:rsid w:val="00E96E8D"/>
    <w:rsid w:val="00E9709E"/>
    <w:rsid w:val="00E9763D"/>
    <w:rsid w:val="00E97FAC"/>
    <w:rsid w:val="00EA075A"/>
    <w:rsid w:val="00EA081B"/>
    <w:rsid w:val="00EA0CB9"/>
    <w:rsid w:val="00EA1BD7"/>
    <w:rsid w:val="00EA2C5D"/>
    <w:rsid w:val="00EA2F27"/>
    <w:rsid w:val="00EA3553"/>
    <w:rsid w:val="00EA3A8E"/>
    <w:rsid w:val="00EA3BE9"/>
    <w:rsid w:val="00EA451D"/>
    <w:rsid w:val="00EA459B"/>
    <w:rsid w:val="00EA508A"/>
    <w:rsid w:val="00EA52B3"/>
    <w:rsid w:val="00EA52F5"/>
    <w:rsid w:val="00EA6084"/>
    <w:rsid w:val="00EA618C"/>
    <w:rsid w:val="00EA6D3C"/>
    <w:rsid w:val="00EA6D5F"/>
    <w:rsid w:val="00EA7D6B"/>
    <w:rsid w:val="00EA7E9B"/>
    <w:rsid w:val="00EB07F3"/>
    <w:rsid w:val="00EB090A"/>
    <w:rsid w:val="00EB0E7F"/>
    <w:rsid w:val="00EB16DD"/>
    <w:rsid w:val="00EB1760"/>
    <w:rsid w:val="00EB2EC1"/>
    <w:rsid w:val="00EB4670"/>
    <w:rsid w:val="00EB5A53"/>
    <w:rsid w:val="00EB5DF4"/>
    <w:rsid w:val="00EB72E7"/>
    <w:rsid w:val="00EB7599"/>
    <w:rsid w:val="00EB782F"/>
    <w:rsid w:val="00EC0513"/>
    <w:rsid w:val="00EC0857"/>
    <w:rsid w:val="00EC0B0A"/>
    <w:rsid w:val="00EC119C"/>
    <w:rsid w:val="00EC1397"/>
    <w:rsid w:val="00EC1936"/>
    <w:rsid w:val="00EC20A7"/>
    <w:rsid w:val="00EC2171"/>
    <w:rsid w:val="00EC2886"/>
    <w:rsid w:val="00EC3212"/>
    <w:rsid w:val="00EC3679"/>
    <w:rsid w:val="00EC3972"/>
    <w:rsid w:val="00EC3D50"/>
    <w:rsid w:val="00EC4217"/>
    <w:rsid w:val="00EC4365"/>
    <w:rsid w:val="00EC470D"/>
    <w:rsid w:val="00EC5FAD"/>
    <w:rsid w:val="00EC65E4"/>
    <w:rsid w:val="00EC6E87"/>
    <w:rsid w:val="00EC6F97"/>
    <w:rsid w:val="00EC71A3"/>
    <w:rsid w:val="00EC7A3D"/>
    <w:rsid w:val="00EC7D22"/>
    <w:rsid w:val="00ED0158"/>
    <w:rsid w:val="00ED02FD"/>
    <w:rsid w:val="00ED056A"/>
    <w:rsid w:val="00ED07FD"/>
    <w:rsid w:val="00ED0A6A"/>
    <w:rsid w:val="00ED0B2D"/>
    <w:rsid w:val="00ED0CAC"/>
    <w:rsid w:val="00ED1139"/>
    <w:rsid w:val="00ED1315"/>
    <w:rsid w:val="00ED1458"/>
    <w:rsid w:val="00ED18A5"/>
    <w:rsid w:val="00ED18B1"/>
    <w:rsid w:val="00ED1A3D"/>
    <w:rsid w:val="00ED1CE1"/>
    <w:rsid w:val="00ED1F9E"/>
    <w:rsid w:val="00ED20BA"/>
    <w:rsid w:val="00ED2184"/>
    <w:rsid w:val="00ED22D2"/>
    <w:rsid w:val="00ED2B12"/>
    <w:rsid w:val="00ED2D00"/>
    <w:rsid w:val="00ED2E03"/>
    <w:rsid w:val="00ED39C3"/>
    <w:rsid w:val="00ED3C55"/>
    <w:rsid w:val="00ED3CEF"/>
    <w:rsid w:val="00ED421E"/>
    <w:rsid w:val="00ED477C"/>
    <w:rsid w:val="00ED4C16"/>
    <w:rsid w:val="00ED4F50"/>
    <w:rsid w:val="00ED5DE6"/>
    <w:rsid w:val="00ED5F9F"/>
    <w:rsid w:val="00ED69DD"/>
    <w:rsid w:val="00ED715B"/>
    <w:rsid w:val="00ED7432"/>
    <w:rsid w:val="00ED76C9"/>
    <w:rsid w:val="00ED791B"/>
    <w:rsid w:val="00EE0542"/>
    <w:rsid w:val="00EE0B6F"/>
    <w:rsid w:val="00EE0BAB"/>
    <w:rsid w:val="00EE1A68"/>
    <w:rsid w:val="00EE1ACC"/>
    <w:rsid w:val="00EE1BC6"/>
    <w:rsid w:val="00EE2931"/>
    <w:rsid w:val="00EE30EB"/>
    <w:rsid w:val="00EE381A"/>
    <w:rsid w:val="00EE3838"/>
    <w:rsid w:val="00EE39FD"/>
    <w:rsid w:val="00EE432B"/>
    <w:rsid w:val="00EE531B"/>
    <w:rsid w:val="00EE595B"/>
    <w:rsid w:val="00EE5B0F"/>
    <w:rsid w:val="00EE6776"/>
    <w:rsid w:val="00EE6BE4"/>
    <w:rsid w:val="00EE79E2"/>
    <w:rsid w:val="00EF03FB"/>
    <w:rsid w:val="00EF13F2"/>
    <w:rsid w:val="00EF1DF3"/>
    <w:rsid w:val="00EF257B"/>
    <w:rsid w:val="00EF258F"/>
    <w:rsid w:val="00EF276A"/>
    <w:rsid w:val="00EF27F4"/>
    <w:rsid w:val="00EF2C1A"/>
    <w:rsid w:val="00EF2E37"/>
    <w:rsid w:val="00EF3022"/>
    <w:rsid w:val="00EF31F1"/>
    <w:rsid w:val="00EF3939"/>
    <w:rsid w:val="00EF3D28"/>
    <w:rsid w:val="00EF3DA5"/>
    <w:rsid w:val="00EF3DAB"/>
    <w:rsid w:val="00EF3E25"/>
    <w:rsid w:val="00EF3E59"/>
    <w:rsid w:val="00EF48AD"/>
    <w:rsid w:val="00EF529D"/>
    <w:rsid w:val="00EF5B0E"/>
    <w:rsid w:val="00EF6EAA"/>
    <w:rsid w:val="00EF73EC"/>
    <w:rsid w:val="00EF78E6"/>
    <w:rsid w:val="00EF7C88"/>
    <w:rsid w:val="00EF7E8B"/>
    <w:rsid w:val="00F00287"/>
    <w:rsid w:val="00F00370"/>
    <w:rsid w:val="00F004AF"/>
    <w:rsid w:val="00F0142B"/>
    <w:rsid w:val="00F0183B"/>
    <w:rsid w:val="00F01872"/>
    <w:rsid w:val="00F01B08"/>
    <w:rsid w:val="00F02B95"/>
    <w:rsid w:val="00F034A6"/>
    <w:rsid w:val="00F0361E"/>
    <w:rsid w:val="00F038DD"/>
    <w:rsid w:val="00F03C71"/>
    <w:rsid w:val="00F04385"/>
    <w:rsid w:val="00F049F0"/>
    <w:rsid w:val="00F04CF8"/>
    <w:rsid w:val="00F04E80"/>
    <w:rsid w:val="00F0527F"/>
    <w:rsid w:val="00F0540E"/>
    <w:rsid w:val="00F0547E"/>
    <w:rsid w:val="00F05BBD"/>
    <w:rsid w:val="00F05D4E"/>
    <w:rsid w:val="00F07217"/>
    <w:rsid w:val="00F07439"/>
    <w:rsid w:val="00F07F60"/>
    <w:rsid w:val="00F1002E"/>
    <w:rsid w:val="00F104C9"/>
    <w:rsid w:val="00F1074A"/>
    <w:rsid w:val="00F1106B"/>
    <w:rsid w:val="00F11084"/>
    <w:rsid w:val="00F127BB"/>
    <w:rsid w:val="00F12803"/>
    <w:rsid w:val="00F131BE"/>
    <w:rsid w:val="00F13429"/>
    <w:rsid w:val="00F13A7A"/>
    <w:rsid w:val="00F13EBD"/>
    <w:rsid w:val="00F14412"/>
    <w:rsid w:val="00F14916"/>
    <w:rsid w:val="00F153E3"/>
    <w:rsid w:val="00F15B36"/>
    <w:rsid w:val="00F16708"/>
    <w:rsid w:val="00F167DB"/>
    <w:rsid w:val="00F16B0A"/>
    <w:rsid w:val="00F16DC4"/>
    <w:rsid w:val="00F16E8E"/>
    <w:rsid w:val="00F16F48"/>
    <w:rsid w:val="00F16FDF"/>
    <w:rsid w:val="00F17220"/>
    <w:rsid w:val="00F174E3"/>
    <w:rsid w:val="00F17F8D"/>
    <w:rsid w:val="00F206B7"/>
    <w:rsid w:val="00F2074B"/>
    <w:rsid w:val="00F20A16"/>
    <w:rsid w:val="00F20ACE"/>
    <w:rsid w:val="00F2130A"/>
    <w:rsid w:val="00F21F9A"/>
    <w:rsid w:val="00F22203"/>
    <w:rsid w:val="00F226F7"/>
    <w:rsid w:val="00F23300"/>
    <w:rsid w:val="00F2337F"/>
    <w:rsid w:val="00F23491"/>
    <w:rsid w:val="00F239FC"/>
    <w:rsid w:val="00F23CCB"/>
    <w:rsid w:val="00F24A7A"/>
    <w:rsid w:val="00F24A86"/>
    <w:rsid w:val="00F25081"/>
    <w:rsid w:val="00F258D7"/>
    <w:rsid w:val="00F25B4C"/>
    <w:rsid w:val="00F26427"/>
    <w:rsid w:val="00F266F7"/>
    <w:rsid w:val="00F26B31"/>
    <w:rsid w:val="00F26DB3"/>
    <w:rsid w:val="00F27389"/>
    <w:rsid w:val="00F27478"/>
    <w:rsid w:val="00F27CE5"/>
    <w:rsid w:val="00F27DC3"/>
    <w:rsid w:val="00F302CA"/>
    <w:rsid w:val="00F309F1"/>
    <w:rsid w:val="00F30F5C"/>
    <w:rsid w:val="00F310A7"/>
    <w:rsid w:val="00F31385"/>
    <w:rsid w:val="00F31BD0"/>
    <w:rsid w:val="00F31D77"/>
    <w:rsid w:val="00F31FDD"/>
    <w:rsid w:val="00F32029"/>
    <w:rsid w:val="00F32AFB"/>
    <w:rsid w:val="00F32D95"/>
    <w:rsid w:val="00F3390F"/>
    <w:rsid w:val="00F33D66"/>
    <w:rsid w:val="00F3441D"/>
    <w:rsid w:val="00F34912"/>
    <w:rsid w:val="00F34C8D"/>
    <w:rsid w:val="00F35F5F"/>
    <w:rsid w:val="00F3695B"/>
    <w:rsid w:val="00F36B77"/>
    <w:rsid w:val="00F36F68"/>
    <w:rsid w:val="00F3722A"/>
    <w:rsid w:val="00F37C38"/>
    <w:rsid w:val="00F37C63"/>
    <w:rsid w:val="00F37F58"/>
    <w:rsid w:val="00F406F5"/>
    <w:rsid w:val="00F409DF"/>
    <w:rsid w:val="00F40AFC"/>
    <w:rsid w:val="00F40CF8"/>
    <w:rsid w:val="00F40E89"/>
    <w:rsid w:val="00F41759"/>
    <w:rsid w:val="00F41E3D"/>
    <w:rsid w:val="00F42368"/>
    <w:rsid w:val="00F423D2"/>
    <w:rsid w:val="00F4267E"/>
    <w:rsid w:val="00F42918"/>
    <w:rsid w:val="00F42D00"/>
    <w:rsid w:val="00F434BF"/>
    <w:rsid w:val="00F435F7"/>
    <w:rsid w:val="00F4423E"/>
    <w:rsid w:val="00F4511F"/>
    <w:rsid w:val="00F45243"/>
    <w:rsid w:val="00F454E5"/>
    <w:rsid w:val="00F4690D"/>
    <w:rsid w:val="00F4692E"/>
    <w:rsid w:val="00F47352"/>
    <w:rsid w:val="00F476E7"/>
    <w:rsid w:val="00F47952"/>
    <w:rsid w:val="00F47FDF"/>
    <w:rsid w:val="00F50085"/>
    <w:rsid w:val="00F50987"/>
    <w:rsid w:val="00F51A17"/>
    <w:rsid w:val="00F51B30"/>
    <w:rsid w:val="00F51C29"/>
    <w:rsid w:val="00F51D99"/>
    <w:rsid w:val="00F5206E"/>
    <w:rsid w:val="00F521D3"/>
    <w:rsid w:val="00F52215"/>
    <w:rsid w:val="00F52421"/>
    <w:rsid w:val="00F52DBB"/>
    <w:rsid w:val="00F5301A"/>
    <w:rsid w:val="00F53052"/>
    <w:rsid w:val="00F53F69"/>
    <w:rsid w:val="00F540DB"/>
    <w:rsid w:val="00F5455F"/>
    <w:rsid w:val="00F54B2F"/>
    <w:rsid w:val="00F55507"/>
    <w:rsid w:val="00F55932"/>
    <w:rsid w:val="00F55957"/>
    <w:rsid w:val="00F55D51"/>
    <w:rsid w:val="00F564BF"/>
    <w:rsid w:val="00F56DA4"/>
    <w:rsid w:val="00F56DF0"/>
    <w:rsid w:val="00F56F71"/>
    <w:rsid w:val="00F575B2"/>
    <w:rsid w:val="00F57831"/>
    <w:rsid w:val="00F60125"/>
    <w:rsid w:val="00F60136"/>
    <w:rsid w:val="00F60A70"/>
    <w:rsid w:val="00F60D5A"/>
    <w:rsid w:val="00F6153F"/>
    <w:rsid w:val="00F61ADC"/>
    <w:rsid w:val="00F61B2F"/>
    <w:rsid w:val="00F628EF"/>
    <w:rsid w:val="00F62949"/>
    <w:rsid w:val="00F62D2F"/>
    <w:rsid w:val="00F62F3B"/>
    <w:rsid w:val="00F62FCB"/>
    <w:rsid w:val="00F6349A"/>
    <w:rsid w:val="00F64527"/>
    <w:rsid w:val="00F64E50"/>
    <w:rsid w:val="00F655E4"/>
    <w:rsid w:val="00F65A12"/>
    <w:rsid w:val="00F66030"/>
    <w:rsid w:val="00F664FB"/>
    <w:rsid w:val="00F6663C"/>
    <w:rsid w:val="00F6742D"/>
    <w:rsid w:val="00F67B50"/>
    <w:rsid w:val="00F70001"/>
    <w:rsid w:val="00F70122"/>
    <w:rsid w:val="00F707EA"/>
    <w:rsid w:val="00F70A05"/>
    <w:rsid w:val="00F70F9D"/>
    <w:rsid w:val="00F71124"/>
    <w:rsid w:val="00F71366"/>
    <w:rsid w:val="00F715FC"/>
    <w:rsid w:val="00F71C82"/>
    <w:rsid w:val="00F72287"/>
    <w:rsid w:val="00F72C96"/>
    <w:rsid w:val="00F72E84"/>
    <w:rsid w:val="00F72F52"/>
    <w:rsid w:val="00F731FC"/>
    <w:rsid w:val="00F731FF"/>
    <w:rsid w:val="00F73C0C"/>
    <w:rsid w:val="00F74046"/>
    <w:rsid w:val="00F741BB"/>
    <w:rsid w:val="00F7477E"/>
    <w:rsid w:val="00F7479F"/>
    <w:rsid w:val="00F74CAF"/>
    <w:rsid w:val="00F75965"/>
    <w:rsid w:val="00F75B40"/>
    <w:rsid w:val="00F75D5D"/>
    <w:rsid w:val="00F76850"/>
    <w:rsid w:val="00F7688F"/>
    <w:rsid w:val="00F76929"/>
    <w:rsid w:val="00F771BD"/>
    <w:rsid w:val="00F77F6F"/>
    <w:rsid w:val="00F80F34"/>
    <w:rsid w:val="00F812A2"/>
    <w:rsid w:val="00F82271"/>
    <w:rsid w:val="00F82E6C"/>
    <w:rsid w:val="00F83370"/>
    <w:rsid w:val="00F8339B"/>
    <w:rsid w:val="00F835CA"/>
    <w:rsid w:val="00F83EF7"/>
    <w:rsid w:val="00F83FAF"/>
    <w:rsid w:val="00F847A7"/>
    <w:rsid w:val="00F849B6"/>
    <w:rsid w:val="00F84F19"/>
    <w:rsid w:val="00F84FB7"/>
    <w:rsid w:val="00F85A32"/>
    <w:rsid w:val="00F85AAC"/>
    <w:rsid w:val="00F86219"/>
    <w:rsid w:val="00F8633B"/>
    <w:rsid w:val="00F86C31"/>
    <w:rsid w:val="00F875F1"/>
    <w:rsid w:val="00F877E6"/>
    <w:rsid w:val="00F90883"/>
    <w:rsid w:val="00F91C67"/>
    <w:rsid w:val="00F92084"/>
    <w:rsid w:val="00F92762"/>
    <w:rsid w:val="00F93852"/>
    <w:rsid w:val="00F93884"/>
    <w:rsid w:val="00F93A1C"/>
    <w:rsid w:val="00F93C29"/>
    <w:rsid w:val="00F93EF1"/>
    <w:rsid w:val="00F94279"/>
    <w:rsid w:val="00F94996"/>
    <w:rsid w:val="00F950C8"/>
    <w:rsid w:val="00F9547F"/>
    <w:rsid w:val="00F95EFC"/>
    <w:rsid w:val="00F95F88"/>
    <w:rsid w:val="00F977D3"/>
    <w:rsid w:val="00F97F0C"/>
    <w:rsid w:val="00FA036E"/>
    <w:rsid w:val="00FA1175"/>
    <w:rsid w:val="00FA11F0"/>
    <w:rsid w:val="00FA1251"/>
    <w:rsid w:val="00FA182A"/>
    <w:rsid w:val="00FA19E7"/>
    <w:rsid w:val="00FA251B"/>
    <w:rsid w:val="00FA29B9"/>
    <w:rsid w:val="00FA2C6F"/>
    <w:rsid w:val="00FA2CA0"/>
    <w:rsid w:val="00FA305D"/>
    <w:rsid w:val="00FA312C"/>
    <w:rsid w:val="00FA3615"/>
    <w:rsid w:val="00FA36D3"/>
    <w:rsid w:val="00FA52DD"/>
    <w:rsid w:val="00FA64C6"/>
    <w:rsid w:val="00FA68CA"/>
    <w:rsid w:val="00FB00B3"/>
    <w:rsid w:val="00FB0EC0"/>
    <w:rsid w:val="00FB218E"/>
    <w:rsid w:val="00FB260B"/>
    <w:rsid w:val="00FB2628"/>
    <w:rsid w:val="00FB28C7"/>
    <w:rsid w:val="00FB2AB1"/>
    <w:rsid w:val="00FB2F4E"/>
    <w:rsid w:val="00FB3054"/>
    <w:rsid w:val="00FB3166"/>
    <w:rsid w:val="00FB31EA"/>
    <w:rsid w:val="00FB3B60"/>
    <w:rsid w:val="00FB3E9D"/>
    <w:rsid w:val="00FB5FBD"/>
    <w:rsid w:val="00FB60B3"/>
    <w:rsid w:val="00FB651E"/>
    <w:rsid w:val="00FB6826"/>
    <w:rsid w:val="00FB6905"/>
    <w:rsid w:val="00FB6916"/>
    <w:rsid w:val="00FB69E3"/>
    <w:rsid w:val="00FB6AB5"/>
    <w:rsid w:val="00FB6EE4"/>
    <w:rsid w:val="00FB6EE9"/>
    <w:rsid w:val="00FB7E66"/>
    <w:rsid w:val="00FC0A72"/>
    <w:rsid w:val="00FC0EFC"/>
    <w:rsid w:val="00FC2063"/>
    <w:rsid w:val="00FC20EF"/>
    <w:rsid w:val="00FC2253"/>
    <w:rsid w:val="00FC2973"/>
    <w:rsid w:val="00FC2A1C"/>
    <w:rsid w:val="00FC3CFA"/>
    <w:rsid w:val="00FC3D81"/>
    <w:rsid w:val="00FC4F14"/>
    <w:rsid w:val="00FC5440"/>
    <w:rsid w:val="00FC552B"/>
    <w:rsid w:val="00FC55E5"/>
    <w:rsid w:val="00FC5E94"/>
    <w:rsid w:val="00FC63E2"/>
    <w:rsid w:val="00FC6B0B"/>
    <w:rsid w:val="00FD0E9F"/>
    <w:rsid w:val="00FD128F"/>
    <w:rsid w:val="00FD14B2"/>
    <w:rsid w:val="00FD166D"/>
    <w:rsid w:val="00FD1CB5"/>
    <w:rsid w:val="00FD2AA7"/>
    <w:rsid w:val="00FD34D4"/>
    <w:rsid w:val="00FD4662"/>
    <w:rsid w:val="00FD5753"/>
    <w:rsid w:val="00FD6342"/>
    <w:rsid w:val="00FD63CB"/>
    <w:rsid w:val="00FD6863"/>
    <w:rsid w:val="00FD696B"/>
    <w:rsid w:val="00FD6A97"/>
    <w:rsid w:val="00FD713F"/>
    <w:rsid w:val="00FD727B"/>
    <w:rsid w:val="00FD7731"/>
    <w:rsid w:val="00FD7923"/>
    <w:rsid w:val="00FD7A2E"/>
    <w:rsid w:val="00FE0141"/>
    <w:rsid w:val="00FE02E7"/>
    <w:rsid w:val="00FE0458"/>
    <w:rsid w:val="00FE062A"/>
    <w:rsid w:val="00FE0AA5"/>
    <w:rsid w:val="00FE0F24"/>
    <w:rsid w:val="00FE0F4A"/>
    <w:rsid w:val="00FE1097"/>
    <w:rsid w:val="00FE166A"/>
    <w:rsid w:val="00FE27C8"/>
    <w:rsid w:val="00FE27FF"/>
    <w:rsid w:val="00FE2C89"/>
    <w:rsid w:val="00FE2CDC"/>
    <w:rsid w:val="00FE334C"/>
    <w:rsid w:val="00FE3858"/>
    <w:rsid w:val="00FE4869"/>
    <w:rsid w:val="00FE48C8"/>
    <w:rsid w:val="00FE4D3F"/>
    <w:rsid w:val="00FE535D"/>
    <w:rsid w:val="00FE555D"/>
    <w:rsid w:val="00FE65C6"/>
    <w:rsid w:val="00FE67EB"/>
    <w:rsid w:val="00FE6EF1"/>
    <w:rsid w:val="00FE7672"/>
    <w:rsid w:val="00FF0426"/>
    <w:rsid w:val="00FF067F"/>
    <w:rsid w:val="00FF0AD4"/>
    <w:rsid w:val="00FF0B0E"/>
    <w:rsid w:val="00FF127B"/>
    <w:rsid w:val="00FF1287"/>
    <w:rsid w:val="00FF1626"/>
    <w:rsid w:val="00FF23CE"/>
    <w:rsid w:val="00FF294A"/>
    <w:rsid w:val="00FF2C73"/>
    <w:rsid w:val="00FF3B4D"/>
    <w:rsid w:val="00FF4265"/>
    <w:rsid w:val="00FF4911"/>
    <w:rsid w:val="00FF4C71"/>
    <w:rsid w:val="00FF4D0B"/>
    <w:rsid w:val="00FF529E"/>
    <w:rsid w:val="00FF54B1"/>
    <w:rsid w:val="00FF60AE"/>
    <w:rsid w:val="00FF66D7"/>
    <w:rsid w:val="00FF6C9C"/>
    <w:rsid w:val="00FF6EEE"/>
    <w:rsid w:val="00FF752E"/>
    <w:rsid w:val="00FF7BCA"/>
    <w:rsid w:val="00FF7C1E"/>
    <w:rsid w:val="081AAE4A"/>
    <w:rsid w:val="0FA26512"/>
    <w:rsid w:val="1065E451"/>
    <w:rsid w:val="18C833E0"/>
    <w:rsid w:val="23C175C1"/>
    <w:rsid w:val="3C76A1FC"/>
    <w:rsid w:val="6734094E"/>
    <w:rsid w:val="673C8077"/>
    <w:rsid w:val="68FE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25BB8F"/>
  <w15:docId w15:val="{96C53CF5-C8BF-4F26-BE04-3E433A55A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9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Heading2Char">
    <w:name w:val="Heading 2 Char"/>
    <w:link w:val="Heading2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Heading3Char">
    <w:name w:val="Heading 3 Char"/>
    <w:link w:val="Heading3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Heading4Char">
    <w:name w:val="Heading 4 Char"/>
    <w:link w:val="Heading4"/>
    <w:uiPriority w:val="99"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Heading5Char">
    <w:name w:val="Heading 5 Char"/>
    <w:link w:val="Heading5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Heading6Char">
    <w:name w:val="Heading 6 Char"/>
    <w:link w:val="Heading6"/>
    <w:uiPriority w:val="99"/>
    <w:semiHidden/>
    <w:locked/>
    <w:rsid w:val="004132D7"/>
    <w:rPr>
      <w:rFonts w:ascii="Calibri" w:hAnsi="Calibri" w:cs="Times New Roman"/>
      <w:b/>
      <w:lang w:eastAsia="en-GB"/>
    </w:rPr>
  </w:style>
  <w:style w:type="character" w:customStyle="1" w:styleId="Heading7Char">
    <w:name w:val="Heading 7 Char"/>
    <w:link w:val="Heading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Heading8Char">
    <w:name w:val="Heading 8 Char"/>
    <w:link w:val="Heading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Heading9Char">
    <w:name w:val="Heading 9 Char"/>
    <w:link w:val="Heading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Header">
    <w:name w:val="header"/>
    <w:basedOn w:val="Normal"/>
    <w:link w:val="Head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Caption">
    <w:name w:val="caption"/>
    <w:basedOn w:val="Normal"/>
    <w:next w:val="Normal"/>
    <w:uiPriority w:val="99"/>
    <w:qFormat/>
    <w:rsid w:val="005142DB"/>
    <w:rPr>
      <w:b/>
      <w:bCs/>
    </w:rPr>
  </w:style>
  <w:style w:type="paragraph" w:styleId="ListBullet">
    <w:name w:val="List Bullet"/>
    <w:basedOn w:val="Normal"/>
    <w:uiPriority w:val="99"/>
    <w:rsid w:val="005142DB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5142DB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5142DB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142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142DB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142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142DB"/>
    <w:pPr>
      <w:ind w:left="284"/>
    </w:pPr>
  </w:style>
  <w:style w:type="paragraph" w:customStyle="1" w:styleId="AAFrameAddress">
    <w:name w:val="AA Frame Address"/>
    <w:basedOn w:val="Heading1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142D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142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142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142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142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142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142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142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142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142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142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142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142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142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142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142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142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142DB"/>
    <w:pPr>
      <w:ind w:left="567" w:hanging="567"/>
    </w:pPr>
  </w:style>
  <w:style w:type="paragraph" w:styleId="ListBullet5">
    <w:name w:val="List Bullet 5"/>
    <w:basedOn w:val="Normal"/>
    <w:uiPriority w:val="99"/>
    <w:rsid w:val="005142DB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uiPriority w:val="99"/>
    <w:rsid w:val="005142DB"/>
    <w:pPr>
      <w:spacing w:after="120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5142DB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142D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Strong">
    <w:name w:val="Strong"/>
    <w:uiPriority w:val="99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rsid w:val="005142DB"/>
    <w:rPr>
      <w:rFonts w:cs="Times New Roman"/>
    </w:rPr>
  </w:style>
  <w:style w:type="paragraph" w:customStyle="1" w:styleId="3">
    <w:name w:val="µÒÃÒ§3ªèÍ§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1">
    <w:name w:val="Åº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2">
    <w:name w:val="???????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4132D7"/>
    <w:rPr>
      <w:rFonts w:ascii="Arial" w:hAnsi="Arial" w:cs="Times New Roman"/>
      <w:sz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142DB"/>
    <w:rPr>
      <w:sz w:val="25"/>
      <w:szCs w:val="25"/>
    </w:rPr>
  </w:style>
  <w:style w:type="character" w:customStyle="1" w:styleId="FootnoteTextChar">
    <w:name w:val="Footnote Text Char"/>
    <w:link w:val="FootnoteText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FootnoteReference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BlockText">
    <w:name w:val="Block Tex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PlainText">
    <w:name w:val="Plain Text"/>
    <w:basedOn w:val="Normal"/>
    <w:link w:val="PlainText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locked/>
    <w:rsid w:val="004132D7"/>
    <w:rPr>
      <w:rFonts w:ascii="Courier New" w:hAnsi="Courier New" w:cs="Times New Roman"/>
      <w:sz w:val="25"/>
      <w:lang w:eastAsia="en-GB"/>
    </w:rPr>
  </w:style>
  <w:style w:type="table" w:styleId="TableGrid">
    <w:name w:val="Table Grid"/>
    <w:basedOn w:val="TableNormal"/>
    <w:uiPriority w:val="39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3">
    <w:name w:val="???????????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Normal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Normal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4">
    <w:name w:val="à¹×éÍàÃ×èÍ§"/>
    <w:basedOn w:val="Normal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Normal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BodyText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DefaultParagraphFont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1">
    <w:name w:val="เนื้อเรื่อง1"/>
    <w:basedOn w:val="Normal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5">
    <w:name w:val="ข้อความ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6">
    <w:name w:val="??????????? ????????"/>
    <w:basedOn w:val="NormalIndent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A254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A2541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410"/>
    <w:rPr>
      <w:rFonts w:ascii="Arial" w:hAnsi="Arial"/>
      <w:szCs w:val="25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A25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5410"/>
    <w:rPr>
      <w:rFonts w:ascii="Arial" w:hAnsi="Arial"/>
      <w:b/>
      <w:bCs/>
      <w:szCs w:val="25"/>
      <w:lang w:eastAsia="en-GB"/>
    </w:rPr>
  </w:style>
  <w:style w:type="paragraph" w:customStyle="1" w:styleId="a7">
    <w:name w:val="เนื้อเรื่อง"/>
    <w:basedOn w:val="Normal"/>
    <w:rsid w:val="00DF1D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  <w:lang w:eastAsia="en-US"/>
    </w:rPr>
  </w:style>
  <w:style w:type="paragraph" w:customStyle="1" w:styleId="LetterFooter">
    <w:name w:val="Letter Footer"/>
    <w:uiPriority w:val="9"/>
    <w:semiHidden/>
    <w:rsid w:val="005C4CA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NormalWeb">
    <w:name w:val="Normal (Web)"/>
    <w:basedOn w:val="Normal"/>
    <w:uiPriority w:val="99"/>
    <w:unhideWhenUsed/>
    <w:locked/>
    <w:rsid w:val="00145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E03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77E3B"/>
  </w:style>
  <w:style w:type="character" w:customStyle="1" w:styleId="eop">
    <w:name w:val="eop"/>
    <w:basedOn w:val="DefaultParagraphFont"/>
    <w:rsid w:val="00677E3B"/>
  </w:style>
  <w:style w:type="character" w:customStyle="1" w:styleId="ListParagraphChar">
    <w:name w:val="List Paragraph Char"/>
    <w:link w:val="ListParagraph"/>
    <w:uiPriority w:val="34"/>
    <w:locked/>
    <w:rsid w:val="00FF294A"/>
    <w:rPr>
      <w:rFonts w:ascii="Arial" w:hAnsi="Arial"/>
      <w:sz w:val="18"/>
      <w:szCs w:val="22"/>
      <w:lang w:eastAsia="en-GB"/>
    </w:rPr>
  </w:style>
  <w:style w:type="paragraph" w:customStyle="1" w:styleId="paragraph">
    <w:name w:val="paragraph"/>
    <w:basedOn w:val="Normal"/>
    <w:rsid w:val="00E25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72522A"/>
    <w:rPr>
      <w:rFonts w:ascii="Arial" w:hAnsi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6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3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4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26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7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8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2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5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9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0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0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7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2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2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6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3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3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9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70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9" ma:contentTypeDescription="Create a new document." ma:contentTypeScope="" ma:versionID="640976fb18d764414defcea3c2e2cfc1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006787e9e925374b4c661a7e58e75d78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F1B41-BBF2-490F-8EF1-D8FEB531D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EE7472-680B-4B2D-98AD-7B6C23DAAD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EA4F0-F086-444A-82FE-A62C3FE05E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E82FB8-F564-46E1-B916-70856B598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9</Pages>
  <Words>1757</Words>
  <Characters>10020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ศรีวรา เรียล เอสเตท กรุ๊ป จำกัด (มหาชน)</vt:lpstr>
      <vt:lpstr>บริษัท ศรีวรา เรียล เอสเตท กรุ๊ป จำกัด (มหาชน)</vt:lpstr>
    </vt:vector>
  </TitlesOfParts>
  <Company>Grant Thornton Thailand</Company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dc:description/>
  <cp:lastModifiedBy>Saintmed ms.activate1</cp:lastModifiedBy>
  <cp:revision>2</cp:revision>
  <cp:lastPrinted>2022-05-13T10:31:00Z</cp:lastPrinted>
  <dcterms:created xsi:type="dcterms:W3CDTF">2022-05-13T13:18:00Z</dcterms:created>
  <dcterms:modified xsi:type="dcterms:W3CDTF">2022-05-13T13:18:00Z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</Properties>
</file>