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5A2D7DA8" w:rsidR="00804175" w:rsidRPr="00B0628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0628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0628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0628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B06283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8D8B5A5" w14:textId="77777777" w:rsidR="00804175" w:rsidRPr="00B0628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B06283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164A81DC" w:rsidR="00804175" w:rsidRPr="00B06283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B06283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B06283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บริษัทย่อ</w:t>
      </w:r>
      <w:r w:rsidR="00375E8F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</w:p>
    <w:p w14:paraId="03B64113" w14:textId="4D8E6D7A" w:rsidR="00804175" w:rsidRPr="00B0628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B0628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B06283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B0628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B0628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B06283" w:rsidRDefault="0063146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B06283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B06283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3BEFC557" w:rsidR="00804175" w:rsidRPr="00B06283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B06283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EA3FFF0" w14:textId="34A9396B" w:rsidR="0096673C" w:rsidRPr="00B06283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Pr="00B06283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71D5DB" w14:textId="4364858D" w:rsidR="00B11F89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6447A5" w14:textId="6841F6F6" w:rsidR="00375E8F" w:rsidRPr="00B06283" w:rsidRDefault="00375E8F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B06283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B06283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B0628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B06283">
        <w:rPr>
          <w:rFonts w:asciiTheme="majorBidi" w:hAnsiTheme="majorBidi" w:cstheme="majorBidi"/>
          <w:sz w:val="28"/>
          <w:szCs w:val="28"/>
          <w:cs/>
        </w:rPr>
        <w:t>งบ</w:t>
      </w:r>
      <w:r w:rsidRPr="00B06283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B06283">
        <w:rPr>
          <w:rFonts w:asciiTheme="majorBidi" w:hAnsiTheme="majorBidi" w:cstheme="majorBidi"/>
          <w:sz w:val="28"/>
          <w:szCs w:val="28"/>
          <w:cs/>
        </w:rPr>
        <w:t>งบ</w:t>
      </w:r>
      <w:r w:rsidRPr="00B0628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B0628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320F2772" w:rsidR="00804175" w:rsidRPr="00B0628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B0628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B0628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B06283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321DF"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7D6097">
        <w:rPr>
          <w:rFonts w:ascii="Angsana New" w:hAnsi="Angsana New"/>
          <w:sz w:val="28"/>
          <w:szCs w:val="28"/>
        </w:rPr>
        <w:t>13</w:t>
      </w:r>
      <w:r w:rsidR="00DF0E8E" w:rsidRPr="00B06283">
        <w:rPr>
          <w:rFonts w:ascii="Angsana New" w:hAnsi="Angsana New"/>
          <w:sz w:val="28"/>
          <w:szCs w:val="28"/>
        </w:rPr>
        <w:t xml:space="preserve"> </w:t>
      </w:r>
      <w:r w:rsidR="00DF0E8E" w:rsidRPr="00B06283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="00DF0E8E" w:rsidRPr="00B062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0E8E" w:rsidRPr="00B06283">
        <w:rPr>
          <w:rFonts w:ascii="Angsana New" w:hAnsi="Angsana New"/>
          <w:sz w:val="28"/>
          <w:szCs w:val="28"/>
        </w:rPr>
        <w:t>2565</w:t>
      </w:r>
    </w:p>
    <w:p w14:paraId="75C2EBFE" w14:textId="77777777" w:rsidR="00804175" w:rsidRPr="00B0628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237B8C78" w:rsidR="00C11916" w:rsidRPr="00B06283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B06283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4CAB00EB" w:rsidR="000F4CA1" w:rsidRPr="00B06283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34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00190F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>โดย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br/>
      </w:r>
      <w:r w:rsidR="008946EB" w:rsidRPr="00B06283">
        <w:rPr>
          <w:rFonts w:ascii="Angsana New" w:hAnsi="Angsana New" w:cs="Angsana New"/>
          <w:sz w:val="28"/>
          <w:szCs w:val="28"/>
        </w:rPr>
        <w:t xml:space="preserve">31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ธันวาคม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256</w:t>
      </w:r>
      <w:r w:rsidR="00DF0E8E" w:rsidRPr="00B06283">
        <w:rPr>
          <w:rFonts w:ascii="Angsana New" w:hAnsi="Angsana New" w:cs="Angsana New"/>
          <w:sz w:val="28"/>
          <w:szCs w:val="28"/>
        </w:rPr>
        <w:t>4</w:t>
      </w:r>
    </w:p>
    <w:p w14:paraId="74197007" w14:textId="0EEBB841" w:rsidR="000F4CA1" w:rsidRPr="00B06283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29CED256" w:rsidR="007A0AF1" w:rsidRPr="00B06283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B06283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="007A0AF1"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F0E8E" w:rsidRPr="00B06283">
        <w:rPr>
          <w:rFonts w:asciiTheme="majorBidi" w:hAnsiTheme="majorBidi" w:cstheme="majorBidi"/>
          <w:sz w:val="28"/>
          <w:szCs w:val="28"/>
        </w:rPr>
        <w:t>4</w:t>
      </w:r>
    </w:p>
    <w:p w14:paraId="54C78515" w14:textId="77777777" w:rsidR="007B1DB6" w:rsidRPr="00B06283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8A7FCE" w14:textId="27ABF433" w:rsidR="006051C7" w:rsidRPr="00B06283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</w:t>
      </w:r>
      <w:r w:rsidR="004E67CC"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</w:t>
      </w:r>
    </w:p>
    <w:p w14:paraId="3D2F0C43" w14:textId="77777777" w:rsidR="005148FE" w:rsidRPr="00B06283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B9CB7A2" w14:textId="7C872AFB" w:rsidR="00A52441" w:rsidRPr="00B06283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06283">
        <w:rPr>
          <w:rFonts w:ascii="Angsana New" w:hAnsi="Angsana New" w:cs="Angsana New"/>
          <w:i/>
          <w:iCs/>
          <w:sz w:val="28"/>
          <w:szCs w:val="28"/>
          <w:cs/>
        </w:rPr>
        <w:t>(ก)</w:t>
      </w:r>
      <w:r w:rsidRPr="00B06283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A52441"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792D74" w:rsidRPr="00B0628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 </w:t>
      </w:r>
      <w:r w:rsidR="00792D74" w:rsidRPr="00B06283">
        <w:rPr>
          <w:rFonts w:asciiTheme="majorBidi" w:hAnsiTheme="majorBidi" w:cstheme="majorBidi"/>
          <w:i/>
          <w:iCs/>
          <w:sz w:val="28"/>
          <w:szCs w:val="28"/>
        </w:rPr>
        <w:t>EM Logistics &amp; Warehousing Pte. Ltd. (“EMLOG”)</w:t>
      </w:r>
    </w:p>
    <w:p w14:paraId="487B99BB" w14:textId="1BDB16FA" w:rsidR="00A52441" w:rsidRPr="00B06283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7B130BB" w14:textId="5C4BF185" w:rsidR="005B5143" w:rsidRPr="00B06283" w:rsidRDefault="00605468" w:rsidP="00C3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22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2564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 </w:t>
      </w:r>
      <w:r w:rsidRPr="00B06283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Pr="00B06283">
        <w:rPr>
          <w:rFonts w:asciiTheme="majorBidi" w:hAnsiTheme="majorBidi" w:cstheme="majorBidi"/>
          <w:sz w:val="28"/>
          <w:szCs w:val="28"/>
          <w:cs/>
        </w:rPr>
        <w:t>ซึ่ง</w:t>
      </w:r>
      <w:r w:rsidR="00C348B1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>เป็นบริษัท</w:t>
      </w:r>
      <w:r w:rsidR="00025942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7D7AD0" w:rsidRPr="00B06283">
        <w:rPr>
          <w:rFonts w:asciiTheme="majorBidi" w:hAnsiTheme="majorBidi" w:cstheme="majorBidi"/>
          <w:sz w:val="28"/>
          <w:szCs w:val="28"/>
          <w:cs/>
        </w:rPr>
        <w:t>จดทะเบียนใน</w:t>
      </w:r>
      <w:r w:rsidR="00B45A9F" w:rsidRPr="00B06283">
        <w:rPr>
          <w:rFonts w:asciiTheme="majorBidi" w:hAnsiTheme="majorBidi" w:cstheme="majorBidi"/>
          <w:sz w:val="28"/>
          <w:szCs w:val="28"/>
          <w:cs/>
        </w:rPr>
        <w:t>สาธารณรัฐ</w:t>
      </w:r>
      <w:r w:rsidR="007D7AD0" w:rsidRPr="00B06283">
        <w:rPr>
          <w:rFonts w:asciiTheme="majorBidi" w:hAnsiTheme="majorBidi" w:cstheme="majorBidi"/>
          <w:sz w:val="28"/>
          <w:szCs w:val="28"/>
          <w:cs/>
        </w:rPr>
        <w:t xml:space="preserve">สิงคโปร์ 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ประกอบธุรกิจ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ลงทุนในบริษัทอื่น โดยการซื้อหุ้นสามัญของบริษัทดังกล่าวจำนวนร้อยละ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10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จากผู้ถือหุ้นเดิมรายหนึ่ง โดยชำระ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เป็น</w:t>
      </w:r>
      <w:r w:rsidRPr="00B06283">
        <w:rPr>
          <w:rFonts w:asciiTheme="majorBidi" w:hAnsiTheme="majorBidi" w:cstheme="majorBidi"/>
          <w:sz w:val="28"/>
          <w:szCs w:val="28"/>
          <w:cs/>
        </w:rPr>
        <w:t>เงิน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>จำนวน</w:t>
      </w:r>
      <w:r w:rsidR="007B06F2"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30AA" w:rsidRPr="00B06283">
        <w:rPr>
          <w:rFonts w:asciiTheme="majorBidi" w:hAnsiTheme="majorBidi" w:cstheme="majorBidi"/>
          <w:sz w:val="28"/>
          <w:szCs w:val="28"/>
        </w:rPr>
        <w:t>20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ล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>้</w:t>
      </w:r>
      <w:r w:rsidRPr="00B06283">
        <w:rPr>
          <w:rFonts w:asciiTheme="majorBidi" w:hAnsiTheme="majorBidi" w:cstheme="majorBidi"/>
          <w:sz w:val="28"/>
          <w:szCs w:val="28"/>
          <w:cs/>
        </w:rPr>
        <w:t>านบาท มีผลทำให้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บริษัทมีสัดส่วนการถือหุ้นในบริษัทดังกล่าวเพิ่มจากร้อยละ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50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60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="00680D3C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14:paraId="19AA82A3" w14:textId="346F0B94" w:rsidR="00605468" w:rsidRPr="00B06283" w:rsidRDefault="00605468" w:rsidP="005B51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55902" w14:textId="000E2B60" w:rsidR="00A52441" w:rsidRPr="00B06283" w:rsidRDefault="009B5CC1" w:rsidP="009B5C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</w:rPr>
        <w:t xml:space="preserve">EMLOG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มีเงินลงทุนใน </w:t>
      </w:r>
      <w:r w:rsidRPr="00B06283">
        <w:rPr>
          <w:rFonts w:asciiTheme="majorBidi" w:hAnsiTheme="majorBidi" w:cstheme="majorBidi"/>
          <w:sz w:val="28"/>
          <w:szCs w:val="28"/>
        </w:rPr>
        <w:t xml:space="preserve">JWD Asia Logistics (Cambodia) Co., Ltd </w:t>
      </w:r>
      <w:r w:rsidR="000A3A81" w:rsidRPr="00B06283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โดยถือหุ้นในสัดส่วนร้อยละ </w:t>
      </w:r>
      <w:r w:rsidRPr="00B06283">
        <w:rPr>
          <w:rFonts w:asciiTheme="majorBidi" w:hAnsiTheme="majorBidi" w:cstheme="majorBidi"/>
          <w:sz w:val="28"/>
          <w:szCs w:val="28"/>
        </w:rPr>
        <w:t>100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ดังนั้น</w:t>
      </w:r>
      <w:r w:rsidR="008C3F66" w:rsidRPr="00B06283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8C3F66" w:rsidRPr="00B06283">
        <w:rPr>
          <w:rFonts w:asciiTheme="majorBidi" w:hAnsiTheme="majorBidi" w:cstheme="majorBidi"/>
          <w:sz w:val="28"/>
          <w:szCs w:val="28"/>
        </w:rPr>
        <w:t xml:space="preserve">EMLOG </w:t>
      </w:r>
      <w:r w:rsidRPr="00B06283">
        <w:rPr>
          <w:rFonts w:asciiTheme="majorBidi" w:hAnsiTheme="majorBidi" w:cstheme="majorBidi"/>
          <w:sz w:val="28"/>
          <w:szCs w:val="28"/>
          <w:cs/>
        </w:rPr>
        <w:t>จะ</w:t>
      </w:r>
      <w:r w:rsidR="008C3F66" w:rsidRPr="00B06283">
        <w:rPr>
          <w:rFonts w:asciiTheme="majorBidi" w:hAnsiTheme="majorBidi" w:cstheme="majorBidi"/>
          <w:sz w:val="28"/>
          <w:szCs w:val="28"/>
          <w:cs/>
        </w:rPr>
        <w:t>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1EF84CB2" w14:textId="77777777" w:rsidR="00CD626F" w:rsidRDefault="00CD626F" w:rsidP="00CD626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</w:p>
    <w:p w14:paraId="2A83CB24" w14:textId="71C47988" w:rsidR="0005031C" w:rsidRDefault="00050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0EF0FC2A" w14:textId="7A8D4CF2" w:rsidR="00CD626F" w:rsidRPr="00B06283" w:rsidRDefault="00CD626F" w:rsidP="00CD626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6A075A">
        <w:rPr>
          <w:rFonts w:asciiTheme="majorBidi" w:hAnsiTheme="majorBidi" w:cs="Angsana New" w:hint="cs"/>
          <w:sz w:val="28"/>
          <w:szCs w:val="28"/>
          <w:cs/>
        </w:rPr>
        <w:lastRenderedPageBreak/>
        <w:t>ในไตรมาสที่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ของปี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โดย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ณ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กลุ่มบริษัทบันทึกปรับปรุงค่าความนิยมจากการซื้อธุรกิจ</w:t>
      </w:r>
      <w:r>
        <w:rPr>
          <w:rFonts w:asciiTheme="majorBidi" w:hAnsiTheme="majorBidi" w:cs="Angsana New" w:hint="cs"/>
          <w:sz w:val="28"/>
          <w:szCs w:val="28"/>
          <w:cs/>
        </w:rPr>
        <w:t>เพิ่มขึ้น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18.13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6DBD36EC" w14:textId="77777777" w:rsidR="00CD626F" w:rsidRPr="00B06283" w:rsidRDefault="00CD626F" w:rsidP="00CD626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15CEE3" w14:textId="7FD67F0A" w:rsidR="008C3F66" w:rsidRPr="00B06283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62D4A89A" w14:textId="0FAC1AF9" w:rsidR="008C3F66" w:rsidRPr="00B06283" w:rsidRDefault="008C3F66" w:rsidP="00792D74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5C4C49" w:rsidRPr="00B06283" w14:paraId="05436CF6" w14:textId="77777777" w:rsidTr="00F604B2">
        <w:tc>
          <w:tcPr>
            <w:tcW w:w="6300" w:type="dxa"/>
          </w:tcPr>
          <w:p w14:paraId="26BDBBF3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57E02986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A5E820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0C6E36C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0F913C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B06283" w14:paraId="6A413B5A" w14:textId="77777777" w:rsidTr="00F604B2">
        <w:tc>
          <w:tcPr>
            <w:tcW w:w="6300" w:type="dxa"/>
          </w:tcPr>
          <w:p w14:paraId="06B7DBC2" w14:textId="77777777" w:rsidR="001E5570" w:rsidRPr="00B06283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765267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442AB6" w14:textId="19C50310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627542C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D4DD78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24630" w:rsidRPr="00B06283" w14:paraId="048D7961" w14:textId="77777777" w:rsidTr="00F604B2">
        <w:trPr>
          <w:trHeight w:val="80"/>
        </w:trPr>
        <w:tc>
          <w:tcPr>
            <w:tcW w:w="6300" w:type="dxa"/>
          </w:tcPr>
          <w:p w14:paraId="638EE826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7C6CEEB1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DE3EC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EDDD08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269F822D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25,622</w:t>
            </w:r>
          </w:p>
        </w:tc>
      </w:tr>
      <w:tr w:rsidR="00124630" w:rsidRPr="00B06283" w14:paraId="4C9B0ABA" w14:textId="77777777" w:rsidTr="00F604B2">
        <w:tc>
          <w:tcPr>
            <w:tcW w:w="6300" w:type="dxa"/>
          </w:tcPr>
          <w:p w14:paraId="42763B15" w14:textId="79CB09DC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FE7FC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FE7FC2"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2D15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FE7FC2"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4CC55AFC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064E4" w14:textId="7A4D224B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6B5586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6A38CAEB" w:rsidR="00124630" w:rsidRPr="00B06283" w:rsidRDefault="00FE7FC2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32,748</w:t>
            </w:r>
          </w:p>
        </w:tc>
      </w:tr>
      <w:tr w:rsidR="00124630" w:rsidRPr="00B06283" w14:paraId="5A7D22BD" w14:textId="77777777" w:rsidTr="00F604B2">
        <w:tc>
          <w:tcPr>
            <w:tcW w:w="6300" w:type="dxa"/>
          </w:tcPr>
          <w:p w14:paraId="3D5B5372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39D0C82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F5DE18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563D1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73B897" w14:textId="7495BFEA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  <w:tr w:rsidR="00124630" w:rsidRPr="00B06283" w14:paraId="1C43B1E2" w14:textId="77777777" w:rsidTr="00F604B2">
        <w:tc>
          <w:tcPr>
            <w:tcW w:w="6300" w:type="dxa"/>
          </w:tcPr>
          <w:p w14:paraId="268C9539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A4577C2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103553" w14:textId="3613485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6DAA810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6E51C4" w14:textId="2FF07C9A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49,516</w:t>
            </w:r>
          </w:p>
        </w:tc>
      </w:tr>
      <w:tr w:rsidR="00124630" w:rsidRPr="00B06283" w14:paraId="672917ED" w14:textId="77777777" w:rsidTr="00F604B2">
        <w:tc>
          <w:tcPr>
            <w:tcW w:w="6300" w:type="dxa"/>
          </w:tcPr>
          <w:p w14:paraId="6C0BF13B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2132653D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291EE" w14:textId="1CCB0F0B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518516D9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37E8FEE1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124630" w:rsidRPr="00B06283" w14:paraId="7313DF37" w14:textId="77777777" w:rsidTr="00F604B2">
        <w:tc>
          <w:tcPr>
            <w:tcW w:w="6300" w:type="dxa"/>
          </w:tcPr>
          <w:p w14:paraId="2E87C287" w14:textId="444165C1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4E7A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255" w:type="dxa"/>
          </w:tcPr>
          <w:p w14:paraId="293E904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2E351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47723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13DAFA54" w:rsidR="00124630" w:rsidRPr="00B06283" w:rsidRDefault="0048361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19,270</w:t>
            </w:r>
          </w:p>
        </w:tc>
      </w:tr>
      <w:tr w:rsidR="00124630" w:rsidRPr="00B06283" w14:paraId="7C8CDE2A" w14:textId="77777777" w:rsidTr="00F604B2">
        <w:tc>
          <w:tcPr>
            <w:tcW w:w="6300" w:type="dxa"/>
          </w:tcPr>
          <w:p w14:paraId="5C672B74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CFADF52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56595B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AEC89B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50D53141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</w:tr>
      <w:tr w:rsidR="00124630" w:rsidRPr="00B06283" w14:paraId="1478B631" w14:textId="77777777" w:rsidTr="00F604B2">
        <w:tc>
          <w:tcPr>
            <w:tcW w:w="6300" w:type="dxa"/>
          </w:tcPr>
          <w:p w14:paraId="4333EBB1" w14:textId="47D25142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2D15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39E5B7A6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CC326A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5AFD713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1DCF7251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336)</w:t>
            </w:r>
          </w:p>
        </w:tc>
      </w:tr>
      <w:tr w:rsidR="00124630" w:rsidRPr="00B06283" w14:paraId="1CEB6845" w14:textId="77777777" w:rsidTr="00F604B2">
        <w:tc>
          <w:tcPr>
            <w:tcW w:w="6300" w:type="dxa"/>
          </w:tcPr>
          <w:p w14:paraId="75F236B0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828E350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A56B21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0B7626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3A615B5A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946)</w:t>
            </w:r>
          </w:p>
        </w:tc>
      </w:tr>
      <w:tr w:rsidR="00124630" w:rsidRPr="00B06283" w14:paraId="4208CA64" w14:textId="77777777" w:rsidTr="00F604B2">
        <w:tc>
          <w:tcPr>
            <w:tcW w:w="6300" w:type="dxa"/>
          </w:tcPr>
          <w:p w14:paraId="499611FF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D3D4293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A32" w14:textId="32670DEC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07043B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3A0CC6" w14:textId="4FEAB7D5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731)</w:t>
            </w:r>
          </w:p>
        </w:tc>
      </w:tr>
      <w:tr w:rsidR="00124630" w:rsidRPr="00B06283" w14:paraId="1C2FF44C" w14:textId="77777777" w:rsidTr="000032BA">
        <w:tc>
          <w:tcPr>
            <w:tcW w:w="6300" w:type="dxa"/>
          </w:tcPr>
          <w:p w14:paraId="66493C96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2A633AA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18CD2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46868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7A9B5532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(610)</w:t>
            </w:r>
          </w:p>
        </w:tc>
      </w:tr>
      <w:tr w:rsidR="00124630" w:rsidRPr="00B06283" w14:paraId="3DFB4090" w14:textId="77777777" w:rsidTr="000032BA">
        <w:tc>
          <w:tcPr>
            <w:tcW w:w="6300" w:type="dxa"/>
          </w:tcPr>
          <w:p w14:paraId="76BBBD8E" w14:textId="77777777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B63E866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D7559D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9FC4997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7B50E4A0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361E" w:rsidRPr="00B06283">
              <w:rPr>
                <w:rFonts w:asciiTheme="majorBidi" w:hAnsiTheme="majorBidi" w:cstheme="majorBidi"/>
                <w:sz w:val="28"/>
                <w:szCs w:val="28"/>
              </w:rPr>
              <w:t>5,89</w:t>
            </w:r>
            <w:r w:rsidR="000500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4630" w:rsidRPr="00B06283" w14:paraId="42E5C8DA" w14:textId="77777777" w:rsidTr="003D337F">
        <w:tc>
          <w:tcPr>
            <w:tcW w:w="6300" w:type="dxa"/>
          </w:tcPr>
          <w:p w14:paraId="3D9EADA4" w14:textId="6D9E4992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B784765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57A6DD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A93676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F9B4654" w14:textId="0F1E6681" w:rsidR="00124630" w:rsidRPr="00B06283" w:rsidRDefault="0048361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39,98</w:t>
            </w:r>
            <w:r w:rsidR="00171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24630" w:rsidRPr="00B06283" w14:paraId="312B382C" w14:textId="77777777" w:rsidTr="003D337F">
        <w:tc>
          <w:tcPr>
            <w:tcW w:w="6300" w:type="dxa"/>
          </w:tcPr>
          <w:p w14:paraId="540EA1B5" w14:textId="3B26FAD9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05E6E20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B3A581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3E12492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F44E5A9" w14:textId="585BAC11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361E" w:rsidRPr="00B06283">
              <w:rPr>
                <w:rFonts w:asciiTheme="majorBidi" w:hAnsiTheme="majorBidi" w:cstheme="majorBidi"/>
                <w:sz w:val="28"/>
                <w:szCs w:val="28"/>
              </w:rPr>
              <w:t>15,99</w:t>
            </w:r>
            <w:r w:rsidR="000500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4630" w:rsidRPr="00B06283" w14:paraId="3E2D21B9" w14:textId="77777777" w:rsidTr="003D337F">
        <w:tc>
          <w:tcPr>
            <w:tcW w:w="6300" w:type="dxa"/>
          </w:tcPr>
          <w:p w14:paraId="6AE8A9BA" w14:textId="4C55DFDA" w:rsidR="00124630" w:rsidRPr="00B06283" w:rsidRDefault="00124630" w:rsidP="00124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AC44777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F6AD05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587E58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DF3D487" w14:textId="1ED8B5EC" w:rsidR="00124630" w:rsidRPr="00B06283" w:rsidRDefault="0048361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23,99</w:t>
            </w:r>
            <w:r w:rsidR="000500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124630" w:rsidRPr="00B06283" w14:paraId="5FFEE28B" w14:textId="77777777" w:rsidTr="00F604B2">
        <w:tc>
          <w:tcPr>
            <w:tcW w:w="6300" w:type="dxa"/>
          </w:tcPr>
          <w:p w14:paraId="6BF89172" w14:textId="77777777" w:rsidR="00124630" w:rsidRPr="00B06283" w:rsidRDefault="00124630" w:rsidP="0012463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9F0B761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2B7CC8B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ED533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4630" w:rsidRPr="00B06283" w14:paraId="54B4BD32" w14:textId="77777777" w:rsidTr="00E84052">
        <w:tc>
          <w:tcPr>
            <w:tcW w:w="6300" w:type="dxa"/>
          </w:tcPr>
          <w:p w14:paraId="5045CCAE" w14:textId="77777777" w:rsidR="00124630" w:rsidRPr="00B06283" w:rsidRDefault="00124630" w:rsidP="0012463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20CA156A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A4540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39810A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3184251" w14:textId="46C4676E" w:rsidR="00124630" w:rsidRPr="00B06283" w:rsidRDefault="00585C1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</w:t>
            </w:r>
            <w:r w:rsidR="0005007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124630" w:rsidRPr="00B06283" w14:paraId="77CAFC76" w14:textId="77777777" w:rsidTr="0038408F">
        <w:tc>
          <w:tcPr>
            <w:tcW w:w="6300" w:type="dxa"/>
          </w:tcPr>
          <w:p w14:paraId="34CB019B" w14:textId="77777777" w:rsidR="00124630" w:rsidRPr="00B06283" w:rsidRDefault="00124630" w:rsidP="0012463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6B096B00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35ADB14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F9386AD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9A270B7" w14:textId="00D97D08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115,833</w:t>
            </w:r>
          </w:p>
        </w:tc>
      </w:tr>
      <w:tr w:rsidR="00124630" w:rsidRPr="00B06283" w14:paraId="609416B3" w14:textId="77777777" w:rsidTr="0038408F">
        <w:tc>
          <w:tcPr>
            <w:tcW w:w="6300" w:type="dxa"/>
          </w:tcPr>
          <w:p w14:paraId="41442EDB" w14:textId="62FD3868" w:rsidR="00124630" w:rsidRPr="00B06283" w:rsidRDefault="00124630" w:rsidP="0012463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6FC6684A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9BCBD5" w14:textId="464A3D60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8E7620D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964FD" w14:textId="00819814" w:rsidR="00124630" w:rsidRPr="00B06283" w:rsidRDefault="00585C1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91,84</w:t>
            </w:r>
            <w:r w:rsidR="00C745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124630" w:rsidRPr="00B06283" w14:paraId="65BFAB9D" w14:textId="77777777" w:rsidTr="0038408F">
        <w:tc>
          <w:tcPr>
            <w:tcW w:w="6300" w:type="dxa"/>
          </w:tcPr>
          <w:p w14:paraId="2C37B43C" w14:textId="77777777" w:rsidR="00124630" w:rsidRPr="00B06283" w:rsidRDefault="00124630" w:rsidP="0012463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00A2827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0B34F83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9FE2B6F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6D508CE" w14:textId="77777777" w:rsidR="00124630" w:rsidRPr="00B06283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F7F332" w14:textId="77777777" w:rsidR="00BC7E61" w:rsidRPr="00B06283" w:rsidRDefault="00BC7E61" w:rsidP="005D0508">
      <w:pPr>
        <w:pStyle w:val="BodyText2"/>
        <w:tabs>
          <w:tab w:val="left" w:pos="540"/>
        </w:tabs>
        <w:ind w:left="88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4DA8612B" w14:textId="33FB60E3" w:rsidR="00916F05" w:rsidRPr="00B06283" w:rsidRDefault="00916F05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B0628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19F5545E" w14:textId="4255B465" w:rsidR="005E6853" w:rsidRPr="00B06283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73B25BB5" w14:textId="58DA7B21" w:rsidR="005E6853" w:rsidRPr="00B06283" w:rsidRDefault="005E6853" w:rsidP="005E685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BA24EDD" w14:textId="111AA400" w:rsidR="00A8737A" w:rsidRPr="00B06283" w:rsidRDefault="00A8737A" w:rsidP="00A8737A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06283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A513F" w:rsidRPr="00B06283">
        <w:rPr>
          <w:rFonts w:ascii="Angsana New" w:hAnsi="Angsana New" w:cs="Angsana New"/>
          <w:b/>
          <w:sz w:val="28"/>
          <w:szCs w:val="28"/>
          <w:cs/>
        </w:rPr>
        <w:t>บริษัทย่อย บริษัทร่วม</w:t>
      </w:r>
      <w:r w:rsidR="009A513F" w:rsidRPr="00B06283">
        <w:rPr>
          <w:rFonts w:ascii="Angsana New" w:hAnsi="Angsana New" w:cs="Angsana New"/>
          <w:b/>
          <w:sz w:val="28"/>
          <w:szCs w:val="28"/>
        </w:rPr>
        <w:t xml:space="preserve"> </w:t>
      </w:r>
      <w:r w:rsidR="009A513F" w:rsidRPr="00B06283">
        <w:rPr>
          <w:rFonts w:ascii="Angsana New" w:hAnsi="Angsana New" w:cs="Angsana New"/>
          <w:b/>
          <w:sz w:val="28"/>
          <w:szCs w:val="28"/>
          <w:cs/>
        </w:rPr>
        <w:t>และการร่วมค้า</w:t>
      </w:r>
      <w:r w:rsidRPr="00B06283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B0628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855FC">
        <w:rPr>
          <w:rFonts w:asciiTheme="majorBidi" w:hAnsiTheme="majorBidi" w:cstheme="majorBidi"/>
          <w:bCs/>
          <w:sz w:val="28"/>
          <w:szCs w:val="28"/>
        </w:rPr>
        <w:t>4</w:t>
      </w:r>
      <w:r w:rsidRPr="00B06283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B0628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855FC">
        <w:rPr>
          <w:rFonts w:asciiTheme="majorBidi" w:hAnsiTheme="majorBidi" w:cstheme="majorBidi"/>
          <w:bCs/>
          <w:sz w:val="28"/>
          <w:szCs w:val="28"/>
        </w:rPr>
        <w:t>5</w:t>
      </w:r>
      <w:r w:rsidRPr="00B0628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4CB871F1" w14:textId="3523B07C" w:rsidR="00A8737A" w:rsidRPr="00B06283" w:rsidRDefault="00A8737A" w:rsidP="0036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3916C4" w14:textId="77777777" w:rsidR="00D646C0" w:rsidRPr="00B06283" w:rsidRDefault="00D646C0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olor w:val="FF0000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B06283">
        <w:rPr>
          <w:rFonts w:asciiTheme="majorBidi" w:hAnsiTheme="majorBidi" w:cstheme="majorBidi"/>
          <w:sz w:val="28"/>
          <w:szCs w:val="28"/>
          <w:cs/>
        </w:rPr>
        <w:t>สุดว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Pr="00B06283">
        <w:rPr>
          <w:rFonts w:asciiTheme="majorBidi" w:hAnsiTheme="majorBidi" w:cstheme="majorBidi"/>
          <w:sz w:val="28"/>
          <w:szCs w:val="28"/>
        </w:rPr>
        <w:t>31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7C2B4606" w14:textId="77777777" w:rsidR="00D646C0" w:rsidRPr="00B06283" w:rsidRDefault="00D646C0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68"/>
        <w:gridCol w:w="1088"/>
        <w:gridCol w:w="267"/>
        <w:gridCol w:w="1081"/>
        <w:gridCol w:w="276"/>
        <w:gridCol w:w="1081"/>
      </w:tblGrid>
      <w:tr w:rsidR="00D646C0" w:rsidRPr="00B06283" w14:paraId="5C156B0C" w14:textId="77777777" w:rsidTr="00AC6EC5">
        <w:trPr>
          <w:tblHeader/>
        </w:trPr>
        <w:tc>
          <w:tcPr>
            <w:tcW w:w="2202" w:type="pct"/>
            <w:shd w:val="clear" w:color="auto" w:fill="auto"/>
          </w:tcPr>
          <w:p w14:paraId="232A58E1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pct"/>
            <w:gridSpan w:val="3"/>
          </w:tcPr>
          <w:p w14:paraId="2AA07D97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9FED921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pct"/>
            <w:gridSpan w:val="3"/>
          </w:tcPr>
          <w:p w14:paraId="70DCA791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646C0" w:rsidRPr="00B06283" w14:paraId="6909D849" w14:textId="77777777" w:rsidTr="00AC6EC5">
        <w:trPr>
          <w:tblHeader/>
        </w:trPr>
        <w:tc>
          <w:tcPr>
            <w:tcW w:w="2202" w:type="pct"/>
          </w:tcPr>
          <w:p w14:paraId="3CB8917D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9" w:type="pct"/>
          </w:tcPr>
          <w:p w14:paraId="0FB231FE" w14:textId="20EB6D35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42349EFC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7C40ED9" w14:textId="7D85BE46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377A8ADA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32D95F3" w14:textId="7CD442E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" w:type="pct"/>
          </w:tcPr>
          <w:p w14:paraId="36DE736E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EFF0906" w14:textId="00BB1FE1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646C0" w:rsidRPr="00B06283" w14:paraId="657333A5" w14:textId="77777777" w:rsidTr="00AC6EC5">
        <w:trPr>
          <w:tblHeader/>
        </w:trPr>
        <w:tc>
          <w:tcPr>
            <w:tcW w:w="2202" w:type="pct"/>
          </w:tcPr>
          <w:p w14:paraId="39BB4FB2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8" w:type="pct"/>
            <w:gridSpan w:val="7"/>
          </w:tcPr>
          <w:p w14:paraId="61ED3E12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46C0" w:rsidRPr="00B06283" w14:paraId="559FF303" w14:textId="77777777" w:rsidTr="00AC6EC5">
        <w:tc>
          <w:tcPr>
            <w:tcW w:w="2202" w:type="pct"/>
          </w:tcPr>
          <w:p w14:paraId="0F912B7E" w14:textId="77777777" w:rsidR="00D646C0" w:rsidRPr="00B06283" w:rsidRDefault="00D646C0" w:rsidP="00D64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4F3E3F7D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2167986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340DEB9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AAD3F43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360E84C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7BC884C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6C59989" w14:textId="77777777" w:rsidR="00D646C0" w:rsidRPr="00B06283" w:rsidRDefault="00D646C0" w:rsidP="00D64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09C" w:rsidRPr="00B06283" w14:paraId="0338C830" w14:textId="77777777" w:rsidTr="00AC6EC5">
        <w:tc>
          <w:tcPr>
            <w:tcW w:w="2202" w:type="pct"/>
          </w:tcPr>
          <w:p w14:paraId="743A968C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06AE7E9C" w14:textId="08519688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3BE2FD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7FE637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0AFB1CF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F452644" w14:textId="51DE385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7,223</w:t>
            </w:r>
          </w:p>
        </w:tc>
        <w:tc>
          <w:tcPr>
            <w:tcW w:w="150" w:type="pct"/>
          </w:tcPr>
          <w:p w14:paraId="7AD9F742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6EFA926" w14:textId="576B61F9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2,886</w:t>
            </w:r>
          </w:p>
        </w:tc>
      </w:tr>
      <w:tr w:rsidR="005C109C" w:rsidRPr="00B06283" w14:paraId="50260310" w14:textId="77777777" w:rsidTr="00AC6EC5">
        <w:trPr>
          <w:trHeight w:val="227"/>
        </w:trPr>
        <w:tc>
          <w:tcPr>
            <w:tcW w:w="2202" w:type="pct"/>
          </w:tcPr>
          <w:p w14:paraId="34648173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0EC6F279" w14:textId="3D08A5D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150C056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1EF5573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5ADC4B8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6607EB5" w14:textId="5524348D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14,901</w:t>
            </w:r>
          </w:p>
        </w:tc>
        <w:tc>
          <w:tcPr>
            <w:tcW w:w="150" w:type="pct"/>
          </w:tcPr>
          <w:p w14:paraId="0EE995E6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22853DD" w14:textId="372C03C6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2,410</w:t>
            </w:r>
          </w:p>
        </w:tc>
      </w:tr>
      <w:tr w:rsidR="005C109C" w:rsidRPr="00B06283" w14:paraId="6F6A5F34" w14:textId="77777777" w:rsidTr="00AC6EC5">
        <w:tc>
          <w:tcPr>
            <w:tcW w:w="2202" w:type="pct"/>
          </w:tcPr>
          <w:p w14:paraId="5D5060BA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6F9BB4E8" w14:textId="0FCEF90F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378135B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08B5343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C061CF0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190F6BD" w14:textId="6900E1FB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</w:p>
        </w:tc>
        <w:tc>
          <w:tcPr>
            <w:tcW w:w="150" w:type="pct"/>
          </w:tcPr>
          <w:p w14:paraId="31565214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797A38E" w14:textId="557C2A9C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2,104</w:t>
            </w:r>
          </w:p>
        </w:tc>
      </w:tr>
      <w:tr w:rsidR="005C109C" w:rsidRPr="00B06283" w14:paraId="026653C4" w14:textId="77777777" w:rsidTr="00AC6EC5">
        <w:tc>
          <w:tcPr>
            <w:tcW w:w="2202" w:type="pct"/>
          </w:tcPr>
          <w:p w14:paraId="5ED34387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9" w:type="pct"/>
          </w:tcPr>
          <w:p w14:paraId="69D272C6" w14:textId="123560A9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98A02E0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E9D2942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E44B9AA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D93B628" w14:textId="61EA5570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61,032</w:t>
            </w:r>
          </w:p>
        </w:tc>
        <w:tc>
          <w:tcPr>
            <w:tcW w:w="150" w:type="pct"/>
          </w:tcPr>
          <w:p w14:paraId="16BFD8B4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8E91F65" w14:textId="780857E3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108</w:t>
            </w:r>
          </w:p>
        </w:tc>
      </w:tr>
      <w:tr w:rsidR="005C109C" w:rsidRPr="00B06283" w14:paraId="00DD05A6" w14:textId="77777777" w:rsidTr="00AC6EC5">
        <w:tc>
          <w:tcPr>
            <w:tcW w:w="2202" w:type="pct"/>
            <w:vAlign w:val="bottom"/>
          </w:tcPr>
          <w:p w14:paraId="2AA83329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</w:tcPr>
          <w:p w14:paraId="11BF8524" w14:textId="24C9ED51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B636701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F7382A8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D683314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17C947B" w14:textId="75DCA22B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43,270</w:t>
            </w:r>
          </w:p>
        </w:tc>
        <w:tc>
          <w:tcPr>
            <w:tcW w:w="150" w:type="pct"/>
          </w:tcPr>
          <w:p w14:paraId="4359033B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8DDD263" w14:textId="44D3DDDE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35,728</w:t>
            </w:r>
          </w:p>
        </w:tc>
      </w:tr>
      <w:tr w:rsidR="005C109C" w:rsidRPr="00B06283" w14:paraId="73BFA901" w14:textId="77777777" w:rsidTr="00AC6EC5">
        <w:tc>
          <w:tcPr>
            <w:tcW w:w="2202" w:type="pct"/>
            <w:vAlign w:val="bottom"/>
          </w:tcPr>
          <w:p w14:paraId="3A2E5113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</w:tcPr>
          <w:p w14:paraId="1DE92058" w14:textId="71A1FF8F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38A9821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FADA64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0991535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BCF54CB" w14:textId="2C464ED2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28,005</w:t>
            </w:r>
          </w:p>
        </w:tc>
        <w:tc>
          <w:tcPr>
            <w:tcW w:w="150" w:type="pct"/>
          </w:tcPr>
          <w:p w14:paraId="4BF4AE9C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4DB7FBA" w14:textId="297D079A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29,953</w:t>
            </w:r>
          </w:p>
        </w:tc>
      </w:tr>
      <w:tr w:rsidR="005C109C" w:rsidRPr="00B06283" w14:paraId="240C7E86" w14:textId="77777777" w:rsidTr="00AC6EC5">
        <w:tc>
          <w:tcPr>
            <w:tcW w:w="2202" w:type="pct"/>
            <w:vAlign w:val="bottom"/>
          </w:tcPr>
          <w:p w14:paraId="564EBA8F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9" w:type="pct"/>
          </w:tcPr>
          <w:p w14:paraId="2557EBC6" w14:textId="23ECE778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8FCCD04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551F43C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4137D36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AB74B2C" w14:textId="73E580B8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    752</w:t>
            </w:r>
          </w:p>
        </w:tc>
        <w:tc>
          <w:tcPr>
            <w:tcW w:w="150" w:type="pct"/>
          </w:tcPr>
          <w:p w14:paraId="24CBA68F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3C1920B" w14:textId="18B932F5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109C" w:rsidRPr="00B06283" w14:paraId="3B71ED2F" w14:textId="77777777" w:rsidTr="00AC6EC5">
        <w:tc>
          <w:tcPr>
            <w:tcW w:w="2202" w:type="pct"/>
            <w:vAlign w:val="bottom"/>
          </w:tcPr>
          <w:p w14:paraId="7FB5D3CC" w14:textId="171BDB79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D8B3CFB" w14:textId="27523083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1AF5D65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9EE168" w14:textId="42508D86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D3A13F8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81CEBFC" w14:textId="243C8F42" w:rsidR="005C109C" w:rsidRPr="00B06283" w:rsidRDefault="005C109C" w:rsidP="00440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895E2AF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9263FFF" w14:textId="39B65DE3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7C9" w:rsidRPr="00B06283" w14:paraId="338C261B" w14:textId="77777777" w:rsidTr="00AC6EC5">
        <w:tc>
          <w:tcPr>
            <w:tcW w:w="2202" w:type="pct"/>
          </w:tcPr>
          <w:p w14:paraId="08895F02" w14:textId="1152E8DC" w:rsidR="003D47C9" w:rsidRPr="00B06283" w:rsidRDefault="003D47C9" w:rsidP="003D4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190E7F15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2E1AAD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FC234B6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86D3078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FE912EE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0B881C2A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FAD39B7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7C9" w:rsidRPr="00B06283" w14:paraId="2EB47AB8" w14:textId="77777777" w:rsidTr="00AC6EC5">
        <w:tc>
          <w:tcPr>
            <w:tcW w:w="2202" w:type="pct"/>
          </w:tcPr>
          <w:p w14:paraId="229EA0C5" w14:textId="34BBF69F" w:rsidR="003D47C9" w:rsidRPr="00B06283" w:rsidRDefault="003D47C9" w:rsidP="003D4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3A8A5991" w14:textId="29F0FC2B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,192</w:t>
            </w:r>
          </w:p>
        </w:tc>
        <w:tc>
          <w:tcPr>
            <w:tcW w:w="146" w:type="pct"/>
          </w:tcPr>
          <w:p w14:paraId="689AEBC3" w14:textId="77777777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A537ABF" w14:textId="1D06BF43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,837</w:t>
            </w:r>
          </w:p>
        </w:tc>
        <w:tc>
          <w:tcPr>
            <w:tcW w:w="145" w:type="pct"/>
          </w:tcPr>
          <w:p w14:paraId="0F98C23D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2605142" w14:textId="26E42550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50" w:type="pct"/>
          </w:tcPr>
          <w:p w14:paraId="741A4C88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FF6EB7A" w14:textId="19783BD7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47C9" w:rsidRPr="00B06283" w14:paraId="299E0CD0" w14:textId="77777777" w:rsidTr="00AC6EC5">
        <w:tc>
          <w:tcPr>
            <w:tcW w:w="2202" w:type="pct"/>
            <w:vAlign w:val="bottom"/>
          </w:tcPr>
          <w:p w14:paraId="5CD49EB0" w14:textId="349C6F6A" w:rsidR="003D47C9" w:rsidRPr="00B06283" w:rsidRDefault="003D47C9" w:rsidP="003D4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3D8A877" w14:textId="706AF3D8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1,266</w:t>
            </w:r>
          </w:p>
        </w:tc>
        <w:tc>
          <w:tcPr>
            <w:tcW w:w="146" w:type="pct"/>
          </w:tcPr>
          <w:p w14:paraId="09C3D7F7" w14:textId="77777777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940E670" w14:textId="5219AA77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45" w:type="pct"/>
          </w:tcPr>
          <w:p w14:paraId="09D52A03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1B967F7" w14:textId="3DAD80F4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0D65562" w14:textId="77777777" w:rsidR="003D47C9" w:rsidRPr="00B06283" w:rsidRDefault="003D47C9" w:rsidP="003D4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9966499" w14:textId="4438F5CB" w:rsidR="003D47C9" w:rsidRPr="00B06283" w:rsidRDefault="003D47C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5C109C" w:rsidRPr="00B06283" w14:paraId="5B8A2FB7" w14:textId="77777777" w:rsidTr="00AC6EC5">
        <w:tc>
          <w:tcPr>
            <w:tcW w:w="2202" w:type="pct"/>
            <w:vAlign w:val="bottom"/>
          </w:tcPr>
          <w:p w14:paraId="1CA4EBDC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7DF90AD8" w14:textId="3A64DBBC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12,768</w:t>
            </w:r>
          </w:p>
        </w:tc>
        <w:tc>
          <w:tcPr>
            <w:tcW w:w="146" w:type="pct"/>
          </w:tcPr>
          <w:p w14:paraId="5621FBF3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0CB804D" w14:textId="5A6ACD04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45" w:type="pct"/>
          </w:tcPr>
          <w:p w14:paraId="4A0600CF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359E255" w14:textId="31C9950E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A4CCE9E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F9F40EA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109C" w:rsidRPr="00B06283" w14:paraId="184E4672" w14:textId="77777777" w:rsidTr="00AC6EC5">
        <w:tc>
          <w:tcPr>
            <w:tcW w:w="2202" w:type="pct"/>
            <w:vAlign w:val="bottom"/>
          </w:tcPr>
          <w:p w14:paraId="5F557019" w14:textId="77777777" w:rsidR="005C109C" w:rsidRPr="00B06283" w:rsidRDefault="005C109C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6BBA4925" w14:textId="45ACBAAB" w:rsidR="005C109C" w:rsidRPr="00B06283" w:rsidRDefault="00B36268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494F704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1D547EB" w14:textId="384C4A6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45" w:type="pct"/>
          </w:tcPr>
          <w:p w14:paraId="2E34D8B1" w14:textId="77777777" w:rsidR="005C109C" w:rsidRPr="00B06283" w:rsidRDefault="005C109C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C69BB5E" w14:textId="1D67F6DB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3F45E069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6BEFF1F" w14:textId="77777777" w:rsidR="005C109C" w:rsidRPr="00B06283" w:rsidRDefault="005C109C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5CA5" w:rsidRPr="00B06283" w14:paraId="4F4682DD" w14:textId="77777777" w:rsidTr="00AC6EC5">
        <w:tc>
          <w:tcPr>
            <w:tcW w:w="2202" w:type="pct"/>
            <w:vAlign w:val="bottom"/>
          </w:tcPr>
          <w:p w14:paraId="227459AF" w14:textId="72998C2F" w:rsidR="00055CA5" w:rsidRPr="00B06283" w:rsidRDefault="00055CA5" w:rsidP="005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589" w:type="pct"/>
          </w:tcPr>
          <w:p w14:paraId="64A1523C" w14:textId="25D7A736" w:rsidR="00055CA5" w:rsidRPr="00B06283" w:rsidRDefault="00055CA5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46,488</w:t>
            </w:r>
          </w:p>
        </w:tc>
        <w:tc>
          <w:tcPr>
            <w:tcW w:w="146" w:type="pct"/>
          </w:tcPr>
          <w:p w14:paraId="1BDCA276" w14:textId="77777777" w:rsidR="00055CA5" w:rsidRPr="00B06283" w:rsidRDefault="00055CA5" w:rsidP="005C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515A76" w14:textId="5D36824E" w:rsidR="00055CA5" w:rsidRPr="00B06283" w:rsidRDefault="00055CA5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E0859A7" w14:textId="77777777" w:rsidR="00055CA5" w:rsidRPr="00B06283" w:rsidRDefault="00055CA5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1642E04" w14:textId="0F31D350" w:rsidR="00055CA5" w:rsidRPr="00B06283" w:rsidRDefault="00055CA5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3B461AD5" w14:textId="77777777" w:rsidR="00055CA5" w:rsidRPr="00B06283" w:rsidRDefault="00055CA5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B802CE2" w14:textId="058469E6" w:rsidR="00055CA5" w:rsidRPr="00B06283" w:rsidRDefault="00055CA5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D4BB91" w14:textId="77777777" w:rsidR="003651BF" w:rsidRDefault="003651BF"/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3"/>
        <w:gridCol w:w="269"/>
        <w:gridCol w:w="1089"/>
        <w:gridCol w:w="267"/>
        <w:gridCol w:w="1082"/>
        <w:gridCol w:w="276"/>
        <w:gridCol w:w="1082"/>
      </w:tblGrid>
      <w:tr w:rsidR="003651BF" w:rsidRPr="00B06283" w14:paraId="039F6F9F" w14:textId="77777777" w:rsidTr="003651BF">
        <w:tc>
          <w:tcPr>
            <w:tcW w:w="2200" w:type="pct"/>
          </w:tcPr>
          <w:p w14:paraId="172C956D" w14:textId="77777777" w:rsidR="003651BF" w:rsidRPr="00B06283" w:rsidRDefault="003651BF" w:rsidP="0036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246D31B8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C191F63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AD5CDA4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73EDAA7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1571CDA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05FA850E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6CF23DB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1BF" w:rsidRPr="00B06283" w14:paraId="68A9B56C" w14:textId="77777777" w:rsidTr="003651BF">
        <w:tc>
          <w:tcPr>
            <w:tcW w:w="2200" w:type="pct"/>
          </w:tcPr>
          <w:p w14:paraId="1689DFEF" w14:textId="77777777" w:rsidR="003651BF" w:rsidRPr="00B06283" w:rsidRDefault="003651BF" w:rsidP="0036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8" w:type="pct"/>
          </w:tcPr>
          <w:p w14:paraId="42609E01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12,446</w:t>
            </w:r>
          </w:p>
        </w:tc>
        <w:tc>
          <w:tcPr>
            <w:tcW w:w="146" w:type="pct"/>
          </w:tcPr>
          <w:p w14:paraId="0F9A5F76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04CF634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11,218</w:t>
            </w:r>
          </w:p>
        </w:tc>
        <w:tc>
          <w:tcPr>
            <w:tcW w:w="145" w:type="pct"/>
          </w:tcPr>
          <w:p w14:paraId="138DF58C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811A85E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50" w:type="pct"/>
          </w:tcPr>
          <w:p w14:paraId="6874F3F0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9BF3D90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3651BF" w:rsidRPr="00B06283" w14:paraId="2318D228" w14:textId="77777777" w:rsidTr="003651BF">
        <w:tc>
          <w:tcPr>
            <w:tcW w:w="2200" w:type="pct"/>
          </w:tcPr>
          <w:p w14:paraId="51A1D097" w14:textId="77777777" w:rsidR="003651BF" w:rsidRPr="00B06283" w:rsidRDefault="003651BF" w:rsidP="0036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47CC2153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6" w:type="pct"/>
          </w:tcPr>
          <w:p w14:paraId="7D273947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4CD479C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32411E63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7379954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0" w:type="pct"/>
          </w:tcPr>
          <w:p w14:paraId="7B01EB6D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3B1B27B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651BF" w:rsidRPr="00B06283" w14:paraId="44A542CE" w14:textId="77777777" w:rsidTr="003651BF">
        <w:trPr>
          <w:trHeight w:val="317"/>
        </w:trPr>
        <w:tc>
          <w:tcPr>
            <w:tcW w:w="2200" w:type="pct"/>
          </w:tcPr>
          <w:p w14:paraId="0A430839" w14:textId="77777777" w:rsidR="003651BF" w:rsidRPr="00B06283" w:rsidRDefault="003651BF" w:rsidP="0036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489F3551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6" w:type="pct"/>
          </w:tcPr>
          <w:p w14:paraId="1ECD50A0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59AC8B1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E11FB7A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2E9549A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C5F9D9D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B2E9208" w14:textId="77777777" w:rsidR="003651BF" w:rsidRPr="00B06283" w:rsidRDefault="003651BF" w:rsidP="0036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BBF6AE8" w14:textId="38A61DDF" w:rsidR="00AC6EC5" w:rsidRDefault="00AC6EC5">
      <w:r>
        <w:br w:type="page"/>
      </w:r>
    </w:p>
    <w:p w14:paraId="0E0B5B86" w14:textId="77777777" w:rsidR="003651BF" w:rsidRDefault="003651BF"/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2"/>
        <w:gridCol w:w="269"/>
        <w:gridCol w:w="6"/>
        <w:gridCol w:w="1082"/>
        <w:gridCol w:w="6"/>
        <w:gridCol w:w="261"/>
        <w:gridCol w:w="7"/>
        <w:gridCol w:w="1073"/>
        <w:gridCol w:w="7"/>
        <w:gridCol w:w="269"/>
        <w:gridCol w:w="7"/>
        <w:gridCol w:w="1073"/>
        <w:gridCol w:w="11"/>
      </w:tblGrid>
      <w:tr w:rsidR="00AC6EC5" w:rsidRPr="00B06283" w14:paraId="3BAC639D" w14:textId="77777777" w:rsidTr="00AC6EC5">
        <w:trPr>
          <w:gridAfter w:val="1"/>
          <w:wAfter w:w="6" w:type="pct"/>
        </w:trPr>
        <w:tc>
          <w:tcPr>
            <w:tcW w:w="2200" w:type="pct"/>
            <w:vAlign w:val="bottom"/>
          </w:tcPr>
          <w:p w14:paraId="375863DB" w14:textId="5F7662F6" w:rsidR="00AC6EC5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5" w:type="pct"/>
            <w:gridSpan w:val="4"/>
          </w:tcPr>
          <w:p w14:paraId="74E3E8A3" w14:textId="60F56E08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6660B318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6"/>
          </w:tcPr>
          <w:p w14:paraId="08BFA868" w14:textId="70B92B5B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EC5" w:rsidRPr="00B06283" w14:paraId="32B26115" w14:textId="77777777" w:rsidTr="00D646C0">
        <w:trPr>
          <w:gridAfter w:val="1"/>
          <w:wAfter w:w="6" w:type="pct"/>
        </w:trPr>
        <w:tc>
          <w:tcPr>
            <w:tcW w:w="2200" w:type="pct"/>
            <w:vAlign w:val="bottom"/>
          </w:tcPr>
          <w:p w14:paraId="6D02B6A2" w14:textId="48B849D6" w:rsidR="00AC6EC5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8" w:type="pct"/>
          </w:tcPr>
          <w:p w14:paraId="1C25448A" w14:textId="25BA01F6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5CC313F5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2E19630" w14:textId="6BEA0C09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gridSpan w:val="2"/>
          </w:tcPr>
          <w:p w14:paraId="634B96C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65E3A32F" w14:textId="0CDCB507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" w:type="pct"/>
            <w:gridSpan w:val="2"/>
          </w:tcPr>
          <w:p w14:paraId="68F834F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1513C67D" w14:textId="0A19757C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C6EC5" w:rsidRPr="00B06283" w14:paraId="53B3C648" w14:textId="77777777" w:rsidTr="00AC6EC5">
        <w:trPr>
          <w:gridAfter w:val="1"/>
          <w:wAfter w:w="6" w:type="pct"/>
        </w:trPr>
        <w:tc>
          <w:tcPr>
            <w:tcW w:w="2200" w:type="pct"/>
            <w:vAlign w:val="bottom"/>
          </w:tcPr>
          <w:p w14:paraId="7BDA58AD" w14:textId="77777777" w:rsidR="00AC6EC5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4" w:type="pct"/>
            <w:gridSpan w:val="12"/>
          </w:tcPr>
          <w:p w14:paraId="16B5B37F" w14:textId="0DBCC268" w:rsidR="00AC6EC5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6EC5" w:rsidRPr="00B06283" w14:paraId="223C027A" w14:textId="77777777" w:rsidTr="00D646C0">
        <w:trPr>
          <w:gridAfter w:val="1"/>
          <w:wAfter w:w="6" w:type="pct"/>
        </w:trPr>
        <w:tc>
          <w:tcPr>
            <w:tcW w:w="2200" w:type="pct"/>
          </w:tcPr>
          <w:p w14:paraId="606BF462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8" w:type="pct"/>
          </w:tcPr>
          <w:p w14:paraId="288B4D10" w14:textId="5B350BFE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318232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0093575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0C549C61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24FFFBAC" w14:textId="674AED21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0B66C57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0B105E6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EC5" w:rsidRPr="00B06283" w14:paraId="2BC12566" w14:textId="77777777" w:rsidTr="00D646C0">
        <w:trPr>
          <w:gridAfter w:val="1"/>
          <w:wAfter w:w="6" w:type="pct"/>
        </w:trPr>
        <w:tc>
          <w:tcPr>
            <w:tcW w:w="2200" w:type="pct"/>
          </w:tcPr>
          <w:p w14:paraId="7337C574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8" w:type="pct"/>
          </w:tcPr>
          <w:p w14:paraId="3D9EF541" w14:textId="269BA531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46" w:type="pct"/>
          </w:tcPr>
          <w:p w14:paraId="16339575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3F970FC" w14:textId="6F0BD610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3705854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92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7F94DC2" w14:textId="1197F219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228CAA5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1F2D424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EC5" w:rsidRPr="00B06283" w14:paraId="19823794" w14:textId="77777777" w:rsidTr="00D646C0">
        <w:trPr>
          <w:gridAfter w:val="1"/>
          <w:wAfter w:w="6" w:type="pct"/>
        </w:trPr>
        <w:tc>
          <w:tcPr>
            <w:tcW w:w="2200" w:type="pct"/>
            <w:shd w:val="clear" w:color="auto" w:fill="FFFFFF"/>
          </w:tcPr>
          <w:p w14:paraId="24EDD1CE" w14:textId="77777777" w:rsidR="00AC6EC5" w:rsidRPr="00B06283" w:rsidRDefault="00AC6EC5" w:rsidP="00AC6EC5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B06283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88" w:type="pct"/>
          </w:tcPr>
          <w:p w14:paraId="5296996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8744BA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9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E6484A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07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31413ECD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2F13134B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09D7EF6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3C07FD0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EC5" w:rsidRPr="00B06283" w14:paraId="5342B3EB" w14:textId="77777777" w:rsidTr="00345179">
        <w:trPr>
          <w:gridAfter w:val="1"/>
          <w:wAfter w:w="6" w:type="pct"/>
        </w:trPr>
        <w:tc>
          <w:tcPr>
            <w:tcW w:w="2200" w:type="pct"/>
            <w:shd w:val="clear" w:color="auto" w:fill="FFFFFF"/>
          </w:tcPr>
          <w:p w14:paraId="339AFA4A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  <w:shd w:val="clear" w:color="auto" w:fill="auto"/>
          </w:tcPr>
          <w:p w14:paraId="5B80B456" w14:textId="76393C84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12,360</w:t>
            </w:r>
          </w:p>
        </w:tc>
        <w:tc>
          <w:tcPr>
            <w:tcW w:w="146" w:type="pct"/>
            <w:shd w:val="clear" w:color="auto" w:fill="auto"/>
          </w:tcPr>
          <w:p w14:paraId="73931DB5" w14:textId="7777777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6DE79A1E" w14:textId="4C806853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Pr="006855FC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855FC">
              <w:rPr>
                <w:rFonts w:asciiTheme="majorBidi" w:hAnsiTheme="majorBidi" w:cstheme="majorBidi" w:hint="cs"/>
                <w:sz w:val="28"/>
                <w:szCs w:val="28"/>
              </w:rPr>
              <w:t>934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9106A5B" w14:textId="7777777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5CD0FD5" w14:textId="72CA45EE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7,790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16E5320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71BBF8BF" w14:textId="57F1164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948</w:t>
            </w:r>
          </w:p>
        </w:tc>
      </w:tr>
      <w:tr w:rsidR="00AC6EC5" w:rsidRPr="00B06283" w14:paraId="7A1849B4" w14:textId="77777777" w:rsidTr="00345179">
        <w:trPr>
          <w:gridAfter w:val="1"/>
          <w:wAfter w:w="6" w:type="pct"/>
        </w:trPr>
        <w:tc>
          <w:tcPr>
            <w:tcW w:w="2200" w:type="pct"/>
            <w:shd w:val="clear" w:color="auto" w:fill="FFFFFF"/>
          </w:tcPr>
          <w:p w14:paraId="40FD1404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shd w:val="clear" w:color="auto" w:fill="auto"/>
          </w:tcPr>
          <w:p w14:paraId="47F5A888" w14:textId="0CD37CC8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6" w:type="pct"/>
            <w:shd w:val="clear" w:color="auto" w:fill="auto"/>
          </w:tcPr>
          <w:p w14:paraId="364F4365" w14:textId="7777777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9D9594D" w14:textId="2BB7D91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 w:hint="cs"/>
                <w:sz w:val="28"/>
                <w:szCs w:val="28"/>
              </w:rPr>
              <w:t>280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243B01F" w14:textId="7777777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9C8643D" w14:textId="54E9B392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7BA3CDE" w14:textId="77777777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EBE0025" w14:textId="6405B909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143</w:t>
            </w:r>
          </w:p>
        </w:tc>
      </w:tr>
      <w:tr w:rsidR="00AC6EC5" w:rsidRPr="00B06283" w14:paraId="12813D00" w14:textId="77777777" w:rsidTr="00D646C0">
        <w:trPr>
          <w:gridAfter w:val="1"/>
          <w:wAfter w:w="6" w:type="pct"/>
        </w:trPr>
        <w:tc>
          <w:tcPr>
            <w:tcW w:w="2200" w:type="pct"/>
            <w:shd w:val="clear" w:color="auto" w:fill="FFFFFF"/>
          </w:tcPr>
          <w:p w14:paraId="10D07C6C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4202CB" w14:textId="085F3A44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12,649</w:t>
            </w:r>
          </w:p>
        </w:tc>
        <w:tc>
          <w:tcPr>
            <w:tcW w:w="146" w:type="pct"/>
          </w:tcPr>
          <w:p w14:paraId="6471EB21" w14:textId="7777777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563279" w14:textId="4FE4D7B3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</w:t>
            </w:r>
            <w:r w:rsidRPr="006855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685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21</w:t>
            </w:r>
            <w:r w:rsidRPr="0068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5" w:type="pct"/>
            <w:gridSpan w:val="2"/>
          </w:tcPr>
          <w:p w14:paraId="62DB0B7F" w14:textId="77777777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54E22E" w14:textId="249AC879" w:rsidR="00AC6EC5" w:rsidRPr="006855FC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7,938</w:t>
            </w:r>
          </w:p>
        </w:tc>
        <w:tc>
          <w:tcPr>
            <w:tcW w:w="150" w:type="pct"/>
            <w:gridSpan w:val="2"/>
          </w:tcPr>
          <w:p w14:paraId="3B75B1E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362DA1" w14:textId="595F4C79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  <w:r w:rsidRPr="00B062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B0628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091</w:t>
            </w:r>
          </w:p>
        </w:tc>
      </w:tr>
      <w:tr w:rsidR="00AC6EC5" w:rsidRPr="00B06283" w14:paraId="1C5507D8" w14:textId="77777777" w:rsidTr="00D646C0">
        <w:tc>
          <w:tcPr>
            <w:tcW w:w="2200" w:type="pct"/>
            <w:shd w:val="clear" w:color="auto" w:fill="auto"/>
            <w:vAlign w:val="bottom"/>
          </w:tcPr>
          <w:p w14:paraId="35B54791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06874598" w14:textId="484B0B02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0E85896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3F3E159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2E18D306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9644FCB" w14:textId="74C112DE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6855E494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422EE6B2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EC5" w:rsidRPr="00B06283" w14:paraId="5706F352" w14:textId="77777777" w:rsidTr="00D646C0">
        <w:tc>
          <w:tcPr>
            <w:tcW w:w="2200" w:type="pct"/>
            <w:shd w:val="clear" w:color="auto" w:fill="auto"/>
            <w:vAlign w:val="bottom"/>
          </w:tcPr>
          <w:p w14:paraId="051AA065" w14:textId="43324064" w:rsidR="00AC6EC5" w:rsidRPr="003D47C9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7C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บุคคลหรือกิจการ</w:t>
            </w:r>
            <w:r w:rsidRPr="003D47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อื่น</w:t>
            </w:r>
            <w:r w:rsidRPr="003D47C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588" w:type="pct"/>
          </w:tcPr>
          <w:p w14:paraId="6987FBA2" w14:textId="01F2306F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20CD77DB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057BC5A8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85A813D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431CFEBD" w14:textId="2DFDC3D6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4A6582FC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335ECDB9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EC5" w:rsidRPr="00B06283" w14:paraId="09F4190C" w14:textId="77777777" w:rsidTr="00D646C0">
        <w:tc>
          <w:tcPr>
            <w:tcW w:w="2200" w:type="pct"/>
            <w:shd w:val="clear" w:color="auto" w:fill="auto"/>
            <w:vAlign w:val="bottom"/>
          </w:tcPr>
          <w:p w14:paraId="7C8BB6AC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8" w:type="pct"/>
          </w:tcPr>
          <w:p w14:paraId="16EBE344" w14:textId="09C6DCA6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  <w:tc>
          <w:tcPr>
            <w:tcW w:w="149" w:type="pct"/>
            <w:gridSpan w:val="2"/>
          </w:tcPr>
          <w:p w14:paraId="727A681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CF72F23" w14:textId="7298A08B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6" w:type="pct"/>
            <w:gridSpan w:val="2"/>
          </w:tcPr>
          <w:p w14:paraId="11D83F5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3002961E" w14:textId="354A9B74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6E45C880" w14:textId="77777777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0629BAE8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EC5" w:rsidRPr="00B06283" w14:paraId="2B94F5FA" w14:textId="77777777" w:rsidTr="00D646C0">
        <w:tc>
          <w:tcPr>
            <w:tcW w:w="2200" w:type="pct"/>
            <w:shd w:val="clear" w:color="auto" w:fill="auto"/>
            <w:vAlign w:val="bottom"/>
          </w:tcPr>
          <w:p w14:paraId="74718EC3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437ED1E4" w14:textId="774A57B0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49" w:type="pct"/>
            <w:gridSpan w:val="2"/>
          </w:tcPr>
          <w:p w14:paraId="7346E5D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01EBD33B" w14:textId="0019743B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146" w:type="pct"/>
            <w:gridSpan w:val="2"/>
          </w:tcPr>
          <w:p w14:paraId="4F133069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2E350BE8" w14:textId="0A3A7E52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50" w:type="pct"/>
            <w:gridSpan w:val="2"/>
          </w:tcPr>
          <w:p w14:paraId="44169301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31127165" w14:textId="7135660C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AC6EC5" w:rsidRPr="00B06283" w14:paraId="0A545E47" w14:textId="77777777" w:rsidTr="00D646C0">
        <w:tc>
          <w:tcPr>
            <w:tcW w:w="2200" w:type="pct"/>
            <w:shd w:val="clear" w:color="auto" w:fill="auto"/>
            <w:vAlign w:val="bottom"/>
          </w:tcPr>
          <w:p w14:paraId="0CAD39D6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8" w:type="pct"/>
          </w:tcPr>
          <w:p w14:paraId="6C907B31" w14:textId="41B88E2D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9" w:type="pct"/>
            <w:gridSpan w:val="2"/>
          </w:tcPr>
          <w:p w14:paraId="7DD2E655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1EDB3B80" w14:textId="10A300DD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46" w:type="pct"/>
            <w:gridSpan w:val="2"/>
          </w:tcPr>
          <w:p w14:paraId="5B865146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4AE8D7F9" w14:textId="010CC6B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61B25AB9" w14:textId="037AB48A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124F614C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EC5" w:rsidRPr="00B06283" w14:paraId="5FF34252" w14:textId="77777777" w:rsidTr="00D646C0">
        <w:tc>
          <w:tcPr>
            <w:tcW w:w="2200" w:type="pct"/>
            <w:shd w:val="clear" w:color="auto" w:fill="auto"/>
            <w:vAlign w:val="bottom"/>
          </w:tcPr>
          <w:p w14:paraId="61B19013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8" w:type="pct"/>
          </w:tcPr>
          <w:p w14:paraId="73F11146" w14:textId="24B3CDCE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  <w:tc>
          <w:tcPr>
            <w:tcW w:w="149" w:type="pct"/>
            <w:gridSpan w:val="2"/>
          </w:tcPr>
          <w:p w14:paraId="0230AB9C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03438D8" w14:textId="2DEA01DC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5179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46" w:type="pct"/>
            <w:gridSpan w:val="2"/>
          </w:tcPr>
          <w:p w14:paraId="0E7580A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4CD54A67" w14:textId="6230136D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2D94330D" w14:textId="156CBDAB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2977473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EC5" w:rsidRPr="00B06283" w14:paraId="7660D689" w14:textId="77777777" w:rsidTr="00D646C0">
        <w:tc>
          <w:tcPr>
            <w:tcW w:w="2200" w:type="pct"/>
            <w:shd w:val="clear" w:color="auto" w:fill="auto"/>
            <w:vAlign w:val="bottom"/>
          </w:tcPr>
          <w:p w14:paraId="124438FB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5E4AABF4" w14:textId="1D183306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380</w:t>
            </w:r>
          </w:p>
        </w:tc>
        <w:tc>
          <w:tcPr>
            <w:tcW w:w="149" w:type="pct"/>
            <w:gridSpan w:val="2"/>
          </w:tcPr>
          <w:p w14:paraId="71B3A76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1428F1C2" w14:textId="53E59C30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6" w:type="pct"/>
            <w:gridSpan w:val="2"/>
          </w:tcPr>
          <w:p w14:paraId="01CF57E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A6BE3C8" w14:textId="6966183C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680E1F3C" w14:textId="0CBCA0B9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00D13EBF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4DFCE8" w14:textId="6CCA57BA" w:rsidR="00D646C0" w:rsidRPr="00B06283" w:rsidRDefault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54C5ED1" w14:textId="6C6B1B8A" w:rsidR="00A8737A" w:rsidRPr="00B06283" w:rsidRDefault="00A8737A" w:rsidP="0029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9437DC" w:rsidRPr="00B06283">
        <w:rPr>
          <w:rFonts w:asciiTheme="majorBidi" w:hAnsiTheme="majorBidi" w:cstheme="majorBidi"/>
          <w:sz w:val="28"/>
          <w:szCs w:val="28"/>
        </w:rPr>
        <w:t>31</w:t>
      </w:r>
      <w:r w:rsidR="009437DC" w:rsidRPr="00B06283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646C0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และ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646C0" w:rsidRPr="00B06283">
        <w:rPr>
          <w:rFonts w:asciiTheme="majorBidi" w:hAnsiTheme="majorBidi" w:cstheme="majorBidi"/>
          <w:sz w:val="28"/>
          <w:szCs w:val="28"/>
        </w:rPr>
        <w:t>4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DDE6E2A" w14:textId="77777777" w:rsidR="00A8737A" w:rsidRPr="00B06283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0"/>
        <w:gridCol w:w="1083"/>
        <w:gridCol w:w="268"/>
        <w:gridCol w:w="1080"/>
        <w:gridCol w:w="270"/>
        <w:gridCol w:w="1080"/>
      </w:tblGrid>
      <w:tr w:rsidR="00A8737A" w:rsidRPr="00B06283" w14:paraId="6ED6A4FF" w14:textId="77777777" w:rsidTr="00AC6EC5">
        <w:tc>
          <w:tcPr>
            <w:tcW w:w="2204" w:type="pct"/>
            <w:shd w:val="clear" w:color="auto" w:fill="auto"/>
          </w:tcPr>
          <w:p w14:paraId="19350CDD" w14:textId="77777777" w:rsidR="00A8737A" w:rsidRPr="00B06283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233B3854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1ECB147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6059C490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B06283" w14:paraId="596B93E4" w14:textId="77777777" w:rsidTr="00AC6EC5">
        <w:tc>
          <w:tcPr>
            <w:tcW w:w="2204" w:type="pct"/>
            <w:shd w:val="clear" w:color="auto" w:fill="auto"/>
          </w:tcPr>
          <w:p w14:paraId="3B84BEED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E9D6056" w14:textId="162C5515" w:rsidR="00E739AC" w:rsidRPr="00B06283" w:rsidRDefault="009437D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685C612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50C59B5" w14:textId="348440D9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5DA654B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6CE7DB" w14:textId="1B49CD78" w:rsidR="00E739AC" w:rsidRPr="00B06283" w:rsidRDefault="00BA56ED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078EE8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C0225A8" w14:textId="4D00AB2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B06283" w14:paraId="2CFC6842" w14:textId="77777777" w:rsidTr="00AC6EC5">
        <w:tc>
          <w:tcPr>
            <w:tcW w:w="2204" w:type="pct"/>
            <w:shd w:val="clear" w:color="auto" w:fill="auto"/>
          </w:tcPr>
          <w:p w14:paraId="0F158752" w14:textId="62C6A65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7F50112" w14:textId="5CCE5EFB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7DC" w:rsidRPr="00B062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36F6CB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0A688C2" w14:textId="5988722A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7DC" w:rsidRPr="00B062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6FD97176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3E2A6CB" w14:textId="6004F5C9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7DC" w:rsidRPr="00B062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9257504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D06E7EE" w14:textId="349864FD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7DC" w:rsidRPr="00B062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739AC" w:rsidRPr="00B06283" w14:paraId="10811D0C" w14:textId="77777777" w:rsidTr="00AC6EC5">
        <w:tc>
          <w:tcPr>
            <w:tcW w:w="2204" w:type="pct"/>
            <w:shd w:val="clear" w:color="auto" w:fill="auto"/>
          </w:tcPr>
          <w:p w14:paraId="6A387ACD" w14:textId="77777777" w:rsidR="00E739AC" w:rsidRPr="00B06283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13CBE79D" w14:textId="77777777" w:rsidR="00E739AC" w:rsidRPr="00B06283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1277" w:rsidRPr="00B06283" w14:paraId="05FC9CF3" w14:textId="77777777" w:rsidTr="00AC6EC5">
        <w:tc>
          <w:tcPr>
            <w:tcW w:w="2204" w:type="pct"/>
            <w:shd w:val="clear" w:color="auto" w:fill="auto"/>
          </w:tcPr>
          <w:p w14:paraId="083EED6D" w14:textId="79E8357D" w:rsidR="00B51277" w:rsidRPr="00B06283" w:rsidRDefault="00B51277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7127267E" w14:textId="77777777" w:rsidR="00B51277" w:rsidRPr="00B06283" w:rsidRDefault="00B51277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95252" w:rsidRPr="00B06283" w14:paraId="5B93F019" w14:textId="77777777" w:rsidTr="00AC6EC5">
        <w:tc>
          <w:tcPr>
            <w:tcW w:w="2204" w:type="pct"/>
            <w:shd w:val="clear" w:color="auto" w:fill="auto"/>
          </w:tcPr>
          <w:p w14:paraId="76C436F1" w14:textId="2628453C" w:rsidR="00D95252" w:rsidRPr="00B06283" w:rsidRDefault="00D95252" w:rsidP="00D9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607CA473" w14:textId="19D92CC7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BDB502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0D5D06A" w14:textId="71F4D6E0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A93F4E" w14:textId="77777777" w:rsidR="00D95252" w:rsidRPr="00B06283" w:rsidRDefault="00D95252" w:rsidP="00D9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EE9A81" w14:textId="5177F1A5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5,908</w:t>
            </w:r>
          </w:p>
        </w:tc>
        <w:tc>
          <w:tcPr>
            <w:tcW w:w="147" w:type="pct"/>
            <w:shd w:val="clear" w:color="auto" w:fill="auto"/>
          </w:tcPr>
          <w:p w14:paraId="74AA3AC6" w14:textId="77777777" w:rsidR="00D95252" w:rsidRPr="00B06283" w:rsidRDefault="00D95252" w:rsidP="003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19DBE22" w14:textId="2F9FA3AA" w:rsidR="00D95252" w:rsidRPr="00B06283" w:rsidRDefault="00D95252" w:rsidP="003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</w:tr>
      <w:tr w:rsidR="00D95252" w:rsidRPr="00B06283" w14:paraId="19AF6112" w14:textId="77777777" w:rsidTr="00AC6EC5">
        <w:tc>
          <w:tcPr>
            <w:tcW w:w="2204" w:type="pct"/>
            <w:shd w:val="clear" w:color="auto" w:fill="auto"/>
          </w:tcPr>
          <w:p w14:paraId="27F6F927" w14:textId="77777777" w:rsidR="00D95252" w:rsidRPr="00B06283" w:rsidRDefault="00D95252" w:rsidP="00D9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0" w:type="pct"/>
            <w:shd w:val="clear" w:color="auto" w:fill="auto"/>
          </w:tcPr>
          <w:p w14:paraId="48C112ED" w14:textId="3B97970D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7,048</w:t>
            </w:r>
          </w:p>
        </w:tc>
        <w:tc>
          <w:tcPr>
            <w:tcW w:w="147" w:type="pct"/>
            <w:shd w:val="clear" w:color="auto" w:fill="auto"/>
          </w:tcPr>
          <w:p w14:paraId="31FFEC0F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20FCCBF" w14:textId="1CF64E3F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5,228</w:t>
            </w:r>
          </w:p>
        </w:tc>
        <w:tc>
          <w:tcPr>
            <w:tcW w:w="146" w:type="pct"/>
            <w:shd w:val="clear" w:color="auto" w:fill="auto"/>
          </w:tcPr>
          <w:p w14:paraId="732E984C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D957E70" w14:textId="03F222A4" w:rsidR="00D95252" w:rsidRPr="00B06283" w:rsidRDefault="00D8356A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759</w:t>
            </w:r>
          </w:p>
        </w:tc>
        <w:tc>
          <w:tcPr>
            <w:tcW w:w="147" w:type="pct"/>
            <w:shd w:val="clear" w:color="auto" w:fill="auto"/>
          </w:tcPr>
          <w:p w14:paraId="4B207F01" w14:textId="77777777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B52DEB" w14:textId="650CED9F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</w:tr>
      <w:tr w:rsidR="00CA19F6" w:rsidRPr="00B06283" w14:paraId="01460C99" w14:textId="77777777" w:rsidTr="00AC6EC5">
        <w:tc>
          <w:tcPr>
            <w:tcW w:w="2204" w:type="pct"/>
            <w:shd w:val="clear" w:color="auto" w:fill="auto"/>
          </w:tcPr>
          <w:p w14:paraId="4CAD46CE" w14:textId="77777777" w:rsidR="00CA19F6" w:rsidRPr="00B06283" w:rsidRDefault="00CA19F6" w:rsidP="0005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2E8220D5" w14:textId="5C61E9B8" w:rsidR="00CA19F6" w:rsidRPr="00B06283" w:rsidRDefault="00055CA5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 w:rsidR="00CA19F6" w:rsidRPr="00B06283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47" w:type="pct"/>
            <w:shd w:val="clear" w:color="auto" w:fill="auto"/>
          </w:tcPr>
          <w:p w14:paraId="5132569B" w14:textId="77777777" w:rsidR="00CA19F6" w:rsidRPr="00B06283" w:rsidRDefault="00CA19F6" w:rsidP="00055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331603D" w14:textId="77777777" w:rsidR="00CA19F6" w:rsidRPr="00B06283" w:rsidRDefault="00CA19F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46" w:type="pct"/>
            <w:shd w:val="clear" w:color="auto" w:fill="auto"/>
          </w:tcPr>
          <w:p w14:paraId="6845B529" w14:textId="77777777" w:rsidR="00CA19F6" w:rsidRPr="00B06283" w:rsidRDefault="00CA19F6" w:rsidP="00055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543DE27" w14:textId="77777777" w:rsidR="00CA19F6" w:rsidRPr="00B06283" w:rsidRDefault="00CA19F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AE6C77" w14:textId="77777777" w:rsidR="00CA19F6" w:rsidRPr="00B06283" w:rsidRDefault="00CA19F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5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983D317" w14:textId="77777777" w:rsidR="00CA19F6" w:rsidRPr="00B06283" w:rsidRDefault="00CA19F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5252" w:rsidRPr="00B06283" w14:paraId="4553CB24" w14:textId="77777777" w:rsidTr="00AC6EC5">
        <w:tc>
          <w:tcPr>
            <w:tcW w:w="2204" w:type="pct"/>
            <w:shd w:val="clear" w:color="auto" w:fill="auto"/>
          </w:tcPr>
          <w:p w14:paraId="5D3CBC7A" w14:textId="71EC1DE1" w:rsidR="00D95252" w:rsidRPr="00B06283" w:rsidRDefault="00D95252" w:rsidP="00D9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  <w:shd w:val="clear" w:color="auto" w:fill="auto"/>
          </w:tcPr>
          <w:p w14:paraId="7E177C51" w14:textId="3CAC363D" w:rsidR="00D95252" w:rsidRPr="00B06283" w:rsidRDefault="002E7A5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15,491</w:t>
            </w:r>
          </w:p>
        </w:tc>
        <w:tc>
          <w:tcPr>
            <w:tcW w:w="147" w:type="pct"/>
            <w:shd w:val="clear" w:color="auto" w:fill="auto"/>
          </w:tcPr>
          <w:p w14:paraId="6609341F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A217D7B" w14:textId="0224EAA6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17,815</w:t>
            </w:r>
          </w:p>
        </w:tc>
        <w:tc>
          <w:tcPr>
            <w:tcW w:w="146" w:type="pct"/>
            <w:shd w:val="clear" w:color="auto" w:fill="auto"/>
          </w:tcPr>
          <w:p w14:paraId="41D78098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36D27CE" w14:textId="3D0688FB" w:rsidR="00D95252" w:rsidRPr="00B06283" w:rsidRDefault="00D8356A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9CC27C" w14:textId="77777777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5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1DDCECF" w14:textId="568724CE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5252" w:rsidRPr="00B06283" w14:paraId="7A060340" w14:textId="77777777" w:rsidTr="00AC6EC5">
        <w:tc>
          <w:tcPr>
            <w:tcW w:w="2204" w:type="pct"/>
            <w:shd w:val="clear" w:color="auto" w:fill="auto"/>
          </w:tcPr>
          <w:p w14:paraId="5ABB666D" w14:textId="77777777" w:rsidR="00D95252" w:rsidRPr="00B06283" w:rsidRDefault="00D95252" w:rsidP="00D9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5399D" w14:textId="34C06E31" w:rsidR="00D95252" w:rsidRPr="00B06283" w:rsidRDefault="002E7A59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55C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47" w:type="pct"/>
            <w:shd w:val="clear" w:color="auto" w:fill="auto"/>
          </w:tcPr>
          <w:p w14:paraId="7A9029F4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66164" w14:textId="3D32ED8E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24,055</w:t>
            </w:r>
          </w:p>
        </w:tc>
        <w:tc>
          <w:tcPr>
            <w:tcW w:w="146" w:type="pct"/>
            <w:shd w:val="clear" w:color="auto" w:fill="auto"/>
          </w:tcPr>
          <w:p w14:paraId="14F2F499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5F0F" w14:textId="2484688A" w:rsidR="00D95252" w:rsidRPr="00345179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6,667</w:t>
            </w:r>
          </w:p>
        </w:tc>
        <w:tc>
          <w:tcPr>
            <w:tcW w:w="147" w:type="pct"/>
            <w:shd w:val="clear" w:color="auto" w:fill="auto"/>
          </w:tcPr>
          <w:p w14:paraId="21B1953F" w14:textId="77777777" w:rsidR="00D95252" w:rsidRPr="00345179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60B6" w14:textId="59ADE84F" w:rsidR="00D95252" w:rsidRPr="00345179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3,913</w:t>
            </w:r>
          </w:p>
        </w:tc>
      </w:tr>
      <w:tr w:rsidR="00D95252" w:rsidRPr="00B06283" w14:paraId="71C40EF9" w14:textId="77777777" w:rsidTr="00AC6EC5">
        <w:trPr>
          <w:trHeight w:val="404"/>
        </w:trPr>
        <w:tc>
          <w:tcPr>
            <w:tcW w:w="2204" w:type="pct"/>
            <w:shd w:val="clear" w:color="auto" w:fill="auto"/>
          </w:tcPr>
          <w:p w14:paraId="138C2D7D" w14:textId="77777777" w:rsidR="008C63F7" w:rsidRDefault="008C63F7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29F39E" w14:textId="77777777" w:rsidR="003651BF" w:rsidRDefault="003651BF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9FEC268" w14:textId="77777777" w:rsidR="003651BF" w:rsidRDefault="003651BF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33B750" w14:textId="1D73AE9F" w:rsidR="003651BF" w:rsidRPr="00B06283" w:rsidRDefault="003651BF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70C61DD" w14:textId="0846C78E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113210B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5E780F4" w14:textId="4AF73205" w:rsidR="00D95252" w:rsidRPr="00B06283" w:rsidRDefault="00D95252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D4B084C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8A4EE2" w14:textId="3134A052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116EE" w14:textId="77777777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7D998B3" w14:textId="0EDF8D19" w:rsidR="00D95252" w:rsidRPr="00B06283" w:rsidRDefault="00D95252" w:rsidP="00D95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EC5" w:rsidRPr="00B06283" w14:paraId="18D43E8D" w14:textId="77777777" w:rsidTr="000B1BDD">
        <w:tc>
          <w:tcPr>
            <w:tcW w:w="2204" w:type="pct"/>
            <w:shd w:val="clear" w:color="auto" w:fill="auto"/>
          </w:tcPr>
          <w:p w14:paraId="653C286F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50DF45D4" w14:textId="3515952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2086B0AE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0BFA351D" w14:textId="1807D76E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EC5" w:rsidRPr="00B06283" w14:paraId="3BDF5B5B" w14:textId="77777777" w:rsidTr="00AC6EC5">
        <w:tc>
          <w:tcPr>
            <w:tcW w:w="2204" w:type="pct"/>
            <w:shd w:val="clear" w:color="auto" w:fill="auto"/>
          </w:tcPr>
          <w:p w14:paraId="279EFCD9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956DB3D" w14:textId="7FE05DC4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42574CC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BFE9472" w14:textId="5D7A1AFE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1091A731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EC7CB1B" w14:textId="306A669B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1C7AF84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4A5133A" w14:textId="7CEF0419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C6EC5" w:rsidRPr="00B06283" w14:paraId="6C4CDA56" w14:textId="77777777" w:rsidTr="00AC6EC5">
        <w:tc>
          <w:tcPr>
            <w:tcW w:w="2204" w:type="pct"/>
            <w:shd w:val="clear" w:color="auto" w:fill="auto"/>
          </w:tcPr>
          <w:p w14:paraId="679B2DCB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738BE21" w14:textId="787D3155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6E2DBB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813F29E" w14:textId="75DA8CA0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04F69E6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19E4F82" w14:textId="5C51D4FA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5CF57C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64265EB" w14:textId="4A64689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C6EC5" w:rsidRPr="00B06283" w14:paraId="36AA57AF" w14:textId="77777777" w:rsidTr="000B1BDD">
        <w:tc>
          <w:tcPr>
            <w:tcW w:w="2204" w:type="pct"/>
            <w:shd w:val="clear" w:color="auto" w:fill="auto"/>
          </w:tcPr>
          <w:p w14:paraId="5D7A92E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7C432333" w14:textId="090D46AB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6EC5" w:rsidRPr="00B06283" w14:paraId="7DF2A1BB" w14:textId="77777777" w:rsidTr="00AC6EC5">
        <w:tc>
          <w:tcPr>
            <w:tcW w:w="2204" w:type="pct"/>
            <w:shd w:val="clear" w:color="auto" w:fill="auto"/>
          </w:tcPr>
          <w:p w14:paraId="7491B879" w14:textId="0B9F561C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D15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55EEE40" w14:textId="063FCD8F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5E6BD20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FF27773" w14:textId="04F3563B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3DD5651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45053D" w14:textId="3BFD7160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BE6EE9F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5D0E19" w14:textId="3CB30CC3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EC5" w:rsidRPr="00B06283" w14:paraId="56BC3A6F" w14:textId="77777777" w:rsidTr="00AC6EC5">
        <w:tc>
          <w:tcPr>
            <w:tcW w:w="2204" w:type="pct"/>
            <w:shd w:val="clear" w:color="auto" w:fill="auto"/>
          </w:tcPr>
          <w:p w14:paraId="4EFE48C6" w14:textId="3C4A8E43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0C3AC12E" w14:textId="6AF430AB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11AEBE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2698F3B" w14:textId="13407B88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A8ACF7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000541B" w14:textId="119515B4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33,577</w:t>
            </w:r>
          </w:p>
        </w:tc>
        <w:tc>
          <w:tcPr>
            <w:tcW w:w="147" w:type="pct"/>
            <w:shd w:val="clear" w:color="auto" w:fill="auto"/>
          </w:tcPr>
          <w:p w14:paraId="27A73127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415787D" w14:textId="31F52CB9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26,692</w:t>
            </w:r>
          </w:p>
        </w:tc>
      </w:tr>
      <w:tr w:rsidR="00AC6EC5" w:rsidRPr="00B06283" w14:paraId="5BCF32BD" w14:textId="77777777" w:rsidTr="00AC6EC5">
        <w:tc>
          <w:tcPr>
            <w:tcW w:w="2204" w:type="pct"/>
            <w:shd w:val="clear" w:color="auto" w:fill="auto"/>
          </w:tcPr>
          <w:p w14:paraId="665E8BC7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0" w:type="pct"/>
            <w:shd w:val="clear" w:color="auto" w:fill="auto"/>
          </w:tcPr>
          <w:p w14:paraId="54253938" w14:textId="34FC0995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14,721</w:t>
            </w:r>
          </w:p>
        </w:tc>
        <w:tc>
          <w:tcPr>
            <w:tcW w:w="147" w:type="pct"/>
            <w:shd w:val="clear" w:color="auto" w:fill="auto"/>
          </w:tcPr>
          <w:p w14:paraId="3310F0B6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BEF4804" w14:textId="74910F60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12,631</w:t>
            </w:r>
          </w:p>
        </w:tc>
        <w:tc>
          <w:tcPr>
            <w:tcW w:w="146" w:type="pct"/>
            <w:shd w:val="clear" w:color="auto" w:fill="auto"/>
          </w:tcPr>
          <w:p w14:paraId="15AA896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A655CD4" w14:textId="1F6E4973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7" w:type="pct"/>
            <w:shd w:val="clear" w:color="auto" w:fill="auto"/>
          </w:tcPr>
          <w:p w14:paraId="2DA6FDE5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A66FB9A" w14:textId="09A5BE8F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AC6EC5" w:rsidRPr="00B06283" w14:paraId="2E2B651D" w14:textId="77777777" w:rsidTr="00AC6EC5">
        <w:tc>
          <w:tcPr>
            <w:tcW w:w="2204" w:type="pct"/>
            <w:shd w:val="clear" w:color="auto" w:fill="auto"/>
          </w:tcPr>
          <w:p w14:paraId="0ED9508E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41F42211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47" w:type="pct"/>
            <w:shd w:val="clear" w:color="auto" w:fill="auto"/>
          </w:tcPr>
          <w:p w14:paraId="4DCBAEC8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9FD08DF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6" w:type="pct"/>
            <w:shd w:val="clear" w:color="auto" w:fill="auto"/>
          </w:tcPr>
          <w:p w14:paraId="1B4A212A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5E70D0C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47" w:type="pct"/>
            <w:shd w:val="clear" w:color="auto" w:fill="auto"/>
          </w:tcPr>
          <w:p w14:paraId="0BEC2F19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ED78C39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AC6EC5" w:rsidRPr="00B06283" w14:paraId="0B926E75" w14:textId="77777777" w:rsidTr="00AC6EC5">
        <w:tc>
          <w:tcPr>
            <w:tcW w:w="2204" w:type="pct"/>
            <w:shd w:val="clear" w:color="auto" w:fill="auto"/>
          </w:tcPr>
          <w:p w14:paraId="3F66D36F" w14:textId="77777777" w:rsidR="00AC6EC5" w:rsidRPr="00B06283" w:rsidRDefault="00AC6EC5" w:rsidP="00AC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2DA7" w14:textId="2723B285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15,339</w:t>
            </w:r>
          </w:p>
        </w:tc>
        <w:tc>
          <w:tcPr>
            <w:tcW w:w="147" w:type="pct"/>
            <w:shd w:val="clear" w:color="auto" w:fill="auto"/>
          </w:tcPr>
          <w:p w14:paraId="754641D2" w14:textId="77777777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138C" w14:textId="3CA3EFC7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13,315</w:t>
            </w:r>
          </w:p>
        </w:tc>
        <w:tc>
          <w:tcPr>
            <w:tcW w:w="146" w:type="pct"/>
            <w:shd w:val="clear" w:color="auto" w:fill="auto"/>
          </w:tcPr>
          <w:p w14:paraId="04F297E3" w14:textId="77777777" w:rsidR="00AC6EC5" w:rsidRPr="00B06283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9184" w14:textId="77542EA0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34,257</w:t>
            </w:r>
          </w:p>
        </w:tc>
        <w:tc>
          <w:tcPr>
            <w:tcW w:w="147" w:type="pct"/>
            <w:shd w:val="clear" w:color="auto" w:fill="auto"/>
          </w:tcPr>
          <w:p w14:paraId="0F105BAF" w14:textId="77777777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FD2E" w14:textId="3054F899" w:rsidR="00AC6EC5" w:rsidRPr="00345179" w:rsidRDefault="00AC6EC5" w:rsidP="00AC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27,439</w:t>
            </w:r>
          </w:p>
        </w:tc>
      </w:tr>
    </w:tbl>
    <w:p w14:paraId="0BA44072" w14:textId="08376F5D" w:rsidR="00B51277" w:rsidRDefault="00B51277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2"/>
        <w:gridCol w:w="240"/>
        <w:gridCol w:w="26"/>
        <w:gridCol w:w="1070"/>
        <w:gridCol w:w="28"/>
        <w:gridCol w:w="242"/>
        <w:gridCol w:w="28"/>
        <w:gridCol w:w="1052"/>
        <w:gridCol w:w="26"/>
        <w:gridCol w:w="228"/>
        <w:gridCol w:w="24"/>
        <w:gridCol w:w="1058"/>
      </w:tblGrid>
      <w:tr w:rsidR="00B51277" w:rsidRPr="00B06283" w14:paraId="5A10EAE7" w14:textId="77777777" w:rsidTr="00A47AD7">
        <w:tc>
          <w:tcPr>
            <w:tcW w:w="2204" w:type="pct"/>
            <w:shd w:val="clear" w:color="auto" w:fill="auto"/>
          </w:tcPr>
          <w:p w14:paraId="026C1EDC" w14:textId="2EDE9E66" w:rsidR="00B51277" w:rsidRPr="00B06283" w:rsidRDefault="00B51277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96" w:type="pct"/>
            <w:gridSpan w:val="12"/>
            <w:shd w:val="clear" w:color="auto" w:fill="auto"/>
          </w:tcPr>
          <w:p w14:paraId="08E87D05" w14:textId="77777777" w:rsidR="00B51277" w:rsidRPr="00B06283" w:rsidRDefault="00B51277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271DD" w:rsidRPr="00B06283" w14:paraId="5B9EDB6E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7161A455" w14:textId="5DC0FAB9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49EA482A" w14:textId="698D0ACD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BDF53B1" w14:textId="77777777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019A7E61" w14:textId="4F5F7528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EEEF0E2" w14:textId="77777777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F9BD6EF" w14:textId="6D501168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261,670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8916315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C92ED19" w14:textId="79F42EEC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453,920</w:t>
            </w:r>
          </w:p>
        </w:tc>
      </w:tr>
      <w:tr w:rsidR="007271DD" w:rsidRPr="00B06283" w14:paraId="65C844FA" w14:textId="77777777" w:rsidTr="000911E1">
        <w:trPr>
          <w:trHeight w:val="144"/>
        </w:trPr>
        <w:tc>
          <w:tcPr>
            <w:tcW w:w="2204" w:type="pct"/>
            <w:shd w:val="clear" w:color="auto" w:fill="auto"/>
          </w:tcPr>
          <w:p w14:paraId="3FD63552" w14:textId="28AE70BE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7C85EC9" w14:textId="481176DC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154,000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CE9103F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2128D1" w14:textId="1EF7848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7278B01" w14:textId="77777777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C7E3B" w14:textId="33B8BC04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153613F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6C6701F" w14:textId="295227E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7271DD" w:rsidRPr="00B06283" w14:paraId="1DC67A2D" w14:textId="77777777" w:rsidTr="000911E1">
        <w:tc>
          <w:tcPr>
            <w:tcW w:w="2204" w:type="pct"/>
            <w:shd w:val="clear" w:color="auto" w:fill="auto"/>
          </w:tcPr>
          <w:p w14:paraId="10F31C27" w14:textId="77777777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BBA57" w14:textId="1C356932" w:rsidR="007271DD" w:rsidRPr="00345179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07881F5" w14:textId="77777777" w:rsidR="007271DD" w:rsidRPr="00345179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727E" w14:textId="41EC159C" w:rsidR="007271DD" w:rsidRPr="00345179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D1B011F" w14:textId="77777777" w:rsidR="007271DD" w:rsidRPr="00097B9C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6E8B1" w14:textId="5111BB65" w:rsidR="007271DD" w:rsidRPr="00345179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266,670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4198D64" w14:textId="77777777" w:rsidR="007271DD" w:rsidRPr="00345179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20CEC" w14:textId="1D4E9B9D" w:rsidR="007271DD" w:rsidRPr="00345179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458,920</w:t>
            </w:r>
          </w:p>
        </w:tc>
      </w:tr>
      <w:tr w:rsidR="007271DD" w:rsidRPr="00B06283" w14:paraId="392D4467" w14:textId="77777777" w:rsidTr="000911E1">
        <w:tc>
          <w:tcPr>
            <w:tcW w:w="2204" w:type="pct"/>
            <w:shd w:val="clear" w:color="auto" w:fill="auto"/>
          </w:tcPr>
          <w:p w14:paraId="14B53027" w14:textId="77777777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06050025" w14:textId="77777777" w:rsidR="007271DD" w:rsidRPr="00B06283" w:rsidRDefault="007271DD" w:rsidP="0072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8E332DB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22C3DE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3C0D9FD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779D8B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7FE3C724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05BB4A0" w14:textId="77777777" w:rsidR="007271DD" w:rsidRPr="00B06283" w:rsidRDefault="007271DD" w:rsidP="0072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E36" w:rsidRPr="00B06283" w14:paraId="55D0C262" w14:textId="77777777" w:rsidTr="00EB0AC6">
        <w:tc>
          <w:tcPr>
            <w:tcW w:w="2204" w:type="pct"/>
            <w:shd w:val="clear" w:color="auto" w:fill="auto"/>
          </w:tcPr>
          <w:p w14:paraId="2DD972C5" w14:textId="229D43E4" w:rsidR="00035E36" w:rsidRPr="00B06283" w:rsidRDefault="00B51277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96" w:type="pct"/>
            <w:gridSpan w:val="12"/>
            <w:shd w:val="clear" w:color="auto" w:fill="auto"/>
          </w:tcPr>
          <w:p w14:paraId="0A14AA2A" w14:textId="0DEFB712" w:rsidR="00035E36" w:rsidRPr="00B06283" w:rsidRDefault="00035E36" w:rsidP="00EB0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E36" w:rsidRPr="00B06283" w14:paraId="4D73A2EE" w14:textId="77777777" w:rsidTr="00EB0AC6">
        <w:trPr>
          <w:trHeight w:val="144"/>
        </w:trPr>
        <w:tc>
          <w:tcPr>
            <w:tcW w:w="2204" w:type="pct"/>
            <w:shd w:val="clear" w:color="auto" w:fill="auto"/>
          </w:tcPr>
          <w:p w14:paraId="44BDFB20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4757C614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D56C3BC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49FCE4D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1BA32FF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F431E01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1,186,411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3CE2DD23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664A5A35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921,052</w:t>
            </w:r>
          </w:p>
        </w:tc>
      </w:tr>
      <w:tr w:rsidR="00035E36" w:rsidRPr="00B06283" w14:paraId="5869E559" w14:textId="77777777" w:rsidTr="00EB0AC6">
        <w:trPr>
          <w:trHeight w:val="144"/>
        </w:trPr>
        <w:tc>
          <w:tcPr>
            <w:tcW w:w="2204" w:type="pct"/>
            <w:shd w:val="clear" w:color="auto" w:fill="auto"/>
          </w:tcPr>
          <w:p w14:paraId="683E7214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shd w:val="clear" w:color="auto" w:fill="auto"/>
          </w:tcPr>
          <w:p w14:paraId="3EAB5F81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31,840</w:t>
            </w:r>
          </w:p>
        </w:tc>
        <w:tc>
          <w:tcPr>
            <w:tcW w:w="131" w:type="pct"/>
            <w:shd w:val="clear" w:color="auto" w:fill="auto"/>
          </w:tcPr>
          <w:p w14:paraId="4F7BA377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53AF0A2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42,139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12E5FFA" w14:textId="77777777" w:rsidR="00035E36" w:rsidRPr="00B06283" w:rsidRDefault="00035E36" w:rsidP="00EB0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B24CD96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4DEFF68B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9D20080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E36" w:rsidRPr="00B06283" w14:paraId="57088D73" w14:textId="77777777" w:rsidTr="00EB0AC6">
        <w:trPr>
          <w:trHeight w:val="144"/>
        </w:trPr>
        <w:tc>
          <w:tcPr>
            <w:tcW w:w="2204" w:type="pct"/>
            <w:shd w:val="clear" w:color="auto" w:fill="auto"/>
          </w:tcPr>
          <w:p w14:paraId="71905FAB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shd w:val="clear" w:color="auto" w:fill="auto"/>
          </w:tcPr>
          <w:p w14:paraId="4AB3293E" w14:textId="0B89D498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41,09</w:t>
            </w:r>
            <w:r w:rsidR="00636C2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56420EC2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F3CFD25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58,897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1C85806" w14:textId="77777777" w:rsidR="00035E36" w:rsidRPr="00B06283" w:rsidRDefault="00035E36" w:rsidP="00EB0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DE5A105" w14:textId="28B0BD82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41,09</w:t>
            </w:r>
            <w:r w:rsidR="00375E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D5EF132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E57BD5F" w14:textId="77777777" w:rsidR="00035E36" w:rsidRPr="00B06283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58,897</w:t>
            </w:r>
          </w:p>
        </w:tc>
      </w:tr>
      <w:tr w:rsidR="00035E36" w:rsidRPr="00B06283" w14:paraId="59EE4F5B" w14:textId="77777777" w:rsidTr="00EB0AC6">
        <w:tc>
          <w:tcPr>
            <w:tcW w:w="2204" w:type="pct"/>
            <w:shd w:val="clear" w:color="auto" w:fill="auto"/>
          </w:tcPr>
          <w:p w14:paraId="7E27477F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15B" w14:textId="7629A824" w:rsidR="00035E36" w:rsidRPr="00345179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72,93</w:t>
            </w:r>
            <w:r w:rsidR="00636C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397CA164" w14:textId="77777777" w:rsidR="00035E36" w:rsidRPr="00345179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8514A" w14:textId="77777777" w:rsidR="00035E36" w:rsidRPr="00345179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A638D86" w14:textId="77777777" w:rsidR="00035E36" w:rsidRPr="00B06283" w:rsidRDefault="00035E36" w:rsidP="00EB0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94172" w14:textId="3218D69A" w:rsidR="00035E36" w:rsidRPr="00345179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1,227,50</w:t>
            </w:r>
            <w:r w:rsidR="00375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7907E3F" w14:textId="77777777" w:rsidR="00035E36" w:rsidRPr="00345179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7E378" w14:textId="77777777" w:rsidR="00035E36" w:rsidRPr="00345179" w:rsidRDefault="00035E36" w:rsidP="003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979,949</w:t>
            </w:r>
          </w:p>
        </w:tc>
      </w:tr>
    </w:tbl>
    <w:p w14:paraId="3C2BD928" w14:textId="77777777" w:rsidR="003D47C9" w:rsidRDefault="003D47C9" w:rsidP="0003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974"/>
        <w:gridCol w:w="234"/>
        <w:gridCol w:w="1013"/>
        <w:gridCol w:w="236"/>
        <w:gridCol w:w="1011"/>
        <w:gridCol w:w="235"/>
        <w:gridCol w:w="922"/>
        <w:gridCol w:w="235"/>
        <w:gridCol w:w="951"/>
        <w:gridCol w:w="235"/>
        <w:gridCol w:w="1015"/>
      </w:tblGrid>
      <w:tr w:rsidR="003D47C9" w:rsidRPr="00B06283" w14:paraId="76362B21" w14:textId="77777777" w:rsidTr="00375E8F">
        <w:trPr>
          <w:tblHeader/>
        </w:trPr>
        <w:tc>
          <w:tcPr>
            <w:tcW w:w="2092" w:type="dxa"/>
            <w:vAlign w:val="bottom"/>
          </w:tcPr>
          <w:p w14:paraId="7936B23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1" w:type="dxa"/>
            <w:gridSpan w:val="3"/>
            <w:vAlign w:val="bottom"/>
          </w:tcPr>
          <w:p w14:paraId="4260BEC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483B26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4" w:type="dxa"/>
            <w:gridSpan w:val="7"/>
            <w:vAlign w:val="bottom"/>
          </w:tcPr>
          <w:p w14:paraId="1B61138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B062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47C9" w:rsidRPr="00B06283" w14:paraId="5780A8A8" w14:textId="77777777" w:rsidTr="00375E8F">
        <w:tc>
          <w:tcPr>
            <w:tcW w:w="2092" w:type="dxa"/>
            <w:shd w:val="clear" w:color="auto" w:fill="auto"/>
            <w:vAlign w:val="bottom"/>
          </w:tcPr>
          <w:p w14:paraId="1721871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4" w:type="dxa"/>
            <w:vAlign w:val="bottom"/>
          </w:tcPr>
          <w:p w14:paraId="7C47C7E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8CDE21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D680E5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BFABBA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CFCE6C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D2E519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4FCB38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D80C35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FD2FDB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C5CC50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6DFF6C2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7AE48FA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2D68973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07E222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1F1E23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3D47C9" w:rsidRPr="00B06283" w14:paraId="61493879" w14:textId="77777777" w:rsidTr="00375E8F">
        <w:tc>
          <w:tcPr>
            <w:tcW w:w="2092" w:type="dxa"/>
            <w:vAlign w:val="bottom"/>
          </w:tcPr>
          <w:p w14:paraId="7DD309D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4" w:type="dxa"/>
            <w:vAlign w:val="bottom"/>
          </w:tcPr>
          <w:p w14:paraId="242DBB5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4" w:type="dxa"/>
            <w:vAlign w:val="bottom"/>
          </w:tcPr>
          <w:p w14:paraId="0979265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7C1A03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A2D37E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3C74AE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5" w:type="dxa"/>
            <w:vAlign w:val="bottom"/>
          </w:tcPr>
          <w:p w14:paraId="2F92390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7A337C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B9EE25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495F28A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2A6ABB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F155AC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D47C9" w:rsidRPr="00B06283" w14:paraId="4B9DA7ED" w14:textId="77777777" w:rsidTr="00375E8F">
        <w:tc>
          <w:tcPr>
            <w:tcW w:w="2092" w:type="dxa"/>
          </w:tcPr>
          <w:p w14:paraId="5108572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dxa"/>
            <w:gridSpan w:val="3"/>
          </w:tcPr>
          <w:p w14:paraId="4804E4F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ED0911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4" w:type="dxa"/>
            <w:gridSpan w:val="7"/>
          </w:tcPr>
          <w:p w14:paraId="225C57B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47C9" w:rsidRPr="00B06283" w14:paraId="0989660F" w14:textId="77777777" w:rsidTr="00375E8F">
        <w:tc>
          <w:tcPr>
            <w:tcW w:w="2092" w:type="dxa"/>
          </w:tcPr>
          <w:p w14:paraId="7A3FFB8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="Angsan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4" w:type="dxa"/>
          </w:tcPr>
          <w:p w14:paraId="03A1280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="Angsana New"/>
                <w:sz w:val="24"/>
                <w:szCs w:val="24"/>
              </w:rPr>
              <w:t>5.00</w:t>
            </w:r>
          </w:p>
        </w:tc>
        <w:tc>
          <w:tcPr>
            <w:tcW w:w="234" w:type="dxa"/>
          </w:tcPr>
          <w:p w14:paraId="5888B6F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DFB3DE" w14:textId="55E64E86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="Angsana New"/>
                <w:sz w:val="24"/>
                <w:szCs w:val="24"/>
              </w:rPr>
              <w:t>5.00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A960C8">
              <w:rPr>
                <w:rFonts w:asciiTheme="majorBidi" w:hAnsiTheme="majorBidi" w:cs="Angsana New"/>
                <w:sz w:val="24"/>
                <w:szCs w:val="24"/>
              </w:rPr>
              <w:t>-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 5.25</w:t>
            </w:r>
          </w:p>
        </w:tc>
        <w:tc>
          <w:tcPr>
            <w:tcW w:w="236" w:type="dxa"/>
          </w:tcPr>
          <w:p w14:paraId="1403FD7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78200324" w14:textId="77777777" w:rsidR="003D47C9" w:rsidRPr="00B06283" w:rsidRDefault="003D47C9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7F25636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86352D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149,000</w:t>
            </w:r>
          </w:p>
        </w:tc>
        <w:tc>
          <w:tcPr>
            <w:tcW w:w="235" w:type="dxa"/>
          </w:tcPr>
          <w:p w14:paraId="756DD5A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</w:tcPr>
          <w:p w14:paraId="11AA2F7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8EB293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0099060A" w14:textId="77777777" w:rsidR="003D47C9" w:rsidRPr="00B06283" w:rsidRDefault="003D47C9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154,000</w:t>
            </w:r>
          </w:p>
        </w:tc>
      </w:tr>
      <w:tr w:rsidR="003D47C9" w:rsidRPr="00B06283" w14:paraId="647073D2" w14:textId="77777777" w:rsidTr="00375E8F">
        <w:tc>
          <w:tcPr>
            <w:tcW w:w="2092" w:type="dxa"/>
          </w:tcPr>
          <w:p w14:paraId="771CF84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2D6ED02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0F33EAC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32EE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BEC61B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66D699E" w14:textId="77777777" w:rsidR="003D47C9" w:rsidRPr="00B06283" w:rsidRDefault="003D47C9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5E79BED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7F9A51D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E42468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</w:tcPr>
          <w:p w14:paraId="2F985D1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03392AF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331B16D" w14:textId="77777777" w:rsidR="003D47C9" w:rsidRPr="00B06283" w:rsidRDefault="003D47C9" w:rsidP="0022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154,000</w:t>
            </w:r>
          </w:p>
        </w:tc>
      </w:tr>
    </w:tbl>
    <w:p w14:paraId="7111CDF1" w14:textId="5F0D33D2" w:rsidR="00AC6EC5" w:rsidRDefault="00AC6EC5" w:rsidP="0003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889F694" w14:textId="77777777" w:rsidR="00AC6EC5" w:rsidRDefault="00AC6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78"/>
        <w:gridCol w:w="236"/>
        <w:gridCol w:w="1037"/>
        <w:gridCol w:w="236"/>
        <w:gridCol w:w="1010"/>
        <w:gridCol w:w="236"/>
        <w:gridCol w:w="922"/>
        <w:gridCol w:w="236"/>
        <w:gridCol w:w="950"/>
        <w:gridCol w:w="236"/>
        <w:gridCol w:w="999"/>
      </w:tblGrid>
      <w:tr w:rsidR="003D47C9" w:rsidRPr="00B06283" w14:paraId="16342880" w14:textId="77777777" w:rsidTr="00AC6EC5">
        <w:trPr>
          <w:tblHeader/>
        </w:trPr>
        <w:tc>
          <w:tcPr>
            <w:tcW w:w="2070" w:type="dxa"/>
            <w:vAlign w:val="bottom"/>
          </w:tcPr>
          <w:p w14:paraId="13EECCD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B35483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621613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89" w:type="dxa"/>
            <w:gridSpan w:val="7"/>
            <w:vAlign w:val="bottom"/>
          </w:tcPr>
          <w:p w14:paraId="599A798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7C9" w:rsidRPr="00B06283" w14:paraId="0BCD4AB7" w14:textId="77777777" w:rsidTr="00AC6EC5">
        <w:tc>
          <w:tcPr>
            <w:tcW w:w="2070" w:type="dxa"/>
            <w:shd w:val="clear" w:color="auto" w:fill="auto"/>
            <w:vAlign w:val="bottom"/>
          </w:tcPr>
          <w:p w14:paraId="6A0279C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C06F23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86"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1869B1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3F8B84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7C1ECA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5A0CEB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526E24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2FC28BB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575C1F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1A00C0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3FB6CA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F84D86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66FB48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566E4EB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60CF16A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3A5D44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3D47C9" w:rsidRPr="00B06283" w14:paraId="75E8DFE2" w14:textId="77777777" w:rsidTr="00AC6EC5">
        <w:tc>
          <w:tcPr>
            <w:tcW w:w="2070" w:type="dxa"/>
            <w:vAlign w:val="bottom"/>
          </w:tcPr>
          <w:p w14:paraId="5DB7F45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8" w:type="dxa"/>
            <w:vAlign w:val="bottom"/>
          </w:tcPr>
          <w:p w14:paraId="7524BD3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D7BAF2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2CFAA88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7213D6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13E89B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736FD4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39ED8D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FF29B3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93922E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FFE0D3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04D70B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D47C9" w:rsidRPr="00B06283" w14:paraId="333D1F4A" w14:textId="77777777" w:rsidTr="00AC6EC5">
        <w:tc>
          <w:tcPr>
            <w:tcW w:w="2070" w:type="dxa"/>
          </w:tcPr>
          <w:p w14:paraId="01E1DA0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1" w:type="dxa"/>
            <w:gridSpan w:val="3"/>
          </w:tcPr>
          <w:p w14:paraId="50766BB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A0EA97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9" w:type="dxa"/>
            <w:gridSpan w:val="7"/>
          </w:tcPr>
          <w:p w14:paraId="4F88193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47C9" w:rsidRPr="00B06283" w14:paraId="0E2795BB" w14:textId="77777777" w:rsidTr="00AC6EC5">
        <w:tc>
          <w:tcPr>
            <w:tcW w:w="2070" w:type="dxa"/>
          </w:tcPr>
          <w:p w14:paraId="4AE6237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9EB4DF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5.00</w:t>
            </w:r>
          </w:p>
        </w:tc>
        <w:tc>
          <w:tcPr>
            <w:tcW w:w="236" w:type="dxa"/>
          </w:tcPr>
          <w:p w14:paraId="5319FBD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6DFCA37" w14:textId="046FE3FC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2.60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5.25</w:t>
            </w:r>
          </w:p>
        </w:tc>
        <w:tc>
          <w:tcPr>
            <w:tcW w:w="236" w:type="dxa"/>
          </w:tcPr>
          <w:p w14:paraId="725D68A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484FC9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453,920</w:t>
            </w:r>
          </w:p>
        </w:tc>
        <w:tc>
          <w:tcPr>
            <w:tcW w:w="236" w:type="dxa"/>
          </w:tcPr>
          <w:p w14:paraId="7CDA83D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601CE2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97,550</w:t>
            </w:r>
          </w:p>
        </w:tc>
        <w:tc>
          <w:tcPr>
            <w:tcW w:w="236" w:type="dxa"/>
          </w:tcPr>
          <w:p w14:paraId="6E4E038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41EA6B0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(289,800)</w:t>
            </w:r>
          </w:p>
        </w:tc>
        <w:tc>
          <w:tcPr>
            <w:tcW w:w="236" w:type="dxa"/>
          </w:tcPr>
          <w:p w14:paraId="591981E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2994CE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261,670</w:t>
            </w:r>
          </w:p>
        </w:tc>
      </w:tr>
      <w:tr w:rsidR="003D47C9" w:rsidRPr="00B06283" w14:paraId="34C5E17D" w14:textId="77777777" w:rsidTr="00AC6EC5">
        <w:tc>
          <w:tcPr>
            <w:tcW w:w="2070" w:type="dxa"/>
          </w:tcPr>
          <w:p w14:paraId="1FA7E4A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="Angsan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8" w:type="dxa"/>
          </w:tcPr>
          <w:p w14:paraId="06FC8E1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21E4395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B78736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66F11EF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B3E126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275481A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FFF097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1BB2C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0FA5BF1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A02CB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FE163F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3D47C9" w:rsidRPr="00B06283" w14:paraId="40FE77B5" w14:textId="77777777" w:rsidTr="00AC6EC5">
        <w:tc>
          <w:tcPr>
            <w:tcW w:w="2070" w:type="dxa"/>
          </w:tcPr>
          <w:p w14:paraId="2668469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</w:tcPr>
          <w:p w14:paraId="0967C71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4DDA2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14:paraId="5EB7F73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93F76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18654D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458,920</w:t>
            </w:r>
          </w:p>
        </w:tc>
        <w:tc>
          <w:tcPr>
            <w:tcW w:w="236" w:type="dxa"/>
          </w:tcPr>
          <w:p w14:paraId="6971F86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54534CA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0763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7EB3E3C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58A2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F00E92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266,670</w:t>
            </w:r>
          </w:p>
        </w:tc>
      </w:tr>
      <w:tr w:rsidR="003D47C9" w:rsidRPr="00B06283" w14:paraId="297F6FAE" w14:textId="77777777" w:rsidTr="00AC6EC5">
        <w:tc>
          <w:tcPr>
            <w:tcW w:w="2070" w:type="dxa"/>
          </w:tcPr>
          <w:p w14:paraId="7D43271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440142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29C0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14:paraId="71395DC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0D0CC4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253A9AC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50F1A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40545FD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ED03A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42B2345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8F1EF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2A39B0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</w:tr>
    </w:tbl>
    <w:p w14:paraId="542DF3EB" w14:textId="0D5BA02B" w:rsidR="007271DD" w:rsidRDefault="007271DD" w:rsidP="0003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1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984"/>
        <w:gridCol w:w="236"/>
        <w:gridCol w:w="1030"/>
        <w:gridCol w:w="236"/>
        <w:gridCol w:w="1011"/>
        <w:gridCol w:w="236"/>
        <w:gridCol w:w="923"/>
        <w:gridCol w:w="236"/>
        <w:gridCol w:w="921"/>
        <w:gridCol w:w="236"/>
        <w:gridCol w:w="1029"/>
      </w:tblGrid>
      <w:tr w:rsidR="003D47C9" w:rsidRPr="00B06283" w14:paraId="6F514BC0" w14:textId="77777777" w:rsidTr="007271DD">
        <w:tc>
          <w:tcPr>
            <w:tcW w:w="2068" w:type="dxa"/>
            <w:vAlign w:val="bottom"/>
          </w:tcPr>
          <w:p w14:paraId="01F34FD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E49EFC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580598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47F724F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47C9" w:rsidRPr="00B06283" w14:paraId="2F2DFB43" w14:textId="77777777" w:rsidTr="007271DD">
        <w:trPr>
          <w:trHeight w:val="689"/>
        </w:trPr>
        <w:tc>
          <w:tcPr>
            <w:tcW w:w="2068" w:type="dxa"/>
            <w:shd w:val="clear" w:color="auto" w:fill="auto"/>
            <w:vAlign w:val="bottom"/>
          </w:tcPr>
          <w:p w14:paraId="1CD3FDE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4" w:type="dxa"/>
            <w:vAlign w:val="bottom"/>
          </w:tcPr>
          <w:p w14:paraId="0BC0A28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828929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78CEB3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0427C17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436E0E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85FE25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17B730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7F7E52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C1FB3D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0742CCF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8BE10B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E945FC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D2A1AB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134FFA1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E3AC1E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3D47C9" w:rsidRPr="00B06283" w14:paraId="73085C12" w14:textId="77777777" w:rsidTr="007271DD">
        <w:tc>
          <w:tcPr>
            <w:tcW w:w="2068" w:type="dxa"/>
            <w:vAlign w:val="bottom"/>
          </w:tcPr>
          <w:p w14:paraId="120CF74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84" w:type="dxa"/>
            <w:vAlign w:val="bottom"/>
          </w:tcPr>
          <w:p w14:paraId="16784D7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041B2A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370001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4ABF83F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037456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36E0E4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4026AAC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672B79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9F8E14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6" w:type="dxa"/>
            <w:vAlign w:val="bottom"/>
          </w:tcPr>
          <w:p w14:paraId="7BE77C6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A9CF8F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D47C9" w:rsidRPr="00B06283" w14:paraId="1BB034C1" w14:textId="77777777" w:rsidTr="007271DD">
        <w:tc>
          <w:tcPr>
            <w:tcW w:w="2068" w:type="dxa"/>
          </w:tcPr>
          <w:p w14:paraId="22C102D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197E0E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9AF69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2" w:type="dxa"/>
            <w:gridSpan w:val="7"/>
          </w:tcPr>
          <w:p w14:paraId="45F323C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47C9" w:rsidRPr="00B06283" w14:paraId="67EB1559" w14:textId="77777777" w:rsidTr="007271DD">
        <w:tc>
          <w:tcPr>
            <w:tcW w:w="2068" w:type="dxa"/>
          </w:tcPr>
          <w:p w14:paraId="51E4911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9E724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84" w:type="dxa"/>
          </w:tcPr>
          <w:p w14:paraId="0191CDC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LIBOR+3, 6.70</w:t>
            </w:r>
          </w:p>
        </w:tc>
        <w:tc>
          <w:tcPr>
            <w:tcW w:w="236" w:type="dxa"/>
          </w:tcPr>
          <w:p w14:paraId="518F2A0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7C4CEC6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6.70</w:t>
            </w:r>
          </w:p>
        </w:tc>
        <w:tc>
          <w:tcPr>
            <w:tcW w:w="236" w:type="dxa"/>
            <w:vAlign w:val="bottom"/>
          </w:tcPr>
          <w:p w14:paraId="2E15C26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3D07A1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42,139</w:t>
            </w:r>
          </w:p>
        </w:tc>
        <w:tc>
          <w:tcPr>
            <w:tcW w:w="236" w:type="dxa"/>
          </w:tcPr>
          <w:p w14:paraId="3FE8511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E7BDAE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8A0AA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(10,000)</w:t>
            </w:r>
          </w:p>
        </w:tc>
        <w:tc>
          <w:tcPr>
            <w:tcW w:w="236" w:type="dxa"/>
          </w:tcPr>
          <w:p w14:paraId="4AC701E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FA1E4D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D43E0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(299)</w:t>
            </w:r>
          </w:p>
        </w:tc>
        <w:tc>
          <w:tcPr>
            <w:tcW w:w="236" w:type="dxa"/>
          </w:tcPr>
          <w:p w14:paraId="395C886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DE9CCE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66B2E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     31,840</w:t>
            </w:r>
          </w:p>
        </w:tc>
      </w:tr>
      <w:tr w:rsidR="003D47C9" w:rsidRPr="00B06283" w14:paraId="43A13611" w14:textId="77777777" w:rsidTr="007271DD">
        <w:tc>
          <w:tcPr>
            <w:tcW w:w="2068" w:type="dxa"/>
          </w:tcPr>
          <w:p w14:paraId="409EDCDC" w14:textId="77777777" w:rsidR="003D47C9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BC27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84" w:type="dxa"/>
            <w:vAlign w:val="bottom"/>
          </w:tcPr>
          <w:p w14:paraId="71B0CB5D" w14:textId="5389DC5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B0628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MLR-1.25</w:t>
            </w:r>
            <w:r w:rsidR="00A960C8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</w:p>
          <w:p w14:paraId="2676911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="Angsana New" w:hAnsi="Angsana New" w:cs="Angsana New" w:hint="cs"/>
                <w:sz w:val="24"/>
                <w:szCs w:val="24"/>
                <w:lang w:val="en-GB" w:bidi="ar-SA"/>
              </w:rPr>
              <w:t>LIBOR+3</w:t>
            </w:r>
          </w:p>
        </w:tc>
        <w:tc>
          <w:tcPr>
            <w:tcW w:w="236" w:type="dxa"/>
            <w:vAlign w:val="bottom"/>
          </w:tcPr>
          <w:p w14:paraId="2DA9052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4838B025" w14:textId="6AD6CC5F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B0628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MLR-1.25</w:t>
            </w:r>
            <w:r w:rsidR="00A960C8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</w:p>
          <w:p w14:paraId="41CA4DA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="Angsana New" w:hAnsi="Angsana New" w:cs="Angsana New" w:hint="cs"/>
                <w:sz w:val="24"/>
                <w:szCs w:val="24"/>
                <w:lang w:val="en-GB" w:bidi="ar-SA"/>
              </w:rPr>
              <w:t>LIBOR+3</w:t>
            </w:r>
          </w:p>
        </w:tc>
        <w:tc>
          <w:tcPr>
            <w:tcW w:w="236" w:type="dxa"/>
          </w:tcPr>
          <w:p w14:paraId="09114A0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7751798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B1315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236" w:type="dxa"/>
          </w:tcPr>
          <w:p w14:paraId="27BE16F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284DFF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90204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(17,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A341E8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C85461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DDC63A" w14:textId="03D8C0F5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F792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A0A86E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0E6DC2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97DA5F" w14:textId="5AC3116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41,0</w:t>
            </w:r>
            <w:r w:rsidR="00AF7921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3D47C9" w:rsidRPr="00B06283" w14:paraId="1163801E" w14:textId="77777777" w:rsidTr="007271DD">
        <w:tc>
          <w:tcPr>
            <w:tcW w:w="2068" w:type="dxa"/>
          </w:tcPr>
          <w:p w14:paraId="1AA415E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4" w:type="dxa"/>
          </w:tcPr>
          <w:p w14:paraId="23E9E038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B83E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20F502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82432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7135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101,036</w:t>
            </w:r>
          </w:p>
        </w:tc>
        <w:tc>
          <w:tcPr>
            <w:tcW w:w="236" w:type="dxa"/>
          </w:tcPr>
          <w:p w14:paraId="378E11A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60470E3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99E8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14:paraId="2342E07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A9AC5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34461AA" w14:textId="1C5BB9FD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72,93</w:t>
            </w:r>
            <w:r w:rsidR="00AF79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7DFC583F" w14:textId="49127315" w:rsidR="00ED4E1A" w:rsidRPr="007271DD" w:rsidRDefault="00ED4E1A" w:rsidP="007271DD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78"/>
        <w:gridCol w:w="6"/>
        <w:gridCol w:w="228"/>
        <w:gridCol w:w="7"/>
        <w:gridCol w:w="1031"/>
        <w:gridCol w:w="236"/>
        <w:gridCol w:w="1011"/>
        <w:gridCol w:w="7"/>
        <w:gridCol w:w="228"/>
        <w:gridCol w:w="7"/>
        <w:gridCol w:w="916"/>
        <w:gridCol w:w="7"/>
        <w:gridCol w:w="228"/>
        <w:gridCol w:w="7"/>
        <w:gridCol w:w="914"/>
        <w:gridCol w:w="7"/>
        <w:gridCol w:w="228"/>
        <w:gridCol w:w="7"/>
        <w:gridCol w:w="1023"/>
      </w:tblGrid>
      <w:tr w:rsidR="003D47C9" w:rsidRPr="00B06283" w14:paraId="798D219C" w14:textId="77777777" w:rsidTr="003D47C9">
        <w:trPr>
          <w:trHeight w:val="290"/>
        </w:trPr>
        <w:tc>
          <w:tcPr>
            <w:tcW w:w="2070" w:type="dxa"/>
            <w:shd w:val="clear" w:color="auto" w:fill="auto"/>
            <w:vAlign w:val="bottom"/>
          </w:tcPr>
          <w:p w14:paraId="69C2C3BB" w14:textId="77777777" w:rsidR="003D47C9" w:rsidRPr="00B06283" w:rsidRDefault="003D47C9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00941003" w14:textId="3B080FEA" w:rsidR="003D47C9" w:rsidRPr="00B06283" w:rsidRDefault="003D47C9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B36F717" w14:textId="77777777" w:rsidR="003D47C9" w:rsidRPr="00B06283" w:rsidRDefault="003D47C9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13"/>
            <w:vAlign w:val="bottom"/>
          </w:tcPr>
          <w:p w14:paraId="4F9A9D30" w14:textId="62B5ACF0" w:rsidR="003D47C9" w:rsidRPr="00B06283" w:rsidRDefault="003D47C9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2AEA" w:rsidRPr="00B06283" w14:paraId="2E3D0D84" w14:textId="77777777" w:rsidTr="00BE05DF">
        <w:trPr>
          <w:trHeight w:val="689"/>
        </w:trPr>
        <w:tc>
          <w:tcPr>
            <w:tcW w:w="2070" w:type="dxa"/>
            <w:shd w:val="clear" w:color="auto" w:fill="auto"/>
            <w:vAlign w:val="bottom"/>
          </w:tcPr>
          <w:p w14:paraId="52054471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2F1F94DE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99EDF1D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0EE24CE8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AAD0CF1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BD636EA" w14:textId="0646F91A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05A624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7C3AC16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8ADAF3F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7A28C2E6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08C9E88B" w14:textId="362F66A0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/ </w:t>
            </w:r>
          </w:p>
        </w:tc>
        <w:tc>
          <w:tcPr>
            <w:tcW w:w="235" w:type="dxa"/>
            <w:gridSpan w:val="2"/>
            <w:vAlign w:val="bottom"/>
          </w:tcPr>
          <w:p w14:paraId="44EAE10E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01C8B7A6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0C39FB74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277041B3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8952F1C" w14:textId="5BF1AAAF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BA2AEA" w:rsidRPr="00B06283" w14:paraId="25CDAA68" w14:textId="77777777" w:rsidTr="00BE05DF">
        <w:tc>
          <w:tcPr>
            <w:tcW w:w="2070" w:type="dxa"/>
            <w:vAlign w:val="bottom"/>
          </w:tcPr>
          <w:p w14:paraId="4AE1E04F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78" w:type="dxa"/>
            <w:vAlign w:val="bottom"/>
          </w:tcPr>
          <w:p w14:paraId="56670B5E" w14:textId="1E808429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4" w:type="dxa"/>
            <w:gridSpan w:val="2"/>
            <w:vAlign w:val="bottom"/>
          </w:tcPr>
          <w:p w14:paraId="4A2BF8BA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3F1E0C6" w14:textId="0FE02D59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4148C04E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F0648E7" w14:textId="5C644EAC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5" w:type="dxa"/>
            <w:gridSpan w:val="2"/>
            <w:vAlign w:val="bottom"/>
          </w:tcPr>
          <w:p w14:paraId="4F279438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3C6DFB11" w14:textId="6FE619C5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ลดลง)</w:t>
            </w:r>
          </w:p>
        </w:tc>
        <w:tc>
          <w:tcPr>
            <w:tcW w:w="235" w:type="dxa"/>
            <w:gridSpan w:val="2"/>
            <w:vAlign w:val="bottom"/>
          </w:tcPr>
          <w:p w14:paraId="62458308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1FC0AB2A" w14:textId="6041EB8F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5" w:type="dxa"/>
            <w:gridSpan w:val="2"/>
            <w:vAlign w:val="bottom"/>
          </w:tcPr>
          <w:p w14:paraId="3D733B41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8B51405" w14:textId="7F273516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A2AEA" w:rsidRPr="00B06283" w14:paraId="6AAEC587" w14:textId="77777777" w:rsidTr="00BE05DF">
        <w:tc>
          <w:tcPr>
            <w:tcW w:w="2070" w:type="dxa"/>
          </w:tcPr>
          <w:p w14:paraId="5E0F2029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5"/>
          </w:tcPr>
          <w:p w14:paraId="0551B092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9EF8531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13"/>
          </w:tcPr>
          <w:p w14:paraId="64D56C76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2AEA" w:rsidRPr="00B06283" w14:paraId="1C4FC876" w14:textId="77777777" w:rsidTr="00CE131F">
        <w:tc>
          <w:tcPr>
            <w:tcW w:w="2070" w:type="dxa"/>
          </w:tcPr>
          <w:p w14:paraId="3191FEA5" w14:textId="77777777" w:rsidR="003D47C9" w:rsidRDefault="003D47C9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CC401" w14:textId="6EB85B43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78" w:type="dxa"/>
            <w:vAlign w:val="bottom"/>
          </w:tcPr>
          <w:p w14:paraId="29582CC9" w14:textId="3B8E3158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6283">
              <w:rPr>
                <w:rFonts w:ascii="Angsana New" w:hAnsi="Angsana New" w:cs="Angsana New" w:hint="cs"/>
                <w:spacing w:val="-6"/>
                <w:sz w:val="24"/>
                <w:szCs w:val="24"/>
                <w:lang w:val="en-GB" w:bidi="ar-SA"/>
              </w:rPr>
              <w:t>3.75</w:t>
            </w:r>
            <w:r w:rsidR="00A960C8">
              <w:rPr>
                <w:rFonts w:ascii="Angsana New" w:hAnsi="Angsana New" w:cs="Angsana New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Pr="00B06283">
              <w:rPr>
                <w:rFonts w:ascii="Angsana New" w:hAnsi="Angsana New" w:cs="Angsana New" w:hint="cs"/>
                <w:spacing w:val="-6"/>
                <w:sz w:val="24"/>
                <w:szCs w:val="24"/>
                <w:lang w:val="en-GB" w:bidi="ar-SA"/>
              </w:rPr>
              <w:t>-</w:t>
            </w:r>
            <w:r w:rsidR="00A960C8">
              <w:rPr>
                <w:rFonts w:ascii="Angsana New" w:hAnsi="Angsana New" w:cs="Angsana New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Pr="00B06283">
              <w:rPr>
                <w:rFonts w:ascii="Angsana New" w:hAnsi="Angsana New" w:cs="Angsana New" w:hint="cs"/>
                <w:spacing w:val="-6"/>
                <w:sz w:val="24"/>
                <w:szCs w:val="24"/>
                <w:lang w:val="en-GB" w:bidi="ar-SA"/>
              </w:rPr>
              <w:t>5.00</w:t>
            </w:r>
            <w:r w:rsidR="00A960C8">
              <w:rPr>
                <w:rFonts w:ascii="Angsana New" w:hAnsi="Angsana New" w:cs="Angsana New"/>
                <w:spacing w:val="-6"/>
                <w:sz w:val="24"/>
                <w:szCs w:val="24"/>
                <w:lang w:val="en-GB" w:bidi="ar-SA"/>
              </w:rPr>
              <w:t>,</w:t>
            </w:r>
            <w:r w:rsidRPr="00B06283">
              <w:rPr>
                <w:rFonts w:ascii="Angsana New" w:hAnsi="Angsana New" w:cs="Angsana New" w:hint="cs"/>
                <w:sz w:val="24"/>
                <w:szCs w:val="24"/>
                <w:lang w:val="en-GB" w:bidi="ar-SA"/>
              </w:rPr>
              <w:t xml:space="preserve"> LIBOR+3</w:t>
            </w:r>
          </w:p>
        </w:tc>
        <w:tc>
          <w:tcPr>
            <w:tcW w:w="241" w:type="dxa"/>
            <w:gridSpan w:val="3"/>
            <w:vAlign w:val="bottom"/>
          </w:tcPr>
          <w:p w14:paraId="36BAED5E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3C30FA87" w14:textId="257CB08F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3.75</w:t>
            </w:r>
            <w:r w:rsidR="00A960C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960C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C4416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9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 xml:space="preserve"> LIBOR+3</w:t>
            </w:r>
          </w:p>
        </w:tc>
        <w:tc>
          <w:tcPr>
            <w:tcW w:w="236" w:type="dxa"/>
          </w:tcPr>
          <w:p w14:paraId="3E07DC8B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4EA48F9F" w14:textId="631D4061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921,05</w:t>
            </w:r>
            <w:r w:rsidR="00912605" w:rsidRPr="00B0628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5" w:type="dxa"/>
            <w:gridSpan w:val="2"/>
            <w:vAlign w:val="bottom"/>
          </w:tcPr>
          <w:p w14:paraId="1A269969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55D81208" w14:textId="0E9986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265,</w:t>
            </w:r>
            <w:r w:rsidR="00C4416F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235" w:type="dxa"/>
            <w:gridSpan w:val="2"/>
            <w:vAlign w:val="bottom"/>
          </w:tcPr>
          <w:p w14:paraId="5D38A248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60B69B24" w14:textId="30DC5A72" w:rsidR="00BA2AEA" w:rsidRPr="00B06283" w:rsidRDefault="00C4416F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2C41" w:rsidRPr="00B0628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235" w:type="dxa"/>
            <w:gridSpan w:val="2"/>
            <w:vAlign w:val="bottom"/>
          </w:tcPr>
          <w:p w14:paraId="586A9F00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D62A48F" w14:textId="409539A9" w:rsidR="00BA2AEA" w:rsidRPr="00B06283" w:rsidRDefault="00BA2AEA" w:rsidP="008A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512C41" w:rsidRPr="00B06283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,411</w:t>
            </w:r>
          </w:p>
        </w:tc>
      </w:tr>
      <w:tr w:rsidR="00BA2AEA" w:rsidRPr="00B06283" w14:paraId="201EC719" w14:textId="77777777" w:rsidTr="00650598">
        <w:tc>
          <w:tcPr>
            <w:tcW w:w="2070" w:type="dxa"/>
          </w:tcPr>
          <w:p w14:paraId="3F5CBB43" w14:textId="77777777" w:rsidR="003D47C9" w:rsidRDefault="003D47C9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09F2B7" w14:textId="48E2C998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2B0F8B36" w14:textId="5907DD2D" w:rsidR="00A85083" w:rsidRPr="00B06283" w:rsidRDefault="00A85083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B0628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MLR-1.25</w:t>
            </w:r>
            <w:r w:rsidR="00A960C8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</w:p>
          <w:p w14:paraId="2BB11439" w14:textId="4F0FC543" w:rsidR="00BA2AEA" w:rsidRPr="00B06283" w:rsidRDefault="00A85083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="Angsana New" w:hAnsi="Angsana New" w:cs="Angsana New" w:hint="cs"/>
                <w:sz w:val="24"/>
                <w:szCs w:val="24"/>
                <w:lang w:val="en-GB" w:bidi="ar-SA"/>
              </w:rPr>
              <w:t>LIBOR+3</w:t>
            </w:r>
          </w:p>
        </w:tc>
        <w:tc>
          <w:tcPr>
            <w:tcW w:w="241" w:type="dxa"/>
            <w:gridSpan w:val="3"/>
            <w:vAlign w:val="bottom"/>
          </w:tcPr>
          <w:p w14:paraId="43619BF5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4B704C8F" w14:textId="1DBCE9E1" w:rsidR="00A85083" w:rsidRPr="00B06283" w:rsidRDefault="00A85083" w:rsidP="00A8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B0628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MLR-1.25</w:t>
            </w:r>
            <w:r w:rsidR="00A960C8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</w:p>
          <w:p w14:paraId="12A8EA43" w14:textId="2E35F207" w:rsidR="00BA2AEA" w:rsidRPr="00B06283" w:rsidRDefault="00A85083" w:rsidP="00A8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="Angsana New" w:hAnsi="Angsana New" w:cs="Angsana New" w:hint="cs"/>
                <w:sz w:val="24"/>
                <w:szCs w:val="24"/>
                <w:lang w:val="en-GB" w:bidi="ar-SA"/>
              </w:rPr>
              <w:t>LIBOR+3</w:t>
            </w:r>
          </w:p>
        </w:tc>
        <w:tc>
          <w:tcPr>
            <w:tcW w:w="236" w:type="dxa"/>
          </w:tcPr>
          <w:p w14:paraId="752FC129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2C7D3C83" w14:textId="77777777" w:rsidR="00A85083" w:rsidRPr="00B06283" w:rsidRDefault="00A85083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24445" w14:textId="3A24AFE8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235" w:type="dxa"/>
            <w:gridSpan w:val="2"/>
          </w:tcPr>
          <w:p w14:paraId="0BD1E702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6C53E098" w14:textId="77777777" w:rsidR="00A85083" w:rsidRPr="00B06283" w:rsidRDefault="00A85083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97E656" w14:textId="4EDE7A88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(17,</w:t>
            </w:r>
            <w:r w:rsidR="00C4416F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B062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  <w:gridSpan w:val="2"/>
          </w:tcPr>
          <w:p w14:paraId="746C23F7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5C2CC218" w14:textId="77777777" w:rsidR="00A85083" w:rsidRPr="00B06283" w:rsidRDefault="00A85083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ACB9CE" w14:textId="0AAD060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4416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501B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235" w:type="dxa"/>
            <w:gridSpan w:val="2"/>
          </w:tcPr>
          <w:p w14:paraId="44611670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9631BC1" w14:textId="77777777" w:rsidR="00A85083" w:rsidRPr="00B06283" w:rsidRDefault="00A85083" w:rsidP="008A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6913D" w14:textId="1F630C89" w:rsidR="00BA2AEA" w:rsidRPr="00B06283" w:rsidRDefault="00BA2AEA" w:rsidP="008A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06283">
              <w:rPr>
                <w:rFonts w:asciiTheme="majorBidi" w:hAnsiTheme="majorBidi" w:cstheme="majorBidi"/>
                <w:sz w:val="24"/>
                <w:szCs w:val="24"/>
              </w:rPr>
              <w:t>41,09</w:t>
            </w:r>
            <w:r w:rsidR="00375E8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A2AEA" w:rsidRPr="00B06283" w14:paraId="6C328B87" w14:textId="77777777" w:rsidTr="00BE05DF">
        <w:tc>
          <w:tcPr>
            <w:tcW w:w="2070" w:type="dxa"/>
          </w:tcPr>
          <w:p w14:paraId="57C8E02C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</w:tcPr>
          <w:p w14:paraId="504CECDF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3"/>
          </w:tcPr>
          <w:p w14:paraId="32280EA4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45C66512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045EB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27352A" w14:textId="24D80458" w:rsidR="00BA2AEA" w:rsidRPr="00B06283" w:rsidRDefault="00B479B6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979</w:t>
            </w:r>
            <w:r w:rsidRPr="00B062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062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949</w:t>
            </w:r>
          </w:p>
        </w:tc>
        <w:tc>
          <w:tcPr>
            <w:tcW w:w="235" w:type="dxa"/>
            <w:gridSpan w:val="2"/>
          </w:tcPr>
          <w:p w14:paraId="672F8291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24B0ED9D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29859F5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19BFCF24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6E7A6853" w14:textId="77777777" w:rsidR="00BA2AEA" w:rsidRPr="00B06283" w:rsidRDefault="00BA2AEA" w:rsidP="00BA2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9012698" w14:textId="1D3AA12F" w:rsidR="00BA2AEA" w:rsidRPr="008A6741" w:rsidRDefault="00BA2AEA" w:rsidP="008A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67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1,227,50</w:t>
            </w:r>
            <w:r w:rsidR="00375E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6A1FB2FA" w14:textId="18CB3966" w:rsidR="00AC6EC5" w:rsidRDefault="00AC6EC5" w:rsidP="00A8737A">
      <w:pPr>
        <w:rPr>
          <w:rFonts w:asciiTheme="majorBidi" w:hAnsiTheme="majorBidi" w:cstheme="majorBidi"/>
          <w:sz w:val="28"/>
          <w:szCs w:val="28"/>
        </w:rPr>
      </w:pPr>
    </w:p>
    <w:p w14:paraId="4765BE91" w14:textId="77777777" w:rsidR="00AC6EC5" w:rsidRDefault="00AC6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11"/>
        <w:gridCol w:w="241"/>
        <w:gridCol w:w="1103"/>
        <w:gridCol w:w="250"/>
        <w:gridCol w:w="1078"/>
        <w:gridCol w:w="253"/>
        <w:gridCol w:w="1096"/>
      </w:tblGrid>
      <w:tr w:rsidR="00562520" w:rsidRPr="00B06283" w14:paraId="2330891F" w14:textId="77777777" w:rsidTr="00562520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14:paraId="5D220140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C96EBAF" w14:textId="20D9F9C5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44DC86F2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5B31BAD1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1DD8DA04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437DC" w:rsidRPr="00B06283" w14:paraId="604BF6C8" w14:textId="77777777" w:rsidTr="00E739AC">
        <w:trPr>
          <w:tblHeader/>
        </w:trPr>
        <w:tc>
          <w:tcPr>
            <w:tcW w:w="2205" w:type="pct"/>
            <w:vMerge/>
            <w:shd w:val="clear" w:color="auto" w:fill="auto"/>
          </w:tcPr>
          <w:p w14:paraId="1809308C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3982CDF" w14:textId="7647AF29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FFE41D2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8301B31" w14:textId="216386D6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388FCAB1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5FC25C" w14:textId="175CBA0B" w:rsidR="009437DC" w:rsidRPr="00B06283" w:rsidRDefault="005015F2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B0505D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207CCE2" w14:textId="2D760C3A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437DC" w:rsidRPr="00B06283" w14:paraId="70E22632" w14:textId="77777777" w:rsidTr="00E739AC">
        <w:trPr>
          <w:tblHeader/>
        </w:trPr>
        <w:tc>
          <w:tcPr>
            <w:tcW w:w="2205" w:type="pct"/>
            <w:shd w:val="clear" w:color="auto" w:fill="auto"/>
          </w:tcPr>
          <w:p w14:paraId="5D473A16" w14:textId="3348D0EC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08C3942" w14:textId="718304E2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E7D5597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9498009" w14:textId="42E2EEBE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73C1AE9C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54929A" w14:textId="3B033AAC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890892" w14:textId="77777777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71A8EBA" w14:textId="32A33BA9" w:rsidR="009437DC" w:rsidRPr="00B06283" w:rsidRDefault="009437DC" w:rsidP="009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739AC" w:rsidRPr="00B06283" w14:paraId="2239812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2EE047F2" w14:textId="77777777" w:rsidR="00E739AC" w:rsidRPr="00B06283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34EB73" w14:textId="77777777" w:rsidR="00E739AC" w:rsidRPr="00B06283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17B4" w:rsidRPr="00B06283" w14:paraId="3DD044D0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131BADA0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7E0966A" w14:textId="6F861DC8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DF71854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B6D34B8" w14:textId="77777777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8C4764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3CDFD88B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E06CED5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639ADE1" w14:textId="326C0B8A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0C17B4" w:rsidRPr="00B06283" w14:paraId="75E06F7C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79ECC29D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F30630" w14:textId="0731795B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28410A60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237BB6C" w14:textId="0C65280C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0F1E0111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D1BB30F" w14:textId="72831C24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B0FDAB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00844D" w14:textId="76036986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C17B4" w:rsidRPr="00B06283" w14:paraId="0979AE31" w14:textId="77777777" w:rsidTr="00E739AC">
        <w:tc>
          <w:tcPr>
            <w:tcW w:w="2205" w:type="pct"/>
            <w:shd w:val="clear" w:color="auto" w:fill="auto"/>
          </w:tcPr>
          <w:p w14:paraId="3E21EF71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10094E63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0915BC80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A5A4BF6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2611BE93" w14:textId="77777777" w:rsidR="000C17B4" w:rsidRPr="00B8380B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2ADB9481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345083A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3244B16F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</w:tbl>
    <w:p w14:paraId="27390709" w14:textId="254CA994" w:rsidR="007271DD" w:rsidRDefault="0072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36"/>
        <w:gridCol w:w="270"/>
        <w:gridCol w:w="1078"/>
      </w:tblGrid>
      <w:tr w:rsidR="00E739AC" w:rsidRPr="00B06283" w14:paraId="3263236E" w14:textId="77777777" w:rsidTr="00D01E08">
        <w:tc>
          <w:tcPr>
            <w:tcW w:w="2204" w:type="pct"/>
            <w:shd w:val="clear" w:color="auto" w:fill="auto"/>
          </w:tcPr>
          <w:p w14:paraId="6D38DB4C" w14:textId="46E1DA61" w:rsidR="00E739AC" w:rsidRPr="00B06283" w:rsidRDefault="00AC6EC5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</w:t>
            </w:r>
            <w:r w:rsidR="002D15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3941F50F" w14:textId="71C7CD2A" w:rsidR="00E739AC" w:rsidRPr="00B06283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C17B4" w:rsidRPr="00B06283" w14:paraId="102C642E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20530AC7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CD149A3" w14:textId="3C05A12B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02C7C8" w14:textId="77777777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9B72E22" w14:textId="77777777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71862C" w14:textId="77777777" w:rsidR="000C17B4" w:rsidRPr="00B06283" w:rsidRDefault="000C17B4" w:rsidP="00B8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5352C2F" w14:textId="62E0E89E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27,011</w:t>
            </w:r>
          </w:p>
        </w:tc>
        <w:tc>
          <w:tcPr>
            <w:tcW w:w="147" w:type="pct"/>
            <w:shd w:val="clear" w:color="auto" w:fill="auto"/>
          </w:tcPr>
          <w:p w14:paraId="43ECFDFC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5D89080" w14:textId="555602BA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23,997</w:t>
            </w:r>
          </w:p>
        </w:tc>
      </w:tr>
      <w:tr w:rsidR="000C17B4" w:rsidRPr="00B06283" w14:paraId="56A17AF9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120BFEEC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13F5EC6" w14:textId="641EE91B" w:rsidR="000C17B4" w:rsidRPr="00B06283" w:rsidRDefault="00636C2D" w:rsidP="006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13,058</w:t>
            </w:r>
          </w:p>
        </w:tc>
        <w:tc>
          <w:tcPr>
            <w:tcW w:w="147" w:type="pct"/>
            <w:shd w:val="clear" w:color="auto" w:fill="auto"/>
          </w:tcPr>
          <w:p w14:paraId="2723D73B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504AB4E" w14:textId="7219D575" w:rsidR="000C17B4" w:rsidRPr="00B06283" w:rsidRDefault="00636C2D" w:rsidP="0063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12,023</w:t>
            </w:r>
          </w:p>
        </w:tc>
        <w:tc>
          <w:tcPr>
            <w:tcW w:w="147" w:type="pct"/>
            <w:shd w:val="clear" w:color="auto" w:fill="auto"/>
          </w:tcPr>
          <w:p w14:paraId="3F2CA401" w14:textId="77777777" w:rsidR="000C17B4" w:rsidRPr="00B06283" w:rsidRDefault="000C17B4" w:rsidP="00B8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E9C9DF2" w14:textId="6948D7ED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640FC0" w14:textId="77777777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EBD137E" w14:textId="177E3F74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C17B4" w:rsidRPr="00B06283" w14:paraId="41E56BD8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0BF79720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38149BB1" w:rsidR="000C17B4" w:rsidRPr="00BE01D6" w:rsidRDefault="00636C2D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1,757</w:t>
            </w:r>
          </w:p>
        </w:tc>
        <w:tc>
          <w:tcPr>
            <w:tcW w:w="147" w:type="pct"/>
            <w:shd w:val="clear" w:color="auto" w:fill="auto"/>
          </w:tcPr>
          <w:p w14:paraId="61155567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17913114" w:rsidR="000C17B4" w:rsidRPr="00BE01D6" w:rsidRDefault="00636C2D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2,991</w:t>
            </w:r>
          </w:p>
        </w:tc>
        <w:tc>
          <w:tcPr>
            <w:tcW w:w="147" w:type="pct"/>
            <w:shd w:val="clear" w:color="auto" w:fill="auto"/>
          </w:tcPr>
          <w:p w14:paraId="0CD08AD9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2A9099D5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7CA2F7" w14:textId="77777777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6154FB2A" w:rsidR="000C17B4" w:rsidRPr="00B06283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C17B4" w:rsidRPr="00B06283" w14:paraId="02A30F17" w14:textId="77777777" w:rsidTr="009437DC">
        <w:tc>
          <w:tcPr>
            <w:tcW w:w="2204" w:type="pct"/>
            <w:shd w:val="clear" w:color="auto" w:fill="auto"/>
          </w:tcPr>
          <w:p w14:paraId="1967180F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4C1ED8DA" w:rsidR="000C17B4" w:rsidRPr="00BE01D6" w:rsidRDefault="00636C2D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14,815</w:t>
            </w:r>
          </w:p>
        </w:tc>
        <w:tc>
          <w:tcPr>
            <w:tcW w:w="147" w:type="pct"/>
            <w:shd w:val="clear" w:color="auto" w:fill="auto"/>
          </w:tcPr>
          <w:p w14:paraId="21AC4FCF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73BA11B3" w:rsidR="000C17B4" w:rsidRPr="00BE01D6" w:rsidRDefault="00636C2D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15,014</w:t>
            </w:r>
          </w:p>
        </w:tc>
        <w:tc>
          <w:tcPr>
            <w:tcW w:w="147" w:type="pct"/>
            <w:shd w:val="clear" w:color="auto" w:fill="auto"/>
          </w:tcPr>
          <w:p w14:paraId="138788E3" w14:textId="77777777" w:rsidR="000C17B4" w:rsidRPr="00B06283" w:rsidRDefault="000C17B4" w:rsidP="000C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086A481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27,011</w:t>
            </w:r>
          </w:p>
        </w:tc>
        <w:tc>
          <w:tcPr>
            <w:tcW w:w="147" w:type="pct"/>
            <w:shd w:val="clear" w:color="auto" w:fill="auto"/>
          </w:tcPr>
          <w:p w14:paraId="48AF0081" w14:textId="77777777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03C77FCB" w:rsidR="000C17B4" w:rsidRPr="00BE01D6" w:rsidRDefault="000C17B4" w:rsidP="00BE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23,997</w:t>
            </w:r>
          </w:p>
        </w:tc>
      </w:tr>
    </w:tbl>
    <w:p w14:paraId="20129DE6" w14:textId="1CA61AD7" w:rsidR="00D01E08" w:rsidRPr="00035E36" w:rsidRDefault="00D01E08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AC6EC5" w:rsidRPr="00B06283" w14:paraId="6135571D" w14:textId="77777777" w:rsidTr="00EB0AC6">
        <w:tc>
          <w:tcPr>
            <w:tcW w:w="2204" w:type="pct"/>
            <w:shd w:val="clear" w:color="auto" w:fill="auto"/>
          </w:tcPr>
          <w:p w14:paraId="24E0FEB1" w14:textId="58860B76" w:rsidR="00AC6EC5" w:rsidRPr="00B06283" w:rsidRDefault="00AC6EC5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B0628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66979B7F" w14:textId="77777777" w:rsidR="00AC6EC5" w:rsidRPr="00B06283" w:rsidRDefault="00AC6EC5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440A7" w:rsidRPr="00B06283" w14:paraId="30573511" w14:textId="77777777" w:rsidTr="00EB0AC6">
        <w:tc>
          <w:tcPr>
            <w:tcW w:w="2204" w:type="pct"/>
            <w:shd w:val="clear" w:color="auto" w:fill="auto"/>
          </w:tcPr>
          <w:p w14:paraId="0830DC35" w14:textId="77777777" w:rsidR="00C440A7" w:rsidRPr="00B06283" w:rsidRDefault="00C440A7" w:rsidP="00C4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57C88B6" w14:textId="14AB7248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40,41</w:t>
            </w:r>
            <w:r w:rsidR="009501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25959572" w14:textId="77777777" w:rsidR="00C440A7" w:rsidRPr="00B06283" w:rsidRDefault="00C440A7" w:rsidP="00C4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692FC65" w14:textId="7C7C4BDB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  <w:tc>
          <w:tcPr>
            <w:tcW w:w="147" w:type="pct"/>
            <w:shd w:val="clear" w:color="auto" w:fill="auto"/>
          </w:tcPr>
          <w:p w14:paraId="7FE9A18E" w14:textId="77777777" w:rsidR="00C440A7" w:rsidRPr="00B06283" w:rsidRDefault="00C440A7" w:rsidP="00C4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0E7AFF5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562F16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C5913BD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440A7" w:rsidRPr="00B06283" w14:paraId="4F0BA4E7" w14:textId="77777777" w:rsidTr="00EB0AC6">
        <w:tc>
          <w:tcPr>
            <w:tcW w:w="2204" w:type="pct"/>
            <w:shd w:val="clear" w:color="auto" w:fill="auto"/>
          </w:tcPr>
          <w:p w14:paraId="1C9BAD50" w14:textId="77777777" w:rsidR="00C440A7" w:rsidRPr="00B06283" w:rsidRDefault="00C440A7" w:rsidP="00C4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48B44" w14:textId="4D242AF3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40,41</w:t>
            </w:r>
            <w:r w:rsidR="00950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156F61D5" w14:textId="77777777" w:rsidR="00C440A7" w:rsidRPr="00B06283" w:rsidRDefault="00C440A7" w:rsidP="00C4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8EFB5" w14:textId="65355305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2,019</w:t>
            </w:r>
          </w:p>
        </w:tc>
        <w:tc>
          <w:tcPr>
            <w:tcW w:w="147" w:type="pct"/>
            <w:shd w:val="clear" w:color="auto" w:fill="auto"/>
          </w:tcPr>
          <w:p w14:paraId="0AE0EFF6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277EC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9F847B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A4450" w14:textId="77777777" w:rsidR="00C440A7" w:rsidRPr="00BE01D6" w:rsidRDefault="00C440A7" w:rsidP="00C4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35E36" w:rsidRPr="00B06283" w14:paraId="010F4409" w14:textId="77777777" w:rsidTr="00EB0AC6">
        <w:tc>
          <w:tcPr>
            <w:tcW w:w="2204" w:type="pct"/>
            <w:shd w:val="clear" w:color="auto" w:fill="auto"/>
          </w:tcPr>
          <w:p w14:paraId="0CC204DE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0A416F0D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B4DF442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48A033BC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4ED9022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8BF4436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CA8BFFC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0D9DD65" w14:textId="77777777" w:rsidR="00035E36" w:rsidRPr="00B06283" w:rsidRDefault="00035E36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FDCF239" w14:textId="77777777" w:rsidR="003D47C9" w:rsidRDefault="003D47C9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90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32"/>
        <w:gridCol w:w="1028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3D47C9" w:rsidRPr="00B06283" w14:paraId="2BA5B2F8" w14:textId="77777777" w:rsidTr="003D7078">
        <w:trPr>
          <w:tblHeader/>
        </w:trPr>
        <w:tc>
          <w:tcPr>
            <w:tcW w:w="1890" w:type="dxa"/>
            <w:vAlign w:val="bottom"/>
          </w:tcPr>
          <w:p w14:paraId="0A45674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397B7EE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0E77F497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2AEEF12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D47C9" w:rsidRPr="00B06283" w14:paraId="057E8C47" w14:textId="77777777" w:rsidTr="003D7078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0ECF931D" w14:textId="77777777" w:rsidR="003D47C9" w:rsidRPr="00B06283" w:rsidRDefault="003D47C9" w:rsidP="00375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4B69C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4267BA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2" w:type="dxa"/>
            <w:vAlign w:val="bottom"/>
          </w:tcPr>
          <w:p w14:paraId="536330A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1F4F49B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CBEEC3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5" w:type="dxa"/>
            <w:vAlign w:val="bottom"/>
          </w:tcPr>
          <w:p w14:paraId="0D937D4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E3A608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96741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6F1384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F07E689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3F634" w14:textId="415930B8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77A8F9F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288A40BD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5AE25B9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8DF996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50CC21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3D47C9" w:rsidRPr="00B06283" w14:paraId="229D922C" w14:textId="77777777" w:rsidTr="003D7078">
        <w:trPr>
          <w:tblHeader/>
        </w:trPr>
        <w:tc>
          <w:tcPr>
            <w:tcW w:w="1890" w:type="dxa"/>
            <w:vAlign w:val="bottom"/>
          </w:tcPr>
          <w:p w14:paraId="62D841F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1D67166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2" w:type="dxa"/>
            <w:vAlign w:val="bottom"/>
          </w:tcPr>
          <w:p w14:paraId="16D2D19F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30C08BB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5" w:type="dxa"/>
            <w:vAlign w:val="bottom"/>
          </w:tcPr>
          <w:p w14:paraId="65BBD15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15B518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57543842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4FF1211" w14:textId="60F2823E" w:rsidR="003D47C9" w:rsidRPr="00BE01D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58650B10" w14:textId="77777777" w:rsidR="003D47C9" w:rsidRPr="00BE01D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7664C70" w14:textId="77777777" w:rsidR="003D47C9" w:rsidRPr="00BE01D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1D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ปรับมูลค่า</w:t>
            </w:r>
          </w:p>
        </w:tc>
        <w:tc>
          <w:tcPr>
            <w:tcW w:w="234" w:type="dxa"/>
            <w:vAlign w:val="bottom"/>
          </w:tcPr>
          <w:p w14:paraId="6A8F468B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159224E1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D47C9" w:rsidRPr="00B06283" w14:paraId="0E093E41" w14:textId="77777777" w:rsidTr="003D7078">
        <w:trPr>
          <w:tblHeader/>
        </w:trPr>
        <w:tc>
          <w:tcPr>
            <w:tcW w:w="1890" w:type="dxa"/>
            <w:vAlign w:val="bottom"/>
          </w:tcPr>
          <w:p w14:paraId="11FD71F0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308B065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3F63F2FA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786D23F4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47C9" w:rsidRPr="00B06283" w14:paraId="5AE9F663" w14:textId="77777777" w:rsidTr="003D7078">
        <w:tc>
          <w:tcPr>
            <w:tcW w:w="1890" w:type="dxa"/>
          </w:tcPr>
          <w:p w14:paraId="13A60BC6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ี่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641E5B55" w14:textId="053EE8BB" w:rsidR="003D47C9" w:rsidRPr="00EB0AC6" w:rsidRDefault="003D47C9" w:rsidP="003D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3.75</w:t>
            </w:r>
            <w:r w:rsidRPr="00EB0A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EB0A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  <w:r w:rsidR="003D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</w:p>
          <w:p w14:paraId="7BA2B2C1" w14:textId="77777777" w:rsidR="003D47C9" w:rsidRPr="00EB0AC6" w:rsidRDefault="003D47C9" w:rsidP="003D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LIBOR+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2" w:type="dxa"/>
          </w:tcPr>
          <w:p w14:paraId="2BB07F04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D057B52" w14:textId="2BAC7DD0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3.75</w:t>
            </w:r>
            <w:r w:rsidRPr="00EB0A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EB0A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  <w:r w:rsidR="003D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</w:p>
          <w:p w14:paraId="4658BB7A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 w:hint="cs"/>
                <w:sz w:val="28"/>
                <w:szCs w:val="28"/>
              </w:rPr>
              <w:t>LIBOR+</w:t>
            </w:r>
            <w:r w:rsidRPr="00EB0AC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5" w:type="dxa"/>
          </w:tcPr>
          <w:p w14:paraId="551D041F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533FA11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EB0AC6"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236" w:type="dxa"/>
            <w:vAlign w:val="bottom"/>
          </w:tcPr>
          <w:p w14:paraId="460D5217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8131620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/>
                <w:sz w:val="28"/>
                <w:szCs w:val="28"/>
              </w:rPr>
              <w:t>(1,668)</w:t>
            </w:r>
          </w:p>
        </w:tc>
        <w:tc>
          <w:tcPr>
            <w:tcW w:w="234" w:type="dxa"/>
            <w:vAlign w:val="bottom"/>
          </w:tcPr>
          <w:p w14:paraId="5F446DF7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5F3B7A3D" w14:textId="1BE02391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AC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501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" w:type="dxa"/>
            <w:vAlign w:val="bottom"/>
          </w:tcPr>
          <w:p w14:paraId="07CD6A61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E76B426" w14:textId="69C8D84A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AC6">
              <w:rPr>
                <w:rFonts w:asciiTheme="majorBidi" w:hAnsiTheme="majorBidi" w:cstheme="majorBidi"/>
                <w:sz w:val="28"/>
                <w:szCs w:val="28"/>
              </w:rPr>
              <w:t>40,41</w:t>
            </w:r>
            <w:r w:rsidR="009501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D47C9" w:rsidRPr="00B06283" w14:paraId="203CB743" w14:textId="77777777" w:rsidTr="003D7078">
        <w:tc>
          <w:tcPr>
            <w:tcW w:w="1890" w:type="dxa"/>
          </w:tcPr>
          <w:p w14:paraId="5C9E130C" w14:textId="77777777" w:rsidR="003D47C9" w:rsidRPr="00B06283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74DA075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38116DF7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</w:tcPr>
          <w:p w14:paraId="0FB45ED2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5A659B6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9CC502B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A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</w:t>
            </w:r>
            <w:r w:rsidRPr="00EB0A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,019</w:t>
            </w:r>
          </w:p>
        </w:tc>
        <w:tc>
          <w:tcPr>
            <w:tcW w:w="236" w:type="dxa"/>
          </w:tcPr>
          <w:p w14:paraId="1E2C4C2D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247329EC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711C18D3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5DF14B8A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0CEBD4C3" w14:textId="77777777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E4DF855" w14:textId="7FC3C5F1" w:rsidR="003D47C9" w:rsidRPr="00EB0AC6" w:rsidRDefault="003D47C9" w:rsidP="0037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A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40,41</w:t>
            </w:r>
            <w:r w:rsidR="00950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C72AC4B" w14:textId="77777777" w:rsidR="003D47C9" w:rsidRDefault="003D47C9" w:rsidP="003D4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E7268F0" w14:textId="3F4AECC5" w:rsidR="00AC6EC5" w:rsidRDefault="00AC6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A4C623F" w14:textId="5648B5C7" w:rsidR="00A8737A" w:rsidRPr="003D47C9" w:rsidRDefault="00A8737A" w:rsidP="003D4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cstheme="minorBidi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09E220A5" w14:textId="77777777" w:rsidR="00A11584" w:rsidRDefault="00A11584" w:rsidP="00EC4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6A5E6C" w14:textId="39A1A921" w:rsidR="00A8737A" w:rsidRPr="00B06283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สัญญาเงินให้กู้ยืมระยะยาว</w:t>
      </w:r>
      <w:r w:rsidR="00AC323C" w:rsidRPr="00B0628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0649507E" w14:textId="68DB0FFC" w:rsidR="00EC47E4" w:rsidRDefault="00EC47E4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35EA4" w14:textId="55FECEFB" w:rsidR="00EC47E4" w:rsidRDefault="00636C2D" w:rsidP="004E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เมื่อ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F6BE4">
        <w:rPr>
          <w:rFonts w:asciiTheme="majorBidi" w:hAnsiTheme="majorBidi" w:cs="Angsana New"/>
          <w:sz w:val="28"/>
          <w:szCs w:val="28"/>
        </w:rPr>
        <w:t xml:space="preserve">7 </w:t>
      </w:r>
      <w:r w:rsidR="00EF6BE4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EC47E4">
        <w:rPr>
          <w:rFonts w:asciiTheme="majorBidi" w:hAnsiTheme="majorBidi" w:cstheme="majorBidi"/>
          <w:sz w:val="28"/>
          <w:szCs w:val="28"/>
        </w:rPr>
        <w:t xml:space="preserve">2565 </w:t>
      </w:r>
      <w:r w:rsidR="004E0553" w:rsidRPr="00E4578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D1501">
        <w:rPr>
          <w:rFonts w:asciiTheme="majorBidi" w:hAnsiTheme="majorBidi" w:cstheme="majorBidi" w:hint="cs"/>
          <w:sz w:val="28"/>
          <w:szCs w:val="28"/>
          <w:cs/>
        </w:rPr>
        <w:t>ได้ทำ</w:t>
      </w:r>
      <w:r w:rsidR="004E0553" w:rsidRPr="00E4578E">
        <w:rPr>
          <w:rFonts w:asciiTheme="majorBidi" w:hAnsiTheme="majorBidi" w:cstheme="majorBidi"/>
          <w:sz w:val="28"/>
          <w:szCs w:val="28"/>
          <w:cs/>
        </w:rPr>
        <w:t>สัญญาเงินให้กู้ยืมระยะยาวกับบริษัทย่อยแห่งหนึ่ง (“บริษัท เจดับเบิ้ลยูดี ทรานสปอร์ต (ประเทศไทย) จำกัด”)</w:t>
      </w:r>
      <w:r w:rsidR="004E0553">
        <w:rPr>
          <w:rFonts w:asciiTheme="majorBidi" w:hAnsiTheme="majorBidi" w:cstheme="majorBidi"/>
          <w:sz w:val="28"/>
          <w:szCs w:val="28"/>
        </w:rPr>
        <w:t xml:space="preserve"> </w:t>
      </w:r>
      <w:r w:rsidR="004E0553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4E0553">
        <w:rPr>
          <w:rFonts w:asciiTheme="majorBidi" w:hAnsiTheme="majorBidi" w:cstheme="majorBidi"/>
          <w:sz w:val="28"/>
          <w:szCs w:val="28"/>
        </w:rPr>
        <w:t xml:space="preserve">275 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และเบิกใช้ไปเป็นจํานวน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>
        <w:rPr>
          <w:rFonts w:asciiTheme="majorBidi" w:hAnsiTheme="majorBidi" w:cstheme="majorBidi"/>
          <w:sz w:val="28"/>
          <w:szCs w:val="28"/>
        </w:rPr>
        <w:t>108.80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="004E0553">
        <w:rPr>
          <w:rFonts w:asciiTheme="majorBidi" w:hAnsiTheme="majorBidi" w:cs="Angsana New"/>
          <w:sz w:val="28"/>
          <w:szCs w:val="28"/>
        </w:rPr>
        <w:t xml:space="preserve"> </w:t>
      </w:r>
      <w:r w:rsidR="004E0553">
        <w:rPr>
          <w:rFonts w:asciiTheme="majorBidi" w:hAnsiTheme="majorBidi" w:cstheme="majorBidi"/>
          <w:sz w:val="28"/>
          <w:szCs w:val="28"/>
        </w:rPr>
        <w:t>5.25</w:t>
      </w:r>
      <w:r w:rsidR="004E0553" w:rsidRPr="00EC47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171584">
        <w:rPr>
          <w:rFonts w:asciiTheme="majorBidi" w:hAnsiTheme="majorBidi" w:cs="Angsana New"/>
          <w:sz w:val="28"/>
          <w:szCs w:val="28"/>
        </w:rPr>
        <w:t xml:space="preserve"> </w:t>
      </w:r>
      <w:r w:rsidR="002D1501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4E0553" w:rsidRPr="00EC47E4">
        <w:rPr>
          <w:rFonts w:asciiTheme="majorBidi" w:hAnsiTheme="majorBidi" w:cs="Angsana New" w:hint="cs"/>
          <w:sz w:val="28"/>
          <w:szCs w:val="28"/>
          <w:cs/>
        </w:rPr>
        <w:t>ต้องชําระคืนทั้งหมดภายใน</w:t>
      </w:r>
      <w:r w:rsidR="004E0553" w:rsidRPr="00E4578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32D8D">
        <w:rPr>
          <w:rFonts w:asciiTheme="majorBidi" w:hAnsiTheme="majorBidi" w:cstheme="majorBidi"/>
          <w:sz w:val="28"/>
          <w:szCs w:val="28"/>
        </w:rPr>
        <w:t xml:space="preserve">16 </w:t>
      </w:r>
      <w:r w:rsidR="00E32D8D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E32D8D">
        <w:rPr>
          <w:rFonts w:asciiTheme="majorBidi" w:hAnsiTheme="majorBidi" w:cstheme="majorBidi"/>
          <w:sz w:val="28"/>
          <w:szCs w:val="28"/>
        </w:rPr>
        <w:t>2573</w:t>
      </w:r>
    </w:p>
    <w:p w14:paraId="77380287" w14:textId="77777777" w:rsidR="00AC6EC5" w:rsidRDefault="00AC6EC5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EC18C" w14:textId="04A97E86" w:rsidR="00035E36" w:rsidRDefault="00636C2D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F6BE4">
        <w:rPr>
          <w:rFonts w:asciiTheme="majorBidi" w:hAnsiTheme="majorBidi" w:cstheme="majorBidi"/>
          <w:sz w:val="28"/>
          <w:szCs w:val="28"/>
        </w:rPr>
        <w:t>7</w:t>
      </w:r>
      <w:r w:rsidR="004E0553" w:rsidRPr="004E05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6BE4">
        <w:rPr>
          <w:rFonts w:asciiTheme="majorBidi" w:hAnsiTheme="majorBidi" w:cstheme="majorBidi" w:hint="cs"/>
          <w:sz w:val="28"/>
          <w:szCs w:val="28"/>
          <w:cs/>
        </w:rPr>
        <w:t>มกราค</w:t>
      </w:r>
      <w:r w:rsidR="004E0553" w:rsidRPr="004E0553">
        <w:rPr>
          <w:rFonts w:asciiTheme="majorBidi" w:hAnsiTheme="majorBidi" w:cstheme="majorBidi" w:hint="cs"/>
          <w:sz w:val="28"/>
          <w:szCs w:val="28"/>
          <w:cs/>
        </w:rPr>
        <w:t>ม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theme="majorBidi"/>
          <w:sz w:val="28"/>
          <w:szCs w:val="28"/>
        </w:rPr>
        <w:t>2565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2D1501">
        <w:rPr>
          <w:rFonts w:asciiTheme="majorBidi" w:hAnsiTheme="majorBidi" w:cstheme="majorBidi" w:hint="cs"/>
          <w:sz w:val="28"/>
          <w:szCs w:val="28"/>
          <w:cs/>
        </w:rPr>
        <w:t>ได้ทำ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>สัญญาเงินให้กู้ยืมระยะยาวกับบริษัทย่อยแห่งหนึ่ง (“</w:t>
      </w:r>
      <w:r w:rsidR="004E0553" w:rsidRPr="004E0553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4E0553" w:rsidRPr="004E05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="Angsana New" w:hint="cs"/>
          <w:sz w:val="28"/>
          <w:szCs w:val="28"/>
          <w:cs/>
        </w:rPr>
        <w:t>เบญจพรแลนด์</w:t>
      </w:r>
      <w:r w:rsidR="004E0553" w:rsidRPr="004E05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>”) จำนวน</w:t>
      </w:r>
      <w:r w:rsidR="004E0553" w:rsidRPr="004E05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theme="majorBidi"/>
          <w:sz w:val="28"/>
          <w:szCs w:val="28"/>
        </w:rPr>
        <w:t>649</w:t>
      </w:r>
      <w:r w:rsidR="004E0553" w:rsidRPr="004E0553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4E0553" w:rsidRPr="004E0553">
        <w:rPr>
          <w:rFonts w:asciiTheme="majorBidi" w:hAnsiTheme="majorBidi" w:cs="Angsana New" w:hint="cs"/>
          <w:sz w:val="28"/>
          <w:szCs w:val="28"/>
          <w:cs/>
        </w:rPr>
        <w:t>และเบิกใช้ไปเป็นจํานวน</w:t>
      </w:r>
      <w:r w:rsidR="004E0553" w:rsidRPr="004E05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theme="majorBidi"/>
          <w:sz w:val="28"/>
          <w:szCs w:val="28"/>
        </w:rPr>
        <w:t>26</w:t>
      </w:r>
      <w:r w:rsidR="00770086">
        <w:rPr>
          <w:rFonts w:asciiTheme="majorBidi" w:hAnsiTheme="majorBidi" w:cstheme="majorBidi"/>
          <w:sz w:val="28"/>
          <w:szCs w:val="28"/>
        </w:rPr>
        <w:t>7</w:t>
      </w:r>
      <w:r w:rsidR="004E0553" w:rsidRPr="004E0553">
        <w:rPr>
          <w:rFonts w:asciiTheme="majorBidi" w:hAnsiTheme="majorBidi" w:cstheme="majorBidi"/>
          <w:sz w:val="28"/>
          <w:szCs w:val="28"/>
        </w:rPr>
        <w:t>.50</w:t>
      </w:r>
      <w:r w:rsidR="004E0553" w:rsidRPr="004E05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4E0553" w:rsidRPr="004E05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>โดยมีอัตราดอกเบี้ยร้อยละ</w:t>
      </w:r>
      <w:r w:rsidR="004E0553" w:rsidRPr="004E0553">
        <w:rPr>
          <w:rFonts w:asciiTheme="majorBidi" w:hAnsiTheme="majorBidi" w:cstheme="majorBidi"/>
          <w:sz w:val="28"/>
          <w:szCs w:val="28"/>
        </w:rPr>
        <w:t xml:space="preserve"> </w:t>
      </w:r>
      <w:r w:rsidR="004E0553" w:rsidRPr="004E0553">
        <w:rPr>
          <w:rFonts w:asciiTheme="majorBidi" w:hAnsiTheme="majorBidi" w:cstheme="majorBidi" w:hint="cs"/>
          <w:sz w:val="28"/>
          <w:szCs w:val="28"/>
          <w:cs/>
        </w:rPr>
        <w:t>5.25</w:t>
      </w:r>
      <w:r w:rsidR="004E0553" w:rsidRPr="004E0553">
        <w:rPr>
          <w:rFonts w:asciiTheme="majorBidi" w:hAnsiTheme="majorBidi" w:cstheme="majorBidi"/>
          <w:sz w:val="28"/>
          <w:szCs w:val="28"/>
        </w:rPr>
        <w:t xml:space="preserve"> 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2D150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E0553" w:rsidRPr="004E0553">
        <w:rPr>
          <w:rFonts w:asciiTheme="majorBidi" w:hAnsiTheme="majorBidi" w:cstheme="majorBidi"/>
          <w:sz w:val="28"/>
          <w:szCs w:val="28"/>
          <w:cs/>
        </w:rPr>
        <w:t>ต้องชำระคืนทั้งหมดภายใน</w:t>
      </w:r>
      <w:r w:rsidR="00B86AD0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4E0553" w:rsidRPr="004E0553">
        <w:rPr>
          <w:rFonts w:asciiTheme="majorBidi" w:hAnsiTheme="majorBidi" w:cstheme="majorBidi"/>
          <w:sz w:val="28"/>
          <w:szCs w:val="28"/>
        </w:rPr>
        <w:t xml:space="preserve"> </w:t>
      </w:r>
      <w:r w:rsidR="00E32D8D">
        <w:rPr>
          <w:rFonts w:asciiTheme="majorBidi" w:hAnsiTheme="majorBidi" w:cstheme="majorBidi"/>
          <w:sz w:val="28"/>
          <w:szCs w:val="28"/>
        </w:rPr>
        <w:t xml:space="preserve">16 </w:t>
      </w:r>
      <w:r w:rsidR="00E32D8D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E32D8D">
        <w:rPr>
          <w:rFonts w:asciiTheme="majorBidi" w:hAnsiTheme="majorBidi" w:cstheme="majorBidi"/>
          <w:sz w:val="28"/>
          <w:szCs w:val="28"/>
        </w:rPr>
        <w:t>2573</w:t>
      </w:r>
    </w:p>
    <w:p w14:paraId="6239DE9A" w14:textId="7E623933" w:rsidR="00384440" w:rsidRPr="00CF2454" w:rsidRDefault="00EC47E4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4578E">
        <w:rPr>
          <w:rFonts w:asciiTheme="majorBidi" w:hAnsiTheme="majorBidi" w:cstheme="majorBidi"/>
          <w:sz w:val="28"/>
          <w:szCs w:val="28"/>
        </w:rPr>
        <w:tab/>
      </w:r>
    </w:p>
    <w:p w14:paraId="5DEA409A" w14:textId="77777777" w:rsidR="00A8737A" w:rsidRPr="00B06283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B06283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CCED448" w14:textId="4B4E32C1" w:rsidR="00CF2454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AC323C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B06283">
        <w:rPr>
          <w:rFonts w:asciiTheme="majorBidi" w:hAnsiTheme="majorBidi" w:cstheme="majorBidi"/>
          <w:sz w:val="28"/>
          <w:szCs w:val="28"/>
        </w:rPr>
        <w:t>”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B06283">
        <w:rPr>
          <w:rFonts w:asciiTheme="majorBidi" w:hAnsiTheme="majorBidi" w:cstheme="majorBidi"/>
          <w:sz w:val="28"/>
          <w:szCs w:val="28"/>
        </w:rPr>
        <w:t>”)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ปี</w:t>
      </w:r>
      <w:r w:rsidRPr="006855FC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โดยมีค่าเช่าและค่าบริการในอัตราเดือนละ</w:t>
      </w:r>
      <w:r w:rsidR="00BA43B3" w:rsidRPr="006855FC">
        <w:rPr>
          <w:rFonts w:asciiTheme="majorBidi" w:hAnsiTheme="majorBidi" w:cstheme="majorBidi"/>
          <w:sz w:val="28"/>
          <w:szCs w:val="28"/>
        </w:rPr>
        <w:t xml:space="preserve"> 0.3</w:t>
      </w:r>
      <w:r w:rsidR="00BA43B3" w:rsidRPr="006855FC">
        <w:rPr>
          <w:rFonts w:asciiTheme="majorBidi" w:hAnsiTheme="majorBidi" w:cstheme="majorBidi" w:hint="cs"/>
          <w:sz w:val="28"/>
          <w:szCs w:val="28"/>
          <w:cs/>
        </w:rPr>
        <w:t>0</w:t>
      </w:r>
      <w:r w:rsidR="00BA43B3" w:rsidRPr="006855FC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1FDE47E" w14:textId="77777777" w:rsidR="00CF2454" w:rsidRDefault="00CF2454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8148C" w14:textId="531236D8" w:rsidR="00A8737A" w:rsidRPr="00CF2454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1C28FCAD" w14:textId="77777777" w:rsidR="00A8737A" w:rsidRPr="00B06283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51DFECC" w14:textId="4F9D6C7B" w:rsidR="00271EF5" w:rsidRPr="00B06283" w:rsidRDefault="00A8737A" w:rsidP="001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1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AC323C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67508B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B06283">
        <w:rPr>
          <w:rFonts w:asciiTheme="majorBidi" w:hAnsiTheme="majorBidi" w:cstheme="majorBidi"/>
          <w:sz w:val="28"/>
          <w:szCs w:val="28"/>
        </w:rPr>
        <w:t>”)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A43B3" w:rsidRPr="00B06283">
        <w:rPr>
          <w:rFonts w:asciiTheme="majorBidi" w:hAnsiTheme="majorBidi" w:cstheme="majorBidi"/>
          <w:sz w:val="28"/>
          <w:szCs w:val="28"/>
        </w:rPr>
        <w:t>0.</w:t>
      </w:r>
      <w:r w:rsidR="00A11584">
        <w:rPr>
          <w:rFonts w:asciiTheme="majorBidi" w:hAnsiTheme="majorBidi" w:cstheme="majorBidi"/>
          <w:sz w:val="28"/>
          <w:szCs w:val="28"/>
        </w:rPr>
        <w:t>0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2 </w:t>
      </w:r>
      <w:r w:rsidR="00F32565">
        <w:rPr>
          <w:rFonts w:asciiTheme="majorBidi" w:hAnsiTheme="majorBidi" w:cstheme="majorBidi"/>
          <w:sz w:val="28"/>
          <w:szCs w:val="28"/>
        </w:rPr>
        <w:t>-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3.25 </w:t>
      </w:r>
      <w:r w:rsidRPr="00B0628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B06283">
        <w:rPr>
          <w:rFonts w:asciiTheme="majorBidi" w:hAnsiTheme="majorBidi" w:cstheme="majorBidi"/>
          <w:sz w:val="28"/>
          <w:szCs w:val="28"/>
        </w:rPr>
        <w:t>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39BB19F" w14:textId="7B72676E" w:rsidR="00BB564D" w:rsidRPr="00B06283" w:rsidRDefault="00BB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BB564D" w:rsidRPr="00B06283" w:rsidSect="002B24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4D0953CD" w14:textId="65C10DFB" w:rsidR="00804175" w:rsidRPr="0099075E" w:rsidRDefault="00D75CE8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4800BEFB" w14:textId="00D5A360" w:rsidR="00B162EE" w:rsidRPr="0099075E" w:rsidRDefault="00B162EE" w:rsidP="00B162EE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1427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153"/>
        <w:gridCol w:w="180"/>
        <w:gridCol w:w="1208"/>
        <w:gridCol w:w="6"/>
        <w:gridCol w:w="242"/>
        <w:gridCol w:w="932"/>
        <w:gridCol w:w="200"/>
        <w:gridCol w:w="864"/>
        <w:gridCol w:w="248"/>
        <w:gridCol w:w="920"/>
        <w:gridCol w:w="181"/>
        <w:gridCol w:w="874"/>
        <w:gridCol w:w="223"/>
      </w:tblGrid>
      <w:tr w:rsidR="00F41A6E" w:rsidRPr="0099075E" w14:paraId="0E1247D2" w14:textId="77777777" w:rsidTr="009051D6">
        <w:trPr>
          <w:cantSplit/>
          <w:trHeight w:val="58"/>
          <w:tblHeader/>
        </w:trPr>
        <w:tc>
          <w:tcPr>
            <w:tcW w:w="9583" w:type="dxa"/>
            <w:gridSpan w:val="9"/>
          </w:tcPr>
          <w:p w14:paraId="7699EF41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A7C8AB6" w14:textId="77777777" w:rsidR="00F41A6E" w:rsidRPr="0099075E" w:rsidRDefault="00F41A6E" w:rsidP="000E541A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66E22E2C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F41A6E" w:rsidRPr="0099075E" w14:paraId="0C93E6F7" w14:textId="77777777" w:rsidTr="009051D6">
        <w:trPr>
          <w:cantSplit/>
          <w:trHeight w:val="440"/>
          <w:tblHeader/>
        </w:trPr>
        <w:tc>
          <w:tcPr>
            <w:tcW w:w="2798" w:type="dxa"/>
          </w:tcPr>
          <w:p w14:paraId="6E5A0419" w14:textId="77777777" w:rsidR="00F41A6E" w:rsidRPr="0099075E" w:rsidRDefault="00F41A6E" w:rsidP="000E541A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0E5C37DC" w14:textId="77777777" w:rsidR="00F41A6E" w:rsidRPr="0099075E" w:rsidRDefault="00F41A6E" w:rsidP="000E541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02D7A14E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553F186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20656066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37" w:type="dxa"/>
            <w:gridSpan w:val="3"/>
          </w:tcPr>
          <w:p w14:paraId="6C2FF4CE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CF752E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99075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5FCF2061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281A0BB2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3F7912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0144D01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65DAF24F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1B8E9D77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99075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493B8CC3" w14:textId="77777777" w:rsidR="00F41A6E" w:rsidRPr="0099075E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27A66" w:rsidRPr="0099075E" w14:paraId="55098EC0" w14:textId="77777777" w:rsidTr="009051D6">
        <w:trPr>
          <w:cantSplit/>
          <w:trHeight w:val="58"/>
          <w:tblHeader/>
        </w:trPr>
        <w:tc>
          <w:tcPr>
            <w:tcW w:w="2798" w:type="dxa"/>
          </w:tcPr>
          <w:p w14:paraId="21104835" w14:textId="77777777" w:rsidR="00827A66" w:rsidRPr="0099075E" w:rsidRDefault="00827A66" w:rsidP="000E541A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8AECEC2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3E901D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3C2B85BF" w14:textId="735934AF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9907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  <w:p w14:paraId="6CB6C8BA" w14:textId="77826050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300" w:type="dxa"/>
            <w:vAlign w:val="bottom"/>
          </w:tcPr>
          <w:p w14:paraId="3B3F6754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A6BE0C1" w14:textId="5AD7BD90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9907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799FA6B" w14:textId="5BEE2E5E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1928BE74" w14:textId="77777777" w:rsidR="00827A66" w:rsidRPr="0099075E" w:rsidRDefault="00827A66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53" w:type="dxa"/>
            <w:vAlign w:val="bottom"/>
          </w:tcPr>
          <w:p w14:paraId="78E7E77C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9907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  <w:p w14:paraId="05C09390" w14:textId="73A8754F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7E9AD84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6AFB09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9907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62E355" w14:textId="7E2D4901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gridSpan w:val="2"/>
            <w:vAlign w:val="bottom"/>
          </w:tcPr>
          <w:p w14:paraId="1EB8221A" w14:textId="77777777" w:rsidR="00827A66" w:rsidRPr="0099075E" w:rsidRDefault="00827A66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32" w:type="dxa"/>
            <w:vAlign w:val="bottom"/>
          </w:tcPr>
          <w:p w14:paraId="1CFDC09C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9907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  <w:p w14:paraId="5590AC9A" w14:textId="4DD2D75E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200" w:type="dxa"/>
            <w:vAlign w:val="bottom"/>
          </w:tcPr>
          <w:p w14:paraId="2A3A7759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32AF603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9907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F8ADEE6" w14:textId="422C8910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3D96093A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  <w:vAlign w:val="bottom"/>
          </w:tcPr>
          <w:p w14:paraId="1213D3AD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9907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  <w:p w14:paraId="7B0DAE05" w14:textId="1DAC53B0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56D9F2B9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C101400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9907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43C147C" w14:textId="4FDC29D4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FEA92AC" w14:textId="77777777" w:rsidR="00827A66" w:rsidRPr="0099075E" w:rsidRDefault="00827A66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FB2C07" w:rsidRPr="0099075E" w14:paraId="5D422F96" w14:textId="77777777" w:rsidTr="009051D6">
        <w:trPr>
          <w:cantSplit/>
          <w:trHeight w:val="58"/>
        </w:trPr>
        <w:tc>
          <w:tcPr>
            <w:tcW w:w="2798" w:type="dxa"/>
          </w:tcPr>
          <w:p w14:paraId="6AB6336A" w14:textId="77777777" w:rsidR="00FB2C07" w:rsidRPr="0099075E" w:rsidRDefault="00FB2C07" w:rsidP="00FB2C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DF5747" w14:textId="77777777" w:rsidR="00FB2C07" w:rsidRPr="0099075E" w:rsidRDefault="00FB2C07" w:rsidP="00FB2C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15241C9B" w14:textId="77777777" w:rsidR="00FB2C07" w:rsidRPr="0099075E" w:rsidRDefault="00FB2C07" w:rsidP="00FB2C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256A29AC" w14:textId="77777777" w:rsidR="00FB2C07" w:rsidRPr="0099075E" w:rsidRDefault="00FB2C07" w:rsidP="00FB2C0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47" w:type="dxa"/>
            <w:gridSpan w:val="4"/>
          </w:tcPr>
          <w:p w14:paraId="74CD6A45" w14:textId="46FFC278" w:rsidR="00FB2C07" w:rsidRPr="0099075E" w:rsidRDefault="00FB2C07" w:rsidP="009501B0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right="64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="00964505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หน่วย</w:t>
            </w:r>
            <w:r w:rsidRPr="0099075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4680" w:type="dxa"/>
            <w:gridSpan w:val="9"/>
          </w:tcPr>
          <w:p w14:paraId="0772E184" w14:textId="77777777" w:rsidR="00FB2C07" w:rsidRPr="0099075E" w:rsidRDefault="00FB2C07" w:rsidP="00FB2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99075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D66127" w:rsidRPr="0099075E" w14:paraId="20A9A5F3" w14:textId="77777777" w:rsidTr="009051D6">
        <w:trPr>
          <w:cantSplit/>
          <w:trHeight w:val="58"/>
        </w:trPr>
        <w:tc>
          <w:tcPr>
            <w:tcW w:w="2798" w:type="dxa"/>
          </w:tcPr>
          <w:p w14:paraId="4F2874E5" w14:textId="77777777" w:rsidR="00D66127" w:rsidRPr="0099075E" w:rsidRDefault="00D66127" w:rsidP="000E541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E194224" w14:textId="77777777" w:rsidR="00D66127" w:rsidRPr="0099075E" w:rsidRDefault="00D66127" w:rsidP="000E541A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0A0B4DD3" w14:textId="77777777" w:rsidR="00D66127" w:rsidRPr="0099075E" w:rsidRDefault="00D66127" w:rsidP="000E541A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EB55CF5" w14:textId="77777777" w:rsidR="00D66127" w:rsidRPr="0099075E" w:rsidRDefault="00D66127" w:rsidP="000E541A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EBC23E2" w14:textId="77777777" w:rsidR="00D66127" w:rsidRPr="0099075E" w:rsidRDefault="00D66127" w:rsidP="000E541A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2B958C3" w14:textId="77777777" w:rsidR="00D66127" w:rsidRPr="0099075E" w:rsidRDefault="00D66127" w:rsidP="000E541A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8F0B81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9B92576" w14:textId="77777777" w:rsidR="00D66127" w:rsidRPr="0099075E" w:rsidRDefault="00D66127" w:rsidP="000E541A">
            <w:pPr>
              <w:pStyle w:val="acctfourfigures"/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DEF24A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0A01D33C" w14:textId="77777777" w:rsidR="00D66127" w:rsidRPr="0099075E" w:rsidRDefault="00D66127" w:rsidP="000E541A">
            <w:pPr>
              <w:pStyle w:val="acctfourfigures"/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031149D1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0" w:type="dxa"/>
          </w:tcPr>
          <w:p w14:paraId="49498010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23C2B4F1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FA444D5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</w:tcPr>
          <w:p w14:paraId="5BF1A3ED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602AA160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5E7DB764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17F1572A" w14:textId="77777777" w:rsidR="00D66127" w:rsidRPr="0099075E" w:rsidRDefault="00D66127" w:rsidP="000E541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771FF633" w14:textId="77777777" w:rsidTr="009051D6">
        <w:trPr>
          <w:cantSplit/>
          <w:trHeight w:val="58"/>
        </w:trPr>
        <w:tc>
          <w:tcPr>
            <w:tcW w:w="2798" w:type="dxa"/>
          </w:tcPr>
          <w:p w14:paraId="27501DE4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479779A9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9232D53" w14:textId="58DB17B1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8E965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A29F1CC" w14:textId="46884F54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62E24DB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2348C83E" w14:textId="1FCD7448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A36AE77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ECFF10E" w14:textId="2DD0E83C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A5FA084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719DE083" w14:textId="1F6F7028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00" w:type="dxa"/>
          </w:tcPr>
          <w:p w14:paraId="50BAE56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CFF2B6F" w14:textId="4D5996C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48" w:type="dxa"/>
          </w:tcPr>
          <w:p w14:paraId="54320FB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F911FB8" w14:textId="0084F0EA" w:rsidR="006F3FA6" w:rsidRPr="00871789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4,</w:t>
            </w:r>
            <w:r w:rsidR="00032D35">
              <w:rPr>
                <w:rFonts w:asciiTheme="majorBidi" w:hAnsiTheme="majorBidi" w:cstheme="majorBidi"/>
                <w:sz w:val="20"/>
                <w:lang w:val="en-US" w:bidi="th-TH"/>
              </w:rPr>
              <w:t>324</w:t>
            </w:r>
          </w:p>
        </w:tc>
        <w:tc>
          <w:tcPr>
            <w:tcW w:w="181" w:type="dxa"/>
          </w:tcPr>
          <w:p w14:paraId="1D7A999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362A467" w14:textId="48E83242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4,478</w:t>
            </w:r>
          </w:p>
        </w:tc>
        <w:tc>
          <w:tcPr>
            <w:tcW w:w="223" w:type="dxa"/>
          </w:tcPr>
          <w:p w14:paraId="7A49AA8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45A3170D" w14:textId="77777777" w:rsidTr="009051D6">
        <w:trPr>
          <w:cantSplit/>
          <w:trHeight w:val="58"/>
        </w:trPr>
        <w:tc>
          <w:tcPr>
            <w:tcW w:w="2798" w:type="dxa"/>
          </w:tcPr>
          <w:p w14:paraId="2034F7CB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2B12E490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ED73C89" w14:textId="6828CACC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23A0D8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82642B2" w14:textId="6842BE59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ED97F4E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68F5A89A" w14:textId="27F2B005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35210E9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E5F82DF" w14:textId="57EF5E2D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12CA91C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9607A02" w14:textId="112E6528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00" w:type="dxa"/>
          </w:tcPr>
          <w:p w14:paraId="5535423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3B221B" w14:textId="7F156B45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48" w:type="dxa"/>
          </w:tcPr>
          <w:p w14:paraId="329860F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CDBB6E" w14:textId="6DCF563C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7,4</w:t>
            </w:r>
            <w:r w:rsidR="00032D35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</w:p>
        </w:tc>
        <w:tc>
          <w:tcPr>
            <w:tcW w:w="181" w:type="dxa"/>
          </w:tcPr>
          <w:p w14:paraId="619C258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E599413" w14:textId="1522BB3B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7,215</w:t>
            </w:r>
          </w:p>
        </w:tc>
        <w:tc>
          <w:tcPr>
            <w:tcW w:w="223" w:type="dxa"/>
          </w:tcPr>
          <w:p w14:paraId="0D926E6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028B6C83" w14:textId="77777777" w:rsidTr="009051D6">
        <w:trPr>
          <w:cantSplit/>
          <w:trHeight w:val="58"/>
        </w:trPr>
        <w:tc>
          <w:tcPr>
            <w:tcW w:w="2798" w:type="dxa"/>
          </w:tcPr>
          <w:p w14:paraId="1CB82431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5F5136CD" w14:textId="77777777" w:rsidR="006F3FA6" w:rsidRPr="0099075E" w:rsidRDefault="006F3FA6" w:rsidP="006F3FA6">
            <w:pPr>
              <w:tabs>
                <w:tab w:val="clear" w:pos="227"/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821" w:type="dxa"/>
          </w:tcPr>
          <w:p w14:paraId="49B04FDB" w14:textId="7FF8EAB8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0BF4684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51AFA8" w14:textId="1F5F3B33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6ACC9286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51E1E5C" w14:textId="24577CB2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0" w:type="dxa"/>
          </w:tcPr>
          <w:p w14:paraId="2F7F76AE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7F8C116" w14:textId="69678625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8" w:type="dxa"/>
            <w:gridSpan w:val="2"/>
          </w:tcPr>
          <w:p w14:paraId="2D143499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</w:tcPr>
          <w:p w14:paraId="7B328F9F" w14:textId="3BEB72F8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00" w:type="dxa"/>
          </w:tcPr>
          <w:p w14:paraId="5DBCAFE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AB46B50" w14:textId="237DA9CB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48" w:type="dxa"/>
          </w:tcPr>
          <w:p w14:paraId="6685995A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2E5901DD" w14:textId="2F97EC33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155A0C">
              <w:rPr>
                <w:rFonts w:asciiTheme="majorBidi" w:hAnsiTheme="majorBidi" w:cstheme="majorBidi"/>
                <w:sz w:val="20"/>
                <w:lang w:val="en-US" w:bidi="th-TH"/>
              </w:rPr>
              <w:t>81,686</w:t>
            </w:r>
          </w:p>
        </w:tc>
        <w:tc>
          <w:tcPr>
            <w:tcW w:w="181" w:type="dxa"/>
          </w:tcPr>
          <w:p w14:paraId="27A951E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5B7E3DC" w14:textId="3B33EF44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279,390</w:t>
            </w:r>
          </w:p>
        </w:tc>
        <w:tc>
          <w:tcPr>
            <w:tcW w:w="223" w:type="dxa"/>
          </w:tcPr>
          <w:p w14:paraId="1AAD39B4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4E9EF64C" w14:textId="77777777" w:rsidTr="009051D6">
        <w:trPr>
          <w:cantSplit/>
          <w:trHeight w:val="58"/>
        </w:trPr>
        <w:tc>
          <w:tcPr>
            <w:tcW w:w="2798" w:type="dxa"/>
          </w:tcPr>
          <w:p w14:paraId="39CE80F5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99075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99075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423606A8" w14:textId="77777777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DAA28BC" w14:textId="0B51834B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3E975A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E52B0AD" w14:textId="3ED0FC19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550BB2F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2529C7DA" w14:textId="4B577A13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180" w:type="dxa"/>
          </w:tcPr>
          <w:p w14:paraId="4EE4BE80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86D1934" w14:textId="33593E72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248" w:type="dxa"/>
            <w:gridSpan w:val="2"/>
          </w:tcPr>
          <w:p w14:paraId="4C6CBE86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2D60455" w14:textId="52A659DA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00" w:type="dxa"/>
          </w:tcPr>
          <w:p w14:paraId="6770E8B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9C013B" w14:textId="29B25DE9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48" w:type="dxa"/>
          </w:tcPr>
          <w:p w14:paraId="08E81BF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B866D96" w14:textId="2BB20563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177,</w:t>
            </w:r>
            <w:r w:rsidR="00032D35">
              <w:rPr>
                <w:rFonts w:asciiTheme="majorBidi" w:hAnsiTheme="majorBidi" w:cstheme="majorBidi"/>
                <w:sz w:val="20"/>
                <w:lang w:val="en-US"/>
              </w:rPr>
              <w:t>771</w:t>
            </w:r>
          </w:p>
        </w:tc>
        <w:tc>
          <w:tcPr>
            <w:tcW w:w="181" w:type="dxa"/>
          </w:tcPr>
          <w:p w14:paraId="7F26E19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A85BDC" w14:textId="7278AC53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177,222</w:t>
            </w:r>
          </w:p>
        </w:tc>
        <w:tc>
          <w:tcPr>
            <w:tcW w:w="223" w:type="dxa"/>
          </w:tcPr>
          <w:p w14:paraId="02D8B4D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74ED5859" w14:textId="77777777" w:rsidTr="009051D6">
        <w:trPr>
          <w:cantSplit/>
          <w:trHeight w:val="308"/>
        </w:trPr>
        <w:tc>
          <w:tcPr>
            <w:tcW w:w="2798" w:type="dxa"/>
          </w:tcPr>
          <w:p w14:paraId="113A1E5B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 </w:t>
            </w:r>
          </w:p>
          <w:p w14:paraId="2C0B7798" w14:textId="2DE1FE12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75C921DA" w14:textId="77777777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1912CB" w14:textId="5BAC230A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51267DD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0973BBF" w14:textId="4CB626F3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04DBDDD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8F2C7A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5FB359D" w14:textId="4024A5A0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1144888E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5F31AB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0D45308" w14:textId="0A53F8CE" w:rsidR="006F3FA6" w:rsidRPr="0099075E" w:rsidRDefault="006F3FA6" w:rsidP="0073190D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0" w:type="dxa"/>
          </w:tcPr>
          <w:p w14:paraId="0C820BA0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10B71DF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279B063" w14:textId="74E284BE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8" w:type="dxa"/>
            <w:gridSpan w:val="2"/>
          </w:tcPr>
          <w:p w14:paraId="4170B1C9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1B61548C" w14:textId="52D1DE28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00" w:type="dxa"/>
          </w:tcPr>
          <w:p w14:paraId="7FF5413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ED4E52D" w14:textId="2DB3FE21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48" w:type="dxa"/>
          </w:tcPr>
          <w:p w14:paraId="4868E0B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9D3B519" w14:textId="1AA522B9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4,27</w:t>
            </w:r>
            <w:r w:rsidR="00F233D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29D7731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CC7A68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C5E70" w14:textId="1F1C53CD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4,143</w:t>
            </w:r>
          </w:p>
        </w:tc>
        <w:tc>
          <w:tcPr>
            <w:tcW w:w="223" w:type="dxa"/>
          </w:tcPr>
          <w:p w14:paraId="674FA156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37D338A3" w14:textId="77777777" w:rsidTr="009051D6">
        <w:trPr>
          <w:cantSplit/>
          <w:trHeight w:val="58"/>
        </w:trPr>
        <w:tc>
          <w:tcPr>
            <w:tcW w:w="2798" w:type="dxa"/>
          </w:tcPr>
          <w:p w14:paraId="5063550D" w14:textId="425D625A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9075E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 Corporation (“TMS”)</w:t>
            </w:r>
          </w:p>
        </w:tc>
        <w:tc>
          <w:tcPr>
            <w:tcW w:w="2051" w:type="dxa"/>
          </w:tcPr>
          <w:p w14:paraId="0DC2C458" w14:textId="77777777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3F317AC" w14:textId="17FFEC21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21.</w:t>
            </w:r>
            <w:r w:rsidR="009501B0">
              <w:rPr>
                <w:rFonts w:asciiTheme="majorBidi" w:hAnsiTheme="majorBidi" w:cstheme="majorBidi"/>
                <w:sz w:val="20"/>
                <w:lang w:val="en-US"/>
              </w:rPr>
              <w:t>91</w:t>
            </w:r>
          </w:p>
        </w:tc>
        <w:tc>
          <w:tcPr>
            <w:tcW w:w="300" w:type="dxa"/>
          </w:tcPr>
          <w:p w14:paraId="1FDFE1B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AE25D0D" w14:textId="73FFB1E0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21.78</w:t>
            </w:r>
          </w:p>
        </w:tc>
        <w:tc>
          <w:tcPr>
            <w:tcW w:w="248" w:type="dxa"/>
          </w:tcPr>
          <w:p w14:paraId="0918B170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35BD6F4" w14:textId="527CBE18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VND 1,058,715,480</w:t>
            </w:r>
          </w:p>
        </w:tc>
        <w:tc>
          <w:tcPr>
            <w:tcW w:w="180" w:type="dxa"/>
          </w:tcPr>
          <w:p w14:paraId="45520A22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75B9CBB" w14:textId="208BA07D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VND 1,058,715,480</w:t>
            </w:r>
          </w:p>
        </w:tc>
        <w:tc>
          <w:tcPr>
            <w:tcW w:w="248" w:type="dxa"/>
            <w:gridSpan w:val="2"/>
          </w:tcPr>
          <w:p w14:paraId="10989EBC" w14:textId="77777777" w:rsidR="006F3FA6" w:rsidRPr="0099075E" w:rsidRDefault="006F3FA6" w:rsidP="006F3FA6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A0E3BE2" w14:textId="016103F2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670</w:t>
            </w: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,480</w:t>
            </w:r>
          </w:p>
        </w:tc>
        <w:tc>
          <w:tcPr>
            <w:tcW w:w="200" w:type="dxa"/>
          </w:tcPr>
          <w:p w14:paraId="1F1C1FA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4F7E9C5" w14:textId="6C84BA6E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656,442</w:t>
            </w:r>
          </w:p>
        </w:tc>
        <w:tc>
          <w:tcPr>
            <w:tcW w:w="248" w:type="dxa"/>
          </w:tcPr>
          <w:p w14:paraId="05CFEDB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4DEE2A4" w14:textId="51BD702D" w:rsidR="006F3FA6" w:rsidRPr="0099075E" w:rsidRDefault="00F233D5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1,119,786</w:t>
            </w:r>
          </w:p>
        </w:tc>
        <w:tc>
          <w:tcPr>
            <w:tcW w:w="181" w:type="dxa"/>
          </w:tcPr>
          <w:p w14:paraId="45A975A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13A432" w14:textId="6713931B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1,131,169</w:t>
            </w:r>
          </w:p>
        </w:tc>
        <w:tc>
          <w:tcPr>
            <w:tcW w:w="223" w:type="dxa"/>
          </w:tcPr>
          <w:p w14:paraId="398ED6C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08465449" w14:textId="77777777" w:rsidTr="009051D6">
        <w:trPr>
          <w:cantSplit/>
          <w:trHeight w:val="58"/>
        </w:trPr>
        <w:tc>
          <w:tcPr>
            <w:tcW w:w="2798" w:type="dxa"/>
          </w:tcPr>
          <w:p w14:paraId="14BFE615" w14:textId="7DDECA79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9907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สมายซัน</w:t>
            </w:r>
            <w:r w:rsidRPr="009907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51" w:type="dxa"/>
          </w:tcPr>
          <w:p w14:paraId="20EA7784" w14:textId="6CE9AC7E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5DF7CC28" w14:textId="1EEC38CB" w:rsidR="006F3FA6" w:rsidRPr="0099075E" w:rsidRDefault="0071123B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29.41</w:t>
            </w:r>
          </w:p>
        </w:tc>
        <w:tc>
          <w:tcPr>
            <w:tcW w:w="300" w:type="dxa"/>
          </w:tcPr>
          <w:p w14:paraId="0660062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D7F389" w14:textId="4D4FCFC1" w:rsidR="006F3FA6" w:rsidRPr="0099075E" w:rsidRDefault="0071123B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29.41</w:t>
            </w:r>
          </w:p>
        </w:tc>
        <w:tc>
          <w:tcPr>
            <w:tcW w:w="248" w:type="dxa"/>
          </w:tcPr>
          <w:p w14:paraId="73A6968C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58EA7983" w14:textId="16956E98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180" w:type="dxa"/>
          </w:tcPr>
          <w:p w14:paraId="36446BC9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E7C5A6" w14:textId="018B47F9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248" w:type="dxa"/>
            <w:gridSpan w:val="2"/>
          </w:tcPr>
          <w:p w14:paraId="4B966405" w14:textId="77777777" w:rsidR="006F3FA6" w:rsidRPr="0099075E" w:rsidRDefault="006F3FA6" w:rsidP="006F3FA6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387F140" w14:textId="556922ED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200" w:type="dxa"/>
          </w:tcPr>
          <w:p w14:paraId="713F117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B8F0889" w14:textId="67C85274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248" w:type="dxa"/>
          </w:tcPr>
          <w:p w14:paraId="594729B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172E70" w14:textId="5BD93F84" w:rsidR="006F3FA6" w:rsidRPr="0099075E" w:rsidRDefault="00F233D5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545,650</w:t>
            </w:r>
          </w:p>
        </w:tc>
        <w:tc>
          <w:tcPr>
            <w:tcW w:w="181" w:type="dxa"/>
          </w:tcPr>
          <w:p w14:paraId="065D4EF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4AA1545" w14:textId="3E5686FA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521,906</w:t>
            </w:r>
          </w:p>
        </w:tc>
        <w:tc>
          <w:tcPr>
            <w:tcW w:w="223" w:type="dxa"/>
          </w:tcPr>
          <w:p w14:paraId="4BFEC7D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25952D7E" w14:textId="77777777" w:rsidTr="009051D6">
        <w:trPr>
          <w:cantSplit/>
          <w:trHeight w:val="58"/>
        </w:trPr>
        <w:tc>
          <w:tcPr>
            <w:tcW w:w="2798" w:type="dxa"/>
          </w:tcPr>
          <w:p w14:paraId="606D5DCC" w14:textId="30AC6BBB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9075E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 Holdings Pte. Ltd.</w:t>
            </w:r>
          </w:p>
        </w:tc>
        <w:tc>
          <w:tcPr>
            <w:tcW w:w="2051" w:type="dxa"/>
          </w:tcPr>
          <w:p w14:paraId="5EB449ED" w14:textId="104EDC44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4584FBBD" w14:textId="22157F08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300" w:type="dxa"/>
          </w:tcPr>
          <w:p w14:paraId="19BA580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CD0D520" w14:textId="07310F68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248" w:type="dxa"/>
          </w:tcPr>
          <w:p w14:paraId="128CDD68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1169BC6" w14:textId="7DC088D1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0" w:type="dxa"/>
          </w:tcPr>
          <w:p w14:paraId="1B62CF3A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8B4A4CF" w14:textId="281F2B5E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248" w:type="dxa"/>
            <w:gridSpan w:val="2"/>
          </w:tcPr>
          <w:p w14:paraId="052370A5" w14:textId="77777777" w:rsidR="006F3FA6" w:rsidRPr="0099075E" w:rsidRDefault="006F3FA6" w:rsidP="006F3FA6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3BA51C72" w14:textId="3D6DC0EE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00" w:type="dxa"/>
          </w:tcPr>
          <w:p w14:paraId="4841053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724450" w14:textId="2D781B99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48" w:type="dxa"/>
          </w:tcPr>
          <w:p w14:paraId="17B3540F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5AC7042" w14:textId="7F733CE4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209,014</w:t>
            </w:r>
          </w:p>
        </w:tc>
        <w:tc>
          <w:tcPr>
            <w:tcW w:w="181" w:type="dxa"/>
          </w:tcPr>
          <w:p w14:paraId="535B6AC8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751C51DF" w14:textId="08A38EBA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212,014</w:t>
            </w:r>
          </w:p>
        </w:tc>
        <w:tc>
          <w:tcPr>
            <w:tcW w:w="223" w:type="dxa"/>
          </w:tcPr>
          <w:p w14:paraId="5A7DC25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69D0BF08" w14:textId="77777777" w:rsidTr="009051D6">
        <w:trPr>
          <w:cantSplit/>
          <w:trHeight w:val="58"/>
        </w:trPr>
        <w:tc>
          <w:tcPr>
            <w:tcW w:w="2798" w:type="dxa"/>
          </w:tcPr>
          <w:p w14:paraId="56831E98" w14:textId="40ED9482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F39894D" w14:textId="6B5F452C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5D55583D" w14:textId="4DC3CB68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2E27135F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1EFCFA" w14:textId="1C3C3B83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3BDBD804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BFAD915" w14:textId="40DDE8E4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166ED58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</w:tcPr>
          <w:p w14:paraId="44AC2668" w14:textId="20D5B06C" w:rsidR="006F3FA6" w:rsidRPr="0099075E" w:rsidRDefault="006F3FA6" w:rsidP="006F3FA6">
            <w:pPr>
              <w:pStyle w:val="acctfourfigures"/>
              <w:tabs>
                <w:tab w:val="clear" w:pos="765"/>
                <w:tab w:val="decimal" w:pos="407"/>
                <w:tab w:val="left" w:pos="730"/>
                <w:tab w:val="decimal" w:pos="1050"/>
              </w:tabs>
              <w:spacing w:line="260" w:lineRule="exact"/>
              <w:ind w:left="-99" w:right="-12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1B4A2AAA" w14:textId="77777777" w:rsidR="006F3FA6" w:rsidRPr="0099075E" w:rsidRDefault="006F3FA6" w:rsidP="006F3FA6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7538F28" w14:textId="4259C4CB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1,783,928</w:t>
            </w:r>
          </w:p>
        </w:tc>
        <w:tc>
          <w:tcPr>
            <w:tcW w:w="200" w:type="dxa"/>
          </w:tcPr>
          <w:p w14:paraId="2BA7AB6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666468" w14:textId="6B521B2B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1,769,890</w:t>
            </w:r>
          </w:p>
        </w:tc>
        <w:tc>
          <w:tcPr>
            <w:tcW w:w="248" w:type="dxa"/>
          </w:tcPr>
          <w:p w14:paraId="2526BE2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5A59A5E0" w14:textId="7E0843C9" w:rsidR="006F3FA6" w:rsidRPr="0099075E" w:rsidRDefault="00F233D5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2,3</w:t>
            </w:r>
            <w:r w:rsidR="00155A0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155A0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005</w:t>
            </w:r>
          </w:p>
        </w:tc>
        <w:tc>
          <w:tcPr>
            <w:tcW w:w="181" w:type="dxa"/>
          </w:tcPr>
          <w:p w14:paraId="3C3D55B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80D66E8" w14:textId="5AAB133A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2,337,537</w:t>
            </w:r>
          </w:p>
        </w:tc>
        <w:tc>
          <w:tcPr>
            <w:tcW w:w="223" w:type="dxa"/>
          </w:tcPr>
          <w:p w14:paraId="5531929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509CEAC8" w14:textId="77777777" w:rsidTr="009051D6">
        <w:trPr>
          <w:cantSplit/>
          <w:trHeight w:val="58"/>
        </w:trPr>
        <w:tc>
          <w:tcPr>
            <w:tcW w:w="2798" w:type="dxa"/>
          </w:tcPr>
          <w:p w14:paraId="16FE32C1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0EDE610" w14:textId="77777777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19FC66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98A7DE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10C309A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3BB15432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CF7CA3F" w14:textId="77777777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916A2AF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46BFE9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900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E120F90" w14:textId="77777777" w:rsidR="006F3FA6" w:rsidRPr="0099075E" w:rsidRDefault="006F3FA6" w:rsidP="006F3FA6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5EBF00F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77656D1A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176FD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2951A8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32E84B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AA6C69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B1D3B5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4B7B3494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5DD4A2C0" w14:textId="77777777" w:rsidTr="009051D6">
        <w:trPr>
          <w:cantSplit/>
          <w:trHeight w:val="58"/>
        </w:trPr>
        <w:tc>
          <w:tcPr>
            <w:tcW w:w="2798" w:type="dxa"/>
          </w:tcPr>
          <w:p w14:paraId="759A4BB5" w14:textId="16EE2E5C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 เจดับเบิ้ลยูดี </w:t>
            </w:r>
          </w:p>
        </w:tc>
        <w:tc>
          <w:tcPr>
            <w:tcW w:w="2051" w:type="dxa"/>
          </w:tcPr>
          <w:p w14:paraId="3B5765ED" w14:textId="5E6C7BF5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</w:p>
        </w:tc>
        <w:tc>
          <w:tcPr>
            <w:tcW w:w="821" w:type="dxa"/>
          </w:tcPr>
          <w:p w14:paraId="22EE02A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1FE8741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3B9A13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36BA508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3A71820" w14:textId="77777777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3C552C9D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A9D443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E4F1998" w14:textId="77777777" w:rsidR="006F3FA6" w:rsidRPr="0099075E" w:rsidRDefault="006F3FA6" w:rsidP="006F3FA6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B95C2B8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6B5BF94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76794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616541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31A5711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1" w:type="dxa"/>
          </w:tcPr>
          <w:p w14:paraId="32EF6A2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5C9016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2B46FFE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3804F05E" w14:textId="77777777" w:rsidTr="009051D6">
        <w:trPr>
          <w:cantSplit/>
          <w:trHeight w:val="58"/>
        </w:trPr>
        <w:tc>
          <w:tcPr>
            <w:tcW w:w="2798" w:type="dxa"/>
          </w:tcPr>
          <w:p w14:paraId="41748B6C" w14:textId="01098F4F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2051" w:type="dxa"/>
          </w:tcPr>
          <w:p w14:paraId="2F1588C0" w14:textId="69B44F4F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82BF168" w14:textId="62B8FD38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8D923C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D3F8DCC" w14:textId="745867AC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A2F9D9B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FBE1CA0" w14:textId="687FA36C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180" w:type="dxa"/>
          </w:tcPr>
          <w:p w14:paraId="5B5CED61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0B987A" w14:textId="159CACE7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248" w:type="dxa"/>
            <w:gridSpan w:val="2"/>
          </w:tcPr>
          <w:p w14:paraId="32E54BED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19E8124" w14:textId="2ED7CB31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00" w:type="dxa"/>
          </w:tcPr>
          <w:p w14:paraId="58CD04D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3F7FE0" w14:textId="2DA49D82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48" w:type="dxa"/>
          </w:tcPr>
          <w:p w14:paraId="3B19911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EDEE0BD" w14:textId="75518679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3,324</w:t>
            </w:r>
          </w:p>
        </w:tc>
        <w:tc>
          <w:tcPr>
            <w:tcW w:w="181" w:type="dxa"/>
          </w:tcPr>
          <w:p w14:paraId="276088E8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D70E261" w14:textId="3D229355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3,</w:t>
            </w:r>
            <w:r w:rsidR="00E754AC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  <w:tc>
          <w:tcPr>
            <w:tcW w:w="223" w:type="dxa"/>
          </w:tcPr>
          <w:p w14:paraId="2EA982A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4180AFDE" w14:textId="77777777" w:rsidTr="009051D6">
        <w:trPr>
          <w:cantSplit/>
          <w:trHeight w:val="58"/>
        </w:trPr>
        <w:tc>
          <w:tcPr>
            <w:tcW w:w="2798" w:type="dxa"/>
          </w:tcPr>
          <w:p w14:paraId="4508B618" w14:textId="379ED71A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5595991"/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99075E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99075E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0"/>
          </w:p>
        </w:tc>
        <w:tc>
          <w:tcPr>
            <w:tcW w:w="2051" w:type="dxa"/>
          </w:tcPr>
          <w:p w14:paraId="7A3EA097" w14:textId="77777777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FA3B3F2" w14:textId="6DD7392A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563B24C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5FDD1C9" w14:textId="5126706C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99075E">
              <w:rPr>
                <w:rFonts w:asciiTheme="majorBidi" w:hAnsiTheme="majorBidi" w:cstheme="majorBidi"/>
                <w:sz w:val="20"/>
              </w:rPr>
              <w:t>.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6565E568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11EBB5F" w14:textId="03AD605F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80" w:type="dxa"/>
          </w:tcPr>
          <w:p w14:paraId="6306F743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D48B7AF" w14:textId="2A051DE6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248" w:type="dxa"/>
            <w:gridSpan w:val="2"/>
          </w:tcPr>
          <w:p w14:paraId="09BB6F19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6A1C03C" w14:textId="279AEB9F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00" w:type="dxa"/>
          </w:tcPr>
          <w:p w14:paraId="3658B9C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DCDEFE" w14:textId="39ADAE7C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48" w:type="dxa"/>
          </w:tcPr>
          <w:p w14:paraId="286370D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09EDD024" w14:textId="100FD300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29,626</w:t>
            </w:r>
          </w:p>
        </w:tc>
        <w:tc>
          <w:tcPr>
            <w:tcW w:w="181" w:type="dxa"/>
          </w:tcPr>
          <w:p w14:paraId="0356A03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D4E0F9D" w14:textId="6BC96440" w:rsidR="006F3FA6" w:rsidRPr="0099075E" w:rsidRDefault="002F7BA1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F7BA1">
              <w:rPr>
                <w:rFonts w:asciiTheme="majorBidi" w:hAnsiTheme="majorBidi" w:cstheme="majorBidi"/>
                <w:sz w:val="20"/>
                <w:lang w:bidi="th-TH"/>
              </w:rPr>
              <w:t>31,024</w:t>
            </w:r>
          </w:p>
        </w:tc>
        <w:tc>
          <w:tcPr>
            <w:tcW w:w="223" w:type="dxa"/>
          </w:tcPr>
          <w:p w14:paraId="26B9D08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460D50BF" w14:textId="77777777" w:rsidTr="009051D6">
        <w:trPr>
          <w:cantSplit/>
          <w:trHeight w:val="58"/>
        </w:trPr>
        <w:tc>
          <w:tcPr>
            <w:tcW w:w="2798" w:type="dxa"/>
          </w:tcPr>
          <w:p w14:paraId="4811EB5B" w14:textId="28DC1CDE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9907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แอลฟา</w:t>
            </w:r>
            <w:r w:rsidRPr="009907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อินดัสเทรียล</w:t>
            </w:r>
            <w:r w:rsidRPr="009907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>โซลูชั่น</w:t>
            </w:r>
            <w:r w:rsidRPr="009907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2051" w:type="dxa"/>
          </w:tcPr>
          <w:p w14:paraId="727EE902" w14:textId="7C9F343E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21" w:type="dxa"/>
          </w:tcPr>
          <w:p w14:paraId="09BDE199" w14:textId="294BA800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49.99</w:t>
            </w:r>
          </w:p>
        </w:tc>
        <w:tc>
          <w:tcPr>
            <w:tcW w:w="300" w:type="dxa"/>
          </w:tcPr>
          <w:p w14:paraId="54846566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7632EA72" w14:textId="714A642E" w:rsidR="006F3FA6" w:rsidRPr="0099075E" w:rsidRDefault="006F3FA6" w:rsidP="006F3FA6">
            <w:pPr>
              <w:pStyle w:val="acctfourfigures"/>
              <w:tabs>
                <w:tab w:val="clear" w:pos="765"/>
                <w:tab w:val="decimal" w:pos="349"/>
              </w:tabs>
              <w:spacing w:line="260" w:lineRule="exact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49.99</w:t>
            </w:r>
          </w:p>
        </w:tc>
        <w:tc>
          <w:tcPr>
            <w:tcW w:w="248" w:type="dxa"/>
          </w:tcPr>
          <w:p w14:paraId="1A5902F0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3D27DD6" w14:textId="31F64F70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180" w:type="dxa"/>
          </w:tcPr>
          <w:p w14:paraId="1D3273FB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398139D" w14:textId="60E7C3F0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248" w:type="dxa"/>
            <w:gridSpan w:val="2"/>
          </w:tcPr>
          <w:p w14:paraId="6C35470C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52F38F78" w14:textId="7D4DFDE9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117,500</w:t>
            </w:r>
          </w:p>
        </w:tc>
        <w:tc>
          <w:tcPr>
            <w:tcW w:w="200" w:type="dxa"/>
          </w:tcPr>
          <w:p w14:paraId="64D3CF06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CBA109E" w14:textId="19BA0861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117,500</w:t>
            </w:r>
          </w:p>
        </w:tc>
        <w:tc>
          <w:tcPr>
            <w:tcW w:w="248" w:type="dxa"/>
          </w:tcPr>
          <w:p w14:paraId="791C456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C9F6F9C" w14:textId="70482E61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117,967</w:t>
            </w:r>
          </w:p>
        </w:tc>
        <w:tc>
          <w:tcPr>
            <w:tcW w:w="181" w:type="dxa"/>
          </w:tcPr>
          <w:p w14:paraId="1B89A2C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0A370789" w14:textId="3D99D8FF" w:rsidR="006F3FA6" w:rsidRPr="0099075E" w:rsidRDefault="002F7BA1" w:rsidP="002F7BA1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F7BA1">
              <w:rPr>
                <w:rFonts w:asciiTheme="majorBidi" w:hAnsiTheme="majorBidi" w:cstheme="majorBidi"/>
                <w:sz w:val="20"/>
                <w:lang w:bidi="th-TH"/>
              </w:rPr>
              <w:t>116,999</w:t>
            </w:r>
          </w:p>
        </w:tc>
        <w:tc>
          <w:tcPr>
            <w:tcW w:w="223" w:type="dxa"/>
          </w:tcPr>
          <w:p w14:paraId="7C28D8A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533747F4" w14:textId="77777777" w:rsidTr="009051D6">
        <w:trPr>
          <w:cantSplit/>
          <w:trHeight w:val="58"/>
        </w:trPr>
        <w:tc>
          <w:tcPr>
            <w:tcW w:w="2798" w:type="dxa"/>
          </w:tcPr>
          <w:p w14:paraId="3C4DA4AC" w14:textId="236A0758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2051" w:type="dxa"/>
          </w:tcPr>
          <w:p w14:paraId="4337FC8F" w14:textId="77777777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ให้บริการจัดหาซอฟต์แวร์และ </w:t>
            </w:r>
          </w:p>
          <w:p w14:paraId="09B32F02" w14:textId="3C4BEABA" w:rsidR="006F3FA6" w:rsidRPr="0099075E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821" w:type="dxa"/>
          </w:tcPr>
          <w:p w14:paraId="5678D15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A1F0F02" w14:textId="7404633A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39.99</w:t>
            </w:r>
          </w:p>
        </w:tc>
        <w:tc>
          <w:tcPr>
            <w:tcW w:w="300" w:type="dxa"/>
          </w:tcPr>
          <w:p w14:paraId="548F8ACE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1669BE73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CCDAD4" w14:textId="71CAE136" w:rsidR="006F3FA6" w:rsidRPr="0099075E" w:rsidRDefault="006F3FA6" w:rsidP="006F3FA6">
            <w:pPr>
              <w:pStyle w:val="acctfourfigures"/>
              <w:tabs>
                <w:tab w:val="clear" w:pos="765"/>
                <w:tab w:val="decimal" w:pos="349"/>
              </w:tabs>
              <w:spacing w:line="260" w:lineRule="exact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39.99</w:t>
            </w:r>
          </w:p>
        </w:tc>
        <w:tc>
          <w:tcPr>
            <w:tcW w:w="248" w:type="dxa"/>
          </w:tcPr>
          <w:p w14:paraId="4AF3B043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5237DB5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1BDCB7E" w14:textId="43E5BF24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80" w:type="dxa"/>
          </w:tcPr>
          <w:p w14:paraId="69344962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1C64BE34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5F01FAE" w14:textId="7BC8102E" w:rsidR="006F3FA6" w:rsidRPr="0099075E" w:rsidRDefault="006F3FA6" w:rsidP="006F3FA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248" w:type="dxa"/>
            <w:gridSpan w:val="2"/>
          </w:tcPr>
          <w:p w14:paraId="37FC0FFB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3412DAF7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DEBBF" w14:textId="5267115E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1,200</w:t>
            </w:r>
          </w:p>
        </w:tc>
        <w:tc>
          <w:tcPr>
            <w:tcW w:w="200" w:type="dxa"/>
          </w:tcPr>
          <w:p w14:paraId="3749D6E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38506E98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C53D12" w14:textId="0D0FDD19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1,200</w:t>
            </w:r>
          </w:p>
        </w:tc>
        <w:tc>
          <w:tcPr>
            <w:tcW w:w="248" w:type="dxa"/>
          </w:tcPr>
          <w:p w14:paraId="77C4B26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4F64406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FC2115" w14:textId="2CFED444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1,189</w:t>
            </w:r>
          </w:p>
        </w:tc>
        <w:tc>
          <w:tcPr>
            <w:tcW w:w="181" w:type="dxa"/>
          </w:tcPr>
          <w:p w14:paraId="168E078F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2E7504C" w14:textId="77777777" w:rsidR="006F3FA6" w:rsidRPr="002F7BA1" w:rsidRDefault="006F3FA6" w:rsidP="002F7BA1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C4C620" w14:textId="0114DDDE" w:rsidR="006F3FA6" w:rsidRPr="0099075E" w:rsidRDefault="002F7BA1" w:rsidP="002F7BA1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F7BA1">
              <w:rPr>
                <w:rFonts w:asciiTheme="majorBidi" w:hAnsiTheme="majorBidi" w:cstheme="majorBidi"/>
                <w:sz w:val="20"/>
                <w:lang w:bidi="th-TH"/>
              </w:rPr>
              <w:t>1,193</w:t>
            </w:r>
          </w:p>
        </w:tc>
        <w:tc>
          <w:tcPr>
            <w:tcW w:w="223" w:type="dxa"/>
          </w:tcPr>
          <w:p w14:paraId="54F196E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569FE000" w14:textId="77777777" w:rsidTr="009051D6">
        <w:trPr>
          <w:cantSplit/>
          <w:trHeight w:val="58"/>
        </w:trPr>
        <w:tc>
          <w:tcPr>
            <w:tcW w:w="2798" w:type="dxa"/>
          </w:tcPr>
          <w:p w14:paraId="3DF2528A" w14:textId="54FB507E" w:rsidR="006F3FA6" w:rsidRPr="003651BF" w:rsidRDefault="006F3FA6" w:rsidP="006F3FA6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651BF">
              <w:rPr>
                <w:rFonts w:cs="Angsana New"/>
                <w:sz w:val="20"/>
                <w:szCs w:val="20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051" w:type="dxa"/>
          </w:tcPr>
          <w:p w14:paraId="14555652" w14:textId="328FE2C4" w:rsidR="006F3FA6" w:rsidRPr="003651BF" w:rsidRDefault="006F3FA6" w:rsidP="006F3FA6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3651B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</w:t>
            </w:r>
            <w:r w:rsidR="0073190D" w:rsidRPr="003651B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รับฝากสินค้า</w:t>
            </w:r>
          </w:p>
        </w:tc>
        <w:tc>
          <w:tcPr>
            <w:tcW w:w="821" w:type="dxa"/>
          </w:tcPr>
          <w:p w14:paraId="28DD47A1" w14:textId="38DD2D80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49.99</w:t>
            </w:r>
          </w:p>
        </w:tc>
        <w:tc>
          <w:tcPr>
            <w:tcW w:w="300" w:type="dxa"/>
          </w:tcPr>
          <w:p w14:paraId="4C11BC09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5F678939" w14:textId="4D93EDCA" w:rsidR="006F3FA6" w:rsidRPr="0099075E" w:rsidRDefault="006F3FA6" w:rsidP="006F3FA6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22083563" w14:textId="77777777" w:rsidR="006F3FA6" w:rsidRPr="0099075E" w:rsidRDefault="006F3FA6" w:rsidP="006F3FA6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FF4DD19" w14:textId="2E56B148" w:rsidR="006F3FA6" w:rsidRPr="0099075E" w:rsidRDefault="006F3FA6" w:rsidP="009051D6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9907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80</w:t>
            </w: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0" w:type="dxa"/>
          </w:tcPr>
          <w:p w14:paraId="5FD2E285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848EB5F" w14:textId="3F1631EE" w:rsidR="006F3FA6" w:rsidRPr="0099075E" w:rsidRDefault="006F3FA6" w:rsidP="006F3FA6">
            <w:pPr>
              <w:pStyle w:val="acctfourfigures"/>
              <w:tabs>
                <w:tab w:val="clear" w:pos="765"/>
                <w:tab w:val="decimal" w:pos="867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607A7A4B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5B286D5" w14:textId="2DEF1D86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80,000</w:t>
            </w:r>
          </w:p>
        </w:tc>
        <w:tc>
          <w:tcPr>
            <w:tcW w:w="200" w:type="dxa"/>
          </w:tcPr>
          <w:p w14:paraId="3CEB6F52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F1A83BE" w14:textId="51863F3E" w:rsidR="006F3FA6" w:rsidRPr="0099075E" w:rsidRDefault="006F3FA6" w:rsidP="006F3FA6">
            <w:pPr>
              <w:pStyle w:val="acctfourfigures"/>
              <w:tabs>
                <w:tab w:val="clear" w:pos="765"/>
                <w:tab w:val="decimal" w:pos="53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48" w:type="dxa"/>
          </w:tcPr>
          <w:p w14:paraId="273CD988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471F126" w14:textId="01C22E06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 w:bidi="th-TH"/>
              </w:rPr>
              <w:t>79,86</w:t>
            </w:r>
            <w:r w:rsidR="0067599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023D283C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F3D28B6" w14:textId="263507D0" w:rsidR="006F3FA6" w:rsidRPr="0099075E" w:rsidRDefault="006F3FA6" w:rsidP="002F7BA1">
            <w:pPr>
              <w:pStyle w:val="acctfourfigures"/>
              <w:tabs>
                <w:tab w:val="clear" w:pos="765"/>
                <w:tab w:val="decimal" w:pos="523"/>
              </w:tabs>
              <w:spacing w:line="260" w:lineRule="exact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23" w:type="dxa"/>
          </w:tcPr>
          <w:p w14:paraId="684FC0AF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F3FA6" w:rsidRPr="0099075E" w14:paraId="44FCD3CB" w14:textId="77777777" w:rsidTr="009051D6">
        <w:trPr>
          <w:cantSplit/>
          <w:trHeight w:val="48"/>
        </w:trPr>
        <w:tc>
          <w:tcPr>
            <w:tcW w:w="2798" w:type="dxa"/>
          </w:tcPr>
          <w:p w14:paraId="00E7AAAC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528B45DA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44038CF8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743E40D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290BE62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5E49283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0CD58E6C" w14:textId="43643D4B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7C58F1C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7110291E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4065F29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53BA" w14:textId="02CD0307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267,814</w:t>
            </w:r>
          </w:p>
        </w:tc>
        <w:tc>
          <w:tcPr>
            <w:tcW w:w="200" w:type="dxa"/>
          </w:tcPr>
          <w:p w14:paraId="0A01EA61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3C9F" w14:textId="3389717B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187,814</w:t>
            </w:r>
          </w:p>
        </w:tc>
        <w:tc>
          <w:tcPr>
            <w:tcW w:w="248" w:type="dxa"/>
          </w:tcPr>
          <w:p w14:paraId="59E747C6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509F" w14:textId="1EA19C63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231,9</w:t>
            </w:r>
            <w:r w:rsidR="0067599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70</w:t>
            </w:r>
          </w:p>
        </w:tc>
        <w:tc>
          <w:tcPr>
            <w:tcW w:w="181" w:type="dxa"/>
          </w:tcPr>
          <w:p w14:paraId="1856A78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94C5" w14:textId="22042C5D" w:rsidR="006F3FA6" w:rsidRPr="0099075E" w:rsidRDefault="0067599B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7599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152,417</w:t>
            </w:r>
          </w:p>
        </w:tc>
        <w:tc>
          <w:tcPr>
            <w:tcW w:w="223" w:type="dxa"/>
          </w:tcPr>
          <w:p w14:paraId="60AC170A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F3FA6" w:rsidRPr="0099075E" w14:paraId="512714F1" w14:textId="77777777" w:rsidTr="009051D6">
        <w:trPr>
          <w:cantSplit/>
          <w:trHeight w:val="48"/>
        </w:trPr>
        <w:tc>
          <w:tcPr>
            <w:tcW w:w="2798" w:type="dxa"/>
          </w:tcPr>
          <w:p w14:paraId="3255E192" w14:textId="77777777" w:rsidR="006F3FA6" w:rsidRPr="0099075E" w:rsidRDefault="006F3FA6" w:rsidP="006F3FA6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23BB7B2D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A713EB8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157FFCBA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A0F23EA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1E1B8A0" w14:textId="77777777" w:rsidR="006F3FA6" w:rsidRPr="0099075E" w:rsidRDefault="006F3FA6" w:rsidP="006F3FA6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74AC31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5FE9404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02812A7C" w14:textId="77777777" w:rsidR="006F3FA6" w:rsidRPr="0099075E" w:rsidRDefault="006F3FA6" w:rsidP="006F3FA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30478009" w14:textId="77777777" w:rsidR="006F3FA6" w:rsidRPr="0099075E" w:rsidRDefault="006F3FA6" w:rsidP="006F3FA6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2079A76" w14:textId="2AB41EC2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2,051,742</w:t>
            </w:r>
          </w:p>
        </w:tc>
        <w:tc>
          <w:tcPr>
            <w:tcW w:w="200" w:type="dxa"/>
          </w:tcPr>
          <w:p w14:paraId="38BD6C65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5F43C20" w14:textId="26EB2683" w:rsidR="006F3FA6" w:rsidRPr="0099075E" w:rsidRDefault="006F3FA6" w:rsidP="006F3FA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1,957,704</w:t>
            </w:r>
          </w:p>
        </w:tc>
        <w:tc>
          <w:tcPr>
            <w:tcW w:w="248" w:type="dxa"/>
          </w:tcPr>
          <w:p w14:paraId="15B384E0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2FD3269" w14:textId="4B76A9ED" w:rsidR="006F3FA6" w:rsidRPr="0099075E" w:rsidRDefault="006F3FA6" w:rsidP="006F3FA6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</w:t>
            </w:r>
            <w:r w:rsidR="00F233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="00155A0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81</w:t>
            </w:r>
            <w:r w:rsidR="00F233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155A0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975</w:t>
            </w:r>
          </w:p>
        </w:tc>
        <w:tc>
          <w:tcPr>
            <w:tcW w:w="181" w:type="dxa"/>
          </w:tcPr>
          <w:p w14:paraId="66839FFD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629D8F70" w14:textId="0F42C715" w:rsidR="006F3FA6" w:rsidRPr="0099075E" w:rsidRDefault="006F3FA6" w:rsidP="006F3FA6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2,489,954</w:t>
            </w:r>
          </w:p>
        </w:tc>
        <w:tc>
          <w:tcPr>
            <w:tcW w:w="223" w:type="dxa"/>
          </w:tcPr>
          <w:p w14:paraId="5194B66B" w14:textId="77777777" w:rsidR="006F3FA6" w:rsidRPr="0099075E" w:rsidRDefault="006F3FA6" w:rsidP="006F3FA6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3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7"/>
        <w:gridCol w:w="2518"/>
        <w:gridCol w:w="185"/>
        <w:gridCol w:w="981"/>
        <w:gridCol w:w="990"/>
        <w:gridCol w:w="195"/>
        <w:gridCol w:w="1065"/>
        <w:gridCol w:w="208"/>
        <w:gridCol w:w="1052"/>
        <w:gridCol w:w="189"/>
        <w:gridCol w:w="990"/>
        <w:gridCol w:w="178"/>
        <w:gridCol w:w="992"/>
        <w:gridCol w:w="197"/>
      </w:tblGrid>
      <w:tr w:rsidR="00B87317" w:rsidRPr="0073190D" w14:paraId="45E47A40" w14:textId="77777777" w:rsidTr="0073190D">
        <w:trPr>
          <w:cantSplit/>
          <w:trHeight w:val="183"/>
          <w:tblHeader/>
        </w:trPr>
        <w:tc>
          <w:tcPr>
            <w:tcW w:w="4587" w:type="dxa"/>
            <w:shd w:val="clear" w:color="auto" w:fill="auto"/>
          </w:tcPr>
          <w:p w14:paraId="55E349B6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0B8FB4B2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53951F9F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037" w:type="dxa"/>
            <w:gridSpan w:val="11"/>
          </w:tcPr>
          <w:p w14:paraId="5D093934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96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31A52" w:rsidRPr="0073190D" w14:paraId="22D02F72" w14:textId="77777777" w:rsidTr="0073190D">
        <w:trPr>
          <w:cantSplit/>
          <w:trHeight w:val="56"/>
          <w:tblHeader/>
        </w:trPr>
        <w:tc>
          <w:tcPr>
            <w:tcW w:w="4587" w:type="dxa"/>
          </w:tcPr>
          <w:p w14:paraId="6932B47A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5942943F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42D22D78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6A3E0C40" w14:textId="1AEAF553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968EB82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25" w:type="dxa"/>
            <w:gridSpan w:val="3"/>
          </w:tcPr>
          <w:p w14:paraId="791FC885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5C7E8A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9" w:type="dxa"/>
          </w:tcPr>
          <w:p w14:paraId="1E6F6773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32E06F29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153D33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34D9CE68" w14:textId="77777777" w:rsidR="00C31A52" w:rsidRPr="0073190D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</w:tr>
      <w:tr w:rsidR="00FB2C07" w:rsidRPr="0073190D" w14:paraId="16E7CE53" w14:textId="77777777" w:rsidTr="0073190D">
        <w:trPr>
          <w:cantSplit/>
          <w:trHeight w:val="56"/>
          <w:tblHeader/>
        </w:trPr>
        <w:tc>
          <w:tcPr>
            <w:tcW w:w="4587" w:type="dxa"/>
          </w:tcPr>
          <w:p w14:paraId="27B8DCB7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79F82A13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5" w:type="dxa"/>
          </w:tcPr>
          <w:p w14:paraId="3F71FB62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26AC56F" w14:textId="11F481C7" w:rsidR="00FB2C07" w:rsidRPr="0073190D" w:rsidRDefault="00827A66" w:rsidP="0073190D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73190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19C71949" w14:textId="55F0C743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27A66"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0" w:type="dxa"/>
            <w:vAlign w:val="bottom"/>
          </w:tcPr>
          <w:p w14:paraId="0621D0E7" w14:textId="18FDE153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A57D70D" w14:textId="0F66BD80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vAlign w:val="bottom"/>
          </w:tcPr>
          <w:p w14:paraId="76E20335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03EFD60D" w14:textId="26121FE9" w:rsidR="00FB2C07" w:rsidRPr="0073190D" w:rsidRDefault="00827A66" w:rsidP="0073190D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73190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7D174EAA" w14:textId="6E1AE430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27A66"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08" w:type="dxa"/>
            <w:vAlign w:val="bottom"/>
          </w:tcPr>
          <w:p w14:paraId="0231BC1C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90A2476" w14:textId="144070CF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52595BE" w14:textId="76FE3E00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27A66"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  <w:vAlign w:val="bottom"/>
          </w:tcPr>
          <w:p w14:paraId="2DEE6075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5710C3" w14:textId="76590C9E" w:rsidR="00FB2C07" w:rsidRPr="0073190D" w:rsidRDefault="00827A66" w:rsidP="0073190D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73190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233D8CB7" w14:textId="123BBAF5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27A66"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B4C0267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4EC8D" w14:textId="5CFFC596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3D3D6" w14:textId="0375904C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27A66" w:rsidRPr="0073190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7" w:type="dxa"/>
            <w:vAlign w:val="bottom"/>
          </w:tcPr>
          <w:p w14:paraId="2E1280E6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2C07" w:rsidRPr="0073190D" w14:paraId="2F044FD9" w14:textId="77777777" w:rsidTr="0073190D">
        <w:trPr>
          <w:cantSplit/>
          <w:trHeight w:val="210"/>
          <w:tblHeader/>
        </w:trPr>
        <w:tc>
          <w:tcPr>
            <w:tcW w:w="4587" w:type="dxa"/>
          </w:tcPr>
          <w:p w14:paraId="55E306AA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18390A9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456442AE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2F516243" w14:textId="12C5B2AD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4871" w:type="dxa"/>
            <w:gridSpan w:val="8"/>
          </w:tcPr>
          <w:p w14:paraId="60336707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319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7319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B2C07" w:rsidRPr="0073190D" w14:paraId="035FF603" w14:textId="77777777" w:rsidTr="0073190D">
        <w:trPr>
          <w:cantSplit/>
          <w:trHeight w:val="56"/>
        </w:trPr>
        <w:tc>
          <w:tcPr>
            <w:tcW w:w="7105" w:type="dxa"/>
            <w:gridSpan w:val="2"/>
          </w:tcPr>
          <w:p w14:paraId="537800F6" w14:textId="77777777" w:rsidR="00FB2C07" w:rsidRPr="0073190D" w:rsidRDefault="00FB2C07" w:rsidP="0073190D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319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5" w:type="dxa"/>
          </w:tcPr>
          <w:p w14:paraId="7F50FE31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6" w:type="dxa"/>
            <w:gridSpan w:val="3"/>
          </w:tcPr>
          <w:p w14:paraId="3DC9C1FF" w14:textId="325EF104" w:rsidR="00FB2C07" w:rsidRPr="0073190D" w:rsidRDefault="00FB2C07" w:rsidP="0073190D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0242B4F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" w:type="dxa"/>
          </w:tcPr>
          <w:p w14:paraId="069E16BF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9DB54D5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6E526779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87CD3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FB98BD5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365AC5" w14:textId="77777777" w:rsidR="00FB2C07" w:rsidRPr="0073190D" w:rsidRDefault="00FB2C07" w:rsidP="0073190D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</w:tcPr>
          <w:p w14:paraId="7C452316" w14:textId="77777777" w:rsidR="00FB2C07" w:rsidRPr="0073190D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724B" w:rsidRPr="0073190D" w14:paraId="494943B3" w14:textId="77777777" w:rsidTr="0073190D">
        <w:trPr>
          <w:cantSplit/>
          <w:trHeight w:val="56"/>
        </w:trPr>
        <w:tc>
          <w:tcPr>
            <w:tcW w:w="4587" w:type="dxa"/>
          </w:tcPr>
          <w:p w14:paraId="136D7DAD" w14:textId="77777777" w:rsidR="008F724B" w:rsidRPr="0073190D" w:rsidRDefault="008F724B" w:rsidP="0073190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</w:rPr>
              <w:t>Phnom Penh SEZ Plc. (“PPSP”)</w:t>
            </w:r>
          </w:p>
        </w:tc>
        <w:tc>
          <w:tcPr>
            <w:tcW w:w="2518" w:type="dxa"/>
          </w:tcPr>
          <w:p w14:paraId="6A7B0C3E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185" w:type="dxa"/>
          </w:tcPr>
          <w:p w14:paraId="38E691F9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0D91A1C9" w14:textId="0A2A36C9" w:rsidR="008F724B" w:rsidRPr="0073190D" w:rsidRDefault="008F724B" w:rsidP="0073190D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990" w:type="dxa"/>
          </w:tcPr>
          <w:p w14:paraId="26F847C8" w14:textId="4F28B8C1" w:rsidR="008F724B" w:rsidRPr="0073190D" w:rsidRDefault="008F724B" w:rsidP="0073190D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95" w:type="dxa"/>
          </w:tcPr>
          <w:p w14:paraId="1DE67A22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2DE81FDA" w14:textId="5F3E459F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35,938</w:t>
            </w:r>
          </w:p>
        </w:tc>
        <w:tc>
          <w:tcPr>
            <w:tcW w:w="208" w:type="dxa"/>
          </w:tcPr>
          <w:p w14:paraId="3D1ABC32" w14:textId="77777777" w:rsidR="008F724B" w:rsidRPr="0073190D" w:rsidRDefault="008F724B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5B2A760" w14:textId="4E2FDBDF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35,938</w:t>
            </w:r>
          </w:p>
        </w:tc>
        <w:tc>
          <w:tcPr>
            <w:tcW w:w="189" w:type="dxa"/>
          </w:tcPr>
          <w:p w14:paraId="71CBE636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4BABBD" w14:textId="3234F17C" w:rsidR="008F724B" w:rsidRPr="0073190D" w:rsidRDefault="008F724B" w:rsidP="0073190D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left="-80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78" w:type="dxa"/>
          </w:tcPr>
          <w:p w14:paraId="100850E6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435DD" w14:textId="51F74019" w:rsidR="008F724B" w:rsidRPr="0073190D" w:rsidRDefault="008F724B" w:rsidP="0073190D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left="-80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97" w:type="dxa"/>
          </w:tcPr>
          <w:p w14:paraId="64631C80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724B" w:rsidRPr="0073190D" w14:paraId="4FD23E87" w14:textId="77777777" w:rsidTr="0073190D">
        <w:trPr>
          <w:cantSplit/>
          <w:trHeight w:val="232"/>
        </w:trPr>
        <w:tc>
          <w:tcPr>
            <w:tcW w:w="4587" w:type="dxa"/>
          </w:tcPr>
          <w:p w14:paraId="1AB704C5" w14:textId="77777777" w:rsidR="008F724B" w:rsidRPr="0073190D" w:rsidRDefault="008F724B" w:rsidP="0073190D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ซีเจ เจดับเบิ้ลยูดี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</w:rPr>
              <w:t>โลจิสติกส์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7319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18" w:type="dxa"/>
          </w:tcPr>
          <w:p w14:paraId="7A3EABC4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ให้บริการขนส่ง</w:t>
            </w:r>
          </w:p>
        </w:tc>
        <w:tc>
          <w:tcPr>
            <w:tcW w:w="185" w:type="dxa"/>
          </w:tcPr>
          <w:p w14:paraId="0268FE62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515072DE" w14:textId="10846F00" w:rsidR="008F724B" w:rsidRPr="0073190D" w:rsidRDefault="008F724B" w:rsidP="0073190D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0" w:type="dxa"/>
          </w:tcPr>
          <w:p w14:paraId="16538172" w14:textId="76A14655" w:rsidR="008F724B" w:rsidRPr="0073190D" w:rsidRDefault="008F724B" w:rsidP="0073190D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731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95" w:type="dxa"/>
          </w:tcPr>
          <w:p w14:paraId="1C99C13E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1971E4C" w14:textId="7301BEF9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THB 2,000</w:t>
            </w:r>
          </w:p>
        </w:tc>
        <w:tc>
          <w:tcPr>
            <w:tcW w:w="208" w:type="dxa"/>
          </w:tcPr>
          <w:p w14:paraId="2D721AFC" w14:textId="77777777" w:rsidR="008F724B" w:rsidRPr="0073190D" w:rsidRDefault="008F724B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D81F311" w14:textId="44AED0D6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THB 2,000</w:t>
            </w:r>
          </w:p>
        </w:tc>
        <w:tc>
          <w:tcPr>
            <w:tcW w:w="189" w:type="dxa"/>
          </w:tcPr>
          <w:p w14:paraId="4D568B85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335DF0" w14:textId="3420E2CA" w:rsidR="008F724B" w:rsidRPr="0073190D" w:rsidRDefault="008F724B" w:rsidP="0073190D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78" w:type="dxa"/>
          </w:tcPr>
          <w:p w14:paraId="29A773E4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5B20B" w14:textId="12A5AF84" w:rsidR="008F724B" w:rsidRPr="0073190D" w:rsidRDefault="008F724B" w:rsidP="0073190D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97" w:type="dxa"/>
          </w:tcPr>
          <w:p w14:paraId="135C1D07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724B" w:rsidRPr="0073190D" w14:paraId="5B7E5DA7" w14:textId="77777777" w:rsidTr="0073190D">
        <w:trPr>
          <w:cantSplit/>
          <w:trHeight w:val="232"/>
        </w:trPr>
        <w:tc>
          <w:tcPr>
            <w:tcW w:w="4587" w:type="dxa"/>
          </w:tcPr>
          <w:p w14:paraId="14A02620" w14:textId="4680CB30" w:rsidR="008F724B" w:rsidRPr="0073190D" w:rsidRDefault="008F724B" w:rsidP="0073190D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73190D">
              <w:rPr>
                <w:rFonts w:asciiTheme="majorBidi" w:hAnsiTheme="majorBidi" w:cstheme="majorBidi"/>
                <w:sz w:val="24"/>
                <w:szCs w:val="24"/>
              </w:rPr>
              <w:t>MyCloud</w:t>
            </w:r>
            <w:proofErr w:type="spellEnd"/>
            <w:r w:rsidRPr="0073190D">
              <w:rPr>
                <w:rFonts w:asciiTheme="majorBidi" w:hAnsiTheme="majorBidi" w:cstheme="majorBidi"/>
                <w:sz w:val="24"/>
                <w:szCs w:val="24"/>
              </w:rPr>
              <w:t xml:space="preserve"> Holdings Pte. Ltd.</w:t>
            </w:r>
          </w:p>
        </w:tc>
        <w:tc>
          <w:tcPr>
            <w:tcW w:w="2518" w:type="dxa"/>
          </w:tcPr>
          <w:p w14:paraId="5EE36394" w14:textId="607C7549" w:rsidR="008F724B" w:rsidRPr="0073190D" w:rsidRDefault="008F724B" w:rsidP="0073190D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5" w:type="dxa"/>
          </w:tcPr>
          <w:p w14:paraId="54700952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69225F7C" w14:textId="43A30C65" w:rsidR="008F724B" w:rsidRPr="0073190D" w:rsidRDefault="008F724B" w:rsidP="0073190D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19.75</w:t>
            </w:r>
          </w:p>
        </w:tc>
        <w:tc>
          <w:tcPr>
            <w:tcW w:w="990" w:type="dxa"/>
          </w:tcPr>
          <w:p w14:paraId="66B609F0" w14:textId="721E7A64" w:rsidR="008F724B" w:rsidRPr="0073190D" w:rsidRDefault="008F724B" w:rsidP="0073190D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19.75</w:t>
            </w:r>
          </w:p>
        </w:tc>
        <w:tc>
          <w:tcPr>
            <w:tcW w:w="195" w:type="dxa"/>
          </w:tcPr>
          <w:p w14:paraId="70A8199F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BEBD601" w14:textId="25084AF9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9,495</w:t>
            </w:r>
          </w:p>
        </w:tc>
        <w:tc>
          <w:tcPr>
            <w:tcW w:w="208" w:type="dxa"/>
          </w:tcPr>
          <w:p w14:paraId="217DDE46" w14:textId="77777777" w:rsidR="008F724B" w:rsidRPr="0073190D" w:rsidRDefault="008F724B" w:rsidP="0073190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4C4EB48" w14:textId="510FE2C5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9,495</w:t>
            </w:r>
          </w:p>
        </w:tc>
        <w:tc>
          <w:tcPr>
            <w:tcW w:w="189" w:type="dxa"/>
          </w:tcPr>
          <w:p w14:paraId="418330C7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F31370" w14:textId="6CA92776" w:rsidR="008F724B" w:rsidRPr="0073190D" w:rsidRDefault="008F724B" w:rsidP="0073190D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213,608</w:t>
            </w:r>
          </w:p>
        </w:tc>
        <w:tc>
          <w:tcPr>
            <w:tcW w:w="178" w:type="dxa"/>
          </w:tcPr>
          <w:p w14:paraId="683DA506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F0C241" w14:textId="3D6EE95C" w:rsidR="008F724B" w:rsidRPr="0073190D" w:rsidRDefault="008F724B" w:rsidP="0073190D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213,608</w:t>
            </w:r>
          </w:p>
        </w:tc>
        <w:tc>
          <w:tcPr>
            <w:tcW w:w="197" w:type="dxa"/>
          </w:tcPr>
          <w:p w14:paraId="725900BE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724B" w:rsidRPr="0073190D" w14:paraId="70C6201D" w14:textId="77777777" w:rsidTr="0073190D">
        <w:trPr>
          <w:cantSplit/>
          <w:trHeight w:val="232"/>
        </w:trPr>
        <w:tc>
          <w:tcPr>
            <w:tcW w:w="4587" w:type="dxa"/>
          </w:tcPr>
          <w:p w14:paraId="13DEC8E9" w14:textId="4A17DE8E" w:rsidR="008F724B" w:rsidRPr="0073190D" w:rsidRDefault="008F724B" w:rsidP="0073190D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19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18" w:type="dxa"/>
          </w:tcPr>
          <w:p w14:paraId="64CE5481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6CECB57B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5A8CCC1A" w14:textId="10F39D78" w:rsidR="008F724B" w:rsidRPr="0073190D" w:rsidRDefault="008F724B" w:rsidP="0073190D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EE938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1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</w:tcPr>
          <w:p w14:paraId="2DC5F923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1EF38DDB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8" w:type="dxa"/>
          </w:tcPr>
          <w:p w14:paraId="0095D1BF" w14:textId="77777777" w:rsidR="008F724B" w:rsidRPr="0073190D" w:rsidRDefault="008F724B" w:rsidP="0073190D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0E9C2EEF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18C13030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626A9B" w14:textId="305BD008" w:rsidR="008F724B" w:rsidRPr="0073190D" w:rsidRDefault="008F724B" w:rsidP="0073190D">
            <w:pPr>
              <w:pStyle w:val="acctfourfigures"/>
              <w:tabs>
                <w:tab w:val="clear" w:pos="765"/>
                <w:tab w:val="decimal" w:pos="71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319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450,103</w:t>
            </w:r>
          </w:p>
        </w:tc>
        <w:tc>
          <w:tcPr>
            <w:tcW w:w="178" w:type="dxa"/>
          </w:tcPr>
          <w:p w14:paraId="48A0913D" w14:textId="77777777" w:rsidR="008F724B" w:rsidRPr="0073190D" w:rsidRDefault="008F724B" w:rsidP="0073190D">
            <w:pPr>
              <w:pStyle w:val="acctfourfigures"/>
              <w:tabs>
                <w:tab w:val="clear" w:pos="765"/>
                <w:tab w:val="decimal" w:pos="559"/>
              </w:tabs>
              <w:spacing w:line="26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2F0B9E9" w14:textId="74B2E04E" w:rsidR="008F724B" w:rsidRPr="0073190D" w:rsidRDefault="008F724B" w:rsidP="0073190D">
            <w:pPr>
              <w:pStyle w:val="acctfourfigures"/>
              <w:tabs>
                <w:tab w:val="clear" w:pos="765"/>
                <w:tab w:val="decimal" w:pos="745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319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450,103</w:t>
            </w:r>
          </w:p>
        </w:tc>
        <w:tc>
          <w:tcPr>
            <w:tcW w:w="197" w:type="dxa"/>
          </w:tcPr>
          <w:p w14:paraId="7818F6EF" w14:textId="77777777" w:rsidR="008F724B" w:rsidRPr="0073190D" w:rsidRDefault="008F724B" w:rsidP="008F724B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6146D5" w14:textId="77777777" w:rsidR="00B162EE" w:rsidRPr="0034501F" w:rsidRDefault="00B162EE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4B40D65" w14:textId="34F4CC73" w:rsidR="006A386B" w:rsidRPr="0073190D" w:rsidRDefault="006A386B" w:rsidP="006A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73190D">
        <w:rPr>
          <w:rFonts w:asciiTheme="majorBidi" w:hAnsiTheme="majorBidi" w:cstheme="majorBidi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73190D">
        <w:rPr>
          <w:rFonts w:asciiTheme="majorBidi" w:hAnsiTheme="majorBidi" w:cstheme="majorBidi"/>
          <w:sz w:val="24"/>
          <w:szCs w:val="24"/>
        </w:rPr>
        <w:t xml:space="preserve"> TMS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73190D">
        <w:rPr>
          <w:rFonts w:asciiTheme="majorBidi" w:hAnsiTheme="majorBidi" w:cstheme="majorBidi"/>
          <w:sz w:val="24"/>
          <w:szCs w:val="24"/>
        </w:rPr>
        <w:t xml:space="preserve">PPSP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="00C4595B" w:rsidRPr="0073190D">
        <w:rPr>
          <w:rFonts w:asciiTheme="majorBidi" w:hAnsiTheme="majorBidi" w:cstheme="majorBidi"/>
          <w:sz w:val="24"/>
          <w:szCs w:val="24"/>
        </w:rPr>
        <w:t xml:space="preserve">31 </w:t>
      </w:r>
      <w:r w:rsidR="00C4595B" w:rsidRPr="0073190D">
        <w:rPr>
          <w:rFonts w:asciiTheme="majorBidi" w:hAnsiTheme="majorBidi" w:cstheme="majorBidi" w:hint="cs"/>
          <w:sz w:val="24"/>
          <w:szCs w:val="24"/>
          <w:cs/>
        </w:rPr>
        <w:t>มีนาคม</w:t>
      </w:r>
      <w:r w:rsidR="00407E36" w:rsidRPr="0073190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F2771" w:rsidRPr="0073190D">
        <w:rPr>
          <w:rFonts w:asciiTheme="majorBidi" w:hAnsiTheme="majorBidi" w:cstheme="majorBidi"/>
          <w:sz w:val="24"/>
          <w:szCs w:val="24"/>
        </w:rPr>
        <w:t>256</w:t>
      </w:r>
      <w:r w:rsidR="00C4595B" w:rsidRPr="0073190D">
        <w:rPr>
          <w:rFonts w:asciiTheme="majorBidi" w:hAnsiTheme="majorBidi" w:cstheme="majorBidi"/>
          <w:sz w:val="24"/>
          <w:szCs w:val="24"/>
        </w:rPr>
        <w:t>5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 มีราคาปิดต่อหุ้นอยู่ที่</w:t>
      </w:r>
      <w:r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="00F40A13" w:rsidRPr="0073190D">
        <w:rPr>
          <w:rFonts w:asciiTheme="majorBidi" w:hAnsiTheme="majorBidi" w:cstheme="majorBidi" w:hint="cs"/>
          <w:sz w:val="24"/>
          <w:szCs w:val="24"/>
          <w:cs/>
        </w:rPr>
        <w:t>120,900</w:t>
      </w:r>
      <w:r w:rsidR="00F40A13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="00CD0BF5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/>
          <w:sz w:val="24"/>
          <w:szCs w:val="24"/>
          <w:cs/>
        </w:rPr>
        <w:t>ดองเวียดนามและ</w:t>
      </w:r>
      <w:r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="00F40A13" w:rsidRPr="0073190D">
        <w:rPr>
          <w:rFonts w:asciiTheme="majorBidi" w:hAnsiTheme="majorBidi" w:cstheme="majorBidi" w:hint="cs"/>
          <w:sz w:val="24"/>
          <w:szCs w:val="24"/>
          <w:cs/>
        </w:rPr>
        <w:t>2,</w:t>
      </w:r>
      <w:r w:rsidR="0068454D" w:rsidRPr="0073190D">
        <w:rPr>
          <w:rFonts w:asciiTheme="majorBidi" w:hAnsiTheme="majorBidi" w:cstheme="majorBidi"/>
          <w:sz w:val="24"/>
          <w:szCs w:val="24"/>
        </w:rPr>
        <w:t>44</w:t>
      </w:r>
      <w:r w:rsidR="00F40A13" w:rsidRPr="0073190D">
        <w:rPr>
          <w:rFonts w:asciiTheme="majorBidi" w:hAnsiTheme="majorBidi" w:cstheme="majorBidi" w:hint="cs"/>
          <w:sz w:val="24"/>
          <w:szCs w:val="24"/>
          <w:cs/>
        </w:rPr>
        <w:t xml:space="preserve">0 </w:t>
      </w:r>
      <w:r w:rsidR="00D829B3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เรียลกัมพูชาตามลำดับ 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73190D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73190D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75,000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ดองเวียดนามและ 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2,070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เรียลกัมพูชา ตามลำดับ)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 มูลค่ายุติธรรมของเงินลงทุนใน </w:t>
      </w:r>
      <w:r w:rsidRPr="0073190D">
        <w:rPr>
          <w:rFonts w:asciiTheme="majorBidi" w:hAnsiTheme="majorBidi" w:cstheme="majorBidi"/>
          <w:sz w:val="24"/>
          <w:szCs w:val="24"/>
        </w:rPr>
        <w:t xml:space="preserve">TMS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73190D">
        <w:rPr>
          <w:rFonts w:asciiTheme="majorBidi" w:hAnsiTheme="majorBidi" w:cstheme="majorBidi"/>
          <w:sz w:val="24"/>
          <w:szCs w:val="24"/>
        </w:rPr>
        <w:t xml:space="preserve">PPSP </w:t>
      </w:r>
      <w:r w:rsidRPr="0073190D">
        <w:rPr>
          <w:rFonts w:asciiTheme="majorBidi" w:hAnsiTheme="majorBidi" w:cstheme="majorBidi"/>
          <w:sz w:val="24"/>
          <w:szCs w:val="24"/>
          <w:cs/>
        </w:rPr>
        <w:t>เท่ากับ</w:t>
      </w:r>
      <w:r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="00F40A13" w:rsidRPr="0073190D">
        <w:rPr>
          <w:rFonts w:asciiTheme="majorBidi" w:hAnsiTheme="majorBidi" w:cstheme="majorBidi"/>
          <w:sz w:val="24"/>
          <w:szCs w:val="24"/>
        </w:rPr>
        <w:t>2,804,080</w:t>
      </w:r>
      <w:r w:rsidR="00F91055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/>
          <w:sz w:val="24"/>
          <w:szCs w:val="24"/>
          <w:cs/>
        </w:rPr>
        <w:t>ล้านดองเวียดนามและ</w:t>
      </w:r>
      <w:r w:rsidR="00CD0BF5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="00F40A13" w:rsidRPr="0073190D">
        <w:rPr>
          <w:rFonts w:asciiTheme="majorBidi" w:hAnsiTheme="majorBidi" w:cstheme="majorBidi"/>
          <w:sz w:val="24"/>
          <w:szCs w:val="24"/>
        </w:rPr>
        <w:t xml:space="preserve">25,622 </w:t>
      </w:r>
      <w:r w:rsidRPr="0073190D">
        <w:rPr>
          <w:rFonts w:asciiTheme="majorBidi" w:hAnsiTheme="majorBidi" w:cstheme="majorBidi"/>
          <w:sz w:val="24"/>
          <w:szCs w:val="24"/>
          <w:cs/>
        </w:rPr>
        <w:t>ล้านเรียลกัมพูชาตามลำดับ</w:t>
      </w:r>
      <w:r w:rsidR="0073190D"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73190D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73190D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1,729,439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ล้านดองเวียดนาม และ 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21,737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ล้านเรียลกัมพูชาตามลำดับ)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 เทียบเท่าเงินบาทจำนวน</w:t>
      </w:r>
      <w:r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="00F40A13" w:rsidRPr="0073190D">
        <w:rPr>
          <w:rFonts w:asciiTheme="majorBidi" w:hAnsiTheme="majorBidi" w:cstheme="majorBidi"/>
          <w:sz w:val="24"/>
          <w:szCs w:val="24"/>
        </w:rPr>
        <w:t xml:space="preserve">4,105.17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ล้านบาทและ </w:t>
      </w:r>
      <w:r w:rsidR="00F40A13" w:rsidRPr="0073190D">
        <w:rPr>
          <w:rFonts w:asciiTheme="majorBidi" w:hAnsiTheme="majorBidi" w:cstheme="majorBidi"/>
          <w:sz w:val="24"/>
          <w:szCs w:val="24"/>
        </w:rPr>
        <w:t>211.6</w:t>
      </w:r>
      <w:r w:rsidR="0068454D" w:rsidRPr="0073190D">
        <w:rPr>
          <w:rFonts w:asciiTheme="majorBidi" w:hAnsiTheme="majorBidi" w:cstheme="majorBidi"/>
          <w:sz w:val="24"/>
          <w:szCs w:val="24"/>
        </w:rPr>
        <w:t>6</w:t>
      </w:r>
      <w:r w:rsidR="00407E36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ล้านบาทตามลำดับ 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73190D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73190D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2,533.63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ล้านบาทและ 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178.42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ล้านบาทตามลำดับ</w:t>
      </w:r>
      <w:r w:rsidRPr="0073190D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4E1F2E0B" w14:textId="338F3E0A" w:rsidR="00853332" w:rsidRPr="0034501F" w:rsidRDefault="00853332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AA10965" w14:textId="6FB080A2" w:rsidR="00CD0BF5" w:rsidRPr="0073190D" w:rsidRDefault="00CD0BF5" w:rsidP="00CD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73190D">
        <w:rPr>
          <w:rFonts w:asciiTheme="majorBidi" w:hAnsiTheme="majorBidi" w:cstheme="majorBidi" w:hint="cs"/>
          <w:sz w:val="24"/>
          <w:szCs w:val="24"/>
          <w:cs/>
        </w:rPr>
        <w:t>ในระหว่างงวด</w:t>
      </w:r>
      <w:r w:rsidR="00C4595B" w:rsidRPr="0073190D">
        <w:rPr>
          <w:rFonts w:asciiTheme="majorBidi" w:hAnsiTheme="majorBidi" w:cstheme="majorBidi" w:hint="cs"/>
          <w:sz w:val="24"/>
          <w:szCs w:val="24"/>
          <w:cs/>
        </w:rPr>
        <w:t>สาม</w:t>
      </w:r>
      <w:r w:rsidR="00777CF3" w:rsidRPr="0073190D">
        <w:rPr>
          <w:rFonts w:asciiTheme="majorBidi" w:hAnsiTheme="majorBidi" w:cstheme="majorBidi" w:hint="cs"/>
          <w:sz w:val="24"/>
          <w:szCs w:val="24"/>
          <w:cs/>
        </w:rPr>
        <w:t>เดือน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 xml:space="preserve">สิ้นสุดวันที่ </w:t>
      </w:r>
      <w:r w:rsidR="00C4595B" w:rsidRPr="0073190D">
        <w:rPr>
          <w:rFonts w:asciiTheme="majorBidi" w:hAnsiTheme="majorBidi" w:cstheme="majorBidi"/>
          <w:sz w:val="24"/>
          <w:szCs w:val="24"/>
        </w:rPr>
        <w:t xml:space="preserve">31 </w:t>
      </w:r>
      <w:r w:rsidR="00C4595B" w:rsidRPr="0073190D">
        <w:rPr>
          <w:rFonts w:asciiTheme="majorBidi" w:hAnsiTheme="majorBidi" w:cstheme="majorBidi" w:hint="cs"/>
          <w:sz w:val="24"/>
          <w:szCs w:val="24"/>
          <w:cs/>
        </w:rPr>
        <w:t>มีนาคม</w:t>
      </w:r>
      <w:r w:rsidR="00C4595B" w:rsidRPr="0073190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4595B" w:rsidRPr="0073190D">
        <w:rPr>
          <w:rFonts w:asciiTheme="majorBidi" w:hAnsiTheme="majorBidi" w:cstheme="majorBidi"/>
          <w:sz w:val="24"/>
          <w:szCs w:val="24"/>
        </w:rPr>
        <w:t>2565</w:t>
      </w:r>
      <w:r w:rsidR="00C4595B" w:rsidRPr="0073190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 xml:space="preserve">กลุ่มบริษัทได้ลงทุนเพิ่มในบริษัท </w:t>
      </w:r>
      <w:r w:rsidRPr="0073190D">
        <w:rPr>
          <w:rFonts w:asciiTheme="majorBidi" w:hAnsiTheme="majorBidi" w:cstheme="majorBidi" w:hint="cs"/>
          <w:sz w:val="24"/>
          <w:szCs w:val="24"/>
        </w:rPr>
        <w:t xml:space="preserve">TMS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 xml:space="preserve">เป็นจำนวน </w:t>
      </w:r>
      <w:r w:rsidR="0068454D" w:rsidRPr="0073190D">
        <w:rPr>
          <w:rFonts w:asciiTheme="majorBidi" w:hAnsiTheme="majorBidi" w:cstheme="majorBidi"/>
          <w:sz w:val="24"/>
          <w:szCs w:val="24"/>
        </w:rPr>
        <w:t>134,200</w:t>
      </w:r>
      <w:r w:rsidRPr="0073190D">
        <w:rPr>
          <w:rFonts w:asciiTheme="majorBidi" w:hAnsiTheme="majorBidi" w:cstheme="majorBidi" w:hint="cs"/>
          <w:sz w:val="24"/>
          <w:szCs w:val="24"/>
        </w:rPr>
        <w:t xml:space="preserve">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 xml:space="preserve">หุ้น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ทำให้กลุ่มบริษัทมีส่วนได้เสียใน </w:t>
      </w:r>
      <w:r w:rsidRPr="0073190D">
        <w:rPr>
          <w:rFonts w:asciiTheme="majorBidi" w:hAnsiTheme="majorBidi" w:cstheme="majorBidi"/>
          <w:sz w:val="24"/>
          <w:szCs w:val="24"/>
        </w:rPr>
        <w:t xml:space="preserve">TMS </w:t>
      </w:r>
      <w:r w:rsidRPr="0073190D">
        <w:rPr>
          <w:rFonts w:asciiTheme="majorBidi" w:hAnsiTheme="majorBidi" w:cstheme="majorBidi"/>
          <w:sz w:val="24"/>
          <w:szCs w:val="24"/>
          <w:cs/>
        </w:rPr>
        <w:t>เพิ่มขึ้นจากร้อยละ</w:t>
      </w:r>
      <w:r w:rsidR="0068454D" w:rsidRPr="0073190D">
        <w:rPr>
          <w:rFonts w:asciiTheme="majorBidi" w:hAnsiTheme="majorBidi" w:cstheme="majorBidi"/>
          <w:sz w:val="24"/>
          <w:szCs w:val="24"/>
        </w:rPr>
        <w:t xml:space="preserve"> 21.78</w:t>
      </w:r>
      <w:r w:rsidR="00E04468" w:rsidRPr="0073190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>เ</w:t>
      </w:r>
      <w:r w:rsidRPr="0073190D">
        <w:rPr>
          <w:rFonts w:asciiTheme="majorBidi" w:hAnsiTheme="majorBidi" w:cstheme="majorBidi"/>
          <w:sz w:val="24"/>
          <w:szCs w:val="24"/>
          <w:cs/>
        </w:rPr>
        <w:t>ป็นร้อยละ</w:t>
      </w:r>
      <w:r w:rsidR="00E04468" w:rsidRPr="0073190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8454D" w:rsidRPr="0073190D">
        <w:rPr>
          <w:rFonts w:asciiTheme="majorBidi" w:hAnsiTheme="majorBidi" w:cstheme="majorBidi"/>
          <w:sz w:val="24"/>
          <w:szCs w:val="24"/>
        </w:rPr>
        <w:t xml:space="preserve">21.91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>โดยจ่ายชำระเป็นเงินจำนวน</w:t>
      </w:r>
      <w:r w:rsidR="00E04468" w:rsidRPr="0073190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73190D" w:rsidRPr="0073190D">
        <w:rPr>
          <w:rFonts w:asciiTheme="majorBidi" w:hAnsiTheme="majorBidi" w:cstheme="majorBidi"/>
          <w:sz w:val="24"/>
          <w:szCs w:val="24"/>
        </w:rPr>
        <w:t>9.54</w:t>
      </w:r>
      <w:r w:rsidR="00F91055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 xml:space="preserve">พันล้านดองเวียดนาม </w:t>
      </w:r>
      <w:r w:rsidR="00B81AD9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>เทียบเท่ากับ</w:t>
      </w:r>
      <w:r w:rsidR="00F91055" w:rsidRPr="0073190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8454D" w:rsidRPr="0073190D">
        <w:rPr>
          <w:rFonts w:asciiTheme="majorBidi" w:hAnsiTheme="majorBidi" w:cstheme="majorBidi"/>
          <w:sz w:val="24"/>
          <w:szCs w:val="24"/>
        </w:rPr>
        <w:t>14.</w:t>
      </w:r>
      <w:r w:rsidR="0034501F">
        <w:rPr>
          <w:rFonts w:asciiTheme="majorBidi" w:hAnsiTheme="majorBidi" w:cstheme="majorBidi"/>
          <w:sz w:val="24"/>
          <w:szCs w:val="24"/>
        </w:rPr>
        <w:t>04</w:t>
      </w:r>
      <w:r w:rsidR="008F569E" w:rsidRPr="0073190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73190D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1F4B6652" w14:textId="77777777" w:rsidR="00CD0BF5" w:rsidRPr="0034501F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2B62AAF" w14:textId="153394B6" w:rsidR="001B44F5" w:rsidRPr="009D68D1" w:rsidRDefault="009D68D1" w:rsidP="009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9D68D1">
        <w:rPr>
          <w:rFonts w:asciiTheme="majorBidi" w:hAnsiTheme="majorBidi" w:cstheme="majorBidi" w:hint="cs"/>
          <w:sz w:val="24"/>
          <w:szCs w:val="24"/>
          <w:cs/>
        </w:rPr>
        <w:t>เมื่อวันที่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5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2565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บริษัทย่อยแห่งหนึ่ง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แปซิฟิค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ห้องเย็น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9D68D1">
        <w:rPr>
          <w:rFonts w:asciiTheme="majorBidi" w:hAnsiTheme="majorBidi" w:cstheme="majorBidi" w:hint="eastAsia"/>
          <w:sz w:val="24"/>
          <w:szCs w:val="24"/>
          <w:cs/>
        </w:rPr>
        <w:t>”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และบริษัทไทยรวมสินพัฒนาอุตสาหกรรม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9D68D1">
        <w:rPr>
          <w:rFonts w:asciiTheme="majorBidi" w:hAnsiTheme="majorBidi" w:cstheme="majorBidi"/>
          <w:sz w:val="24"/>
          <w:szCs w:val="24"/>
        </w:rPr>
        <w:t xml:space="preserve">TUM”) 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ได้ร่วมกันจัดตั้งบริษัทร่วมทุน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ได้แก่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แปซิฟิค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ทียูเอ็ม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โคลด์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สโตเรจ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9D68D1">
        <w:rPr>
          <w:rFonts w:asciiTheme="majorBidi" w:hAnsiTheme="majorBidi" w:cstheme="majorBidi"/>
          <w:sz w:val="24"/>
          <w:szCs w:val="24"/>
        </w:rPr>
        <w:t xml:space="preserve">PACT”)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ซึ่งประกอบกิจการก่อสร้างคลังสินค้าห้องเย็น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สําหรับรองรับการจัดเก็บวัตถุดิบ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และสินค้าของบริษัทในกลุ่ม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/>
          <w:sz w:val="24"/>
          <w:szCs w:val="24"/>
        </w:rPr>
        <w:t xml:space="preserve">TUM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โดยมีบริษัทย่อยเป็นผู้บริหารจัดการ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คลังสินค้าห้องเย็น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และมีทุนจดทะเบียน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1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ต่อมาในการประชุมวิสามัญของผู้ถือหุ้นของบริษัทร่วมทุน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9D68D1">
        <w:rPr>
          <w:rFonts w:asciiTheme="majorBidi" w:hAnsiTheme="majorBidi" w:cstheme="majorBidi"/>
          <w:sz w:val="24"/>
          <w:szCs w:val="24"/>
        </w:rPr>
        <w:t xml:space="preserve">PACT”)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เมื่อวันที่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21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2565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ผู้ถือหุ้นมีมติอนุมัติการเพิ่มทุนจดทะเบียนจาก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1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เป็น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80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โดยการออกหุ้นสามัญใหม่จำนวน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790,000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หุ้น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มูลค่า</w:t>
      </w:r>
      <w:r w:rsidR="002D1501">
        <w:rPr>
          <w:rFonts w:asciiTheme="majorBidi" w:hAnsiTheme="majorBidi" w:cstheme="majorBidi" w:hint="cs"/>
          <w:sz w:val="24"/>
          <w:szCs w:val="24"/>
          <w:cs/>
        </w:rPr>
        <w:t xml:space="preserve">   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หุ้นละ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100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บาท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รวมเป็นจำนวน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79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D68D1">
        <w:rPr>
          <w:rFonts w:asciiTheme="majorBidi" w:hAnsiTheme="majorBidi" w:cstheme="majorBidi" w:hint="cs"/>
          <w:sz w:val="24"/>
          <w:szCs w:val="24"/>
          <w:cs/>
        </w:rPr>
        <w:t>ล้านบาทโดยกลุ่มบริษัทถือหุ้นคิดเป็นสัดส่วนร้อยละ</w:t>
      </w:r>
      <w:r w:rsidRPr="009D68D1">
        <w:rPr>
          <w:rFonts w:asciiTheme="majorBidi" w:hAnsiTheme="majorBidi" w:cstheme="majorBidi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49.99</w:t>
      </w:r>
    </w:p>
    <w:p w14:paraId="4D8CEEFC" w14:textId="77777777" w:rsidR="009D68D1" w:rsidRPr="0034501F" w:rsidRDefault="009D68D1" w:rsidP="0068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C7955" w14:textId="6C5241E3" w:rsidR="00102987" w:rsidRPr="0073190D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>หลักทรัพย์ค้ำประกัน</w:t>
      </w:r>
    </w:p>
    <w:p w14:paraId="62ACBD3E" w14:textId="77777777" w:rsidR="00102987" w:rsidRPr="0073190D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D2DFEE" w14:textId="75683C83" w:rsidR="00671468" w:rsidRPr="0099075E" w:rsidRDefault="00102987" w:rsidP="00EB3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671468" w:rsidRPr="0099075E" w:rsidSect="00407E3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3190D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C4595B" w:rsidRPr="0073190D">
        <w:rPr>
          <w:rFonts w:asciiTheme="majorBidi" w:hAnsiTheme="majorBidi" w:cstheme="majorBidi"/>
          <w:sz w:val="24"/>
          <w:szCs w:val="24"/>
        </w:rPr>
        <w:t xml:space="preserve">31 </w:t>
      </w:r>
      <w:r w:rsidR="00C4595B" w:rsidRPr="0073190D">
        <w:rPr>
          <w:rFonts w:asciiTheme="majorBidi" w:hAnsiTheme="majorBidi" w:cstheme="majorBidi" w:hint="cs"/>
          <w:sz w:val="24"/>
          <w:szCs w:val="24"/>
          <w:cs/>
        </w:rPr>
        <w:t>มีนาคม</w:t>
      </w:r>
      <w:r w:rsidR="00C4595B" w:rsidRPr="0073190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4595B" w:rsidRPr="0073190D">
        <w:rPr>
          <w:rFonts w:asciiTheme="majorBidi" w:hAnsiTheme="majorBidi" w:cstheme="majorBidi"/>
          <w:sz w:val="24"/>
          <w:szCs w:val="24"/>
        </w:rPr>
        <w:t>2565</w:t>
      </w:r>
      <w:r w:rsidR="00C4595B" w:rsidRPr="0073190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73190D">
        <w:rPr>
          <w:rFonts w:asciiTheme="majorBidi" w:hAnsiTheme="majorBidi" w:cstheme="majorBidi"/>
          <w:sz w:val="24"/>
          <w:szCs w:val="24"/>
          <w:cs/>
        </w:rPr>
        <w:t>เงินลงทุนในบริษัท</w:t>
      </w:r>
      <w:r w:rsidRPr="0073190D">
        <w:rPr>
          <w:rFonts w:asciiTheme="majorBidi" w:hAnsiTheme="majorBidi" w:cstheme="majorBidi"/>
          <w:sz w:val="24"/>
          <w:szCs w:val="24"/>
        </w:rPr>
        <w:t xml:space="preserve"> TMS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 ราคาทุนจำนวน</w:t>
      </w:r>
      <w:r w:rsidR="00E04468" w:rsidRPr="0073190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8454D" w:rsidRPr="0073190D">
        <w:rPr>
          <w:rFonts w:asciiTheme="majorBidi" w:hAnsiTheme="majorBidi" w:cstheme="majorBidi"/>
          <w:sz w:val="24"/>
          <w:szCs w:val="24"/>
        </w:rPr>
        <w:t>1</w:t>
      </w:r>
      <w:r w:rsidR="00D07A39">
        <w:rPr>
          <w:rFonts w:asciiTheme="majorBidi" w:hAnsiTheme="majorBidi" w:cstheme="majorBidi"/>
          <w:sz w:val="24"/>
          <w:szCs w:val="24"/>
        </w:rPr>
        <w:t>63.80</w:t>
      </w:r>
      <w:r w:rsidR="00407E36" w:rsidRPr="0073190D">
        <w:rPr>
          <w:rFonts w:asciiTheme="majorBidi" w:hAnsiTheme="majorBidi" w:cstheme="majorBidi"/>
          <w:sz w:val="24"/>
          <w:szCs w:val="24"/>
        </w:rPr>
        <w:t xml:space="preserve"> </w:t>
      </w:r>
      <w:r w:rsidRPr="0073190D">
        <w:rPr>
          <w:rFonts w:asciiTheme="majorBidi" w:hAnsiTheme="majorBidi" w:cstheme="majorBidi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73190D">
        <w:rPr>
          <w:rFonts w:asciiTheme="majorBidi" w:hAnsiTheme="majorBidi" w:cstheme="majorBidi"/>
          <w:i/>
          <w:iCs/>
          <w:sz w:val="24"/>
          <w:szCs w:val="24"/>
        </w:rPr>
        <w:t xml:space="preserve">(31 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ธันวาคม </w:t>
      </w:r>
      <w:r w:rsidR="00421C0E" w:rsidRPr="0073190D">
        <w:rPr>
          <w:rFonts w:asciiTheme="majorBidi" w:hAnsiTheme="majorBidi" w:cstheme="majorBidi"/>
          <w:i/>
          <w:iCs/>
          <w:sz w:val="24"/>
          <w:szCs w:val="24"/>
        </w:rPr>
        <w:t>2</w:t>
      </w:r>
      <w:r w:rsidRPr="0073190D">
        <w:rPr>
          <w:rFonts w:asciiTheme="majorBidi" w:hAnsiTheme="majorBidi" w:cstheme="majorBidi"/>
          <w:i/>
          <w:iCs/>
          <w:sz w:val="24"/>
          <w:szCs w:val="24"/>
        </w:rPr>
        <w:t>56</w:t>
      </w:r>
      <w:r w:rsidR="00C4595B" w:rsidRPr="0073190D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73190D">
        <w:rPr>
          <w:rFonts w:asciiTheme="majorBidi" w:hAnsiTheme="majorBidi" w:cstheme="majorBidi"/>
          <w:i/>
          <w:iCs/>
          <w:sz w:val="24"/>
          <w:szCs w:val="24"/>
        </w:rPr>
        <w:t xml:space="preserve">: </w:t>
      </w:r>
      <w:r w:rsidR="00C447AE" w:rsidRPr="0073190D">
        <w:rPr>
          <w:rFonts w:asciiTheme="majorBidi" w:hAnsiTheme="majorBidi" w:cstheme="majorBidi"/>
          <w:i/>
          <w:iCs/>
          <w:sz w:val="24"/>
          <w:szCs w:val="24"/>
        </w:rPr>
        <w:t>1</w:t>
      </w:r>
      <w:r w:rsidR="00D07A39">
        <w:rPr>
          <w:rFonts w:asciiTheme="majorBidi" w:hAnsiTheme="majorBidi" w:cstheme="majorBidi"/>
          <w:i/>
          <w:iCs/>
          <w:sz w:val="24"/>
          <w:szCs w:val="24"/>
        </w:rPr>
        <w:t>63.80</w:t>
      </w:r>
      <w:r w:rsidRPr="0073190D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73190D">
        <w:rPr>
          <w:rFonts w:asciiTheme="majorBidi" w:hAnsiTheme="majorBidi" w:cstheme="majorBidi"/>
          <w:i/>
          <w:iCs/>
          <w:sz w:val="24"/>
          <w:szCs w:val="24"/>
          <w:cs/>
        </w:rPr>
        <w:t>ล้านบาท)</w:t>
      </w:r>
      <w:r w:rsidR="0020748A" w:rsidRPr="0073190D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="0020748A" w:rsidRPr="0073190D">
        <w:rPr>
          <w:rFonts w:asciiTheme="majorBidi" w:hAnsiTheme="majorBidi" w:cstheme="majorBidi"/>
          <w:sz w:val="24"/>
          <w:szCs w:val="24"/>
        </w:rPr>
        <w:t>(</w:t>
      </w:r>
      <w:r w:rsidR="0020748A" w:rsidRPr="0073190D">
        <w:rPr>
          <w:rFonts w:asciiTheme="majorBidi" w:hAnsiTheme="majorBidi" w:cstheme="majorBidi"/>
          <w:sz w:val="24"/>
          <w:szCs w:val="24"/>
          <w:cs/>
        </w:rPr>
        <w:t>ดูหมายเหตุ</w:t>
      </w:r>
      <w:r w:rsidR="00BB3F35" w:rsidRPr="0073190D">
        <w:rPr>
          <w:rFonts w:asciiTheme="majorBidi" w:hAnsiTheme="majorBidi" w:cstheme="majorBidi"/>
          <w:sz w:val="24"/>
          <w:szCs w:val="24"/>
          <w:cs/>
        </w:rPr>
        <w:t>ข้อ</w:t>
      </w:r>
      <w:r w:rsidR="0020748A" w:rsidRPr="0073190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9700D8">
        <w:rPr>
          <w:rFonts w:asciiTheme="majorBidi" w:hAnsiTheme="majorBidi" w:cstheme="majorBidi"/>
          <w:sz w:val="24"/>
          <w:szCs w:val="24"/>
        </w:rPr>
        <w:t>9</w:t>
      </w:r>
      <w:r w:rsidR="0020748A" w:rsidRPr="0073190D">
        <w:rPr>
          <w:rFonts w:asciiTheme="majorBidi" w:hAnsiTheme="majorBidi" w:cstheme="majorBidi"/>
          <w:sz w:val="24"/>
          <w:szCs w:val="24"/>
        </w:rPr>
        <w:t>)</w:t>
      </w:r>
      <w:r w:rsidR="00671468" w:rsidRPr="0099075E">
        <w:rPr>
          <w:rFonts w:asciiTheme="majorBidi" w:hAnsiTheme="majorBidi" w:cstheme="majorBidi"/>
        </w:rPr>
        <w:tab/>
        <w:t xml:space="preserve">               </w:t>
      </w:r>
    </w:p>
    <w:p w14:paraId="5E38919B" w14:textId="77777777" w:rsidR="00EB371C" w:rsidRPr="00EB371C" w:rsidRDefault="00EB371C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01FDBF87" w14:textId="1A043B92" w:rsidR="00EB371C" w:rsidRDefault="00EB371C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160"/>
        <w:gridCol w:w="237"/>
        <w:gridCol w:w="1208"/>
      </w:tblGrid>
      <w:tr w:rsidR="000147B9" w:rsidRPr="00514726" w14:paraId="408636D7" w14:textId="77777777" w:rsidTr="000147B9">
        <w:trPr>
          <w:tblHeader/>
        </w:trPr>
        <w:tc>
          <w:tcPr>
            <w:tcW w:w="5400" w:type="dxa"/>
            <w:vAlign w:val="bottom"/>
          </w:tcPr>
          <w:p w14:paraId="3B16ACB5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6FEC6F99" w14:textId="5744CF83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839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31C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2565 </w:t>
            </w:r>
          </w:p>
        </w:tc>
        <w:tc>
          <w:tcPr>
            <w:tcW w:w="2160" w:type="dxa"/>
            <w:vAlign w:val="bottom"/>
          </w:tcPr>
          <w:p w14:paraId="5C82243C" w14:textId="61C4B7D0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7B5021E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D942A9E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833A679" w14:textId="24A7B733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147B9" w:rsidRPr="00514726" w14:paraId="1F77F789" w14:textId="77777777" w:rsidTr="000147B9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77F2A97F" w14:textId="448E4D94" w:rsidR="000147B9" w:rsidRPr="00121F9D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160" w:type="dxa"/>
          </w:tcPr>
          <w:p w14:paraId="335D73B6" w14:textId="77777777" w:rsidR="000147B9" w:rsidRPr="00F647CE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2CC949" w14:textId="77777777" w:rsidR="000147B9" w:rsidRPr="002D1501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832C9E4" w14:textId="45500A90" w:rsidR="000147B9" w:rsidRPr="002D1501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D1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147B9" w:rsidRPr="00514726" w14:paraId="4411A630" w14:textId="77777777" w:rsidTr="000147B9">
        <w:tc>
          <w:tcPr>
            <w:tcW w:w="5400" w:type="dxa"/>
            <w:vAlign w:val="bottom"/>
          </w:tcPr>
          <w:p w14:paraId="58601617" w14:textId="77777777" w:rsidR="000147B9" w:rsidRPr="00131993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793C4998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8E032E0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2D1880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7B9" w:rsidRPr="00514726" w14:paraId="2BD41300" w14:textId="77777777" w:rsidTr="000147B9">
        <w:tc>
          <w:tcPr>
            <w:tcW w:w="5400" w:type="dxa"/>
            <w:vAlign w:val="bottom"/>
          </w:tcPr>
          <w:p w14:paraId="36C80B0D" w14:textId="1F434AED" w:rsidR="000147B9" w:rsidRPr="000147B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มกราคม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335CB097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5EF538C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CCE926C" w14:textId="2B8FCECA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7B9">
              <w:rPr>
                <w:rFonts w:asciiTheme="majorBidi" w:hAnsiTheme="majorBidi" w:cstheme="majorBidi"/>
                <w:sz w:val="28"/>
                <w:szCs w:val="28"/>
              </w:rPr>
              <w:t>3,563,799</w:t>
            </w:r>
          </w:p>
        </w:tc>
      </w:tr>
      <w:tr w:rsidR="000147B9" w:rsidRPr="00514726" w14:paraId="6B8F7BC8" w14:textId="77777777" w:rsidTr="000147B9">
        <w:tc>
          <w:tcPr>
            <w:tcW w:w="5400" w:type="dxa"/>
            <w:vAlign w:val="bottom"/>
          </w:tcPr>
          <w:p w14:paraId="6817DBB2" w14:textId="47BECD12" w:rsidR="000147B9" w:rsidRPr="00EB371C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B37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EF6B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ขึ้นจากการเพิ่มทุนของบริษัทย่อย</w:t>
            </w:r>
          </w:p>
        </w:tc>
        <w:tc>
          <w:tcPr>
            <w:tcW w:w="2160" w:type="dxa"/>
          </w:tcPr>
          <w:p w14:paraId="7654253C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5256C61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8316F82" w14:textId="316DB5A8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192,600</w:t>
            </w:r>
          </w:p>
        </w:tc>
      </w:tr>
      <w:tr w:rsidR="000147B9" w:rsidRPr="00514726" w14:paraId="6094E733" w14:textId="77777777" w:rsidTr="000147B9">
        <w:tc>
          <w:tcPr>
            <w:tcW w:w="5400" w:type="dxa"/>
            <w:vAlign w:val="bottom"/>
          </w:tcPr>
          <w:p w14:paraId="02EE45A3" w14:textId="69152FE8" w:rsidR="000147B9" w:rsidRPr="000147B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09F23DC2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37F028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37D14D4" w14:textId="66171408" w:rsidR="000147B9" w:rsidRPr="000147B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47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3,756,399</w:t>
            </w:r>
          </w:p>
        </w:tc>
      </w:tr>
    </w:tbl>
    <w:p w14:paraId="758914FA" w14:textId="77777777" w:rsidR="00EB371C" w:rsidRDefault="00EB371C" w:rsidP="004047A8">
      <w:pPr>
        <w:rPr>
          <w:rFonts w:asciiTheme="majorBidi" w:hAnsiTheme="majorBidi" w:cstheme="majorBidi"/>
          <w:sz w:val="28"/>
          <w:szCs w:val="28"/>
        </w:rPr>
      </w:pPr>
    </w:p>
    <w:p w14:paraId="3CCDC39A" w14:textId="7EA95E54" w:rsidR="00BE5B2C" w:rsidRPr="0099075E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สามเดือนสิ้นสุดวันที่ </w:t>
      </w:r>
      <w:r w:rsidR="00525669" w:rsidRPr="0099075E">
        <w:rPr>
          <w:rFonts w:ascii="Angsana New" w:hAnsi="Angsana New" w:cs="Angsana New" w:hint="cs"/>
          <w:sz w:val="28"/>
          <w:szCs w:val="28"/>
        </w:rPr>
        <w:t>31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525669" w:rsidRPr="0099075E">
        <w:rPr>
          <w:rFonts w:asciiTheme="majorBidi" w:hAnsiTheme="majorBidi" w:cstheme="majorBidi"/>
          <w:sz w:val="28"/>
          <w:szCs w:val="28"/>
        </w:rPr>
        <w:t>2565</w:t>
      </w:r>
      <w:r w:rsidR="00525669" w:rsidRPr="0099075E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บริษัทได้ลงทุนเพิ่มในบริษัทย่อยดังนี้</w:t>
      </w:r>
    </w:p>
    <w:p w14:paraId="3CD5D186" w14:textId="77777777" w:rsidR="00BE5B2C" w:rsidRPr="0099075E" w:rsidRDefault="00BE5B2C" w:rsidP="00BE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4" w:hanging="153"/>
        <w:rPr>
          <w:rFonts w:asciiTheme="majorBidi" w:hAnsiTheme="majorBidi" w:cstheme="majorBidi"/>
          <w:sz w:val="28"/>
          <w:szCs w:val="28"/>
        </w:rPr>
      </w:pPr>
    </w:p>
    <w:p w14:paraId="639DF6FE" w14:textId="269154A0" w:rsidR="0075113F" w:rsidRPr="0099075E" w:rsidRDefault="00BA0636" w:rsidP="00197A22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บริษัท เบญจพรแลนด์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จำกัด </w:t>
      </w:r>
      <w:r w:rsidR="00197A22" w:rsidRPr="0099075E">
        <w:rPr>
          <w:rFonts w:asciiTheme="majorBidi" w:hAnsiTheme="majorBidi" w:cstheme="majorBidi"/>
          <w:sz w:val="28"/>
          <w:szCs w:val="28"/>
        </w:rPr>
        <w:t>(</w:t>
      </w:r>
      <w:r w:rsidRPr="0099075E">
        <w:rPr>
          <w:rFonts w:asciiTheme="majorBidi" w:hAnsiTheme="majorBidi" w:cstheme="majorBidi"/>
          <w:sz w:val="28"/>
          <w:szCs w:val="28"/>
        </w:rPr>
        <w:t>“BJL</w:t>
      </w:r>
      <w:r w:rsidR="00197A22" w:rsidRPr="0099075E">
        <w:rPr>
          <w:rFonts w:asciiTheme="majorBidi" w:hAnsiTheme="majorBidi" w:cstheme="majorBidi"/>
          <w:sz w:val="28"/>
          <w:szCs w:val="28"/>
        </w:rPr>
        <w:t xml:space="preserve">”) </w:t>
      </w:r>
      <w:r w:rsidR="00BE5B2C" w:rsidRPr="0099075E">
        <w:rPr>
          <w:rFonts w:asciiTheme="majorBidi" w:hAnsiTheme="majorBidi" w:cstheme="majorBidi"/>
          <w:sz w:val="28"/>
          <w:szCs w:val="28"/>
          <w:cs/>
        </w:rPr>
        <w:t>โด</w:t>
      </w:r>
      <w:r w:rsidR="0075113F" w:rsidRPr="0099075E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52EC" w:rsidRPr="0099075E">
        <w:rPr>
          <w:rFonts w:asciiTheme="majorBidi" w:hAnsiTheme="majorBidi" w:cstheme="majorBidi"/>
          <w:sz w:val="28"/>
          <w:szCs w:val="28"/>
          <w:cs/>
        </w:rPr>
        <w:t xml:space="preserve">ชำระค่าหุ้นเพิ่มเติมร้อยละ </w:t>
      </w:r>
      <w:r w:rsidR="002D1501">
        <w:rPr>
          <w:rFonts w:asciiTheme="majorBidi" w:hAnsiTheme="majorBidi" w:cstheme="majorBidi"/>
          <w:sz w:val="28"/>
          <w:szCs w:val="28"/>
        </w:rPr>
        <w:t>100</w:t>
      </w:r>
      <w:r w:rsidR="004952EC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E5B2C" w:rsidRPr="0099075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102B3">
        <w:rPr>
          <w:rFonts w:asciiTheme="majorBidi" w:hAnsiTheme="majorBidi" w:cstheme="majorBidi"/>
          <w:sz w:val="28"/>
          <w:szCs w:val="28"/>
        </w:rPr>
        <w:t>180</w:t>
      </w:r>
      <w:r w:rsidR="00BE5B2C" w:rsidRPr="0099075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B102B3">
        <w:rPr>
          <w:rFonts w:asciiTheme="majorBidi" w:hAnsiTheme="majorBidi" w:cstheme="majorBidi"/>
          <w:sz w:val="28"/>
          <w:szCs w:val="28"/>
        </w:rPr>
        <w:t>1</w:t>
      </w:r>
      <w:r w:rsidR="004952EC" w:rsidRPr="0099075E">
        <w:rPr>
          <w:rFonts w:asciiTheme="majorBidi" w:hAnsiTheme="majorBidi" w:cstheme="majorBidi"/>
          <w:sz w:val="28"/>
          <w:szCs w:val="28"/>
        </w:rPr>
        <w:t xml:space="preserve">,800,000 </w:t>
      </w:r>
      <w:r w:rsidR="00BE5B2C" w:rsidRPr="0099075E">
        <w:rPr>
          <w:rFonts w:asciiTheme="majorBidi" w:hAnsiTheme="majorBidi" w:cstheme="majorBidi"/>
          <w:sz w:val="28"/>
          <w:szCs w:val="28"/>
          <w:cs/>
        </w:rPr>
        <w:t>หุ้น มูลค่าหุ้นละ</w:t>
      </w:r>
      <w:r w:rsidR="00B102B3">
        <w:rPr>
          <w:rFonts w:asciiTheme="majorBidi" w:hAnsiTheme="majorBidi" w:cstheme="majorBidi"/>
          <w:sz w:val="28"/>
          <w:szCs w:val="28"/>
        </w:rPr>
        <w:t xml:space="preserve"> 100</w:t>
      </w:r>
      <w:r w:rsidR="00BE5B2C" w:rsidRPr="0099075E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75113F" w:rsidRPr="0099075E">
        <w:rPr>
          <w:rFonts w:asciiTheme="majorBidi" w:hAnsiTheme="majorBidi" w:cstheme="majorBidi"/>
          <w:sz w:val="28"/>
          <w:szCs w:val="28"/>
        </w:rPr>
        <w:t>)</w:t>
      </w:r>
    </w:p>
    <w:p w14:paraId="6F00E363" w14:textId="056AE8E4" w:rsidR="0075113F" w:rsidRPr="0099075E" w:rsidRDefault="0075113F" w:rsidP="0075113F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บริษัท โกลบอล ฟู้ดเซอร์วิส เน็ตเวิร์ค จำกัด</w:t>
      </w:r>
      <w:r w:rsidRPr="0099075E">
        <w:rPr>
          <w:rFonts w:asciiTheme="majorBidi" w:hAnsiTheme="majorBidi" w:cstheme="majorBidi"/>
          <w:sz w:val="28"/>
          <w:szCs w:val="28"/>
        </w:rPr>
        <w:t xml:space="preserve"> (“GFS”)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A66B9F">
        <w:rPr>
          <w:rFonts w:asciiTheme="majorBidi" w:hAnsiTheme="majorBidi" w:cstheme="majorBidi"/>
          <w:sz w:val="28"/>
          <w:szCs w:val="28"/>
        </w:rPr>
        <w:t>3</w:t>
      </w:r>
      <w:r w:rsidR="004952EC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102B3">
        <w:rPr>
          <w:rFonts w:asciiTheme="majorBidi" w:hAnsiTheme="majorBidi" w:cstheme="majorBidi"/>
          <w:sz w:val="28"/>
          <w:szCs w:val="28"/>
        </w:rPr>
        <w:t>6.3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A66B9F">
        <w:rPr>
          <w:rFonts w:asciiTheme="majorBidi" w:hAnsiTheme="majorBidi" w:cstheme="majorBidi"/>
          <w:sz w:val="28"/>
          <w:szCs w:val="28"/>
        </w:rPr>
        <w:t>2,10</w:t>
      </w:r>
      <w:r w:rsidR="00B102B3">
        <w:rPr>
          <w:rFonts w:asciiTheme="majorBidi" w:hAnsiTheme="majorBidi" w:cstheme="majorBidi"/>
          <w:sz w:val="28"/>
          <w:szCs w:val="28"/>
        </w:rPr>
        <w:t>0,000</w:t>
      </w:r>
      <w:r w:rsidR="004952EC"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9339F0">
        <w:rPr>
          <w:rFonts w:asciiTheme="majorBidi" w:hAnsiTheme="majorBidi" w:cstheme="majorBidi"/>
          <w:sz w:val="28"/>
          <w:szCs w:val="28"/>
        </w:rPr>
        <w:t>100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21A1CC63" w14:textId="79C9BAB6" w:rsidR="0075113F" w:rsidRPr="0099075E" w:rsidRDefault="0075113F" w:rsidP="004A7F6D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เฮลท์ คอนเนคซ์ จำกัด</w:t>
      </w:r>
      <w:r w:rsidRPr="0099075E">
        <w:rPr>
          <w:rFonts w:asciiTheme="majorBidi" w:hAnsiTheme="majorBidi" w:cstheme="majorBidi"/>
          <w:sz w:val="28"/>
          <w:szCs w:val="28"/>
        </w:rPr>
        <w:t xml:space="preserve"> (“JHX”) </w:t>
      </w:r>
      <w:r w:rsidRPr="0099075E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="00B102B3">
        <w:rPr>
          <w:rFonts w:asciiTheme="majorBidi" w:hAnsiTheme="majorBidi" w:cstheme="majorBidi"/>
          <w:sz w:val="28"/>
          <w:szCs w:val="28"/>
        </w:rPr>
        <w:t xml:space="preserve"> </w:t>
      </w:r>
      <w:r w:rsidR="004952EC" w:rsidRPr="0099075E">
        <w:rPr>
          <w:rFonts w:asciiTheme="majorBidi" w:hAnsiTheme="majorBidi" w:cstheme="majorBidi" w:hint="cs"/>
          <w:sz w:val="28"/>
          <w:szCs w:val="28"/>
          <w:cs/>
        </w:rPr>
        <w:t>15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5F3D92">
        <w:rPr>
          <w:rFonts w:asciiTheme="majorBidi" w:hAnsiTheme="majorBidi" w:cstheme="majorBidi"/>
          <w:sz w:val="28"/>
          <w:szCs w:val="28"/>
        </w:rPr>
        <w:t>6.3</w:t>
      </w:r>
      <w:r w:rsidR="004952EC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5640BD">
        <w:rPr>
          <w:rFonts w:asciiTheme="majorBidi" w:hAnsiTheme="majorBidi" w:cstheme="majorBidi"/>
          <w:sz w:val="28"/>
          <w:szCs w:val="28"/>
        </w:rPr>
        <w:t>420,000</w:t>
      </w:r>
      <w:r w:rsidR="005640BD"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9339F0">
        <w:rPr>
          <w:rFonts w:asciiTheme="majorBidi" w:hAnsiTheme="majorBidi" w:cstheme="majorBidi"/>
          <w:sz w:val="28"/>
          <w:szCs w:val="28"/>
        </w:rPr>
        <w:t>100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65ADC51A" w14:textId="77777777" w:rsidR="00BE5B2C" w:rsidRPr="0099075E" w:rsidRDefault="00BE5B2C" w:rsidP="00BE5B2C">
      <w:pPr>
        <w:pStyle w:val="ListParagraph"/>
        <w:tabs>
          <w:tab w:val="left" w:pos="1080"/>
        </w:tabs>
        <w:ind w:left="900"/>
        <w:rPr>
          <w:rFonts w:asciiTheme="majorBidi" w:hAnsiTheme="majorBidi" w:cstheme="majorBidi"/>
          <w:sz w:val="28"/>
          <w:szCs w:val="28"/>
        </w:rPr>
      </w:pPr>
    </w:p>
    <w:p w14:paraId="566F5E12" w14:textId="03986C0B" w:rsidR="00BE5B2C" w:rsidRPr="0099075E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9075E">
        <w:rPr>
          <w:rFonts w:asciiTheme="majorBidi" w:hAnsiTheme="majorBidi" w:cstheme="majorBidi"/>
          <w:sz w:val="28"/>
          <w:szCs w:val="28"/>
          <w:cs/>
          <w:lang w:val="en-GB"/>
        </w:rPr>
        <w:t>ในระหว่างงวด</w:t>
      </w:r>
      <w:r w:rsidR="00333D1B" w:rsidRPr="0099075E">
        <w:rPr>
          <w:rFonts w:ascii="Angsana New" w:hAnsi="Angsana New" w:cs="Angsana New" w:hint="cs"/>
          <w:sz w:val="28"/>
          <w:szCs w:val="28"/>
          <w:cs/>
        </w:rPr>
        <w:t xml:space="preserve">สามเดือนสิ้นสุดวันที่ </w:t>
      </w:r>
      <w:r w:rsidR="00333D1B" w:rsidRPr="0099075E">
        <w:rPr>
          <w:rFonts w:ascii="Angsana New" w:hAnsi="Angsana New" w:cs="Angsana New" w:hint="cs"/>
          <w:sz w:val="28"/>
          <w:szCs w:val="28"/>
        </w:rPr>
        <w:t>31</w:t>
      </w:r>
      <w:r w:rsidR="00333D1B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421C0E" w:rsidRPr="0099075E">
        <w:rPr>
          <w:rFonts w:asciiTheme="majorBidi" w:hAnsiTheme="majorBidi" w:cstheme="majorBidi"/>
          <w:sz w:val="28"/>
          <w:szCs w:val="28"/>
        </w:rPr>
        <w:t>2</w:t>
      </w:r>
      <w:r w:rsidR="001F2771" w:rsidRPr="0099075E">
        <w:rPr>
          <w:rFonts w:asciiTheme="majorBidi" w:hAnsiTheme="majorBidi" w:cstheme="majorBidi"/>
          <w:sz w:val="28"/>
          <w:szCs w:val="28"/>
        </w:rPr>
        <w:t>56</w:t>
      </w:r>
      <w:r w:rsidR="00333D1B" w:rsidRPr="0099075E">
        <w:rPr>
          <w:rFonts w:asciiTheme="majorBidi" w:hAnsiTheme="majorBidi" w:cstheme="majorBidi"/>
          <w:sz w:val="28"/>
          <w:szCs w:val="28"/>
        </w:rPr>
        <w:t>5</w:t>
      </w:r>
      <w:r w:rsidRPr="0099075E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กลุ่มบริษัทได้ลงทุนเพิ่มในบริษัทย่อยดังนี้</w:t>
      </w:r>
    </w:p>
    <w:p w14:paraId="0978BA66" w14:textId="77777777" w:rsidR="00BE5B2C" w:rsidRPr="0099075E" w:rsidRDefault="00BE5B2C" w:rsidP="00BE5B2C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3897E2F3" w14:textId="6DA19487" w:rsidR="005E6D6B" w:rsidRPr="0099075E" w:rsidRDefault="005E6D6B" w:rsidP="005E6D6B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บริษัท แปซิฟิค โลจิสติกส์ โปร จำกัด</w:t>
      </w:r>
      <w:r w:rsidRPr="0099075E">
        <w:rPr>
          <w:rFonts w:asciiTheme="majorBidi" w:hAnsiTheme="majorBidi" w:cstheme="majorBidi"/>
          <w:sz w:val="28"/>
          <w:szCs w:val="28"/>
        </w:rPr>
        <w:t xml:space="preserve"> 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5C74B1">
        <w:rPr>
          <w:rFonts w:asciiTheme="majorBidi" w:hAnsiTheme="majorBidi" w:cstheme="majorBidi"/>
          <w:sz w:val="28"/>
          <w:szCs w:val="28"/>
        </w:rPr>
        <w:t>100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</w:t>
      </w:r>
      <w:r w:rsidR="00EF5256">
        <w:rPr>
          <w:rFonts w:asciiTheme="majorBidi" w:hAnsiTheme="majorBidi" w:cstheme="majorBidi"/>
          <w:sz w:val="28"/>
          <w:szCs w:val="28"/>
        </w:rPr>
        <w:t>20</w:t>
      </w:r>
      <w:r w:rsidR="005E3DBD"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5C74B1">
        <w:rPr>
          <w:rFonts w:asciiTheme="majorBidi" w:hAnsiTheme="majorBidi" w:cstheme="majorBidi"/>
          <w:sz w:val="28"/>
          <w:szCs w:val="28"/>
        </w:rPr>
        <w:t>2</w:t>
      </w:r>
      <w:r w:rsidRPr="0099075E">
        <w:rPr>
          <w:rFonts w:asciiTheme="majorBidi" w:hAnsiTheme="majorBidi" w:cstheme="majorBidi"/>
          <w:sz w:val="28"/>
          <w:szCs w:val="28"/>
        </w:rPr>
        <w:t xml:space="preserve">00,000 </w:t>
      </w:r>
      <w:r w:rsidRPr="0099075E">
        <w:rPr>
          <w:rFonts w:asciiTheme="majorBidi" w:hAnsiTheme="majorBidi" w:cstheme="majorBidi"/>
          <w:sz w:val="28"/>
          <w:szCs w:val="28"/>
          <w:cs/>
        </w:rPr>
        <w:t>หุ้น มูลค่าหุ้นละ</w:t>
      </w:r>
      <w:r w:rsidR="005C74B1">
        <w:rPr>
          <w:rFonts w:asciiTheme="majorBidi" w:hAnsiTheme="majorBidi" w:cstheme="majorBidi"/>
          <w:sz w:val="28"/>
          <w:szCs w:val="28"/>
        </w:rPr>
        <w:t xml:space="preserve"> 100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99075E">
        <w:rPr>
          <w:rFonts w:asciiTheme="majorBidi" w:hAnsiTheme="majorBidi" w:cstheme="majorBidi"/>
          <w:sz w:val="28"/>
          <w:szCs w:val="28"/>
        </w:rPr>
        <w:t>)</w:t>
      </w:r>
    </w:p>
    <w:p w14:paraId="68655194" w14:textId="7DCE1988" w:rsidR="007108C2" w:rsidRDefault="00BE5B2C" w:rsidP="00886E6D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F6B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91AEC" w:rsidRPr="0099075E">
        <w:rPr>
          <w:rFonts w:asciiTheme="majorBidi" w:hAnsiTheme="majorBidi" w:cstheme="majorBidi"/>
          <w:sz w:val="28"/>
          <w:szCs w:val="28"/>
          <w:cs/>
        </w:rPr>
        <w:t>ฟิวเจอร์ เฮลท์ อินโนเวชั่น</w:t>
      </w:r>
      <w:r w:rsidRPr="0099075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891AEC" w:rsidRPr="0099075E">
        <w:rPr>
          <w:rFonts w:asciiTheme="majorBidi" w:hAnsiTheme="majorBidi" w:cstheme="majorBidi"/>
          <w:sz w:val="28"/>
          <w:szCs w:val="28"/>
          <w:cs/>
        </w:rPr>
        <w:t xml:space="preserve">เทคโนโลยี จำกัด </w:t>
      </w:r>
      <w:r w:rsidR="005E6D6B" w:rsidRPr="0099075E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="005C74B1">
        <w:rPr>
          <w:rFonts w:asciiTheme="majorBidi" w:hAnsiTheme="majorBidi" w:cstheme="majorBidi"/>
          <w:sz w:val="28"/>
          <w:szCs w:val="28"/>
        </w:rPr>
        <w:t xml:space="preserve"> 15</w:t>
      </w:r>
      <w:r w:rsidR="005E6D6B"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="005E6D6B" w:rsidRPr="0099075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A66B9F">
        <w:rPr>
          <w:rFonts w:asciiTheme="majorBidi" w:hAnsiTheme="majorBidi" w:cstheme="majorBidi"/>
          <w:sz w:val="28"/>
          <w:szCs w:val="28"/>
        </w:rPr>
        <w:t>6.3</w:t>
      </w:r>
      <w:r w:rsidR="005E6D6B" w:rsidRPr="0099075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5C74B1">
        <w:rPr>
          <w:rFonts w:asciiTheme="majorBidi" w:hAnsiTheme="majorBidi" w:cstheme="majorBidi"/>
          <w:sz w:val="28"/>
          <w:szCs w:val="28"/>
        </w:rPr>
        <w:t>600</w:t>
      </w:r>
      <w:r w:rsidR="005E6D6B" w:rsidRPr="0099075E">
        <w:rPr>
          <w:rFonts w:asciiTheme="majorBidi" w:hAnsiTheme="majorBidi" w:cstheme="majorBidi"/>
          <w:sz w:val="28"/>
          <w:szCs w:val="28"/>
        </w:rPr>
        <w:t xml:space="preserve">,000 </w:t>
      </w:r>
      <w:r w:rsidR="005E6D6B" w:rsidRPr="0099075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5C74B1">
        <w:rPr>
          <w:rFonts w:asciiTheme="majorBidi" w:hAnsiTheme="majorBidi" w:cstheme="majorBidi"/>
          <w:sz w:val="28"/>
          <w:szCs w:val="28"/>
        </w:rPr>
        <w:t>100</w:t>
      </w:r>
      <w:r w:rsidR="005E6D6B" w:rsidRPr="0099075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01389344" w14:textId="77777777" w:rsidR="00886E6D" w:rsidRPr="00886E6D" w:rsidRDefault="00886E6D" w:rsidP="009501B0">
      <w:pPr>
        <w:pStyle w:val="ListParagraph"/>
        <w:tabs>
          <w:tab w:val="left" w:pos="1080"/>
        </w:tabs>
        <w:ind w:left="900"/>
        <w:jc w:val="both"/>
        <w:rPr>
          <w:rFonts w:asciiTheme="majorBidi" w:hAnsiTheme="majorBidi" w:cstheme="majorBidi"/>
          <w:sz w:val="28"/>
          <w:szCs w:val="28"/>
        </w:rPr>
      </w:pPr>
    </w:p>
    <w:p w14:paraId="31A2AF2B" w14:textId="77777777" w:rsidR="00BE5B2C" w:rsidRPr="0099075E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99075E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6676708B" w14:textId="0D92B92F" w:rsidR="00EB371C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71539175"/>
      <w:r w:rsidRPr="009907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598C">
        <w:rPr>
          <w:rFonts w:ascii="Angsana New" w:hAnsi="Angsana New" w:cs="Angsana New"/>
          <w:sz w:val="28"/>
          <w:szCs w:val="28"/>
        </w:rPr>
        <w:t>31</w:t>
      </w:r>
      <w:r w:rsidR="00333D1B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8D53DC" w:rsidRPr="0099075E">
        <w:rPr>
          <w:rFonts w:asciiTheme="majorBidi" w:hAnsiTheme="majorBidi" w:cstheme="majorBidi"/>
          <w:sz w:val="28"/>
          <w:szCs w:val="28"/>
        </w:rPr>
        <w:t>2</w:t>
      </w:r>
      <w:r w:rsidR="008D53DC" w:rsidRPr="0099075E">
        <w:rPr>
          <w:rFonts w:asciiTheme="majorBidi" w:hAnsiTheme="majorBidi" w:cs="Angsana New"/>
          <w:sz w:val="28"/>
          <w:szCs w:val="28"/>
        </w:rPr>
        <w:t>5</w:t>
      </w:r>
      <w:r w:rsidR="008D53DC" w:rsidRPr="0099075E">
        <w:rPr>
          <w:rFonts w:asciiTheme="majorBidi" w:hAnsiTheme="majorBidi" w:cstheme="majorBidi"/>
          <w:sz w:val="28"/>
          <w:szCs w:val="28"/>
        </w:rPr>
        <w:t>6</w:t>
      </w:r>
      <w:r w:rsidR="00333D1B" w:rsidRPr="0099075E">
        <w:rPr>
          <w:rFonts w:asciiTheme="majorBidi" w:hAnsiTheme="majorBidi" w:cstheme="majorBidi"/>
          <w:sz w:val="28"/>
          <w:szCs w:val="28"/>
        </w:rPr>
        <w:t>5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99075E">
        <w:rPr>
          <w:rFonts w:asciiTheme="majorBidi" w:hAnsiTheme="majorBidi" w:cstheme="majorBidi"/>
          <w:sz w:val="28"/>
          <w:szCs w:val="28"/>
        </w:rPr>
        <w:t xml:space="preserve">JWDAH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ราคาทุนจํานวน </w:t>
      </w:r>
      <w:r w:rsidR="00EB66A4">
        <w:rPr>
          <w:rFonts w:asciiTheme="majorBidi" w:hAnsiTheme="majorBidi" w:cstheme="majorBidi"/>
          <w:sz w:val="28"/>
          <w:szCs w:val="28"/>
        </w:rPr>
        <w:t>521.27</w:t>
      </w:r>
      <w:r w:rsidR="00F8417E">
        <w:rPr>
          <w:rFonts w:asciiTheme="majorBidi" w:hAnsiTheme="majorBidi" w:cstheme="majorBidi"/>
          <w:sz w:val="28"/>
          <w:szCs w:val="28"/>
        </w:rPr>
        <w:t xml:space="preserve"> </w:t>
      </w:r>
      <w:r w:rsidR="00231B1E" w:rsidRPr="0099075E">
        <w:rPr>
          <w:rFonts w:asciiTheme="majorBidi" w:hAnsiTheme="majorBidi" w:cstheme="majorBidi" w:hint="cs"/>
          <w:sz w:val="28"/>
          <w:szCs w:val="28"/>
          <w:cs/>
        </w:rPr>
        <w:t>ล้</w:t>
      </w:r>
      <w:r w:rsidRPr="0099075E">
        <w:rPr>
          <w:rFonts w:asciiTheme="majorBidi" w:hAnsiTheme="majorBidi" w:cstheme="majorBidi"/>
          <w:sz w:val="28"/>
          <w:szCs w:val="28"/>
          <w:cs/>
        </w:rPr>
        <w:t>านบาท ใช้เป็นหลักประกันวงเงินกู้ยืม</w:t>
      </w:r>
      <w:r w:rsidR="003B5C2B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5C2B" w:rsidRPr="0099075E">
        <w:rPr>
          <w:rFonts w:asciiTheme="majorBidi" w:hAnsiTheme="majorBidi" w:cstheme="majorBidi"/>
          <w:sz w:val="28"/>
          <w:szCs w:val="28"/>
          <w:cs/>
        </w:rPr>
        <w:br/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lang w:val="en-GB"/>
        </w:rPr>
        <w:t>31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421C0E" w:rsidRPr="0099075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lang w:val="en-GB"/>
        </w:rPr>
        <w:t>56</w:t>
      </w:r>
      <w:r w:rsidR="00333D1B" w:rsidRPr="0099075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333D1B"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66A4">
        <w:rPr>
          <w:rFonts w:asciiTheme="majorBidi" w:hAnsiTheme="majorBidi" w:cstheme="majorBidi"/>
          <w:i/>
          <w:iCs/>
          <w:sz w:val="28"/>
          <w:szCs w:val="28"/>
        </w:rPr>
        <w:t>521.27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886E6D">
        <w:rPr>
          <w:rFonts w:asciiTheme="majorBidi" w:hAnsiTheme="majorBidi" w:cstheme="majorBidi"/>
          <w:sz w:val="28"/>
          <w:szCs w:val="28"/>
        </w:rPr>
        <w:t>9</w:t>
      </w:r>
      <w:r w:rsidRPr="0099075E">
        <w:rPr>
          <w:rFonts w:asciiTheme="majorBidi" w:hAnsiTheme="majorBidi" w:cstheme="majorBidi"/>
          <w:sz w:val="28"/>
          <w:szCs w:val="28"/>
          <w:cs/>
        </w:rPr>
        <w:t>)</w:t>
      </w:r>
      <w:r w:rsidR="00EB371C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1"/>
    <w:p w14:paraId="3ED06B02" w14:textId="77777777" w:rsidR="003B5C2B" w:rsidRPr="00EB371C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6C6B5A4E" w14:textId="77777777" w:rsidR="003B5C2B" w:rsidRPr="0099075E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350"/>
        <w:gridCol w:w="180"/>
        <w:gridCol w:w="1440"/>
      </w:tblGrid>
      <w:tr w:rsidR="003B5C2B" w:rsidRPr="0099075E" w14:paraId="616464EC" w14:textId="77777777" w:rsidTr="00C43978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10CFA0D4" w14:textId="3985347A" w:rsidR="003B5C2B" w:rsidRPr="0099075E" w:rsidRDefault="003B5C2B" w:rsidP="00033B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สามเดือนสิ้นสุดวันที่ 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มีนาคม </w:t>
            </w:r>
            <w:r w:rsidR="00525669"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9A98" w14:textId="09CAAEDF" w:rsidR="003B5C2B" w:rsidRPr="0099075E" w:rsidRDefault="009729AA" w:rsidP="00033B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C67D2" w14:textId="62BB3DDF" w:rsidR="003B5C2B" w:rsidRPr="0099075E" w:rsidRDefault="003B5C2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7E2BE" w14:textId="77777777" w:rsidR="003B5C2B" w:rsidRPr="0099075E" w:rsidRDefault="003B5C2B" w:rsidP="00033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26BD0" w14:textId="77777777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2EEDC4" w14:textId="034A536D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3B5C2B" w:rsidRPr="0099075E" w14:paraId="5571B7A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6380A113" w14:textId="77777777" w:rsidR="003B5C2B" w:rsidRPr="0099075E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B052F5" w14:textId="77777777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F6B60E9" w14:textId="5638C686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64A96"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14E67" w:rsidRPr="0099075E" w14:paraId="7B2342CD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069FD9B1" w14:textId="7D0D2B90" w:rsidR="00C14E67" w:rsidRPr="0099075E" w:rsidRDefault="00C14E67" w:rsidP="00C1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6E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3D6F021D" w14:textId="77777777" w:rsidR="00C14E67" w:rsidRPr="0099075E" w:rsidRDefault="00C14E67" w:rsidP="00C14E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0EFD2" w14:textId="30CD1F0B" w:rsidR="00C14E67" w:rsidRPr="00BE01D6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3,842,686</w:t>
            </w:r>
          </w:p>
        </w:tc>
        <w:tc>
          <w:tcPr>
            <w:tcW w:w="180" w:type="dxa"/>
            <w:shd w:val="clear" w:color="auto" w:fill="auto"/>
          </w:tcPr>
          <w:p w14:paraId="2CED2A99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80B39" w14:textId="482CBFD6" w:rsidR="00C14E67" w:rsidRPr="0099075E" w:rsidRDefault="00C14E67" w:rsidP="00C14E6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101,696</w:t>
            </w:r>
          </w:p>
        </w:tc>
      </w:tr>
      <w:tr w:rsidR="00C14E67" w:rsidRPr="0099075E" w14:paraId="49467068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F5F1126" w14:textId="152F3DF2" w:rsidR="00C14E67" w:rsidRPr="0099075E" w:rsidRDefault="00C14E67" w:rsidP="00C1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810" w:type="dxa"/>
            <w:shd w:val="clear" w:color="auto" w:fill="auto"/>
          </w:tcPr>
          <w:p w14:paraId="0D21B8A6" w14:textId="77777777" w:rsidR="00C14E67" w:rsidRPr="0099075E" w:rsidRDefault="00C14E67" w:rsidP="00C14E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B5639D" w14:textId="7897B28C" w:rsidR="00C14E67" w:rsidRPr="00BE01D6" w:rsidRDefault="00AE512D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B6E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354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B6E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06BB576E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15BED2" w14:textId="5D7AF945" w:rsidR="00C14E67" w:rsidRPr="0099075E" w:rsidRDefault="00C14E67" w:rsidP="00C14E6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1,823</w:t>
            </w:r>
          </w:p>
        </w:tc>
      </w:tr>
      <w:tr w:rsidR="003B6E17" w:rsidRPr="0099075E" w14:paraId="2437FCBB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433E488" w14:textId="73013431" w:rsidR="003B6E17" w:rsidRPr="0099075E" w:rsidRDefault="003B6E17" w:rsidP="00C1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810" w:type="dxa"/>
            <w:shd w:val="clear" w:color="auto" w:fill="auto"/>
          </w:tcPr>
          <w:p w14:paraId="45D2FCE3" w14:textId="77777777" w:rsidR="003B6E17" w:rsidRPr="0099075E" w:rsidRDefault="003B6E17" w:rsidP="00C14E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A3C753E" w14:textId="7EA557A5" w:rsidR="003B6E17" w:rsidRPr="00BE01D6" w:rsidRDefault="003B6E1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2,441</w:t>
            </w:r>
          </w:p>
        </w:tc>
        <w:tc>
          <w:tcPr>
            <w:tcW w:w="180" w:type="dxa"/>
            <w:shd w:val="clear" w:color="auto" w:fill="auto"/>
          </w:tcPr>
          <w:p w14:paraId="0C6AB121" w14:textId="77777777" w:rsidR="003B6E17" w:rsidRPr="0099075E" w:rsidRDefault="003B6E1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19FE26" w14:textId="52D0BDF2" w:rsidR="003B6E17" w:rsidRPr="0099075E" w:rsidRDefault="0022193F" w:rsidP="0022193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1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4E67" w:rsidRPr="0099075E" w14:paraId="271A54C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12C69C0D" w14:textId="586D6A24" w:rsidR="00C14E67" w:rsidRPr="0099075E" w:rsidRDefault="00C14E67" w:rsidP="00C1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รับโอนจาก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85D4FA6" w14:textId="1145D8AE" w:rsidR="00C14E67" w:rsidRPr="0099075E" w:rsidRDefault="00755B48" w:rsidP="00C14E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5EC58498" w14:textId="51B9B1BE" w:rsidR="00C14E67" w:rsidRPr="00BE01D6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5A7CADA2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1E07B3" w14:textId="5BE4B285" w:rsidR="00C14E67" w:rsidRPr="0099075E" w:rsidRDefault="00C14E67" w:rsidP="00C02AD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4E67" w:rsidRPr="0099075E" w14:paraId="16D29B32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8339F7A" w14:textId="1BAED790" w:rsidR="00C14E67" w:rsidRPr="0099075E" w:rsidRDefault="00C14E67" w:rsidP="00C14E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2F79D9D9" w14:textId="77777777" w:rsidR="00C14E67" w:rsidRPr="0099075E" w:rsidRDefault="00C14E67" w:rsidP="00C14E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A71B18" w14:textId="6FA172C1" w:rsidR="00C14E67" w:rsidRPr="00BE01D6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(46,704)</w:t>
            </w:r>
          </w:p>
        </w:tc>
        <w:tc>
          <w:tcPr>
            <w:tcW w:w="180" w:type="dxa"/>
            <w:shd w:val="clear" w:color="auto" w:fill="auto"/>
          </w:tcPr>
          <w:p w14:paraId="55C74993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5E6EEF" w14:textId="1FBC392C" w:rsidR="00C14E67" w:rsidRPr="0099075E" w:rsidRDefault="00C14E67" w:rsidP="00C02AD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F52" w:rsidRPr="0099075E" w14:paraId="2212C447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7B440F1D" w14:textId="738CB24D" w:rsidR="00D72F52" w:rsidRPr="0099075E" w:rsidRDefault="00D72F52" w:rsidP="00D72F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41D3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shd w:val="clear" w:color="auto" w:fill="auto"/>
          </w:tcPr>
          <w:p w14:paraId="7D04B495" w14:textId="77777777" w:rsidR="00D72F52" w:rsidRPr="0099075E" w:rsidRDefault="00D72F52" w:rsidP="00D72F5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90AB72" w14:textId="77A12962" w:rsidR="00D72F52" w:rsidRPr="00BE01D6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(25,144)</w:t>
            </w:r>
          </w:p>
        </w:tc>
        <w:tc>
          <w:tcPr>
            <w:tcW w:w="180" w:type="dxa"/>
            <w:shd w:val="clear" w:color="auto" w:fill="auto"/>
          </w:tcPr>
          <w:p w14:paraId="210DFCDF" w14:textId="77777777" w:rsidR="00D72F52" w:rsidRPr="0099075E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AAC34A" w14:textId="03180902" w:rsidR="00D72F52" w:rsidRPr="0099075E" w:rsidRDefault="00353173" w:rsidP="00D72F5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F52" w:rsidRPr="0099075E" w14:paraId="5FD02C16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7FBCFFE5" w14:textId="23165071" w:rsidR="00D72F52" w:rsidRPr="0099075E" w:rsidRDefault="00D72F52" w:rsidP="00D72F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10B1E3D6" w14:textId="77777777" w:rsidR="00D72F52" w:rsidRPr="0099075E" w:rsidRDefault="00D72F52" w:rsidP="00D72F5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7E5519" w14:textId="62A42816" w:rsidR="00D72F52" w:rsidRPr="00BE01D6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(2,990)</w:t>
            </w:r>
          </w:p>
        </w:tc>
        <w:tc>
          <w:tcPr>
            <w:tcW w:w="180" w:type="dxa"/>
            <w:shd w:val="clear" w:color="auto" w:fill="auto"/>
          </w:tcPr>
          <w:p w14:paraId="70935714" w14:textId="77777777" w:rsidR="00D72F52" w:rsidRPr="0099075E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80808B" w14:textId="4EA2BBB1" w:rsidR="00D72F52" w:rsidRPr="0099075E" w:rsidRDefault="00D72F52" w:rsidP="00D72F5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F52" w:rsidRPr="0099075E" w14:paraId="0D234C09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6AE6F72B" w14:textId="24948ACD" w:rsidR="00D72F52" w:rsidRPr="0099075E" w:rsidRDefault="00D72F52" w:rsidP="00D72F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39A51BBE" w14:textId="77777777" w:rsidR="00D72F52" w:rsidRPr="0099075E" w:rsidRDefault="00D72F52" w:rsidP="00D72F5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2609E4" w14:textId="63342CF5" w:rsidR="00D72F52" w:rsidRPr="00BE01D6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(84,54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E01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4561657" w14:textId="77777777" w:rsidR="00D72F52" w:rsidRPr="0099075E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A3EF61" w14:textId="39B2CFE3" w:rsidR="00D72F52" w:rsidRPr="0099075E" w:rsidRDefault="00D72F52" w:rsidP="00D72F5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(6,163)</w:t>
            </w:r>
          </w:p>
        </w:tc>
      </w:tr>
      <w:tr w:rsidR="00D72F52" w:rsidRPr="0099075E" w14:paraId="3A0EA314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5CA1273A" w14:textId="4E98E363" w:rsidR="00D72F52" w:rsidRPr="0099075E" w:rsidRDefault="00D72F52" w:rsidP="00D72F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075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99075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2D6AB587" w14:textId="77777777" w:rsidR="00D72F52" w:rsidRPr="0099075E" w:rsidRDefault="00D72F52" w:rsidP="00D72F5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2C1F3" w14:textId="17372728" w:rsidR="00D72F52" w:rsidRPr="00BE01D6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64,711</w:t>
            </w:r>
          </w:p>
        </w:tc>
        <w:tc>
          <w:tcPr>
            <w:tcW w:w="180" w:type="dxa"/>
            <w:shd w:val="clear" w:color="auto" w:fill="auto"/>
          </w:tcPr>
          <w:p w14:paraId="5797732C" w14:textId="77777777" w:rsidR="00D72F52" w:rsidRPr="0099075E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4E67" w14:textId="2E708FDC" w:rsidR="00D72F52" w:rsidRPr="0099075E" w:rsidRDefault="00D72F52" w:rsidP="00D72F5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97,356</w:t>
            </w:r>
          </w:p>
        </w:tc>
      </w:tr>
    </w:tbl>
    <w:p w14:paraId="5F42A015" w14:textId="77777777" w:rsidR="00EB371C" w:rsidRDefault="00EB371C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2D6DFAD" w14:textId="0563C329" w:rsidR="00DC3CB9" w:rsidRPr="0099075E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9075E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784FC3FD" w14:textId="77777777" w:rsidR="00DC3CB9" w:rsidRPr="0099075E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</w:p>
    <w:p w14:paraId="271EC071" w14:textId="394E71B6" w:rsidR="00DC3CB9" w:rsidRPr="0099075E" w:rsidRDefault="00DC3CB9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06FF4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406FF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25669" w:rsidRPr="00406FF4">
        <w:rPr>
          <w:rFonts w:ascii="Angsana New" w:hAnsi="Angsana New" w:cs="Angsana New" w:hint="cs"/>
          <w:sz w:val="28"/>
          <w:szCs w:val="28"/>
        </w:rPr>
        <w:t>31</w:t>
      </w:r>
      <w:r w:rsidR="00525669" w:rsidRPr="00406FF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525669" w:rsidRPr="00406FF4">
        <w:rPr>
          <w:rFonts w:asciiTheme="majorBidi" w:hAnsiTheme="majorBidi" w:cstheme="majorBidi"/>
          <w:sz w:val="28"/>
          <w:szCs w:val="28"/>
        </w:rPr>
        <w:t>2565</w:t>
      </w:r>
      <w:r w:rsidR="009F0349">
        <w:rPr>
          <w:rFonts w:asciiTheme="majorBidi" w:hAnsiTheme="majorBidi" w:cstheme="majorBidi"/>
          <w:sz w:val="28"/>
          <w:szCs w:val="28"/>
        </w:rPr>
        <w:t xml:space="preserve"> 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F0349">
        <w:rPr>
          <w:rFonts w:asciiTheme="majorBidi" w:hAnsiTheme="majorBidi" w:cstheme="majorBidi" w:hint="cs"/>
          <w:b/>
          <w:sz w:val="28"/>
          <w:szCs w:val="28"/>
          <w:cs/>
        </w:rPr>
        <w:t>และบริษัท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>ได้นำ</w:t>
      </w:r>
      <w:r w:rsidRPr="00406FF4">
        <w:rPr>
          <w:rFonts w:asciiTheme="majorBidi" w:hAnsiTheme="majorBidi" w:cs="Angsana New" w:hint="cs"/>
          <w:b/>
          <w:sz w:val="28"/>
          <w:szCs w:val="28"/>
          <w:cs/>
        </w:rPr>
        <w:t>ที่ดิน</w:t>
      </w:r>
      <w:r w:rsidRPr="00406FF4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06FF4">
        <w:rPr>
          <w:rFonts w:asciiTheme="majorBidi" w:hAnsiTheme="majorBidi" w:cs="Angsana New" w:hint="cs"/>
          <w:b/>
          <w:sz w:val="28"/>
          <w:szCs w:val="28"/>
          <w:cs/>
        </w:rPr>
        <w:t>อาคารและอุปกรณ์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>ซึ่งมีมูลค่าตามบัญชี</w:t>
      </w:r>
      <w:r w:rsidRPr="00BE01D6">
        <w:rPr>
          <w:rFonts w:asciiTheme="majorBidi" w:hAnsiTheme="majorBidi" w:cstheme="majorBidi"/>
          <w:b/>
          <w:sz w:val="28"/>
          <w:szCs w:val="28"/>
          <w:cs/>
        </w:rPr>
        <w:t xml:space="preserve">สุทธิ </w:t>
      </w:r>
      <w:r w:rsidR="009F0349" w:rsidRPr="00BE01D6">
        <w:rPr>
          <w:rFonts w:asciiTheme="majorBidi" w:hAnsiTheme="majorBidi" w:cs="Angsana New"/>
          <w:bCs/>
          <w:sz w:val="28"/>
          <w:szCs w:val="28"/>
        </w:rPr>
        <w:t>2,0</w:t>
      </w:r>
      <w:r w:rsidR="009F0349">
        <w:rPr>
          <w:rFonts w:asciiTheme="majorBidi" w:hAnsiTheme="majorBidi" w:cs="Angsana New"/>
          <w:bCs/>
          <w:sz w:val="28"/>
          <w:szCs w:val="28"/>
        </w:rPr>
        <w:t>77.71</w:t>
      </w:r>
      <w:r w:rsidR="009F0349" w:rsidRPr="00BE01D6">
        <w:rPr>
          <w:rFonts w:asciiTheme="majorBidi" w:hAnsiTheme="majorBidi" w:cs="Angsana New"/>
          <w:bCs/>
          <w:sz w:val="28"/>
          <w:szCs w:val="28"/>
        </w:rPr>
        <w:t xml:space="preserve"> </w:t>
      </w:r>
      <w:r w:rsidR="009F0349" w:rsidRPr="00BE01D6">
        <w:rPr>
          <w:rFonts w:asciiTheme="majorBidi" w:hAnsiTheme="majorBidi" w:cstheme="majorBidi"/>
          <w:b/>
          <w:sz w:val="28"/>
          <w:szCs w:val="28"/>
          <w:cs/>
        </w:rPr>
        <w:t>ล้าน</w:t>
      </w:r>
      <w:r w:rsidR="009F0349" w:rsidRPr="00406FF4">
        <w:rPr>
          <w:rFonts w:asciiTheme="majorBidi" w:hAnsiTheme="majorBidi" w:cstheme="majorBidi"/>
          <w:b/>
          <w:sz w:val="28"/>
          <w:szCs w:val="28"/>
          <w:cs/>
        </w:rPr>
        <w:t>บา</w:t>
      </w:r>
      <w:r w:rsidR="009F0349">
        <w:rPr>
          <w:rFonts w:asciiTheme="majorBidi" w:hAnsiTheme="majorBidi" w:cstheme="majorBidi" w:hint="cs"/>
          <w:b/>
          <w:sz w:val="28"/>
          <w:szCs w:val="28"/>
          <w:cs/>
        </w:rPr>
        <w:t xml:space="preserve">ท และ </w:t>
      </w:r>
      <w:r w:rsidR="00636C2D" w:rsidRPr="00636C2D">
        <w:rPr>
          <w:rFonts w:asciiTheme="majorBidi" w:hAnsiTheme="majorBidi" w:cstheme="majorBidi"/>
          <w:bCs/>
          <w:sz w:val="28"/>
          <w:szCs w:val="28"/>
        </w:rPr>
        <w:t>11</w:t>
      </w:r>
      <w:r w:rsidR="006545A6">
        <w:rPr>
          <w:rFonts w:asciiTheme="majorBidi" w:hAnsiTheme="majorBidi" w:cstheme="majorBidi"/>
          <w:bCs/>
          <w:sz w:val="28"/>
          <w:szCs w:val="28"/>
        </w:rPr>
        <w:t>.06</w:t>
      </w:r>
      <w:r w:rsidR="006545A6">
        <w:rPr>
          <w:rFonts w:asciiTheme="majorBidi" w:hAnsiTheme="majorBidi" w:cs="Angsana New"/>
          <w:bCs/>
          <w:sz w:val="28"/>
          <w:szCs w:val="28"/>
        </w:rPr>
        <w:t xml:space="preserve"> </w:t>
      </w:r>
      <w:r w:rsidR="006545A6" w:rsidRPr="006545A6">
        <w:rPr>
          <w:rFonts w:asciiTheme="majorBidi" w:hAnsiTheme="majorBidi" w:cs="Angsana New" w:hint="cs"/>
          <w:b/>
          <w:sz w:val="28"/>
          <w:szCs w:val="28"/>
          <w:cs/>
        </w:rPr>
        <w:t xml:space="preserve">ล้านบาท </w:t>
      </w:r>
      <w:r w:rsidR="006545A6">
        <w:rPr>
          <w:rFonts w:asciiTheme="majorBidi" w:hAnsiTheme="majorBidi" w:cstheme="majorBidi" w:hint="cs"/>
          <w:b/>
          <w:sz w:val="28"/>
          <w:szCs w:val="28"/>
          <w:cs/>
        </w:rPr>
        <w:t>ตามลำดับ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  <w:r w:rsidRPr="00406FF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F151B" w:rsidRPr="00406FF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75099" w:rsidRPr="00406FF4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EF151B" w:rsidRPr="00406FF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F151B" w:rsidRPr="00406FF4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EF151B" w:rsidRPr="00406FF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F151B" w:rsidRPr="00406FF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25669" w:rsidRPr="00406FF4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F151B" w:rsidRPr="00406FF4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F0349">
        <w:rPr>
          <w:rFonts w:asciiTheme="majorBidi" w:hAnsiTheme="majorBidi" w:cstheme="majorBidi"/>
          <w:i/>
          <w:iCs/>
          <w:sz w:val="28"/>
          <w:szCs w:val="28"/>
        </w:rPr>
        <w:br/>
      </w:r>
      <w:r w:rsidR="009F0349" w:rsidRPr="00406FF4">
        <w:rPr>
          <w:rFonts w:asciiTheme="majorBidi" w:hAnsiTheme="majorBidi" w:cs="Angsana New"/>
          <w:bCs/>
          <w:i/>
          <w:iCs/>
          <w:sz w:val="28"/>
          <w:szCs w:val="28"/>
        </w:rPr>
        <w:t>1</w:t>
      </w:r>
      <w:r w:rsidR="009F0349" w:rsidRPr="00406FF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9F0349">
        <w:rPr>
          <w:rFonts w:asciiTheme="majorBidi" w:hAnsiTheme="majorBidi" w:cstheme="majorBidi"/>
          <w:i/>
          <w:iCs/>
          <w:sz w:val="28"/>
          <w:szCs w:val="28"/>
        </w:rPr>
        <w:t>925.75</w:t>
      </w:r>
      <w:r w:rsidR="009F0349" w:rsidRPr="00406FF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="009F034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6545A6">
        <w:rPr>
          <w:rFonts w:asciiTheme="majorBidi" w:hAnsiTheme="majorBidi" w:cstheme="majorBidi"/>
          <w:i/>
          <w:iCs/>
          <w:sz w:val="28"/>
          <w:szCs w:val="28"/>
        </w:rPr>
        <w:t xml:space="preserve">11.37 </w:t>
      </w:r>
      <w:r w:rsidR="006545A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EF151B" w:rsidRPr="00406FF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EF151B" w:rsidRPr="00406FF4">
        <w:rPr>
          <w:rFonts w:asciiTheme="majorBidi" w:hAnsiTheme="majorBidi" w:cstheme="majorBidi"/>
          <w:sz w:val="28"/>
          <w:szCs w:val="28"/>
        </w:rPr>
        <w:t xml:space="preserve"> </w:t>
      </w:r>
      <w:r w:rsidRPr="00406FF4">
        <w:rPr>
          <w:rFonts w:asciiTheme="majorBidi" w:hAnsiTheme="majorBidi" w:cstheme="majorBidi"/>
          <w:sz w:val="28"/>
          <w:szCs w:val="28"/>
        </w:rPr>
        <w:t>(</w:t>
      </w:r>
      <w:r w:rsidRPr="00406FF4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="00BE01D6">
        <w:rPr>
          <w:rFonts w:asciiTheme="majorBidi" w:hAnsiTheme="majorBidi" w:cstheme="majorBidi"/>
          <w:sz w:val="28"/>
          <w:szCs w:val="28"/>
        </w:rPr>
        <w:t>9</w:t>
      </w:r>
      <w:r w:rsidRPr="00406FF4">
        <w:rPr>
          <w:rFonts w:asciiTheme="majorBidi" w:hAnsiTheme="majorBidi" w:cstheme="majorBidi"/>
          <w:sz w:val="28"/>
          <w:szCs w:val="28"/>
        </w:rPr>
        <w:t>)</w:t>
      </w:r>
      <w:r w:rsidR="00EF151B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8B80BE" w14:textId="77777777" w:rsidR="00DC3CB9" w:rsidRPr="0099075E" w:rsidRDefault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09459F" w14:textId="77777777" w:rsidR="00D142DE" w:rsidRPr="0099075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EBF730" w14:textId="77777777" w:rsidR="00D142DE" w:rsidRPr="0099075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F96F5B" w14:textId="2EC0DD06" w:rsidR="00D142DE" w:rsidRPr="0099075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D142DE" w:rsidRPr="0099075E" w:rsidSect="00A75EAB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16AC718" w14:textId="1A431360" w:rsidR="00286A81" w:rsidRPr="00EB371C" w:rsidRDefault="00972ECF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</w:t>
      </w:r>
      <w:r w:rsidR="00F75CB0"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สิทธิการใช้</w:t>
      </w:r>
    </w:p>
    <w:p w14:paraId="551C28D7" w14:textId="0D20AF74" w:rsidR="00F75CB0" w:rsidRPr="0099075E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</w:p>
    <w:p w14:paraId="393AE168" w14:textId="3DCD8F52" w:rsidR="00E32F66" w:rsidRPr="0099075E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616002" w:rsidRPr="0099075E">
        <w:rPr>
          <w:rFonts w:asciiTheme="majorBidi" w:hAnsiTheme="majorBidi" w:cstheme="majorBidi"/>
          <w:sz w:val="28"/>
          <w:szCs w:val="28"/>
          <w:cs/>
        </w:rPr>
        <w:t>ระหว่างงวด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สามเดือนสิ้นสุดวันที่ </w:t>
      </w:r>
      <w:r w:rsidR="00525669" w:rsidRPr="0099075E">
        <w:rPr>
          <w:rFonts w:ascii="Angsana New" w:hAnsi="Angsana New" w:cs="Angsana New" w:hint="cs"/>
          <w:sz w:val="28"/>
          <w:szCs w:val="28"/>
        </w:rPr>
        <w:t>31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525669" w:rsidRPr="0099075E">
        <w:rPr>
          <w:rFonts w:asciiTheme="majorBidi" w:hAnsiTheme="majorBidi" w:cstheme="majorBidi"/>
          <w:sz w:val="28"/>
          <w:szCs w:val="28"/>
        </w:rPr>
        <w:t xml:space="preserve">2565 </w:t>
      </w:r>
      <w:r w:rsidRPr="0099075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2E620DC" w14:textId="4576D299" w:rsidR="00E32F66" w:rsidRPr="0099075E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344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"/>
        <w:gridCol w:w="2321"/>
        <w:gridCol w:w="816"/>
        <w:gridCol w:w="1198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E61A1E" w:rsidRPr="0099075E" w14:paraId="4DEFAD7B" w14:textId="77777777" w:rsidTr="00F76BAE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4354A58C" w14:textId="77777777" w:rsidR="00E61A1E" w:rsidRPr="0099075E" w:rsidRDefault="00E61A1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FF"/>
                <w:szCs w:val="22"/>
                <w:lang w:val="en-US" w:bidi="th-TH"/>
              </w:rPr>
            </w:pPr>
          </w:p>
        </w:tc>
        <w:tc>
          <w:tcPr>
            <w:tcW w:w="816" w:type="dxa"/>
          </w:tcPr>
          <w:p w14:paraId="215FD0A4" w14:textId="77777777" w:rsidR="00E61A1E" w:rsidRPr="0099075E" w:rsidRDefault="00E61A1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278" w:type="dxa"/>
            <w:gridSpan w:val="17"/>
          </w:tcPr>
          <w:p w14:paraId="237801F4" w14:textId="77777777" w:rsidR="00E61A1E" w:rsidRPr="0099075E" w:rsidRDefault="00E61A1E" w:rsidP="00A861FA">
            <w:pPr>
              <w:pStyle w:val="Pa47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C4698E" w:rsidRPr="0099075E" w14:paraId="1A704430" w14:textId="77777777" w:rsidTr="00A861FA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7EDF183A" w14:textId="77777777" w:rsidR="00C4698E" w:rsidRPr="0099075E" w:rsidRDefault="00C4698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4FB17363" w14:textId="77777777" w:rsidR="00C4698E" w:rsidRPr="0099075E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65A482CA" w14:textId="77777777" w:rsidR="00C4698E" w:rsidRPr="0099075E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733A79D0" w14:textId="77777777" w:rsidR="00C4698E" w:rsidRPr="0099075E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198" w:type="dxa"/>
            <w:vAlign w:val="bottom"/>
          </w:tcPr>
          <w:p w14:paraId="25601920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72B09E23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CAFA9C9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7A1174A2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0AB46B5B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46874951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4F14784C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</w:tcPr>
          <w:p w14:paraId="19B2F79D" w14:textId="77777777" w:rsidR="00A861FA" w:rsidRPr="0099075E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8DA002C" w14:textId="3518F670" w:rsidR="00A861FA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</w:t>
            </w:r>
          </w:p>
          <w:p w14:paraId="4B4204CE" w14:textId="401D0A1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80" w:type="dxa"/>
          </w:tcPr>
          <w:p w14:paraId="3EBF3BF6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6C2023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5419BB66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7A372C57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31AD0236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3AAE27" w14:textId="77777777" w:rsidR="00C4698E" w:rsidRPr="0099075E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737F485" w14:textId="77777777" w:rsidR="00C4698E" w:rsidRPr="0099075E" w:rsidRDefault="00C4698E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8AC70CD" w14:textId="77777777" w:rsidR="00C4698E" w:rsidRPr="0099075E" w:rsidRDefault="00C4698E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52C3E" w:rsidRPr="0099075E" w14:paraId="53C0D393" w14:textId="77777777" w:rsidTr="00A861FA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</w:tcPr>
          <w:p w14:paraId="5FF4A580" w14:textId="77777777" w:rsidR="00E52C3E" w:rsidRPr="0099075E" w:rsidRDefault="00E52C3E" w:rsidP="00A861FA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6" w:type="dxa"/>
          </w:tcPr>
          <w:p w14:paraId="477E04F4" w14:textId="77777777" w:rsidR="00E52C3E" w:rsidRPr="0099075E" w:rsidRDefault="00E52C3E" w:rsidP="00A861FA">
            <w:pPr>
              <w:pStyle w:val="acctfourfigures"/>
              <w:tabs>
                <w:tab w:val="clear" w:pos="765"/>
                <w:tab w:val="decimal" w:pos="550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278" w:type="dxa"/>
            <w:gridSpan w:val="17"/>
          </w:tcPr>
          <w:p w14:paraId="762710EA" w14:textId="77777777" w:rsidR="00E52C3E" w:rsidRPr="0099075E" w:rsidRDefault="00E52C3E" w:rsidP="00A861FA">
            <w:pPr>
              <w:pStyle w:val="acctfourfigures"/>
              <w:spacing w:line="26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99075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99075E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C14E67" w:rsidRPr="0099075E" w14:paraId="23F05CF0" w14:textId="77777777" w:rsidTr="00A861FA">
        <w:trPr>
          <w:trHeight w:val="19"/>
        </w:trPr>
        <w:tc>
          <w:tcPr>
            <w:tcW w:w="2340" w:type="dxa"/>
            <w:gridSpan w:val="2"/>
          </w:tcPr>
          <w:p w14:paraId="27817DE7" w14:textId="24EA58C5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075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9075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99075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6" w:type="dxa"/>
          </w:tcPr>
          <w:p w14:paraId="2DC7D60B" w14:textId="54E58C86" w:rsidR="00C14E67" w:rsidRPr="0099075E" w:rsidRDefault="00C14E67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666B36A4" w14:textId="37036699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413,271</w:t>
            </w:r>
          </w:p>
        </w:tc>
        <w:tc>
          <w:tcPr>
            <w:tcW w:w="346" w:type="dxa"/>
          </w:tcPr>
          <w:p w14:paraId="3A1C18D4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62F16264" w14:textId="1883C024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585,318</w:t>
            </w:r>
          </w:p>
        </w:tc>
        <w:tc>
          <w:tcPr>
            <w:tcW w:w="266" w:type="dxa"/>
          </w:tcPr>
          <w:p w14:paraId="61588D50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</w:tcPr>
          <w:p w14:paraId="1D3220FD" w14:textId="116ED8A2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287,514</w:t>
            </w:r>
          </w:p>
        </w:tc>
        <w:tc>
          <w:tcPr>
            <w:tcW w:w="266" w:type="dxa"/>
          </w:tcPr>
          <w:p w14:paraId="2728451B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4EEFE351" w14:textId="64797120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4,159</w:t>
            </w:r>
          </w:p>
        </w:tc>
        <w:tc>
          <w:tcPr>
            <w:tcW w:w="180" w:type="dxa"/>
          </w:tcPr>
          <w:p w14:paraId="63F07157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</w:tcPr>
          <w:p w14:paraId="1A390B6C" w14:textId="21F5D442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39,263</w:t>
            </w:r>
          </w:p>
        </w:tc>
        <w:tc>
          <w:tcPr>
            <w:tcW w:w="266" w:type="dxa"/>
            <w:gridSpan w:val="2"/>
          </w:tcPr>
          <w:p w14:paraId="1977E888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8206906" w14:textId="0D7BAC72" w:rsidR="00C14E67" w:rsidRPr="0099075E" w:rsidRDefault="00D550EB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297,596</w:t>
            </w:r>
          </w:p>
        </w:tc>
        <w:tc>
          <w:tcPr>
            <w:tcW w:w="266" w:type="dxa"/>
            <w:gridSpan w:val="2"/>
          </w:tcPr>
          <w:p w14:paraId="7E69C6D2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3AFD569B" w14:textId="4865A24C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</w:t>
            </w:r>
            <w:r w:rsidR="00141A23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627,121</w:t>
            </w:r>
          </w:p>
        </w:tc>
      </w:tr>
      <w:tr w:rsidR="00C14E67" w:rsidRPr="0099075E" w14:paraId="13027904" w14:textId="77777777" w:rsidTr="00A861FA">
        <w:trPr>
          <w:trHeight w:val="19"/>
        </w:trPr>
        <w:tc>
          <w:tcPr>
            <w:tcW w:w="2340" w:type="dxa"/>
            <w:gridSpan w:val="2"/>
          </w:tcPr>
          <w:p w14:paraId="572A3ADA" w14:textId="76C56D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0A20AAF8" w14:textId="77777777" w:rsidR="00C14E67" w:rsidRPr="0099075E" w:rsidRDefault="00C14E67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224BA38B" w14:textId="6EECFB5F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316</w:t>
            </w:r>
          </w:p>
        </w:tc>
        <w:tc>
          <w:tcPr>
            <w:tcW w:w="346" w:type="dxa"/>
          </w:tcPr>
          <w:p w14:paraId="4ACDCEDB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54858CB6" w14:textId="14744E45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5,252</w:t>
            </w:r>
          </w:p>
        </w:tc>
        <w:tc>
          <w:tcPr>
            <w:tcW w:w="266" w:type="dxa"/>
          </w:tcPr>
          <w:p w14:paraId="22740433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</w:tcPr>
          <w:p w14:paraId="57D1E973" w14:textId="4CEB7020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2AF5C136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310205B1" w14:textId="7F396B44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2,496</w:t>
            </w:r>
          </w:p>
        </w:tc>
        <w:tc>
          <w:tcPr>
            <w:tcW w:w="180" w:type="dxa"/>
          </w:tcPr>
          <w:p w14:paraId="35A11F4F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</w:tcPr>
          <w:p w14:paraId="013AE289" w14:textId="58D50244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10,808</w:t>
            </w:r>
          </w:p>
        </w:tc>
        <w:tc>
          <w:tcPr>
            <w:tcW w:w="266" w:type="dxa"/>
            <w:gridSpan w:val="2"/>
          </w:tcPr>
          <w:p w14:paraId="4B114429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070C10B" w14:textId="7EC4E090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26,993</w:t>
            </w:r>
          </w:p>
        </w:tc>
        <w:tc>
          <w:tcPr>
            <w:tcW w:w="266" w:type="dxa"/>
            <w:gridSpan w:val="2"/>
          </w:tcPr>
          <w:p w14:paraId="30AABABC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20CA7BF7" w14:textId="61E7E9CC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45,865</w:t>
            </w:r>
          </w:p>
        </w:tc>
      </w:tr>
      <w:tr w:rsidR="00C14E67" w:rsidRPr="0099075E" w14:paraId="4F8D6929" w14:textId="77777777" w:rsidTr="00A861FA">
        <w:trPr>
          <w:trHeight w:val="19"/>
        </w:trPr>
        <w:tc>
          <w:tcPr>
            <w:tcW w:w="2340" w:type="dxa"/>
            <w:gridSpan w:val="2"/>
          </w:tcPr>
          <w:p w14:paraId="40E03775" w14:textId="531A8E59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816" w:type="dxa"/>
          </w:tcPr>
          <w:p w14:paraId="74BC48F6" w14:textId="77777777" w:rsidR="00C14E67" w:rsidRPr="0099075E" w:rsidRDefault="00C14E67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7647EDD0" w14:textId="193A8E5A" w:rsidR="00C14E67" w:rsidRPr="0099075E" w:rsidRDefault="00C14E67" w:rsidP="009501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407B4CDB" w14:textId="77777777" w:rsidR="00C14E67" w:rsidRPr="0099075E" w:rsidRDefault="00C14E67" w:rsidP="00C14E67">
            <w:pPr>
              <w:pStyle w:val="acctmergecolhdg"/>
              <w:tabs>
                <w:tab w:val="decimal" w:pos="99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</w:tcPr>
          <w:p w14:paraId="554056FB" w14:textId="7673E124" w:rsidR="00C14E67" w:rsidRPr="0099075E" w:rsidRDefault="00C14E67" w:rsidP="009501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2055CAD4" w14:textId="77777777" w:rsidR="00C14E67" w:rsidRPr="0099075E" w:rsidRDefault="00C14E67" w:rsidP="00C14E67">
            <w:pPr>
              <w:pStyle w:val="acctmergecolhdg"/>
              <w:tabs>
                <w:tab w:val="decimal" w:pos="99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</w:tcPr>
          <w:p w14:paraId="1652F338" w14:textId="56912919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7497AC6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28F79FB9" w14:textId="19E28A36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3EB752F9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19F70156" w14:textId="22DD0333" w:rsidR="00C14E67" w:rsidRPr="0099075E" w:rsidRDefault="00C14E67" w:rsidP="009501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33FB02C8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3FA67185" w14:textId="13D07D3E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(1,406)</w:t>
            </w:r>
          </w:p>
        </w:tc>
        <w:tc>
          <w:tcPr>
            <w:tcW w:w="266" w:type="dxa"/>
            <w:gridSpan w:val="2"/>
          </w:tcPr>
          <w:p w14:paraId="6F5DE45D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000EB6F4" w14:textId="406172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(1,406)</w:t>
            </w:r>
          </w:p>
        </w:tc>
      </w:tr>
      <w:tr w:rsidR="00C14E67" w:rsidRPr="0099075E" w14:paraId="2960942F" w14:textId="77777777" w:rsidTr="00A861FA">
        <w:trPr>
          <w:trHeight w:val="19"/>
        </w:trPr>
        <w:tc>
          <w:tcPr>
            <w:tcW w:w="2340" w:type="dxa"/>
            <w:gridSpan w:val="2"/>
          </w:tcPr>
          <w:p w14:paraId="08139F20" w14:textId="6D152674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โอน</w:t>
            </w:r>
            <w:r w:rsidRPr="0099075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ไป</w:t>
            </w: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816" w:type="dxa"/>
          </w:tcPr>
          <w:p w14:paraId="73CC38BB" w14:textId="08698F9D" w:rsidR="00C14E67" w:rsidRPr="0099075E" w:rsidRDefault="00755B48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198" w:type="dxa"/>
          </w:tcPr>
          <w:p w14:paraId="7CA96148" w14:textId="757108E2" w:rsidR="00C14E67" w:rsidRPr="0099075E" w:rsidRDefault="00C14E67" w:rsidP="009501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0905F109" w14:textId="77777777" w:rsidR="00C14E67" w:rsidRPr="0099075E" w:rsidRDefault="00C14E67" w:rsidP="00C14E67">
            <w:pPr>
              <w:pStyle w:val="acctmergecolhdg"/>
              <w:tabs>
                <w:tab w:val="decimal" w:pos="99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</w:tcPr>
          <w:p w14:paraId="43FC8CB5" w14:textId="0C6EB526" w:rsidR="00C14E67" w:rsidRPr="0099075E" w:rsidRDefault="00C14E67" w:rsidP="009501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4AAEDC90" w14:textId="77777777" w:rsidR="00C14E67" w:rsidRPr="0099075E" w:rsidRDefault="00C14E67" w:rsidP="00C14E67">
            <w:pPr>
              <w:pStyle w:val="acctmergecolhdg"/>
              <w:tabs>
                <w:tab w:val="decimal" w:pos="99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</w:tcPr>
          <w:p w14:paraId="31504DDD" w14:textId="0E282DC7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70C7F10C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41774A6D" w14:textId="3670DCE5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186F1530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788C80E4" w14:textId="22D72079" w:rsidR="00C14E67" w:rsidRPr="0099075E" w:rsidRDefault="00C14E67" w:rsidP="009501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41399C58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5A2FBD00" w14:textId="32058F49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(225)</w:t>
            </w:r>
          </w:p>
        </w:tc>
        <w:tc>
          <w:tcPr>
            <w:tcW w:w="266" w:type="dxa"/>
            <w:gridSpan w:val="2"/>
          </w:tcPr>
          <w:p w14:paraId="74728B74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695CD4E7" w14:textId="1A56A862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99075E">
              <w:rPr>
                <w:rFonts w:asciiTheme="majorBidi" w:hAnsiTheme="majorBidi" w:cstheme="majorBidi"/>
                <w:szCs w:val="22"/>
                <w:lang w:val="en-US"/>
              </w:rPr>
              <w:t>(225)</w:t>
            </w:r>
          </w:p>
        </w:tc>
      </w:tr>
      <w:tr w:rsidR="00C14E67" w:rsidRPr="0099075E" w14:paraId="252897DF" w14:textId="77777777" w:rsidTr="00A861FA">
        <w:trPr>
          <w:trHeight w:val="19"/>
        </w:trPr>
        <w:tc>
          <w:tcPr>
            <w:tcW w:w="2340" w:type="dxa"/>
            <w:gridSpan w:val="2"/>
          </w:tcPr>
          <w:p w14:paraId="3D4A3697" w14:textId="62319EF2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C61F1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หัก</w:t>
            </w: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ค่าเสื่อมราคา</w:t>
            </w:r>
          </w:p>
        </w:tc>
        <w:tc>
          <w:tcPr>
            <w:tcW w:w="816" w:type="dxa"/>
          </w:tcPr>
          <w:p w14:paraId="631D1E3D" w14:textId="77777777" w:rsidR="00C14E67" w:rsidRPr="0099075E" w:rsidRDefault="00C14E67" w:rsidP="00C14E67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F1DECC3" w14:textId="01BE23E5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(19,644)</w:t>
            </w:r>
          </w:p>
        </w:tc>
        <w:tc>
          <w:tcPr>
            <w:tcW w:w="346" w:type="dxa"/>
          </w:tcPr>
          <w:p w14:paraId="6A10F68A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7CEF628" w14:textId="7673C57B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(27,408)</w:t>
            </w:r>
          </w:p>
        </w:tc>
        <w:tc>
          <w:tcPr>
            <w:tcW w:w="266" w:type="dxa"/>
          </w:tcPr>
          <w:p w14:paraId="49C63732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54404AC3" w14:textId="526BEFDA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(12,017)</w:t>
            </w:r>
          </w:p>
        </w:tc>
        <w:tc>
          <w:tcPr>
            <w:tcW w:w="266" w:type="dxa"/>
          </w:tcPr>
          <w:p w14:paraId="4180ED43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1AF5B1" w14:textId="11DD6BD2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(526)</w:t>
            </w:r>
          </w:p>
        </w:tc>
        <w:tc>
          <w:tcPr>
            <w:tcW w:w="180" w:type="dxa"/>
          </w:tcPr>
          <w:p w14:paraId="47502C51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9C0EEEC" w14:textId="767E00CC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(6,090)</w:t>
            </w:r>
          </w:p>
        </w:tc>
        <w:tc>
          <w:tcPr>
            <w:tcW w:w="266" w:type="dxa"/>
            <w:gridSpan w:val="2"/>
          </w:tcPr>
          <w:p w14:paraId="299AC939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226625B" w14:textId="5AF18413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(11,072)</w:t>
            </w:r>
          </w:p>
        </w:tc>
        <w:tc>
          <w:tcPr>
            <w:tcW w:w="266" w:type="dxa"/>
            <w:gridSpan w:val="2"/>
          </w:tcPr>
          <w:p w14:paraId="0597FDF3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32F6124B" w14:textId="1011B3B8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(76,75</w:t>
            </w:r>
            <w:r w:rsidR="00213BA3">
              <w:rPr>
                <w:rFonts w:asciiTheme="majorBidi" w:hAnsiTheme="majorBidi" w:cstheme="majorBidi"/>
                <w:szCs w:val="22"/>
              </w:rPr>
              <w:t>7</w:t>
            </w:r>
            <w:r w:rsidRPr="0099075E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C14E67" w:rsidRPr="0099075E" w14:paraId="4EAB9819" w14:textId="77777777" w:rsidTr="00A861FA">
        <w:trPr>
          <w:trHeight w:val="19"/>
        </w:trPr>
        <w:tc>
          <w:tcPr>
            <w:tcW w:w="2340" w:type="dxa"/>
            <w:gridSpan w:val="2"/>
          </w:tcPr>
          <w:p w14:paraId="21570A93" w14:textId="63339DC2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99075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31</w:t>
            </w:r>
            <w:r w:rsidRPr="0099075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Pr="009907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6" w:type="dxa"/>
          </w:tcPr>
          <w:p w14:paraId="233D6499" w14:textId="77777777" w:rsidR="00C14E67" w:rsidRPr="0099075E" w:rsidRDefault="00C14E67" w:rsidP="00C14E67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5490818" w14:textId="77F5C654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393,943</w:t>
            </w:r>
          </w:p>
        </w:tc>
        <w:tc>
          <w:tcPr>
            <w:tcW w:w="346" w:type="dxa"/>
          </w:tcPr>
          <w:p w14:paraId="5DC83145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641718E1" w14:textId="2AC67A88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563,162</w:t>
            </w:r>
          </w:p>
        </w:tc>
        <w:tc>
          <w:tcPr>
            <w:tcW w:w="266" w:type="dxa"/>
          </w:tcPr>
          <w:p w14:paraId="65225065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707318AB" w14:textId="1B576A2E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275,497</w:t>
            </w:r>
          </w:p>
        </w:tc>
        <w:tc>
          <w:tcPr>
            <w:tcW w:w="266" w:type="dxa"/>
          </w:tcPr>
          <w:p w14:paraId="0A863A22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A70CDF1" w14:textId="25C9A91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6,1</w:t>
            </w:r>
            <w:r w:rsidR="00EF793C">
              <w:rPr>
                <w:rFonts w:asciiTheme="majorBidi" w:hAnsiTheme="majorBidi" w:cstheme="majorBidi"/>
                <w:b/>
                <w:bCs/>
                <w:szCs w:val="22"/>
              </w:rPr>
              <w:t>29</w:t>
            </w:r>
          </w:p>
        </w:tc>
        <w:tc>
          <w:tcPr>
            <w:tcW w:w="180" w:type="dxa"/>
          </w:tcPr>
          <w:p w14:paraId="34997B1B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F148B81" w14:textId="7D54AB81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43,98</w:t>
            </w:r>
            <w:r w:rsidR="00EF793C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266" w:type="dxa"/>
            <w:gridSpan w:val="2"/>
          </w:tcPr>
          <w:p w14:paraId="5238C5C1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075A8C" w14:textId="4A77676A" w:rsidR="00C14E67" w:rsidRPr="00213BA3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13BA3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D550EB" w:rsidRPr="00213BA3">
              <w:rPr>
                <w:rFonts w:asciiTheme="majorBidi" w:hAnsiTheme="majorBidi" w:cstheme="majorBidi"/>
                <w:b/>
                <w:bCs/>
                <w:szCs w:val="22"/>
              </w:rPr>
              <w:t>1,88</w:t>
            </w:r>
            <w:r w:rsidR="00141A23" w:rsidRPr="00213BA3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266" w:type="dxa"/>
            <w:gridSpan w:val="2"/>
          </w:tcPr>
          <w:p w14:paraId="20299A1B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09D133" w14:textId="03698477" w:rsidR="00C14E67" w:rsidRPr="0099075E" w:rsidRDefault="00C14E67" w:rsidP="000903D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1,</w:t>
            </w:r>
            <w:r w:rsidR="00141A23">
              <w:rPr>
                <w:rFonts w:asciiTheme="majorBidi" w:hAnsiTheme="majorBidi" w:cstheme="majorBidi"/>
                <w:b/>
                <w:bCs/>
                <w:szCs w:val="22"/>
              </w:rPr>
              <w:t>594,598</w:t>
            </w:r>
          </w:p>
        </w:tc>
      </w:tr>
      <w:tr w:rsidR="00C14E67" w:rsidRPr="0099075E" w14:paraId="4CBEFFE7" w14:textId="77777777" w:rsidTr="00A861FA">
        <w:trPr>
          <w:trHeight w:val="19"/>
        </w:trPr>
        <w:tc>
          <w:tcPr>
            <w:tcW w:w="2340" w:type="dxa"/>
            <w:gridSpan w:val="2"/>
          </w:tcPr>
          <w:p w14:paraId="273843E1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490CFB4" w14:textId="77777777" w:rsidR="00C14E67" w:rsidRPr="0099075E" w:rsidRDefault="00C14E67" w:rsidP="00C14E67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327CF260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dxa"/>
          </w:tcPr>
          <w:p w14:paraId="7E6B1960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6DB9632B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C1E6D04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36493128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0EFAB5E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758DF4D6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F69EB7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D33BEC0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529B7A5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3C77245C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1BABB15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auto"/>
            </w:tcBorders>
          </w:tcPr>
          <w:p w14:paraId="33A7F06B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14E67" w:rsidRPr="0099075E" w14:paraId="10AF6966" w14:textId="77777777" w:rsidTr="00F76BAE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44073068" w14:textId="77777777" w:rsidR="00C14E67" w:rsidRPr="0099075E" w:rsidRDefault="00C14E67" w:rsidP="00C14E67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FF"/>
                <w:szCs w:val="22"/>
                <w:lang w:val="en-US" w:bidi="th-TH"/>
              </w:rPr>
            </w:pPr>
          </w:p>
        </w:tc>
        <w:tc>
          <w:tcPr>
            <w:tcW w:w="816" w:type="dxa"/>
          </w:tcPr>
          <w:p w14:paraId="62D8CD7C" w14:textId="77777777" w:rsidR="00C14E67" w:rsidRPr="0099075E" w:rsidRDefault="00C14E67" w:rsidP="00C14E67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278" w:type="dxa"/>
            <w:gridSpan w:val="17"/>
          </w:tcPr>
          <w:p w14:paraId="10C27FD9" w14:textId="77777777" w:rsidR="00C14E67" w:rsidRPr="0099075E" w:rsidRDefault="00C14E67" w:rsidP="00C14E67">
            <w:pPr>
              <w:pStyle w:val="Pa47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C14E67" w:rsidRPr="0099075E" w14:paraId="7FCD7B23" w14:textId="77777777" w:rsidTr="00A861FA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346B1F0F" w14:textId="77777777" w:rsidR="00C14E67" w:rsidRPr="0099075E" w:rsidRDefault="00C14E67" w:rsidP="00C14E67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24B8CC91" w14:textId="3C3108DD" w:rsidR="00C14E67" w:rsidRPr="0099075E" w:rsidRDefault="00C14E67" w:rsidP="00C14E67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98" w:type="dxa"/>
            <w:vAlign w:val="bottom"/>
          </w:tcPr>
          <w:p w14:paraId="608CA38D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0E6B4000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383096E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150D9B1A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4603FBA1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21D91865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2089AA6B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</w:tcPr>
          <w:p w14:paraId="10BA8A3B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5F55C26A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</w:t>
            </w:r>
          </w:p>
          <w:p w14:paraId="3E91DC6A" w14:textId="78103332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80" w:type="dxa"/>
          </w:tcPr>
          <w:p w14:paraId="7CC1B6E1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91D6EB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2BEEAE8B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7EAAD4AC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7AADC3F1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42DF52" w14:textId="77777777" w:rsidR="00C14E67" w:rsidRPr="0099075E" w:rsidRDefault="00C14E67" w:rsidP="00C14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5B7E46D9" w14:textId="77777777" w:rsidR="00C14E67" w:rsidRPr="0099075E" w:rsidRDefault="00C14E67" w:rsidP="00C14E67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670C8A1" w14:textId="77777777" w:rsidR="00C14E67" w:rsidRPr="0099075E" w:rsidRDefault="00C14E67" w:rsidP="00C14E67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14E67" w:rsidRPr="0099075E" w14:paraId="1EAB4BEC" w14:textId="77777777" w:rsidTr="00A861FA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</w:tcPr>
          <w:p w14:paraId="08F9E5D4" w14:textId="77777777" w:rsidR="00C14E67" w:rsidRPr="0099075E" w:rsidRDefault="00C14E67" w:rsidP="00C14E67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6" w:type="dxa"/>
          </w:tcPr>
          <w:p w14:paraId="75F2B015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550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278" w:type="dxa"/>
            <w:gridSpan w:val="17"/>
          </w:tcPr>
          <w:p w14:paraId="4D2850A9" w14:textId="77777777" w:rsidR="00C14E67" w:rsidRPr="0099075E" w:rsidRDefault="00C14E67" w:rsidP="00C14E67">
            <w:pPr>
              <w:pStyle w:val="acctfourfigures"/>
              <w:spacing w:line="26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99075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99075E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C14E67" w:rsidRPr="0099075E" w14:paraId="69A62231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2C8C5F1F" w14:textId="03AA63B2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99075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 </w:t>
            </w:r>
            <w:r w:rsidRPr="0099075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มกราคม </w:t>
            </w:r>
            <w:r w:rsidRPr="0099075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755B4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14:paraId="2029FF8E" w14:textId="5AB6C305" w:rsidR="00C14E67" w:rsidRPr="0099075E" w:rsidRDefault="00C14E67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063DB585" w14:textId="30563BBD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1,054</w:t>
            </w:r>
          </w:p>
        </w:tc>
        <w:tc>
          <w:tcPr>
            <w:tcW w:w="346" w:type="dxa"/>
          </w:tcPr>
          <w:p w14:paraId="08695502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4BEEEF37" w14:textId="773E968D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36,117</w:t>
            </w:r>
          </w:p>
        </w:tc>
        <w:tc>
          <w:tcPr>
            <w:tcW w:w="266" w:type="dxa"/>
          </w:tcPr>
          <w:p w14:paraId="285BE161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</w:tcPr>
          <w:p w14:paraId="67E21C41" w14:textId="372297B5" w:rsidR="00C14E67" w:rsidRPr="0099075E" w:rsidRDefault="00C14E67" w:rsidP="001F566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1,881</w:t>
            </w:r>
          </w:p>
        </w:tc>
        <w:tc>
          <w:tcPr>
            <w:tcW w:w="266" w:type="dxa"/>
          </w:tcPr>
          <w:p w14:paraId="6862D788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32F36827" w14:textId="4522D797" w:rsidR="00C14E67" w:rsidRPr="0099075E" w:rsidRDefault="00C14E67" w:rsidP="001F566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2,438</w:t>
            </w:r>
          </w:p>
        </w:tc>
        <w:tc>
          <w:tcPr>
            <w:tcW w:w="180" w:type="dxa"/>
          </w:tcPr>
          <w:p w14:paraId="3EEF81A6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</w:tcPr>
          <w:p w14:paraId="054DA336" w14:textId="64B597B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9,660</w:t>
            </w:r>
          </w:p>
        </w:tc>
        <w:tc>
          <w:tcPr>
            <w:tcW w:w="266" w:type="dxa"/>
            <w:gridSpan w:val="2"/>
          </w:tcPr>
          <w:p w14:paraId="0E7B034C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03A2253" w14:textId="258A3BD9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14,251</w:t>
            </w:r>
          </w:p>
        </w:tc>
        <w:tc>
          <w:tcPr>
            <w:tcW w:w="266" w:type="dxa"/>
            <w:gridSpan w:val="2"/>
          </w:tcPr>
          <w:p w14:paraId="714387F7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46C40950" w14:textId="4326AAAE" w:rsidR="00C14E67" w:rsidRPr="000903D4" w:rsidRDefault="00C14E67" w:rsidP="0009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903D4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65,401</w:t>
            </w:r>
          </w:p>
        </w:tc>
      </w:tr>
      <w:tr w:rsidR="00C14E67" w:rsidRPr="0099075E" w14:paraId="4E9206AB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257AB3BA" w14:textId="3068AD6D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6F4DBF0F" w14:textId="77777777" w:rsidR="00C14E67" w:rsidRPr="0099075E" w:rsidRDefault="00C14E67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4A79026" w14:textId="3D6EAD8D" w:rsidR="00C14E67" w:rsidRPr="0099075E" w:rsidRDefault="00C14E67" w:rsidP="009501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7B51B248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08316201" w14:textId="558C8777" w:rsidR="00C14E67" w:rsidRPr="0099075E" w:rsidRDefault="00C14E67" w:rsidP="009501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69897EED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31" w:type="dxa"/>
          </w:tcPr>
          <w:p w14:paraId="5AD73DA3" w14:textId="2AAE0DFE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E647381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48" w:type="dxa"/>
          </w:tcPr>
          <w:p w14:paraId="3EAFD4CF" w14:textId="5A04D9FB" w:rsidR="00C14E67" w:rsidRPr="0099075E" w:rsidRDefault="00C14E67" w:rsidP="001F566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119</w:t>
            </w:r>
          </w:p>
        </w:tc>
        <w:tc>
          <w:tcPr>
            <w:tcW w:w="180" w:type="dxa"/>
          </w:tcPr>
          <w:p w14:paraId="7A83E4D5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30EEC534" w14:textId="3E235D03" w:rsidR="00C14E67" w:rsidRPr="0099075E" w:rsidRDefault="00C14E67" w:rsidP="001F566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53101F40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2C8BBF68" w14:textId="072B5145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2,033</w:t>
            </w:r>
          </w:p>
        </w:tc>
        <w:tc>
          <w:tcPr>
            <w:tcW w:w="266" w:type="dxa"/>
            <w:gridSpan w:val="2"/>
          </w:tcPr>
          <w:p w14:paraId="083AB481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4F2B636C" w14:textId="23D98ACD" w:rsidR="00C14E67" w:rsidRPr="0099075E" w:rsidRDefault="00C14E67" w:rsidP="0009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2,152</w:t>
            </w:r>
          </w:p>
        </w:tc>
      </w:tr>
      <w:tr w:rsidR="00C14E67" w:rsidRPr="0099075E" w14:paraId="2DDF97C5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0087F15F" w14:textId="00BDDAD3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816" w:type="dxa"/>
          </w:tcPr>
          <w:p w14:paraId="7A4387EC" w14:textId="77777777" w:rsidR="00C14E67" w:rsidRPr="0099075E" w:rsidRDefault="00C14E67" w:rsidP="00C14E67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BC274B5" w14:textId="6BAE9FEE" w:rsidR="00C14E67" w:rsidRPr="0099075E" w:rsidRDefault="00C14E67" w:rsidP="009501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3E03E818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36EBBE3B" w14:textId="0B35D160" w:rsidR="00C14E67" w:rsidRPr="0099075E" w:rsidRDefault="00C14E67" w:rsidP="009501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CEDAB4A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31" w:type="dxa"/>
          </w:tcPr>
          <w:p w14:paraId="14D0DECC" w14:textId="725B9300" w:rsidR="00C14E67" w:rsidRPr="0099075E" w:rsidRDefault="00C14E67" w:rsidP="009501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2BFFF255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48" w:type="dxa"/>
          </w:tcPr>
          <w:p w14:paraId="15005F87" w14:textId="31389772" w:rsidR="00C14E67" w:rsidRPr="0099075E" w:rsidRDefault="00C14E67" w:rsidP="001F566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4A5D7DCF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7FB037C6" w14:textId="6DB41939" w:rsidR="00C14E67" w:rsidRPr="0099075E" w:rsidRDefault="00C14E67" w:rsidP="001F566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2658B55F" w14:textId="7777777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3432BC87" w14:textId="253A55EA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(840)</w:t>
            </w:r>
          </w:p>
        </w:tc>
        <w:tc>
          <w:tcPr>
            <w:tcW w:w="266" w:type="dxa"/>
            <w:gridSpan w:val="2"/>
          </w:tcPr>
          <w:p w14:paraId="197757AB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126AFFAF" w14:textId="49FEAD93" w:rsidR="00C14E67" w:rsidRPr="000903D4" w:rsidRDefault="00C14E67" w:rsidP="0009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903D4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(840)</w:t>
            </w:r>
          </w:p>
        </w:tc>
      </w:tr>
      <w:tr w:rsidR="00C14E67" w:rsidRPr="0099075E" w14:paraId="276E9AD4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53169F31" w14:textId="41FD45F5" w:rsidR="00C14E67" w:rsidRPr="0099075E" w:rsidRDefault="00C14E67" w:rsidP="00C14E67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 xml:space="preserve">หัก </w:t>
            </w:r>
            <w:r w:rsidRPr="0099075E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25E6092C" w14:textId="77777777" w:rsidR="00C14E67" w:rsidRPr="0099075E" w:rsidRDefault="00C14E67" w:rsidP="00C14E67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4FAA5D2" w14:textId="4A55C9C0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(264)</w:t>
            </w:r>
          </w:p>
        </w:tc>
        <w:tc>
          <w:tcPr>
            <w:tcW w:w="346" w:type="dxa"/>
          </w:tcPr>
          <w:p w14:paraId="1EB80BAF" w14:textId="77777777" w:rsidR="00C14E67" w:rsidRPr="0099075E" w:rsidRDefault="00C14E67" w:rsidP="00C14E67">
            <w:pPr>
              <w:pStyle w:val="acctmergecolhdg"/>
              <w:tabs>
                <w:tab w:val="decimal" w:pos="900"/>
              </w:tabs>
              <w:spacing w:line="240" w:lineRule="auto"/>
              <w:ind w:right="-40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5A4FA5D" w14:textId="420CA746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(9,</w:t>
            </w:r>
            <w:r w:rsidR="001C3FF4">
              <w:rPr>
                <w:rFonts w:asciiTheme="majorBidi" w:hAnsiTheme="majorBidi" w:cstheme="majorBidi"/>
                <w:szCs w:val="22"/>
              </w:rPr>
              <w:t>264</w:t>
            </w:r>
            <w:r w:rsidRPr="0099075E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</w:tcPr>
          <w:p w14:paraId="752587B1" w14:textId="77777777" w:rsidR="00C14E67" w:rsidRPr="0099075E" w:rsidRDefault="00C14E67" w:rsidP="00C14E67">
            <w:pPr>
              <w:pStyle w:val="acctmergecolhdg"/>
              <w:tabs>
                <w:tab w:val="decimal" w:pos="900"/>
              </w:tabs>
              <w:spacing w:line="240" w:lineRule="auto"/>
              <w:ind w:right="-40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BD37D33" w14:textId="52D52CEC" w:rsidR="00C14E67" w:rsidRPr="0099075E" w:rsidRDefault="00C14E67" w:rsidP="001F566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(666)</w:t>
            </w:r>
          </w:p>
        </w:tc>
        <w:tc>
          <w:tcPr>
            <w:tcW w:w="266" w:type="dxa"/>
          </w:tcPr>
          <w:p w14:paraId="3B76D695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912EFCA" w14:textId="572928C8" w:rsidR="00C14E67" w:rsidRPr="0099075E" w:rsidRDefault="00C14E67" w:rsidP="001F566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(217)</w:t>
            </w:r>
          </w:p>
        </w:tc>
        <w:tc>
          <w:tcPr>
            <w:tcW w:w="180" w:type="dxa"/>
          </w:tcPr>
          <w:p w14:paraId="4685F42B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BF50305" w14:textId="610E72B2" w:rsidR="00C14E67" w:rsidRPr="0099075E" w:rsidRDefault="00C14E67" w:rsidP="00C14E6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(1,127)</w:t>
            </w:r>
          </w:p>
        </w:tc>
        <w:tc>
          <w:tcPr>
            <w:tcW w:w="266" w:type="dxa"/>
            <w:gridSpan w:val="2"/>
          </w:tcPr>
          <w:p w14:paraId="218191CA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2C2A3FD" w14:textId="0253020A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  <w:r w:rsidRPr="0099075E">
              <w:rPr>
                <w:rFonts w:asciiTheme="majorBidi" w:hAnsiTheme="majorBidi" w:cstheme="majorBidi"/>
                <w:szCs w:val="22"/>
              </w:rPr>
              <w:t>(1,614)</w:t>
            </w:r>
          </w:p>
        </w:tc>
        <w:tc>
          <w:tcPr>
            <w:tcW w:w="266" w:type="dxa"/>
            <w:gridSpan w:val="2"/>
          </w:tcPr>
          <w:p w14:paraId="0019DDD5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7B5FDB57" w14:textId="1F3BEBAB" w:rsidR="00C14E67" w:rsidRPr="000903D4" w:rsidRDefault="00C14E67" w:rsidP="0009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903D4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(13,</w:t>
            </w:r>
            <w:r w:rsidR="001C3FF4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152</w:t>
            </w:r>
            <w:r w:rsidRPr="000903D4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C14E67" w:rsidRPr="0099075E" w14:paraId="668CB067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  <w:vAlign w:val="bottom"/>
          </w:tcPr>
          <w:p w14:paraId="59367415" w14:textId="54A31B97" w:rsidR="00C14E67" w:rsidRPr="0099075E" w:rsidRDefault="00C14E67" w:rsidP="00C1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99075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31</w:t>
            </w:r>
            <w:r w:rsidRPr="0099075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Pr="009907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907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6" w:type="dxa"/>
          </w:tcPr>
          <w:p w14:paraId="191024E5" w14:textId="77777777" w:rsidR="00C14E67" w:rsidRPr="0099075E" w:rsidRDefault="00C14E67" w:rsidP="00C14E67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421D0" w14:textId="261E6994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790</w:t>
            </w:r>
          </w:p>
        </w:tc>
        <w:tc>
          <w:tcPr>
            <w:tcW w:w="346" w:type="dxa"/>
          </w:tcPr>
          <w:p w14:paraId="6B71DA03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5A0CD" w14:textId="5F1D299A" w:rsidR="00C14E67" w:rsidRPr="0099075E" w:rsidRDefault="00C14E67" w:rsidP="00C14E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26,</w:t>
            </w:r>
            <w:r w:rsidR="001C3FF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853</w:t>
            </w:r>
          </w:p>
        </w:tc>
        <w:tc>
          <w:tcPr>
            <w:tcW w:w="266" w:type="dxa"/>
          </w:tcPr>
          <w:p w14:paraId="7DB687C0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C231" w14:textId="5FE5E3A8" w:rsidR="00C14E67" w:rsidRPr="0099075E" w:rsidRDefault="00C14E67" w:rsidP="001F566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1,215</w:t>
            </w:r>
          </w:p>
        </w:tc>
        <w:tc>
          <w:tcPr>
            <w:tcW w:w="266" w:type="dxa"/>
          </w:tcPr>
          <w:p w14:paraId="5960ABF0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103BB" w14:textId="115B7CF9" w:rsidR="00C14E67" w:rsidRPr="0099075E" w:rsidRDefault="00C14E67" w:rsidP="001F566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2,340</w:t>
            </w:r>
          </w:p>
        </w:tc>
        <w:tc>
          <w:tcPr>
            <w:tcW w:w="180" w:type="dxa"/>
          </w:tcPr>
          <w:p w14:paraId="5DE90C33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F6B0" w14:textId="7DD6273B" w:rsidR="00C14E67" w:rsidRPr="0099075E" w:rsidRDefault="00C14E67" w:rsidP="00C14E6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8,533</w:t>
            </w:r>
          </w:p>
        </w:tc>
        <w:tc>
          <w:tcPr>
            <w:tcW w:w="266" w:type="dxa"/>
            <w:gridSpan w:val="2"/>
          </w:tcPr>
          <w:p w14:paraId="3E55A8EF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EC159" w14:textId="1BAC0D4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075E">
              <w:rPr>
                <w:rFonts w:asciiTheme="majorBidi" w:hAnsiTheme="majorBidi" w:cstheme="majorBidi"/>
                <w:b/>
                <w:bCs/>
                <w:szCs w:val="22"/>
              </w:rPr>
              <w:t>13,830</w:t>
            </w:r>
          </w:p>
        </w:tc>
        <w:tc>
          <w:tcPr>
            <w:tcW w:w="266" w:type="dxa"/>
            <w:gridSpan w:val="2"/>
          </w:tcPr>
          <w:p w14:paraId="3D8C5C15" w14:textId="77777777" w:rsidR="00C14E67" w:rsidRPr="0099075E" w:rsidRDefault="00C14E67" w:rsidP="00C14E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4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56912" w14:textId="55C00E07" w:rsidR="00C14E67" w:rsidRPr="000903D4" w:rsidRDefault="001C3FF4" w:rsidP="0009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53,561</w:t>
            </w:r>
          </w:p>
        </w:tc>
      </w:tr>
    </w:tbl>
    <w:p w14:paraId="476D3344" w14:textId="77777777" w:rsidR="00C4698E" w:rsidRPr="0099075E" w:rsidRDefault="00C4698E" w:rsidP="00A6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right"/>
        <w:rPr>
          <w:rFonts w:asciiTheme="majorBidi" w:hAnsiTheme="majorBidi" w:cstheme="majorBidi"/>
          <w:sz w:val="12"/>
          <w:szCs w:val="12"/>
        </w:rPr>
      </w:pPr>
    </w:p>
    <w:p w14:paraId="5886EE9A" w14:textId="22825EDD" w:rsidR="00C4698E" w:rsidRPr="0099075E" w:rsidRDefault="00C4698E" w:rsidP="00A6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right"/>
        <w:rPr>
          <w:rFonts w:asciiTheme="majorBidi" w:hAnsiTheme="majorBidi" w:cstheme="majorBidi"/>
          <w:b/>
          <w:sz w:val="22"/>
          <w:szCs w:val="22"/>
          <w:cs/>
        </w:rPr>
        <w:sectPr w:rsidR="00C4698E" w:rsidRPr="0099075E" w:rsidSect="00966FF0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962F86" w14:textId="77777777" w:rsidR="00E52C3E" w:rsidRPr="0099075E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9075E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1CA9D025" w14:textId="77777777" w:rsidR="00E52C3E" w:rsidRPr="0099075E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9A2D237" w14:textId="7E017E93" w:rsidR="00E52C3E" w:rsidRPr="0099075E" w:rsidRDefault="00E52C3E" w:rsidP="0052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9075E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99075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25669" w:rsidRPr="0099075E">
        <w:rPr>
          <w:rFonts w:ascii="Angsana New" w:hAnsi="Angsana New" w:cs="Angsana New" w:hint="cs"/>
          <w:sz w:val="28"/>
          <w:szCs w:val="28"/>
        </w:rPr>
        <w:t>31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525669" w:rsidRPr="0099075E">
        <w:rPr>
          <w:rFonts w:asciiTheme="majorBidi" w:hAnsiTheme="majorBidi" w:cstheme="majorBidi"/>
          <w:sz w:val="28"/>
          <w:szCs w:val="28"/>
        </w:rPr>
        <w:t>2565</w:t>
      </w:r>
      <w:r w:rsidR="00400995" w:rsidRPr="009907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กลุ่มบริษัทได้นำสิทธิการเช่าที่ดินซึ่งมีมูลค่าตามบัญชีสุทธิ </w:t>
      </w:r>
      <w:r w:rsidR="00153EDB">
        <w:rPr>
          <w:rFonts w:asciiTheme="majorBidi" w:hAnsiTheme="majorBidi" w:cs="Angsana New"/>
          <w:bCs/>
          <w:sz w:val="28"/>
          <w:szCs w:val="28"/>
        </w:rPr>
        <w:t>27</w:t>
      </w:r>
      <w:r w:rsidR="00AB2501" w:rsidRPr="0099075E">
        <w:rPr>
          <w:rFonts w:asciiTheme="majorBidi" w:hAnsiTheme="majorBidi" w:cs="Angsana New"/>
          <w:bCs/>
          <w:sz w:val="28"/>
          <w:szCs w:val="28"/>
        </w:rPr>
        <w:t>.</w:t>
      </w:r>
      <w:r w:rsidR="00153EDB">
        <w:rPr>
          <w:rFonts w:asciiTheme="majorBidi" w:hAnsiTheme="majorBidi" w:cs="Angsana New"/>
          <w:bCs/>
          <w:sz w:val="28"/>
          <w:szCs w:val="28"/>
        </w:rPr>
        <w:t>30</w:t>
      </w:r>
      <w:r w:rsidR="00C938D0" w:rsidRPr="0099075E">
        <w:rPr>
          <w:rFonts w:asciiTheme="majorBidi" w:hAnsiTheme="majorBidi" w:cs="Angsana New"/>
          <w:bCs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b/>
          <w:sz w:val="28"/>
          <w:szCs w:val="28"/>
          <w:cs/>
        </w:rPr>
        <w:t>ล้านบาท เป็นสินทรัพย์ค้ำประกันวงเงินสินเชื่อที่ได้รับจากสถาบันการเงิน</w:t>
      </w:r>
      <w:r w:rsidRPr="0099075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503B0" w:rsidRPr="009907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503B0"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3503B0" w:rsidRPr="0099075E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3503B0"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503B0" w:rsidRPr="0099075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25669" w:rsidRPr="0099075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3503B0" w:rsidRPr="0099075E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3503B0" w:rsidRPr="009907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00437" w:rsidRPr="0099075E">
        <w:rPr>
          <w:rFonts w:asciiTheme="majorBidi" w:hAnsiTheme="majorBidi" w:cstheme="majorBidi"/>
          <w:i/>
          <w:iCs/>
          <w:sz w:val="28"/>
          <w:szCs w:val="28"/>
        </w:rPr>
        <w:t>27</w:t>
      </w:r>
      <w:r w:rsidR="00AB2501" w:rsidRPr="009907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56D0F">
        <w:rPr>
          <w:rFonts w:asciiTheme="majorBidi" w:hAnsiTheme="majorBidi" w:cstheme="majorBidi"/>
          <w:i/>
          <w:iCs/>
          <w:sz w:val="28"/>
          <w:szCs w:val="28"/>
        </w:rPr>
        <w:t>63</w:t>
      </w:r>
      <w:r w:rsidR="003503B0" w:rsidRPr="009907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="003503B0" w:rsidRPr="0099075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3503B0" w:rsidRPr="0099075E">
        <w:rPr>
          <w:rFonts w:asciiTheme="majorBidi" w:hAnsiTheme="majorBidi" w:cstheme="majorBidi"/>
          <w:sz w:val="28"/>
          <w:szCs w:val="28"/>
        </w:rPr>
        <w:t xml:space="preserve"> (</w:t>
      </w:r>
      <w:r w:rsidR="003503B0" w:rsidRPr="0099075E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="00B54ADD">
        <w:rPr>
          <w:rFonts w:asciiTheme="majorBidi" w:hAnsiTheme="majorBidi" w:cstheme="majorBidi"/>
          <w:sz w:val="28"/>
          <w:szCs w:val="28"/>
        </w:rPr>
        <w:t>9</w:t>
      </w:r>
      <w:r w:rsidR="003503B0" w:rsidRPr="0099075E">
        <w:rPr>
          <w:rFonts w:asciiTheme="majorBidi" w:hAnsiTheme="majorBidi" w:cstheme="majorBidi"/>
          <w:sz w:val="28"/>
          <w:szCs w:val="28"/>
        </w:rPr>
        <w:t>)</w:t>
      </w:r>
      <w:r w:rsidR="003503B0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D696C79" w14:textId="02F1C2E5" w:rsidR="00E52C3E" w:rsidRPr="0099075E" w:rsidRDefault="00E52C3E" w:rsidP="001C3FF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</w:p>
    <w:p w14:paraId="1112AD80" w14:textId="27157655" w:rsidR="00AD4318" w:rsidRPr="0099075E" w:rsidRDefault="00AD431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0414E706" w14:textId="0F172E29" w:rsidR="00304943" w:rsidRPr="0099075E" w:rsidRDefault="00304943" w:rsidP="0030494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1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98"/>
        <w:gridCol w:w="1440"/>
        <w:gridCol w:w="1347"/>
      </w:tblGrid>
      <w:tr w:rsidR="006545A6" w:rsidRPr="0099075E" w14:paraId="5D989ADF" w14:textId="77777777" w:rsidTr="006545A6">
        <w:tc>
          <w:tcPr>
            <w:tcW w:w="3483" w:type="pct"/>
          </w:tcPr>
          <w:p w14:paraId="05E49BE9" w14:textId="77777777" w:rsidR="006545A6" w:rsidRPr="0099075E" w:rsidRDefault="006545A6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E3DF178" w14:textId="7EE908A9" w:rsidR="006545A6" w:rsidRPr="002D1501" w:rsidRDefault="002D1501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D1501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3" w:type="pct"/>
          </w:tcPr>
          <w:p w14:paraId="4D92AC49" w14:textId="77777777" w:rsidR="006545A6" w:rsidRPr="0099075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545A6" w:rsidRPr="0099075E" w14:paraId="78E21D31" w14:textId="77777777" w:rsidTr="006545A6">
        <w:tc>
          <w:tcPr>
            <w:tcW w:w="3483" w:type="pct"/>
          </w:tcPr>
          <w:p w14:paraId="427A40F7" w14:textId="77777777" w:rsidR="006545A6" w:rsidRPr="0099075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671B2968" w14:textId="4E961D3C" w:rsidR="006545A6" w:rsidRPr="0099075E" w:rsidRDefault="006545A6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733" w:type="pct"/>
          </w:tcPr>
          <w:p w14:paraId="18106748" w14:textId="11E8C953" w:rsidR="006545A6" w:rsidRPr="00706A5B" w:rsidRDefault="002D1501" w:rsidP="002D150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06A5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706A5B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06A5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45A6" w:rsidRPr="0099075E" w14:paraId="45CA6FCD" w14:textId="77777777" w:rsidTr="006545A6">
        <w:tc>
          <w:tcPr>
            <w:tcW w:w="3483" w:type="pct"/>
          </w:tcPr>
          <w:p w14:paraId="365E67D2" w14:textId="05025414" w:rsidR="006545A6" w:rsidRPr="0099075E" w:rsidRDefault="002D1501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="006545A6"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</w:p>
        </w:tc>
        <w:tc>
          <w:tcPr>
            <w:tcW w:w="784" w:type="pct"/>
          </w:tcPr>
          <w:p w14:paraId="5EC1C478" w14:textId="77777777" w:rsidR="006545A6" w:rsidRPr="0099075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</w:tcPr>
          <w:p w14:paraId="4A9B1FFC" w14:textId="77777777" w:rsidR="006545A6" w:rsidRPr="0099075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5A6" w:rsidRPr="0099075E" w14:paraId="3C720E8E" w14:textId="77777777" w:rsidTr="006545A6">
        <w:tc>
          <w:tcPr>
            <w:tcW w:w="3483" w:type="pct"/>
          </w:tcPr>
          <w:p w14:paraId="022FE564" w14:textId="1D6F8342" w:rsidR="006545A6" w:rsidRPr="0099075E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D150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784" w:type="pct"/>
          </w:tcPr>
          <w:p w14:paraId="027FDF9C" w14:textId="77777777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EB21293" w14:textId="28F587E5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220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>,250</w:t>
            </w:r>
          </w:p>
        </w:tc>
      </w:tr>
      <w:tr w:rsidR="006545A6" w:rsidRPr="0099075E" w14:paraId="18A454BD" w14:textId="77777777" w:rsidTr="006545A6">
        <w:tc>
          <w:tcPr>
            <w:tcW w:w="3483" w:type="pct"/>
          </w:tcPr>
          <w:p w14:paraId="4EDD0194" w14:textId="7E05D940" w:rsidR="006545A6" w:rsidRPr="0099075E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ปรับปรุงค่าความนิยมจากการซื้อธุรกิจ</w:t>
            </w:r>
          </w:p>
        </w:tc>
        <w:tc>
          <w:tcPr>
            <w:tcW w:w="784" w:type="pct"/>
          </w:tcPr>
          <w:p w14:paraId="0F927744" w14:textId="0DDDEC11" w:rsidR="006545A6" w:rsidRPr="0099075E" w:rsidRDefault="006545A6" w:rsidP="00B4366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733" w:type="pct"/>
          </w:tcPr>
          <w:p w14:paraId="00F61FC8" w14:textId="3C4466B5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18,125</w:t>
            </w:r>
          </w:p>
        </w:tc>
      </w:tr>
      <w:tr w:rsidR="006545A6" w:rsidRPr="0099075E" w14:paraId="64292DB9" w14:textId="77777777" w:rsidTr="006545A6">
        <w:tc>
          <w:tcPr>
            <w:tcW w:w="3483" w:type="pct"/>
          </w:tcPr>
          <w:p w14:paraId="337F5FAD" w14:textId="77777777" w:rsidR="006545A6" w:rsidRPr="0099075E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84" w:type="pct"/>
          </w:tcPr>
          <w:p w14:paraId="38863130" w14:textId="77777777" w:rsidR="006545A6" w:rsidRPr="0099075E" w:rsidRDefault="006545A6" w:rsidP="00B43660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0F19C0E7" w14:textId="77777777" w:rsidR="006545A6" w:rsidRPr="0099075E" w:rsidRDefault="006545A6" w:rsidP="00B43660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545A6" w:rsidRPr="0099075E" w14:paraId="0192E305" w14:textId="77777777" w:rsidTr="006545A6">
        <w:tc>
          <w:tcPr>
            <w:tcW w:w="3483" w:type="pct"/>
          </w:tcPr>
          <w:p w14:paraId="1ACBF68A" w14:textId="77777777" w:rsidR="006545A6" w:rsidRPr="0099075E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784" w:type="pct"/>
          </w:tcPr>
          <w:p w14:paraId="1DBDC7EE" w14:textId="77777777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14ABA6FE" w14:textId="6284D7DB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2,039</w:t>
            </w: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545A6" w:rsidRPr="0099075E" w14:paraId="5E6A369E" w14:textId="77777777" w:rsidTr="006545A6">
        <w:tc>
          <w:tcPr>
            <w:tcW w:w="3483" w:type="pct"/>
          </w:tcPr>
          <w:p w14:paraId="7B1BEB0A" w14:textId="54C5D634" w:rsidR="006545A6" w:rsidRPr="0099075E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075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99075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F559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559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84" w:type="pct"/>
          </w:tcPr>
          <w:p w14:paraId="7914CF9F" w14:textId="77777777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758C5657" w:rsidR="006545A6" w:rsidRPr="0099075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236,336</w:t>
            </w:r>
          </w:p>
        </w:tc>
      </w:tr>
    </w:tbl>
    <w:p w14:paraId="0752932B" w14:textId="77777777" w:rsidR="00DC7904" w:rsidRPr="0099075E" w:rsidRDefault="00DC7904" w:rsidP="0030494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DEF75B7" w14:textId="47D937AE" w:rsidR="00516892" w:rsidRPr="0099075E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99075E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1626842" w14:textId="388F66E0" w:rsidR="00AA65D2" w:rsidRPr="00A02B21" w:rsidRDefault="00AA65D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2" w:name="_Hlk70859767"/>
      <w:r w:rsidRPr="00A02B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2"/>
    <w:p w14:paraId="5AFD86F2" w14:textId="77777777" w:rsidR="0045771F" w:rsidRPr="0099075E" w:rsidRDefault="0045771F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78444051" w14:textId="7E512361" w:rsidR="00F55982" w:rsidRPr="00072B27" w:rsidRDefault="00F55982" w:rsidP="00A02B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bookmarkStart w:id="3" w:name="_Hlk70859526"/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ในไตรมาสที่ </w:t>
      </w:r>
      <w:r w:rsidRPr="00F55982">
        <w:rPr>
          <w:rFonts w:asciiTheme="majorBidi" w:hAnsiTheme="majorBidi" w:cstheme="majorBidi"/>
          <w:bCs/>
          <w:sz w:val="28"/>
          <w:szCs w:val="28"/>
        </w:rPr>
        <w:t>1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ปี </w:t>
      </w:r>
      <w:r w:rsidRPr="00F55982">
        <w:rPr>
          <w:rFonts w:asciiTheme="majorBidi" w:hAnsiTheme="majorBidi" w:cstheme="majorBidi"/>
          <w:bCs/>
          <w:sz w:val="28"/>
          <w:szCs w:val="28"/>
        </w:rPr>
        <w:t>2565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กลุ่มบริษัทได้ทำสัญญาเงิน</w:t>
      </w:r>
      <w:r w:rsidRPr="00F55982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กู้ยืมระยะสั้นที่มีหลักประกันกับสถาบันการเงินในประเทศหลายแห่ง</w:t>
      </w:r>
      <w:r w:rsidR="00B77748">
        <w:rPr>
          <w:rFonts w:asciiTheme="majorBidi" w:hAnsiTheme="majorBidi" w:cstheme="majorBidi"/>
          <w:b/>
          <w:sz w:val="28"/>
          <w:szCs w:val="28"/>
        </w:rPr>
        <w:br/>
      </w:r>
      <w:r w:rsidRPr="00F55982">
        <w:rPr>
          <w:rFonts w:asciiTheme="majorBidi" w:hAnsiTheme="majorBidi" w:cstheme="majorBidi" w:hint="cs"/>
          <w:b/>
          <w:sz w:val="28"/>
          <w:szCs w:val="28"/>
          <w:cs/>
        </w:rPr>
        <w:t xml:space="preserve">เป็นจำนวน </w:t>
      </w:r>
      <w:r w:rsidRPr="00F55982">
        <w:rPr>
          <w:rFonts w:asciiTheme="majorBidi" w:hAnsiTheme="majorBidi" w:cstheme="majorBidi"/>
          <w:bCs/>
          <w:sz w:val="28"/>
          <w:szCs w:val="28"/>
        </w:rPr>
        <w:t>60</w:t>
      </w:r>
      <w:r w:rsidRPr="00F5598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55982">
        <w:rPr>
          <w:rFonts w:asciiTheme="majorBidi" w:hAnsiTheme="majorBidi" w:cstheme="majorBidi" w:hint="cs"/>
          <w:b/>
          <w:sz w:val="28"/>
          <w:szCs w:val="28"/>
          <w:cs/>
        </w:rPr>
        <w:t xml:space="preserve">ล้านบาท </w:t>
      </w:r>
      <w:r w:rsidRPr="00A02B21">
        <w:rPr>
          <w:rFonts w:asciiTheme="majorBidi" w:hAnsiTheme="majorBidi" w:cstheme="majorBidi" w:hint="cs"/>
          <w:b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A02B2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F55982">
        <w:rPr>
          <w:rFonts w:asciiTheme="majorBidi" w:hAnsiTheme="majorBidi" w:cstheme="majorBidi"/>
          <w:bCs/>
          <w:sz w:val="28"/>
          <w:szCs w:val="28"/>
        </w:rPr>
        <w:t>3</w:t>
      </w:r>
      <w:r w:rsidRPr="00F5598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F55982">
        <w:rPr>
          <w:rFonts w:asciiTheme="majorBidi" w:hAnsiTheme="majorBidi" w:cstheme="majorBidi"/>
          <w:bCs/>
          <w:sz w:val="28"/>
          <w:szCs w:val="28"/>
        </w:rPr>
        <w:t>- 5.25</w:t>
      </w:r>
      <w:r w:rsidRPr="00A02B2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02B21">
        <w:rPr>
          <w:rFonts w:asciiTheme="majorBidi" w:hAnsiTheme="majorBidi" w:cstheme="majorBidi" w:hint="cs"/>
          <w:b/>
          <w:sz w:val="28"/>
          <w:szCs w:val="28"/>
          <w:cs/>
        </w:rPr>
        <w:t>ต่อปี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55982">
        <w:rPr>
          <w:rFonts w:asciiTheme="majorBidi" w:hAnsiTheme="majorBidi" w:cstheme="majorBidi" w:hint="cs"/>
          <w:b/>
          <w:sz w:val="28"/>
          <w:szCs w:val="28"/>
          <w:cs/>
        </w:rPr>
        <w:t>และมีกำหนดชำระคืนภายใน</w:t>
      </w:r>
      <w:r w:rsidRPr="00F5598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72B27">
        <w:rPr>
          <w:rFonts w:asciiTheme="majorBidi" w:hAnsiTheme="majorBidi" w:cstheme="majorBidi"/>
          <w:bCs/>
          <w:sz w:val="28"/>
          <w:szCs w:val="28"/>
        </w:rPr>
        <w:t>3 -</w:t>
      </w:r>
      <w:r w:rsidR="00072B27" w:rsidRPr="00072B27">
        <w:rPr>
          <w:rFonts w:asciiTheme="majorBidi" w:hAnsiTheme="majorBidi" w:cstheme="majorBidi"/>
          <w:bCs/>
          <w:sz w:val="28"/>
          <w:szCs w:val="28"/>
        </w:rPr>
        <w:t xml:space="preserve"> 4</w:t>
      </w:r>
      <w:r w:rsidR="00072B27" w:rsidRPr="00072B2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72B27" w:rsidRPr="00072B27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</w:p>
    <w:p w14:paraId="2262E430" w14:textId="7B796B5C" w:rsidR="005134DC" w:rsidRDefault="00513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8B4C7B4" w14:textId="0E3BACDA" w:rsidR="00C25EE1" w:rsidRPr="00A02B21" w:rsidRDefault="00C25EE1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02B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49475AD7" w14:textId="77777777" w:rsidR="00EE7361" w:rsidRPr="0099075E" w:rsidRDefault="00EE736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AF0937B" w14:textId="757CD6B1" w:rsidR="00A02B21" w:rsidRDefault="00A02B2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A02B21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12.5</w:t>
      </w:r>
      <w:r w:rsidR="0040221B">
        <w:rPr>
          <w:rFonts w:asciiTheme="majorBidi" w:hAnsiTheme="majorBidi" w:cs="Angsana New"/>
          <w:sz w:val="28"/>
          <w:szCs w:val="28"/>
        </w:rPr>
        <w:t xml:space="preserve">0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ซึ่ง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ณ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 xml:space="preserve">31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 xml:space="preserve">2565 </w:t>
      </w:r>
      <w:r w:rsidR="00C22631" w:rsidRPr="009A643A">
        <w:rPr>
          <w:rFonts w:asciiTheme="majorBidi" w:hAnsiTheme="majorBidi" w:cs="Angsana New" w:hint="cs"/>
          <w:sz w:val="28"/>
          <w:szCs w:val="28"/>
          <w:cs/>
        </w:rPr>
        <w:t>บริษัทย่อยมีการเบิกใช้เงินกู้ดังกล่าว</w:t>
      </w:r>
      <w:r w:rsidR="00B17407">
        <w:rPr>
          <w:rFonts w:asciiTheme="majorBidi" w:hAnsiTheme="majorBidi" w:cs="Angsana New" w:hint="cs"/>
          <w:sz w:val="28"/>
          <w:szCs w:val="28"/>
          <w:cs/>
        </w:rPr>
        <w:t>เต็มจำนวนแล้ว โดย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มีอัตราดอกเบี้ยคงที่ร้อยละ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 xml:space="preserve">2.2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โดยเริ่มชำระงวดแรกในเดือนมีนาคม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 xml:space="preserve">2565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และต้องชำระคืนทั้งหมดภายในเดือนมีนาคม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2570</w:t>
      </w:r>
    </w:p>
    <w:p w14:paraId="51454C38" w14:textId="77777777" w:rsidR="00FF416A" w:rsidRDefault="00FF416A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692E1C56" w14:textId="6B946499" w:rsidR="00E93D19" w:rsidRPr="0005480F" w:rsidRDefault="00E93D1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หุ้นกู้</w:t>
      </w:r>
    </w:p>
    <w:p w14:paraId="3316C91B" w14:textId="77777777" w:rsidR="00F17EA1" w:rsidRPr="0005480F" w:rsidRDefault="00F17EA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bookmarkEnd w:id="3"/>
    <w:p w14:paraId="4863EDA3" w14:textId="7C18AEC4" w:rsidR="00FF416A" w:rsidRDefault="00236479" w:rsidP="00F55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236479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3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2565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บริษัทออกหุ้นกู้ไม่ด้อยสิทธิและไม่มีหลักประกัน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โดยมีมูลค่ารวมจำนวน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ไม่เกิน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500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อายุ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3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ครบกำหนดไถ่ถอนปี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2568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หุ้นกู้ดังกล่าวมีอัตราดอกเบี้ยคงที่ร้อยละ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5.6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ชำระดอกเบี้ยทุก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3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05480F" w14:paraId="020302FF" w14:textId="77777777" w:rsidTr="00B12573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031FD529" w14:textId="77777777" w:rsidR="00E1754D" w:rsidRPr="0005480F" w:rsidRDefault="00E1754D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05480F" w:rsidRDefault="00BC6317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E77B0DD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05480F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C3E" w:rsidRPr="0005480F" w14:paraId="07397CAF" w14:textId="77777777" w:rsidTr="00DA79DB">
        <w:trPr>
          <w:trHeight w:val="641"/>
          <w:tblHeader/>
        </w:trPr>
        <w:tc>
          <w:tcPr>
            <w:tcW w:w="2970" w:type="dxa"/>
            <w:vMerge/>
          </w:tcPr>
          <w:p w14:paraId="48969D4B" w14:textId="77777777" w:rsidR="00E52C3E" w:rsidRPr="0005480F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C633B" w14:textId="777BBE8F" w:rsidR="00E52C3E" w:rsidRPr="0005480F" w:rsidRDefault="00BE5BF4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2DF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62DFE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B62D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2C3E"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E4E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7CF2D692" w:rsidR="00E52C3E" w:rsidRPr="0005480F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62DF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93121C" w14:textId="6BBF2BCD" w:rsidR="00E52C3E" w:rsidRPr="0005480F" w:rsidRDefault="00BE5BF4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2DF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62DFE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B62D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2C3E"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62DF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7B59A801" w:rsidR="00E52C3E" w:rsidRPr="0005480F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62DF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52C3E" w:rsidRPr="0005480F" w14:paraId="16BB04F3" w14:textId="77777777" w:rsidTr="00B12573">
        <w:trPr>
          <w:tblHeader/>
        </w:trPr>
        <w:tc>
          <w:tcPr>
            <w:tcW w:w="2970" w:type="dxa"/>
          </w:tcPr>
          <w:p w14:paraId="43710663" w14:textId="77777777" w:rsidR="00E52C3E" w:rsidRPr="0005480F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</w:tcPr>
          <w:p w14:paraId="700F519E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2C3E" w:rsidRPr="0099075E" w14:paraId="31D1802D" w14:textId="77777777" w:rsidTr="00B12573">
        <w:tc>
          <w:tcPr>
            <w:tcW w:w="2970" w:type="dxa"/>
          </w:tcPr>
          <w:p w14:paraId="1FB99D25" w14:textId="77777777" w:rsidR="00E52C3E" w:rsidRPr="0099075E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>(JWDAH)</w:t>
            </w:r>
          </w:p>
        </w:tc>
        <w:tc>
          <w:tcPr>
            <w:tcW w:w="990" w:type="dxa"/>
            <w:vAlign w:val="center"/>
          </w:tcPr>
          <w:p w14:paraId="2ECE5721" w14:textId="00A46A81" w:rsidR="00E52C3E" w:rsidRPr="0099075E" w:rsidRDefault="00CE4EEF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80" w:type="dxa"/>
            <w:vAlign w:val="center"/>
          </w:tcPr>
          <w:p w14:paraId="3CF159CA" w14:textId="78DB2BEE" w:rsidR="00E52C3E" w:rsidRPr="0099075E" w:rsidRDefault="002B2910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521,267</w:t>
            </w:r>
          </w:p>
        </w:tc>
        <w:tc>
          <w:tcPr>
            <w:tcW w:w="270" w:type="dxa"/>
            <w:vAlign w:val="center"/>
          </w:tcPr>
          <w:p w14:paraId="120E7B31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2147149F" w:rsidR="00E52C3E" w:rsidRPr="0099075E" w:rsidRDefault="002B2910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521,267</w:t>
            </w:r>
          </w:p>
        </w:tc>
        <w:tc>
          <w:tcPr>
            <w:tcW w:w="270" w:type="dxa"/>
            <w:vAlign w:val="center"/>
          </w:tcPr>
          <w:p w14:paraId="12175A76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23E3D983" w:rsidR="00E52C3E" w:rsidRPr="0099075E" w:rsidRDefault="00246D8F" w:rsidP="007A5E3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77777777" w:rsidR="00E52C3E" w:rsidRPr="0099075E" w:rsidRDefault="00E52C3E" w:rsidP="00BE5BF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99075E" w14:paraId="0A0B4E41" w14:textId="77777777" w:rsidTr="00B12573">
        <w:tc>
          <w:tcPr>
            <w:tcW w:w="2970" w:type="dxa"/>
          </w:tcPr>
          <w:p w14:paraId="4D2F1F14" w14:textId="77777777" w:rsidR="00E52C3E" w:rsidRPr="0099075E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23C82F37" w14:textId="2D1E419F" w:rsidR="00E52C3E" w:rsidRPr="0099075E" w:rsidRDefault="00CE4EEF" w:rsidP="00CE4E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14:paraId="51C80880" w14:textId="63CD31A1" w:rsidR="00E52C3E" w:rsidRPr="0099075E" w:rsidRDefault="00246D8F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1FB0732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39C34539" w:rsidR="00E52C3E" w:rsidRPr="0099075E" w:rsidRDefault="00BE5BF4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D18A4D7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771C2977" w:rsidR="00E52C3E" w:rsidRPr="0099075E" w:rsidRDefault="00246D8F" w:rsidP="007A5E3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77777777" w:rsidR="00E52C3E" w:rsidRPr="0099075E" w:rsidRDefault="00E52C3E" w:rsidP="00BE5BF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99075E" w14:paraId="3352A9E2" w14:textId="77777777" w:rsidTr="00B12573">
        <w:tc>
          <w:tcPr>
            <w:tcW w:w="2970" w:type="dxa"/>
          </w:tcPr>
          <w:p w14:paraId="6EC5C92F" w14:textId="77777777" w:rsidR="00E52C3E" w:rsidRPr="0099075E" w:rsidRDefault="00E52C3E" w:rsidP="00E5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E52C3E" w:rsidRPr="0099075E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69AB0898" w:rsidR="00E52C3E" w:rsidRPr="00E97277" w:rsidRDefault="00CE4EEF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79326EFD" w:rsidR="00E52C3E" w:rsidRPr="0099075E" w:rsidRDefault="00BE5BF4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195,593</w:t>
            </w:r>
          </w:p>
        </w:tc>
        <w:tc>
          <w:tcPr>
            <w:tcW w:w="270" w:type="dxa"/>
            <w:vAlign w:val="center"/>
          </w:tcPr>
          <w:p w14:paraId="43141B15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0E6FA0E3" w:rsidR="00E52C3E" w:rsidRPr="0099075E" w:rsidRDefault="00246D8F" w:rsidP="007A5E3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77777777" w:rsidR="00E52C3E" w:rsidRPr="0099075E" w:rsidRDefault="00E52C3E" w:rsidP="00BE5BF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99075E" w14:paraId="5D3A6223" w14:textId="77777777" w:rsidTr="00B12573">
        <w:tc>
          <w:tcPr>
            <w:tcW w:w="2970" w:type="dxa"/>
          </w:tcPr>
          <w:p w14:paraId="054C03B2" w14:textId="77777777" w:rsidR="00E52C3E" w:rsidRPr="0099075E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27DAAA89" w:rsidR="00E52C3E" w:rsidRPr="0099075E" w:rsidRDefault="00CE4EEF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7CE083A3" w:rsidR="00E52C3E" w:rsidRPr="00E97277" w:rsidRDefault="00246D8F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72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</w:t>
            </w:r>
            <w:r w:rsidR="00CE4E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77,709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7A1F9280" w:rsidR="00E52C3E" w:rsidRPr="0099075E" w:rsidRDefault="00BE5BF4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1,925,751</w:t>
            </w:r>
          </w:p>
        </w:tc>
        <w:tc>
          <w:tcPr>
            <w:tcW w:w="270" w:type="dxa"/>
            <w:vAlign w:val="center"/>
          </w:tcPr>
          <w:p w14:paraId="3843A8A6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6B7BD23E" w:rsidR="00E52C3E" w:rsidRPr="0099075E" w:rsidRDefault="00246D8F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11,058</w:t>
            </w:r>
          </w:p>
        </w:tc>
        <w:tc>
          <w:tcPr>
            <w:tcW w:w="270" w:type="dxa"/>
            <w:vAlign w:val="center"/>
          </w:tcPr>
          <w:p w14:paraId="07FA4918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6985DF2C" w:rsidR="00E52C3E" w:rsidRPr="0099075E" w:rsidRDefault="00BE5BF4" w:rsidP="00BE5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11,373</w:t>
            </w:r>
          </w:p>
        </w:tc>
      </w:tr>
      <w:tr w:rsidR="00E52C3E" w:rsidRPr="0099075E" w14:paraId="3AAE5F92" w14:textId="77777777" w:rsidTr="00B12573">
        <w:tc>
          <w:tcPr>
            <w:tcW w:w="2970" w:type="dxa"/>
          </w:tcPr>
          <w:p w14:paraId="23D3C19E" w14:textId="77777777" w:rsidR="00E52C3E" w:rsidRPr="0099075E" w:rsidRDefault="00E52C3E" w:rsidP="00E5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7AD069DC" w:rsidR="00E52C3E" w:rsidRPr="0099075E" w:rsidRDefault="00CE4EEF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7E014398" w:rsidR="00E52C3E" w:rsidRPr="0099075E" w:rsidRDefault="00246D8F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27,299</w:t>
            </w:r>
          </w:p>
        </w:tc>
        <w:tc>
          <w:tcPr>
            <w:tcW w:w="270" w:type="dxa"/>
            <w:vAlign w:val="center"/>
          </w:tcPr>
          <w:p w14:paraId="56C3A121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54B4F8ED" w:rsidR="00E52C3E" w:rsidRPr="0099075E" w:rsidRDefault="00BE5BF4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27,632</w:t>
            </w:r>
          </w:p>
        </w:tc>
        <w:tc>
          <w:tcPr>
            <w:tcW w:w="270" w:type="dxa"/>
            <w:vAlign w:val="center"/>
          </w:tcPr>
          <w:p w14:paraId="424712A9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09AF71A7" w:rsidR="00E52C3E" w:rsidRPr="0099075E" w:rsidRDefault="00246D8F" w:rsidP="007A5E3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77777777" w:rsidR="00E52C3E" w:rsidRPr="0099075E" w:rsidRDefault="00E52C3E" w:rsidP="00BE5BF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99075E" w14:paraId="3E8AF163" w14:textId="77777777" w:rsidTr="00B12573">
        <w:tc>
          <w:tcPr>
            <w:tcW w:w="2970" w:type="dxa"/>
          </w:tcPr>
          <w:p w14:paraId="4E953363" w14:textId="77777777" w:rsidR="00E52C3E" w:rsidRPr="0099075E" w:rsidRDefault="00E52C3E" w:rsidP="00E52C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E52C3E" w:rsidRPr="0099075E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417533C2" w:rsidR="00E52C3E" w:rsidRPr="0099075E" w:rsidRDefault="002B2910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2,988,467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4AFA3DDF" w:rsidR="00E52C3E" w:rsidRPr="0099075E" w:rsidRDefault="002B2910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2,834,044</w:t>
            </w:r>
          </w:p>
        </w:tc>
        <w:tc>
          <w:tcPr>
            <w:tcW w:w="270" w:type="dxa"/>
            <w:vAlign w:val="center"/>
          </w:tcPr>
          <w:p w14:paraId="4EF8E367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3D65968E" w:rsidR="00E52C3E" w:rsidRPr="0099075E" w:rsidRDefault="00246D8F" w:rsidP="00BE5BF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11,058</w:t>
            </w:r>
          </w:p>
        </w:tc>
        <w:tc>
          <w:tcPr>
            <w:tcW w:w="270" w:type="dxa"/>
            <w:vAlign w:val="center"/>
          </w:tcPr>
          <w:p w14:paraId="4739DE5F" w14:textId="77777777" w:rsidR="00E52C3E" w:rsidRPr="0099075E" w:rsidRDefault="00E52C3E" w:rsidP="00BE5BF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110460F3" w:rsidR="00E52C3E" w:rsidRPr="0099075E" w:rsidRDefault="00BE5BF4" w:rsidP="00BE5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11,373</w:t>
            </w:r>
          </w:p>
        </w:tc>
      </w:tr>
    </w:tbl>
    <w:p w14:paraId="5AC9F6DA" w14:textId="77777777" w:rsidR="00036185" w:rsidRDefault="00036185" w:rsidP="002A74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81177" w14:textId="18B63AE1" w:rsidR="002A742F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="00BE5BF4" w:rsidRPr="0099075E">
        <w:rPr>
          <w:rFonts w:asciiTheme="majorBidi" w:hAnsiTheme="majorBidi" w:cstheme="majorBidi"/>
          <w:sz w:val="28"/>
          <w:szCs w:val="28"/>
        </w:rPr>
        <w:t>3</w:t>
      </w:r>
      <w:r w:rsidR="00BE5BF4" w:rsidRPr="0099075E">
        <w:rPr>
          <w:rFonts w:ascii="Angsana New" w:hAnsi="Angsana New" w:cs="Angsana New" w:hint="cs"/>
          <w:sz w:val="28"/>
          <w:szCs w:val="28"/>
        </w:rPr>
        <w:t>1</w:t>
      </w:r>
      <w:r w:rsidR="00BE5BF4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 w:rsidR="00E52C3E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99075E">
        <w:rPr>
          <w:rFonts w:asciiTheme="majorBidi" w:hAnsiTheme="majorBidi" w:cstheme="majorBidi"/>
          <w:sz w:val="28"/>
          <w:szCs w:val="28"/>
        </w:rPr>
        <w:t>2</w:t>
      </w:r>
      <w:r w:rsidR="001F2771" w:rsidRPr="0099075E">
        <w:rPr>
          <w:rFonts w:asciiTheme="majorBidi" w:hAnsiTheme="majorBidi" w:cstheme="majorBidi"/>
          <w:sz w:val="28"/>
          <w:szCs w:val="28"/>
        </w:rPr>
        <w:t>56</w:t>
      </w:r>
      <w:r w:rsidR="00BE5BF4" w:rsidRPr="0099075E">
        <w:rPr>
          <w:rFonts w:asciiTheme="majorBidi" w:hAnsiTheme="majorBidi" w:cstheme="majorBidi"/>
          <w:sz w:val="28"/>
          <w:szCs w:val="28"/>
        </w:rPr>
        <w:t>5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="008B7EA0">
        <w:rPr>
          <w:rFonts w:asciiTheme="majorBidi" w:hAnsiTheme="majorBidi" w:cstheme="majorBidi"/>
          <w:sz w:val="28"/>
          <w:szCs w:val="28"/>
        </w:rPr>
        <w:t>824</w:t>
      </w:r>
      <w:r w:rsidR="00246D8F"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และ</w:t>
      </w:r>
      <w:r w:rsidR="000B1BDD">
        <w:rPr>
          <w:rFonts w:asciiTheme="majorBidi" w:hAnsiTheme="majorBidi" w:cs="Angsana New"/>
          <w:sz w:val="28"/>
          <w:szCs w:val="28"/>
        </w:rPr>
        <w:t xml:space="preserve">       </w:t>
      </w:r>
      <w:r w:rsidR="004E4162" w:rsidRPr="009907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B7EA0">
        <w:rPr>
          <w:rFonts w:asciiTheme="majorBidi" w:hAnsiTheme="majorBidi" w:cstheme="majorBidi"/>
          <w:sz w:val="28"/>
          <w:szCs w:val="28"/>
        </w:rPr>
        <w:t>270</w:t>
      </w:r>
      <w:r w:rsidR="004E4162"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2771" w:rsidRPr="0099075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C6317"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6317"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21C0E" w:rsidRPr="0099075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99075E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BE5BF4" w:rsidRPr="0099075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2771" w:rsidRPr="0099075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6317" w:rsidRPr="009907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8B7EA0">
        <w:rPr>
          <w:rFonts w:asciiTheme="majorBidi" w:hAnsiTheme="majorBidi" w:cstheme="majorBidi"/>
          <w:i/>
          <w:iCs/>
          <w:sz w:val="28"/>
          <w:szCs w:val="28"/>
        </w:rPr>
        <w:t>082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B7EA0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421C0E" w:rsidRPr="0099075E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99075E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A742F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7A9471C" w14:textId="19CDACEC" w:rsidR="007271DD" w:rsidRPr="0005480F" w:rsidRDefault="007271DD" w:rsidP="00221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19F4A3F" w14:textId="19011AB4" w:rsidR="00A11329" w:rsidRPr="00EB371C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03913BEB" w14:textId="3A2374D1" w:rsidR="00A11329" w:rsidRPr="0005480F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05480F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05480F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5780AFE7" w:rsidR="00A11329" w:rsidRPr="0005480F" w:rsidRDefault="00A11329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05480F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1626A1C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บริการด้าน</w:t>
      </w:r>
      <w:r w:rsidR="002C72F6" w:rsidRPr="0005480F">
        <w:rPr>
          <w:rFonts w:asciiTheme="majorBidi" w:hAnsiTheme="majorBidi" w:cstheme="majorBidi"/>
          <w:sz w:val="28"/>
          <w:szCs w:val="28"/>
          <w:cs/>
        </w:rPr>
        <w:t>โลจิสติก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ส์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ซัพพลายเชน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อย่างครบวงจร</w:t>
      </w:r>
      <w:r w:rsidRPr="0005480F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ะการ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75FD62F2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46D8D9BB" w:rsidR="00EB4B50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13CD76A9" w14:textId="549E949E" w:rsidR="004B20E7" w:rsidRDefault="004B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7C5C2D5F" w14:textId="11B31E6F" w:rsidR="00D63C8C" w:rsidRPr="0005480F" w:rsidRDefault="00D63C8C" w:rsidP="004B49C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บริษัท</w:t>
      </w:r>
    </w:p>
    <w:p w14:paraId="34BF8431" w14:textId="77777777" w:rsidR="004666EC" w:rsidRPr="0005480F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05480F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05480F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05480F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05480F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05480F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05480F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7A5DA8AF" w14:textId="77777777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5AA2D34" w14:textId="5BD97D0D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05480F" w:rsidSect="00F75CB0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65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0"/>
        <w:gridCol w:w="620"/>
        <w:gridCol w:w="56"/>
        <w:gridCol w:w="577"/>
        <w:gridCol w:w="8"/>
        <w:gridCol w:w="52"/>
        <w:gridCol w:w="8"/>
        <w:gridCol w:w="602"/>
        <w:gridCol w:w="63"/>
        <w:gridCol w:w="613"/>
        <w:gridCol w:w="90"/>
        <w:gridCol w:w="624"/>
        <w:gridCol w:w="52"/>
        <w:gridCol w:w="584"/>
        <w:gridCol w:w="90"/>
        <w:gridCol w:w="615"/>
        <w:gridCol w:w="54"/>
        <w:gridCol w:w="501"/>
        <w:gridCol w:w="90"/>
        <w:gridCol w:w="542"/>
        <w:gridCol w:w="77"/>
        <w:gridCol w:w="646"/>
        <w:gridCol w:w="90"/>
        <w:gridCol w:w="635"/>
        <w:gridCol w:w="104"/>
        <w:gridCol w:w="613"/>
        <w:gridCol w:w="86"/>
        <w:gridCol w:w="675"/>
        <w:gridCol w:w="75"/>
        <w:gridCol w:w="604"/>
        <w:gridCol w:w="90"/>
        <w:gridCol w:w="680"/>
        <w:gridCol w:w="64"/>
        <w:gridCol w:w="606"/>
        <w:gridCol w:w="90"/>
        <w:gridCol w:w="614"/>
        <w:gridCol w:w="11"/>
        <w:gridCol w:w="91"/>
        <w:gridCol w:w="607"/>
        <w:gridCol w:w="9"/>
        <w:gridCol w:w="22"/>
        <w:gridCol w:w="25"/>
      </w:tblGrid>
      <w:tr w:rsidR="00BE5BF4" w:rsidRPr="00E14908" w14:paraId="61376738" w14:textId="77777777" w:rsidTr="00645A3A">
        <w:trPr>
          <w:gridAfter w:val="2"/>
          <w:wAfter w:w="47" w:type="dxa"/>
          <w:cantSplit/>
          <w:trHeight w:val="144"/>
          <w:tblHeader/>
        </w:trPr>
        <w:tc>
          <w:tcPr>
            <w:tcW w:w="2710" w:type="dxa"/>
          </w:tcPr>
          <w:p w14:paraId="5E0D9FDF" w14:textId="77777777" w:rsidR="00BE5BF4" w:rsidRPr="00E14908" w:rsidRDefault="00BE5BF4" w:rsidP="003A537A">
            <w:pPr>
              <w:tabs>
                <w:tab w:val="left" w:pos="720"/>
                <w:tab w:val="decimal" w:pos="765"/>
              </w:tabs>
              <w:spacing w:line="200" w:lineRule="exact"/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  <w:lang w:val="en-GB"/>
              </w:rPr>
            </w:pPr>
          </w:p>
        </w:tc>
        <w:tc>
          <w:tcPr>
            <w:tcW w:w="12308" w:type="dxa"/>
            <w:gridSpan w:val="39"/>
          </w:tcPr>
          <w:p w14:paraId="4BBB083A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BE5BF4" w:rsidRPr="00E14908" w14:paraId="20C466D8" w14:textId="77777777" w:rsidTr="00645A3A">
        <w:trPr>
          <w:gridAfter w:val="2"/>
          <w:wAfter w:w="47" w:type="dxa"/>
          <w:cantSplit/>
          <w:trHeight w:val="144"/>
          <w:tblHeader/>
        </w:trPr>
        <w:tc>
          <w:tcPr>
            <w:tcW w:w="2710" w:type="dxa"/>
          </w:tcPr>
          <w:p w14:paraId="257FBA7E" w14:textId="77777777" w:rsidR="00BE5BF4" w:rsidRPr="00E14908" w:rsidRDefault="00BE5BF4" w:rsidP="003A537A">
            <w:pPr>
              <w:tabs>
                <w:tab w:val="left" w:pos="720"/>
                <w:tab w:val="decimal" w:pos="765"/>
              </w:tabs>
              <w:spacing w:line="200" w:lineRule="exact"/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1253" w:type="dxa"/>
            <w:gridSpan w:val="3"/>
          </w:tcPr>
          <w:p w14:paraId="302243E0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0" w:type="dxa"/>
            <w:gridSpan w:val="2"/>
          </w:tcPr>
          <w:p w14:paraId="2D92A285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286" w:type="dxa"/>
            <w:gridSpan w:val="4"/>
          </w:tcPr>
          <w:p w14:paraId="6D71A05B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B21AD4F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1602790F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77EAE141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08D06C48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ED6CEC3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</w:p>
        </w:tc>
        <w:tc>
          <w:tcPr>
            <w:tcW w:w="1265" w:type="dxa"/>
            <w:gridSpan w:val="3"/>
          </w:tcPr>
          <w:p w14:paraId="51C6E90E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56E78C3C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52" w:type="dxa"/>
            <w:gridSpan w:val="3"/>
          </w:tcPr>
          <w:p w14:paraId="0BFBC4F3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gridSpan w:val="4"/>
          </w:tcPr>
          <w:p w14:paraId="54BF4803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3A7B99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gridSpan w:val="3"/>
          </w:tcPr>
          <w:p w14:paraId="63A4749F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90" w:type="dxa"/>
          </w:tcPr>
          <w:p w14:paraId="371AE203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32" w:type="dxa"/>
            <w:gridSpan w:val="5"/>
          </w:tcPr>
          <w:p w14:paraId="1D5D564C" w14:textId="77777777" w:rsidR="00BE5BF4" w:rsidRPr="00E14908" w:rsidRDefault="00BE5BF4" w:rsidP="003A537A">
            <w:pPr>
              <w:spacing w:line="200" w:lineRule="exact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</w:tr>
      <w:tr w:rsidR="00BE5BF4" w:rsidRPr="00E14908" w14:paraId="0A383088" w14:textId="77777777" w:rsidTr="00645A3A">
        <w:trPr>
          <w:gridAfter w:val="2"/>
          <w:wAfter w:w="47" w:type="dxa"/>
          <w:cantSplit/>
          <w:trHeight w:val="144"/>
          <w:tblHeader/>
        </w:trPr>
        <w:tc>
          <w:tcPr>
            <w:tcW w:w="2710" w:type="dxa"/>
          </w:tcPr>
          <w:p w14:paraId="29AA4004" w14:textId="77777777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1253" w:type="dxa"/>
            <w:gridSpan w:val="3"/>
            <w:hideMark/>
          </w:tcPr>
          <w:p w14:paraId="0366A13D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0" w:type="dxa"/>
            <w:gridSpan w:val="2"/>
          </w:tcPr>
          <w:p w14:paraId="13445517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286" w:type="dxa"/>
            <w:gridSpan w:val="4"/>
            <w:hideMark/>
          </w:tcPr>
          <w:p w14:paraId="3F81021C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533AD333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hideMark/>
          </w:tcPr>
          <w:p w14:paraId="12C51C01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" w:type="dxa"/>
          </w:tcPr>
          <w:p w14:paraId="2ED008FD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hideMark/>
          </w:tcPr>
          <w:p w14:paraId="7DF59558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516F3D17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gridSpan w:val="3"/>
            <w:hideMark/>
          </w:tcPr>
          <w:p w14:paraId="33877964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</w:tcPr>
          <w:p w14:paraId="6F48C997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2" w:type="dxa"/>
            <w:gridSpan w:val="3"/>
          </w:tcPr>
          <w:p w14:paraId="566AA502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ส่วนงานที่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40" w:type="dxa"/>
            <w:gridSpan w:val="4"/>
            <w:hideMark/>
          </w:tcPr>
          <w:p w14:paraId="54492101" w14:textId="7B459812" w:rsidR="00BE5BF4" w:rsidRPr="00E14908" w:rsidRDefault="003A537A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BE5BF4"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" w:type="dxa"/>
          </w:tcPr>
          <w:p w14:paraId="1484170E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350" w:type="dxa"/>
            <w:gridSpan w:val="3"/>
          </w:tcPr>
          <w:p w14:paraId="2A7538F2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90" w:type="dxa"/>
          </w:tcPr>
          <w:p w14:paraId="6E1672FA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332" w:type="dxa"/>
            <w:gridSpan w:val="5"/>
            <w:hideMark/>
          </w:tcPr>
          <w:p w14:paraId="6E45E391" w14:textId="77777777" w:rsidR="00BE5BF4" w:rsidRPr="00E14908" w:rsidRDefault="00BE5BF4" w:rsidP="00BE5BF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BE5BF4" w:rsidRPr="00E14908" w14:paraId="2639216E" w14:textId="77777777" w:rsidTr="000B1BDD">
        <w:trPr>
          <w:gridAfter w:val="3"/>
          <w:wAfter w:w="56" w:type="dxa"/>
          <w:cantSplit/>
          <w:trHeight w:val="144"/>
          <w:tblHeader/>
        </w:trPr>
        <w:tc>
          <w:tcPr>
            <w:tcW w:w="2710" w:type="dxa"/>
            <w:vAlign w:val="bottom"/>
          </w:tcPr>
          <w:p w14:paraId="28AA98D1" w14:textId="77777777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620" w:type="dxa"/>
          </w:tcPr>
          <w:p w14:paraId="33B54160" w14:textId="5D19FA7B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56" w:type="dxa"/>
          </w:tcPr>
          <w:p w14:paraId="4B99C33C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64E3B9F3" w14:textId="6A7B11F1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60" w:type="dxa"/>
            <w:gridSpan w:val="2"/>
          </w:tcPr>
          <w:p w14:paraId="0F61815D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2AAC7759" w14:textId="1A89171E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63" w:type="dxa"/>
          </w:tcPr>
          <w:p w14:paraId="356B4B67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70387F7D" w14:textId="36BFBB5F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427FCCC8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3BDFDD90" w14:textId="0F467C73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52" w:type="dxa"/>
          </w:tcPr>
          <w:p w14:paraId="1643AD0A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3D52164D" w14:textId="71BE4502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112E4E42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387CFBFD" w14:textId="511F9041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54" w:type="dxa"/>
          </w:tcPr>
          <w:p w14:paraId="2DDBF3BA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6A21DFBD" w14:textId="3DEEA6A1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30914634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503F0BFC" w14:textId="6454468A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77" w:type="dxa"/>
          </w:tcPr>
          <w:p w14:paraId="1DBBAD3F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43F2168A" w14:textId="2C3F9538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39577F01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6CB01F27" w14:textId="477FD151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104" w:type="dxa"/>
          </w:tcPr>
          <w:p w14:paraId="3BA81A8C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3B0F3E9B" w14:textId="15BD82C5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86" w:type="dxa"/>
          </w:tcPr>
          <w:p w14:paraId="52E1A0AA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34DD8A3A" w14:textId="607E83EC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75" w:type="dxa"/>
          </w:tcPr>
          <w:p w14:paraId="320C9F33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29442FFC" w14:textId="0FF5B45D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37F1A2D3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4C004F0B" w14:textId="6170278D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64" w:type="dxa"/>
          </w:tcPr>
          <w:p w14:paraId="42E54365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705750D5" w14:textId="6C431A4A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60C4DEBB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7BA1A6BD" w14:textId="71458455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91" w:type="dxa"/>
          </w:tcPr>
          <w:p w14:paraId="038695B4" w14:textId="77777777" w:rsidR="00BE5BF4" w:rsidRPr="00E14908" w:rsidRDefault="00BE5BF4" w:rsidP="00BE5BF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</w:tcPr>
          <w:p w14:paraId="5D29C360" w14:textId="0224741A" w:rsidR="00BE5BF4" w:rsidRPr="00E14908" w:rsidRDefault="00BE5BF4" w:rsidP="00BE5BF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</w:tr>
      <w:tr w:rsidR="00BE5BF4" w:rsidRPr="0099075E" w14:paraId="5C13EB47" w14:textId="77777777" w:rsidTr="00645A3A">
        <w:trPr>
          <w:gridAfter w:val="3"/>
          <w:wAfter w:w="56" w:type="dxa"/>
          <w:cantSplit/>
          <w:trHeight w:val="236"/>
          <w:tblHeader/>
        </w:trPr>
        <w:tc>
          <w:tcPr>
            <w:tcW w:w="2710" w:type="dxa"/>
            <w:vAlign w:val="bottom"/>
          </w:tcPr>
          <w:p w14:paraId="78C42D7C" w14:textId="77777777" w:rsidR="00BE5BF4" w:rsidRPr="00E14908" w:rsidRDefault="00BE5BF4" w:rsidP="00D41037">
            <w:pPr>
              <w:tabs>
                <w:tab w:val="left" w:pos="720"/>
                <w:tab w:val="decimal" w:pos="765"/>
              </w:tabs>
              <w:spacing w:line="200" w:lineRule="exact"/>
              <w:ind w:left="180" w:right="-72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299" w:type="dxa"/>
            <w:gridSpan w:val="38"/>
          </w:tcPr>
          <w:p w14:paraId="1911D48D" w14:textId="77777777" w:rsidR="00BE5BF4" w:rsidRPr="0099075E" w:rsidRDefault="00BE5BF4" w:rsidP="00D41037">
            <w:pPr>
              <w:tabs>
                <w:tab w:val="left" w:pos="720"/>
                <w:tab w:val="decimal" w:pos="765"/>
              </w:tabs>
              <w:spacing w:line="200" w:lineRule="exact"/>
              <w:ind w:left="-79" w:right="-72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  <w:t>(</w:t>
            </w:r>
            <w:r w:rsidRPr="0099075E">
              <w:rPr>
                <w:rFonts w:asciiTheme="majorBidi" w:hAnsiTheme="majorBidi" w:cstheme="majorBidi" w:hint="cs"/>
                <w:b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BE5BF4" w:rsidRPr="0099075E" w14:paraId="55530162" w14:textId="77777777" w:rsidTr="00645A3A">
        <w:trPr>
          <w:gridAfter w:val="3"/>
          <w:wAfter w:w="56" w:type="dxa"/>
          <w:cantSplit/>
          <w:trHeight w:val="144"/>
        </w:trPr>
        <w:tc>
          <w:tcPr>
            <w:tcW w:w="2710" w:type="dxa"/>
          </w:tcPr>
          <w:p w14:paraId="0335FCA1" w14:textId="77777777" w:rsidR="00BE5BF4" w:rsidRPr="00E14908" w:rsidRDefault="00BE5BF4" w:rsidP="00D41037">
            <w:pPr>
              <w:tabs>
                <w:tab w:val="left" w:pos="720"/>
                <w:tab w:val="decimal" w:pos="765"/>
              </w:tabs>
              <w:spacing w:line="24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2299" w:type="dxa"/>
            <w:gridSpan w:val="38"/>
          </w:tcPr>
          <w:p w14:paraId="49296D4D" w14:textId="77777777" w:rsidR="00BE5BF4" w:rsidRPr="00D41037" w:rsidRDefault="00BE5BF4" w:rsidP="00D41037">
            <w:pPr>
              <w:tabs>
                <w:tab w:val="left" w:pos="720"/>
                <w:tab w:val="decimal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45A3A" w:rsidRPr="0099075E" w14:paraId="2D916C86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6C68F859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0" w:type="dxa"/>
          </w:tcPr>
          <w:p w14:paraId="120C4FD1" w14:textId="76E89CE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746</w:t>
            </w:r>
          </w:p>
        </w:tc>
        <w:tc>
          <w:tcPr>
            <w:tcW w:w="56" w:type="dxa"/>
          </w:tcPr>
          <w:p w14:paraId="7D5EC48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37A6C424" w14:textId="444DC23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632</w:t>
            </w:r>
          </w:p>
        </w:tc>
        <w:tc>
          <w:tcPr>
            <w:tcW w:w="60" w:type="dxa"/>
            <w:gridSpan w:val="2"/>
          </w:tcPr>
          <w:p w14:paraId="13BF630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30470E76" w14:textId="0FC714E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63" w:type="dxa"/>
          </w:tcPr>
          <w:p w14:paraId="3102959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4B30A734" w14:textId="32F9C54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90" w:type="dxa"/>
          </w:tcPr>
          <w:p w14:paraId="248B535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10088467" w14:textId="32DCFB5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52" w:type="dxa"/>
          </w:tcPr>
          <w:p w14:paraId="31CC107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7C9FEBFB" w14:textId="69B0D97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90" w:type="dxa"/>
          </w:tcPr>
          <w:p w14:paraId="1E2D051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4028A4B6" w14:textId="53D1F71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54" w:type="dxa"/>
          </w:tcPr>
          <w:p w14:paraId="7243A8C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28AF42F2" w14:textId="2D09CFE2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90" w:type="dxa"/>
          </w:tcPr>
          <w:p w14:paraId="66A8179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599E590B" w14:textId="1B9DE5E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2ACADCA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437ED9F7" w14:textId="28D88DC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  <w:tc>
          <w:tcPr>
            <w:tcW w:w="90" w:type="dxa"/>
          </w:tcPr>
          <w:p w14:paraId="747CAB8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6DCD28DD" w14:textId="0A0030E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4" w:type="dxa"/>
          </w:tcPr>
          <w:p w14:paraId="72A5A9C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586F5577" w14:textId="6C7860A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6" w:type="dxa"/>
          </w:tcPr>
          <w:p w14:paraId="422EA12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11E936BA" w14:textId="1F9809B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1,41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75" w:type="dxa"/>
          </w:tcPr>
          <w:p w14:paraId="3AE5441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08718A30" w14:textId="0CBCA1F6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1,147</w:t>
            </w:r>
          </w:p>
        </w:tc>
        <w:tc>
          <w:tcPr>
            <w:tcW w:w="90" w:type="dxa"/>
          </w:tcPr>
          <w:p w14:paraId="06CEFB8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4D942456" w14:textId="21DA5EC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14:paraId="4742DD3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6B2D8F59" w14:textId="47A32FB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DE139A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546D79EF" w14:textId="5CD7702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1,41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91" w:type="dxa"/>
          </w:tcPr>
          <w:p w14:paraId="06EB9D7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</w:tcPr>
          <w:p w14:paraId="1805B22F" w14:textId="25F0E3F1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1,147</w:t>
            </w:r>
          </w:p>
        </w:tc>
      </w:tr>
      <w:tr w:rsidR="00645A3A" w:rsidRPr="0099075E" w14:paraId="0360CFDD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3EFD140A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0DF6A8CA" w14:textId="54D7289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91</w:t>
            </w:r>
          </w:p>
        </w:tc>
        <w:tc>
          <w:tcPr>
            <w:tcW w:w="56" w:type="dxa"/>
          </w:tcPr>
          <w:p w14:paraId="4AB6091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4487FB5E" w14:textId="0A6AAF6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60" w:type="dxa"/>
            <w:gridSpan w:val="2"/>
          </w:tcPr>
          <w:p w14:paraId="2FC3259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6C859633" w14:textId="637A816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63" w:type="dxa"/>
          </w:tcPr>
          <w:p w14:paraId="5BE010E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3DF51076" w14:textId="6CE6EFC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90" w:type="dxa"/>
          </w:tcPr>
          <w:p w14:paraId="7D854E9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E24DAE2" w14:textId="62A2477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2" w:type="dxa"/>
          </w:tcPr>
          <w:p w14:paraId="66EDFCD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5308F3B5" w14:textId="63CBACB1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197A446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029F724D" w14:textId="390213B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4" w:type="dxa"/>
          </w:tcPr>
          <w:p w14:paraId="39F094A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14:paraId="5D8338E9" w14:textId="72FA1254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0E2B319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2A1B2E40" w14:textId="35C27557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6FCA1B6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378A0334" w14:textId="5CDC4826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4A9B22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3D23D729" w14:textId="0B64026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104" w:type="dxa"/>
          </w:tcPr>
          <w:p w14:paraId="23020FB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2120E44D" w14:textId="27A14BC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6" w:type="dxa"/>
          </w:tcPr>
          <w:p w14:paraId="05E3202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554A119" w14:textId="3CAB1AC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75" w:type="dxa"/>
          </w:tcPr>
          <w:p w14:paraId="4AB539B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2574D2AA" w14:textId="3A0FE2EF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227</w:t>
            </w:r>
          </w:p>
        </w:tc>
        <w:tc>
          <w:tcPr>
            <w:tcW w:w="90" w:type="dxa"/>
          </w:tcPr>
          <w:p w14:paraId="0DC296C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D1F3405" w14:textId="4AC25FF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311B9AF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0B14554A" w14:textId="48656C8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(227)</w:t>
            </w:r>
          </w:p>
        </w:tc>
        <w:tc>
          <w:tcPr>
            <w:tcW w:w="90" w:type="dxa"/>
          </w:tcPr>
          <w:p w14:paraId="2618B8C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1D7542F2" w14:textId="250B3D6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36960E8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35B888B1" w14:textId="3CF5BEC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A3A" w:rsidRPr="0099075E" w14:paraId="138F2E47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</w:tcPr>
          <w:p w14:paraId="3412F16E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</w:tcPr>
          <w:p w14:paraId="55C4DFE0" w14:textId="5D3D4CB9" w:rsidR="00055C08" w:rsidRPr="00615223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615223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837</w:t>
            </w:r>
          </w:p>
        </w:tc>
        <w:tc>
          <w:tcPr>
            <w:tcW w:w="56" w:type="dxa"/>
          </w:tcPr>
          <w:p w14:paraId="7CCD892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14D718" w14:textId="1139356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70</w:t>
            </w:r>
            <w:r w:rsidRPr="0099075E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0" w:type="dxa"/>
            <w:gridSpan w:val="2"/>
          </w:tcPr>
          <w:p w14:paraId="5E8C99D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52F6E37C" w14:textId="6DC3BDF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367</w:t>
            </w:r>
          </w:p>
        </w:tc>
        <w:tc>
          <w:tcPr>
            <w:tcW w:w="63" w:type="dxa"/>
          </w:tcPr>
          <w:p w14:paraId="6481FB1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698A8289" w14:textId="79BD444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164</w:t>
            </w:r>
          </w:p>
        </w:tc>
        <w:tc>
          <w:tcPr>
            <w:tcW w:w="90" w:type="dxa"/>
          </w:tcPr>
          <w:p w14:paraId="01BEB22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0BC5BA6C" w14:textId="069C6F6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58</w:t>
            </w:r>
          </w:p>
        </w:tc>
        <w:tc>
          <w:tcPr>
            <w:tcW w:w="52" w:type="dxa"/>
          </w:tcPr>
          <w:p w14:paraId="3B8D677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3AC689AD" w14:textId="604C22C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48</w:t>
            </w:r>
          </w:p>
        </w:tc>
        <w:tc>
          <w:tcPr>
            <w:tcW w:w="90" w:type="dxa"/>
          </w:tcPr>
          <w:p w14:paraId="6D9C736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</w:tcPr>
          <w:p w14:paraId="26045A83" w14:textId="1FBC0B5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36</w:t>
            </w:r>
          </w:p>
        </w:tc>
        <w:tc>
          <w:tcPr>
            <w:tcW w:w="54" w:type="dxa"/>
          </w:tcPr>
          <w:p w14:paraId="101125A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double" w:sz="4" w:space="0" w:color="auto"/>
            </w:tcBorders>
          </w:tcPr>
          <w:p w14:paraId="7CDDB414" w14:textId="106EA638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30</w:t>
            </w:r>
          </w:p>
        </w:tc>
        <w:tc>
          <w:tcPr>
            <w:tcW w:w="90" w:type="dxa"/>
          </w:tcPr>
          <w:p w14:paraId="6052699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</w:tcPr>
          <w:p w14:paraId="54AA79BC" w14:textId="59BF782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2B0D090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2E1F0776" w14:textId="76B14F4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25</w:t>
            </w:r>
            <w:r w:rsidRPr="00615223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90" w:type="dxa"/>
          </w:tcPr>
          <w:p w14:paraId="776E182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55A070CB" w14:textId="508E7E8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sz w:val="20"/>
                <w:szCs w:val="20"/>
              </w:rPr>
              <w:t>106</w:t>
            </w:r>
          </w:p>
        </w:tc>
        <w:tc>
          <w:tcPr>
            <w:tcW w:w="104" w:type="dxa"/>
          </w:tcPr>
          <w:p w14:paraId="07140E9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278161F9" w14:textId="6206D06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99075E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71</w:t>
            </w:r>
          </w:p>
        </w:tc>
        <w:tc>
          <w:tcPr>
            <w:tcW w:w="86" w:type="dxa"/>
          </w:tcPr>
          <w:p w14:paraId="2998452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1A0DB41" w14:textId="1CD4B861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1,700</w:t>
            </w:r>
          </w:p>
        </w:tc>
        <w:tc>
          <w:tcPr>
            <w:tcW w:w="75" w:type="dxa"/>
          </w:tcPr>
          <w:p w14:paraId="2308256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</w:tcPr>
          <w:p w14:paraId="0A8FC3A0" w14:textId="75093F42" w:rsidR="00055C08" w:rsidRPr="000B1BDD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B1BDD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="000B1BDD">
              <w:rPr>
                <w:rFonts w:asciiTheme="majorBidi" w:hAnsiTheme="majorBidi" w:cstheme="majorBidi"/>
                <w:b/>
                <w:sz w:val="20"/>
                <w:szCs w:val="20"/>
              </w:rPr>
              <w:t>,374</w:t>
            </w:r>
          </w:p>
        </w:tc>
        <w:tc>
          <w:tcPr>
            <w:tcW w:w="90" w:type="dxa"/>
          </w:tcPr>
          <w:p w14:paraId="4850977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56D03907" w14:textId="5E6909B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(2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90</w:t>
            </w: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0D28983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696515B4" w14:textId="4AAE990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(22</w:t>
            </w:r>
            <w:r w:rsidRPr="00615223"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5FE876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9DABFF" w14:textId="7311EEC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1,41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0</w:t>
            </w:r>
          </w:p>
        </w:tc>
        <w:tc>
          <w:tcPr>
            <w:tcW w:w="91" w:type="dxa"/>
          </w:tcPr>
          <w:p w14:paraId="6BDC423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</w:tcPr>
          <w:p w14:paraId="7BE4CCBB" w14:textId="511DA99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1,147</w:t>
            </w:r>
          </w:p>
        </w:tc>
      </w:tr>
      <w:tr w:rsidR="00645A3A" w:rsidRPr="0099075E" w14:paraId="1A50A5B8" w14:textId="79FF84F4" w:rsidTr="000B1BDD">
        <w:trPr>
          <w:gridAfter w:val="1"/>
          <w:wAfter w:w="25" w:type="dxa"/>
          <w:cantSplit/>
          <w:trHeight w:val="143"/>
        </w:trPr>
        <w:tc>
          <w:tcPr>
            <w:tcW w:w="2710" w:type="dxa"/>
            <w:vAlign w:val="bottom"/>
          </w:tcPr>
          <w:p w14:paraId="76EF1582" w14:textId="77777777" w:rsidR="00055C08" w:rsidRPr="00D41037" w:rsidRDefault="00055C08" w:rsidP="00D41037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vAlign w:val="bottom"/>
          </w:tcPr>
          <w:p w14:paraId="4D19138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6" w:type="dxa"/>
            <w:vAlign w:val="bottom"/>
          </w:tcPr>
          <w:p w14:paraId="560E690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DFDC4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041171A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vAlign w:val="bottom"/>
          </w:tcPr>
          <w:p w14:paraId="2C40A99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3" w:type="dxa"/>
            <w:vAlign w:val="bottom"/>
          </w:tcPr>
          <w:p w14:paraId="47B70BF8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13" w:type="dxa"/>
            <w:tcBorders>
              <w:left w:val="nil"/>
              <w:bottom w:val="nil"/>
              <w:right w:val="nil"/>
            </w:tcBorders>
            <w:vAlign w:val="bottom"/>
          </w:tcPr>
          <w:p w14:paraId="5452F8E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" w:type="dxa"/>
            <w:vAlign w:val="bottom"/>
          </w:tcPr>
          <w:p w14:paraId="0E249DB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bottom"/>
          </w:tcPr>
          <w:p w14:paraId="2DC3A53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2" w:type="dxa"/>
            <w:vAlign w:val="bottom"/>
          </w:tcPr>
          <w:p w14:paraId="45A4FA41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652164F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" w:type="dxa"/>
            <w:vAlign w:val="bottom"/>
          </w:tcPr>
          <w:p w14:paraId="4D2AE09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15" w:type="dxa"/>
            <w:tcBorders>
              <w:left w:val="nil"/>
              <w:bottom w:val="nil"/>
              <w:right w:val="nil"/>
            </w:tcBorders>
            <w:vAlign w:val="bottom"/>
          </w:tcPr>
          <w:p w14:paraId="00F62B8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4" w:type="dxa"/>
            <w:vAlign w:val="bottom"/>
          </w:tcPr>
          <w:p w14:paraId="7EF01EB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  <w:vAlign w:val="bottom"/>
          </w:tcPr>
          <w:p w14:paraId="5CD6984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" w:type="dxa"/>
            <w:vAlign w:val="bottom"/>
          </w:tcPr>
          <w:p w14:paraId="2F9C22A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542" w:type="dxa"/>
            <w:tcBorders>
              <w:left w:val="nil"/>
              <w:bottom w:val="nil"/>
              <w:right w:val="nil"/>
            </w:tcBorders>
            <w:vAlign w:val="bottom"/>
          </w:tcPr>
          <w:p w14:paraId="13E9174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77" w:type="dxa"/>
            <w:vAlign w:val="bottom"/>
          </w:tcPr>
          <w:p w14:paraId="702E359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46" w:type="dxa"/>
            <w:tcBorders>
              <w:left w:val="nil"/>
              <w:bottom w:val="nil"/>
              <w:right w:val="nil"/>
            </w:tcBorders>
            <w:vAlign w:val="bottom"/>
          </w:tcPr>
          <w:p w14:paraId="37CAA9F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" w:type="dxa"/>
          </w:tcPr>
          <w:p w14:paraId="74E62C2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35" w:type="dxa"/>
            <w:vAlign w:val="bottom"/>
          </w:tcPr>
          <w:p w14:paraId="3D380D4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4" w:type="dxa"/>
          </w:tcPr>
          <w:p w14:paraId="2A6289F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13" w:type="dxa"/>
            <w:vAlign w:val="bottom"/>
          </w:tcPr>
          <w:p w14:paraId="215326B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86" w:type="dxa"/>
          </w:tcPr>
          <w:p w14:paraId="0E01027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75" w:type="dxa"/>
            <w:tcBorders>
              <w:left w:val="nil"/>
              <w:bottom w:val="nil"/>
              <w:right w:val="nil"/>
            </w:tcBorders>
            <w:vAlign w:val="bottom"/>
          </w:tcPr>
          <w:p w14:paraId="57C93E3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75" w:type="dxa"/>
            <w:vAlign w:val="bottom"/>
          </w:tcPr>
          <w:p w14:paraId="5E65994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  <w:vAlign w:val="bottom"/>
          </w:tcPr>
          <w:p w14:paraId="7AB620F1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" w:type="dxa"/>
          </w:tcPr>
          <w:p w14:paraId="381AA9D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bottom"/>
          </w:tcPr>
          <w:p w14:paraId="71F1C94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4" w:type="dxa"/>
            <w:vAlign w:val="bottom"/>
          </w:tcPr>
          <w:p w14:paraId="63C2DF5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  <w:vAlign w:val="bottom"/>
          </w:tcPr>
          <w:p w14:paraId="45FFCC5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" w:type="dxa"/>
            <w:vAlign w:val="bottom"/>
          </w:tcPr>
          <w:p w14:paraId="014E6851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14" w:type="dxa"/>
            <w:tcBorders>
              <w:left w:val="nil"/>
              <w:bottom w:val="nil"/>
              <w:right w:val="nil"/>
            </w:tcBorders>
            <w:vAlign w:val="bottom"/>
          </w:tcPr>
          <w:p w14:paraId="3804AEF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2" w:type="dxa"/>
            <w:gridSpan w:val="2"/>
            <w:vAlign w:val="bottom"/>
          </w:tcPr>
          <w:p w14:paraId="26B7F9E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bottom"/>
          </w:tcPr>
          <w:p w14:paraId="7AFB6B4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80" w:lineRule="exact"/>
              <w:ind w:left="187" w:right="-472" w:hanging="144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5A9C7DF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45A3A" w:rsidRPr="0099075E" w14:paraId="3AF8D8E0" w14:textId="4098B01D" w:rsidTr="000B1BDD">
        <w:trPr>
          <w:gridAfter w:val="1"/>
          <w:wAfter w:w="25" w:type="dxa"/>
          <w:cantSplit/>
          <w:trHeight w:val="144"/>
        </w:trPr>
        <w:tc>
          <w:tcPr>
            <w:tcW w:w="2710" w:type="dxa"/>
            <w:vAlign w:val="bottom"/>
          </w:tcPr>
          <w:p w14:paraId="22F24C9A" w14:textId="77777777" w:rsidR="00055C08" w:rsidRPr="00D41037" w:rsidRDefault="00055C08" w:rsidP="00D41037">
            <w:pPr>
              <w:tabs>
                <w:tab w:val="left" w:pos="720"/>
                <w:tab w:val="decimal" w:pos="765"/>
              </w:tabs>
              <w:spacing w:line="24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D4103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vAlign w:val="bottom"/>
          </w:tcPr>
          <w:p w14:paraId="447171B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  <w:vAlign w:val="bottom"/>
          </w:tcPr>
          <w:p w14:paraId="4F24FF3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5F59C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3A04637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vAlign w:val="bottom"/>
          </w:tcPr>
          <w:p w14:paraId="55679D5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030C3B2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nil"/>
              <w:right w:val="nil"/>
            </w:tcBorders>
            <w:vAlign w:val="bottom"/>
          </w:tcPr>
          <w:p w14:paraId="0744DB4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79DAD9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bottom"/>
          </w:tcPr>
          <w:p w14:paraId="7718F5B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1397AB9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3C9DF98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37967D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nil"/>
              <w:right w:val="nil"/>
            </w:tcBorders>
            <w:vAlign w:val="bottom"/>
          </w:tcPr>
          <w:p w14:paraId="33914965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" w:type="dxa"/>
            <w:vAlign w:val="bottom"/>
          </w:tcPr>
          <w:p w14:paraId="67B97A8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  <w:vAlign w:val="bottom"/>
          </w:tcPr>
          <w:p w14:paraId="519FBC1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80030D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nil"/>
              <w:bottom w:val="nil"/>
              <w:right w:val="nil"/>
            </w:tcBorders>
            <w:vAlign w:val="bottom"/>
          </w:tcPr>
          <w:p w14:paraId="3A5DE06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3E76897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nil"/>
              <w:right w:val="nil"/>
            </w:tcBorders>
            <w:vAlign w:val="bottom"/>
          </w:tcPr>
          <w:p w14:paraId="6485517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993CA0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65BB43E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29572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vAlign w:val="bottom"/>
          </w:tcPr>
          <w:p w14:paraId="39004EC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5BDAEE3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nil"/>
              <w:bottom w:val="nil"/>
              <w:right w:val="nil"/>
            </w:tcBorders>
            <w:vAlign w:val="bottom"/>
          </w:tcPr>
          <w:p w14:paraId="78F1066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" w:type="dxa"/>
            <w:vAlign w:val="bottom"/>
          </w:tcPr>
          <w:p w14:paraId="51904CA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  <w:vAlign w:val="bottom"/>
          </w:tcPr>
          <w:p w14:paraId="27D98068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E1FD22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bottom"/>
          </w:tcPr>
          <w:p w14:paraId="05CECB4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" w:type="dxa"/>
            <w:vAlign w:val="bottom"/>
          </w:tcPr>
          <w:p w14:paraId="695884A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  <w:vAlign w:val="bottom"/>
          </w:tcPr>
          <w:p w14:paraId="03E7020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045487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bottom w:val="nil"/>
              <w:right w:val="nil"/>
            </w:tcBorders>
            <w:vAlign w:val="bottom"/>
          </w:tcPr>
          <w:p w14:paraId="0CFAD8F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  <w:gridSpan w:val="2"/>
            <w:vAlign w:val="bottom"/>
          </w:tcPr>
          <w:p w14:paraId="0E62A21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bottom"/>
          </w:tcPr>
          <w:p w14:paraId="78F06FA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3CA9246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45A3A" w:rsidRPr="0099075E" w14:paraId="5CB8DA03" w14:textId="3FE62B0E" w:rsidTr="000B1BDD">
        <w:trPr>
          <w:gridAfter w:val="1"/>
          <w:wAfter w:w="25" w:type="dxa"/>
          <w:cantSplit/>
          <w:trHeight w:val="191"/>
        </w:trPr>
        <w:tc>
          <w:tcPr>
            <w:tcW w:w="2710" w:type="dxa"/>
          </w:tcPr>
          <w:p w14:paraId="77A4D69F" w14:textId="77777777" w:rsidR="00055C08" w:rsidRPr="00D41037" w:rsidRDefault="00055C08" w:rsidP="00D41037">
            <w:pPr>
              <w:tabs>
                <w:tab w:val="left" w:pos="720"/>
                <w:tab w:val="decimal" w:pos="765"/>
              </w:tabs>
              <w:spacing w:line="240" w:lineRule="exact"/>
              <w:ind w:left="180" w:right="-79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4103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ส่วนงานภูมิศาสตร์หลัก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vAlign w:val="bottom"/>
          </w:tcPr>
          <w:p w14:paraId="09CA9C6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vAlign w:val="bottom"/>
          </w:tcPr>
          <w:p w14:paraId="3CDE109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2EC15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52BC6D6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vAlign w:val="bottom"/>
          </w:tcPr>
          <w:p w14:paraId="21BD6B0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7AC07D6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nil"/>
              <w:right w:val="nil"/>
            </w:tcBorders>
            <w:vAlign w:val="bottom"/>
          </w:tcPr>
          <w:p w14:paraId="4597D4A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C5C46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bottom"/>
          </w:tcPr>
          <w:p w14:paraId="7A0DD83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002DE7E5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7C25EB2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5BBCC8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nil"/>
              <w:right w:val="nil"/>
            </w:tcBorders>
            <w:vAlign w:val="bottom"/>
          </w:tcPr>
          <w:p w14:paraId="20A3361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  <w:vAlign w:val="bottom"/>
          </w:tcPr>
          <w:p w14:paraId="305E9CF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  <w:vAlign w:val="bottom"/>
          </w:tcPr>
          <w:p w14:paraId="38B7B72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AFAE2D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nil"/>
              <w:bottom w:val="nil"/>
              <w:right w:val="nil"/>
            </w:tcBorders>
            <w:vAlign w:val="bottom"/>
          </w:tcPr>
          <w:p w14:paraId="05DDDD8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2B88422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nil"/>
              <w:right w:val="nil"/>
            </w:tcBorders>
            <w:vAlign w:val="bottom"/>
          </w:tcPr>
          <w:p w14:paraId="255EE8A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50F11C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6E29B5F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" w:type="dxa"/>
          </w:tcPr>
          <w:p w14:paraId="51379BA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  <w:vAlign w:val="bottom"/>
          </w:tcPr>
          <w:p w14:paraId="5D5C23E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2DAFA0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nil"/>
              <w:bottom w:val="nil"/>
              <w:right w:val="nil"/>
            </w:tcBorders>
            <w:vAlign w:val="bottom"/>
          </w:tcPr>
          <w:p w14:paraId="15B71B4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vAlign w:val="bottom"/>
          </w:tcPr>
          <w:p w14:paraId="2C9EAE91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  <w:vAlign w:val="bottom"/>
          </w:tcPr>
          <w:p w14:paraId="5E9BAB7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50EF12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bottom"/>
          </w:tcPr>
          <w:p w14:paraId="7946C3C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" w:type="dxa"/>
            <w:vAlign w:val="bottom"/>
          </w:tcPr>
          <w:p w14:paraId="2AD19C3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  <w:vAlign w:val="bottom"/>
          </w:tcPr>
          <w:p w14:paraId="466375D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ACEDA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bottom w:val="nil"/>
              <w:right w:val="nil"/>
            </w:tcBorders>
            <w:vAlign w:val="bottom"/>
          </w:tcPr>
          <w:p w14:paraId="352722F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" w:type="dxa"/>
            <w:gridSpan w:val="2"/>
            <w:vAlign w:val="bottom"/>
          </w:tcPr>
          <w:p w14:paraId="3975808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bottom"/>
          </w:tcPr>
          <w:p w14:paraId="6BD16FB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7C0E954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45A3A" w:rsidRPr="0099075E" w14:paraId="60006B08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3A908706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20" w:type="dxa"/>
          </w:tcPr>
          <w:p w14:paraId="5598B42A" w14:textId="1FDB25C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795</w:t>
            </w:r>
          </w:p>
        </w:tc>
        <w:tc>
          <w:tcPr>
            <w:tcW w:w="56" w:type="dxa"/>
          </w:tcPr>
          <w:p w14:paraId="5E4497E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08857C27" w14:textId="4652289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60" w:type="dxa"/>
            <w:gridSpan w:val="2"/>
          </w:tcPr>
          <w:p w14:paraId="03F88CD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7140793C" w14:textId="35F6D0E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63" w:type="dxa"/>
          </w:tcPr>
          <w:p w14:paraId="5177DE2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7E92FCB2" w14:textId="0D26A08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</w:tcPr>
          <w:p w14:paraId="67F53A2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45C44C1F" w14:textId="15A70DE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52" w:type="dxa"/>
          </w:tcPr>
          <w:p w14:paraId="16A9215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71701B61" w14:textId="28D70A6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</w:p>
        </w:tc>
        <w:tc>
          <w:tcPr>
            <w:tcW w:w="90" w:type="dxa"/>
          </w:tcPr>
          <w:p w14:paraId="74D75B3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04D313F1" w14:textId="140CA4D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54" w:type="dxa"/>
          </w:tcPr>
          <w:p w14:paraId="30B0B8A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06A7B52F" w14:textId="0543743D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90" w:type="dxa"/>
          </w:tcPr>
          <w:p w14:paraId="6ADE847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758DCD5B" w14:textId="4117D297" w:rsidR="00055C08" w:rsidRPr="0099075E" w:rsidRDefault="00055C08" w:rsidP="001A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5C0C185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570F8ECF" w14:textId="24D22D54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AE6920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A7D4041" w14:textId="7A61A88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92</w:t>
            </w:r>
          </w:p>
        </w:tc>
        <w:tc>
          <w:tcPr>
            <w:tcW w:w="104" w:type="dxa"/>
          </w:tcPr>
          <w:p w14:paraId="4216E76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03B89345" w14:textId="4014C86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86" w:type="dxa"/>
          </w:tcPr>
          <w:p w14:paraId="5AF675A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3C0CCC0E" w14:textId="69873F9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1,305</w:t>
            </w:r>
          </w:p>
        </w:tc>
        <w:tc>
          <w:tcPr>
            <w:tcW w:w="75" w:type="dxa"/>
          </w:tcPr>
          <w:p w14:paraId="51FD11F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vAlign w:val="bottom"/>
          </w:tcPr>
          <w:p w14:paraId="74A84677" w14:textId="74D5F17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1,009</w:t>
            </w:r>
          </w:p>
        </w:tc>
        <w:tc>
          <w:tcPr>
            <w:tcW w:w="90" w:type="dxa"/>
          </w:tcPr>
          <w:p w14:paraId="76A4337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145786B2" w14:textId="7A85B03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(27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7CD7172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629F3D3B" w14:textId="2A97727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11FCDE2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vAlign w:val="bottom"/>
          </w:tcPr>
          <w:p w14:paraId="2CE3FA61" w14:textId="6B8C142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1,02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1" w:type="dxa"/>
          </w:tcPr>
          <w:p w14:paraId="41091E2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  <w:vAlign w:val="bottom"/>
          </w:tcPr>
          <w:p w14:paraId="15D67984" w14:textId="6234B61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792</w:t>
            </w:r>
          </w:p>
        </w:tc>
      </w:tr>
      <w:tr w:rsidR="00645A3A" w:rsidRPr="0099075E" w14:paraId="0D2FA053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0B1706F3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620" w:type="dxa"/>
          </w:tcPr>
          <w:p w14:paraId="0D72411E" w14:textId="35445E84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7338CF2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656FC7EF" w14:textId="732A219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" w:type="dxa"/>
            <w:gridSpan w:val="2"/>
          </w:tcPr>
          <w:p w14:paraId="0C5601A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5A8A37BC" w14:textId="27CF98BA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03891FD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3E97F85D" w14:textId="76C6828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71FDF8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4CCF0C6B" w14:textId="44CD9C5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3E1C3E9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5C98DE0C" w14:textId="5930C03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F8B53F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4F2204C0" w14:textId="441D06AD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71D0CB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607CE56C" w14:textId="2CEE52FD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27A5B7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vAlign w:val="bottom"/>
          </w:tcPr>
          <w:p w14:paraId="1B14C2E6" w14:textId="1BD3479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0685A80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6" w:type="dxa"/>
          </w:tcPr>
          <w:p w14:paraId="508BF068" w14:textId="60D79DF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239293C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35" w:type="dxa"/>
          </w:tcPr>
          <w:p w14:paraId="493C3CDE" w14:textId="528D05ED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04" w:type="dxa"/>
          </w:tcPr>
          <w:p w14:paraId="26F7E8F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13" w:type="dxa"/>
            <w:vAlign w:val="bottom"/>
          </w:tcPr>
          <w:p w14:paraId="0FB211AC" w14:textId="6EBD5C0F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3D5CAC3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75" w:type="dxa"/>
            <w:vAlign w:val="bottom"/>
          </w:tcPr>
          <w:p w14:paraId="274733FD" w14:textId="049EF3E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296</w:t>
            </w:r>
          </w:p>
        </w:tc>
        <w:tc>
          <w:tcPr>
            <w:tcW w:w="75" w:type="dxa"/>
          </w:tcPr>
          <w:p w14:paraId="71A2365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4" w:type="dxa"/>
            <w:vAlign w:val="bottom"/>
          </w:tcPr>
          <w:p w14:paraId="770C9C98" w14:textId="1B1D648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39E07B8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</w:tcPr>
          <w:p w14:paraId="73EF3A03" w14:textId="0F7D343D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14:paraId="3B9174B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6" w:type="dxa"/>
          </w:tcPr>
          <w:p w14:paraId="56381CA6" w14:textId="73AECCB2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1AFE9A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5" w:type="dxa"/>
            <w:gridSpan w:val="2"/>
            <w:vAlign w:val="bottom"/>
          </w:tcPr>
          <w:p w14:paraId="14A4050A" w14:textId="00DD073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91" w:type="dxa"/>
          </w:tcPr>
          <w:p w14:paraId="736201C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7" w:type="dxa"/>
            <w:vAlign w:val="bottom"/>
          </w:tcPr>
          <w:p w14:paraId="11EB5BDB" w14:textId="499C11A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</w:tr>
      <w:tr w:rsidR="00645A3A" w:rsidRPr="0099075E" w14:paraId="2A01A7F3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772659BB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620" w:type="dxa"/>
          </w:tcPr>
          <w:p w14:paraId="154D4303" w14:textId="1AEABC08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5010891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2568A16F" w14:textId="4A117CD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" w:type="dxa"/>
            <w:gridSpan w:val="2"/>
          </w:tcPr>
          <w:p w14:paraId="3A05E3E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0F0436A9" w14:textId="6222E2A6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2FB1B7E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4FE8EFD6" w14:textId="41E9550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645B33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2AF83F76" w14:textId="1EF41A7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52" w:type="dxa"/>
          </w:tcPr>
          <w:p w14:paraId="10A7517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7DEDBDB0" w14:textId="652D305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0" w:type="dxa"/>
          </w:tcPr>
          <w:p w14:paraId="2492F94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3571173E" w14:textId="2895FFA1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E957D3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57F08835" w14:textId="6B29A7F5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1A6371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vAlign w:val="bottom"/>
          </w:tcPr>
          <w:p w14:paraId="209B4A8A" w14:textId="1A1E23E9" w:rsidR="00055C08" w:rsidRPr="0099075E" w:rsidRDefault="00055C08" w:rsidP="001A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0874EE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6" w:type="dxa"/>
          </w:tcPr>
          <w:p w14:paraId="61EB95D0" w14:textId="6F4FEBA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5DF43D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35" w:type="dxa"/>
          </w:tcPr>
          <w:p w14:paraId="013AC7BC" w14:textId="5572B6E6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04" w:type="dxa"/>
          </w:tcPr>
          <w:p w14:paraId="470D19F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13" w:type="dxa"/>
            <w:vAlign w:val="bottom"/>
          </w:tcPr>
          <w:p w14:paraId="5CAADC92" w14:textId="1527887D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21DCB44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75" w:type="dxa"/>
          </w:tcPr>
          <w:p w14:paraId="2AFD6043" w14:textId="60FF7DF1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75" w:type="dxa"/>
          </w:tcPr>
          <w:p w14:paraId="5562BAF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4" w:type="dxa"/>
          </w:tcPr>
          <w:p w14:paraId="47AB5A4A" w14:textId="5C4817D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0" w:type="dxa"/>
          </w:tcPr>
          <w:p w14:paraId="13B3AA7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</w:tcPr>
          <w:p w14:paraId="6E9E778E" w14:textId="5149D09D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14:paraId="505D7FD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6" w:type="dxa"/>
          </w:tcPr>
          <w:p w14:paraId="2DFF361A" w14:textId="6EDD56B5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2CB3DB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5" w:type="dxa"/>
            <w:gridSpan w:val="2"/>
          </w:tcPr>
          <w:p w14:paraId="3A0C61A3" w14:textId="3A6A195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91" w:type="dxa"/>
          </w:tcPr>
          <w:p w14:paraId="080A8C3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7" w:type="dxa"/>
          </w:tcPr>
          <w:p w14:paraId="17B230AA" w14:textId="753776B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</w:tr>
      <w:tr w:rsidR="00645A3A" w:rsidRPr="0099075E" w14:paraId="3E6C2166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1C94E5FA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ประเทศอื่นๆ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1747735A" w14:textId="3A3C3CB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42</w:t>
            </w:r>
          </w:p>
        </w:tc>
        <w:tc>
          <w:tcPr>
            <w:tcW w:w="56" w:type="dxa"/>
          </w:tcPr>
          <w:p w14:paraId="2B20FAC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2B411E73" w14:textId="3D65953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" w:type="dxa"/>
            <w:gridSpan w:val="2"/>
          </w:tcPr>
          <w:p w14:paraId="7C39F52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567F7931" w14:textId="58B9765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" w:type="dxa"/>
          </w:tcPr>
          <w:p w14:paraId="73592F5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3F79A440" w14:textId="061D197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389EF31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44E13411" w14:textId="15A70A3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52" w:type="dxa"/>
          </w:tcPr>
          <w:p w14:paraId="0E97412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5BAC1C62" w14:textId="0DD97BA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74C9CEE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7D13D5C0" w14:textId="1D7C82BB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CFC129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14:paraId="6D615390" w14:textId="57A6FB85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9CFA42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3DD8B10D" w14:textId="6B667707" w:rsidR="00055C08" w:rsidRPr="0099075E" w:rsidRDefault="00055C08" w:rsidP="001A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3D0D0D8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8CBAFCE" w14:textId="042D927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924568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218CAC5" w14:textId="119374F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14</w:t>
            </w:r>
          </w:p>
        </w:tc>
        <w:tc>
          <w:tcPr>
            <w:tcW w:w="104" w:type="dxa"/>
          </w:tcPr>
          <w:p w14:paraId="0C27AAE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68D52B40" w14:textId="6564FCD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86" w:type="dxa"/>
          </w:tcPr>
          <w:p w14:paraId="54E92F5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0C96217" w14:textId="448F7A0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5" w:type="dxa"/>
          </w:tcPr>
          <w:p w14:paraId="18C4C52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FCC36DE" w14:textId="17D8722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90" w:type="dxa"/>
          </w:tcPr>
          <w:p w14:paraId="6861CA5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A9CA129" w14:textId="17D509A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64" w:type="dxa"/>
          </w:tcPr>
          <w:p w14:paraId="35DF59C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5484878D" w14:textId="07FF1BD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(10)</w:t>
            </w:r>
          </w:p>
        </w:tc>
        <w:tc>
          <w:tcPr>
            <w:tcW w:w="90" w:type="dxa"/>
          </w:tcPr>
          <w:p w14:paraId="7B511F0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bottom w:val="single" w:sz="4" w:space="0" w:color="auto"/>
            </w:tcBorders>
            <w:vAlign w:val="bottom"/>
          </w:tcPr>
          <w:p w14:paraId="721F9A6B" w14:textId="135A714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91" w:type="dxa"/>
          </w:tcPr>
          <w:p w14:paraId="4173DD1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vAlign w:val="bottom"/>
          </w:tcPr>
          <w:p w14:paraId="14F60D62" w14:textId="7022A7A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</w:tr>
      <w:tr w:rsidR="00645A3A" w:rsidRPr="0099075E" w14:paraId="1011B641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554A13C1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</w:tcPr>
          <w:p w14:paraId="15E4BAD1" w14:textId="33F2596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837</w:t>
            </w:r>
          </w:p>
        </w:tc>
        <w:tc>
          <w:tcPr>
            <w:tcW w:w="56" w:type="dxa"/>
          </w:tcPr>
          <w:p w14:paraId="02DFA66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FF0239" w14:textId="76890DD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</w:t>
            </w:r>
            <w:r w:rsidRPr="009907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0" w:type="dxa"/>
            <w:gridSpan w:val="2"/>
          </w:tcPr>
          <w:p w14:paraId="4A0531E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4457682B" w14:textId="5DFE304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367</w:t>
            </w:r>
          </w:p>
        </w:tc>
        <w:tc>
          <w:tcPr>
            <w:tcW w:w="63" w:type="dxa"/>
          </w:tcPr>
          <w:p w14:paraId="684414E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16E20516" w14:textId="655C6F6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90" w:type="dxa"/>
          </w:tcPr>
          <w:p w14:paraId="77E9CE7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5FA1C0C1" w14:textId="443EA29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2" w:type="dxa"/>
          </w:tcPr>
          <w:p w14:paraId="5B6CA81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727A7856" w14:textId="74DA45E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0" w:type="dxa"/>
          </w:tcPr>
          <w:p w14:paraId="5F677B9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</w:tcPr>
          <w:p w14:paraId="1FFD55E8" w14:textId="4CAFFF1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4" w:type="dxa"/>
          </w:tcPr>
          <w:p w14:paraId="54D5570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double" w:sz="4" w:space="0" w:color="auto"/>
            </w:tcBorders>
          </w:tcPr>
          <w:p w14:paraId="1778BF20" w14:textId="351508AD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B1BDD">
              <w:rPr>
                <w:rFonts w:asciiTheme="majorBidi" w:hAnsiTheme="majorBidi" w:cstheme="majorBidi"/>
                <w:b/>
                <w:sz w:val="20"/>
                <w:szCs w:val="20"/>
              </w:rPr>
              <w:t>30</w:t>
            </w:r>
          </w:p>
        </w:tc>
        <w:tc>
          <w:tcPr>
            <w:tcW w:w="90" w:type="dxa"/>
          </w:tcPr>
          <w:p w14:paraId="0E48F3B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</w:tcPr>
          <w:p w14:paraId="1FBA52BA" w14:textId="42F64EA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4A04799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28B995C3" w14:textId="7FE0503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72B30FA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5A6BCA16" w14:textId="77836B4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104" w:type="dxa"/>
          </w:tcPr>
          <w:p w14:paraId="7434A12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22175C57" w14:textId="742B2A8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171</w:t>
            </w:r>
          </w:p>
        </w:tc>
        <w:tc>
          <w:tcPr>
            <w:tcW w:w="86" w:type="dxa"/>
          </w:tcPr>
          <w:p w14:paraId="753E432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32F4B" w14:textId="4F48C1C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1,700</w:t>
            </w:r>
          </w:p>
        </w:tc>
        <w:tc>
          <w:tcPr>
            <w:tcW w:w="75" w:type="dxa"/>
          </w:tcPr>
          <w:p w14:paraId="3F5A417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E3765" w14:textId="60642CC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1,37</w:t>
            </w:r>
            <w:r w:rsidRPr="009907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90" w:type="dxa"/>
          </w:tcPr>
          <w:p w14:paraId="5EEFC3E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2F3B672F" w14:textId="020FB651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14F24FF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2EF3758D" w14:textId="06D47B4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22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4CF1777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1EB5F" w14:textId="28CEE14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1" w:type="dxa"/>
          </w:tcPr>
          <w:p w14:paraId="212F8A1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20B8B" w14:textId="7BCC5AD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1,147</w:t>
            </w:r>
          </w:p>
        </w:tc>
      </w:tr>
      <w:tr w:rsidR="00645A3A" w:rsidRPr="0099075E" w14:paraId="02EECCE1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12899E87" w14:textId="77777777" w:rsidR="00055C08" w:rsidRPr="004A6075" w:rsidRDefault="00055C08" w:rsidP="00055C0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0" w:type="dxa"/>
            <w:tcBorders>
              <w:top w:val="double" w:sz="4" w:space="0" w:color="auto"/>
            </w:tcBorders>
          </w:tcPr>
          <w:p w14:paraId="44935C6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6" w:type="dxa"/>
          </w:tcPr>
          <w:p w14:paraId="644C166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top w:val="double" w:sz="4" w:space="0" w:color="auto"/>
            </w:tcBorders>
          </w:tcPr>
          <w:p w14:paraId="560488D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" w:type="dxa"/>
            <w:gridSpan w:val="2"/>
          </w:tcPr>
          <w:p w14:paraId="0701AF7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66B6280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752A514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double" w:sz="4" w:space="0" w:color="auto"/>
            </w:tcBorders>
          </w:tcPr>
          <w:p w14:paraId="737E297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4A09146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596024A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2" w:type="dxa"/>
          </w:tcPr>
          <w:p w14:paraId="586B233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2131C05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0CAC32D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top w:val="double" w:sz="4" w:space="0" w:color="auto"/>
            </w:tcBorders>
          </w:tcPr>
          <w:p w14:paraId="4526C07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4" w:type="dxa"/>
          </w:tcPr>
          <w:p w14:paraId="7AB259B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top w:val="double" w:sz="4" w:space="0" w:color="auto"/>
            </w:tcBorders>
          </w:tcPr>
          <w:p w14:paraId="27289C1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5BF8293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</w:tcPr>
          <w:p w14:paraId="5A530D0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7" w:type="dxa"/>
          </w:tcPr>
          <w:p w14:paraId="3F27E01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77CDD48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2E5F6C5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1DCC97C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4" w:type="dxa"/>
          </w:tcPr>
          <w:p w14:paraId="4CE79A6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double" w:sz="4" w:space="0" w:color="auto"/>
            </w:tcBorders>
          </w:tcPr>
          <w:p w14:paraId="6C1AB3C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6" w:type="dxa"/>
          </w:tcPr>
          <w:p w14:paraId="57700E7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00E7F38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" w:type="dxa"/>
          </w:tcPr>
          <w:p w14:paraId="5D76450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</w:tcPr>
          <w:p w14:paraId="1D43063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2F526E2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857D56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" w:type="dxa"/>
          </w:tcPr>
          <w:p w14:paraId="2CA1F1E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5BCB35C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</w:tcPr>
          <w:p w14:paraId="1DDB69A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top w:val="double" w:sz="4" w:space="0" w:color="auto"/>
            </w:tcBorders>
          </w:tcPr>
          <w:p w14:paraId="05716C1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1" w:type="dxa"/>
          </w:tcPr>
          <w:p w14:paraId="6B4C4CD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  <w:tcBorders>
              <w:top w:val="double" w:sz="4" w:space="0" w:color="auto"/>
            </w:tcBorders>
          </w:tcPr>
          <w:p w14:paraId="692D1E4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645A3A" w:rsidRPr="0099075E" w14:paraId="2901C826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</w:tcPr>
          <w:p w14:paraId="1E3693BB" w14:textId="77777777" w:rsidR="00055C08" w:rsidRPr="00E14908" w:rsidRDefault="00055C08" w:rsidP="00D41037">
            <w:pPr>
              <w:tabs>
                <w:tab w:val="left" w:pos="720"/>
                <w:tab w:val="decimal" w:pos="765"/>
              </w:tabs>
              <w:spacing w:line="240" w:lineRule="exact"/>
              <w:ind w:left="180" w:right="-79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ประเภทสินค้าและบริการหลัก</w:t>
            </w:r>
          </w:p>
        </w:tc>
        <w:tc>
          <w:tcPr>
            <w:tcW w:w="620" w:type="dxa"/>
          </w:tcPr>
          <w:p w14:paraId="2ECE250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14:paraId="35707CC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2"/>
          </w:tcPr>
          <w:p w14:paraId="3770A1D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gridSpan w:val="2"/>
          </w:tcPr>
          <w:p w14:paraId="76FD4EA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2" w:type="dxa"/>
          </w:tcPr>
          <w:p w14:paraId="6EBF5A8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3E018CB1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</w:tcPr>
          <w:p w14:paraId="5C7F486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A0A6D8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14:paraId="1D192F3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" w:type="dxa"/>
          </w:tcPr>
          <w:p w14:paraId="6A34E98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</w:tcPr>
          <w:p w14:paraId="0AF0DC9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54BEEF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14:paraId="5D1C411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" w:type="dxa"/>
          </w:tcPr>
          <w:p w14:paraId="1FF9FFC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1" w:type="dxa"/>
          </w:tcPr>
          <w:p w14:paraId="54D52DE8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14F103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</w:tcPr>
          <w:p w14:paraId="212E269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</w:tcPr>
          <w:p w14:paraId="028C089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51323B22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F135CA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5" w:type="dxa"/>
          </w:tcPr>
          <w:p w14:paraId="74D5255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07465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</w:tcPr>
          <w:p w14:paraId="222149B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72151B4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2EC5AA4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" w:type="dxa"/>
          </w:tcPr>
          <w:p w14:paraId="7021192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</w:tcPr>
          <w:p w14:paraId="40CF37C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89B86C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</w:tcPr>
          <w:p w14:paraId="318DCCE5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" w:type="dxa"/>
          </w:tcPr>
          <w:p w14:paraId="27FA2FC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</w:tcPr>
          <w:p w14:paraId="4408B7A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D7B000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5" w:type="dxa"/>
            <w:gridSpan w:val="2"/>
          </w:tcPr>
          <w:p w14:paraId="12BDBFE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</w:tcPr>
          <w:p w14:paraId="1477B7D8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</w:tcPr>
          <w:p w14:paraId="4FD4926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45A3A" w:rsidRPr="0099075E" w14:paraId="4C77F109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446812E6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รายได้จากการ</w:t>
            </w: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ให้เช่าและ</w:t>
            </w: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บริการ</w:t>
            </w:r>
          </w:p>
        </w:tc>
        <w:tc>
          <w:tcPr>
            <w:tcW w:w="620" w:type="dxa"/>
          </w:tcPr>
          <w:p w14:paraId="67A9EB20" w14:textId="219FEDE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="00A86AE1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56" w:type="dxa"/>
          </w:tcPr>
          <w:p w14:paraId="7CAE283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gridSpan w:val="2"/>
          </w:tcPr>
          <w:p w14:paraId="40493D37" w14:textId="224F895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626</w:t>
            </w:r>
          </w:p>
        </w:tc>
        <w:tc>
          <w:tcPr>
            <w:tcW w:w="60" w:type="dxa"/>
            <w:gridSpan w:val="2"/>
          </w:tcPr>
          <w:p w14:paraId="54BE373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20599A84" w14:textId="63A6296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358</w:t>
            </w:r>
          </w:p>
        </w:tc>
        <w:tc>
          <w:tcPr>
            <w:tcW w:w="63" w:type="dxa"/>
          </w:tcPr>
          <w:p w14:paraId="288989C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3F7675BF" w14:textId="3DB8E2E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90" w:type="dxa"/>
          </w:tcPr>
          <w:p w14:paraId="3E9008E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36B2BB65" w14:textId="6EEC952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52" w:type="dxa"/>
          </w:tcPr>
          <w:p w14:paraId="01CBE8F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06B5D67B" w14:textId="7F0BB03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0" w:type="dxa"/>
          </w:tcPr>
          <w:p w14:paraId="08F1D26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4020855B" w14:textId="3F5DCBE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54" w:type="dxa"/>
          </w:tcPr>
          <w:p w14:paraId="3AA8D27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79A02E4C" w14:textId="620FF585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90" w:type="dxa"/>
          </w:tcPr>
          <w:p w14:paraId="111D037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211B78DA" w14:textId="0BCF5B0D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35F7FDA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05CA4A22" w14:textId="2041012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C8AADC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2F388FD1" w14:textId="27B8D07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73</w:t>
            </w:r>
          </w:p>
        </w:tc>
        <w:tc>
          <w:tcPr>
            <w:tcW w:w="104" w:type="dxa"/>
          </w:tcPr>
          <w:p w14:paraId="27F2227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</w:tcPr>
          <w:p w14:paraId="0F1FF08B" w14:textId="4F71A46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70</w:t>
            </w:r>
          </w:p>
        </w:tc>
        <w:tc>
          <w:tcPr>
            <w:tcW w:w="86" w:type="dxa"/>
          </w:tcPr>
          <w:p w14:paraId="575BAD6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73184F5C" w14:textId="0170D42C" w:rsidR="00055C08" w:rsidRPr="0099075E" w:rsidRDefault="00055C08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1,246</w:t>
            </w:r>
          </w:p>
        </w:tc>
        <w:tc>
          <w:tcPr>
            <w:tcW w:w="75" w:type="dxa"/>
          </w:tcPr>
          <w:p w14:paraId="06A981C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2FE52EE0" w14:textId="5967B54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930</w:t>
            </w:r>
          </w:p>
        </w:tc>
        <w:tc>
          <w:tcPr>
            <w:tcW w:w="90" w:type="dxa"/>
          </w:tcPr>
          <w:p w14:paraId="064410F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7C4B48B6" w14:textId="1F35339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(1</w:t>
            </w:r>
            <w:r w:rsidR="00A86AE1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6F3179C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5819DDAC" w14:textId="616B9AF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139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7359FE9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5E894218" w14:textId="4C5695D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1,06</w:t>
            </w:r>
            <w:r w:rsidR="00A86AE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1" w:type="dxa"/>
          </w:tcPr>
          <w:p w14:paraId="52B97F2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</w:tcPr>
          <w:p w14:paraId="314F5B8D" w14:textId="6A1F1A6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791</w:t>
            </w:r>
          </w:p>
        </w:tc>
      </w:tr>
      <w:tr w:rsidR="00645A3A" w:rsidRPr="0099075E" w14:paraId="7FED7A4C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3066C4AE" w14:textId="77777777" w:rsidR="00645A3A" w:rsidRPr="00E14908" w:rsidRDefault="00645A3A" w:rsidP="00645A3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620" w:type="dxa"/>
          </w:tcPr>
          <w:p w14:paraId="71941BF4" w14:textId="3B2C8B11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5A014A30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7E87F8AA" w14:textId="4BA6EBCF" w:rsidR="00645A3A" w:rsidRPr="000B1BDD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B1BD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0" w:type="dxa"/>
            <w:gridSpan w:val="2"/>
          </w:tcPr>
          <w:p w14:paraId="415B7ACF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6D832426" w14:textId="7E1D95DB" w:rsidR="00645A3A" w:rsidRPr="0099075E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5B0EB48C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5E314AAE" w14:textId="30C12C0A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0ADDAA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4FE67E2D" w14:textId="05237DEC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58835FC2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42FD8665" w14:textId="516EBE80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319A045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592626CB" w14:textId="0C63966A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7AB2EA3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01" w:type="dxa"/>
          </w:tcPr>
          <w:p w14:paraId="6D28E47A" w14:textId="65C9040E" w:rsidR="00645A3A" w:rsidRPr="0099075E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54D1FE2D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1710E6E2" w14:textId="60105448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7E761A1B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13D46BE2" w14:textId="5098C35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573B6A22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1D637A90" w14:textId="6E43628B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10</w:t>
            </w:r>
          </w:p>
        </w:tc>
        <w:tc>
          <w:tcPr>
            <w:tcW w:w="104" w:type="dxa"/>
          </w:tcPr>
          <w:p w14:paraId="0C61A27C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18A31D0E" w14:textId="3924DB14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11</w:t>
            </w:r>
          </w:p>
        </w:tc>
        <w:tc>
          <w:tcPr>
            <w:tcW w:w="86" w:type="dxa"/>
          </w:tcPr>
          <w:p w14:paraId="449E69CB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0C4D6412" w14:textId="6088481E" w:rsidR="00645A3A" w:rsidRPr="0099075E" w:rsidRDefault="00645A3A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  <w:tc>
          <w:tcPr>
            <w:tcW w:w="75" w:type="dxa"/>
          </w:tcPr>
          <w:p w14:paraId="1004B96B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2049FE29" w14:textId="29DCBE42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269</w:t>
            </w:r>
          </w:p>
        </w:tc>
        <w:tc>
          <w:tcPr>
            <w:tcW w:w="90" w:type="dxa"/>
          </w:tcPr>
          <w:p w14:paraId="51A83EE3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3E817C0E" w14:textId="3C23BA0B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86AE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08810D04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59DD0374" w14:textId="389D75CE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1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0EDA7167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6D3D4459" w14:textId="4F65687D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86AE1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</w:tcPr>
          <w:p w14:paraId="6273F28E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</w:tcPr>
          <w:p w14:paraId="152D24E7" w14:textId="6072CA2D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258</w:t>
            </w:r>
          </w:p>
        </w:tc>
      </w:tr>
      <w:tr w:rsidR="00645A3A" w:rsidRPr="0099075E" w14:paraId="77E64944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5479A148" w14:textId="77777777" w:rsidR="00645A3A" w:rsidRPr="00E14908" w:rsidRDefault="00645A3A" w:rsidP="00645A3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220ACE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กำไรจากการวัดมูลค่ายุติธรรมของส่วนได้เสียที่ถืออยู่ก่อน</w:t>
            </w:r>
          </w:p>
        </w:tc>
        <w:tc>
          <w:tcPr>
            <w:tcW w:w="620" w:type="dxa"/>
          </w:tcPr>
          <w:p w14:paraId="1D080A8D" w14:textId="77777777" w:rsidR="00645A3A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746704" w14:textId="0590BF50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13A0DB00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gridSpan w:val="2"/>
          </w:tcPr>
          <w:p w14:paraId="76C4F359" w14:textId="77777777" w:rsidR="00645A3A" w:rsidRPr="000B1BDD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601B4192" w14:textId="7CB8A254" w:rsidR="00645A3A" w:rsidRPr="000B1BDD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B1BD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0" w:type="dxa"/>
            <w:gridSpan w:val="2"/>
          </w:tcPr>
          <w:p w14:paraId="10AF6225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</w:tcPr>
          <w:p w14:paraId="500AE533" w14:textId="77777777" w:rsidR="00645A3A" w:rsidRPr="0099075E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EF548E" w14:textId="4D07AC12" w:rsidR="00645A3A" w:rsidRPr="0099075E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648BA6C6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</w:tcPr>
          <w:p w14:paraId="4A4E0DA5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E15A7D" w14:textId="2F6E53FA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594262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1111BF1D" w14:textId="77777777" w:rsidR="00645A3A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66DB3B" w14:textId="70DD687D" w:rsidR="004B49CD" w:rsidRPr="0099075E" w:rsidRDefault="004B49CD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68F542AB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</w:tcPr>
          <w:p w14:paraId="2BE9687C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DEEE55" w14:textId="345A2AC0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86A3375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dxa"/>
          </w:tcPr>
          <w:p w14:paraId="638E16E7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F83AD1" w14:textId="5D11972C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EF53406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1" w:type="dxa"/>
          </w:tcPr>
          <w:p w14:paraId="7BFB2296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75F9FB" w14:textId="6C6ACEFF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03D612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</w:tcPr>
          <w:p w14:paraId="6D7E2765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0C199F" w14:textId="1BBA3459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5A3FBC4E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B6C9310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5B4AF9" w14:textId="6F52B63C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580793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</w:tcPr>
          <w:p w14:paraId="6B9061C1" w14:textId="77777777" w:rsidR="00645A3A" w:rsidRDefault="00645A3A" w:rsidP="00645A3A">
            <w:pPr>
              <w:tabs>
                <w:tab w:val="clear" w:pos="227"/>
                <w:tab w:val="clear" w:pos="454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6A4182" w14:textId="2660ACBD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4" w:type="dxa"/>
          </w:tcPr>
          <w:p w14:paraId="395FFC2E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</w:tcPr>
          <w:p w14:paraId="3FCAA675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B10076" w14:textId="5C60BEF4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86" w:type="dxa"/>
          </w:tcPr>
          <w:p w14:paraId="776B894D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67438036" w14:textId="77777777" w:rsidR="00645A3A" w:rsidRPr="0099075E" w:rsidRDefault="00645A3A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6ED342" w14:textId="749A1C45" w:rsidR="00645A3A" w:rsidRPr="0099075E" w:rsidRDefault="004B49CD" w:rsidP="004B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71AB9092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dxa"/>
          </w:tcPr>
          <w:p w14:paraId="6A1705FA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82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  <w:p w14:paraId="7C687210" w14:textId="104D3299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7</w:t>
            </w:r>
            <w:r w:rsidRPr="00D41037"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</w:p>
        </w:tc>
        <w:tc>
          <w:tcPr>
            <w:tcW w:w="90" w:type="dxa"/>
          </w:tcPr>
          <w:p w14:paraId="4DECBBDC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</w:tcPr>
          <w:p w14:paraId="69B8DA86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5B4F2B" w14:textId="73A42C94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14:paraId="66F8F8EA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7412C243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4AE0D99D" w14:textId="0EB3672C" w:rsidR="00645A3A" w:rsidRPr="0099075E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F0934FA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5" w:type="dxa"/>
            <w:gridSpan w:val="2"/>
          </w:tcPr>
          <w:p w14:paraId="26B71917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A9430F" w14:textId="594A40D3" w:rsidR="00645A3A" w:rsidRPr="0099075E" w:rsidRDefault="00645A3A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337E868B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7" w:type="dxa"/>
          </w:tcPr>
          <w:p w14:paraId="0A8323EA" w14:textId="77777777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E83281" w14:textId="64057005" w:rsidR="00645A3A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7</w:t>
            </w:r>
            <w:r w:rsidRPr="00D41037"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</w:p>
        </w:tc>
      </w:tr>
      <w:tr w:rsidR="00645A3A" w:rsidRPr="0099075E" w14:paraId="7EC904D7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58959DB4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รายได้ดอกเบี้ยและเงินปันผล</w:t>
            </w:r>
          </w:p>
        </w:tc>
        <w:tc>
          <w:tcPr>
            <w:tcW w:w="620" w:type="dxa"/>
          </w:tcPr>
          <w:p w14:paraId="7ECFE0B9" w14:textId="36DFCEE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82</w:t>
            </w:r>
          </w:p>
        </w:tc>
        <w:tc>
          <w:tcPr>
            <w:tcW w:w="56" w:type="dxa"/>
          </w:tcPr>
          <w:p w14:paraId="07ED0D5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2C25D7CA" w14:textId="56EABB6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66</w:t>
            </w:r>
          </w:p>
        </w:tc>
        <w:tc>
          <w:tcPr>
            <w:tcW w:w="60" w:type="dxa"/>
            <w:gridSpan w:val="2"/>
          </w:tcPr>
          <w:p w14:paraId="42D42CA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60C225C9" w14:textId="788F40B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" w:type="dxa"/>
          </w:tcPr>
          <w:p w14:paraId="13307A6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45D53203" w14:textId="0DBE336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1EEC807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720869B5" w14:textId="3DA27E68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47CC2BD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7EBB47FF" w14:textId="24FD39D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C600D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541C089C" w14:textId="06E16B79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28318E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0A5FDDD2" w14:textId="42A666E3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ACD6AB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55842634" w14:textId="59B379B3" w:rsidR="00055C08" w:rsidRPr="0099075E" w:rsidRDefault="00055C08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9BA816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1303A843" w14:textId="7591BA6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E5AC34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B01F8FF" w14:textId="1D29BC0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19</w:t>
            </w:r>
          </w:p>
        </w:tc>
        <w:tc>
          <w:tcPr>
            <w:tcW w:w="104" w:type="dxa"/>
          </w:tcPr>
          <w:p w14:paraId="25BA1AB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6F9EB9C9" w14:textId="093AA2A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9</w:t>
            </w:r>
          </w:p>
        </w:tc>
        <w:tc>
          <w:tcPr>
            <w:tcW w:w="86" w:type="dxa"/>
          </w:tcPr>
          <w:p w14:paraId="374A4AC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3823B0C0" w14:textId="239A90B4" w:rsidR="00055C08" w:rsidRPr="0099075E" w:rsidRDefault="00055C08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103</w:t>
            </w:r>
          </w:p>
        </w:tc>
        <w:tc>
          <w:tcPr>
            <w:tcW w:w="75" w:type="dxa"/>
          </w:tcPr>
          <w:p w14:paraId="4C40844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621F590E" w14:textId="587E3AD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76</w:t>
            </w:r>
          </w:p>
        </w:tc>
        <w:tc>
          <w:tcPr>
            <w:tcW w:w="90" w:type="dxa"/>
          </w:tcPr>
          <w:p w14:paraId="67A84FF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3F0FB2EF" w14:textId="7C4F2B2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(96)</w:t>
            </w:r>
          </w:p>
        </w:tc>
        <w:tc>
          <w:tcPr>
            <w:tcW w:w="64" w:type="dxa"/>
          </w:tcPr>
          <w:p w14:paraId="5850414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19E450ED" w14:textId="2887F7B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71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670166A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3BCC8E68" w14:textId="10A5C4B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1" w:type="dxa"/>
          </w:tcPr>
          <w:p w14:paraId="317FEEE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</w:tcPr>
          <w:p w14:paraId="13FD7D9F" w14:textId="0FBBC3F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5</w:t>
            </w:r>
          </w:p>
        </w:tc>
      </w:tr>
      <w:tr w:rsidR="00D41037" w:rsidRPr="0099075E" w14:paraId="25F24019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019B2D03" w14:textId="63A4C1F1" w:rsidR="00D41037" w:rsidRPr="00E14908" w:rsidRDefault="00D41037" w:rsidP="00D4103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20" w:type="dxa"/>
          </w:tcPr>
          <w:p w14:paraId="391A7381" w14:textId="45473FDE" w:rsidR="00D41037" w:rsidRPr="0099075E" w:rsidRDefault="00A86AE1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56" w:type="dxa"/>
          </w:tcPr>
          <w:p w14:paraId="46CDE42C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63B735C9" w14:textId="4E365006" w:rsidR="00D41037" w:rsidRPr="0099075E" w:rsidRDefault="00036FD3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</w:p>
        </w:tc>
        <w:tc>
          <w:tcPr>
            <w:tcW w:w="60" w:type="dxa"/>
            <w:gridSpan w:val="2"/>
          </w:tcPr>
          <w:p w14:paraId="06975D01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77D7A1F0" w14:textId="291BDB39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63" w:type="dxa"/>
          </w:tcPr>
          <w:p w14:paraId="266C6555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27782C25" w14:textId="7EACEF2D" w:rsidR="00D41037" w:rsidRPr="0099075E" w:rsidRDefault="00036FD3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3</w:t>
            </w:r>
          </w:p>
        </w:tc>
        <w:tc>
          <w:tcPr>
            <w:tcW w:w="90" w:type="dxa"/>
          </w:tcPr>
          <w:p w14:paraId="48425F1B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35477C94" w14:textId="59086DA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2" w:type="dxa"/>
          </w:tcPr>
          <w:p w14:paraId="12831794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4A2C4C20" w14:textId="336393E2" w:rsidR="00D41037" w:rsidRPr="0099075E" w:rsidRDefault="00D41037" w:rsidP="0087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20714CC8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359B5060" w14:textId="0E2D1461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26743CD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6EA0C98A" w14:textId="72738774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60AA92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7C7C6B31" w14:textId="55207283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C2933EE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63BA187C" w14:textId="58D5F1B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54A43E1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3D1B1217" w14:textId="569021C1" w:rsidR="00D41037" w:rsidRDefault="00A86AE1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4" w:type="dxa"/>
          </w:tcPr>
          <w:p w14:paraId="5291BFDD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3C7A7460" w14:textId="7855BC4F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</w:p>
        </w:tc>
        <w:tc>
          <w:tcPr>
            <w:tcW w:w="86" w:type="dxa"/>
          </w:tcPr>
          <w:p w14:paraId="40CF60B7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6EBE1E26" w14:textId="728AC8DB" w:rsidR="00D41037" w:rsidRPr="0099075E" w:rsidRDefault="00A86AE1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75" w:type="dxa"/>
          </w:tcPr>
          <w:p w14:paraId="0E979790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689E173F" w14:textId="37F715F2" w:rsidR="00D41037" w:rsidRPr="0099075E" w:rsidRDefault="00036FD3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15</w:t>
            </w:r>
          </w:p>
        </w:tc>
        <w:tc>
          <w:tcPr>
            <w:tcW w:w="90" w:type="dxa"/>
          </w:tcPr>
          <w:p w14:paraId="13EEC4F9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</w:tcPr>
          <w:p w14:paraId="4A074C50" w14:textId="60608E75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86AE1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15077A53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</w:tcPr>
          <w:p w14:paraId="5AEC6CC9" w14:textId="5690E951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6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3B16426C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5FFEF62F" w14:textId="4F860C5D" w:rsidR="00D41037" w:rsidRPr="0099075E" w:rsidRDefault="00A86AE1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91" w:type="dxa"/>
          </w:tcPr>
          <w:p w14:paraId="533757D1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</w:tcPr>
          <w:p w14:paraId="0D30D89A" w14:textId="0E9A1349" w:rsidR="00D41037" w:rsidRPr="0099075E" w:rsidRDefault="00036FD3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</w:p>
        </w:tc>
      </w:tr>
      <w:tr w:rsidR="00645A3A" w:rsidRPr="0099075E" w14:paraId="29B9A3F1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00CBA246" w14:textId="3C512BCF" w:rsidR="00D41037" w:rsidRPr="00E14908" w:rsidRDefault="00D41037" w:rsidP="00D4103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D41037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กำไร</w:t>
            </w:r>
            <w:r w:rsidR="00A86AE1">
              <w:rPr>
                <w:rFonts w:asciiTheme="majorBidi" w:hAnsiTheme="majorBidi" w:cs="Angsana New"/>
                <w:b/>
                <w:sz w:val="20"/>
                <w:szCs w:val="20"/>
              </w:rPr>
              <w:t xml:space="preserve"> (</w:t>
            </w:r>
            <w:r w:rsidR="00A86AE1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ขาดทุน</w:t>
            </w:r>
            <w:r w:rsidR="00A86AE1">
              <w:rPr>
                <w:rFonts w:asciiTheme="majorBidi" w:hAnsiTheme="majorBidi" w:cs="Angsana New"/>
                <w:b/>
                <w:sz w:val="20"/>
                <w:szCs w:val="20"/>
              </w:rPr>
              <w:t xml:space="preserve">) </w:t>
            </w:r>
            <w:r w:rsidRPr="00D41037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จากอัตราแลกเปลี่ยนสุทธิ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1F1CF5C7" w14:textId="73EE8D56" w:rsidR="00D41037" w:rsidRPr="0099075E" w:rsidRDefault="00A86AE1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56" w:type="dxa"/>
          </w:tcPr>
          <w:p w14:paraId="350D9C6D" w14:textId="77777777" w:rsidR="00D41037" w:rsidRPr="00645A3A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636CB5D" w14:textId="2DF30274" w:rsidR="00D41037" w:rsidRPr="00645A3A" w:rsidRDefault="00036FD3" w:rsidP="0003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36FD3">
              <w:rPr>
                <w:rFonts w:asciiTheme="majorBidi" w:hAnsiTheme="majorBidi" w:cstheme="majorBidi"/>
                <w:bCs/>
                <w:sz w:val="20"/>
                <w:szCs w:val="20"/>
              </w:rPr>
              <w:t>3</w:t>
            </w:r>
          </w:p>
        </w:tc>
        <w:tc>
          <w:tcPr>
            <w:tcW w:w="60" w:type="dxa"/>
            <w:gridSpan w:val="2"/>
          </w:tcPr>
          <w:p w14:paraId="5F249519" w14:textId="77777777" w:rsidR="00D41037" w:rsidRPr="00645A3A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1978CE3B" w14:textId="3A9E6BAF" w:rsidR="00D41037" w:rsidRPr="0099075E" w:rsidRDefault="00645A3A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4A8C615C" w14:textId="77777777" w:rsidR="00D41037" w:rsidRPr="00645A3A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067FDB8B" w14:textId="2E240697" w:rsidR="00D41037" w:rsidRPr="00645A3A" w:rsidRDefault="00036FD3" w:rsidP="0003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036FD3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72162428" w14:textId="77777777" w:rsidR="00D41037" w:rsidRPr="00645A3A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676095E" w14:textId="1337EFB1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0952384A" w14:textId="77777777" w:rsidR="00D41037" w:rsidRPr="00645A3A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24619E5" w14:textId="7E2CC0BD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5C23B5" w14:textId="77777777" w:rsidR="00D41037" w:rsidRPr="00645A3A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57D2B576" w14:textId="10E4B76F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988607C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14:paraId="0FEA4F1D" w14:textId="38325C12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AE9CBC0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663A51C6" w14:textId="123EC93C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66600EA4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E1E9122" w14:textId="53775EB8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B279E0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AFA6CE0" w14:textId="4DC20ABC" w:rsidR="00D41037" w:rsidRPr="0099075E" w:rsidRDefault="00A86AE1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104" w:type="dxa"/>
          </w:tcPr>
          <w:p w14:paraId="242FB9CC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55F79AA7" w14:textId="199E4325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6F4E6D1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C4793DA" w14:textId="6D6E8847" w:rsidR="00D41037" w:rsidRPr="0099075E" w:rsidRDefault="00A86AE1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75" w:type="dxa"/>
          </w:tcPr>
          <w:p w14:paraId="70FFE750" w14:textId="77777777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2459CF17" w14:textId="4E6231AE" w:rsidR="00D41037" w:rsidRPr="0099075E" w:rsidRDefault="00036FD3" w:rsidP="0003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</w:tcPr>
          <w:p w14:paraId="246A75E8" w14:textId="74D4BAB1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33A02E0" w14:textId="76D91F8C" w:rsidR="00D41037" w:rsidRPr="0099075E" w:rsidRDefault="00D41037" w:rsidP="006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" w:type="dxa"/>
          </w:tcPr>
          <w:p w14:paraId="038D0AB2" w14:textId="029C45DC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54DFEE6F" w14:textId="26E0FBF1" w:rsidR="00D41037" w:rsidRPr="0099075E" w:rsidRDefault="00D41037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DCAF2C4" w14:textId="202E07E5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5DD005E5" w14:textId="0BA8FA3E" w:rsidR="00D41037" w:rsidRPr="0099075E" w:rsidRDefault="00A86AE1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91" w:type="dxa"/>
          </w:tcPr>
          <w:p w14:paraId="107F00FB" w14:textId="03536455" w:rsidR="00D41037" w:rsidRPr="0099075E" w:rsidRDefault="00D41037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7355480A" w14:textId="57EA1698" w:rsidR="00D41037" w:rsidRPr="0099075E" w:rsidRDefault="00036FD3" w:rsidP="0003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645A3A" w:rsidRPr="0099075E" w14:paraId="7375F947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51D31537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</w:tcPr>
          <w:p w14:paraId="29E1AF75" w14:textId="168B4B46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837</w:t>
            </w:r>
          </w:p>
        </w:tc>
        <w:tc>
          <w:tcPr>
            <w:tcW w:w="56" w:type="dxa"/>
          </w:tcPr>
          <w:p w14:paraId="5214D22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CDFF6E" w14:textId="723DDEC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704</w:t>
            </w:r>
          </w:p>
        </w:tc>
        <w:tc>
          <w:tcPr>
            <w:tcW w:w="60" w:type="dxa"/>
            <w:gridSpan w:val="2"/>
          </w:tcPr>
          <w:p w14:paraId="10CCBE5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19AF8705" w14:textId="784E59CB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367</w:t>
            </w:r>
          </w:p>
        </w:tc>
        <w:tc>
          <w:tcPr>
            <w:tcW w:w="63" w:type="dxa"/>
          </w:tcPr>
          <w:p w14:paraId="7DDB9C1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6D00E172" w14:textId="57AB16C1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90" w:type="dxa"/>
          </w:tcPr>
          <w:p w14:paraId="55D5B53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0296FBD8" w14:textId="0A51892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2" w:type="dxa"/>
          </w:tcPr>
          <w:p w14:paraId="75484BA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718B6318" w14:textId="587937D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0" w:type="dxa"/>
          </w:tcPr>
          <w:p w14:paraId="0B65724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</w:tcPr>
          <w:p w14:paraId="4DDCD5B2" w14:textId="315DD2D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4" w:type="dxa"/>
          </w:tcPr>
          <w:p w14:paraId="2BFEDC5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double" w:sz="4" w:space="0" w:color="auto"/>
            </w:tcBorders>
          </w:tcPr>
          <w:p w14:paraId="6B57C4CD" w14:textId="2C6A7C2B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0" w:type="dxa"/>
          </w:tcPr>
          <w:p w14:paraId="2125EC7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</w:tcPr>
          <w:p w14:paraId="46ECDAE8" w14:textId="527044C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0796DC0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4184125F" w14:textId="45BD811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02C19CD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58AA5472" w14:textId="73B0C56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104" w:type="dxa"/>
          </w:tcPr>
          <w:p w14:paraId="197674A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70670AD4" w14:textId="3F121F0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86" w:type="dxa"/>
          </w:tcPr>
          <w:p w14:paraId="3C175C2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6736343B" w14:textId="5FD87F24" w:rsidR="00055C08" w:rsidRPr="0099075E" w:rsidRDefault="00055C08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1,700</w:t>
            </w:r>
          </w:p>
        </w:tc>
        <w:tc>
          <w:tcPr>
            <w:tcW w:w="75" w:type="dxa"/>
          </w:tcPr>
          <w:p w14:paraId="257E97E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</w:tcPr>
          <w:p w14:paraId="04960B94" w14:textId="4325549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1,37</w:t>
            </w:r>
            <w:r w:rsidRPr="0099075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90" w:type="dxa"/>
          </w:tcPr>
          <w:p w14:paraId="0B46E90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3A65CD11" w14:textId="57EF1FC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6E78C8C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2ABAB489" w14:textId="67E3072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22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57ACC19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8A8A54" w14:textId="6674A2C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1" w:type="dxa"/>
          </w:tcPr>
          <w:p w14:paraId="72E98A4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</w:tcPr>
          <w:p w14:paraId="046A0CB4" w14:textId="4CB5FFB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1,147</w:t>
            </w:r>
          </w:p>
        </w:tc>
      </w:tr>
      <w:tr w:rsidR="00645A3A" w:rsidRPr="0099075E" w14:paraId="385E497E" w14:textId="77777777" w:rsidTr="000B1BDD">
        <w:trPr>
          <w:gridAfter w:val="3"/>
          <w:wAfter w:w="56" w:type="dxa"/>
          <w:cantSplit/>
          <w:trHeight w:val="89"/>
        </w:trPr>
        <w:tc>
          <w:tcPr>
            <w:tcW w:w="2710" w:type="dxa"/>
            <w:vAlign w:val="bottom"/>
          </w:tcPr>
          <w:p w14:paraId="0FE91939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12"/>
                <w:szCs w:val="12"/>
                <w:cs/>
              </w:rPr>
            </w:pPr>
          </w:p>
        </w:tc>
        <w:tc>
          <w:tcPr>
            <w:tcW w:w="620" w:type="dxa"/>
            <w:tcBorders>
              <w:top w:val="double" w:sz="4" w:space="0" w:color="auto"/>
            </w:tcBorders>
          </w:tcPr>
          <w:p w14:paraId="7C796011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6" w:type="dxa"/>
          </w:tcPr>
          <w:p w14:paraId="57676D80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double" w:sz="4" w:space="0" w:color="auto"/>
            </w:tcBorders>
          </w:tcPr>
          <w:p w14:paraId="35E0B51F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" w:type="dxa"/>
            <w:gridSpan w:val="2"/>
          </w:tcPr>
          <w:p w14:paraId="08913624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45D6A851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57040FD4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double" w:sz="4" w:space="0" w:color="auto"/>
            </w:tcBorders>
          </w:tcPr>
          <w:p w14:paraId="51E02124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1E6435DA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0572A286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2" w:type="dxa"/>
          </w:tcPr>
          <w:p w14:paraId="19D1963F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187D9EC5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2640A1AB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4" w:space="0" w:color="auto"/>
            </w:tcBorders>
          </w:tcPr>
          <w:p w14:paraId="1886D625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4" w:type="dxa"/>
          </w:tcPr>
          <w:p w14:paraId="07D205B0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double" w:sz="4" w:space="0" w:color="auto"/>
            </w:tcBorders>
          </w:tcPr>
          <w:p w14:paraId="1F30E5EA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31F10598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3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</w:tcPr>
          <w:p w14:paraId="06706BEB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7" w:type="dxa"/>
          </w:tcPr>
          <w:p w14:paraId="21E8C5BA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79F6429D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77667D43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31E079D6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4" w:type="dxa"/>
          </w:tcPr>
          <w:p w14:paraId="0BAEE262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double" w:sz="4" w:space="0" w:color="auto"/>
            </w:tcBorders>
          </w:tcPr>
          <w:p w14:paraId="4F2F82B2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6" w:type="dxa"/>
          </w:tcPr>
          <w:p w14:paraId="6CB5D03C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16028B61" w14:textId="77777777" w:rsidR="00055C08" w:rsidRPr="003A537A" w:rsidRDefault="00055C08" w:rsidP="003A537A">
            <w:pPr>
              <w:tabs>
                <w:tab w:val="decimal" w:pos="540"/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" w:type="dxa"/>
          </w:tcPr>
          <w:p w14:paraId="7AA9CC32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</w:tcPr>
          <w:p w14:paraId="5F0B90B3" w14:textId="77777777" w:rsidR="00055C08" w:rsidRPr="003A537A" w:rsidRDefault="00055C08" w:rsidP="003A537A">
            <w:pPr>
              <w:tabs>
                <w:tab w:val="decimal" w:pos="582"/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59BB0AA7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77948A85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" w:type="dxa"/>
          </w:tcPr>
          <w:p w14:paraId="18931910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5E354152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" w:type="dxa"/>
          </w:tcPr>
          <w:p w14:paraId="3C17BDB5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double" w:sz="4" w:space="0" w:color="auto"/>
            </w:tcBorders>
          </w:tcPr>
          <w:p w14:paraId="75D59733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1" w:type="dxa"/>
          </w:tcPr>
          <w:p w14:paraId="1E16868D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double" w:sz="4" w:space="0" w:color="auto"/>
            </w:tcBorders>
          </w:tcPr>
          <w:p w14:paraId="61348EFC" w14:textId="77777777" w:rsidR="00055C08" w:rsidRPr="003A537A" w:rsidRDefault="00055C08" w:rsidP="003A537A">
            <w:pPr>
              <w:tabs>
                <w:tab w:val="left" w:pos="720"/>
                <w:tab w:val="decimal" w:pos="765"/>
              </w:tabs>
              <w:spacing w:line="180" w:lineRule="exact"/>
              <w:ind w:left="187" w:right="-79" w:hanging="14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645A3A" w:rsidRPr="0099075E" w14:paraId="71E74405" w14:textId="7D203957" w:rsidTr="000B1BDD">
        <w:trPr>
          <w:gridAfter w:val="1"/>
          <w:wAfter w:w="25" w:type="dxa"/>
          <w:cantSplit/>
          <w:trHeight w:val="254"/>
        </w:trPr>
        <w:tc>
          <w:tcPr>
            <w:tcW w:w="2710" w:type="dxa"/>
          </w:tcPr>
          <w:p w14:paraId="1436287D" w14:textId="77777777" w:rsidR="00055C08" w:rsidRPr="00E14908" w:rsidRDefault="00055C08" w:rsidP="00D41037">
            <w:pPr>
              <w:tabs>
                <w:tab w:val="left" w:pos="720"/>
                <w:tab w:val="decimal" w:pos="765"/>
              </w:tabs>
              <w:spacing w:line="240" w:lineRule="exact"/>
              <w:ind w:left="180" w:right="-79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7CBC025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  <w:shd w:val="clear" w:color="auto" w:fill="auto"/>
            <w:vAlign w:val="bottom"/>
          </w:tcPr>
          <w:p w14:paraId="53B3005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shd w:val="clear" w:color="auto" w:fill="auto"/>
            <w:vAlign w:val="bottom"/>
          </w:tcPr>
          <w:p w14:paraId="1521457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387234E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14:paraId="1065545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1A62860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bottom"/>
          </w:tcPr>
          <w:p w14:paraId="50BD436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D0172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5515A868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3AEA8B2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14:paraId="52EA1EA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A7D12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3108EA1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  <w:vAlign w:val="bottom"/>
          </w:tcPr>
          <w:p w14:paraId="7D3C83E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  <w:vAlign w:val="bottom"/>
          </w:tcPr>
          <w:p w14:paraId="159C8DA9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F338F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ADDAB95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50C480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4333E04D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830C6CF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4247CF1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7DF66D0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vAlign w:val="bottom"/>
          </w:tcPr>
          <w:p w14:paraId="307816C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</w:tcPr>
          <w:p w14:paraId="0A0E824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9A870D3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7DFD2DBC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4D0726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BC15226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2796454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460AD357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  <w:vAlign w:val="bottom"/>
          </w:tcPr>
          <w:p w14:paraId="285A8ED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27A175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4C69D1EE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" w:type="dxa"/>
            <w:gridSpan w:val="2"/>
            <w:shd w:val="clear" w:color="auto" w:fill="auto"/>
            <w:vAlign w:val="bottom"/>
          </w:tcPr>
          <w:p w14:paraId="12A77BCB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  <w:vAlign w:val="bottom"/>
          </w:tcPr>
          <w:p w14:paraId="3E44D68A" w14:textId="77777777" w:rsidR="00055C08" w:rsidRPr="00D41037" w:rsidRDefault="00055C08" w:rsidP="00D4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5844B657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45A3A" w:rsidRPr="0099075E" w14:paraId="70589718" w14:textId="5F140BA2" w:rsidTr="000B1BDD">
        <w:trPr>
          <w:gridAfter w:val="1"/>
          <w:wAfter w:w="25" w:type="dxa"/>
          <w:cantSplit/>
          <w:trHeight w:val="277"/>
        </w:trPr>
        <w:tc>
          <w:tcPr>
            <w:tcW w:w="2710" w:type="dxa"/>
          </w:tcPr>
          <w:p w14:paraId="5029767E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20" w:type="dxa"/>
            <w:shd w:val="clear" w:color="auto" w:fill="auto"/>
          </w:tcPr>
          <w:p w14:paraId="61B39138" w14:textId="75FBE7F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82</w:t>
            </w:r>
          </w:p>
        </w:tc>
        <w:tc>
          <w:tcPr>
            <w:tcW w:w="56" w:type="dxa"/>
            <w:shd w:val="clear" w:color="auto" w:fill="auto"/>
          </w:tcPr>
          <w:p w14:paraId="40D6FC3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shd w:val="clear" w:color="auto" w:fill="auto"/>
          </w:tcPr>
          <w:p w14:paraId="1295BE64" w14:textId="5C104FDF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66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15B5CCF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14:paraId="7A84A98B" w14:textId="4306B2E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4E6931D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bottom"/>
          </w:tcPr>
          <w:p w14:paraId="34A9876E" w14:textId="3C1CCE94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164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BD52A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bottom"/>
          </w:tcPr>
          <w:p w14:paraId="08182297" w14:textId="24BE0BA8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0F3B97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14:paraId="41201148" w14:textId="131AAC3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43D05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</w:tcPr>
          <w:p w14:paraId="729BB978" w14:textId="3D9C368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B272F1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0945B6C2" w14:textId="4B25CCAF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80F58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38595AEC" w14:textId="01ED3A3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701DFC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6" w:type="dxa"/>
            <w:shd w:val="clear" w:color="auto" w:fill="auto"/>
          </w:tcPr>
          <w:p w14:paraId="7DF1EF03" w14:textId="28E3B0A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456B489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5" w:type="dxa"/>
          </w:tcPr>
          <w:p w14:paraId="3FCD990F" w14:textId="70876E5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29</w:t>
            </w:r>
          </w:p>
        </w:tc>
        <w:tc>
          <w:tcPr>
            <w:tcW w:w="104" w:type="dxa"/>
          </w:tcPr>
          <w:p w14:paraId="4D75AF1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3" w:type="dxa"/>
            <w:vAlign w:val="bottom"/>
          </w:tcPr>
          <w:p w14:paraId="36CBBD22" w14:textId="0F45603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12393C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CE8E548" w14:textId="349CEFAE" w:rsidR="00055C08" w:rsidRPr="0099075E" w:rsidRDefault="00055C08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775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DB0A02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5BFD877B" w14:textId="3EB6495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587</w:t>
            </w:r>
          </w:p>
        </w:tc>
        <w:tc>
          <w:tcPr>
            <w:tcW w:w="90" w:type="dxa"/>
          </w:tcPr>
          <w:p w14:paraId="28436F2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14:paraId="3E0CBDA1" w14:textId="7F637F4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(207)</w:t>
            </w:r>
          </w:p>
        </w:tc>
        <w:tc>
          <w:tcPr>
            <w:tcW w:w="64" w:type="dxa"/>
            <w:shd w:val="clear" w:color="auto" w:fill="auto"/>
          </w:tcPr>
          <w:p w14:paraId="09D3B0BE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14:paraId="1930280A" w14:textId="495A3073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(156)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7CD84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3B812089" w14:textId="783DE13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568</w:t>
            </w:r>
          </w:p>
        </w:tc>
        <w:tc>
          <w:tcPr>
            <w:tcW w:w="102" w:type="dxa"/>
            <w:gridSpan w:val="2"/>
            <w:shd w:val="clear" w:color="auto" w:fill="auto"/>
            <w:vAlign w:val="bottom"/>
          </w:tcPr>
          <w:p w14:paraId="63CA0953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  <w:vAlign w:val="bottom"/>
          </w:tcPr>
          <w:p w14:paraId="58D4A206" w14:textId="1C32EE6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431</w:t>
            </w:r>
          </w:p>
        </w:tc>
        <w:tc>
          <w:tcPr>
            <w:tcW w:w="31" w:type="dxa"/>
            <w:gridSpan w:val="2"/>
            <w:vAlign w:val="bottom"/>
          </w:tcPr>
          <w:p w14:paraId="1F0F3280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45A3A" w:rsidRPr="0099075E" w14:paraId="63E2701D" w14:textId="68F0C4F3" w:rsidTr="000B1BDD">
        <w:trPr>
          <w:gridAfter w:val="1"/>
          <w:wAfter w:w="25" w:type="dxa"/>
          <w:cantSplit/>
          <w:trHeight w:val="277"/>
        </w:trPr>
        <w:tc>
          <w:tcPr>
            <w:tcW w:w="2710" w:type="dxa"/>
          </w:tcPr>
          <w:p w14:paraId="11A96889" w14:textId="77777777" w:rsidR="00055C08" w:rsidRPr="00E14908" w:rsidRDefault="00055C08" w:rsidP="00055C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C0A24" w14:textId="5BFE35DC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755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DBDCDA8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7AA48" w14:textId="1FD8B97A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638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609C568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</w:tcPr>
          <w:p w14:paraId="68B193F3" w14:textId="56F4F0D1" w:rsidR="00055C08" w:rsidRPr="0099075E" w:rsidRDefault="004B49CD" w:rsidP="004B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F85AF9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</w:tcPr>
          <w:p w14:paraId="46AEE7D0" w14:textId="5305B03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FFDF05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B8F17" w14:textId="29D1EC1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14D621D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B6A6" w14:textId="1EE9635E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A0B60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4EFF6" w14:textId="2CE3B44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38266A4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85C05" w14:textId="605013DA" w:rsidR="00055C08" w:rsidRPr="0099075E" w:rsidRDefault="00055C08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B1BDD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7EFC1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E041" w14:textId="1747A6A0" w:rsidR="00055C08" w:rsidRPr="0099075E" w:rsidRDefault="00055C08" w:rsidP="001A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AE013C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37E01" w14:textId="16E40A6D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0E5B57F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77708766" w14:textId="4818720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77</w:t>
            </w:r>
          </w:p>
        </w:tc>
        <w:tc>
          <w:tcPr>
            <w:tcW w:w="104" w:type="dxa"/>
          </w:tcPr>
          <w:p w14:paraId="33075216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bottom w:val="single" w:sz="4" w:space="0" w:color="auto"/>
            </w:tcBorders>
            <w:vAlign w:val="bottom"/>
          </w:tcPr>
          <w:p w14:paraId="3AE4DD8D" w14:textId="06ACCA8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9142F9A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32ECB" w14:textId="03A3C8BF" w:rsidR="00055C08" w:rsidRPr="0099075E" w:rsidRDefault="00055C08" w:rsidP="00A8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BD6E15C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0686D" w14:textId="05C24A48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78</w:t>
            </w:r>
            <w:r w:rsidRPr="0099075E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90" w:type="dxa"/>
          </w:tcPr>
          <w:p w14:paraId="08030DEB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7839AE8F" w14:textId="7749F2F5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57EA9B02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</w:tcPr>
          <w:p w14:paraId="5E498DB1" w14:textId="6ABA6132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(7</w:t>
            </w: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1</w:t>
            </w: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CDA3B4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1984" w14:textId="2C6EBB59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2" w:type="dxa"/>
            <w:gridSpan w:val="2"/>
            <w:shd w:val="clear" w:color="auto" w:fill="auto"/>
            <w:vAlign w:val="bottom"/>
          </w:tcPr>
          <w:p w14:paraId="69F5B0B9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985E6" w14:textId="2E5A5760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Cs/>
                <w:sz w:val="20"/>
                <w:szCs w:val="20"/>
              </w:rPr>
              <w:t>71</w:t>
            </w:r>
            <w:r w:rsidRPr="0099075E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6</w:t>
            </w:r>
          </w:p>
        </w:tc>
        <w:tc>
          <w:tcPr>
            <w:tcW w:w="31" w:type="dxa"/>
            <w:gridSpan w:val="2"/>
            <w:vAlign w:val="bottom"/>
          </w:tcPr>
          <w:p w14:paraId="77C08ED1" w14:textId="77777777" w:rsidR="00055C08" w:rsidRPr="0099075E" w:rsidRDefault="00055C08" w:rsidP="0005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48611D" w:rsidRPr="0099075E" w14:paraId="6E1729D8" w14:textId="77777777" w:rsidTr="000B1BDD">
        <w:trPr>
          <w:gridAfter w:val="3"/>
          <w:wAfter w:w="56" w:type="dxa"/>
          <w:cantSplit/>
          <w:trHeight w:val="144"/>
        </w:trPr>
        <w:tc>
          <w:tcPr>
            <w:tcW w:w="2710" w:type="dxa"/>
            <w:vAlign w:val="bottom"/>
          </w:tcPr>
          <w:p w14:paraId="00F40525" w14:textId="77777777" w:rsidR="0048611D" w:rsidRPr="00E14908" w:rsidRDefault="0048611D" w:rsidP="0048611D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</w:tcPr>
          <w:p w14:paraId="2C76128B" w14:textId="42651802" w:rsidR="0048611D" w:rsidRPr="009B0646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B0646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837</w:t>
            </w:r>
          </w:p>
        </w:tc>
        <w:tc>
          <w:tcPr>
            <w:tcW w:w="56" w:type="dxa"/>
          </w:tcPr>
          <w:p w14:paraId="48B21784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3D110F" w14:textId="1BB6E262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704</w:t>
            </w:r>
          </w:p>
        </w:tc>
        <w:tc>
          <w:tcPr>
            <w:tcW w:w="60" w:type="dxa"/>
            <w:gridSpan w:val="2"/>
          </w:tcPr>
          <w:p w14:paraId="08C45667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6F335AE6" w14:textId="0DE53E31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367</w:t>
            </w:r>
          </w:p>
        </w:tc>
        <w:tc>
          <w:tcPr>
            <w:tcW w:w="63" w:type="dxa"/>
          </w:tcPr>
          <w:p w14:paraId="20330D36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618E9A92" w14:textId="28FC3F22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164</w:t>
            </w:r>
          </w:p>
        </w:tc>
        <w:tc>
          <w:tcPr>
            <w:tcW w:w="90" w:type="dxa"/>
          </w:tcPr>
          <w:p w14:paraId="36CCB798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66AC12EA" w14:textId="755B512C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58</w:t>
            </w:r>
          </w:p>
        </w:tc>
        <w:tc>
          <w:tcPr>
            <w:tcW w:w="52" w:type="dxa"/>
          </w:tcPr>
          <w:p w14:paraId="725E8CE5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305030FE" w14:textId="611F33DD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48</w:t>
            </w:r>
          </w:p>
        </w:tc>
        <w:tc>
          <w:tcPr>
            <w:tcW w:w="90" w:type="dxa"/>
          </w:tcPr>
          <w:p w14:paraId="0F74473C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</w:tcPr>
          <w:p w14:paraId="7ADD7CCB" w14:textId="3687D139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36</w:t>
            </w:r>
          </w:p>
        </w:tc>
        <w:tc>
          <w:tcPr>
            <w:tcW w:w="54" w:type="dxa"/>
          </w:tcPr>
          <w:p w14:paraId="1E097A33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double" w:sz="4" w:space="0" w:color="auto"/>
            </w:tcBorders>
          </w:tcPr>
          <w:p w14:paraId="6CA1B324" w14:textId="293244CD" w:rsidR="0048611D" w:rsidRPr="0099075E" w:rsidRDefault="0048611D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30</w:t>
            </w:r>
          </w:p>
        </w:tc>
        <w:tc>
          <w:tcPr>
            <w:tcW w:w="90" w:type="dxa"/>
          </w:tcPr>
          <w:p w14:paraId="12626A43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</w:tcPr>
          <w:p w14:paraId="64933B51" w14:textId="283E67C9" w:rsidR="0048611D" w:rsidRPr="0099075E" w:rsidRDefault="000B1BD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296</w:t>
            </w:r>
          </w:p>
        </w:tc>
        <w:tc>
          <w:tcPr>
            <w:tcW w:w="77" w:type="dxa"/>
          </w:tcPr>
          <w:p w14:paraId="7F578E5B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5CFD2388" w14:textId="0D3A96C5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7648F697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6828E50E" w14:textId="5AAB59EB" w:rsidR="0048611D" w:rsidRPr="009B0646" w:rsidRDefault="000B1BD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10</w:t>
            </w:r>
            <w:r w:rsidR="0048611D" w:rsidRPr="009B0646">
              <w:rPr>
                <w:rFonts w:asciiTheme="majorBidi" w:hAnsiTheme="majorBidi" w:cstheme="majorBidi"/>
                <w:b/>
                <w:sz w:val="20"/>
                <w:szCs w:val="20"/>
              </w:rPr>
              <w:t>6</w:t>
            </w:r>
          </w:p>
        </w:tc>
        <w:tc>
          <w:tcPr>
            <w:tcW w:w="104" w:type="dxa"/>
          </w:tcPr>
          <w:p w14:paraId="03E84100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</w:tcPr>
          <w:p w14:paraId="00125A98" w14:textId="372A51C9" w:rsidR="0048611D" w:rsidRPr="009B0646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B0646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Pr="009B0646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71</w:t>
            </w:r>
          </w:p>
        </w:tc>
        <w:tc>
          <w:tcPr>
            <w:tcW w:w="86" w:type="dxa"/>
          </w:tcPr>
          <w:p w14:paraId="5B2A3888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7DC7A5E6" w14:textId="3D58F565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1,700</w:t>
            </w:r>
          </w:p>
        </w:tc>
        <w:tc>
          <w:tcPr>
            <w:tcW w:w="75" w:type="dxa"/>
          </w:tcPr>
          <w:p w14:paraId="6F3476FE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</w:tcPr>
          <w:p w14:paraId="4AC5D3A7" w14:textId="1AD42240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1,3</w:t>
            </w:r>
            <w:r w:rsidRPr="00615223"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  <w:r w:rsidRPr="00615223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90" w:type="dxa"/>
          </w:tcPr>
          <w:p w14:paraId="22557E5E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4DDA7AD" w14:textId="04B48CBD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(2</w:t>
            </w:r>
            <w:r w:rsidR="00055C08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90</w:t>
            </w:r>
            <w:r w:rsidRPr="0099075E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06767549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97E3868" w14:textId="3F1A4F01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b/>
                <w:sz w:val="20"/>
                <w:szCs w:val="20"/>
                <w:lang w:bidi="ar-SA"/>
              </w:rPr>
              <w:t>22</w:t>
            </w: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  <w:r w:rsidRPr="0099075E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4A469AD0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ADFDC6" w14:textId="021D7D54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4" w:right="-79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1,41</w:t>
            </w:r>
            <w:r w:rsidR="00055C08">
              <w:rPr>
                <w:rFonts w:asciiTheme="majorBidi" w:hAnsiTheme="majorBidi" w:cstheme="majorBidi"/>
                <w:b/>
                <w:sz w:val="20"/>
                <w:szCs w:val="20"/>
              </w:rPr>
              <w:t>0</w:t>
            </w:r>
          </w:p>
        </w:tc>
        <w:tc>
          <w:tcPr>
            <w:tcW w:w="91" w:type="dxa"/>
          </w:tcPr>
          <w:p w14:paraId="5AED5119" w14:textId="77777777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</w:tcPr>
          <w:p w14:paraId="5D4D0073" w14:textId="7E2FC3E2" w:rsidR="0048611D" w:rsidRPr="0099075E" w:rsidRDefault="0048611D" w:rsidP="0048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b/>
                <w:sz w:val="20"/>
                <w:szCs w:val="20"/>
              </w:rPr>
              <w:t>1,147</w:t>
            </w:r>
          </w:p>
        </w:tc>
      </w:tr>
      <w:tr w:rsidR="00645A3A" w:rsidRPr="0099075E" w14:paraId="1B6C510A" w14:textId="77777777" w:rsidTr="000B1BDD">
        <w:trPr>
          <w:cantSplit/>
          <w:trHeight w:val="144"/>
        </w:trPr>
        <w:tc>
          <w:tcPr>
            <w:tcW w:w="2710" w:type="dxa"/>
            <w:vAlign w:val="bottom"/>
          </w:tcPr>
          <w:p w14:paraId="16455441" w14:textId="77777777" w:rsidR="00962804" w:rsidRPr="00E14908" w:rsidRDefault="00962804" w:rsidP="0096280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>กำไร (ขาดทุน)</w:t>
            </w: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  <w:p w14:paraId="7CBDEEB7" w14:textId="77777777" w:rsidR="00962804" w:rsidRPr="00E14908" w:rsidRDefault="00962804" w:rsidP="0096280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20" w:type="dxa"/>
          </w:tcPr>
          <w:p w14:paraId="6B87952F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B3CE4D" w14:textId="6E7AF5C2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13</w:t>
            </w:r>
            <w:r w:rsidR="00B3385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6" w:type="dxa"/>
          </w:tcPr>
          <w:p w14:paraId="2AFE3BB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gridSpan w:val="2"/>
          </w:tcPr>
          <w:p w14:paraId="739B204E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2ED874" w14:textId="21335555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60" w:type="dxa"/>
            <w:gridSpan w:val="2"/>
          </w:tcPr>
          <w:p w14:paraId="0332B1E3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</w:tcPr>
          <w:p w14:paraId="6FF1863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159702" w14:textId="1FB6C2E6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3" w:type="dxa"/>
          </w:tcPr>
          <w:p w14:paraId="424F28D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dxa"/>
          </w:tcPr>
          <w:p w14:paraId="0D8226C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54936D" w14:textId="5516E055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31A8B5C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2D39263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CF20FB" w14:textId="047CA57D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2" w:type="dxa"/>
          </w:tcPr>
          <w:p w14:paraId="13310A7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</w:tcPr>
          <w:p w14:paraId="03A873C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A390F5" w14:textId="706DCA04" w:rsidR="00962804" w:rsidRPr="0099075E" w:rsidRDefault="00962804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90" w:type="dxa"/>
          </w:tcPr>
          <w:p w14:paraId="27FCBCA8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dxa"/>
          </w:tcPr>
          <w:p w14:paraId="40E2E67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AEC547" w14:textId="5BAF39E4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4" w:type="dxa"/>
          </w:tcPr>
          <w:p w14:paraId="66D30DE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1" w:type="dxa"/>
          </w:tcPr>
          <w:p w14:paraId="3A74F2D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76812A" w14:textId="33947E9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4245F2B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</w:tcPr>
          <w:p w14:paraId="64F2D92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9CDBEB" w14:textId="538232E4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77" w:type="dxa"/>
          </w:tcPr>
          <w:p w14:paraId="15AD948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0E553A5E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D0AE54" w14:textId="76ACD34E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90" w:type="dxa"/>
          </w:tcPr>
          <w:p w14:paraId="79BCAD05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53B71145" w14:textId="77777777" w:rsidR="00962804" w:rsidRDefault="00962804" w:rsidP="00962804">
            <w:pPr>
              <w:tabs>
                <w:tab w:val="clear" w:pos="227"/>
                <w:tab w:val="clear" w:pos="454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2429AA" w14:textId="241CFC71" w:rsidR="00962804" w:rsidRPr="0099075E" w:rsidRDefault="00B3385B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104" w:type="dxa"/>
          </w:tcPr>
          <w:p w14:paraId="1F5F554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4982756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E61DDD" w14:textId="2CDDF610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86" w:type="dxa"/>
          </w:tcPr>
          <w:p w14:paraId="7514B007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35B1E96A" w14:textId="04033FF3" w:rsidR="00962804" w:rsidRPr="0099075E" w:rsidRDefault="00962804" w:rsidP="006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3385B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75" w:type="dxa"/>
          </w:tcPr>
          <w:p w14:paraId="05545E8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  <w:vAlign w:val="bottom"/>
          </w:tcPr>
          <w:p w14:paraId="10BA29EC" w14:textId="6930158F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0" w:type="dxa"/>
          </w:tcPr>
          <w:p w14:paraId="50E6F8E8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47E7C2A2" w14:textId="73EA3B9F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="00B3385B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7</w:t>
            </w:r>
            <w:r w:rsidR="00562BB8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1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1229F57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vAlign w:val="bottom"/>
          </w:tcPr>
          <w:p w14:paraId="484781F4" w14:textId="725237D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7A51541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  <w:vAlign w:val="bottom"/>
          </w:tcPr>
          <w:p w14:paraId="1D12F5A2" w14:textId="6ED9EC47" w:rsidR="00962804" w:rsidRPr="0099075E" w:rsidRDefault="00B3385B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62BB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1" w:type="dxa"/>
          </w:tcPr>
          <w:p w14:paraId="7B65F93A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3" w:type="dxa"/>
            <w:gridSpan w:val="4"/>
            <w:vAlign w:val="bottom"/>
          </w:tcPr>
          <w:p w14:paraId="12171AD0" w14:textId="559EEFB4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645A3A" w:rsidRPr="0099075E" w14:paraId="12CEE4C3" w14:textId="77777777" w:rsidTr="000B1BDD">
        <w:trPr>
          <w:cantSplit/>
          <w:trHeight w:val="144"/>
        </w:trPr>
        <w:tc>
          <w:tcPr>
            <w:tcW w:w="2710" w:type="dxa"/>
            <w:vAlign w:val="bottom"/>
          </w:tcPr>
          <w:p w14:paraId="256DBE4E" w14:textId="77777777" w:rsidR="00962804" w:rsidRPr="00E14908" w:rsidRDefault="00962804" w:rsidP="0096280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สินทรัพย์ส่วนงาน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ณ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วันที่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มีนาคม</w:t>
            </w:r>
          </w:p>
          <w:p w14:paraId="7E2A8FB9" w14:textId="77777777" w:rsidR="00962804" w:rsidRPr="00E14908" w:rsidRDefault="00962804" w:rsidP="0096280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="Angsana New"/>
                <w:b/>
                <w:sz w:val="20"/>
                <w:szCs w:val="20"/>
              </w:rPr>
              <w:t xml:space="preserve">  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>/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0" w:type="dxa"/>
          </w:tcPr>
          <w:p w14:paraId="1D006B5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9D7DDD" w14:textId="3422763E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 w:hint="cs"/>
                <w:sz w:val="20"/>
                <w:szCs w:val="20"/>
                <w:cs/>
              </w:rPr>
              <w:t>11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,147</w:t>
            </w:r>
          </w:p>
        </w:tc>
        <w:tc>
          <w:tcPr>
            <w:tcW w:w="56" w:type="dxa"/>
          </w:tcPr>
          <w:p w14:paraId="6AF25343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1D43138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D4E94E" w14:textId="5A9B944C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11,048</w:t>
            </w:r>
          </w:p>
        </w:tc>
        <w:tc>
          <w:tcPr>
            <w:tcW w:w="60" w:type="dxa"/>
            <w:gridSpan w:val="2"/>
          </w:tcPr>
          <w:p w14:paraId="74070BA8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415FC00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7FC009" w14:textId="1155C706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2,604</w:t>
            </w:r>
          </w:p>
        </w:tc>
        <w:tc>
          <w:tcPr>
            <w:tcW w:w="63" w:type="dxa"/>
          </w:tcPr>
          <w:p w14:paraId="19F6CF5F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152FBE7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E5CC02" w14:textId="6ABEC5CD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2,497</w:t>
            </w:r>
          </w:p>
        </w:tc>
        <w:tc>
          <w:tcPr>
            <w:tcW w:w="90" w:type="dxa"/>
          </w:tcPr>
          <w:p w14:paraId="50D06A6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3CE57025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03CB6D" w14:textId="490C1D13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163</w:t>
            </w:r>
          </w:p>
        </w:tc>
        <w:tc>
          <w:tcPr>
            <w:tcW w:w="52" w:type="dxa"/>
          </w:tcPr>
          <w:p w14:paraId="109FE633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7ED88798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BDF2D7" w14:textId="5C32CECF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90" w:type="dxa"/>
          </w:tcPr>
          <w:p w14:paraId="7719ED7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6C4CCC8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B53310" w14:textId="59500634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54" w:type="dxa"/>
          </w:tcPr>
          <w:p w14:paraId="7A74A00F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5D3404C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41FCB61" w14:textId="17B70C7F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0" w:type="dxa"/>
          </w:tcPr>
          <w:p w14:paraId="62CA1C4E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76AAE89F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7038FF" w14:textId="15AB1FCA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889</w:t>
            </w:r>
          </w:p>
        </w:tc>
        <w:tc>
          <w:tcPr>
            <w:tcW w:w="77" w:type="dxa"/>
          </w:tcPr>
          <w:p w14:paraId="3747666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4D8A33B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5A11BA" w14:textId="34EBC2A0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1,058</w:t>
            </w:r>
          </w:p>
        </w:tc>
        <w:tc>
          <w:tcPr>
            <w:tcW w:w="90" w:type="dxa"/>
          </w:tcPr>
          <w:p w14:paraId="2C66D04F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5C6AFC43" w14:textId="77777777" w:rsidR="00962804" w:rsidRDefault="00962804" w:rsidP="00B3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EDF493" w14:textId="168F31F5" w:rsidR="00962804" w:rsidRPr="0099075E" w:rsidRDefault="00962804" w:rsidP="00B3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4,4</w:t>
            </w:r>
            <w:r w:rsidR="00F56D0F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04" w:type="dxa"/>
          </w:tcPr>
          <w:p w14:paraId="1FCC57F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525EAA5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E81A98" w14:textId="79A73DD4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4,305</w:t>
            </w:r>
          </w:p>
        </w:tc>
        <w:tc>
          <w:tcPr>
            <w:tcW w:w="86" w:type="dxa"/>
          </w:tcPr>
          <w:p w14:paraId="2F510B6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59226E97" w14:textId="77777777" w:rsidR="00962804" w:rsidRPr="0099075E" w:rsidRDefault="00962804" w:rsidP="006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B165CD" w14:textId="7A626301" w:rsidR="00962804" w:rsidRPr="0099075E" w:rsidRDefault="00962804" w:rsidP="006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19,4</w:t>
            </w:r>
            <w:r w:rsidR="00F56D0F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75" w:type="dxa"/>
          </w:tcPr>
          <w:p w14:paraId="329B5E3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51D437B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DCF570" w14:textId="1637E1B2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19,315</w:t>
            </w:r>
          </w:p>
        </w:tc>
        <w:tc>
          <w:tcPr>
            <w:tcW w:w="90" w:type="dxa"/>
          </w:tcPr>
          <w:p w14:paraId="7AC084F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46B9787B" w14:textId="44A0E8F1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="00F56D0F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6,856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544FD9A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vAlign w:val="bottom"/>
          </w:tcPr>
          <w:p w14:paraId="165CD241" w14:textId="11BD26E9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</w:t>
            </w:r>
            <w:r w:rsidRPr="0099075E">
              <w:rPr>
                <w:rFonts w:asciiTheme="majorBidi" w:hAnsiTheme="majorBidi" w:cstheme="majorBidi"/>
                <w:sz w:val="20"/>
                <w:szCs w:val="20"/>
              </w:rPr>
              <w:t>710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01FAB626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579C064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D32027" w14:textId="7A923483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56D0F">
              <w:rPr>
                <w:rFonts w:asciiTheme="majorBidi" w:hAnsiTheme="majorBidi" w:cstheme="majorBidi"/>
                <w:sz w:val="20"/>
                <w:szCs w:val="20"/>
              </w:rPr>
              <w:t>2,568</w:t>
            </w:r>
          </w:p>
        </w:tc>
        <w:tc>
          <w:tcPr>
            <w:tcW w:w="91" w:type="dxa"/>
          </w:tcPr>
          <w:p w14:paraId="308544A9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3" w:type="dxa"/>
            <w:gridSpan w:val="4"/>
          </w:tcPr>
          <w:p w14:paraId="43D10EF5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CD58A7" w14:textId="2413F3FB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12,605</w:t>
            </w:r>
          </w:p>
        </w:tc>
      </w:tr>
      <w:tr w:rsidR="00645A3A" w:rsidRPr="0099075E" w14:paraId="636FE78D" w14:textId="77777777" w:rsidTr="000B1BDD">
        <w:trPr>
          <w:cantSplit/>
          <w:trHeight w:val="144"/>
        </w:trPr>
        <w:tc>
          <w:tcPr>
            <w:tcW w:w="2710" w:type="dxa"/>
            <w:vAlign w:val="bottom"/>
          </w:tcPr>
          <w:p w14:paraId="262ABFCB" w14:textId="77777777" w:rsidR="00962804" w:rsidRPr="00E14908" w:rsidRDefault="00962804" w:rsidP="0096280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หนี้สินส่วนงาน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ณ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วันที่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มีนาคม</w:t>
            </w:r>
          </w:p>
          <w:p w14:paraId="510C9601" w14:textId="77777777" w:rsidR="00962804" w:rsidRPr="00E14908" w:rsidRDefault="00962804" w:rsidP="0096280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="Angsana New"/>
                <w:b/>
                <w:sz w:val="20"/>
                <w:szCs w:val="20"/>
              </w:rPr>
              <w:t xml:space="preserve">  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>/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0" w:type="dxa"/>
          </w:tcPr>
          <w:p w14:paraId="291F049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EF13C4" w14:textId="2600B794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6,887</w:t>
            </w:r>
          </w:p>
        </w:tc>
        <w:tc>
          <w:tcPr>
            <w:tcW w:w="56" w:type="dxa"/>
          </w:tcPr>
          <w:p w14:paraId="18D6045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5" w:type="dxa"/>
            <w:gridSpan w:val="2"/>
          </w:tcPr>
          <w:p w14:paraId="4B3BE19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0BC8F8" w14:textId="10DD173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6,818</w:t>
            </w:r>
          </w:p>
        </w:tc>
        <w:tc>
          <w:tcPr>
            <w:tcW w:w="60" w:type="dxa"/>
            <w:gridSpan w:val="2"/>
          </w:tcPr>
          <w:p w14:paraId="442988C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2" w:type="dxa"/>
          </w:tcPr>
          <w:p w14:paraId="22C0F0C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CCFFCF" w14:textId="5EE27DC0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1,445</w:t>
            </w:r>
          </w:p>
        </w:tc>
        <w:tc>
          <w:tcPr>
            <w:tcW w:w="63" w:type="dxa"/>
          </w:tcPr>
          <w:p w14:paraId="187E602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0AD47ADF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4D1224" w14:textId="0B25B2CF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1,380</w:t>
            </w:r>
          </w:p>
        </w:tc>
        <w:tc>
          <w:tcPr>
            <w:tcW w:w="90" w:type="dxa"/>
          </w:tcPr>
          <w:p w14:paraId="79BDFA2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4" w:type="dxa"/>
          </w:tcPr>
          <w:p w14:paraId="70C42F6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378EA1" w14:textId="315A6F09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52" w:type="dxa"/>
          </w:tcPr>
          <w:p w14:paraId="10677548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4" w:type="dxa"/>
          </w:tcPr>
          <w:p w14:paraId="7B12A254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13904B" w14:textId="5DA732DC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118</w:t>
            </w:r>
          </w:p>
        </w:tc>
        <w:tc>
          <w:tcPr>
            <w:tcW w:w="90" w:type="dxa"/>
          </w:tcPr>
          <w:p w14:paraId="4F93940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5" w:type="dxa"/>
          </w:tcPr>
          <w:p w14:paraId="6E0ACFB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20C96A" w14:textId="2FD026C8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54" w:type="dxa"/>
          </w:tcPr>
          <w:p w14:paraId="34DBD2BB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01" w:type="dxa"/>
          </w:tcPr>
          <w:p w14:paraId="137FAD9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57E743" w14:textId="081D2218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108</w:t>
            </w:r>
          </w:p>
        </w:tc>
        <w:tc>
          <w:tcPr>
            <w:tcW w:w="90" w:type="dxa"/>
          </w:tcPr>
          <w:p w14:paraId="014FA36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42" w:type="dxa"/>
          </w:tcPr>
          <w:p w14:paraId="5528B4F9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23B4D8" w14:textId="15B38D8D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77" w:type="dxa"/>
          </w:tcPr>
          <w:p w14:paraId="1EDD7FEA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6" w:type="dxa"/>
          </w:tcPr>
          <w:p w14:paraId="326215B8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ECD558" w14:textId="50FB7BC8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602</w:t>
            </w:r>
          </w:p>
        </w:tc>
        <w:tc>
          <w:tcPr>
            <w:tcW w:w="90" w:type="dxa"/>
          </w:tcPr>
          <w:p w14:paraId="39C1444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05A5F1E" w14:textId="77777777" w:rsidR="00962804" w:rsidRDefault="00962804" w:rsidP="00B3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9CA09A" w14:textId="65FFEB19" w:rsidR="00962804" w:rsidRPr="0099075E" w:rsidRDefault="00962804" w:rsidP="00B3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1,645</w:t>
            </w:r>
          </w:p>
        </w:tc>
        <w:tc>
          <w:tcPr>
            <w:tcW w:w="104" w:type="dxa"/>
          </w:tcPr>
          <w:p w14:paraId="2FCA016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13" w:type="dxa"/>
          </w:tcPr>
          <w:p w14:paraId="53BD8511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3B84BC" w14:textId="437F222A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1,943</w:t>
            </w:r>
          </w:p>
        </w:tc>
        <w:tc>
          <w:tcPr>
            <w:tcW w:w="86" w:type="dxa"/>
          </w:tcPr>
          <w:p w14:paraId="485FD71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dxa"/>
          </w:tcPr>
          <w:p w14:paraId="335CBA3C" w14:textId="77777777" w:rsidR="00962804" w:rsidRPr="0099075E" w:rsidRDefault="00962804" w:rsidP="006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3F3486" w14:textId="076164B2" w:rsidR="00962804" w:rsidRPr="0099075E" w:rsidRDefault="00962804" w:rsidP="006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10,745</w:t>
            </w:r>
          </w:p>
        </w:tc>
        <w:tc>
          <w:tcPr>
            <w:tcW w:w="75" w:type="dxa"/>
          </w:tcPr>
          <w:p w14:paraId="02CED765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4" w:type="dxa"/>
          </w:tcPr>
          <w:p w14:paraId="12EF359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BFEB31" w14:textId="50E7A839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10,969</w:t>
            </w:r>
          </w:p>
        </w:tc>
        <w:tc>
          <w:tcPr>
            <w:tcW w:w="90" w:type="dxa"/>
          </w:tcPr>
          <w:p w14:paraId="0EAEB462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F4AD78F" w14:textId="067D8411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(2,1</w:t>
            </w:r>
            <w:r w:rsidR="006F7E7B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92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553C7F7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6" w:type="dxa"/>
            <w:vAlign w:val="bottom"/>
          </w:tcPr>
          <w:p w14:paraId="0CF39F87" w14:textId="73484445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2,343</w:t>
            </w:r>
            <w:r w:rsidRPr="0099075E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793BAB99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gridSpan w:val="2"/>
          </w:tcPr>
          <w:p w14:paraId="3EE2B960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427204" w14:textId="0B2ED018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6F7E7B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91" w:type="dxa"/>
          </w:tcPr>
          <w:p w14:paraId="5F1CBB0D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3" w:type="dxa"/>
            <w:gridSpan w:val="4"/>
          </w:tcPr>
          <w:p w14:paraId="6DF0C21C" w14:textId="77777777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D9DFEB" w14:textId="4BE5EF1A" w:rsidR="00962804" w:rsidRPr="0099075E" w:rsidRDefault="00962804" w:rsidP="0096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</w:rPr>
              <w:t>8,626</w:t>
            </w:r>
          </w:p>
        </w:tc>
      </w:tr>
    </w:tbl>
    <w:p w14:paraId="1867B814" w14:textId="77777777" w:rsidR="00BE5BF4" w:rsidRDefault="00BE5BF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659B786C" w:rsidR="00BE5BF4" w:rsidRPr="0005480F" w:rsidRDefault="00BE5BF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  <w:sectPr w:rsidR="00BE5BF4" w:rsidRPr="0005480F" w:rsidSect="00A75EAB">
          <w:headerReference w:type="default" r:id="rId21"/>
          <w:footerReference w:type="default" r:id="rId22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p w14:paraId="48CA7E2A" w14:textId="4F128CAA" w:rsidR="009C5101" w:rsidRPr="005B5B63" w:rsidRDefault="009C5101" w:rsidP="005B5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270"/>
        <w:gridCol w:w="1440"/>
      </w:tblGrid>
      <w:tr w:rsidR="005B5B63" w:rsidRPr="0099075E" w14:paraId="65773C65" w14:textId="77777777" w:rsidTr="0017182F">
        <w:trPr>
          <w:cantSplit/>
          <w:trHeight w:val="141"/>
        </w:trPr>
        <w:tc>
          <w:tcPr>
            <w:tcW w:w="6210" w:type="dxa"/>
            <w:shd w:val="clear" w:color="auto" w:fill="auto"/>
            <w:vAlign w:val="bottom"/>
          </w:tcPr>
          <w:p w14:paraId="23D0BBED" w14:textId="77777777" w:rsidR="005B5B63" w:rsidRPr="0099075E" w:rsidRDefault="005B5B63" w:rsidP="001718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19C63F4D" w14:textId="77777777" w:rsidR="005B5B63" w:rsidRPr="0099075E" w:rsidRDefault="005B5B63" w:rsidP="0017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5B63" w:rsidRPr="0099075E" w14:paraId="06A2EF93" w14:textId="77777777" w:rsidTr="0017182F">
        <w:trPr>
          <w:cantSplit/>
          <w:trHeight w:val="141"/>
        </w:trPr>
        <w:tc>
          <w:tcPr>
            <w:tcW w:w="6210" w:type="dxa"/>
            <w:shd w:val="clear" w:color="auto" w:fill="auto"/>
            <w:vAlign w:val="bottom"/>
          </w:tcPr>
          <w:p w14:paraId="2A54DD36" w14:textId="77777777" w:rsidR="005B5B63" w:rsidRPr="0099075E" w:rsidRDefault="005B5B63" w:rsidP="001718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907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14B73763" w14:textId="728041FC" w:rsidR="005B5B63" w:rsidRPr="0099075E" w:rsidRDefault="005B5B63" w:rsidP="0017182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61562" w:rsidRPr="00990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3D4917A" w14:textId="77777777" w:rsidR="005B5B63" w:rsidRPr="0099075E" w:rsidRDefault="005B5B63" w:rsidP="0017182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DDDE39" w14:textId="1A1D046F" w:rsidR="005B5B63" w:rsidRPr="0099075E" w:rsidRDefault="005B5B63" w:rsidP="0017182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61562" w:rsidRPr="00990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5B5B63" w:rsidRPr="0099075E" w14:paraId="75AD0756" w14:textId="77777777" w:rsidTr="0017182F">
        <w:trPr>
          <w:cantSplit/>
          <w:trHeight w:val="141"/>
        </w:trPr>
        <w:tc>
          <w:tcPr>
            <w:tcW w:w="6210" w:type="dxa"/>
          </w:tcPr>
          <w:p w14:paraId="33CD9D17" w14:textId="77777777" w:rsidR="005B5B63" w:rsidRPr="0099075E" w:rsidRDefault="005B5B63" w:rsidP="0017182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2104827" w14:textId="77777777" w:rsidR="005B5B63" w:rsidRPr="0099075E" w:rsidRDefault="005B5B63" w:rsidP="00171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07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719D6" w:rsidRPr="0099075E" w14:paraId="0ACFAF76" w14:textId="77777777" w:rsidTr="0017182F">
        <w:trPr>
          <w:cantSplit/>
          <w:trHeight w:val="141"/>
        </w:trPr>
        <w:tc>
          <w:tcPr>
            <w:tcW w:w="6210" w:type="dxa"/>
          </w:tcPr>
          <w:p w14:paraId="09FF6229" w14:textId="77777777" w:rsidR="00B719D6" w:rsidRPr="0099075E" w:rsidRDefault="00B719D6" w:rsidP="00B719D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ส่วนที่รายงาน</w:t>
            </w:r>
          </w:p>
        </w:tc>
        <w:tc>
          <w:tcPr>
            <w:tcW w:w="1440" w:type="dxa"/>
            <w:vAlign w:val="bottom"/>
          </w:tcPr>
          <w:p w14:paraId="2565725F" w14:textId="39126F97" w:rsidR="00B719D6" w:rsidRPr="0099075E" w:rsidRDefault="00760E1A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76,451</w:t>
            </w:r>
          </w:p>
        </w:tc>
        <w:tc>
          <w:tcPr>
            <w:tcW w:w="270" w:type="dxa"/>
            <w:vAlign w:val="bottom"/>
          </w:tcPr>
          <w:p w14:paraId="3FE1782F" w14:textId="77777777" w:rsidR="00B719D6" w:rsidRPr="0099075E" w:rsidRDefault="00B719D6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CC7C77" w14:textId="005102F1" w:rsidR="00B719D6" w:rsidRPr="0099075E" w:rsidRDefault="00B719D6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149,092</w:t>
            </w:r>
          </w:p>
        </w:tc>
      </w:tr>
      <w:tr w:rsidR="00B719D6" w:rsidRPr="0099075E" w14:paraId="4F5EDA2B" w14:textId="77777777" w:rsidTr="0017182F">
        <w:trPr>
          <w:cantSplit/>
          <w:trHeight w:val="141"/>
        </w:trPr>
        <w:tc>
          <w:tcPr>
            <w:tcW w:w="6210" w:type="dxa"/>
          </w:tcPr>
          <w:p w14:paraId="5C8AE741" w14:textId="77777777" w:rsidR="00B719D6" w:rsidRPr="0099075E" w:rsidRDefault="00B719D6" w:rsidP="00B719D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vAlign w:val="bottom"/>
          </w:tcPr>
          <w:p w14:paraId="57D69AF4" w14:textId="77777777" w:rsidR="00B719D6" w:rsidRPr="0099075E" w:rsidRDefault="00B719D6" w:rsidP="00B719D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036385" w14:textId="77777777" w:rsidR="00B719D6" w:rsidRPr="0099075E" w:rsidRDefault="00B719D6" w:rsidP="00B719D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0DE033" w14:textId="77777777" w:rsidR="00B719D6" w:rsidRPr="0099075E" w:rsidRDefault="00B719D6" w:rsidP="00B719D6">
            <w:pPr>
              <w:pStyle w:val="acctfourfigures"/>
              <w:tabs>
                <w:tab w:val="clear" w:pos="765"/>
                <w:tab w:val="decimal" w:pos="946"/>
                <w:tab w:val="decimal" w:pos="118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19D6" w:rsidRPr="0099075E" w14:paraId="2F023758" w14:textId="77777777" w:rsidTr="0017182F">
        <w:trPr>
          <w:cantSplit/>
          <w:trHeight w:val="141"/>
        </w:trPr>
        <w:tc>
          <w:tcPr>
            <w:tcW w:w="6210" w:type="dxa"/>
          </w:tcPr>
          <w:p w14:paraId="04E49511" w14:textId="77777777" w:rsidR="00B719D6" w:rsidRPr="0099075E" w:rsidRDefault="00B719D6" w:rsidP="00B719D6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 และบริษัทร่วมที่ใช้วิธีส่วนได้เสีย (สุทธิจากภาษี)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760CD" w14:textId="01CCD643" w:rsidR="00B719D6" w:rsidRPr="0099075E" w:rsidRDefault="00760E1A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74,085</w:t>
            </w:r>
          </w:p>
        </w:tc>
        <w:tc>
          <w:tcPr>
            <w:tcW w:w="270" w:type="dxa"/>
            <w:vAlign w:val="bottom"/>
          </w:tcPr>
          <w:p w14:paraId="77897814" w14:textId="77777777" w:rsidR="00B719D6" w:rsidRPr="0099075E" w:rsidRDefault="00B719D6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08EC6" w14:textId="494B818A" w:rsidR="00B719D6" w:rsidRPr="0099075E" w:rsidRDefault="00B719D6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</w:rPr>
              <w:t>17,776</w:t>
            </w:r>
          </w:p>
        </w:tc>
      </w:tr>
      <w:tr w:rsidR="00B719D6" w:rsidRPr="00DA5DFA" w14:paraId="70ADD39E" w14:textId="77777777" w:rsidTr="0017182F">
        <w:trPr>
          <w:cantSplit/>
          <w:trHeight w:val="141"/>
        </w:trPr>
        <w:tc>
          <w:tcPr>
            <w:tcW w:w="6210" w:type="dxa"/>
          </w:tcPr>
          <w:p w14:paraId="0311F6BA" w14:textId="6A3BAA4F" w:rsidR="00B719D6" w:rsidRPr="0099075E" w:rsidRDefault="00B719D6" w:rsidP="00B719D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E32F" w14:textId="5A8277EC" w:rsidR="00B719D6" w:rsidRPr="0099075E" w:rsidRDefault="00760E1A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150,536</w:t>
            </w:r>
          </w:p>
        </w:tc>
        <w:tc>
          <w:tcPr>
            <w:tcW w:w="270" w:type="dxa"/>
            <w:vAlign w:val="bottom"/>
          </w:tcPr>
          <w:p w14:paraId="324262F6" w14:textId="77777777" w:rsidR="00B719D6" w:rsidRPr="0099075E" w:rsidRDefault="00B719D6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B3C87" w14:textId="7C175D4C" w:rsidR="00B719D6" w:rsidRPr="00433D8A" w:rsidRDefault="00B719D6" w:rsidP="00B7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166,868</w:t>
            </w:r>
          </w:p>
        </w:tc>
      </w:tr>
    </w:tbl>
    <w:p w14:paraId="727D2B35" w14:textId="652854DF" w:rsidR="009C5101" w:rsidRPr="006E697F" w:rsidRDefault="009C5101" w:rsidP="009C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AB1320D" w14:textId="5AFEE268" w:rsidR="00783963" w:rsidRPr="002574BD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574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2574BD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2574BD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574B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2574BD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5F235D7D" w:rsidR="00373DBC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2574BD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2574B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6AC67F4A" w14:textId="5C0E35E3" w:rsidR="00482C33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83636FC" w14:textId="77777777" w:rsidR="00482C33" w:rsidRPr="002574BD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135691C" w14:textId="77777777" w:rsidR="007F0422" w:rsidRPr="002574BD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2574BD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2574BD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703CBE" w:rsidRPr="002574BD" w:rsidSect="0059240F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2574BD" w14:paraId="30234867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0F70B31E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19431B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D44B6B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2574BD" w14:paraId="4A084A92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549D65CB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556F670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438EA6C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8612D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08E9C2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2574BD" w14:paraId="5D363370" w14:textId="77777777" w:rsidTr="00461562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3B219FCD" w14:textId="1A82FFD8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13FC505F" w14:textId="65595F89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1A3F84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784BE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04B8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319EA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A0703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FED2DC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9EC480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94AD3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C6852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CEFF9F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D558B3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CA9AF1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8A6E0D9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50CC1B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57178D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2574BD" w14:paraId="3AAC2D60" w14:textId="77777777" w:rsidTr="00461562">
        <w:trPr>
          <w:trHeight w:val="261"/>
        </w:trPr>
        <w:tc>
          <w:tcPr>
            <w:tcW w:w="1980" w:type="dxa"/>
          </w:tcPr>
          <w:p w14:paraId="03602D47" w14:textId="77777777" w:rsidR="00461562" w:rsidRPr="002574BD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BB5AB40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2377816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2574BD" w14:paraId="593404A2" w14:textId="77777777" w:rsidTr="00461562">
        <w:trPr>
          <w:trHeight w:val="261"/>
        </w:trPr>
        <w:tc>
          <w:tcPr>
            <w:tcW w:w="1980" w:type="dxa"/>
          </w:tcPr>
          <w:p w14:paraId="7A55975C" w14:textId="1F0D364D" w:rsidR="00461562" w:rsidRPr="002574BD" w:rsidRDefault="00461562" w:rsidP="0046156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409C9C4F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3254E2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2574BD" w14:paraId="2C829A5C" w14:textId="77777777" w:rsidTr="00461562">
        <w:trPr>
          <w:trHeight w:val="261"/>
        </w:trPr>
        <w:tc>
          <w:tcPr>
            <w:tcW w:w="1980" w:type="dxa"/>
            <w:hideMark/>
          </w:tcPr>
          <w:p w14:paraId="3BA2AC38" w14:textId="77777777" w:rsidR="00461562" w:rsidRPr="002574BD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AB5B35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EDA83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A01CAB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CB141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CDA97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AEC0E0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E318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3A7C43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BDD462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A89765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68EA18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8D8A146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AFC85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A6214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58636F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8EB78B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2574BD" w14:paraId="665DADE8" w14:textId="77777777" w:rsidTr="00461562">
        <w:trPr>
          <w:trHeight w:val="261"/>
        </w:trPr>
        <w:tc>
          <w:tcPr>
            <w:tcW w:w="1980" w:type="dxa"/>
            <w:hideMark/>
          </w:tcPr>
          <w:p w14:paraId="296896C3" w14:textId="77777777" w:rsidR="00461562" w:rsidRPr="002574BD" w:rsidRDefault="00461562" w:rsidP="0046156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C6C7A6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A17B4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03C1F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34F2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F52922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E0EE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4D9B5D" w14:textId="77777777" w:rsidR="00461562" w:rsidRPr="002574BD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4E1F8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1BF7E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02107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3D896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CC2F4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3E4C9A" w14:textId="77777777" w:rsidR="00461562" w:rsidRPr="002574BD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0D5DF4" w14:textId="77777777" w:rsidR="00461562" w:rsidRPr="002574BD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A215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73E26A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51F73" w:rsidRPr="002574BD" w14:paraId="75B9D646" w14:textId="77777777" w:rsidTr="00461562">
        <w:trPr>
          <w:trHeight w:val="261"/>
        </w:trPr>
        <w:tc>
          <w:tcPr>
            <w:tcW w:w="1980" w:type="dxa"/>
            <w:hideMark/>
          </w:tcPr>
          <w:p w14:paraId="32E583EF" w14:textId="77777777" w:rsidR="00F51F73" w:rsidRPr="002574BD" w:rsidRDefault="00F51F73" w:rsidP="00F51F7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A033BD2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1AB284" w14:textId="6FC2E451" w:rsidR="00F51F73" w:rsidRPr="002574BD" w:rsidRDefault="00DC078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94,380</w:t>
            </w:r>
          </w:p>
        </w:tc>
        <w:tc>
          <w:tcPr>
            <w:tcW w:w="270" w:type="dxa"/>
          </w:tcPr>
          <w:p w14:paraId="703F59E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67E41B" w14:textId="78C3C980" w:rsidR="00F51F73" w:rsidRPr="002574BD" w:rsidRDefault="00DC078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294,57</w:t>
            </w:r>
            <w:r w:rsidR="00385F9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1A6B1D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01F46D" w14:textId="40AFD9B5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D0AD99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9F6C2" w14:textId="353FBAF6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388,953</w:t>
            </w:r>
          </w:p>
        </w:tc>
        <w:tc>
          <w:tcPr>
            <w:tcW w:w="270" w:type="dxa"/>
            <w:vAlign w:val="bottom"/>
          </w:tcPr>
          <w:p w14:paraId="248C2AD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548D6A" w14:textId="68F450C6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264,594</w:t>
            </w:r>
          </w:p>
        </w:tc>
        <w:tc>
          <w:tcPr>
            <w:tcW w:w="270" w:type="dxa"/>
            <w:vAlign w:val="bottom"/>
          </w:tcPr>
          <w:p w14:paraId="36C1F965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896205" w14:textId="7FCB9ADC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823AD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18794B" w14:textId="4100EF72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124,359</w:t>
            </w:r>
          </w:p>
        </w:tc>
        <w:tc>
          <w:tcPr>
            <w:tcW w:w="270" w:type="dxa"/>
          </w:tcPr>
          <w:p w14:paraId="73F1D94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0299159" w14:textId="5BEEB643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388,953</w:t>
            </w:r>
          </w:p>
        </w:tc>
      </w:tr>
      <w:tr w:rsidR="00F51F73" w:rsidRPr="002574BD" w14:paraId="6D4D0C69" w14:textId="77777777" w:rsidTr="00461562">
        <w:trPr>
          <w:trHeight w:val="261"/>
        </w:trPr>
        <w:tc>
          <w:tcPr>
            <w:tcW w:w="1980" w:type="dxa"/>
            <w:hideMark/>
          </w:tcPr>
          <w:p w14:paraId="755E3E8D" w14:textId="77777777" w:rsidR="00F51F73" w:rsidRPr="002574BD" w:rsidRDefault="00F51F73" w:rsidP="00F51F7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3B92A2A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375DAA0" w14:textId="6FD31DFA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173</w:t>
            </w:r>
          </w:p>
        </w:tc>
        <w:tc>
          <w:tcPr>
            <w:tcW w:w="270" w:type="dxa"/>
          </w:tcPr>
          <w:p w14:paraId="5B50E15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E105A4" w14:textId="1131E068" w:rsidR="00F51F73" w:rsidRPr="002574BD" w:rsidRDefault="00F51F73" w:rsidP="0074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A25245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D3B1E46" w14:textId="417AAE81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0052AFE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4EF14B" w14:textId="1A855199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2C8BABB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547F257" w14:textId="0798200B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4289912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4851A7D" w14:textId="72120815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</w:tcPr>
          <w:p w14:paraId="5155E3C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115117" w14:textId="38CCEF69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60D7D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4452FF2" w14:textId="29096AA2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</w:tr>
      <w:tr w:rsidR="00F51F73" w:rsidRPr="002574BD" w14:paraId="6C87226C" w14:textId="77777777" w:rsidTr="00461562">
        <w:trPr>
          <w:trHeight w:val="261"/>
        </w:trPr>
        <w:tc>
          <w:tcPr>
            <w:tcW w:w="1980" w:type="dxa"/>
            <w:hideMark/>
          </w:tcPr>
          <w:p w14:paraId="3FE20C82" w14:textId="77777777" w:rsidR="00F51F73" w:rsidRPr="002574BD" w:rsidRDefault="00F51F73" w:rsidP="00F51F7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5E06B48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7E4E6" w14:textId="5737F2B6" w:rsidR="00F51F73" w:rsidRPr="002574BD" w:rsidRDefault="000D1279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94,55</w:t>
            </w:r>
            <w:r w:rsidR="00F51F73" w:rsidRPr="002574B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</w:tcPr>
          <w:p w14:paraId="5B25273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243" w14:textId="0CF629B4" w:rsidR="00F51F73" w:rsidRPr="002574BD" w:rsidRDefault="00DC078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C078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294,57</w:t>
            </w:r>
            <w:r w:rsidR="00385F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088F678E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46372" w14:textId="1DA40CFC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1E7AA02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0543" w14:textId="3992EA8D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389,126</w:t>
            </w:r>
          </w:p>
        </w:tc>
        <w:tc>
          <w:tcPr>
            <w:tcW w:w="270" w:type="dxa"/>
            <w:vAlign w:val="bottom"/>
          </w:tcPr>
          <w:p w14:paraId="3440CE5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94BEE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22BF4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0FF9A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8673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CD4928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C4DA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4BB325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51F73" w:rsidRPr="002574BD" w14:paraId="2577E38B" w14:textId="77777777" w:rsidTr="00461562">
        <w:trPr>
          <w:trHeight w:val="261"/>
        </w:trPr>
        <w:tc>
          <w:tcPr>
            <w:tcW w:w="1980" w:type="dxa"/>
          </w:tcPr>
          <w:p w14:paraId="17407BE1" w14:textId="77777777" w:rsidR="00F51F73" w:rsidRPr="002574BD" w:rsidRDefault="00F51F73" w:rsidP="00F51F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FDD16E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50757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4B789DE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30EDD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020B23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287E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059106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97A0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EBD58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AAA15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0B908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DEB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D0FCF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866AB0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7ABE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4BB552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51F73" w:rsidRPr="002574BD" w14:paraId="6C78D6BE" w14:textId="77777777" w:rsidTr="00461562">
        <w:trPr>
          <w:trHeight w:val="261"/>
        </w:trPr>
        <w:tc>
          <w:tcPr>
            <w:tcW w:w="1980" w:type="dxa"/>
          </w:tcPr>
          <w:p w14:paraId="03611814" w14:textId="77777777" w:rsidR="00F51F73" w:rsidRPr="002574BD" w:rsidRDefault="00F51F73" w:rsidP="00F51F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EE55CCE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2624C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5CB26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347B9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D76799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22997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66A31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8B143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3C65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2DE10F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1FDF47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C5970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401202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FF931F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BCF2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07ACB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51F73" w:rsidRPr="002574BD" w14:paraId="5EB0DA9D" w14:textId="77777777" w:rsidTr="00461562">
        <w:trPr>
          <w:trHeight w:val="261"/>
        </w:trPr>
        <w:tc>
          <w:tcPr>
            <w:tcW w:w="1980" w:type="dxa"/>
            <w:hideMark/>
          </w:tcPr>
          <w:p w14:paraId="72D32C0F" w14:textId="77777777" w:rsidR="00F51F73" w:rsidRPr="002574BD" w:rsidRDefault="00F51F73" w:rsidP="00F51F7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A4E312A" w14:textId="06E19FA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0D986" w14:textId="543CF63E" w:rsidR="00F51F73" w:rsidRPr="002574BD" w:rsidRDefault="00F51F73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565A52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7E6B5D" w14:textId="41BF8C41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7E9BB9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CE1313" w14:textId="6C746A62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(2,944,951)</w:t>
            </w:r>
          </w:p>
        </w:tc>
        <w:tc>
          <w:tcPr>
            <w:tcW w:w="270" w:type="dxa"/>
          </w:tcPr>
          <w:p w14:paraId="68BEB8E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A9E5" w14:textId="49222A76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(2,944,951)</w:t>
            </w:r>
          </w:p>
        </w:tc>
        <w:tc>
          <w:tcPr>
            <w:tcW w:w="270" w:type="dxa"/>
          </w:tcPr>
          <w:p w14:paraId="682A9B9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9F00BD" w14:textId="715CD2E7" w:rsidR="00F51F73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FEC1E2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4EF4E0" w14:textId="446308C3" w:rsidR="00F51F73" w:rsidRPr="002574BD" w:rsidRDefault="0055327A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(2,904,8</w:t>
            </w:r>
            <w:r w:rsidR="000D127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</w:t>
            </w: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1)</w:t>
            </w:r>
          </w:p>
        </w:tc>
        <w:tc>
          <w:tcPr>
            <w:tcW w:w="270" w:type="dxa"/>
            <w:vAlign w:val="bottom"/>
          </w:tcPr>
          <w:p w14:paraId="1014FC56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21233F" w14:textId="67FD095B" w:rsidR="00F51F73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251DD9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AF8C93" w14:textId="7E3ABD16" w:rsidR="00F51F73" w:rsidRPr="002574BD" w:rsidRDefault="0055327A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(2,904,8</w:t>
            </w:r>
            <w:r w:rsidR="000D127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</w:t>
            </w: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1)</w:t>
            </w:r>
          </w:p>
        </w:tc>
      </w:tr>
      <w:tr w:rsidR="00A35BC8" w:rsidRPr="002574BD" w14:paraId="5717E31C" w14:textId="77777777" w:rsidTr="00461562">
        <w:trPr>
          <w:trHeight w:val="261"/>
        </w:trPr>
        <w:tc>
          <w:tcPr>
            <w:tcW w:w="1980" w:type="dxa"/>
          </w:tcPr>
          <w:p w14:paraId="41BF9293" w14:textId="77777777" w:rsidR="00A35BC8" w:rsidRPr="002574BD" w:rsidRDefault="00A35BC8" w:rsidP="00A35BC8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6D66ED90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B49730" w14:textId="6B0F01BF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(47,062)</w:t>
            </w:r>
          </w:p>
        </w:tc>
        <w:tc>
          <w:tcPr>
            <w:tcW w:w="270" w:type="dxa"/>
          </w:tcPr>
          <w:p w14:paraId="4B18D93D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352D9F8" w14:textId="23CA5196" w:rsidR="00A35BC8" w:rsidRPr="002574BD" w:rsidRDefault="00A35BC8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80CCA4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37AFB5" w14:textId="23A8C00F" w:rsidR="00A35BC8" w:rsidRPr="002574BD" w:rsidRDefault="00A35BC8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75C7D9C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4B8EC3" w14:textId="08524525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(47,062)</w:t>
            </w:r>
          </w:p>
        </w:tc>
        <w:tc>
          <w:tcPr>
            <w:tcW w:w="270" w:type="dxa"/>
            <w:vAlign w:val="bottom"/>
          </w:tcPr>
          <w:p w14:paraId="27B06E16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7C1205" w14:textId="053C43C1" w:rsidR="00A35BC8" w:rsidRPr="002574BD" w:rsidRDefault="00A35BC8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0CC13FF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27F0BC" w14:textId="0D6439F1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(47,062)</w:t>
            </w:r>
          </w:p>
        </w:tc>
        <w:tc>
          <w:tcPr>
            <w:tcW w:w="270" w:type="dxa"/>
            <w:vAlign w:val="bottom"/>
          </w:tcPr>
          <w:p w14:paraId="574B20A1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2FB380" w14:textId="74000113" w:rsidR="00A35BC8" w:rsidRPr="002574BD" w:rsidRDefault="00A35BC8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9062EBC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3BB83D" w14:textId="4406C081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(47,062)</w:t>
            </w:r>
          </w:p>
        </w:tc>
      </w:tr>
      <w:tr w:rsidR="00A35BC8" w:rsidRPr="00461562" w14:paraId="3AE323E4" w14:textId="77777777" w:rsidTr="00461562">
        <w:trPr>
          <w:trHeight w:val="261"/>
        </w:trPr>
        <w:tc>
          <w:tcPr>
            <w:tcW w:w="1980" w:type="dxa"/>
            <w:hideMark/>
          </w:tcPr>
          <w:p w14:paraId="4A70990A" w14:textId="77777777" w:rsidR="00A35BC8" w:rsidRPr="002574BD" w:rsidRDefault="00A35BC8" w:rsidP="00A35BC8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CABF5BD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F3D15" w14:textId="04A803C3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(47,062)</w:t>
            </w:r>
          </w:p>
        </w:tc>
        <w:tc>
          <w:tcPr>
            <w:tcW w:w="270" w:type="dxa"/>
          </w:tcPr>
          <w:p w14:paraId="19D73E46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CFA1" w14:textId="3CA512AD" w:rsidR="00A35BC8" w:rsidRPr="002574BD" w:rsidRDefault="00A35BC8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364946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5F0F3" w14:textId="4F9B91B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(2,944,951)</w:t>
            </w:r>
          </w:p>
        </w:tc>
        <w:tc>
          <w:tcPr>
            <w:tcW w:w="270" w:type="dxa"/>
          </w:tcPr>
          <w:p w14:paraId="5E19710B" w14:textId="77777777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99E0" w14:textId="46E9B535" w:rsidR="00A35BC8" w:rsidRPr="002574BD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(2,992,013)</w:t>
            </w:r>
          </w:p>
        </w:tc>
        <w:tc>
          <w:tcPr>
            <w:tcW w:w="270" w:type="dxa"/>
            <w:vAlign w:val="bottom"/>
          </w:tcPr>
          <w:p w14:paraId="11A5E8EA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E517E0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D1AF11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35C59E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EAF8D9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594405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34D95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1417D5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36E4AFAE" w14:textId="77777777" w:rsidR="00461562" w:rsidRPr="00461562" w:rsidRDefault="00461562" w:rsidP="00461562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461562" w14:paraId="2118D182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39F2184D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79B086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319E4DB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461562" w14:paraId="49A8AE7D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2A2225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B6CCEF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84BC3C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DA357A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E65924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461562" w14:paraId="49E53BF3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673ADA62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D8CDCC" w14:textId="6372CD43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35BF00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9147C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04EE7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23DEA5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C5480B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DA0C20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0FEA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B0EAF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32A35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B09DB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69E506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27FC66E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AEC2E38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1B60665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F2001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461562" w14:paraId="576F0A4D" w14:textId="77777777" w:rsidTr="0017182F">
        <w:trPr>
          <w:trHeight w:val="261"/>
        </w:trPr>
        <w:tc>
          <w:tcPr>
            <w:tcW w:w="1980" w:type="dxa"/>
          </w:tcPr>
          <w:p w14:paraId="7A39C49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53719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7DD7B6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461562" w14:paraId="2C356743" w14:textId="77777777" w:rsidTr="0017182F">
        <w:trPr>
          <w:trHeight w:val="261"/>
        </w:trPr>
        <w:tc>
          <w:tcPr>
            <w:tcW w:w="1980" w:type="dxa"/>
          </w:tcPr>
          <w:p w14:paraId="59EB0B3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2919C4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CA4755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6FEBC9FA" w14:textId="77777777" w:rsidTr="0017182F">
        <w:trPr>
          <w:trHeight w:val="261"/>
        </w:trPr>
        <w:tc>
          <w:tcPr>
            <w:tcW w:w="1980" w:type="dxa"/>
            <w:hideMark/>
          </w:tcPr>
          <w:p w14:paraId="17C7501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57E7D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5A4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6B79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7318D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152D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7E259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74F94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A8B25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3AE3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439A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1959E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FA2ED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E4889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D58BF8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0B974F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5C9F5E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084A6615" w14:textId="77777777" w:rsidTr="0017182F">
        <w:trPr>
          <w:trHeight w:val="261"/>
        </w:trPr>
        <w:tc>
          <w:tcPr>
            <w:tcW w:w="1980" w:type="dxa"/>
            <w:hideMark/>
          </w:tcPr>
          <w:p w14:paraId="43B06FF6" w14:textId="77777777" w:rsidR="00461562" w:rsidRPr="00461562" w:rsidRDefault="00461562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62C3F8D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32D82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404BAD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481279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D8C95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1B1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FDF3BD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C685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BB7A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551AA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ECCEE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C9C03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FF198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44387A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7552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CA487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2DA42B5C" w14:textId="77777777" w:rsidTr="0017182F">
        <w:trPr>
          <w:trHeight w:val="261"/>
        </w:trPr>
        <w:tc>
          <w:tcPr>
            <w:tcW w:w="1980" w:type="dxa"/>
            <w:hideMark/>
          </w:tcPr>
          <w:p w14:paraId="293AE23C" w14:textId="77777777" w:rsidR="00461562" w:rsidRPr="00461562" w:rsidRDefault="00461562" w:rsidP="001718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5305F0E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70D2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</w:rPr>
              <w:t>94,531</w:t>
            </w:r>
          </w:p>
        </w:tc>
        <w:tc>
          <w:tcPr>
            <w:tcW w:w="270" w:type="dxa"/>
          </w:tcPr>
          <w:p w14:paraId="11C179F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7029C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304,828</w:t>
            </w:r>
          </w:p>
        </w:tc>
        <w:tc>
          <w:tcPr>
            <w:tcW w:w="270" w:type="dxa"/>
          </w:tcPr>
          <w:p w14:paraId="57FEC01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BBFD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A9B8F9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18B8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399,359</w:t>
            </w:r>
          </w:p>
        </w:tc>
        <w:tc>
          <w:tcPr>
            <w:tcW w:w="270" w:type="dxa"/>
            <w:vAlign w:val="bottom"/>
          </w:tcPr>
          <w:p w14:paraId="73B349F4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91C96" w14:textId="34B84D4D" w:rsidR="00461562" w:rsidRPr="00C5230B" w:rsidRDefault="00C5230B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5230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274,849</w:t>
            </w:r>
          </w:p>
        </w:tc>
        <w:tc>
          <w:tcPr>
            <w:tcW w:w="270" w:type="dxa"/>
            <w:vAlign w:val="bottom"/>
          </w:tcPr>
          <w:p w14:paraId="043A8595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23457F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5230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82E04F5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811374" w14:textId="01F368FD" w:rsidR="00461562" w:rsidRPr="00C5230B" w:rsidRDefault="00C5230B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5230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124,510</w:t>
            </w:r>
          </w:p>
        </w:tc>
        <w:tc>
          <w:tcPr>
            <w:tcW w:w="270" w:type="dxa"/>
          </w:tcPr>
          <w:p w14:paraId="1AD42AE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7F7B2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399,359</w:t>
            </w:r>
          </w:p>
        </w:tc>
      </w:tr>
      <w:tr w:rsidR="00461562" w:rsidRPr="00461562" w14:paraId="4561C578" w14:textId="77777777" w:rsidTr="0017182F">
        <w:trPr>
          <w:trHeight w:val="261"/>
        </w:trPr>
        <w:tc>
          <w:tcPr>
            <w:tcW w:w="1980" w:type="dxa"/>
            <w:hideMark/>
          </w:tcPr>
          <w:p w14:paraId="0E203800" w14:textId="77777777" w:rsidR="00461562" w:rsidRPr="00461562" w:rsidRDefault="00461562" w:rsidP="001718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051107B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9625F7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</w:tcPr>
          <w:p w14:paraId="4DF4F32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9201A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FB592B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3CA858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B710FB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74B58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3763B70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7727FD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9EEFD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264B0D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2BE069B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43796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6943C0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FD0B94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461562" w:rsidRPr="00461562" w14:paraId="13FCC4FF" w14:textId="77777777" w:rsidTr="0017182F">
        <w:trPr>
          <w:trHeight w:val="261"/>
        </w:trPr>
        <w:tc>
          <w:tcPr>
            <w:tcW w:w="1980" w:type="dxa"/>
            <w:hideMark/>
          </w:tcPr>
          <w:p w14:paraId="52E16828" w14:textId="77777777" w:rsidR="00461562" w:rsidRPr="00461562" w:rsidRDefault="00461562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C659F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2708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94,704</w:t>
            </w:r>
          </w:p>
        </w:tc>
        <w:tc>
          <w:tcPr>
            <w:tcW w:w="270" w:type="dxa"/>
          </w:tcPr>
          <w:p w14:paraId="79F3286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62F1C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304,828</w:t>
            </w:r>
          </w:p>
        </w:tc>
        <w:tc>
          <w:tcPr>
            <w:tcW w:w="270" w:type="dxa"/>
          </w:tcPr>
          <w:p w14:paraId="6EE350C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E3C6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E7F40E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A052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399,532</w:t>
            </w:r>
          </w:p>
        </w:tc>
        <w:tc>
          <w:tcPr>
            <w:tcW w:w="270" w:type="dxa"/>
            <w:vAlign w:val="bottom"/>
          </w:tcPr>
          <w:p w14:paraId="66D4B98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F574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231AD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5C9E68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E826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FD280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F42A2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80286D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61562" w:rsidRPr="00461562" w14:paraId="493096CB" w14:textId="77777777" w:rsidTr="0017182F">
        <w:trPr>
          <w:trHeight w:val="261"/>
        </w:trPr>
        <w:tc>
          <w:tcPr>
            <w:tcW w:w="1980" w:type="dxa"/>
          </w:tcPr>
          <w:p w14:paraId="631E3616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190DE6D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F7A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95BB0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35C57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2E4C3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BAA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D17F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53FE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11391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C8F05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BA100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05BA2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C258C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D5C85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7405A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209B34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34042CDE" w14:textId="77777777" w:rsidTr="0017182F">
        <w:trPr>
          <w:trHeight w:val="261"/>
        </w:trPr>
        <w:tc>
          <w:tcPr>
            <w:tcW w:w="1980" w:type="dxa"/>
          </w:tcPr>
          <w:p w14:paraId="6815D35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858DF0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030F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14048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FF2FF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E0376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9487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1F1C3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90E1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ED779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11DEC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9B787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694BB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8A873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71493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31B8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13BB4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1027E5BF" w14:textId="77777777" w:rsidTr="0017182F">
        <w:trPr>
          <w:trHeight w:val="261"/>
        </w:trPr>
        <w:tc>
          <w:tcPr>
            <w:tcW w:w="1980" w:type="dxa"/>
            <w:hideMark/>
          </w:tcPr>
          <w:p w14:paraId="1F3A229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44D711E" w14:textId="30260F4D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94E35" w14:textId="77777777" w:rsidR="00461562" w:rsidRPr="00461562" w:rsidRDefault="00461562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C3A3D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167159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AB480B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BA1F0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,856)</w:t>
            </w:r>
          </w:p>
        </w:tc>
        <w:tc>
          <w:tcPr>
            <w:tcW w:w="270" w:type="dxa"/>
          </w:tcPr>
          <w:p w14:paraId="34444A3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1276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856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6AB1966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9E49EA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2A82CD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CED5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460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,217</w:t>
            </w: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8BA66D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083B7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0DD492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44B19C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2,460,217</w:t>
            </w: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61562" w:rsidRPr="00461562" w14:paraId="50A4AAD6" w14:textId="77777777" w:rsidTr="0017182F">
        <w:trPr>
          <w:trHeight w:val="261"/>
        </w:trPr>
        <w:tc>
          <w:tcPr>
            <w:tcW w:w="1980" w:type="dxa"/>
          </w:tcPr>
          <w:p w14:paraId="65A58D27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1B24F6E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188D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58B500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8B32E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32BBD0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FE8BF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34CF3F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39795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9F0FA9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CB241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835468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DF625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(28,598)</w:t>
            </w:r>
          </w:p>
        </w:tc>
        <w:tc>
          <w:tcPr>
            <w:tcW w:w="270" w:type="dxa"/>
            <w:vAlign w:val="bottom"/>
          </w:tcPr>
          <w:p w14:paraId="1ACD61E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31A5C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FB16204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09F91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461562" w:rsidRPr="00461562" w14:paraId="08805691" w14:textId="77777777" w:rsidTr="0017182F">
        <w:trPr>
          <w:trHeight w:val="261"/>
        </w:trPr>
        <w:tc>
          <w:tcPr>
            <w:tcW w:w="1980" w:type="dxa"/>
            <w:hideMark/>
          </w:tcPr>
          <w:p w14:paraId="583AAD48" w14:textId="77777777" w:rsidR="00461562" w:rsidRPr="00461562" w:rsidRDefault="00461562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E167F5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F304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78CC6B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F9AD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D5085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D0B2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2D92B1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10F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479,454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C8D5C8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3881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8235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AE14DD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73637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BC38A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5554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3344D2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21C0736F" w14:textId="03B7D4AF" w:rsidR="00461562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E66E091" w14:textId="77777777" w:rsidR="00461562" w:rsidRDefault="0046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2574BD" w14:paraId="355F499E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3B1F3030" w14:textId="77777777" w:rsidR="004E16DD" w:rsidRPr="004E16D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688767B" w14:textId="77777777" w:rsidR="004E16DD" w:rsidRPr="004E16D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2C362CB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งบเฉพาะกิจการ</w:t>
            </w:r>
          </w:p>
        </w:tc>
      </w:tr>
      <w:tr w:rsidR="004E16DD" w:rsidRPr="002574BD" w14:paraId="3F59C104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23980F03" w14:textId="77777777" w:rsidR="004E16DD" w:rsidRPr="002574B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B84AD0D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BEF7FB9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03B84B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FC1F827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2574BD" w14:paraId="44260A28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714E8FEA" w14:textId="3E80A473" w:rsidR="004E16DD" w:rsidRPr="002574B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DF3FF90" w14:textId="1666E341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4A02562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EC6F3F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8B5DD8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9C0A01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F38765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21E237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F051B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7C9FD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00DEA2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70DDD21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8D154A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1A89EFF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CE875CE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CFC1929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0E5DEBA6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2574BD" w14:paraId="19048E1D" w14:textId="77777777" w:rsidTr="004E16DD">
        <w:trPr>
          <w:trHeight w:val="261"/>
        </w:trPr>
        <w:tc>
          <w:tcPr>
            <w:tcW w:w="1980" w:type="dxa"/>
          </w:tcPr>
          <w:p w14:paraId="02608BFC" w14:textId="77777777" w:rsidR="004E16DD" w:rsidRPr="002574BD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CE6E1CB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070F8C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2574BD" w14:paraId="12638B6A" w14:textId="77777777" w:rsidTr="004E16DD">
        <w:trPr>
          <w:trHeight w:val="261"/>
        </w:trPr>
        <w:tc>
          <w:tcPr>
            <w:tcW w:w="1980" w:type="dxa"/>
          </w:tcPr>
          <w:p w14:paraId="5ECC9B44" w14:textId="7191089B" w:rsidR="004E16DD" w:rsidRPr="002574BD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6A6D6A66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297BE1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2574BD" w14:paraId="4B693769" w14:textId="77777777" w:rsidTr="004E16DD">
        <w:trPr>
          <w:trHeight w:val="261"/>
        </w:trPr>
        <w:tc>
          <w:tcPr>
            <w:tcW w:w="1980" w:type="dxa"/>
            <w:hideMark/>
          </w:tcPr>
          <w:p w14:paraId="0FE810F1" w14:textId="77777777" w:rsidR="004E16DD" w:rsidRPr="002574BD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DEB734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734E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E269602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5594D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3B7B81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BFDF2A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53EFED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728347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7152C8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2819A40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0749B0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FA2C6D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B43300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615669C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0E3FD2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3B32A4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2574BD" w14:paraId="6B848F54" w14:textId="77777777" w:rsidTr="004E16DD">
        <w:trPr>
          <w:trHeight w:val="261"/>
        </w:trPr>
        <w:tc>
          <w:tcPr>
            <w:tcW w:w="1980" w:type="dxa"/>
            <w:hideMark/>
          </w:tcPr>
          <w:p w14:paraId="1E7FA6A4" w14:textId="77777777" w:rsidR="004E16DD" w:rsidRPr="002574BD" w:rsidRDefault="004E16DD" w:rsidP="004E16D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2289FD8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88F92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CA7B20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2E2321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A7C644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6DDD7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70CDB" w14:textId="77777777" w:rsidR="004E16DD" w:rsidRPr="002574BD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4FE7C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73951D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C70F8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F6C876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754622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107C83" w14:textId="77777777" w:rsidR="004E16DD" w:rsidRPr="002574BD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859896" w14:textId="77777777" w:rsidR="004E16DD" w:rsidRPr="002574BD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B9B04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7B6D13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51F73" w:rsidRPr="002574BD" w14:paraId="2D61786E" w14:textId="77777777" w:rsidTr="004E16DD">
        <w:trPr>
          <w:trHeight w:val="261"/>
        </w:trPr>
        <w:tc>
          <w:tcPr>
            <w:tcW w:w="1980" w:type="dxa"/>
            <w:hideMark/>
          </w:tcPr>
          <w:p w14:paraId="577B88BE" w14:textId="77777777" w:rsidR="00F51F73" w:rsidRPr="002574BD" w:rsidRDefault="00F51F73" w:rsidP="00F51F7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939CB5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AE581" w14:textId="55637F6D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3836D56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06769A" w14:textId="58C4075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294,57</w:t>
            </w:r>
            <w:r w:rsidR="000D127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  <w:tc>
          <w:tcPr>
            <w:tcW w:w="270" w:type="dxa"/>
          </w:tcPr>
          <w:p w14:paraId="4700BD2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26628EA" w14:textId="096B51AF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43C4A0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7F026FD" w14:textId="11E2BAB0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294,57</w:t>
            </w:r>
            <w:r w:rsidR="000D127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  <w:tc>
          <w:tcPr>
            <w:tcW w:w="270" w:type="dxa"/>
          </w:tcPr>
          <w:p w14:paraId="131496D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7EBBBA1" w14:textId="26124925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264,59</w:t>
            </w:r>
            <w:r w:rsidR="00ED217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</w:t>
            </w:r>
          </w:p>
        </w:tc>
        <w:tc>
          <w:tcPr>
            <w:tcW w:w="270" w:type="dxa"/>
          </w:tcPr>
          <w:p w14:paraId="4989DD3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8F76223" w14:textId="6CE80534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57CC18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E19A965" w14:textId="1ECDE23F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</w:t>
            </w:r>
            <w:r w:rsidR="00A6709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</w:p>
        </w:tc>
        <w:tc>
          <w:tcPr>
            <w:tcW w:w="270" w:type="dxa"/>
          </w:tcPr>
          <w:p w14:paraId="29844E8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C450ED" w14:textId="05D3EB8A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294,57</w:t>
            </w:r>
            <w:r w:rsidR="00ED217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</w:tr>
      <w:tr w:rsidR="00F51F73" w:rsidRPr="002574BD" w14:paraId="7DF1ED79" w14:textId="77777777" w:rsidTr="004E16DD">
        <w:trPr>
          <w:trHeight w:val="261"/>
        </w:trPr>
        <w:tc>
          <w:tcPr>
            <w:tcW w:w="1980" w:type="dxa"/>
            <w:hideMark/>
          </w:tcPr>
          <w:p w14:paraId="0F55CFC2" w14:textId="77777777" w:rsidR="00F51F73" w:rsidRPr="002574BD" w:rsidRDefault="00F51F73" w:rsidP="00F51F7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6A0FF70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183BDAE" w14:textId="5AB13DB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3610674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E579319" w14:textId="5C997F0E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0B2E5C5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A259F8B" w14:textId="07AC134E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0665D6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21A2450" w14:textId="6F6D5B4B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1FF0007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4F4C58" w14:textId="515442C8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E30A7C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A08483" w14:textId="2892DA49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2808508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20755EA" w14:textId="24CCDE04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77D54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63E4535" w14:textId="626DFB78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F51F73" w:rsidRPr="002574BD" w14:paraId="0BD29DB4" w14:textId="77777777" w:rsidTr="004E16DD">
        <w:trPr>
          <w:trHeight w:val="261"/>
        </w:trPr>
        <w:tc>
          <w:tcPr>
            <w:tcW w:w="1980" w:type="dxa"/>
            <w:hideMark/>
          </w:tcPr>
          <w:p w14:paraId="45303863" w14:textId="77777777" w:rsidR="00F51F73" w:rsidRPr="002574BD" w:rsidRDefault="00F51F73" w:rsidP="00F51F7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5F00A8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B6DA" w14:textId="30551764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6FA6A7A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7B99EC" w14:textId="7090AE78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294,5</w:t>
            </w:r>
            <w:r w:rsidR="001D322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</w:t>
            </w:r>
            <w:r w:rsidR="000D127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270" w:type="dxa"/>
          </w:tcPr>
          <w:p w14:paraId="0BCCD92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3DF59" w14:textId="0242A15E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B8C30E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DB489" w14:textId="014F5326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294,74</w:t>
            </w:r>
            <w:r w:rsidR="00C639E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2643CDB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373561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078C8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BA7CD8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8542E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664B05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CD252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C177AE5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51F73" w:rsidRPr="002574BD" w14:paraId="0A13DDB9" w14:textId="77777777" w:rsidTr="004E16DD">
        <w:trPr>
          <w:trHeight w:val="261"/>
        </w:trPr>
        <w:tc>
          <w:tcPr>
            <w:tcW w:w="1980" w:type="dxa"/>
          </w:tcPr>
          <w:p w14:paraId="29F8B532" w14:textId="77777777" w:rsidR="00F51F73" w:rsidRPr="002574BD" w:rsidRDefault="00F51F73" w:rsidP="00F51F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54BF87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88852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69671D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A5889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77015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97C698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E9864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D260D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DAC1C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497BE8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237A74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F1D81B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A053D1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6047FE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5AAB84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16B3D1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51F73" w:rsidRPr="002574BD" w14:paraId="59DCA35A" w14:textId="77777777" w:rsidTr="004E16DD">
        <w:trPr>
          <w:trHeight w:val="261"/>
        </w:trPr>
        <w:tc>
          <w:tcPr>
            <w:tcW w:w="1980" w:type="dxa"/>
          </w:tcPr>
          <w:p w14:paraId="372DBC6E" w14:textId="77777777" w:rsidR="00F51F73" w:rsidRPr="002574BD" w:rsidRDefault="00F51F73" w:rsidP="00F51F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0A28C1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DC8C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B4AC0B2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DCF64B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57006A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B7D719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C3A5D5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BDCEB8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3B049E1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0EF8D4" w14:textId="77777777" w:rsidR="00F51F73" w:rsidRPr="002574BD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26CD0C7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2548F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C2CBF0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1695CB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07D844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A47A6F3" w14:textId="77777777" w:rsidR="00F51F73" w:rsidRPr="002574BD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A189F" w:rsidRPr="002574BD" w14:paraId="16F870B0" w14:textId="77777777" w:rsidTr="004E16DD">
        <w:trPr>
          <w:trHeight w:val="261"/>
        </w:trPr>
        <w:tc>
          <w:tcPr>
            <w:tcW w:w="1980" w:type="dxa"/>
            <w:hideMark/>
          </w:tcPr>
          <w:p w14:paraId="0073884B" w14:textId="77777777" w:rsidR="001A189F" w:rsidRPr="002574BD" w:rsidRDefault="001A189F" w:rsidP="001A189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B405B7E" w14:textId="3F25C3B5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02DE19" w14:textId="04DA6EAE" w:rsidR="001A189F" w:rsidRPr="002574BD" w:rsidRDefault="001A189F" w:rsidP="00A1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C0F24B2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BFFA2AB" w14:textId="4AD4CA19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9106A71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5D02F51" w14:textId="605A0675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(2,944,951)</w:t>
            </w:r>
          </w:p>
        </w:tc>
        <w:tc>
          <w:tcPr>
            <w:tcW w:w="270" w:type="dxa"/>
          </w:tcPr>
          <w:p w14:paraId="3EB40E18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C8D7621" w14:textId="78B6AD7D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(2,944,951)</w:t>
            </w:r>
          </w:p>
        </w:tc>
        <w:tc>
          <w:tcPr>
            <w:tcW w:w="270" w:type="dxa"/>
          </w:tcPr>
          <w:p w14:paraId="79F9876F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4CD970C" w14:textId="49B48D2D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E288C97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4A63F9E" w14:textId="7B650EEF" w:rsidR="001A189F" w:rsidRPr="002574BD" w:rsidRDefault="00E435E8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(2,904,8</w:t>
            </w:r>
            <w:r w:rsidR="000D127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</w:t>
            </w: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1)</w:t>
            </w:r>
          </w:p>
        </w:tc>
        <w:tc>
          <w:tcPr>
            <w:tcW w:w="270" w:type="dxa"/>
            <w:vAlign w:val="bottom"/>
          </w:tcPr>
          <w:p w14:paraId="38E3642B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686A250" w14:textId="0CEFFDC4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60D7E9F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EBF965D" w14:textId="27AF299F" w:rsidR="001A189F" w:rsidRPr="002574BD" w:rsidRDefault="00E435E8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(2,904,8</w:t>
            </w:r>
            <w:r w:rsidR="000D127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</w:t>
            </w:r>
            <w:r w:rsidRPr="00E435E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1)</w:t>
            </w:r>
          </w:p>
        </w:tc>
      </w:tr>
      <w:tr w:rsidR="001A189F" w:rsidRPr="004E16DD" w14:paraId="27E0DC8D" w14:textId="77777777" w:rsidTr="004E16DD">
        <w:trPr>
          <w:trHeight w:val="261"/>
        </w:trPr>
        <w:tc>
          <w:tcPr>
            <w:tcW w:w="1980" w:type="dxa"/>
            <w:hideMark/>
          </w:tcPr>
          <w:p w14:paraId="5407D000" w14:textId="77777777" w:rsidR="001A189F" w:rsidRPr="002574BD" w:rsidRDefault="001A189F" w:rsidP="001A189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AC37574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BABB" w14:textId="132A7F56" w:rsidR="001A189F" w:rsidRPr="002574BD" w:rsidRDefault="001A189F" w:rsidP="00A1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D717EBC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17D43A" w14:textId="6063C182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B359E6C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B578B" w14:textId="6E038C10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(2,944,951)</w:t>
            </w:r>
          </w:p>
        </w:tc>
        <w:tc>
          <w:tcPr>
            <w:tcW w:w="270" w:type="dxa"/>
          </w:tcPr>
          <w:p w14:paraId="152A662F" w14:textId="77777777" w:rsidR="001A189F" w:rsidRPr="002574B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E820" w14:textId="19213AF9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(2,944,951)</w:t>
            </w:r>
          </w:p>
        </w:tc>
        <w:tc>
          <w:tcPr>
            <w:tcW w:w="270" w:type="dxa"/>
          </w:tcPr>
          <w:p w14:paraId="693BDF4D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8F27858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8FFACF9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39BA09B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6D0D1C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69CCADA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1F0BAC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A0FB6B3" w14:textId="77777777" w:rsidR="001A189F" w:rsidRPr="004E16DD" w:rsidRDefault="001A189F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6CA15146" w14:textId="0BC1EDDA" w:rsidR="00703CB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CE6923" w14:textId="51FAAD40" w:rsidR="004E16DD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4E16DD" w14:paraId="2FB51077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4951887C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EDD80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A84B23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งบเฉพาะกิจการ</w:t>
            </w:r>
          </w:p>
        </w:tc>
      </w:tr>
      <w:tr w:rsidR="004E16DD" w:rsidRPr="004E16DD" w14:paraId="074AE828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457913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442B18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DA284C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CBB6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82DFC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4E16DD" w14:paraId="1D096DC9" w14:textId="77777777" w:rsidTr="0017182F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FB904A5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57F41E08" w14:textId="33AC6E12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B310EE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4162A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66AEB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49FD9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091A86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F538BA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8E06D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3A96D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C96A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B106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05B256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3B6556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4F735B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4AD4C3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5F6ABE0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4E16DD" w14:paraId="10059F0A" w14:textId="77777777" w:rsidTr="0017182F">
        <w:trPr>
          <w:trHeight w:val="261"/>
        </w:trPr>
        <w:tc>
          <w:tcPr>
            <w:tcW w:w="1980" w:type="dxa"/>
          </w:tcPr>
          <w:p w14:paraId="0DC57DE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C7CD8F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C9D77B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4E16DD" w14:paraId="257F3247" w14:textId="77777777" w:rsidTr="0017182F">
        <w:trPr>
          <w:trHeight w:val="261"/>
        </w:trPr>
        <w:tc>
          <w:tcPr>
            <w:tcW w:w="1980" w:type="dxa"/>
          </w:tcPr>
          <w:p w14:paraId="42B2FF06" w14:textId="77A851EA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67EE72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41A9ADD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33FEB70F" w14:textId="77777777" w:rsidTr="0017182F">
        <w:trPr>
          <w:trHeight w:val="261"/>
        </w:trPr>
        <w:tc>
          <w:tcPr>
            <w:tcW w:w="1980" w:type="dxa"/>
            <w:hideMark/>
          </w:tcPr>
          <w:p w14:paraId="1BB89C78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45776C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5235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DA63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729FE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040CD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6E79D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44004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BCA490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5F763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707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EF7AC7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9F36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0C08A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1B3E82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DEB81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44988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0CFF3BD4" w14:textId="77777777" w:rsidTr="0017182F">
        <w:trPr>
          <w:trHeight w:val="261"/>
        </w:trPr>
        <w:tc>
          <w:tcPr>
            <w:tcW w:w="1980" w:type="dxa"/>
            <w:hideMark/>
          </w:tcPr>
          <w:p w14:paraId="4DC1800F" w14:textId="77777777" w:rsidR="004E16DD" w:rsidRPr="004E16DD" w:rsidRDefault="004E16DD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35A8F7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3EEE8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505A4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A4FF7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EA04C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C5F9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0BCC3D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A719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8C047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937B8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F6DC6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717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C1759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C8115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D41D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7E4BBA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F566D" w:rsidRPr="004E16DD" w14:paraId="4C1E3D29" w14:textId="77777777" w:rsidTr="0017182F">
        <w:trPr>
          <w:trHeight w:val="261"/>
        </w:trPr>
        <w:tc>
          <w:tcPr>
            <w:tcW w:w="1980" w:type="dxa"/>
            <w:hideMark/>
          </w:tcPr>
          <w:p w14:paraId="36A6DECD" w14:textId="77777777" w:rsidR="001F566D" w:rsidRPr="004E16DD" w:rsidRDefault="001F566D" w:rsidP="001F566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ABE2D73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E2597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28FD98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39967C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0F2E7B83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54508A4" w14:textId="2E57829A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46929F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17B868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4AE5B44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42C915" w14:textId="4D31AC88" w:rsidR="001F566D" w:rsidRPr="004E16DD" w:rsidRDefault="00C5230B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274,849</w:t>
            </w:r>
          </w:p>
        </w:tc>
        <w:tc>
          <w:tcPr>
            <w:tcW w:w="270" w:type="dxa"/>
          </w:tcPr>
          <w:p w14:paraId="42292609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FA5075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916F61C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0EC6CC9" w14:textId="77086507" w:rsidR="001F566D" w:rsidRPr="004E16DD" w:rsidRDefault="00C5230B" w:rsidP="00C5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</w:p>
        </w:tc>
        <w:tc>
          <w:tcPr>
            <w:tcW w:w="270" w:type="dxa"/>
          </w:tcPr>
          <w:p w14:paraId="491621FA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224E2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</w:tr>
      <w:tr w:rsidR="001F566D" w:rsidRPr="004E16DD" w14:paraId="4FFFD85E" w14:textId="77777777" w:rsidTr="0017182F">
        <w:trPr>
          <w:trHeight w:val="261"/>
        </w:trPr>
        <w:tc>
          <w:tcPr>
            <w:tcW w:w="1980" w:type="dxa"/>
            <w:hideMark/>
          </w:tcPr>
          <w:p w14:paraId="3F1D30E0" w14:textId="77777777" w:rsidR="001F566D" w:rsidRPr="004E16DD" w:rsidRDefault="001F566D" w:rsidP="001F566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5DE8D93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1022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7B1C1B0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045063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0BB0B6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2871C53" w14:textId="44778556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45654B9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EFD1C5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7F360FD8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0ADF9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4312D2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9EF87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36AE639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B2E7AF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12FD53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31321A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1F566D" w:rsidRPr="004E16DD" w14:paraId="0E45D6F0" w14:textId="77777777" w:rsidTr="0017182F">
        <w:trPr>
          <w:trHeight w:val="261"/>
        </w:trPr>
        <w:tc>
          <w:tcPr>
            <w:tcW w:w="1980" w:type="dxa"/>
            <w:hideMark/>
          </w:tcPr>
          <w:p w14:paraId="251C64EB" w14:textId="77777777" w:rsidR="001F566D" w:rsidRPr="004E16DD" w:rsidRDefault="001F566D" w:rsidP="001F566D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D584BE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060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4B47133A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B9812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679B4F1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4F99F" w14:textId="7D13293B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75921C7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A10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305,001</w:t>
            </w:r>
          </w:p>
        </w:tc>
        <w:tc>
          <w:tcPr>
            <w:tcW w:w="270" w:type="dxa"/>
          </w:tcPr>
          <w:p w14:paraId="1F3BDCF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99C66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5C435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291359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7C24796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411BE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D7978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0DBE0A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6EFD5F43" w14:textId="77777777" w:rsidTr="0017182F">
        <w:trPr>
          <w:trHeight w:val="261"/>
        </w:trPr>
        <w:tc>
          <w:tcPr>
            <w:tcW w:w="1980" w:type="dxa"/>
          </w:tcPr>
          <w:p w14:paraId="2853631F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220E68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DCBDC9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DA662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8CFD4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CDE7E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A5F38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7C04D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D195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4FE65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458B6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01AD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674B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1D96DD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D578C4C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2AE2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ED41A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212EAB59" w14:textId="77777777" w:rsidTr="0017182F">
        <w:trPr>
          <w:trHeight w:val="261"/>
        </w:trPr>
        <w:tc>
          <w:tcPr>
            <w:tcW w:w="1980" w:type="dxa"/>
          </w:tcPr>
          <w:p w14:paraId="093C903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3765A9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E11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8348A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887236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66267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0DEB3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A34E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15D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F4DA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F7D1BF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A697B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B1812A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90D7E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B79215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D6C0F7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259A07E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2DB1FD12" w14:textId="77777777" w:rsidTr="0017182F">
        <w:trPr>
          <w:trHeight w:val="261"/>
        </w:trPr>
        <w:tc>
          <w:tcPr>
            <w:tcW w:w="1980" w:type="dxa"/>
            <w:hideMark/>
          </w:tcPr>
          <w:p w14:paraId="16703B2B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A9A9F2F" w14:textId="26D1BC3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C19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4E5815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F0619" w14:textId="77777777" w:rsidR="004E16DD" w:rsidRPr="004E16DD" w:rsidRDefault="004E16D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6B9C8B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0561A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323BE5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EE2032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7F9FBA1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B31D2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B71894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AC402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460,217</w:t>
            </w: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42636C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3910D1AE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48C21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34A1FC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>2,460,217</w:t>
            </w: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E16DD" w:rsidRPr="004E16DD" w14:paraId="6EF2E885" w14:textId="77777777" w:rsidTr="0017182F">
        <w:trPr>
          <w:trHeight w:val="261"/>
        </w:trPr>
        <w:tc>
          <w:tcPr>
            <w:tcW w:w="1980" w:type="dxa"/>
            <w:hideMark/>
          </w:tcPr>
          <w:p w14:paraId="204664F9" w14:textId="77777777" w:rsidR="004E16DD" w:rsidRPr="004E16DD" w:rsidRDefault="004E16DD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79C583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1BCF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BEBB21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1BEC15" w14:textId="77777777" w:rsidR="004E16DD" w:rsidRPr="004E16DD" w:rsidRDefault="004E16D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63C9F4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7ECE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4107CF5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A987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22A724B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37FEB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C324BA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08C20F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D9F2A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63FF19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E2371B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CD4C3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18D548AB" w14:textId="77777777" w:rsidR="00461562" w:rsidRPr="0005480F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05480F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  <w:sectPr w:rsidR="002E4D34" w:rsidRPr="0005480F" w:rsidSect="0059240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05480F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05480F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05480F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05480F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05480F" w14:paraId="6D24CBBB" w14:textId="77777777" w:rsidTr="00BA50BC">
        <w:tc>
          <w:tcPr>
            <w:tcW w:w="2520" w:type="dxa"/>
          </w:tcPr>
          <w:p w14:paraId="3E24AF9E" w14:textId="464C092E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05480F" w14:paraId="0D23F03D" w14:textId="77777777" w:rsidTr="00BA50BC">
        <w:tc>
          <w:tcPr>
            <w:tcW w:w="2520" w:type="dxa"/>
          </w:tcPr>
          <w:p w14:paraId="6293E99C" w14:textId="305AA17A" w:rsidR="000F6818" w:rsidRPr="0005480F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62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5F75EB7F" w14:textId="77777777" w:rsidR="000F6818" w:rsidRPr="0005480F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49D86192" w14:textId="2AB8291B" w:rsidR="000F6818" w:rsidRPr="0005480F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(</w:t>
            </w:r>
            <w:r w:rsidRPr="001B69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Observable Market Data)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ปรับด้วยค่าความเสี่ยงด้านเครดิตของคู่ค้าแต่ละราย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ไม่รวมความเสี่ยงด้านเครดิตของกลุ่มบริษัท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และค่าความเสี่ยงด้านอื่นๆ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05480F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DD1AFF" w:rsidRPr="0005480F" w14:paraId="139CE958" w14:textId="77777777" w:rsidTr="007B39E9">
        <w:trPr>
          <w:tblHeader/>
        </w:trPr>
        <w:tc>
          <w:tcPr>
            <w:tcW w:w="1710" w:type="dxa"/>
            <w:vAlign w:val="bottom"/>
          </w:tcPr>
          <w:p w14:paraId="5668F877" w14:textId="77777777" w:rsidR="00DD1AFF" w:rsidRPr="007B39E9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B3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7B39E9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3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511A5026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7981A874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6EA44DCD" w14:textId="77777777" w:rsidR="00DD1AFF" w:rsidRPr="0005480F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049A071" w14:textId="77777777" w:rsidR="00DD1AFF" w:rsidRPr="0005480F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D1AFF" w:rsidRPr="0005480F" w14:paraId="33F636DC" w14:textId="77777777" w:rsidTr="007B39E9">
        <w:trPr>
          <w:trHeight w:val="1019"/>
        </w:trPr>
        <w:tc>
          <w:tcPr>
            <w:tcW w:w="1710" w:type="dxa"/>
          </w:tcPr>
          <w:p w14:paraId="05B083BA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5480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5FBA373B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5480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</w:t>
            </w:r>
            <w:r w:rsidR="0004060E" w:rsidRPr="0005480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คิดลดกระแสเงินสด</w:t>
            </w:r>
            <w:r w:rsidRPr="0005480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</w:tcPr>
          <w:p w14:paraId="22049186" w14:textId="66C4725F" w:rsidR="00DD1AFF" w:rsidRPr="0005480F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244F8771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1A0BB1A6" w14:textId="77777777" w:rsidR="00DD1AFF" w:rsidRPr="0005480F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อัตราคิดลด</w:t>
            </w: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ต่ำลง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สูงขึ้น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  <w:p w14:paraId="4DAAFE9A" w14:textId="77777777" w:rsidR="00DD1AFF" w:rsidRPr="0005480F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</w:tbl>
    <w:p w14:paraId="48866595" w14:textId="519913A5" w:rsidR="005E5183" w:rsidRPr="0005480F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6F3DF57" w14:textId="77777777" w:rsidR="005E5183" w:rsidRPr="0005480F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05480F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05480F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05480F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05480F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05480F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0"/>
        <w:gridCol w:w="990"/>
        <w:gridCol w:w="182"/>
        <w:gridCol w:w="1191"/>
        <w:gridCol w:w="180"/>
        <w:gridCol w:w="916"/>
        <w:gridCol w:w="182"/>
        <w:gridCol w:w="918"/>
      </w:tblGrid>
      <w:tr w:rsidR="00006D55" w:rsidRPr="0005480F" w14:paraId="31102723" w14:textId="77777777" w:rsidTr="00997FD6">
        <w:trPr>
          <w:cantSplit/>
          <w:trHeight w:val="354"/>
          <w:tblHeader/>
        </w:trPr>
        <w:tc>
          <w:tcPr>
            <w:tcW w:w="3960" w:type="dxa"/>
            <w:vAlign w:val="bottom"/>
            <w:hideMark/>
          </w:tcPr>
          <w:p w14:paraId="51A911CE" w14:textId="24090E9E" w:rsidR="00006D55" w:rsidRPr="0005480F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4" w:name="_Hlk74905001"/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5E1CEAFE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05480F" w14:paraId="43B2C042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</w:tcPr>
          <w:p w14:paraId="53BA3085" w14:textId="00B95BEC" w:rsidR="00006D55" w:rsidRPr="0005480F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4E16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4E16DD" w:rsidRP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="004E16DD" w:rsidRPr="004E16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="004E16DD"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28E4511C" w14:textId="77777777" w:rsidR="00006D55" w:rsidRPr="0005480F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DE9E9E0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BDE7E7" w14:textId="77777777" w:rsidR="00006D55" w:rsidRPr="0005480F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05480F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05480F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05480F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05480F" w14:paraId="003E2FC4" w14:textId="77777777" w:rsidTr="00ED2179">
        <w:trPr>
          <w:cantSplit/>
          <w:trHeight w:val="164"/>
          <w:tblHeader/>
        </w:trPr>
        <w:tc>
          <w:tcPr>
            <w:tcW w:w="3960" w:type="dxa"/>
            <w:vAlign w:val="bottom"/>
            <w:hideMark/>
          </w:tcPr>
          <w:p w14:paraId="3B867A85" w14:textId="63AD6902" w:rsidR="00006D55" w:rsidRPr="0005480F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17124A" w14:textId="0E6F75F4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2574BD" w14:paraId="465C8C01" w14:textId="77777777" w:rsidTr="00793668">
        <w:trPr>
          <w:cantSplit/>
          <w:trHeight w:val="323"/>
        </w:trPr>
        <w:tc>
          <w:tcPr>
            <w:tcW w:w="3960" w:type="dxa"/>
          </w:tcPr>
          <w:p w14:paraId="6CBB1917" w14:textId="334646F2" w:rsidR="00006D55" w:rsidRPr="002574BD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CE72D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CE72D2"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E72D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CE72D2"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0BE6B9C" w14:textId="650CBA2D" w:rsidR="00006D55" w:rsidRPr="002574BD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332940" w14:textId="1C07BA44" w:rsidR="00006D55" w:rsidRPr="002574BD" w:rsidRDefault="00E358D4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182" w:type="dxa"/>
          </w:tcPr>
          <w:p w14:paraId="39C22D1B" w14:textId="77777777" w:rsidR="00006D55" w:rsidRPr="002574BD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4928C4" w14:textId="370D7F5C" w:rsidR="00006D55" w:rsidRPr="00CE72D2" w:rsidRDefault="00B07E05" w:rsidP="00B07E0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ADDDBE" w14:textId="77777777" w:rsidR="00006D55" w:rsidRPr="002574BD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390DD8B9" w:rsidR="00006D55" w:rsidRPr="002574BD" w:rsidRDefault="007658AA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574B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553A9A2" w14:textId="0F539532" w:rsidR="00006D55" w:rsidRPr="002574BD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69999C8A" w:rsidR="00006D55" w:rsidRPr="002574BD" w:rsidRDefault="007658AA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574B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CE72D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38</w:t>
            </w:r>
            <w:r w:rsidRPr="002574B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06D55" w:rsidRPr="0005480F" w14:paraId="6B3AACC7" w14:textId="77777777" w:rsidTr="00997FD6">
        <w:trPr>
          <w:cantSplit/>
          <w:trHeight w:val="338"/>
        </w:trPr>
        <w:tc>
          <w:tcPr>
            <w:tcW w:w="3960" w:type="dxa"/>
          </w:tcPr>
          <w:p w14:paraId="49D1E4DB" w14:textId="5A675301" w:rsidR="00006D55" w:rsidRPr="002574BD" w:rsidRDefault="00006D55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C35474" w:rsidRPr="002574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810" w:type="dxa"/>
          </w:tcPr>
          <w:p w14:paraId="14457848" w14:textId="39C196EC" w:rsidR="00006D55" w:rsidRPr="002574BD" w:rsidRDefault="00006D55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1BDBB6FA" w:rsidR="00006D55" w:rsidRPr="002574BD" w:rsidRDefault="00B07E05" w:rsidP="00B07E0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6C9659" w14:textId="77777777" w:rsidR="00006D55" w:rsidRPr="002574BD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D0A555" w14:textId="4F62656D" w:rsidR="00006D55" w:rsidRPr="002574BD" w:rsidRDefault="00B07E05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2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636EEA" w14:textId="77777777" w:rsidR="00006D55" w:rsidRPr="002574BD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4CAB8B75" w:rsidR="00006D55" w:rsidRPr="007416EC" w:rsidRDefault="00C51067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416E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6A0A88" w14:textId="77777777" w:rsidR="00006D55" w:rsidRPr="002574BD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6C11E89C" w:rsidR="00006D55" w:rsidRPr="007416EC" w:rsidRDefault="00C51067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416E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956E3" w:rsidRPr="0005480F" w14:paraId="4828538E" w14:textId="77777777" w:rsidTr="00997FD6">
        <w:trPr>
          <w:cantSplit/>
          <w:trHeight w:val="338"/>
        </w:trPr>
        <w:tc>
          <w:tcPr>
            <w:tcW w:w="3960" w:type="dxa"/>
          </w:tcPr>
          <w:p w14:paraId="1DD99911" w14:textId="598269CE" w:rsidR="00C956E3" w:rsidRPr="002574BD" w:rsidRDefault="00C956E3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FD1DA92" w14:textId="77777777" w:rsidR="00C956E3" w:rsidRPr="002574BD" w:rsidRDefault="00C956E3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BAF21F" w14:textId="77777777" w:rsidR="00C956E3" w:rsidRPr="002574BD" w:rsidRDefault="00C956E3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EE77C5B" w14:textId="77777777" w:rsidR="00C956E3" w:rsidRPr="002574BD" w:rsidRDefault="00C956E3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19A9AE2" w14:textId="77777777" w:rsidR="00C956E3" w:rsidRPr="002574BD" w:rsidRDefault="00C956E3" w:rsidP="007416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49230" w14:textId="77777777" w:rsidR="00C956E3" w:rsidRPr="002574BD" w:rsidRDefault="00C956E3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2D91D38" w14:textId="77777777" w:rsidR="00C956E3" w:rsidRPr="007416EC" w:rsidRDefault="00C956E3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E42C8C1" w14:textId="77777777" w:rsidR="00C956E3" w:rsidRPr="002574BD" w:rsidRDefault="00C956E3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131C8509" w14:textId="77777777" w:rsidR="00C956E3" w:rsidRPr="007416EC" w:rsidRDefault="00C956E3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</w:tr>
      <w:bookmarkEnd w:id="4"/>
    </w:tbl>
    <w:p w14:paraId="51434DF8" w14:textId="291DEE53" w:rsidR="00741CF8" w:rsidRPr="0005480F" w:rsidRDefault="00741CF8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C4CB174" w14:textId="77777777" w:rsidR="00741CF8" w:rsidRPr="0005480F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05480F">
        <w:rPr>
          <w:rFonts w:asciiTheme="majorBidi" w:hAnsiTheme="majorBidi" w:cstheme="majorBidi"/>
          <w:sz w:val="28"/>
          <w:szCs w:val="28"/>
        </w:rPr>
        <w:br w:type="page"/>
      </w:r>
    </w:p>
    <w:p w14:paraId="6B8189F2" w14:textId="77777777" w:rsidR="00CE5F83" w:rsidRPr="00EB371C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9C4B61E" w14:textId="5BF9B413" w:rsidR="00CE5F83" w:rsidRPr="0005480F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05480F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6726C062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16DD" w:rsidRP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4E16DD" w:rsidRPr="004E16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4E16DD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16DD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4E16DD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05480F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3FBA" w:rsidRPr="0005480F" w14:paraId="29B16A5D" w14:textId="77777777" w:rsidTr="00C3321D">
        <w:tc>
          <w:tcPr>
            <w:tcW w:w="3395" w:type="pct"/>
          </w:tcPr>
          <w:p w14:paraId="396C9E1F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6FAE122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19B8EF9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7C8B415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C0C" w:rsidRPr="002574BD" w14:paraId="53F1367D" w14:textId="77777777" w:rsidTr="00C3321D">
        <w:tc>
          <w:tcPr>
            <w:tcW w:w="3395" w:type="pct"/>
          </w:tcPr>
          <w:p w14:paraId="164A385F" w14:textId="77777777" w:rsidR="006C5C0C" w:rsidRPr="002574BD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38614C09" w14:textId="00D36841" w:rsidR="006C5C0C" w:rsidRPr="002574BD" w:rsidRDefault="00095C44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120,618</w:t>
            </w:r>
          </w:p>
        </w:tc>
        <w:tc>
          <w:tcPr>
            <w:tcW w:w="132" w:type="pct"/>
          </w:tcPr>
          <w:p w14:paraId="07AEBF9A" w14:textId="77777777" w:rsidR="006C5C0C" w:rsidRPr="002574BD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5F9319D" w14:textId="14EB498F" w:rsidR="006C5C0C" w:rsidRPr="002574BD" w:rsidRDefault="00F81720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1,112</w:t>
            </w:r>
          </w:p>
        </w:tc>
      </w:tr>
      <w:tr w:rsidR="006C5C0C" w:rsidRPr="002574BD" w14:paraId="4586DB7E" w14:textId="77777777" w:rsidTr="00C3321D">
        <w:tc>
          <w:tcPr>
            <w:tcW w:w="3395" w:type="pct"/>
          </w:tcPr>
          <w:p w14:paraId="67C44D2C" w14:textId="77777777" w:rsidR="006C5C0C" w:rsidRPr="002574BD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0D1832C" w14:textId="22C582D6" w:rsidR="006C5C0C" w:rsidRPr="002574BD" w:rsidRDefault="004D591D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222,0</w:t>
            </w:r>
            <w:r w:rsidR="00B52E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32" w:type="pct"/>
          </w:tcPr>
          <w:p w14:paraId="30A2284B" w14:textId="77777777" w:rsidR="006C5C0C" w:rsidRPr="002574BD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7F0A215" w14:textId="60FBD1BA" w:rsidR="006C5C0C" w:rsidRPr="002574BD" w:rsidRDefault="004D591D" w:rsidP="00C510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D591D" w:rsidRPr="002574BD" w14:paraId="3F986099" w14:textId="77777777" w:rsidTr="00C3321D">
        <w:tc>
          <w:tcPr>
            <w:tcW w:w="3395" w:type="pct"/>
          </w:tcPr>
          <w:p w14:paraId="20FC27EA" w14:textId="35F4D80B" w:rsidR="004D591D" w:rsidRPr="002574BD" w:rsidRDefault="004D591D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91D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เครื่องตกแต่ง</w:t>
            </w:r>
            <w:r w:rsidRPr="004D591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D591D">
              <w:rPr>
                <w:rFonts w:asciiTheme="majorBidi" w:hAnsiTheme="majorBidi" w:cs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734" w:type="pct"/>
          </w:tcPr>
          <w:p w14:paraId="049409F0" w14:textId="15083872" w:rsidR="004D591D" w:rsidRPr="004D591D" w:rsidRDefault="004D591D" w:rsidP="004D59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="Calibri" w:hAnsi="Calibri" w:cs="Calibri"/>
                <w:color w:val="000000"/>
                <w:sz w:val="24"/>
                <w:szCs w:val="24"/>
                <w:lang w:val="en-US" w:bidi="th-TH"/>
              </w:rPr>
            </w:pPr>
            <w:r w:rsidRPr="004D59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2,089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32" w:type="pct"/>
          </w:tcPr>
          <w:p w14:paraId="3E4DEC11" w14:textId="77777777" w:rsidR="004D591D" w:rsidRPr="002574BD" w:rsidRDefault="004D591D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4E6624A3" w14:textId="38CB97EA" w:rsidR="004D591D" w:rsidRPr="002574BD" w:rsidRDefault="004D591D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</w:tr>
      <w:tr w:rsidR="006C5C0C" w:rsidRPr="002574BD" w14:paraId="5F8DF678" w14:textId="77777777" w:rsidTr="000B5DFC">
        <w:tc>
          <w:tcPr>
            <w:tcW w:w="3395" w:type="pct"/>
          </w:tcPr>
          <w:p w14:paraId="1D380924" w14:textId="77777777" w:rsidR="006C5C0C" w:rsidRPr="002574BD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602E" w14:textId="797B2EF8" w:rsidR="006C5C0C" w:rsidRPr="002574BD" w:rsidRDefault="00095C44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344,736</w:t>
            </w:r>
          </w:p>
        </w:tc>
        <w:tc>
          <w:tcPr>
            <w:tcW w:w="132" w:type="pct"/>
          </w:tcPr>
          <w:p w14:paraId="274D7DBC" w14:textId="77777777" w:rsidR="006C5C0C" w:rsidRPr="002574BD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D518A" w14:textId="1F413E53" w:rsidR="006C5C0C" w:rsidRPr="002574BD" w:rsidRDefault="00F81720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1,156</w:t>
            </w:r>
          </w:p>
        </w:tc>
      </w:tr>
      <w:tr w:rsidR="000B5DFC" w:rsidRPr="002574BD" w14:paraId="19C0541C" w14:textId="77777777" w:rsidTr="000B5DFC">
        <w:tc>
          <w:tcPr>
            <w:tcW w:w="3395" w:type="pct"/>
          </w:tcPr>
          <w:p w14:paraId="55DDCBD6" w14:textId="77777777" w:rsidR="000B5DFC" w:rsidRPr="002574BD" w:rsidRDefault="000B5DFC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8E1BAB1" w14:textId="77777777" w:rsidR="000B5DFC" w:rsidRPr="002574BD" w:rsidRDefault="000B5DF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46C3EBFF" w14:textId="77777777" w:rsidR="000B5DFC" w:rsidRPr="002574BD" w:rsidRDefault="000B5DFC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65416B5A" w14:textId="77777777" w:rsidR="000B5DFC" w:rsidRPr="002574BD" w:rsidRDefault="000B5DF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F3FBA" w:rsidRPr="002574BD" w14:paraId="1F3EF767" w14:textId="77777777" w:rsidTr="00C3321D">
        <w:tc>
          <w:tcPr>
            <w:tcW w:w="3395" w:type="pct"/>
          </w:tcPr>
          <w:p w14:paraId="26B92786" w14:textId="3602A1B2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DB4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34" w:type="pct"/>
          </w:tcPr>
          <w:p w14:paraId="282E0956" w14:textId="77777777" w:rsidR="003F3FBA" w:rsidRPr="002574BD" w:rsidRDefault="003F3FBA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928F0ED" w14:textId="77777777" w:rsidR="003F3FBA" w:rsidRPr="002574BD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AF6EEC" w14:textId="77777777" w:rsidR="003F3FBA" w:rsidRPr="002574BD" w:rsidRDefault="003F3FBA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F3FBA" w:rsidRPr="002574BD" w14:paraId="78F0530F" w14:textId="77777777" w:rsidTr="00C3321D">
        <w:tc>
          <w:tcPr>
            <w:tcW w:w="3395" w:type="pct"/>
          </w:tcPr>
          <w:p w14:paraId="4DA5EF94" w14:textId="77777777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71E4E458" w14:textId="547986AD" w:rsidR="003F3FBA" w:rsidRPr="002574BD" w:rsidRDefault="00C510A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162,724</w:t>
            </w:r>
          </w:p>
        </w:tc>
        <w:tc>
          <w:tcPr>
            <w:tcW w:w="132" w:type="pct"/>
          </w:tcPr>
          <w:p w14:paraId="7518ED2A" w14:textId="77777777" w:rsidR="003F3FBA" w:rsidRPr="002574BD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584F655C" w14:textId="48EAC877" w:rsidR="003F3FBA" w:rsidRPr="002574BD" w:rsidRDefault="00F81720" w:rsidP="00596466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61,265</w:t>
            </w:r>
          </w:p>
        </w:tc>
      </w:tr>
      <w:tr w:rsidR="003F3FBA" w:rsidRPr="002574BD" w14:paraId="1A79A867" w14:textId="77777777" w:rsidTr="00881CA2">
        <w:tc>
          <w:tcPr>
            <w:tcW w:w="3395" w:type="pct"/>
          </w:tcPr>
          <w:p w14:paraId="36AF6215" w14:textId="1E01FD96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="00DB42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8E62" w14:textId="5C85AFF7" w:rsidR="003F3FBA" w:rsidRPr="002574BD" w:rsidRDefault="00F81720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</w:t>
            </w:r>
            <w:r w:rsidR="007416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2574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32" w:type="pct"/>
          </w:tcPr>
          <w:p w14:paraId="572CF568" w14:textId="77777777" w:rsidR="003F3FBA" w:rsidRPr="002574BD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C46" w14:textId="72194E13" w:rsidR="003F3FBA" w:rsidRPr="002574BD" w:rsidRDefault="00F81720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93,696</w:t>
            </w:r>
          </w:p>
        </w:tc>
      </w:tr>
      <w:tr w:rsidR="003F3FBA" w:rsidRPr="002574BD" w14:paraId="0D3C82DF" w14:textId="77777777" w:rsidTr="00881CA2">
        <w:trPr>
          <w:trHeight w:val="100"/>
        </w:trPr>
        <w:tc>
          <w:tcPr>
            <w:tcW w:w="3395" w:type="pct"/>
          </w:tcPr>
          <w:p w14:paraId="483E2B58" w14:textId="77777777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1A417" w14:textId="0FAB9B13" w:rsidR="003F3FBA" w:rsidRPr="002574BD" w:rsidRDefault="00C510A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="00F81720"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620</w:t>
            </w:r>
          </w:p>
        </w:tc>
        <w:tc>
          <w:tcPr>
            <w:tcW w:w="132" w:type="pct"/>
            <w:vAlign w:val="bottom"/>
          </w:tcPr>
          <w:p w14:paraId="03D0C706" w14:textId="77777777" w:rsidR="003F3FBA" w:rsidRPr="002574BD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DB49" w14:textId="4FD52EBB" w:rsidR="003F3FBA" w:rsidRPr="002574BD" w:rsidRDefault="00F81720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154,961</w:t>
            </w:r>
          </w:p>
        </w:tc>
      </w:tr>
      <w:tr w:rsidR="00881CA2" w:rsidRPr="002574BD" w14:paraId="043DD97C" w14:textId="77777777" w:rsidTr="00596466">
        <w:trPr>
          <w:trHeight w:val="71"/>
        </w:trPr>
        <w:tc>
          <w:tcPr>
            <w:tcW w:w="3395" w:type="pct"/>
          </w:tcPr>
          <w:p w14:paraId="5174A12B" w14:textId="77777777" w:rsidR="00881CA2" w:rsidRPr="002574BD" w:rsidRDefault="00881CA2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7CD1C" w14:textId="77777777" w:rsidR="00881CA2" w:rsidRPr="002574BD" w:rsidRDefault="00881CA2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7D646084" w14:textId="77777777" w:rsidR="00881CA2" w:rsidRPr="002574BD" w:rsidRDefault="00881CA2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7B4C0" w14:textId="77777777" w:rsidR="00881CA2" w:rsidRPr="002574BD" w:rsidRDefault="00881CA2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9A586A4" w14:textId="1D1C5E4C" w:rsidR="00756F98" w:rsidRPr="002574BD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74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E16DD" w:rsidRPr="002574BD">
        <w:rPr>
          <w:rFonts w:asciiTheme="majorBidi" w:hAnsiTheme="majorBidi" w:cstheme="majorBidi"/>
          <w:sz w:val="28"/>
          <w:szCs w:val="28"/>
        </w:rPr>
        <w:t xml:space="preserve">31 </w:t>
      </w:r>
      <w:r w:rsidR="004E16DD" w:rsidRPr="002574B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E16DD" w:rsidRPr="002574B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E16DD" w:rsidRPr="002574BD">
        <w:rPr>
          <w:rFonts w:asciiTheme="majorBidi" w:hAnsiTheme="majorBidi" w:cstheme="majorBidi"/>
          <w:sz w:val="28"/>
          <w:szCs w:val="28"/>
        </w:rPr>
        <w:t>2565</w:t>
      </w:r>
      <w:r w:rsidR="004E16DD" w:rsidRPr="002574B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</w:t>
      </w:r>
      <w:r w:rsidR="00EC7F5E" w:rsidRPr="002574BD">
        <w:rPr>
          <w:rFonts w:asciiTheme="majorBidi" w:hAnsiTheme="majorBidi" w:cstheme="majorBidi"/>
          <w:sz w:val="28"/>
          <w:szCs w:val="28"/>
          <w:cs/>
        </w:rPr>
        <w:t>และ</w:t>
      </w:r>
      <w:r w:rsidRPr="002574BD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อสังหาริมทรัพย์เพื่อการลงทุนเป็นหลักประกัน</w:t>
      </w:r>
    </w:p>
    <w:p w14:paraId="5113DED8" w14:textId="7A77F0CD" w:rsidR="00862853" w:rsidRPr="002574BD" w:rsidRDefault="0086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EB45C7" w14:textId="5C40CB7A" w:rsidR="00706D16" w:rsidRDefault="00756F98" w:rsidP="00706D1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574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E16DD" w:rsidRPr="002574BD">
        <w:rPr>
          <w:rFonts w:asciiTheme="majorBidi" w:hAnsiTheme="majorBidi" w:cstheme="majorBidi"/>
          <w:sz w:val="28"/>
          <w:szCs w:val="28"/>
        </w:rPr>
        <w:t xml:space="preserve">31 </w:t>
      </w:r>
      <w:r w:rsidR="004E16DD" w:rsidRPr="002574B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E16DD" w:rsidRPr="002574B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E16DD" w:rsidRPr="002574BD">
        <w:rPr>
          <w:rFonts w:asciiTheme="majorBidi" w:hAnsiTheme="majorBidi" w:cstheme="majorBidi"/>
          <w:sz w:val="28"/>
          <w:szCs w:val="28"/>
        </w:rPr>
        <w:t>2565</w:t>
      </w:r>
      <w:r w:rsidR="004E16DD" w:rsidRPr="002574B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>เงินฝากธนาคารของกลุ่มบริษัทและบริษัทจำนวนเงิน</w:t>
      </w:r>
      <w:r w:rsidR="00CF3376" w:rsidRPr="002574B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81720" w:rsidRPr="002574BD">
        <w:rPr>
          <w:rFonts w:asciiTheme="majorBidi" w:hAnsiTheme="majorBidi" w:cs="Angsana New"/>
          <w:sz w:val="28"/>
          <w:szCs w:val="28"/>
        </w:rPr>
        <w:t>25.34</w:t>
      </w:r>
      <w:r w:rsidRPr="002574BD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F81720" w:rsidRPr="002574BD">
        <w:rPr>
          <w:rFonts w:asciiTheme="majorBidi" w:hAnsiTheme="majorBidi" w:cstheme="majorBidi"/>
          <w:sz w:val="28"/>
          <w:szCs w:val="28"/>
        </w:rPr>
        <w:t xml:space="preserve"> 8.16 </w:t>
      </w:r>
      <w:r w:rsidRPr="002574BD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CF3376" w:rsidRPr="002574BD">
        <w:rPr>
          <w:rFonts w:asciiTheme="majorBidi" w:hAnsiTheme="majorBidi" w:cstheme="majorBidi" w:hint="cs"/>
          <w:sz w:val="28"/>
          <w:szCs w:val="28"/>
          <w:cs/>
        </w:rPr>
        <w:t>ท</w:t>
      </w:r>
      <w:r w:rsidR="00385F9A">
        <w:rPr>
          <w:rFonts w:asciiTheme="majorBidi" w:hAnsiTheme="majorBidi" w:cstheme="majorBidi"/>
          <w:sz w:val="28"/>
          <w:szCs w:val="28"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E6F73" w:rsidRPr="002574BD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2574BD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ใช้เป็นหลักประกันหนังสือค้ำประกันจากธนาคารและอื่นๆ 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21C0E" w:rsidRPr="002574BD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2574BD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4E16DD" w:rsidRPr="002574BD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E16DD" w:rsidRPr="002574BD">
        <w:rPr>
          <w:rFonts w:asciiTheme="majorBidi" w:hAnsiTheme="majorBidi" w:cstheme="majorBidi"/>
          <w:i/>
          <w:iCs/>
          <w:sz w:val="28"/>
          <w:szCs w:val="28"/>
        </w:rPr>
        <w:t>27.25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1F2771" w:rsidRPr="002574BD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2574B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2574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E16DD" w:rsidRPr="002574BD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E3292" w:rsidRPr="002574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574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5E3D2215" w14:textId="77777777" w:rsidR="00706D16" w:rsidRDefault="00706D16" w:rsidP="00706D1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42EE52D1" w14:textId="24E0C6F3" w:rsidR="0009503D" w:rsidRPr="00706D16" w:rsidRDefault="00706D16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06D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  <w:r w:rsidR="001F71A3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4868234B" w14:textId="77777777" w:rsidR="00517C7C" w:rsidRPr="001E1D0C" w:rsidRDefault="00517C7C" w:rsidP="00517C7C">
      <w:pPr>
        <w:rPr>
          <w:rFonts w:cstheme="minorBidi"/>
          <w:spacing w:val="-6"/>
          <w:cs/>
          <w:lang w:val="th-TH"/>
        </w:rPr>
      </w:pPr>
    </w:p>
    <w:p w14:paraId="02A07031" w14:textId="08055D84" w:rsidR="00445CC4" w:rsidRDefault="00445CC4" w:rsidP="00445C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</w:rPr>
        <w:t>2</w:t>
      </w:r>
      <w:r w:rsidR="0044348E" w:rsidRPr="001E1D0C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เมษายน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</w:rPr>
        <w:t>256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ในการประชุมสามัญผู้ถือหุ้นประจำปีของบริษัท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ผู้ถือหุ้นมีมติอนุมัติการจ่ายเงินปันผล</w:t>
      </w:r>
      <w:r w:rsidR="00C956E3">
        <w:rPr>
          <w:rFonts w:asciiTheme="majorBidi" w:hAnsiTheme="majorBidi" w:cstheme="majorBidi" w:hint="cs"/>
          <w:spacing w:val="-2"/>
          <w:sz w:val="28"/>
          <w:szCs w:val="28"/>
          <w:cs/>
        </w:rPr>
        <w:t>ประจำปี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สําหรับผลประกอบการปี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</w:rPr>
        <w:t>256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ในอัตราหุ้นละ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รวมเป็นเงินทั้งสิ้นประมาณ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55191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ซึ่งมีกำหนดจ่ายเงินปันผลในเดือนพฤษภาคม</w:t>
      </w:r>
      <w:r w:rsidRPr="001E1D0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E1D0C">
        <w:rPr>
          <w:rFonts w:asciiTheme="majorBidi" w:hAnsiTheme="majorBidi" w:cstheme="majorBidi" w:hint="cs"/>
          <w:spacing w:val="-2"/>
          <w:sz w:val="28"/>
          <w:szCs w:val="28"/>
        </w:rPr>
        <w:t>256</w:t>
      </w:r>
      <w:r w:rsidRPr="001E1D0C">
        <w:rPr>
          <w:rFonts w:asciiTheme="majorBidi" w:hAnsiTheme="majorBidi" w:cstheme="majorBidi"/>
          <w:spacing w:val="-2"/>
          <w:sz w:val="28"/>
          <w:szCs w:val="28"/>
        </w:rPr>
        <w:t>5</w:t>
      </w:r>
    </w:p>
    <w:p w14:paraId="47A0C795" w14:textId="4F036630" w:rsidR="001F566D" w:rsidRDefault="001F566D" w:rsidP="00445C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0741B00" w14:textId="45A3D3A0" w:rsidR="00482C33" w:rsidRPr="00B647A4" w:rsidRDefault="00D72F52" w:rsidP="00014A3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7357" w:rsidRPr="001E1D0C">
        <w:rPr>
          <w:rFonts w:asciiTheme="majorBidi" w:hAnsiTheme="majorBidi" w:cstheme="majorBidi" w:hint="cs"/>
          <w:spacing w:val="-2"/>
          <w:sz w:val="28"/>
          <w:szCs w:val="28"/>
        </w:rPr>
        <w:t>2</w:t>
      </w:r>
      <w:r w:rsidR="006F7357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เมษายน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7357" w:rsidRPr="001E1D0C">
        <w:rPr>
          <w:rFonts w:asciiTheme="majorBidi" w:hAnsiTheme="majorBidi" w:cstheme="majorBidi" w:hint="cs"/>
          <w:spacing w:val="-2"/>
          <w:sz w:val="28"/>
          <w:szCs w:val="28"/>
        </w:rPr>
        <w:t>256</w:t>
      </w:r>
      <w:r w:rsidR="006F7357" w:rsidRPr="001E1D0C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บริษัทย่อยแห่งหนึ่ง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(“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เจดับเบิ้ลยูดี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ทรานสปอร์ต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(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ประเทศไทย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</w:t>
      </w:r>
      <w:r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ได้ทำสัญญาซื้อหุ้นของบริษัทย่อยทางอ้อมแห่งหนึ่ง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(“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แปซิฟิค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โลจิสติกส์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โปร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</w:t>
      </w:r>
      <w:r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จากบริษัทย่อยแห่งหนึ่ง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(“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จาแพ็ค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โฮลดิ้ง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</w:t>
      </w:r>
      <w:r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2641D">
        <w:rPr>
          <w:rFonts w:asciiTheme="majorBidi" w:hAnsiTheme="majorBidi" w:cstheme="majorBidi"/>
          <w:spacing w:val="-2"/>
          <w:sz w:val="28"/>
          <w:szCs w:val="28"/>
        </w:rPr>
        <w:t>399,</w:t>
      </w:r>
      <w:r w:rsidR="006F7357">
        <w:rPr>
          <w:rFonts w:asciiTheme="majorBidi" w:hAnsiTheme="majorBidi" w:cstheme="majorBidi"/>
          <w:spacing w:val="-2"/>
          <w:sz w:val="28"/>
          <w:szCs w:val="28"/>
        </w:rPr>
        <w:t xml:space="preserve">998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คิดเป็นสัดส่วนร้อยละ</w:t>
      </w:r>
      <w:r w:rsidR="006F7357">
        <w:rPr>
          <w:rFonts w:asciiTheme="majorBidi" w:hAnsiTheme="majorBidi" w:cstheme="majorBidi"/>
          <w:spacing w:val="-2"/>
          <w:sz w:val="28"/>
          <w:szCs w:val="28"/>
        </w:rPr>
        <w:t xml:space="preserve"> 100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เป็นจำนวนเงิน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7357">
        <w:rPr>
          <w:rFonts w:asciiTheme="majorBidi" w:hAnsiTheme="majorBidi" w:cstheme="majorBidi"/>
          <w:spacing w:val="-2"/>
          <w:sz w:val="28"/>
          <w:szCs w:val="28"/>
        </w:rPr>
        <w:t xml:space="preserve">44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22A324CB" w14:textId="3D96423B" w:rsidR="00D72F52" w:rsidRDefault="00D7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28"/>
          <w:szCs w:val="28"/>
        </w:rPr>
      </w:pPr>
      <w:r>
        <w:rPr>
          <w:rFonts w:asciiTheme="majorBidi" w:hAnsiTheme="majorBidi" w:cs="Angsana New"/>
          <w:spacing w:val="-2"/>
          <w:sz w:val="28"/>
          <w:szCs w:val="28"/>
        </w:rPr>
        <w:br w:type="page"/>
      </w:r>
    </w:p>
    <w:p w14:paraId="5EF2541B" w14:textId="172B0000" w:rsidR="00FA6DE7" w:rsidRPr="00B647A4" w:rsidRDefault="000B283C" w:rsidP="000B28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>ในการประชุมวิสามัญของผู้ถือหุ้นของ</w:t>
      </w:r>
      <w:r w:rsidR="00A3409B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บริษัทย่อยแห่งหนึ่ง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  <w:cs/>
        </w:rPr>
        <w:t>(“</w:t>
      </w:r>
      <w:r w:rsidR="00A3409B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3409B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แปซิฟิ</w:t>
      </w:r>
      <w:r w:rsidR="00755191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ค</w:t>
      </w:r>
      <w:r w:rsidR="00A3409B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ห้องเย็น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3409B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</w:t>
      </w:r>
      <w:r w:rsidR="00A3409B"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พฤษภาคม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>2565</w:t>
      </w:r>
      <w:r w:rsidR="00A3409B"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ผู้ถือหุ้นมีมติอนุมัติการเพิ่มทุนจดทะเบียนจาก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</w:rPr>
        <w:t>443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ล้านบาทเป็น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3409B" w:rsidRPr="00B647A4">
        <w:rPr>
          <w:rFonts w:asciiTheme="majorBidi" w:hAnsiTheme="majorBidi" w:cstheme="majorBidi"/>
          <w:spacing w:val="-2"/>
          <w:sz w:val="28"/>
          <w:szCs w:val="28"/>
        </w:rPr>
        <w:t>471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โดยการออกหุ้นสามัญใหม่จำนวน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280,000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มูลค่าหุ้นละ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100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รวมเป็นจำนวน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28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4C4A7D08" w14:textId="77777777" w:rsidR="000B283C" w:rsidRPr="000B283C" w:rsidRDefault="000B283C" w:rsidP="000B283C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14:paraId="08FB11A1" w14:textId="1870D4D6" w:rsidR="001F566D" w:rsidRDefault="001F566D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3BA1D7C1" w14:textId="4ADEE1ED" w:rsidR="00482C33" w:rsidRDefault="00482C33" w:rsidP="00482C33">
      <w:pPr>
        <w:rPr>
          <w:rFonts w:cstheme="minorBidi"/>
          <w:lang w:val="th-TH"/>
        </w:rPr>
      </w:pPr>
    </w:p>
    <w:p w14:paraId="3B7711B3" w14:textId="42206524" w:rsidR="00482C33" w:rsidRPr="00905322" w:rsidRDefault="00905322" w:rsidP="0090532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5E2D">
        <w:rPr>
          <w:rFonts w:asciiTheme="majorBidi" w:hAnsiTheme="majorBidi" w:cstheme="majorBidi" w:hint="cs"/>
          <w:sz w:val="28"/>
          <w:szCs w:val="28"/>
          <w:cs/>
        </w:rPr>
        <w:t>รายการบางรายการในงบแสดงฐานะการเงิน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E2D" w:rsidRPr="000D5E2D">
        <w:rPr>
          <w:rFonts w:asciiTheme="majorBidi" w:hAnsiTheme="majorBidi" w:cstheme="majorBidi"/>
          <w:sz w:val="28"/>
          <w:szCs w:val="28"/>
        </w:rPr>
        <w:t>31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E2D" w:rsidRPr="000D5E2D">
        <w:rPr>
          <w:rFonts w:asciiTheme="majorBidi" w:hAnsiTheme="majorBidi" w:cstheme="majorBidi"/>
          <w:sz w:val="28"/>
          <w:szCs w:val="28"/>
        </w:rPr>
        <w:t>2564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</w:t>
      </w:r>
      <w:r w:rsidR="000825C1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6DE7">
        <w:rPr>
          <w:rFonts w:asciiTheme="majorBidi" w:hAnsiTheme="majorBidi" w:cstheme="majorBidi"/>
          <w:sz w:val="28"/>
          <w:szCs w:val="28"/>
        </w:rPr>
        <w:t>31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5C1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คม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6DE7">
        <w:rPr>
          <w:rFonts w:asciiTheme="majorBidi" w:hAnsiTheme="majorBidi" w:cstheme="majorBidi"/>
          <w:sz w:val="28"/>
          <w:szCs w:val="28"/>
        </w:rPr>
        <w:t>256</w:t>
      </w:r>
      <w:r w:rsidR="000825C1">
        <w:rPr>
          <w:rFonts w:asciiTheme="majorBidi" w:hAnsiTheme="majorBidi" w:cstheme="majorBidi"/>
          <w:sz w:val="28"/>
          <w:szCs w:val="28"/>
        </w:rPr>
        <w:t>4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5327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ซึ่งรวมอยู่ในงบการเงินระหว่างกาลปี </w:t>
      </w:r>
      <w:r w:rsidR="0055327A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เพื่อวัตถุประสงค์ในการเปรียบเทียบ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0825C1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ระหว่างกาลปี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ดังนี้</w:t>
      </w:r>
    </w:p>
    <w:p w14:paraId="58B5C941" w14:textId="77777777" w:rsidR="00905322" w:rsidRPr="00482C33" w:rsidRDefault="00905322" w:rsidP="00482C33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482C33" w:rsidRPr="007F4BE0" w14:paraId="236FB56D" w14:textId="77777777" w:rsidTr="000B1BDD">
        <w:trPr>
          <w:trHeight w:val="421"/>
          <w:tblHeader/>
        </w:trPr>
        <w:tc>
          <w:tcPr>
            <w:tcW w:w="3330" w:type="dxa"/>
          </w:tcPr>
          <w:p w14:paraId="61EECCAD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12F0215" w14:textId="3B2387B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482C33" w:rsidRPr="007F4BE0" w14:paraId="1C10AFFF" w14:textId="77777777" w:rsidTr="000B1BDD">
        <w:trPr>
          <w:trHeight w:val="410"/>
          <w:tblHeader/>
        </w:trPr>
        <w:tc>
          <w:tcPr>
            <w:tcW w:w="3330" w:type="dxa"/>
          </w:tcPr>
          <w:p w14:paraId="0F8FC941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6E00" w14:textId="1B56AE5B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0B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2C33" w:rsidRPr="007F4BE0" w14:paraId="068138D2" w14:textId="77777777" w:rsidTr="000B1BDD">
        <w:trPr>
          <w:trHeight w:val="164"/>
          <w:tblHeader/>
        </w:trPr>
        <w:tc>
          <w:tcPr>
            <w:tcW w:w="3330" w:type="dxa"/>
          </w:tcPr>
          <w:p w14:paraId="473C93BE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FCAC26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6D651C9F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B07F27A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AEE0FC1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9DF4C5B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482C33" w:rsidRPr="007F4BE0" w14:paraId="0AFC485D" w14:textId="77777777" w:rsidTr="000B1BDD">
        <w:trPr>
          <w:trHeight w:val="400"/>
          <w:tblHeader/>
        </w:trPr>
        <w:tc>
          <w:tcPr>
            <w:tcW w:w="3330" w:type="dxa"/>
          </w:tcPr>
          <w:p w14:paraId="266D8A36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535BFCC1" w14:textId="77777777" w:rsidR="00482C33" w:rsidRPr="007F4BE0" w:rsidRDefault="00482C33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C33" w:rsidRPr="007F4BE0" w14:paraId="27893490" w14:textId="77777777" w:rsidTr="000B1BDD">
        <w:trPr>
          <w:trHeight w:val="400"/>
        </w:trPr>
        <w:tc>
          <w:tcPr>
            <w:tcW w:w="3330" w:type="dxa"/>
          </w:tcPr>
          <w:p w14:paraId="0B70DFDF" w14:textId="38B3414C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C3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04491773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3155B6A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0B3AB" w14:textId="77777777" w:rsidR="00482C33" w:rsidRPr="007F4BE0" w:rsidRDefault="00482C33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9D98FDF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4C4F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2C33" w:rsidRPr="007F4BE0" w14:paraId="0239E356" w14:textId="77777777" w:rsidTr="000B1BDD">
        <w:trPr>
          <w:trHeight w:val="400"/>
        </w:trPr>
        <w:tc>
          <w:tcPr>
            <w:tcW w:w="3330" w:type="dxa"/>
          </w:tcPr>
          <w:p w14:paraId="55B24530" w14:textId="3F9671E0" w:rsidR="00482C33" w:rsidRPr="007F4BE0" w:rsidRDefault="0055327A" w:rsidP="0055327A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0825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482C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82C33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8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82C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82C33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8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33152A37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E014969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6A1B49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BA586B3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D704B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C33" w:rsidRPr="007F4BE0" w14:paraId="63DE0B3B" w14:textId="77777777" w:rsidTr="000B1BDD">
        <w:trPr>
          <w:trHeight w:val="400"/>
        </w:trPr>
        <w:tc>
          <w:tcPr>
            <w:tcW w:w="3330" w:type="dxa"/>
          </w:tcPr>
          <w:p w14:paraId="01D317EA" w14:textId="61AE9DD5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82C33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1A490BEF" w14:textId="30A8A392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868,238</w:t>
            </w:r>
          </w:p>
        </w:tc>
        <w:tc>
          <w:tcPr>
            <w:tcW w:w="450" w:type="dxa"/>
            <w:shd w:val="clear" w:color="auto" w:fill="auto"/>
          </w:tcPr>
          <w:p w14:paraId="7F5B8278" w14:textId="77777777" w:rsidR="00482C33" w:rsidRPr="007F4BE0" w:rsidRDefault="00482C3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A92614" w14:textId="29BE51D6" w:rsidR="00482C33" w:rsidRPr="007F4BE0" w:rsidRDefault="00AB7A5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82C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,478)</w:t>
            </w:r>
          </w:p>
        </w:tc>
        <w:tc>
          <w:tcPr>
            <w:tcW w:w="540" w:type="dxa"/>
            <w:shd w:val="clear" w:color="auto" w:fill="auto"/>
          </w:tcPr>
          <w:p w14:paraId="1826B80B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06F2B54" w14:textId="2406C6C2" w:rsidR="00482C33" w:rsidRPr="007F4BE0" w:rsidRDefault="00F253CC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842,760</w:t>
            </w:r>
          </w:p>
        </w:tc>
      </w:tr>
      <w:tr w:rsidR="00482C33" w:rsidRPr="007F4BE0" w14:paraId="32065E1A" w14:textId="77777777" w:rsidTr="000B1BDD">
        <w:trPr>
          <w:trHeight w:val="400"/>
        </w:trPr>
        <w:tc>
          <w:tcPr>
            <w:tcW w:w="3330" w:type="dxa"/>
          </w:tcPr>
          <w:p w14:paraId="5861CED8" w14:textId="456593B0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82C33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3B490A56" w14:textId="359BB146" w:rsidR="00482C33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65,266</w:t>
            </w:r>
          </w:p>
        </w:tc>
        <w:tc>
          <w:tcPr>
            <w:tcW w:w="450" w:type="dxa"/>
            <w:shd w:val="clear" w:color="auto" w:fill="auto"/>
          </w:tcPr>
          <w:p w14:paraId="7C1E6539" w14:textId="77777777" w:rsidR="00482C33" w:rsidRPr="007F4BE0" w:rsidRDefault="00482C3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51E2FB2" w14:textId="5991A054" w:rsidR="00482C33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2C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,478</w:t>
            </w:r>
          </w:p>
        </w:tc>
        <w:tc>
          <w:tcPr>
            <w:tcW w:w="540" w:type="dxa"/>
            <w:shd w:val="clear" w:color="auto" w:fill="auto"/>
          </w:tcPr>
          <w:p w14:paraId="6218A065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CE2FA3" w14:textId="7A56EE1D" w:rsidR="00482C33" w:rsidRDefault="00482C33" w:rsidP="00482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90,744</w:t>
            </w:r>
          </w:p>
        </w:tc>
      </w:tr>
      <w:tr w:rsidR="00482C33" w:rsidRPr="007F4BE0" w14:paraId="0A6A21B4" w14:textId="77777777" w:rsidTr="000B1BDD">
        <w:trPr>
          <w:trHeight w:val="400"/>
        </w:trPr>
        <w:tc>
          <w:tcPr>
            <w:tcW w:w="3330" w:type="dxa"/>
          </w:tcPr>
          <w:p w14:paraId="647BB04F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827BF2E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7DE4AEA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CA896" w14:textId="77777777" w:rsidR="00482C33" w:rsidRPr="007F4BE0" w:rsidRDefault="00482C33" w:rsidP="000B1B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330C3119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C4652B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38E20A1" w14:textId="70425300" w:rsidR="00482C33" w:rsidRPr="00482C33" w:rsidRDefault="00482C33" w:rsidP="00482C33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750BCB" w:rsidRPr="007F4BE0" w14:paraId="31DF1767" w14:textId="77777777" w:rsidTr="000B1BDD">
        <w:trPr>
          <w:trHeight w:val="421"/>
          <w:tblHeader/>
        </w:trPr>
        <w:tc>
          <w:tcPr>
            <w:tcW w:w="3330" w:type="dxa"/>
          </w:tcPr>
          <w:p w14:paraId="0410C61A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128C77DD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750BCB" w:rsidRPr="007F4BE0" w14:paraId="0E8E5034" w14:textId="77777777" w:rsidTr="000B1BDD">
        <w:trPr>
          <w:trHeight w:val="410"/>
          <w:tblHeader/>
        </w:trPr>
        <w:tc>
          <w:tcPr>
            <w:tcW w:w="3330" w:type="dxa"/>
          </w:tcPr>
          <w:p w14:paraId="56919425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D4575" w14:textId="5AAAF6A9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50BCB" w:rsidRPr="007F4BE0" w14:paraId="417FFEB0" w14:textId="77777777" w:rsidTr="000B1BDD">
        <w:trPr>
          <w:trHeight w:val="164"/>
          <w:tblHeader/>
        </w:trPr>
        <w:tc>
          <w:tcPr>
            <w:tcW w:w="3330" w:type="dxa"/>
          </w:tcPr>
          <w:p w14:paraId="04A7A54C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7D163F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FCB4D3A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55E517D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E68CA5B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527C366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50BCB" w:rsidRPr="007F4BE0" w14:paraId="1FBB120D" w14:textId="77777777" w:rsidTr="000B1BDD">
        <w:trPr>
          <w:trHeight w:val="400"/>
          <w:tblHeader/>
        </w:trPr>
        <w:tc>
          <w:tcPr>
            <w:tcW w:w="3330" w:type="dxa"/>
          </w:tcPr>
          <w:p w14:paraId="665A8F96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3B434BAD" w14:textId="77777777" w:rsidR="00750BCB" w:rsidRPr="007F4BE0" w:rsidRDefault="00750BCB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0BCB" w:rsidRPr="007F4BE0" w14:paraId="14236929" w14:textId="77777777" w:rsidTr="000B1BDD">
        <w:trPr>
          <w:trHeight w:val="400"/>
        </w:trPr>
        <w:tc>
          <w:tcPr>
            <w:tcW w:w="3330" w:type="dxa"/>
          </w:tcPr>
          <w:p w14:paraId="66B04D45" w14:textId="6F1EF394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B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4913406" w14:textId="77777777" w:rsidR="00750BCB" w:rsidRPr="007F4BE0" w:rsidRDefault="00750BCB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2185897F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F89346" w14:textId="77777777" w:rsidR="00750BCB" w:rsidRPr="007F4BE0" w:rsidRDefault="00750BCB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D369881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856FEB" w14:textId="77777777" w:rsidR="00750BCB" w:rsidRPr="007F4BE0" w:rsidRDefault="00750BCB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BCB" w:rsidRPr="007F4BE0" w14:paraId="07CEA4D7" w14:textId="77777777" w:rsidTr="000B1BDD">
        <w:trPr>
          <w:trHeight w:val="400"/>
        </w:trPr>
        <w:tc>
          <w:tcPr>
            <w:tcW w:w="3330" w:type="dxa"/>
          </w:tcPr>
          <w:p w14:paraId="2D85F4C1" w14:textId="65D57120" w:rsidR="00750BCB" w:rsidRPr="007F4BE0" w:rsidRDefault="0055327A" w:rsidP="0055327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750BCB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0825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="00750B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="00750B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50BCB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750B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825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="00750B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คม </w:t>
            </w:r>
            <w:r w:rsidR="00750BCB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50B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070B660F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B570E09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C25F23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7CC8A2D2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1B3BB7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CB" w:rsidRPr="007F4BE0" w14:paraId="7FAA09CF" w14:textId="77777777" w:rsidTr="000B1BDD">
        <w:trPr>
          <w:trHeight w:val="400"/>
        </w:trPr>
        <w:tc>
          <w:tcPr>
            <w:tcW w:w="3330" w:type="dxa"/>
          </w:tcPr>
          <w:p w14:paraId="1D9678EA" w14:textId="44CD864B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30A97450" w14:textId="1FE2F793" w:rsidR="00750BCB" w:rsidRPr="007F4BE0" w:rsidRDefault="00750BCB" w:rsidP="00B5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6FDFE997" w14:textId="77777777" w:rsidR="00750BCB" w:rsidRPr="007F4BE0" w:rsidRDefault="00750BCB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113F76" w14:textId="744C7FE7" w:rsidR="00750BCB" w:rsidRPr="007F4BE0" w:rsidRDefault="00B55120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BCB">
              <w:rPr>
                <w:rFonts w:asciiTheme="majorBidi" w:hAnsiTheme="majorBidi" w:cstheme="majorBidi"/>
                <w:sz w:val="28"/>
                <w:szCs w:val="28"/>
              </w:rPr>
              <w:t>5,109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3CBC8A94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1D1B38" w14:textId="1828CE10" w:rsidR="00750BCB" w:rsidRPr="007F4BE0" w:rsidRDefault="00B55120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BCB">
              <w:rPr>
                <w:rFonts w:asciiTheme="majorBidi" w:hAnsiTheme="majorBidi" w:cstheme="majorBidi"/>
                <w:sz w:val="28"/>
                <w:szCs w:val="28"/>
              </w:rPr>
              <w:t>5,109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0BCB" w:rsidRPr="007F4BE0" w14:paraId="0219A0A2" w14:textId="77777777" w:rsidTr="000B1BDD">
        <w:trPr>
          <w:trHeight w:val="400"/>
        </w:trPr>
        <w:tc>
          <w:tcPr>
            <w:tcW w:w="3330" w:type="dxa"/>
          </w:tcPr>
          <w:p w14:paraId="39473B91" w14:textId="701A2B0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7CC4FCC5" w14:textId="181182A3" w:rsidR="00750BCB" w:rsidRDefault="00B55120" w:rsidP="00B5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BCB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AC1DE9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639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14:paraId="2C21FC44" w14:textId="77777777" w:rsidR="00750BCB" w:rsidRPr="007F4BE0" w:rsidRDefault="00750BCB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ED7895B" w14:textId="4AA72F46" w:rsidR="00750BCB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C1DE9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540" w:type="dxa"/>
            <w:shd w:val="clear" w:color="auto" w:fill="auto"/>
          </w:tcPr>
          <w:p w14:paraId="1DBD3AEF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8A9240" w14:textId="78BA0C6C" w:rsidR="00750BCB" w:rsidRDefault="00B55120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BCB">
              <w:rPr>
                <w:rFonts w:asciiTheme="majorBidi" w:hAnsiTheme="majorBidi" w:cstheme="majorBidi"/>
                <w:sz w:val="28"/>
                <w:szCs w:val="28"/>
              </w:rPr>
              <w:t>8,185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1DE9" w:rsidRPr="007F4BE0" w14:paraId="024B3895" w14:textId="77777777" w:rsidTr="000B1BDD">
        <w:trPr>
          <w:trHeight w:val="400"/>
        </w:trPr>
        <w:tc>
          <w:tcPr>
            <w:tcW w:w="3330" w:type="dxa"/>
          </w:tcPr>
          <w:p w14:paraId="1D3C0F99" w14:textId="3FA77DBE" w:rsidR="00AC1DE9" w:rsidRPr="00750BCB" w:rsidRDefault="00AC1DE9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C1DE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242F2C56" w14:textId="7E92ECA5" w:rsidR="00AC1DE9" w:rsidRDefault="00AC1DE9" w:rsidP="00B5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152,422</w:t>
            </w:r>
          </w:p>
        </w:tc>
        <w:tc>
          <w:tcPr>
            <w:tcW w:w="450" w:type="dxa"/>
            <w:shd w:val="clear" w:color="auto" w:fill="auto"/>
          </w:tcPr>
          <w:p w14:paraId="40C4AB38" w14:textId="77777777" w:rsidR="00AC1DE9" w:rsidRPr="007F4BE0" w:rsidRDefault="00AC1DE9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3E9643A" w14:textId="07B7509E" w:rsidR="00AC1DE9" w:rsidRDefault="00B55120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1DE9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3BB6D997" w14:textId="77777777" w:rsidR="00AC1DE9" w:rsidRPr="007F4BE0" w:rsidRDefault="00AC1DE9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0C64B7F" w14:textId="77861D4A" w:rsidR="00AC1DE9" w:rsidRDefault="00AC1DE9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151,933</w:t>
            </w:r>
          </w:p>
        </w:tc>
      </w:tr>
      <w:tr w:rsidR="00750BCB" w:rsidRPr="007F4BE0" w14:paraId="7613101F" w14:textId="77777777" w:rsidTr="000B1BDD">
        <w:trPr>
          <w:trHeight w:val="400"/>
        </w:trPr>
        <w:tc>
          <w:tcPr>
            <w:tcW w:w="3330" w:type="dxa"/>
          </w:tcPr>
          <w:p w14:paraId="2C34123D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AC6828" w14:textId="77777777" w:rsidR="00750BCB" w:rsidRPr="007F4BE0" w:rsidRDefault="00750BCB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524A7A3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001A4" w14:textId="77777777" w:rsidR="00750BCB" w:rsidRPr="007F4BE0" w:rsidRDefault="00750BCB" w:rsidP="000B1B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748BB9DB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65F920" w14:textId="77777777" w:rsidR="00750BCB" w:rsidRPr="007F4BE0" w:rsidRDefault="00750BCB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9025171" w14:textId="77777777" w:rsidR="001F566D" w:rsidRPr="001E1D0C" w:rsidRDefault="001F566D" w:rsidP="00445C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AC1DE9" w:rsidRPr="007F4BE0" w14:paraId="20920B1A" w14:textId="77777777" w:rsidTr="00524F02">
        <w:trPr>
          <w:trHeight w:val="421"/>
          <w:tblHeader/>
        </w:trPr>
        <w:tc>
          <w:tcPr>
            <w:tcW w:w="3330" w:type="dxa"/>
          </w:tcPr>
          <w:p w14:paraId="28E0506B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079ED51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AC1DE9" w:rsidRPr="007F4BE0" w14:paraId="390E1CB8" w14:textId="77777777" w:rsidTr="00524F02">
        <w:trPr>
          <w:trHeight w:val="410"/>
          <w:tblHeader/>
        </w:trPr>
        <w:tc>
          <w:tcPr>
            <w:tcW w:w="3330" w:type="dxa"/>
          </w:tcPr>
          <w:p w14:paraId="1DC0B3A6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B89A8F" w14:textId="1E397B2B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C1DE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C1DE9" w:rsidRPr="007F4BE0" w14:paraId="6DD1E20D" w14:textId="77777777" w:rsidTr="00524F02">
        <w:trPr>
          <w:trHeight w:val="164"/>
          <w:tblHeader/>
        </w:trPr>
        <w:tc>
          <w:tcPr>
            <w:tcW w:w="3330" w:type="dxa"/>
          </w:tcPr>
          <w:p w14:paraId="6D707E3B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FA790E7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2A6E9DF3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0AE374F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668CCF34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42F5E152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AC1DE9" w:rsidRPr="007F4BE0" w14:paraId="62243A77" w14:textId="77777777" w:rsidTr="00524F02">
        <w:trPr>
          <w:trHeight w:val="400"/>
          <w:tblHeader/>
        </w:trPr>
        <w:tc>
          <w:tcPr>
            <w:tcW w:w="3330" w:type="dxa"/>
          </w:tcPr>
          <w:p w14:paraId="27D9EFB4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ECDA447" w14:textId="77777777" w:rsidR="00AC1DE9" w:rsidRPr="007F4BE0" w:rsidRDefault="00AC1DE9" w:rsidP="00524F0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1DE9" w:rsidRPr="007F4BE0" w14:paraId="17B5C0F0" w14:textId="77777777" w:rsidTr="00524F02">
        <w:trPr>
          <w:trHeight w:val="400"/>
        </w:trPr>
        <w:tc>
          <w:tcPr>
            <w:tcW w:w="3330" w:type="dxa"/>
          </w:tcPr>
          <w:p w14:paraId="22E3DF0B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B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AF06D7C" w14:textId="77777777" w:rsidR="00AC1DE9" w:rsidRPr="007F4BE0" w:rsidRDefault="00AC1DE9" w:rsidP="00524F0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4A4E246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896210" w14:textId="77777777" w:rsidR="00AC1DE9" w:rsidRPr="007F4BE0" w:rsidRDefault="00AC1DE9" w:rsidP="00524F0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583AFFD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03753E" w14:textId="77777777" w:rsidR="00AC1DE9" w:rsidRPr="007F4BE0" w:rsidRDefault="00AC1DE9" w:rsidP="00524F0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1DE9" w:rsidRPr="007F4BE0" w14:paraId="53E704BC" w14:textId="77777777" w:rsidTr="00524F02">
        <w:trPr>
          <w:trHeight w:val="400"/>
        </w:trPr>
        <w:tc>
          <w:tcPr>
            <w:tcW w:w="3330" w:type="dxa"/>
          </w:tcPr>
          <w:p w14:paraId="32B782DE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452443A8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B44690A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7E526A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B2C85AC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610F72C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DE9" w:rsidRPr="007F4BE0" w14:paraId="6CC5E60E" w14:textId="77777777" w:rsidTr="00524F02">
        <w:trPr>
          <w:trHeight w:val="400"/>
        </w:trPr>
        <w:tc>
          <w:tcPr>
            <w:tcW w:w="3330" w:type="dxa"/>
          </w:tcPr>
          <w:p w14:paraId="60AD9183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7DB43A09" w14:textId="77777777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0623573F" w14:textId="77777777" w:rsidR="00AC1DE9" w:rsidRPr="007F4BE0" w:rsidRDefault="00AC1DE9" w:rsidP="00524F0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4D6B5A0" w14:textId="4C5D0D8C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  <w:tc>
          <w:tcPr>
            <w:tcW w:w="540" w:type="dxa"/>
            <w:shd w:val="clear" w:color="auto" w:fill="auto"/>
          </w:tcPr>
          <w:p w14:paraId="0C027546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59B01B" w14:textId="10C592B5" w:rsidR="00AC1DE9" w:rsidRPr="007F4BE0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</w:tr>
      <w:tr w:rsidR="00AC1DE9" w14:paraId="4188F675" w14:textId="77777777" w:rsidTr="00524F02">
        <w:trPr>
          <w:trHeight w:val="400"/>
        </w:trPr>
        <w:tc>
          <w:tcPr>
            <w:tcW w:w="3330" w:type="dxa"/>
          </w:tcPr>
          <w:p w14:paraId="7F1796A7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46FB7057" w14:textId="462269DA" w:rsidR="00AC1DE9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7,141</w:t>
            </w:r>
          </w:p>
        </w:tc>
        <w:tc>
          <w:tcPr>
            <w:tcW w:w="450" w:type="dxa"/>
            <w:shd w:val="clear" w:color="auto" w:fill="auto"/>
          </w:tcPr>
          <w:p w14:paraId="37119432" w14:textId="77777777" w:rsidR="00AC1DE9" w:rsidRPr="007F4BE0" w:rsidRDefault="00AC1DE9" w:rsidP="00524F0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86F0CCB" w14:textId="20DEAD70" w:rsidR="00AC1DE9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(2,406)</w:t>
            </w:r>
          </w:p>
        </w:tc>
        <w:tc>
          <w:tcPr>
            <w:tcW w:w="540" w:type="dxa"/>
            <w:shd w:val="clear" w:color="auto" w:fill="auto"/>
          </w:tcPr>
          <w:p w14:paraId="174A9E4B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A74EDB" w14:textId="32CE1D06" w:rsidR="00AC1DE9" w:rsidRDefault="00AC1DE9" w:rsidP="0052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4,735</w:t>
            </w:r>
          </w:p>
        </w:tc>
      </w:tr>
      <w:tr w:rsidR="00AC1DE9" w:rsidRPr="007F4BE0" w14:paraId="28BA9AB3" w14:textId="77777777" w:rsidTr="00524F02">
        <w:trPr>
          <w:trHeight w:val="400"/>
        </w:trPr>
        <w:tc>
          <w:tcPr>
            <w:tcW w:w="3330" w:type="dxa"/>
          </w:tcPr>
          <w:p w14:paraId="2FDDA717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5FF612" w14:textId="77777777" w:rsidR="00AC1DE9" w:rsidRPr="007F4BE0" w:rsidRDefault="00AC1DE9" w:rsidP="00524F0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D6FECC7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B58C6" w14:textId="77777777" w:rsidR="00AC1DE9" w:rsidRPr="007F4BE0" w:rsidRDefault="00AC1DE9" w:rsidP="00524F0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2EE96C89" w14:textId="77777777" w:rsidR="00AC1DE9" w:rsidRPr="007F4BE0" w:rsidRDefault="00AC1DE9" w:rsidP="00524F0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F59DFC" w14:textId="77777777" w:rsidR="00AC1DE9" w:rsidRPr="007F4BE0" w:rsidRDefault="00AC1DE9" w:rsidP="00524F0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1FD0431" w14:textId="0290A898" w:rsidR="00AF3343" w:rsidRPr="00445CC4" w:rsidRDefault="00AF3343" w:rsidP="00445CC4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sectPr w:rsidR="00AF3343" w:rsidRPr="00445CC4" w:rsidSect="0059240F">
      <w:headerReference w:type="default" r:id="rId27"/>
      <w:foot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CFA72" w14:textId="77777777" w:rsidR="009138F6" w:rsidRDefault="009138F6">
      <w:r>
        <w:separator/>
      </w:r>
    </w:p>
  </w:endnote>
  <w:endnote w:type="continuationSeparator" w:id="0">
    <w:p w14:paraId="02F9E751" w14:textId="77777777" w:rsidR="009138F6" w:rsidRDefault="0091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1B4AC" w14:textId="77777777" w:rsidR="004B20E7" w:rsidRDefault="004B20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36661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5CA3039" w14:textId="22C60FD0" w:rsidR="003651BF" w:rsidRPr="001D7B60" w:rsidRDefault="003651B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1D7B6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1D7B6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1D7B6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1D7B6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1D7B6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609C442" w14:textId="77777777" w:rsidR="003651BF" w:rsidRDefault="00365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79423" w14:textId="77777777" w:rsidR="004B20E7" w:rsidRDefault="004B20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C06AE" w14:textId="391EF379" w:rsidR="003651BF" w:rsidRPr="00C827F6" w:rsidRDefault="003651BF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358D4">
      <w:rPr>
        <w:rFonts w:ascii="Angsana New" w:hAnsi="Angsana New"/>
        <w:noProof/>
        <w:sz w:val="30"/>
        <w:szCs w:val="30"/>
        <w:lang w:val="fr-FR"/>
      </w:rPr>
      <w:t>JWD Q1'22 FS TH - 14 May 22  V1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DC93654" w14:textId="77777777" w:rsidR="003651BF" w:rsidRPr="00C827F6" w:rsidRDefault="003651BF">
    <w:pPr>
      <w:pStyle w:val="Footer"/>
      <w:rPr>
        <w:lang w:val="fr-FR"/>
      </w:rPr>
    </w:pPr>
  </w:p>
  <w:p w14:paraId="4B35E465" w14:textId="77777777" w:rsidR="003651BF" w:rsidRDefault="003651B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67744982" w:rsidR="003651BF" w:rsidRPr="00E42AFD" w:rsidRDefault="003651B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7111EDEE" w:rsidR="003651BF" w:rsidRPr="00E42AFD" w:rsidRDefault="003651B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075E72" w:rsidR="003651BF" w:rsidRPr="00E42AFD" w:rsidRDefault="003651B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66005E49" w:rsidR="003651BF" w:rsidRPr="00E42AFD" w:rsidRDefault="003651B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01E7409C" w:rsidR="003651BF" w:rsidRPr="00E42AFD" w:rsidRDefault="003651B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50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126C0" w14:textId="77777777" w:rsidR="009138F6" w:rsidRDefault="009138F6">
      <w:r>
        <w:separator/>
      </w:r>
    </w:p>
  </w:footnote>
  <w:footnote w:type="continuationSeparator" w:id="0">
    <w:p w14:paraId="73A28B10" w14:textId="77777777" w:rsidR="009138F6" w:rsidRDefault="00913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50DFA" w14:textId="77777777" w:rsidR="004B20E7" w:rsidRDefault="004B20E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C0647" w14:textId="77777777" w:rsidR="003651BF" w:rsidRPr="0025022B" w:rsidRDefault="003651BF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EF9B0E1" w14:textId="77777777" w:rsidR="003651BF" w:rsidRPr="0025022B" w:rsidRDefault="003651BF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C036E78" w14:textId="021CF41B" w:rsidR="003651BF" w:rsidRPr="0025022B" w:rsidRDefault="003651BF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AB1DD6A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BC147" w14:textId="49316CEF" w:rsidR="003651BF" w:rsidRPr="007D32A3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3651BF" w:rsidRPr="007D32A3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733818EF" w:rsidR="003651BF" w:rsidRPr="007D32A3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EAED60C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A1829" w14:textId="77777777" w:rsidR="003651BF" w:rsidRPr="007D32A3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16D9876" w14:textId="77777777" w:rsidR="003651BF" w:rsidRPr="007D32A3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747ED037" w14:textId="13711B43" w:rsidR="003651BF" w:rsidRPr="007D32A3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4006B6A8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8D65D" w14:textId="77777777" w:rsidR="003651BF" w:rsidRPr="00B206A1" w:rsidRDefault="003651BF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</w:p>
  <w:p w14:paraId="2244AB38" w14:textId="77777777" w:rsidR="003651BF" w:rsidRPr="00B206A1" w:rsidRDefault="003651BF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3F69395E" w14:textId="7FD79A14" w:rsidR="003651BF" w:rsidRPr="00B206A1" w:rsidRDefault="003651BF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5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42CAA390" w14:textId="77777777" w:rsidR="003651BF" w:rsidRPr="00B206A1" w:rsidRDefault="003651BF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0C347" w14:textId="77777777" w:rsidR="004B20E7" w:rsidRDefault="004B20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65C56" w14:textId="77777777" w:rsidR="003651BF" w:rsidRPr="00FA7747" w:rsidRDefault="003651B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DF128EF" w14:textId="77777777" w:rsidR="003651BF" w:rsidRPr="00FA7747" w:rsidRDefault="003651B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7BC1C8F" w14:textId="28E2F214" w:rsidR="003651BF" w:rsidRPr="00410770" w:rsidRDefault="003651BF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6A07B95" w14:textId="77777777" w:rsidR="003651BF" w:rsidRPr="00074891" w:rsidRDefault="003651BF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C9D1B" w14:textId="77777777" w:rsidR="003651BF" w:rsidRPr="0025022B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043E3A3" w14:textId="77777777" w:rsidR="003651BF" w:rsidRPr="0025022B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7809AFD" w14:textId="04373000" w:rsidR="003651BF" w:rsidRPr="0025022B" w:rsidRDefault="003651BF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 xml:space="preserve">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BC6AD49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B2A27" w14:textId="77777777" w:rsidR="003651BF" w:rsidRDefault="003651BF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329C3" w14:textId="5A5DC2D6" w:rsidR="003651BF" w:rsidRPr="0025022B" w:rsidRDefault="003651BF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055E493" w14:textId="77777777" w:rsidR="003651BF" w:rsidRPr="0025022B" w:rsidRDefault="003651BF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A2EA0DD" w14:textId="726517D2" w:rsidR="003651BF" w:rsidRPr="0025022B" w:rsidRDefault="003651BF" w:rsidP="00CA1C6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09DE0060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24BDD" w14:textId="24B72B53" w:rsidR="003651BF" w:rsidRPr="0025022B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3651BF" w:rsidRPr="0025022B" w:rsidRDefault="003651B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735FDC31" w:rsidR="003651BF" w:rsidRPr="0025022B" w:rsidRDefault="003651BF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D0AB4" w14:textId="3C651424" w:rsidR="003651BF" w:rsidRPr="0025022B" w:rsidRDefault="003651BF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3651BF" w:rsidRPr="0025022B" w:rsidRDefault="003651BF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022D1046" w:rsidR="003651BF" w:rsidRPr="0025022B" w:rsidRDefault="003651BF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3651BF" w:rsidRPr="00410770" w:rsidRDefault="003651B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FF65E1"/>
    <w:multiLevelType w:val="hybridMultilevel"/>
    <w:tmpl w:val="8426336C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 w15:restartNumberingAfterBreak="0">
    <w:nsid w:val="013B5C98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F225A4"/>
    <w:multiLevelType w:val="hybridMultilevel"/>
    <w:tmpl w:val="5FE4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C9950D9"/>
    <w:multiLevelType w:val="hybridMultilevel"/>
    <w:tmpl w:val="9FA856DC"/>
    <w:lvl w:ilvl="0" w:tplc="D8920B1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CEC2364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2FEB7843"/>
    <w:multiLevelType w:val="hybridMultilevel"/>
    <w:tmpl w:val="0BB8EE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D4087"/>
    <w:multiLevelType w:val="singleLevel"/>
    <w:tmpl w:val="04090001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1050BFE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56D245D"/>
    <w:multiLevelType w:val="hybridMultilevel"/>
    <w:tmpl w:val="5F62C56A"/>
    <w:lvl w:ilvl="0" w:tplc="2234A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21C6F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6"/>
  </w:num>
  <w:num w:numId="5">
    <w:abstractNumId w:val="10"/>
  </w:num>
  <w:num w:numId="6">
    <w:abstractNumId w:val="18"/>
  </w:num>
  <w:num w:numId="7">
    <w:abstractNumId w:val="19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8"/>
  </w:num>
  <w:num w:numId="22">
    <w:abstractNumId w:val="0"/>
  </w:num>
  <w:num w:numId="23">
    <w:abstractNumId w:val="0"/>
  </w:num>
  <w:num w:numId="24">
    <w:abstractNumId w:val="5"/>
  </w:num>
  <w:num w:numId="25">
    <w:abstractNumId w:val="15"/>
  </w:num>
  <w:num w:numId="26">
    <w:abstractNumId w:val="6"/>
  </w:num>
  <w:num w:numId="27">
    <w:abstractNumId w:val="12"/>
  </w:num>
  <w:num w:numId="28">
    <w:abstractNumId w:val="7"/>
  </w:num>
  <w:num w:numId="29">
    <w:abstractNumId w:val="11"/>
  </w:num>
  <w:num w:numId="30">
    <w:abstractNumId w:val="17"/>
  </w:num>
  <w:num w:numId="31">
    <w:abstractNumId w:val="14"/>
  </w:num>
  <w:num w:numId="32">
    <w:abstractNumId w:val="9"/>
  </w:num>
  <w:num w:numId="33">
    <w:abstractNumId w:val="20"/>
  </w:num>
  <w:num w:numId="34">
    <w:abstractNumId w:val="1"/>
  </w:num>
  <w:num w:numId="35">
    <w:abstractNumId w:val="3"/>
  </w:num>
  <w:num w:numId="36">
    <w:abstractNumId w:val="2"/>
  </w:num>
  <w:num w:numId="37">
    <w:abstractNumId w:val="0"/>
  </w:num>
  <w:num w:numId="38">
    <w:abstractNumId w:val="0"/>
  </w:num>
  <w:num w:numId="39">
    <w:abstractNumId w:val="0"/>
  </w:num>
  <w:num w:numId="40">
    <w:abstractNumId w:val="21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98"/>
    <w:rsid w:val="000147B9"/>
    <w:rsid w:val="00014A12"/>
    <w:rsid w:val="00014A3B"/>
    <w:rsid w:val="00014A4A"/>
    <w:rsid w:val="00014B3C"/>
    <w:rsid w:val="00014C07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0F55"/>
    <w:rsid w:val="00021255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6B"/>
    <w:rsid w:val="000313B7"/>
    <w:rsid w:val="00031583"/>
    <w:rsid w:val="000315C3"/>
    <w:rsid w:val="000316A7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83"/>
    <w:rsid w:val="00033950"/>
    <w:rsid w:val="000339D5"/>
    <w:rsid w:val="00033B05"/>
    <w:rsid w:val="00033D3C"/>
    <w:rsid w:val="00033EFB"/>
    <w:rsid w:val="0003464D"/>
    <w:rsid w:val="00034A8A"/>
    <w:rsid w:val="00034B76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76"/>
    <w:rsid w:val="00036714"/>
    <w:rsid w:val="000367E5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10D5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57F6B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4F1D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7218"/>
    <w:rsid w:val="000672DA"/>
    <w:rsid w:val="000672F9"/>
    <w:rsid w:val="00067335"/>
    <w:rsid w:val="000675C1"/>
    <w:rsid w:val="000675C4"/>
    <w:rsid w:val="0006774B"/>
    <w:rsid w:val="00067BEB"/>
    <w:rsid w:val="000704B7"/>
    <w:rsid w:val="00070559"/>
    <w:rsid w:val="000705CC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6A7"/>
    <w:rsid w:val="000926FD"/>
    <w:rsid w:val="000928C3"/>
    <w:rsid w:val="00092B09"/>
    <w:rsid w:val="00092EEE"/>
    <w:rsid w:val="0009316C"/>
    <w:rsid w:val="0009338A"/>
    <w:rsid w:val="000933E3"/>
    <w:rsid w:val="0009353D"/>
    <w:rsid w:val="000937A8"/>
    <w:rsid w:val="00093AFC"/>
    <w:rsid w:val="00093B30"/>
    <w:rsid w:val="00093B78"/>
    <w:rsid w:val="000941C0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7D6"/>
    <w:rsid w:val="00096A7A"/>
    <w:rsid w:val="00096A8E"/>
    <w:rsid w:val="00096F65"/>
    <w:rsid w:val="00097067"/>
    <w:rsid w:val="000970FD"/>
    <w:rsid w:val="000974B3"/>
    <w:rsid w:val="00097659"/>
    <w:rsid w:val="00097B9C"/>
    <w:rsid w:val="00097EE3"/>
    <w:rsid w:val="00097F4A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33FE"/>
    <w:rsid w:val="000B3600"/>
    <w:rsid w:val="000B360F"/>
    <w:rsid w:val="000B3712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279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16"/>
    <w:rsid w:val="000E015E"/>
    <w:rsid w:val="000E0629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AF"/>
    <w:rsid w:val="000E2EC2"/>
    <w:rsid w:val="000E2F85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810"/>
    <w:rsid w:val="000F59B5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A27"/>
    <w:rsid w:val="00101A8B"/>
    <w:rsid w:val="00101B0B"/>
    <w:rsid w:val="00101CFC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CF"/>
    <w:rsid w:val="0012508D"/>
    <w:rsid w:val="001254A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A0"/>
    <w:rsid w:val="00131191"/>
    <w:rsid w:val="001311D3"/>
    <w:rsid w:val="001314A3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BB9"/>
    <w:rsid w:val="001417B3"/>
    <w:rsid w:val="00141A20"/>
    <w:rsid w:val="00141A23"/>
    <w:rsid w:val="00141A30"/>
    <w:rsid w:val="00141D2E"/>
    <w:rsid w:val="00141FC7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2CF1"/>
    <w:rsid w:val="00143097"/>
    <w:rsid w:val="001430E7"/>
    <w:rsid w:val="0014329A"/>
    <w:rsid w:val="001435C0"/>
    <w:rsid w:val="00143A1A"/>
    <w:rsid w:val="00143A89"/>
    <w:rsid w:val="00143F40"/>
    <w:rsid w:val="001441A1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1CAE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0C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4B9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8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70E"/>
    <w:rsid w:val="001768D4"/>
    <w:rsid w:val="00176AC9"/>
    <w:rsid w:val="00176B89"/>
    <w:rsid w:val="00176C9D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40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946"/>
    <w:rsid w:val="00192AEA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89F"/>
    <w:rsid w:val="001A1C23"/>
    <w:rsid w:val="001A1FC0"/>
    <w:rsid w:val="001A2208"/>
    <w:rsid w:val="001A269D"/>
    <w:rsid w:val="001A2797"/>
    <w:rsid w:val="001A2944"/>
    <w:rsid w:val="001A2ACE"/>
    <w:rsid w:val="001A2BD3"/>
    <w:rsid w:val="001A3281"/>
    <w:rsid w:val="001A339F"/>
    <w:rsid w:val="001A35BC"/>
    <w:rsid w:val="001A3648"/>
    <w:rsid w:val="001A442F"/>
    <w:rsid w:val="001A44B4"/>
    <w:rsid w:val="001A4825"/>
    <w:rsid w:val="001A485D"/>
    <w:rsid w:val="001A4A19"/>
    <w:rsid w:val="001A4B2B"/>
    <w:rsid w:val="001A5651"/>
    <w:rsid w:val="001A5B12"/>
    <w:rsid w:val="001A5CAA"/>
    <w:rsid w:val="001A5E35"/>
    <w:rsid w:val="001A61B6"/>
    <w:rsid w:val="001A6578"/>
    <w:rsid w:val="001A65B3"/>
    <w:rsid w:val="001A6B60"/>
    <w:rsid w:val="001A6BB5"/>
    <w:rsid w:val="001A727B"/>
    <w:rsid w:val="001A72D9"/>
    <w:rsid w:val="001A74B6"/>
    <w:rsid w:val="001A76CF"/>
    <w:rsid w:val="001A77F0"/>
    <w:rsid w:val="001A7A47"/>
    <w:rsid w:val="001A7C47"/>
    <w:rsid w:val="001A7E47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E8F"/>
    <w:rsid w:val="001C50F2"/>
    <w:rsid w:val="001C5927"/>
    <w:rsid w:val="001C5939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1A9"/>
    <w:rsid w:val="001D322E"/>
    <w:rsid w:val="001D38AB"/>
    <w:rsid w:val="001D3B5D"/>
    <w:rsid w:val="001D3DA4"/>
    <w:rsid w:val="001D3DFA"/>
    <w:rsid w:val="001D4174"/>
    <w:rsid w:val="001D5075"/>
    <w:rsid w:val="001D522E"/>
    <w:rsid w:val="001D5645"/>
    <w:rsid w:val="001D5663"/>
    <w:rsid w:val="001D5D99"/>
    <w:rsid w:val="001D65E4"/>
    <w:rsid w:val="001D6F41"/>
    <w:rsid w:val="001D7291"/>
    <w:rsid w:val="001D73E2"/>
    <w:rsid w:val="001D792D"/>
    <w:rsid w:val="001D7B60"/>
    <w:rsid w:val="001D7DA1"/>
    <w:rsid w:val="001E060F"/>
    <w:rsid w:val="001E0976"/>
    <w:rsid w:val="001E0CE4"/>
    <w:rsid w:val="001E152F"/>
    <w:rsid w:val="001E16E3"/>
    <w:rsid w:val="001E177F"/>
    <w:rsid w:val="001E185E"/>
    <w:rsid w:val="001E1C32"/>
    <w:rsid w:val="001E1CD2"/>
    <w:rsid w:val="001E1D0C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6380"/>
    <w:rsid w:val="001E656B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70"/>
    <w:rsid w:val="001F292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799"/>
    <w:rsid w:val="001F7BC6"/>
    <w:rsid w:val="001F7CA1"/>
    <w:rsid w:val="001F7ECB"/>
    <w:rsid w:val="001F7FFA"/>
    <w:rsid w:val="002005CE"/>
    <w:rsid w:val="00200685"/>
    <w:rsid w:val="00200861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05A"/>
    <w:rsid w:val="002022E2"/>
    <w:rsid w:val="00202491"/>
    <w:rsid w:val="0020292E"/>
    <w:rsid w:val="00202B12"/>
    <w:rsid w:val="00202E18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BA3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832"/>
    <w:rsid w:val="00216AD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14A"/>
    <w:rsid w:val="0022048A"/>
    <w:rsid w:val="00220777"/>
    <w:rsid w:val="00220853"/>
    <w:rsid w:val="00220884"/>
    <w:rsid w:val="00220ACE"/>
    <w:rsid w:val="00220AF3"/>
    <w:rsid w:val="00220D28"/>
    <w:rsid w:val="00220F09"/>
    <w:rsid w:val="00220F81"/>
    <w:rsid w:val="00220FDE"/>
    <w:rsid w:val="0022127F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661"/>
    <w:rsid w:val="00222793"/>
    <w:rsid w:val="0022283B"/>
    <w:rsid w:val="00222AB6"/>
    <w:rsid w:val="002232D8"/>
    <w:rsid w:val="00223650"/>
    <w:rsid w:val="002238A7"/>
    <w:rsid w:val="002238C4"/>
    <w:rsid w:val="0022392A"/>
    <w:rsid w:val="002239D8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53"/>
    <w:rsid w:val="002338AE"/>
    <w:rsid w:val="00233F08"/>
    <w:rsid w:val="00234014"/>
    <w:rsid w:val="0023412E"/>
    <w:rsid w:val="0023434C"/>
    <w:rsid w:val="00234B12"/>
    <w:rsid w:val="0023559E"/>
    <w:rsid w:val="002359D4"/>
    <w:rsid w:val="00235A02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B90"/>
    <w:rsid w:val="00244D1A"/>
    <w:rsid w:val="00245271"/>
    <w:rsid w:val="00245379"/>
    <w:rsid w:val="0024593F"/>
    <w:rsid w:val="00245AA3"/>
    <w:rsid w:val="0024616C"/>
    <w:rsid w:val="002463B9"/>
    <w:rsid w:val="002469A7"/>
    <w:rsid w:val="00246C27"/>
    <w:rsid w:val="00246C64"/>
    <w:rsid w:val="00246D8F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BDE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12A3"/>
    <w:rsid w:val="0027152F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7A"/>
    <w:rsid w:val="002759A8"/>
    <w:rsid w:val="00275AD1"/>
    <w:rsid w:val="00275B69"/>
    <w:rsid w:val="00275C7F"/>
    <w:rsid w:val="00275D10"/>
    <w:rsid w:val="00275E19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6ED"/>
    <w:rsid w:val="002807E8"/>
    <w:rsid w:val="00280AB1"/>
    <w:rsid w:val="00280B2C"/>
    <w:rsid w:val="00280CB6"/>
    <w:rsid w:val="00280F3D"/>
    <w:rsid w:val="00280FFC"/>
    <w:rsid w:val="002811B8"/>
    <w:rsid w:val="00281317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EEF"/>
    <w:rsid w:val="00293F37"/>
    <w:rsid w:val="00293F45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BE8"/>
    <w:rsid w:val="00297D7A"/>
    <w:rsid w:val="002A000B"/>
    <w:rsid w:val="002A0047"/>
    <w:rsid w:val="002A039F"/>
    <w:rsid w:val="002A03F0"/>
    <w:rsid w:val="002A09C2"/>
    <w:rsid w:val="002A10CD"/>
    <w:rsid w:val="002A11D5"/>
    <w:rsid w:val="002A1252"/>
    <w:rsid w:val="002A13A6"/>
    <w:rsid w:val="002A13CA"/>
    <w:rsid w:val="002A1436"/>
    <w:rsid w:val="002A16E9"/>
    <w:rsid w:val="002A1922"/>
    <w:rsid w:val="002A1F87"/>
    <w:rsid w:val="002A1F8B"/>
    <w:rsid w:val="002A27D5"/>
    <w:rsid w:val="002A28E1"/>
    <w:rsid w:val="002A2D02"/>
    <w:rsid w:val="002A2D24"/>
    <w:rsid w:val="002A2DBB"/>
    <w:rsid w:val="002A2FA5"/>
    <w:rsid w:val="002A33C9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941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4F7"/>
    <w:rsid w:val="002B2910"/>
    <w:rsid w:val="002B2B6C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4FA3"/>
    <w:rsid w:val="002B5240"/>
    <w:rsid w:val="002B52F1"/>
    <w:rsid w:val="002B547B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A26"/>
    <w:rsid w:val="002C7B8D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501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E9"/>
    <w:rsid w:val="002E6F62"/>
    <w:rsid w:val="002E7173"/>
    <w:rsid w:val="002E71A4"/>
    <w:rsid w:val="002E729E"/>
    <w:rsid w:val="002E73A7"/>
    <w:rsid w:val="002E7852"/>
    <w:rsid w:val="002E7A59"/>
    <w:rsid w:val="002E7AF2"/>
    <w:rsid w:val="002E7B7D"/>
    <w:rsid w:val="002E7D2E"/>
    <w:rsid w:val="002F03D8"/>
    <w:rsid w:val="002F0911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7A5"/>
    <w:rsid w:val="002F2ED6"/>
    <w:rsid w:val="002F2F86"/>
    <w:rsid w:val="002F33BD"/>
    <w:rsid w:val="002F373D"/>
    <w:rsid w:val="002F3F31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B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D2A"/>
    <w:rsid w:val="00304D39"/>
    <w:rsid w:val="00305255"/>
    <w:rsid w:val="00305581"/>
    <w:rsid w:val="003055F1"/>
    <w:rsid w:val="0030566A"/>
    <w:rsid w:val="003056F8"/>
    <w:rsid w:val="003058D4"/>
    <w:rsid w:val="00305B15"/>
    <w:rsid w:val="00305B2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7352"/>
    <w:rsid w:val="003075E8"/>
    <w:rsid w:val="00307BC3"/>
    <w:rsid w:val="00307C65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348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774"/>
    <w:rsid w:val="0032287A"/>
    <w:rsid w:val="003228CC"/>
    <w:rsid w:val="00322B55"/>
    <w:rsid w:val="00322BB6"/>
    <w:rsid w:val="00322CAA"/>
    <w:rsid w:val="00322CC6"/>
    <w:rsid w:val="00322E3E"/>
    <w:rsid w:val="003230CE"/>
    <w:rsid w:val="00323554"/>
    <w:rsid w:val="0032361C"/>
    <w:rsid w:val="00323A26"/>
    <w:rsid w:val="00323B28"/>
    <w:rsid w:val="00323F29"/>
    <w:rsid w:val="0032405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383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E4"/>
    <w:rsid w:val="0033583F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D25"/>
    <w:rsid w:val="00337F2B"/>
    <w:rsid w:val="00340401"/>
    <w:rsid w:val="00340488"/>
    <w:rsid w:val="003405C6"/>
    <w:rsid w:val="00340952"/>
    <w:rsid w:val="00340AD1"/>
    <w:rsid w:val="00340B12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44"/>
    <w:rsid w:val="003547D7"/>
    <w:rsid w:val="00354899"/>
    <w:rsid w:val="0035498F"/>
    <w:rsid w:val="003549F5"/>
    <w:rsid w:val="00354A33"/>
    <w:rsid w:val="00354FD5"/>
    <w:rsid w:val="00355252"/>
    <w:rsid w:val="003554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B28"/>
    <w:rsid w:val="00360CFD"/>
    <w:rsid w:val="00360D7C"/>
    <w:rsid w:val="003610A2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AC8"/>
    <w:rsid w:val="00371BBF"/>
    <w:rsid w:val="00371C96"/>
    <w:rsid w:val="0037226D"/>
    <w:rsid w:val="00372353"/>
    <w:rsid w:val="0037242C"/>
    <w:rsid w:val="0037248A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291"/>
    <w:rsid w:val="003752ED"/>
    <w:rsid w:val="0037559B"/>
    <w:rsid w:val="00375BE7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692"/>
    <w:rsid w:val="00381ACE"/>
    <w:rsid w:val="00381C16"/>
    <w:rsid w:val="00382179"/>
    <w:rsid w:val="003821E0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C48"/>
    <w:rsid w:val="0038408F"/>
    <w:rsid w:val="003841DC"/>
    <w:rsid w:val="00384440"/>
    <w:rsid w:val="0038462C"/>
    <w:rsid w:val="00384667"/>
    <w:rsid w:val="003849C8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C2C"/>
    <w:rsid w:val="00386EBB"/>
    <w:rsid w:val="00387034"/>
    <w:rsid w:val="0038715F"/>
    <w:rsid w:val="003871CA"/>
    <w:rsid w:val="00387232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1E"/>
    <w:rsid w:val="00390BE7"/>
    <w:rsid w:val="00390F37"/>
    <w:rsid w:val="00390FD4"/>
    <w:rsid w:val="003911A9"/>
    <w:rsid w:val="003913A6"/>
    <w:rsid w:val="00391515"/>
    <w:rsid w:val="0039191A"/>
    <w:rsid w:val="00391A73"/>
    <w:rsid w:val="00391AC0"/>
    <w:rsid w:val="00391B41"/>
    <w:rsid w:val="00391CD1"/>
    <w:rsid w:val="00392195"/>
    <w:rsid w:val="003923AC"/>
    <w:rsid w:val="0039276B"/>
    <w:rsid w:val="00392AA4"/>
    <w:rsid w:val="00392BAB"/>
    <w:rsid w:val="00392CCB"/>
    <w:rsid w:val="00392E38"/>
    <w:rsid w:val="0039387A"/>
    <w:rsid w:val="00393EA9"/>
    <w:rsid w:val="00393F1F"/>
    <w:rsid w:val="00394291"/>
    <w:rsid w:val="0039456C"/>
    <w:rsid w:val="00394A24"/>
    <w:rsid w:val="00394C1B"/>
    <w:rsid w:val="00394C4C"/>
    <w:rsid w:val="003950C5"/>
    <w:rsid w:val="0039558C"/>
    <w:rsid w:val="003955B1"/>
    <w:rsid w:val="003959E1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FF8"/>
    <w:rsid w:val="003A52E8"/>
    <w:rsid w:val="003A537A"/>
    <w:rsid w:val="003A545A"/>
    <w:rsid w:val="003A551C"/>
    <w:rsid w:val="003A560F"/>
    <w:rsid w:val="003A5627"/>
    <w:rsid w:val="003A5703"/>
    <w:rsid w:val="003A5CFF"/>
    <w:rsid w:val="003A61C3"/>
    <w:rsid w:val="003A6400"/>
    <w:rsid w:val="003A6475"/>
    <w:rsid w:val="003A6754"/>
    <w:rsid w:val="003A699A"/>
    <w:rsid w:val="003A6A6D"/>
    <w:rsid w:val="003A6AF3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339"/>
    <w:rsid w:val="003B5403"/>
    <w:rsid w:val="003B580C"/>
    <w:rsid w:val="003B5936"/>
    <w:rsid w:val="003B5962"/>
    <w:rsid w:val="003B5A52"/>
    <w:rsid w:val="003B5C2B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F0F"/>
    <w:rsid w:val="003C602B"/>
    <w:rsid w:val="003C617E"/>
    <w:rsid w:val="003C62CC"/>
    <w:rsid w:val="003C675C"/>
    <w:rsid w:val="003C681F"/>
    <w:rsid w:val="003C6D9F"/>
    <w:rsid w:val="003C6FAF"/>
    <w:rsid w:val="003C71E0"/>
    <w:rsid w:val="003C7367"/>
    <w:rsid w:val="003C7386"/>
    <w:rsid w:val="003C763B"/>
    <w:rsid w:val="003C78F0"/>
    <w:rsid w:val="003C7FBB"/>
    <w:rsid w:val="003D032E"/>
    <w:rsid w:val="003D0875"/>
    <w:rsid w:val="003D08E1"/>
    <w:rsid w:val="003D0B8A"/>
    <w:rsid w:val="003D0DA6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7C9"/>
    <w:rsid w:val="003D49F3"/>
    <w:rsid w:val="003D4A53"/>
    <w:rsid w:val="003D4C0D"/>
    <w:rsid w:val="003D525F"/>
    <w:rsid w:val="003D5362"/>
    <w:rsid w:val="003D5472"/>
    <w:rsid w:val="003D5683"/>
    <w:rsid w:val="003D5B91"/>
    <w:rsid w:val="003D5F01"/>
    <w:rsid w:val="003D676A"/>
    <w:rsid w:val="003D6828"/>
    <w:rsid w:val="003D69E3"/>
    <w:rsid w:val="003D6BA4"/>
    <w:rsid w:val="003D7078"/>
    <w:rsid w:val="003D7150"/>
    <w:rsid w:val="003D77F5"/>
    <w:rsid w:val="003D78FA"/>
    <w:rsid w:val="003D79DF"/>
    <w:rsid w:val="003D7C1B"/>
    <w:rsid w:val="003D7D08"/>
    <w:rsid w:val="003E00F9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5835"/>
    <w:rsid w:val="003E5C38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01F"/>
    <w:rsid w:val="003F022D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A01"/>
    <w:rsid w:val="003F4B0E"/>
    <w:rsid w:val="003F4CA6"/>
    <w:rsid w:val="003F4D4E"/>
    <w:rsid w:val="003F51A4"/>
    <w:rsid w:val="003F52A6"/>
    <w:rsid w:val="003F5326"/>
    <w:rsid w:val="003F542D"/>
    <w:rsid w:val="003F553D"/>
    <w:rsid w:val="003F58F4"/>
    <w:rsid w:val="003F598C"/>
    <w:rsid w:val="003F5A18"/>
    <w:rsid w:val="003F5A7F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7A8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6FF4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9BC"/>
    <w:rsid w:val="004123F4"/>
    <w:rsid w:val="00412542"/>
    <w:rsid w:val="00412856"/>
    <w:rsid w:val="0041295F"/>
    <w:rsid w:val="0041299E"/>
    <w:rsid w:val="00412B1C"/>
    <w:rsid w:val="00412D7B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9"/>
    <w:rsid w:val="00417AF8"/>
    <w:rsid w:val="00417B69"/>
    <w:rsid w:val="00417E56"/>
    <w:rsid w:val="00417F29"/>
    <w:rsid w:val="00420121"/>
    <w:rsid w:val="00420591"/>
    <w:rsid w:val="0042064A"/>
    <w:rsid w:val="0042070F"/>
    <w:rsid w:val="00420763"/>
    <w:rsid w:val="00420884"/>
    <w:rsid w:val="004208A0"/>
    <w:rsid w:val="0042095D"/>
    <w:rsid w:val="00420EDC"/>
    <w:rsid w:val="00420F73"/>
    <w:rsid w:val="004210F2"/>
    <w:rsid w:val="00421243"/>
    <w:rsid w:val="00421340"/>
    <w:rsid w:val="00421498"/>
    <w:rsid w:val="00421508"/>
    <w:rsid w:val="00421814"/>
    <w:rsid w:val="00421AE1"/>
    <w:rsid w:val="00421C0E"/>
    <w:rsid w:val="00421D7F"/>
    <w:rsid w:val="00421E82"/>
    <w:rsid w:val="00421FDF"/>
    <w:rsid w:val="004221FD"/>
    <w:rsid w:val="00422743"/>
    <w:rsid w:val="0042290E"/>
    <w:rsid w:val="00422AAB"/>
    <w:rsid w:val="00422E9E"/>
    <w:rsid w:val="004230AE"/>
    <w:rsid w:val="0042329B"/>
    <w:rsid w:val="00423AB8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FCC"/>
    <w:rsid w:val="0042534C"/>
    <w:rsid w:val="0042587C"/>
    <w:rsid w:val="00425A7C"/>
    <w:rsid w:val="00426127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DFD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627"/>
    <w:rsid w:val="00436913"/>
    <w:rsid w:val="004369E5"/>
    <w:rsid w:val="00436BA2"/>
    <w:rsid w:val="00436E1F"/>
    <w:rsid w:val="004370F4"/>
    <w:rsid w:val="0043728C"/>
    <w:rsid w:val="004372CF"/>
    <w:rsid w:val="004373E7"/>
    <w:rsid w:val="0043740F"/>
    <w:rsid w:val="004374F2"/>
    <w:rsid w:val="00437BA7"/>
    <w:rsid w:val="00437C5D"/>
    <w:rsid w:val="00440002"/>
    <w:rsid w:val="0044005E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74C"/>
    <w:rsid w:val="0044275B"/>
    <w:rsid w:val="00442AFD"/>
    <w:rsid w:val="00442B5E"/>
    <w:rsid w:val="0044312A"/>
    <w:rsid w:val="0044317E"/>
    <w:rsid w:val="0044348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416"/>
    <w:rsid w:val="00453583"/>
    <w:rsid w:val="00453E77"/>
    <w:rsid w:val="00453F18"/>
    <w:rsid w:val="0045414E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2B5"/>
    <w:rsid w:val="004567A8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62"/>
    <w:rsid w:val="00461586"/>
    <w:rsid w:val="00461869"/>
    <w:rsid w:val="004619D1"/>
    <w:rsid w:val="00461B7F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BBC"/>
    <w:rsid w:val="00465BC8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8BE"/>
    <w:rsid w:val="0047722A"/>
    <w:rsid w:val="00477345"/>
    <w:rsid w:val="00477656"/>
    <w:rsid w:val="0047777E"/>
    <w:rsid w:val="00477904"/>
    <w:rsid w:val="00477B34"/>
    <w:rsid w:val="00480171"/>
    <w:rsid w:val="0048057C"/>
    <w:rsid w:val="0048094F"/>
    <w:rsid w:val="00480B16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CAD"/>
    <w:rsid w:val="00483CC4"/>
    <w:rsid w:val="004840A6"/>
    <w:rsid w:val="00484833"/>
    <w:rsid w:val="00484A91"/>
    <w:rsid w:val="00484B3E"/>
    <w:rsid w:val="00484C1E"/>
    <w:rsid w:val="004850EE"/>
    <w:rsid w:val="00485432"/>
    <w:rsid w:val="004857EA"/>
    <w:rsid w:val="00485AA2"/>
    <w:rsid w:val="00485F1D"/>
    <w:rsid w:val="00485F7F"/>
    <w:rsid w:val="0048611D"/>
    <w:rsid w:val="00486203"/>
    <w:rsid w:val="004862C4"/>
    <w:rsid w:val="00486725"/>
    <w:rsid w:val="00486847"/>
    <w:rsid w:val="00486BAC"/>
    <w:rsid w:val="00486BB9"/>
    <w:rsid w:val="004873C5"/>
    <w:rsid w:val="004876A8"/>
    <w:rsid w:val="004876E2"/>
    <w:rsid w:val="004878AA"/>
    <w:rsid w:val="00487A07"/>
    <w:rsid w:val="00487B1B"/>
    <w:rsid w:val="00487F3F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8C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765"/>
    <w:rsid w:val="0049602D"/>
    <w:rsid w:val="00496218"/>
    <w:rsid w:val="0049688E"/>
    <w:rsid w:val="00496913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D26"/>
    <w:rsid w:val="004A6E6E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6E"/>
    <w:rsid w:val="004B0A87"/>
    <w:rsid w:val="004B0B2C"/>
    <w:rsid w:val="004B0CFB"/>
    <w:rsid w:val="004B1A85"/>
    <w:rsid w:val="004B1A95"/>
    <w:rsid w:val="004B20E7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7C0"/>
    <w:rsid w:val="004B37E7"/>
    <w:rsid w:val="004B3B45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3B8"/>
    <w:rsid w:val="004B6776"/>
    <w:rsid w:val="004B67A3"/>
    <w:rsid w:val="004B6BB8"/>
    <w:rsid w:val="004B6C07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5CB"/>
    <w:rsid w:val="004C067E"/>
    <w:rsid w:val="004C08CA"/>
    <w:rsid w:val="004C0ADE"/>
    <w:rsid w:val="004C0BCC"/>
    <w:rsid w:val="004C0C97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331E"/>
    <w:rsid w:val="004C3578"/>
    <w:rsid w:val="004C3CA7"/>
    <w:rsid w:val="004C3E0C"/>
    <w:rsid w:val="004C3E2A"/>
    <w:rsid w:val="004C3F70"/>
    <w:rsid w:val="004C3F86"/>
    <w:rsid w:val="004C446A"/>
    <w:rsid w:val="004C44DC"/>
    <w:rsid w:val="004C455E"/>
    <w:rsid w:val="004C4660"/>
    <w:rsid w:val="004C470E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3B4"/>
    <w:rsid w:val="004D45EB"/>
    <w:rsid w:val="004D478A"/>
    <w:rsid w:val="004D4C0F"/>
    <w:rsid w:val="004D5277"/>
    <w:rsid w:val="004D5762"/>
    <w:rsid w:val="004D591D"/>
    <w:rsid w:val="004D67E8"/>
    <w:rsid w:val="004D69E8"/>
    <w:rsid w:val="004D6A80"/>
    <w:rsid w:val="004D74E8"/>
    <w:rsid w:val="004D7A1D"/>
    <w:rsid w:val="004D7A58"/>
    <w:rsid w:val="004D7CC1"/>
    <w:rsid w:val="004D7F6C"/>
    <w:rsid w:val="004E023E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7CC"/>
    <w:rsid w:val="004E68DF"/>
    <w:rsid w:val="004E69B8"/>
    <w:rsid w:val="004E70DA"/>
    <w:rsid w:val="004E790C"/>
    <w:rsid w:val="004E7A2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D3F"/>
    <w:rsid w:val="004F2FA3"/>
    <w:rsid w:val="004F307C"/>
    <w:rsid w:val="004F354C"/>
    <w:rsid w:val="004F3823"/>
    <w:rsid w:val="004F3962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D2C"/>
    <w:rsid w:val="00500E0C"/>
    <w:rsid w:val="00500F1C"/>
    <w:rsid w:val="0050129F"/>
    <w:rsid w:val="00501565"/>
    <w:rsid w:val="005015EB"/>
    <w:rsid w:val="005015F2"/>
    <w:rsid w:val="005019BB"/>
    <w:rsid w:val="00501C87"/>
    <w:rsid w:val="00501ED5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C41"/>
    <w:rsid w:val="00512F27"/>
    <w:rsid w:val="00512FE9"/>
    <w:rsid w:val="00512FED"/>
    <w:rsid w:val="005134DC"/>
    <w:rsid w:val="00513618"/>
    <w:rsid w:val="00513669"/>
    <w:rsid w:val="0051371B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4BA"/>
    <w:rsid w:val="00517632"/>
    <w:rsid w:val="00517A12"/>
    <w:rsid w:val="00517B65"/>
    <w:rsid w:val="00517C7C"/>
    <w:rsid w:val="00517CC6"/>
    <w:rsid w:val="005200AE"/>
    <w:rsid w:val="00520831"/>
    <w:rsid w:val="00520D97"/>
    <w:rsid w:val="00521054"/>
    <w:rsid w:val="005212C2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669"/>
    <w:rsid w:val="00525BB3"/>
    <w:rsid w:val="00526E2F"/>
    <w:rsid w:val="0052765D"/>
    <w:rsid w:val="00530411"/>
    <w:rsid w:val="00530BAE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490"/>
    <w:rsid w:val="00532874"/>
    <w:rsid w:val="00532C28"/>
    <w:rsid w:val="00532E62"/>
    <w:rsid w:val="00532F1D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A12"/>
    <w:rsid w:val="00551C78"/>
    <w:rsid w:val="00551FB4"/>
    <w:rsid w:val="00552099"/>
    <w:rsid w:val="005526C1"/>
    <w:rsid w:val="005528DF"/>
    <w:rsid w:val="00552C6E"/>
    <w:rsid w:val="005530FC"/>
    <w:rsid w:val="0055327A"/>
    <w:rsid w:val="0055337A"/>
    <w:rsid w:val="00553810"/>
    <w:rsid w:val="00553D3B"/>
    <w:rsid w:val="00554523"/>
    <w:rsid w:val="0055491B"/>
    <w:rsid w:val="00554CEC"/>
    <w:rsid w:val="00554E22"/>
    <w:rsid w:val="00555292"/>
    <w:rsid w:val="00555547"/>
    <w:rsid w:val="005555A1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E27"/>
    <w:rsid w:val="0056100B"/>
    <w:rsid w:val="00561043"/>
    <w:rsid w:val="00561060"/>
    <w:rsid w:val="00561125"/>
    <w:rsid w:val="00561430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54C0"/>
    <w:rsid w:val="0056581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9DB"/>
    <w:rsid w:val="00570DF9"/>
    <w:rsid w:val="00570E22"/>
    <w:rsid w:val="0057161B"/>
    <w:rsid w:val="005716CB"/>
    <w:rsid w:val="00571D76"/>
    <w:rsid w:val="00571D9F"/>
    <w:rsid w:val="00572134"/>
    <w:rsid w:val="0057213F"/>
    <w:rsid w:val="00572333"/>
    <w:rsid w:val="0057240D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BEC"/>
    <w:rsid w:val="00580C31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F9"/>
    <w:rsid w:val="00583D32"/>
    <w:rsid w:val="0058435E"/>
    <w:rsid w:val="005843DB"/>
    <w:rsid w:val="00584474"/>
    <w:rsid w:val="00584A3F"/>
    <w:rsid w:val="00584D79"/>
    <w:rsid w:val="00585144"/>
    <w:rsid w:val="005852BB"/>
    <w:rsid w:val="00585537"/>
    <w:rsid w:val="00585881"/>
    <w:rsid w:val="00585A2B"/>
    <w:rsid w:val="00585C1E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20A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288"/>
    <w:rsid w:val="0059571B"/>
    <w:rsid w:val="005957C0"/>
    <w:rsid w:val="00595A86"/>
    <w:rsid w:val="00595C95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6E0"/>
    <w:rsid w:val="005A1825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BB3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37B"/>
    <w:rsid w:val="005B545E"/>
    <w:rsid w:val="005B5466"/>
    <w:rsid w:val="005B5476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A4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AA0"/>
    <w:rsid w:val="005C0C9E"/>
    <w:rsid w:val="005C0E8F"/>
    <w:rsid w:val="005C109C"/>
    <w:rsid w:val="005C11FD"/>
    <w:rsid w:val="005C1245"/>
    <w:rsid w:val="005C162A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857"/>
    <w:rsid w:val="005C2A74"/>
    <w:rsid w:val="005C2AAD"/>
    <w:rsid w:val="005C2ADF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6AF"/>
    <w:rsid w:val="005C76C7"/>
    <w:rsid w:val="005C77EF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6EC"/>
    <w:rsid w:val="005D3838"/>
    <w:rsid w:val="005D42BA"/>
    <w:rsid w:val="005D438D"/>
    <w:rsid w:val="005D465E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1278"/>
    <w:rsid w:val="005F14E1"/>
    <w:rsid w:val="005F17FF"/>
    <w:rsid w:val="005F187E"/>
    <w:rsid w:val="005F1A71"/>
    <w:rsid w:val="005F1B1D"/>
    <w:rsid w:val="005F1B80"/>
    <w:rsid w:val="005F1CC2"/>
    <w:rsid w:val="005F1E8D"/>
    <w:rsid w:val="005F243E"/>
    <w:rsid w:val="005F25DA"/>
    <w:rsid w:val="005F278E"/>
    <w:rsid w:val="005F2EC0"/>
    <w:rsid w:val="005F2FB8"/>
    <w:rsid w:val="005F303F"/>
    <w:rsid w:val="005F347B"/>
    <w:rsid w:val="005F3D92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08F"/>
    <w:rsid w:val="00603102"/>
    <w:rsid w:val="006031EC"/>
    <w:rsid w:val="00603295"/>
    <w:rsid w:val="00603468"/>
    <w:rsid w:val="00603A65"/>
    <w:rsid w:val="00603E96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C1"/>
    <w:rsid w:val="00621FF2"/>
    <w:rsid w:val="00622540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67D"/>
    <w:rsid w:val="00631852"/>
    <w:rsid w:val="006318DA"/>
    <w:rsid w:val="00631B03"/>
    <w:rsid w:val="00631CA8"/>
    <w:rsid w:val="006323E4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79A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33C"/>
    <w:rsid w:val="00640547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D2D"/>
    <w:rsid w:val="00657F55"/>
    <w:rsid w:val="0066007E"/>
    <w:rsid w:val="006605CB"/>
    <w:rsid w:val="00660747"/>
    <w:rsid w:val="00660A56"/>
    <w:rsid w:val="00660D74"/>
    <w:rsid w:val="00660DC7"/>
    <w:rsid w:val="006610BF"/>
    <w:rsid w:val="006611E7"/>
    <w:rsid w:val="00661543"/>
    <w:rsid w:val="00661AA4"/>
    <w:rsid w:val="00661CFD"/>
    <w:rsid w:val="00661E49"/>
    <w:rsid w:val="00661ECC"/>
    <w:rsid w:val="00661F8D"/>
    <w:rsid w:val="00661F96"/>
    <w:rsid w:val="00662173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374"/>
    <w:rsid w:val="00664481"/>
    <w:rsid w:val="00664A43"/>
    <w:rsid w:val="00664C33"/>
    <w:rsid w:val="006650DA"/>
    <w:rsid w:val="00665120"/>
    <w:rsid w:val="006654B7"/>
    <w:rsid w:val="00665596"/>
    <w:rsid w:val="006656A0"/>
    <w:rsid w:val="0066589B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822"/>
    <w:rsid w:val="00671C1C"/>
    <w:rsid w:val="006720D4"/>
    <w:rsid w:val="00672712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60F"/>
    <w:rsid w:val="00681696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A9"/>
    <w:rsid w:val="00683FEA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663"/>
    <w:rsid w:val="00697B2F"/>
    <w:rsid w:val="00697FAC"/>
    <w:rsid w:val="006A0094"/>
    <w:rsid w:val="006A0115"/>
    <w:rsid w:val="006A0451"/>
    <w:rsid w:val="006A0722"/>
    <w:rsid w:val="006A075A"/>
    <w:rsid w:val="006A0E0F"/>
    <w:rsid w:val="006A10A5"/>
    <w:rsid w:val="006A1376"/>
    <w:rsid w:val="006A14CC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4E59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968"/>
    <w:rsid w:val="006A7B72"/>
    <w:rsid w:val="006A7BD2"/>
    <w:rsid w:val="006B0233"/>
    <w:rsid w:val="006B0636"/>
    <w:rsid w:val="006B073D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564"/>
    <w:rsid w:val="006C47B3"/>
    <w:rsid w:val="006C4E1F"/>
    <w:rsid w:val="006C4F22"/>
    <w:rsid w:val="006C4F56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4D8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C1C"/>
    <w:rsid w:val="006E5CD9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928"/>
    <w:rsid w:val="006E79B6"/>
    <w:rsid w:val="006E7AA7"/>
    <w:rsid w:val="006E7FF5"/>
    <w:rsid w:val="006F01E1"/>
    <w:rsid w:val="006F03F0"/>
    <w:rsid w:val="006F0660"/>
    <w:rsid w:val="006F07C6"/>
    <w:rsid w:val="006F12B7"/>
    <w:rsid w:val="006F18C1"/>
    <w:rsid w:val="006F1B26"/>
    <w:rsid w:val="006F1BB5"/>
    <w:rsid w:val="006F1EC1"/>
    <w:rsid w:val="006F1EEB"/>
    <w:rsid w:val="006F23B4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A73"/>
    <w:rsid w:val="006F3F1C"/>
    <w:rsid w:val="006F3FA6"/>
    <w:rsid w:val="006F41C1"/>
    <w:rsid w:val="006F4724"/>
    <w:rsid w:val="006F486A"/>
    <w:rsid w:val="006F49F7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B4F"/>
    <w:rsid w:val="00700BF4"/>
    <w:rsid w:val="007015DC"/>
    <w:rsid w:val="00701B4E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8C2"/>
    <w:rsid w:val="00710A62"/>
    <w:rsid w:val="00710AA6"/>
    <w:rsid w:val="00710C38"/>
    <w:rsid w:val="00710D29"/>
    <w:rsid w:val="0071119A"/>
    <w:rsid w:val="00711215"/>
    <w:rsid w:val="0071123B"/>
    <w:rsid w:val="00711316"/>
    <w:rsid w:val="00711598"/>
    <w:rsid w:val="00711848"/>
    <w:rsid w:val="00711B35"/>
    <w:rsid w:val="00712042"/>
    <w:rsid w:val="00712554"/>
    <w:rsid w:val="0071274F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1DD"/>
    <w:rsid w:val="007272AD"/>
    <w:rsid w:val="007275CC"/>
    <w:rsid w:val="00727C3E"/>
    <w:rsid w:val="00727CBD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268"/>
    <w:rsid w:val="007326CC"/>
    <w:rsid w:val="0073272A"/>
    <w:rsid w:val="0073278F"/>
    <w:rsid w:val="00732AB2"/>
    <w:rsid w:val="00732D89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1C2"/>
    <w:rsid w:val="007362B4"/>
    <w:rsid w:val="00736598"/>
    <w:rsid w:val="00736801"/>
    <w:rsid w:val="00736F65"/>
    <w:rsid w:val="00736FAC"/>
    <w:rsid w:val="00737196"/>
    <w:rsid w:val="007372B7"/>
    <w:rsid w:val="0073790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68"/>
    <w:rsid w:val="00743ABB"/>
    <w:rsid w:val="00743ADA"/>
    <w:rsid w:val="00743E72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BCB"/>
    <w:rsid w:val="00750E34"/>
    <w:rsid w:val="00750EC8"/>
    <w:rsid w:val="00750ED8"/>
    <w:rsid w:val="00751058"/>
    <w:rsid w:val="0075113F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BC8"/>
    <w:rsid w:val="00754E32"/>
    <w:rsid w:val="00754FD8"/>
    <w:rsid w:val="00755191"/>
    <w:rsid w:val="00755249"/>
    <w:rsid w:val="0075526E"/>
    <w:rsid w:val="00755579"/>
    <w:rsid w:val="00755727"/>
    <w:rsid w:val="00755825"/>
    <w:rsid w:val="00755B48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E6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D0"/>
    <w:rsid w:val="007622CB"/>
    <w:rsid w:val="00762588"/>
    <w:rsid w:val="00762654"/>
    <w:rsid w:val="0076290E"/>
    <w:rsid w:val="00762A03"/>
    <w:rsid w:val="00762D0F"/>
    <w:rsid w:val="007632FE"/>
    <w:rsid w:val="007633D6"/>
    <w:rsid w:val="00763626"/>
    <w:rsid w:val="0076385F"/>
    <w:rsid w:val="0076390A"/>
    <w:rsid w:val="00763B81"/>
    <w:rsid w:val="0076432E"/>
    <w:rsid w:val="007644B1"/>
    <w:rsid w:val="00764726"/>
    <w:rsid w:val="007649DC"/>
    <w:rsid w:val="00764A4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086"/>
    <w:rsid w:val="007704E8"/>
    <w:rsid w:val="007709FB"/>
    <w:rsid w:val="00770B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1ED0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55B8"/>
    <w:rsid w:val="00785703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6B1"/>
    <w:rsid w:val="007917B3"/>
    <w:rsid w:val="0079185B"/>
    <w:rsid w:val="00791B8A"/>
    <w:rsid w:val="00791D8F"/>
    <w:rsid w:val="00791DC6"/>
    <w:rsid w:val="0079210E"/>
    <w:rsid w:val="00792D74"/>
    <w:rsid w:val="00792F49"/>
    <w:rsid w:val="0079301C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621"/>
    <w:rsid w:val="00795880"/>
    <w:rsid w:val="00795A84"/>
    <w:rsid w:val="00795BE6"/>
    <w:rsid w:val="00795F9A"/>
    <w:rsid w:val="0079600D"/>
    <w:rsid w:val="0079650D"/>
    <w:rsid w:val="00796BD2"/>
    <w:rsid w:val="00796BDE"/>
    <w:rsid w:val="00796C65"/>
    <w:rsid w:val="0079709C"/>
    <w:rsid w:val="00797103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333"/>
    <w:rsid w:val="007A3770"/>
    <w:rsid w:val="007A3996"/>
    <w:rsid w:val="007A3BA2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50F2"/>
    <w:rsid w:val="007A55B2"/>
    <w:rsid w:val="007A581F"/>
    <w:rsid w:val="007A5CD9"/>
    <w:rsid w:val="007A5E39"/>
    <w:rsid w:val="007A5FA5"/>
    <w:rsid w:val="007A614F"/>
    <w:rsid w:val="007A626D"/>
    <w:rsid w:val="007A646F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439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9E9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A4A"/>
    <w:rsid w:val="007C4A74"/>
    <w:rsid w:val="007C4B59"/>
    <w:rsid w:val="007C4BDD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97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E8"/>
    <w:rsid w:val="007E34F2"/>
    <w:rsid w:val="007E35F5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BEE"/>
    <w:rsid w:val="007E4DB7"/>
    <w:rsid w:val="007E4E13"/>
    <w:rsid w:val="007E5029"/>
    <w:rsid w:val="007E50E9"/>
    <w:rsid w:val="007E5398"/>
    <w:rsid w:val="007E5646"/>
    <w:rsid w:val="007E5777"/>
    <w:rsid w:val="007E5962"/>
    <w:rsid w:val="007E5B6B"/>
    <w:rsid w:val="007E5CC9"/>
    <w:rsid w:val="007E63AD"/>
    <w:rsid w:val="007E6534"/>
    <w:rsid w:val="007E6626"/>
    <w:rsid w:val="007E6906"/>
    <w:rsid w:val="007E6924"/>
    <w:rsid w:val="007E6B8E"/>
    <w:rsid w:val="007E6F26"/>
    <w:rsid w:val="007E6FA2"/>
    <w:rsid w:val="007E7559"/>
    <w:rsid w:val="007E760C"/>
    <w:rsid w:val="007E79C6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465D"/>
    <w:rsid w:val="007F46E0"/>
    <w:rsid w:val="007F4A8F"/>
    <w:rsid w:val="007F4AA1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BC3"/>
    <w:rsid w:val="00801C67"/>
    <w:rsid w:val="00801D91"/>
    <w:rsid w:val="0080231E"/>
    <w:rsid w:val="008023B6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4EC"/>
    <w:rsid w:val="0082556F"/>
    <w:rsid w:val="008255DF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31DC"/>
    <w:rsid w:val="00833880"/>
    <w:rsid w:val="00833AA5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88F"/>
    <w:rsid w:val="00837ED3"/>
    <w:rsid w:val="00837FCA"/>
    <w:rsid w:val="00840532"/>
    <w:rsid w:val="008407D1"/>
    <w:rsid w:val="008409B4"/>
    <w:rsid w:val="008409E1"/>
    <w:rsid w:val="00840DDA"/>
    <w:rsid w:val="008410C6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663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A7"/>
    <w:rsid w:val="00850030"/>
    <w:rsid w:val="00850177"/>
    <w:rsid w:val="008501C9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2DCA"/>
    <w:rsid w:val="00853332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9FD"/>
    <w:rsid w:val="00857B46"/>
    <w:rsid w:val="00857F49"/>
    <w:rsid w:val="008601EB"/>
    <w:rsid w:val="0086050C"/>
    <w:rsid w:val="00860646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B66"/>
    <w:rsid w:val="00866107"/>
    <w:rsid w:val="00866595"/>
    <w:rsid w:val="00866BA5"/>
    <w:rsid w:val="00866EED"/>
    <w:rsid w:val="00866F52"/>
    <w:rsid w:val="00867625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4C"/>
    <w:rsid w:val="00871C01"/>
    <w:rsid w:val="00871F4D"/>
    <w:rsid w:val="0087241D"/>
    <w:rsid w:val="008726FD"/>
    <w:rsid w:val="00872944"/>
    <w:rsid w:val="00872BE2"/>
    <w:rsid w:val="008732D9"/>
    <w:rsid w:val="00873370"/>
    <w:rsid w:val="00873538"/>
    <w:rsid w:val="00873C66"/>
    <w:rsid w:val="00873FFE"/>
    <w:rsid w:val="00874016"/>
    <w:rsid w:val="0087449A"/>
    <w:rsid w:val="00874729"/>
    <w:rsid w:val="00874923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4"/>
    <w:rsid w:val="008834BE"/>
    <w:rsid w:val="0088383B"/>
    <w:rsid w:val="0088396D"/>
    <w:rsid w:val="00883D0A"/>
    <w:rsid w:val="00884310"/>
    <w:rsid w:val="00884721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691"/>
    <w:rsid w:val="008867B5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318"/>
    <w:rsid w:val="008913DC"/>
    <w:rsid w:val="008914CE"/>
    <w:rsid w:val="008917DC"/>
    <w:rsid w:val="008918B1"/>
    <w:rsid w:val="00891AE3"/>
    <w:rsid w:val="00891AEC"/>
    <w:rsid w:val="00891DDF"/>
    <w:rsid w:val="00891E6B"/>
    <w:rsid w:val="00892596"/>
    <w:rsid w:val="008925E3"/>
    <w:rsid w:val="008927FE"/>
    <w:rsid w:val="0089297F"/>
    <w:rsid w:val="00892D9A"/>
    <w:rsid w:val="00893085"/>
    <w:rsid w:val="008930F4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9F"/>
    <w:rsid w:val="00895713"/>
    <w:rsid w:val="008957BE"/>
    <w:rsid w:val="008959A0"/>
    <w:rsid w:val="0089621A"/>
    <w:rsid w:val="00896426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29D"/>
    <w:rsid w:val="008A14D8"/>
    <w:rsid w:val="008A152B"/>
    <w:rsid w:val="008A159E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6741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10F1"/>
    <w:rsid w:val="008B1252"/>
    <w:rsid w:val="008B14F6"/>
    <w:rsid w:val="008B169A"/>
    <w:rsid w:val="008B1BBE"/>
    <w:rsid w:val="008B1C3A"/>
    <w:rsid w:val="008B1DF8"/>
    <w:rsid w:val="008B1F18"/>
    <w:rsid w:val="008B1F21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996"/>
    <w:rsid w:val="008C1A65"/>
    <w:rsid w:val="008C1AE2"/>
    <w:rsid w:val="008C1B7C"/>
    <w:rsid w:val="008C1D9F"/>
    <w:rsid w:val="008C2195"/>
    <w:rsid w:val="008C228F"/>
    <w:rsid w:val="008C2531"/>
    <w:rsid w:val="008C28AB"/>
    <w:rsid w:val="008C2C97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B48"/>
    <w:rsid w:val="008C6B65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88A"/>
    <w:rsid w:val="008D5B84"/>
    <w:rsid w:val="008D5DB6"/>
    <w:rsid w:val="008D5EAC"/>
    <w:rsid w:val="008D5EE7"/>
    <w:rsid w:val="008D611E"/>
    <w:rsid w:val="008D6387"/>
    <w:rsid w:val="008D664C"/>
    <w:rsid w:val="008D679C"/>
    <w:rsid w:val="008D67FF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2AF2"/>
    <w:rsid w:val="008E3094"/>
    <w:rsid w:val="008E320D"/>
    <w:rsid w:val="008E33B7"/>
    <w:rsid w:val="008E389A"/>
    <w:rsid w:val="008E3B21"/>
    <w:rsid w:val="008E3C1A"/>
    <w:rsid w:val="008E411C"/>
    <w:rsid w:val="008E43F9"/>
    <w:rsid w:val="008E443A"/>
    <w:rsid w:val="008E4A62"/>
    <w:rsid w:val="008E4EC4"/>
    <w:rsid w:val="008E50AE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ED8"/>
    <w:rsid w:val="008F1006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9E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FAE"/>
    <w:rsid w:val="00900156"/>
    <w:rsid w:val="0090022D"/>
    <w:rsid w:val="009003EB"/>
    <w:rsid w:val="009005EB"/>
    <w:rsid w:val="009009EF"/>
    <w:rsid w:val="00900C3D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05"/>
    <w:rsid w:val="009126CD"/>
    <w:rsid w:val="009129CA"/>
    <w:rsid w:val="00912CD5"/>
    <w:rsid w:val="00912EEE"/>
    <w:rsid w:val="00913498"/>
    <w:rsid w:val="009138F6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B48"/>
    <w:rsid w:val="00916C6E"/>
    <w:rsid w:val="00916E00"/>
    <w:rsid w:val="00916E8F"/>
    <w:rsid w:val="00916F05"/>
    <w:rsid w:val="00916F3D"/>
    <w:rsid w:val="00916F59"/>
    <w:rsid w:val="00917300"/>
    <w:rsid w:val="009174A7"/>
    <w:rsid w:val="00917866"/>
    <w:rsid w:val="00917C5F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2CFD"/>
    <w:rsid w:val="00922E47"/>
    <w:rsid w:val="009230AA"/>
    <w:rsid w:val="009230E7"/>
    <w:rsid w:val="0092341B"/>
    <w:rsid w:val="009234F7"/>
    <w:rsid w:val="00924343"/>
    <w:rsid w:val="00924345"/>
    <w:rsid w:val="00924365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FA"/>
    <w:rsid w:val="00930E3E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0D21"/>
    <w:rsid w:val="0094155C"/>
    <w:rsid w:val="0094165C"/>
    <w:rsid w:val="00941A30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E16"/>
    <w:rsid w:val="0095302A"/>
    <w:rsid w:val="009533D1"/>
    <w:rsid w:val="00953613"/>
    <w:rsid w:val="00953616"/>
    <w:rsid w:val="00953716"/>
    <w:rsid w:val="0095389F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DCD"/>
    <w:rsid w:val="00965025"/>
    <w:rsid w:val="0096505E"/>
    <w:rsid w:val="009651AB"/>
    <w:rsid w:val="009651B2"/>
    <w:rsid w:val="00965493"/>
    <w:rsid w:val="009654B8"/>
    <w:rsid w:val="009659D7"/>
    <w:rsid w:val="00965A2C"/>
    <w:rsid w:val="00965EE7"/>
    <w:rsid w:val="0096604D"/>
    <w:rsid w:val="0096627A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4F5"/>
    <w:rsid w:val="009709AD"/>
    <w:rsid w:val="00970A58"/>
    <w:rsid w:val="00970BB9"/>
    <w:rsid w:val="00971206"/>
    <w:rsid w:val="009713EE"/>
    <w:rsid w:val="00971413"/>
    <w:rsid w:val="00971A94"/>
    <w:rsid w:val="00971BB0"/>
    <w:rsid w:val="00971F7E"/>
    <w:rsid w:val="009723D3"/>
    <w:rsid w:val="0097260E"/>
    <w:rsid w:val="009726A6"/>
    <w:rsid w:val="009728D3"/>
    <w:rsid w:val="009729AA"/>
    <w:rsid w:val="00972B5A"/>
    <w:rsid w:val="00972CC9"/>
    <w:rsid w:val="00972ECF"/>
    <w:rsid w:val="0097305F"/>
    <w:rsid w:val="00973707"/>
    <w:rsid w:val="00973A74"/>
    <w:rsid w:val="00973C1A"/>
    <w:rsid w:val="00973DAD"/>
    <w:rsid w:val="0097445E"/>
    <w:rsid w:val="00974514"/>
    <w:rsid w:val="0097458D"/>
    <w:rsid w:val="00974AB7"/>
    <w:rsid w:val="00974B5C"/>
    <w:rsid w:val="00974C8D"/>
    <w:rsid w:val="00974D5D"/>
    <w:rsid w:val="0097506E"/>
    <w:rsid w:val="009756C4"/>
    <w:rsid w:val="00975769"/>
    <w:rsid w:val="009766C9"/>
    <w:rsid w:val="00976A1E"/>
    <w:rsid w:val="00976D77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9BE"/>
    <w:rsid w:val="00984BFA"/>
    <w:rsid w:val="00984CA9"/>
    <w:rsid w:val="00984FF9"/>
    <w:rsid w:val="009859AA"/>
    <w:rsid w:val="00985B41"/>
    <w:rsid w:val="00985EC8"/>
    <w:rsid w:val="00985FAB"/>
    <w:rsid w:val="00986140"/>
    <w:rsid w:val="009863D1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B67"/>
    <w:rsid w:val="00987DE5"/>
    <w:rsid w:val="0099003B"/>
    <w:rsid w:val="009902B1"/>
    <w:rsid w:val="009905B8"/>
    <w:rsid w:val="0099075E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D83"/>
    <w:rsid w:val="00994F06"/>
    <w:rsid w:val="00994FA8"/>
    <w:rsid w:val="009955E2"/>
    <w:rsid w:val="00995815"/>
    <w:rsid w:val="00995C97"/>
    <w:rsid w:val="00995CF5"/>
    <w:rsid w:val="00995DB6"/>
    <w:rsid w:val="00995F08"/>
    <w:rsid w:val="00995FDA"/>
    <w:rsid w:val="00996307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697"/>
    <w:rsid w:val="0099778A"/>
    <w:rsid w:val="00997FD6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646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681"/>
    <w:rsid w:val="009B77F9"/>
    <w:rsid w:val="009B7A56"/>
    <w:rsid w:val="009B7C77"/>
    <w:rsid w:val="009C0325"/>
    <w:rsid w:val="009C033D"/>
    <w:rsid w:val="009C036C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FCE"/>
    <w:rsid w:val="009C21E0"/>
    <w:rsid w:val="009C2518"/>
    <w:rsid w:val="009C30EC"/>
    <w:rsid w:val="009C3287"/>
    <w:rsid w:val="009C34DC"/>
    <w:rsid w:val="009C35D7"/>
    <w:rsid w:val="009C382E"/>
    <w:rsid w:val="009C384C"/>
    <w:rsid w:val="009C3859"/>
    <w:rsid w:val="009C451A"/>
    <w:rsid w:val="009C49AB"/>
    <w:rsid w:val="009C4EE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B17"/>
    <w:rsid w:val="009D6D8D"/>
    <w:rsid w:val="009D70BC"/>
    <w:rsid w:val="009D7190"/>
    <w:rsid w:val="009D71EA"/>
    <w:rsid w:val="009D72D0"/>
    <w:rsid w:val="009D733E"/>
    <w:rsid w:val="009D7A5C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5BF"/>
    <w:rsid w:val="009E2763"/>
    <w:rsid w:val="009E278D"/>
    <w:rsid w:val="009E28DE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73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BA3"/>
    <w:rsid w:val="009E7E22"/>
    <w:rsid w:val="009E7E2E"/>
    <w:rsid w:val="009F0349"/>
    <w:rsid w:val="009F0516"/>
    <w:rsid w:val="009F0986"/>
    <w:rsid w:val="009F09FC"/>
    <w:rsid w:val="009F0D4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E2"/>
    <w:rsid w:val="00A03290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B1D"/>
    <w:rsid w:val="00A06BE3"/>
    <w:rsid w:val="00A06F53"/>
    <w:rsid w:val="00A0707C"/>
    <w:rsid w:val="00A07099"/>
    <w:rsid w:val="00A070B7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931"/>
    <w:rsid w:val="00A13D5D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C87"/>
    <w:rsid w:val="00A31D15"/>
    <w:rsid w:val="00A31D8A"/>
    <w:rsid w:val="00A31EB4"/>
    <w:rsid w:val="00A3209A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BDE"/>
    <w:rsid w:val="00A37C7F"/>
    <w:rsid w:val="00A4007A"/>
    <w:rsid w:val="00A4007F"/>
    <w:rsid w:val="00A40396"/>
    <w:rsid w:val="00A404C4"/>
    <w:rsid w:val="00A407A5"/>
    <w:rsid w:val="00A408D6"/>
    <w:rsid w:val="00A40A4A"/>
    <w:rsid w:val="00A40C4D"/>
    <w:rsid w:val="00A41074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B9F"/>
    <w:rsid w:val="00A66D49"/>
    <w:rsid w:val="00A66FB5"/>
    <w:rsid w:val="00A67091"/>
    <w:rsid w:val="00A6734F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C3"/>
    <w:rsid w:val="00A71B5D"/>
    <w:rsid w:val="00A71E89"/>
    <w:rsid w:val="00A720FF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9AA"/>
    <w:rsid w:val="00A859C6"/>
    <w:rsid w:val="00A85D30"/>
    <w:rsid w:val="00A85DA2"/>
    <w:rsid w:val="00A861FA"/>
    <w:rsid w:val="00A86270"/>
    <w:rsid w:val="00A862AB"/>
    <w:rsid w:val="00A8674C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EA7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6D4"/>
    <w:rsid w:val="00AA284E"/>
    <w:rsid w:val="00AA28E1"/>
    <w:rsid w:val="00AA2ABA"/>
    <w:rsid w:val="00AA2E89"/>
    <w:rsid w:val="00AA342C"/>
    <w:rsid w:val="00AA3477"/>
    <w:rsid w:val="00AA3953"/>
    <w:rsid w:val="00AA3C9F"/>
    <w:rsid w:val="00AA3F7C"/>
    <w:rsid w:val="00AA3F9D"/>
    <w:rsid w:val="00AA41C7"/>
    <w:rsid w:val="00AA43EE"/>
    <w:rsid w:val="00AA4B08"/>
    <w:rsid w:val="00AA4FE4"/>
    <w:rsid w:val="00AA5263"/>
    <w:rsid w:val="00AA54FE"/>
    <w:rsid w:val="00AA5555"/>
    <w:rsid w:val="00AA60CF"/>
    <w:rsid w:val="00AA61A9"/>
    <w:rsid w:val="00AA65D2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501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71F"/>
    <w:rsid w:val="00AB4F0F"/>
    <w:rsid w:val="00AB505B"/>
    <w:rsid w:val="00AB5300"/>
    <w:rsid w:val="00AB543B"/>
    <w:rsid w:val="00AB5443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5B"/>
    <w:rsid w:val="00AB7AC3"/>
    <w:rsid w:val="00AB7DFE"/>
    <w:rsid w:val="00AB7EDA"/>
    <w:rsid w:val="00AC000B"/>
    <w:rsid w:val="00AC005A"/>
    <w:rsid w:val="00AC0296"/>
    <w:rsid w:val="00AC04A3"/>
    <w:rsid w:val="00AC07AA"/>
    <w:rsid w:val="00AC0849"/>
    <w:rsid w:val="00AC09E6"/>
    <w:rsid w:val="00AC1077"/>
    <w:rsid w:val="00AC1361"/>
    <w:rsid w:val="00AC16D0"/>
    <w:rsid w:val="00AC1D4D"/>
    <w:rsid w:val="00AC1DE9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94"/>
    <w:rsid w:val="00AC6EC5"/>
    <w:rsid w:val="00AD01D3"/>
    <w:rsid w:val="00AD0387"/>
    <w:rsid w:val="00AD05AA"/>
    <w:rsid w:val="00AD0844"/>
    <w:rsid w:val="00AD087C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3E6"/>
    <w:rsid w:val="00AE1422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12D"/>
    <w:rsid w:val="00AE523C"/>
    <w:rsid w:val="00AE52A6"/>
    <w:rsid w:val="00AE54F9"/>
    <w:rsid w:val="00AE58AA"/>
    <w:rsid w:val="00AE5C21"/>
    <w:rsid w:val="00AE5D55"/>
    <w:rsid w:val="00AE5ED4"/>
    <w:rsid w:val="00AE60EA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092"/>
    <w:rsid w:val="00AF1105"/>
    <w:rsid w:val="00AF1250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2323"/>
    <w:rsid w:val="00B02437"/>
    <w:rsid w:val="00B025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B60"/>
    <w:rsid w:val="00B04DB7"/>
    <w:rsid w:val="00B04DC2"/>
    <w:rsid w:val="00B0511F"/>
    <w:rsid w:val="00B05316"/>
    <w:rsid w:val="00B05467"/>
    <w:rsid w:val="00B05670"/>
    <w:rsid w:val="00B057FA"/>
    <w:rsid w:val="00B059AD"/>
    <w:rsid w:val="00B061EE"/>
    <w:rsid w:val="00B06283"/>
    <w:rsid w:val="00B062AD"/>
    <w:rsid w:val="00B06475"/>
    <w:rsid w:val="00B06733"/>
    <w:rsid w:val="00B06C38"/>
    <w:rsid w:val="00B071DB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20424"/>
    <w:rsid w:val="00B206A1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CF9"/>
    <w:rsid w:val="00B31F70"/>
    <w:rsid w:val="00B32B83"/>
    <w:rsid w:val="00B32C1A"/>
    <w:rsid w:val="00B32F3E"/>
    <w:rsid w:val="00B33561"/>
    <w:rsid w:val="00B3385B"/>
    <w:rsid w:val="00B33911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C2A"/>
    <w:rsid w:val="00B41FDC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42D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AA1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AEA"/>
    <w:rsid w:val="00B52BCC"/>
    <w:rsid w:val="00B52C01"/>
    <w:rsid w:val="00B52E50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ADD"/>
    <w:rsid w:val="00B54B3C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A6D"/>
    <w:rsid w:val="00B55B6E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C7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9C3"/>
    <w:rsid w:val="00B65B2E"/>
    <w:rsid w:val="00B65C55"/>
    <w:rsid w:val="00B65CDF"/>
    <w:rsid w:val="00B660A8"/>
    <w:rsid w:val="00B661BE"/>
    <w:rsid w:val="00B662A4"/>
    <w:rsid w:val="00B66862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3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748"/>
    <w:rsid w:val="00B77901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7CA"/>
    <w:rsid w:val="00B8380B"/>
    <w:rsid w:val="00B83C74"/>
    <w:rsid w:val="00B83E24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48"/>
    <w:rsid w:val="00B908B4"/>
    <w:rsid w:val="00B918FF"/>
    <w:rsid w:val="00B91A7E"/>
    <w:rsid w:val="00B91DE4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69"/>
    <w:rsid w:val="00BA00DC"/>
    <w:rsid w:val="00BA0210"/>
    <w:rsid w:val="00BA02B9"/>
    <w:rsid w:val="00BA0636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BBE"/>
    <w:rsid w:val="00BA3E56"/>
    <w:rsid w:val="00BA3EFC"/>
    <w:rsid w:val="00BA404C"/>
    <w:rsid w:val="00BA40BD"/>
    <w:rsid w:val="00BA4285"/>
    <w:rsid w:val="00BA43B3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B8"/>
    <w:rsid w:val="00BB03D7"/>
    <w:rsid w:val="00BB049E"/>
    <w:rsid w:val="00BB0623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1EB"/>
    <w:rsid w:val="00BB6396"/>
    <w:rsid w:val="00BB63DB"/>
    <w:rsid w:val="00BB6675"/>
    <w:rsid w:val="00BB66B1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DC"/>
    <w:rsid w:val="00BC4AA9"/>
    <w:rsid w:val="00BC4E74"/>
    <w:rsid w:val="00BC4EF8"/>
    <w:rsid w:val="00BC53D5"/>
    <w:rsid w:val="00BC5964"/>
    <w:rsid w:val="00BC5A35"/>
    <w:rsid w:val="00BC5C47"/>
    <w:rsid w:val="00BC5F4D"/>
    <w:rsid w:val="00BC6317"/>
    <w:rsid w:val="00BC63F7"/>
    <w:rsid w:val="00BC65B3"/>
    <w:rsid w:val="00BC6D63"/>
    <w:rsid w:val="00BC6E23"/>
    <w:rsid w:val="00BC6EA1"/>
    <w:rsid w:val="00BC6F42"/>
    <w:rsid w:val="00BC7089"/>
    <w:rsid w:val="00BC7236"/>
    <w:rsid w:val="00BC723D"/>
    <w:rsid w:val="00BC761A"/>
    <w:rsid w:val="00BC7A3F"/>
    <w:rsid w:val="00BC7A78"/>
    <w:rsid w:val="00BC7CB9"/>
    <w:rsid w:val="00BC7CC9"/>
    <w:rsid w:val="00BC7E61"/>
    <w:rsid w:val="00BD06B8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6064"/>
    <w:rsid w:val="00BD637A"/>
    <w:rsid w:val="00BD66D4"/>
    <w:rsid w:val="00BD6AB0"/>
    <w:rsid w:val="00BD6B70"/>
    <w:rsid w:val="00BD6D37"/>
    <w:rsid w:val="00BD6DED"/>
    <w:rsid w:val="00BD6EB7"/>
    <w:rsid w:val="00BD6F08"/>
    <w:rsid w:val="00BD6FDE"/>
    <w:rsid w:val="00BD700C"/>
    <w:rsid w:val="00BD7055"/>
    <w:rsid w:val="00BD70E0"/>
    <w:rsid w:val="00BD7B09"/>
    <w:rsid w:val="00BD7E1E"/>
    <w:rsid w:val="00BD7E29"/>
    <w:rsid w:val="00BD7E79"/>
    <w:rsid w:val="00BE01D6"/>
    <w:rsid w:val="00BE02E6"/>
    <w:rsid w:val="00BE05DF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136"/>
    <w:rsid w:val="00BE7805"/>
    <w:rsid w:val="00BE7AA7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74D"/>
    <w:rsid w:val="00C01E42"/>
    <w:rsid w:val="00C01E59"/>
    <w:rsid w:val="00C0201B"/>
    <w:rsid w:val="00C023A2"/>
    <w:rsid w:val="00C024D4"/>
    <w:rsid w:val="00C02794"/>
    <w:rsid w:val="00C027A4"/>
    <w:rsid w:val="00C02881"/>
    <w:rsid w:val="00C02ADF"/>
    <w:rsid w:val="00C02BF3"/>
    <w:rsid w:val="00C03AD7"/>
    <w:rsid w:val="00C03AE0"/>
    <w:rsid w:val="00C04390"/>
    <w:rsid w:val="00C043AB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86B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43"/>
    <w:rsid w:val="00C11E56"/>
    <w:rsid w:val="00C1219E"/>
    <w:rsid w:val="00C121B5"/>
    <w:rsid w:val="00C126F8"/>
    <w:rsid w:val="00C12810"/>
    <w:rsid w:val="00C12B5D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AA9"/>
    <w:rsid w:val="00C21DE6"/>
    <w:rsid w:val="00C22207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9F4"/>
    <w:rsid w:val="00C40A0C"/>
    <w:rsid w:val="00C40A61"/>
    <w:rsid w:val="00C40F9B"/>
    <w:rsid w:val="00C41427"/>
    <w:rsid w:val="00C41456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5D4"/>
    <w:rsid w:val="00C467FB"/>
    <w:rsid w:val="00C4698E"/>
    <w:rsid w:val="00C46E51"/>
    <w:rsid w:val="00C471B8"/>
    <w:rsid w:val="00C471BF"/>
    <w:rsid w:val="00C4726B"/>
    <w:rsid w:val="00C47384"/>
    <w:rsid w:val="00C474AD"/>
    <w:rsid w:val="00C47774"/>
    <w:rsid w:val="00C477B4"/>
    <w:rsid w:val="00C4791F"/>
    <w:rsid w:val="00C479BB"/>
    <w:rsid w:val="00C47A7A"/>
    <w:rsid w:val="00C47CE7"/>
    <w:rsid w:val="00C47EF0"/>
    <w:rsid w:val="00C50855"/>
    <w:rsid w:val="00C50A49"/>
    <w:rsid w:val="00C50B98"/>
    <w:rsid w:val="00C50E23"/>
    <w:rsid w:val="00C50F40"/>
    <w:rsid w:val="00C51067"/>
    <w:rsid w:val="00C510AC"/>
    <w:rsid w:val="00C51395"/>
    <w:rsid w:val="00C51542"/>
    <w:rsid w:val="00C51B2F"/>
    <w:rsid w:val="00C51B5B"/>
    <w:rsid w:val="00C51D5C"/>
    <w:rsid w:val="00C51E7B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B91"/>
    <w:rsid w:val="00C53E6A"/>
    <w:rsid w:val="00C53EA5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F19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5AF0"/>
    <w:rsid w:val="00C65C57"/>
    <w:rsid w:val="00C6616C"/>
    <w:rsid w:val="00C6618B"/>
    <w:rsid w:val="00C661DC"/>
    <w:rsid w:val="00C66356"/>
    <w:rsid w:val="00C6648F"/>
    <w:rsid w:val="00C66499"/>
    <w:rsid w:val="00C66921"/>
    <w:rsid w:val="00C66922"/>
    <w:rsid w:val="00C669BF"/>
    <w:rsid w:val="00C66A3B"/>
    <w:rsid w:val="00C66B12"/>
    <w:rsid w:val="00C66C65"/>
    <w:rsid w:val="00C66E40"/>
    <w:rsid w:val="00C67551"/>
    <w:rsid w:val="00C6795B"/>
    <w:rsid w:val="00C67D57"/>
    <w:rsid w:val="00C67E93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EEF"/>
    <w:rsid w:val="00C71FE1"/>
    <w:rsid w:val="00C72057"/>
    <w:rsid w:val="00C72135"/>
    <w:rsid w:val="00C7243E"/>
    <w:rsid w:val="00C72A69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0FAB"/>
    <w:rsid w:val="00C813E1"/>
    <w:rsid w:val="00C81477"/>
    <w:rsid w:val="00C815AB"/>
    <w:rsid w:val="00C819E7"/>
    <w:rsid w:val="00C81E76"/>
    <w:rsid w:val="00C824BE"/>
    <w:rsid w:val="00C827F6"/>
    <w:rsid w:val="00C82912"/>
    <w:rsid w:val="00C82D74"/>
    <w:rsid w:val="00C82E6F"/>
    <w:rsid w:val="00C830C3"/>
    <w:rsid w:val="00C83195"/>
    <w:rsid w:val="00C837DD"/>
    <w:rsid w:val="00C83F3E"/>
    <w:rsid w:val="00C841F1"/>
    <w:rsid w:val="00C845E7"/>
    <w:rsid w:val="00C8498B"/>
    <w:rsid w:val="00C85029"/>
    <w:rsid w:val="00C8503B"/>
    <w:rsid w:val="00C850BB"/>
    <w:rsid w:val="00C85222"/>
    <w:rsid w:val="00C8538B"/>
    <w:rsid w:val="00C85403"/>
    <w:rsid w:val="00C85814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4D5"/>
    <w:rsid w:val="00C9368A"/>
    <w:rsid w:val="00C936C8"/>
    <w:rsid w:val="00C936ED"/>
    <w:rsid w:val="00C937BB"/>
    <w:rsid w:val="00C938D0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E3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974"/>
    <w:rsid w:val="00CA4A2D"/>
    <w:rsid w:val="00CA4B7A"/>
    <w:rsid w:val="00CA508D"/>
    <w:rsid w:val="00CA548D"/>
    <w:rsid w:val="00CA57FA"/>
    <w:rsid w:val="00CA59E8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8E4"/>
    <w:rsid w:val="00CA79BB"/>
    <w:rsid w:val="00CA7A5A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A3B"/>
    <w:rsid w:val="00CC3BED"/>
    <w:rsid w:val="00CC3C6F"/>
    <w:rsid w:val="00CC3DB1"/>
    <w:rsid w:val="00CC3F2D"/>
    <w:rsid w:val="00CC4246"/>
    <w:rsid w:val="00CC4997"/>
    <w:rsid w:val="00CC4E9C"/>
    <w:rsid w:val="00CC513D"/>
    <w:rsid w:val="00CC516F"/>
    <w:rsid w:val="00CC52A8"/>
    <w:rsid w:val="00CC5663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4A6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9B"/>
    <w:rsid w:val="00CD66AE"/>
    <w:rsid w:val="00CD670A"/>
    <w:rsid w:val="00CD6854"/>
    <w:rsid w:val="00CD6BF6"/>
    <w:rsid w:val="00CD6CC8"/>
    <w:rsid w:val="00CD78BD"/>
    <w:rsid w:val="00CD7D7A"/>
    <w:rsid w:val="00CD7EF1"/>
    <w:rsid w:val="00CE06C7"/>
    <w:rsid w:val="00CE0B27"/>
    <w:rsid w:val="00CE0C1C"/>
    <w:rsid w:val="00CE0E04"/>
    <w:rsid w:val="00CE10CD"/>
    <w:rsid w:val="00CE131F"/>
    <w:rsid w:val="00CE1345"/>
    <w:rsid w:val="00CE1400"/>
    <w:rsid w:val="00CE14A9"/>
    <w:rsid w:val="00CE1888"/>
    <w:rsid w:val="00CE18D9"/>
    <w:rsid w:val="00CE1910"/>
    <w:rsid w:val="00CE1CF9"/>
    <w:rsid w:val="00CE1E9E"/>
    <w:rsid w:val="00CE2205"/>
    <w:rsid w:val="00CE22D7"/>
    <w:rsid w:val="00CE23D6"/>
    <w:rsid w:val="00CE244F"/>
    <w:rsid w:val="00CE2462"/>
    <w:rsid w:val="00CE2483"/>
    <w:rsid w:val="00CE260B"/>
    <w:rsid w:val="00CE2625"/>
    <w:rsid w:val="00CE28BB"/>
    <w:rsid w:val="00CE2FC5"/>
    <w:rsid w:val="00CE30F3"/>
    <w:rsid w:val="00CE3202"/>
    <w:rsid w:val="00CE37AF"/>
    <w:rsid w:val="00CE3925"/>
    <w:rsid w:val="00CE3C51"/>
    <w:rsid w:val="00CE4108"/>
    <w:rsid w:val="00CE4176"/>
    <w:rsid w:val="00CE4414"/>
    <w:rsid w:val="00CE4666"/>
    <w:rsid w:val="00CE48A4"/>
    <w:rsid w:val="00CE4CD3"/>
    <w:rsid w:val="00CE4E73"/>
    <w:rsid w:val="00CE4EEF"/>
    <w:rsid w:val="00CE51BC"/>
    <w:rsid w:val="00CE5253"/>
    <w:rsid w:val="00CE54F2"/>
    <w:rsid w:val="00CE550C"/>
    <w:rsid w:val="00CE551F"/>
    <w:rsid w:val="00CE56EC"/>
    <w:rsid w:val="00CE57E8"/>
    <w:rsid w:val="00CE5C77"/>
    <w:rsid w:val="00CE5F33"/>
    <w:rsid w:val="00CE5F83"/>
    <w:rsid w:val="00CE6E09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454"/>
    <w:rsid w:val="00CF25EC"/>
    <w:rsid w:val="00CF28E8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35B"/>
    <w:rsid w:val="00D074C6"/>
    <w:rsid w:val="00D07705"/>
    <w:rsid w:val="00D0770B"/>
    <w:rsid w:val="00D0790C"/>
    <w:rsid w:val="00D07975"/>
    <w:rsid w:val="00D07A39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A44"/>
    <w:rsid w:val="00D11C8B"/>
    <w:rsid w:val="00D1204B"/>
    <w:rsid w:val="00D126D2"/>
    <w:rsid w:val="00D1276B"/>
    <w:rsid w:val="00D127F4"/>
    <w:rsid w:val="00D12B3B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9A"/>
    <w:rsid w:val="00D215AC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F10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F9"/>
    <w:rsid w:val="00D317E9"/>
    <w:rsid w:val="00D31877"/>
    <w:rsid w:val="00D31C69"/>
    <w:rsid w:val="00D31DDA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CE2"/>
    <w:rsid w:val="00D34EF7"/>
    <w:rsid w:val="00D34EFF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8F8"/>
    <w:rsid w:val="00D40955"/>
    <w:rsid w:val="00D40995"/>
    <w:rsid w:val="00D41037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521"/>
    <w:rsid w:val="00D506B9"/>
    <w:rsid w:val="00D507B6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F7C"/>
    <w:rsid w:val="00D532DA"/>
    <w:rsid w:val="00D535FE"/>
    <w:rsid w:val="00D53646"/>
    <w:rsid w:val="00D536A6"/>
    <w:rsid w:val="00D53C16"/>
    <w:rsid w:val="00D53E09"/>
    <w:rsid w:val="00D53FD0"/>
    <w:rsid w:val="00D54006"/>
    <w:rsid w:val="00D54348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7427"/>
    <w:rsid w:val="00D57483"/>
    <w:rsid w:val="00D57961"/>
    <w:rsid w:val="00D57A0D"/>
    <w:rsid w:val="00D57EF1"/>
    <w:rsid w:val="00D60153"/>
    <w:rsid w:val="00D60231"/>
    <w:rsid w:val="00D60259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3D40"/>
    <w:rsid w:val="00D6432F"/>
    <w:rsid w:val="00D64422"/>
    <w:rsid w:val="00D64657"/>
    <w:rsid w:val="00D646C0"/>
    <w:rsid w:val="00D64BE5"/>
    <w:rsid w:val="00D64DDF"/>
    <w:rsid w:val="00D64E65"/>
    <w:rsid w:val="00D65184"/>
    <w:rsid w:val="00D657D0"/>
    <w:rsid w:val="00D658E2"/>
    <w:rsid w:val="00D65A85"/>
    <w:rsid w:val="00D65F3A"/>
    <w:rsid w:val="00D66127"/>
    <w:rsid w:val="00D6616F"/>
    <w:rsid w:val="00D66206"/>
    <w:rsid w:val="00D66355"/>
    <w:rsid w:val="00D669EB"/>
    <w:rsid w:val="00D66CC7"/>
    <w:rsid w:val="00D66D73"/>
    <w:rsid w:val="00D67307"/>
    <w:rsid w:val="00D67320"/>
    <w:rsid w:val="00D679BD"/>
    <w:rsid w:val="00D67B8E"/>
    <w:rsid w:val="00D67E4B"/>
    <w:rsid w:val="00D67EA4"/>
    <w:rsid w:val="00D7013E"/>
    <w:rsid w:val="00D7047F"/>
    <w:rsid w:val="00D70494"/>
    <w:rsid w:val="00D70975"/>
    <w:rsid w:val="00D709D6"/>
    <w:rsid w:val="00D70A3C"/>
    <w:rsid w:val="00D71139"/>
    <w:rsid w:val="00D71471"/>
    <w:rsid w:val="00D71E36"/>
    <w:rsid w:val="00D72129"/>
    <w:rsid w:val="00D72292"/>
    <w:rsid w:val="00D72585"/>
    <w:rsid w:val="00D727C7"/>
    <w:rsid w:val="00D727F3"/>
    <w:rsid w:val="00D72A72"/>
    <w:rsid w:val="00D72B1F"/>
    <w:rsid w:val="00D72C24"/>
    <w:rsid w:val="00D72D48"/>
    <w:rsid w:val="00D72F52"/>
    <w:rsid w:val="00D72FDB"/>
    <w:rsid w:val="00D732C9"/>
    <w:rsid w:val="00D736B1"/>
    <w:rsid w:val="00D73A7C"/>
    <w:rsid w:val="00D73BA8"/>
    <w:rsid w:val="00D73C2F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9B3"/>
    <w:rsid w:val="00D82F80"/>
    <w:rsid w:val="00D8356A"/>
    <w:rsid w:val="00D835B0"/>
    <w:rsid w:val="00D8369B"/>
    <w:rsid w:val="00D836E3"/>
    <w:rsid w:val="00D83768"/>
    <w:rsid w:val="00D8394C"/>
    <w:rsid w:val="00D84287"/>
    <w:rsid w:val="00D84586"/>
    <w:rsid w:val="00D848DD"/>
    <w:rsid w:val="00D84DA8"/>
    <w:rsid w:val="00D84EC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6C1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37A"/>
    <w:rsid w:val="00D92692"/>
    <w:rsid w:val="00D92748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50BF"/>
    <w:rsid w:val="00D95252"/>
    <w:rsid w:val="00D955B0"/>
    <w:rsid w:val="00D959AE"/>
    <w:rsid w:val="00D95A76"/>
    <w:rsid w:val="00D95EC4"/>
    <w:rsid w:val="00D95F74"/>
    <w:rsid w:val="00D960FB"/>
    <w:rsid w:val="00D96302"/>
    <w:rsid w:val="00D9698B"/>
    <w:rsid w:val="00D96C88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56F"/>
    <w:rsid w:val="00DA0685"/>
    <w:rsid w:val="00DA0841"/>
    <w:rsid w:val="00DA0BDA"/>
    <w:rsid w:val="00DA0CC5"/>
    <w:rsid w:val="00DA109F"/>
    <w:rsid w:val="00DA1295"/>
    <w:rsid w:val="00DA1355"/>
    <w:rsid w:val="00DA20D7"/>
    <w:rsid w:val="00DA2167"/>
    <w:rsid w:val="00DA2269"/>
    <w:rsid w:val="00DA285E"/>
    <w:rsid w:val="00DA29AF"/>
    <w:rsid w:val="00DA2A8C"/>
    <w:rsid w:val="00DA32EE"/>
    <w:rsid w:val="00DA369F"/>
    <w:rsid w:val="00DA37F2"/>
    <w:rsid w:val="00DA395C"/>
    <w:rsid w:val="00DA3C5A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9DB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7181"/>
    <w:rsid w:val="00DB727B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B4"/>
    <w:rsid w:val="00DC0CE0"/>
    <w:rsid w:val="00DC0CE6"/>
    <w:rsid w:val="00DC0DD7"/>
    <w:rsid w:val="00DC0E85"/>
    <w:rsid w:val="00DC0FBE"/>
    <w:rsid w:val="00DC11A7"/>
    <w:rsid w:val="00DC13AC"/>
    <w:rsid w:val="00DC1C17"/>
    <w:rsid w:val="00DC1E57"/>
    <w:rsid w:val="00DC2351"/>
    <w:rsid w:val="00DC270B"/>
    <w:rsid w:val="00DC2794"/>
    <w:rsid w:val="00DC2893"/>
    <w:rsid w:val="00DC2C5E"/>
    <w:rsid w:val="00DC303D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82B"/>
    <w:rsid w:val="00DD73C0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402"/>
    <w:rsid w:val="00DE249A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7C1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50A7"/>
    <w:rsid w:val="00DF51A2"/>
    <w:rsid w:val="00DF57BC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2ED7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68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145"/>
    <w:rsid w:val="00E137D6"/>
    <w:rsid w:val="00E138FD"/>
    <w:rsid w:val="00E13B63"/>
    <w:rsid w:val="00E13D3B"/>
    <w:rsid w:val="00E13FBE"/>
    <w:rsid w:val="00E14556"/>
    <w:rsid w:val="00E14908"/>
    <w:rsid w:val="00E14C63"/>
    <w:rsid w:val="00E150B6"/>
    <w:rsid w:val="00E15864"/>
    <w:rsid w:val="00E16164"/>
    <w:rsid w:val="00E163C5"/>
    <w:rsid w:val="00E16569"/>
    <w:rsid w:val="00E168EC"/>
    <w:rsid w:val="00E16966"/>
    <w:rsid w:val="00E1697B"/>
    <w:rsid w:val="00E16A2A"/>
    <w:rsid w:val="00E16C2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8DF"/>
    <w:rsid w:val="00E248FD"/>
    <w:rsid w:val="00E2494A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505"/>
    <w:rsid w:val="00E265CE"/>
    <w:rsid w:val="00E26AB0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5E8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A17"/>
    <w:rsid w:val="00E46DB2"/>
    <w:rsid w:val="00E46FAF"/>
    <w:rsid w:val="00E47191"/>
    <w:rsid w:val="00E471EC"/>
    <w:rsid w:val="00E4750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E10"/>
    <w:rsid w:val="00E51E2A"/>
    <w:rsid w:val="00E527E5"/>
    <w:rsid w:val="00E52889"/>
    <w:rsid w:val="00E5289D"/>
    <w:rsid w:val="00E529C1"/>
    <w:rsid w:val="00E52C3E"/>
    <w:rsid w:val="00E52C4A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2000"/>
    <w:rsid w:val="00E7251A"/>
    <w:rsid w:val="00E72901"/>
    <w:rsid w:val="00E72C44"/>
    <w:rsid w:val="00E72DC7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4AC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22D"/>
    <w:rsid w:val="00E97277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A4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9D0"/>
    <w:rsid w:val="00EB0AC6"/>
    <w:rsid w:val="00EB0B98"/>
    <w:rsid w:val="00EB0CAD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BFA"/>
    <w:rsid w:val="00EB5F9B"/>
    <w:rsid w:val="00EB6036"/>
    <w:rsid w:val="00EB61A2"/>
    <w:rsid w:val="00EB628D"/>
    <w:rsid w:val="00EB6304"/>
    <w:rsid w:val="00EB63D2"/>
    <w:rsid w:val="00EB66A4"/>
    <w:rsid w:val="00EB686E"/>
    <w:rsid w:val="00EB6C26"/>
    <w:rsid w:val="00EB6D00"/>
    <w:rsid w:val="00EB6DFB"/>
    <w:rsid w:val="00EB70E5"/>
    <w:rsid w:val="00EB7213"/>
    <w:rsid w:val="00EB7521"/>
    <w:rsid w:val="00EB7575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53B"/>
    <w:rsid w:val="00EC1593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3BB"/>
    <w:rsid w:val="00EC47E4"/>
    <w:rsid w:val="00EC492E"/>
    <w:rsid w:val="00EC4CDC"/>
    <w:rsid w:val="00EC4EA3"/>
    <w:rsid w:val="00EC51DE"/>
    <w:rsid w:val="00EC5236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4C6"/>
    <w:rsid w:val="00EE553D"/>
    <w:rsid w:val="00EE5792"/>
    <w:rsid w:val="00EE5A96"/>
    <w:rsid w:val="00EE5D20"/>
    <w:rsid w:val="00EE5FB8"/>
    <w:rsid w:val="00EE652E"/>
    <w:rsid w:val="00EE67C2"/>
    <w:rsid w:val="00EE686F"/>
    <w:rsid w:val="00EE69C7"/>
    <w:rsid w:val="00EE6AF7"/>
    <w:rsid w:val="00EE6D2A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51B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BE4"/>
    <w:rsid w:val="00EF6E35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4FEB"/>
    <w:rsid w:val="00F055B8"/>
    <w:rsid w:val="00F05A35"/>
    <w:rsid w:val="00F05A81"/>
    <w:rsid w:val="00F05BB8"/>
    <w:rsid w:val="00F05CFC"/>
    <w:rsid w:val="00F05DC2"/>
    <w:rsid w:val="00F05E5D"/>
    <w:rsid w:val="00F05FA1"/>
    <w:rsid w:val="00F067C7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F8A"/>
    <w:rsid w:val="00F170B4"/>
    <w:rsid w:val="00F17873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F23"/>
    <w:rsid w:val="00F25085"/>
    <w:rsid w:val="00F253CC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0028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41"/>
    <w:rsid w:val="00F32E47"/>
    <w:rsid w:val="00F32ED8"/>
    <w:rsid w:val="00F33079"/>
    <w:rsid w:val="00F330FE"/>
    <w:rsid w:val="00F33421"/>
    <w:rsid w:val="00F33915"/>
    <w:rsid w:val="00F33933"/>
    <w:rsid w:val="00F33B60"/>
    <w:rsid w:val="00F33C12"/>
    <w:rsid w:val="00F33DBB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33"/>
    <w:rsid w:val="00F409A2"/>
    <w:rsid w:val="00F40A13"/>
    <w:rsid w:val="00F41052"/>
    <w:rsid w:val="00F41171"/>
    <w:rsid w:val="00F41A6E"/>
    <w:rsid w:val="00F41CA4"/>
    <w:rsid w:val="00F41E94"/>
    <w:rsid w:val="00F4262B"/>
    <w:rsid w:val="00F42861"/>
    <w:rsid w:val="00F4292F"/>
    <w:rsid w:val="00F42A5D"/>
    <w:rsid w:val="00F42EC8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47FA0"/>
    <w:rsid w:val="00F50407"/>
    <w:rsid w:val="00F5043B"/>
    <w:rsid w:val="00F50729"/>
    <w:rsid w:val="00F507BE"/>
    <w:rsid w:val="00F50B62"/>
    <w:rsid w:val="00F50CDB"/>
    <w:rsid w:val="00F512FD"/>
    <w:rsid w:val="00F5178C"/>
    <w:rsid w:val="00F517A9"/>
    <w:rsid w:val="00F51868"/>
    <w:rsid w:val="00F5187B"/>
    <w:rsid w:val="00F51A50"/>
    <w:rsid w:val="00F51AD7"/>
    <w:rsid w:val="00F51F73"/>
    <w:rsid w:val="00F52464"/>
    <w:rsid w:val="00F529E0"/>
    <w:rsid w:val="00F52B1A"/>
    <w:rsid w:val="00F52B37"/>
    <w:rsid w:val="00F52BC4"/>
    <w:rsid w:val="00F5316C"/>
    <w:rsid w:val="00F53230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EBE"/>
    <w:rsid w:val="00F550D1"/>
    <w:rsid w:val="00F55982"/>
    <w:rsid w:val="00F55A0C"/>
    <w:rsid w:val="00F55F1F"/>
    <w:rsid w:val="00F56604"/>
    <w:rsid w:val="00F56869"/>
    <w:rsid w:val="00F569CA"/>
    <w:rsid w:val="00F56AC9"/>
    <w:rsid w:val="00F56D0F"/>
    <w:rsid w:val="00F56D71"/>
    <w:rsid w:val="00F56FC9"/>
    <w:rsid w:val="00F57405"/>
    <w:rsid w:val="00F57487"/>
    <w:rsid w:val="00F57627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73A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E2A"/>
    <w:rsid w:val="00F63E2C"/>
    <w:rsid w:val="00F641BC"/>
    <w:rsid w:val="00F6475A"/>
    <w:rsid w:val="00F64A96"/>
    <w:rsid w:val="00F64B89"/>
    <w:rsid w:val="00F64CD9"/>
    <w:rsid w:val="00F65377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5FA"/>
    <w:rsid w:val="00F676FF"/>
    <w:rsid w:val="00F6799D"/>
    <w:rsid w:val="00F679D8"/>
    <w:rsid w:val="00F67B73"/>
    <w:rsid w:val="00F67D14"/>
    <w:rsid w:val="00F702DB"/>
    <w:rsid w:val="00F7059A"/>
    <w:rsid w:val="00F707E2"/>
    <w:rsid w:val="00F708EA"/>
    <w:rsid w:val="00F70A75"/>
    <w:rsid w:val="00F70AF1"/>
    <w:rsid w:val="00F70C98"/>
    <w:rsid w:val="00F70D8E"/>
    <w:rsid w:val="00F70FD8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74FE"/>
    <w:rsid w:val="00F7752F"/>
    <w:rsid w:val="00F7763A"/>
    <w:rsid w:val="00F77C0D"/>
    <w:rsid w:val="00F77D5D"/>
    <w:rsid w:val="00F77DD5"/>
    <w:rsid w:val="00F80170"/>
    <w:rsid w:val="00F8024B"/>
    <w:rsid w:val="00F802E2"/>
    <w:rsid w:val="00F8045D"/>
    <w:rsid w:val="00F804BA"/>
    <w:rsid w:val="00F804F1"/>
    <w:rsid w:val="00F80A0E"/>
    <w:rsid w:val="00F80AF3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B4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6DE7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F33"/>
    <w:rsid w:val="00FB7013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9CB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98E"/>
    <w:rsid w:val="00FC5A83"/>
    <w:rsid w:val="00FC5C9E"/>
    <w:rsid w:val="00FC5E46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8EF"/>
    <w:rsid w:val="00FD0D13"/>
    <w:rsid w:val="00FD0DDD"/>
    <w:rsid w:val="00FD11DF"/>
    <w:rsid w:val="00FD128F"/>
    <w:rsid w:val="00FD1312"/>
    <w:rsid w:val="00FD131D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2035"/>
    <w:rsid w:val="00FE20DF"/>
    <w:rsid w:val="00FE2334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B3F"/>
    <w:rsid w:val="00FE7BBC"/>
    <w:rsid w:val="00FE7C71"/>
    <w:rsid w:val="00FE7CAF"/>
    <w:rsid w:val="00FE7D57"/>
    <w:rsid w:val="00FE7FC2"/>
    <w:rsid w:val="00FF01E6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972"/>
    <w:rsid w:val="00FF4B41"/>
    <w:rsid w:val="00FF4B7A"/>
    <w:rsid w:val="00FF4D6A"/>
    <w:rsid w:val="00FF53AD"/>
    <w:rsid w:val="00FF54F3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162EE"/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4B9C-A41B-485E-8AE5-0EB1744DA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</Pages>
  <Words>4904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2022-05-14T09:12:00Z</cp:lastPrinted>
  <dcterms:created xsi:type="dcterms:W3CDTF">2022-05-14T14:30:00Z</dcterms:created>
  <dcterms:modified xsi:type="dcterms:W3CDTF">2022-05-14T14:30:00Z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