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5518B" w14:textId="77777777"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p w14:paraId="33A119CC" w14:textId="77777777" w:rsidR="00AE3212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797AC52" w14:textId="0195788C" w:rsidR="0062551B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6DBC6C82" w14:textId="3ECDFD7E" w:rsidR="003130B5" w:rsidRDefault="00506DCA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709BB614" w14:textId="48866964" w:rsidR="002B65B3" w:rsidRPr="00870EEC" w:rsidRDefault="002B65B3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A009BEB" w14:textId="77777777" w:rsidR="00CC0775" w:rsidRPr="00870EEC" w:rsidRDefault="009D443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148D1B82" w14:textId="08082BBC" w:rsidR="00CC0775" w:rsidRPr="00870EEC" w:rsidRDefault="00CC077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475D1B7D" w14:textId="7D723E84" w:rsidR="009F50EE" w:rsidRDefault="009F50EE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B80ACA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</w:rPr>
      </w:pPr>
    </w:p>
    <w:p w14:paraId="6F42679F" w14:textId="4BF2FF28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531916">
        <w:rPr>
          <w:rFonts w:ascii="Angsana New" w:hAnsi="Angsana New"/>
          <w:sz w:val="30"/>
          <w:szCs w:val="30"/>
          <w:cs/>
        </w:rPr>
        <w:t>เมื่อวันที่</w:t>
      </w:r>
      <w:r w:rsidR="00EF0F62" w:rsidRPr="00531916">
        <w:rPr>
          <w:rFonts w:ascii="Angsana New" w:hAnsi="Angsana New" w:hint="cs"/>
          <w:sz w:val="30"/>
          <w:szCs w:val="30"/>
          <w:cs/>
        </w:rPr>
        <w:t xml:space="preserve"> </w:t>
      </w:r>
      <w:r w:rsidR="00D32EDD" w:rsidRPr="00531916">
        <w:rPr>
          <w:rFonts w:ascii="Angsana New" w:hAnsi="Angsana New"/>
          <w:sz w:val="30"/>
          <w:szCs w:val="30"/>
        </w:rPr>
        <w:t>1</w:t>
      </w:r>
      <w:r w:rsidR="00531916" w:rsidRPr="00531916">
        <w:rPr>
          <w:rFonts w:ascii="Angsana New" w:hAnsi="Angsana New"/>
          <w:sz w:val="30"/>
          <w:szCs w:val="30"/>
        </w:rPr>
        <w:t>3</w:t>
      </w:r>
      <w:r w:rsidR="00D32EDD" w:rsidRPr="00531916">
        <w:rPr>
          <w:rFonts w:ascii="Angsana New" w:hAnsi="Angsana New"/>
          <w:sz w:val="30"/>
          <w:szCs w:val="30"/>
        </w:rPr>
        <w:t xml:space="preserve"> </w:t>
      </w:r>
      <w:r w:rsidR="00D32EDD" w:rsidRPr="0053191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D32EDD" w:rsidRPr="00531916">
        <w:rPr>
          <w:rFonts w:ascii="Angsana New" w:hAnsi="Angsana New"/>
          <w:sz w:val="30"/>
          <w:szCs w:val="30"/>
        </w:rPr>
        <w:t>2565</w:t>
      </w:r>
    </w:p>
    <w:p w14:paraId="6F29ED1F" w14:textId="6FE01844" w:rsidR="0021348B" w:rsidRPr="00B80ACA" w:rsidRDefault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  <w:lang w:eastAsia="x-none"/>
        </w:rPr>
      </w:pPr>
    </w:p>
    <w:p w14:paraId="74289AEF" w14:textId="444C4944" w:rsidR="00930FDB" w:rsidRPr="00A72822" w:rsidRDefault="00B15330" w:rsidP="00A7282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21348B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B80ACA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p w14:paraId="123D4A53" w14:textId="415A46F8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</w:t>
      </w:r>
      <w:r w:rsidRPr="003A1737">
        <w:rPr>
          <w:rFonts w:ascii="Angsana New" w:hAnsi="Angsana New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D31F8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อไม่ให้ซ้ำซ้อนกับข้อมูลที่ได้นำเสนอไปแล้วใน</w:t>
      </w:r>
      <w:r w:rsidR="00D8665C">
        <w:rPr>
          <w:rFonts w:ascii="Angsana New" w:hAnsi="Angsana New"/>
          <w:sz w:val="30"/>
          <w:szCs w:val="30"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3A1737" w:rsidRPr="003A173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31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256</w:t>
      </w:r>
      <w:r w:rsidR="00D32EDD">
        <w:rPr>
          <w:rFonts w:ascii="Angsana New" w:hAnsi="Angsana New"/>
          <w:sz w:val="30"/>
          <w:szCs w:val="30"/>
        </w:rPr>
        <w:t>4</w:t>
      </w:r>
    </w:p>
    <w:p w14:paraId="50C0A1CF" w14:textId="090C67A8" w:rsidR="0047556A" w:rsidRPr="00B80ACA" w:rsidRDefault="0047556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</w:rPr>
      </w:pPr>
    </w:p>
    <w:p w14:paraId="004059A5" w14:textId="1BF92E1A" w:rsidR="00087C67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A1737">
        <w:rPr>
          <w:rFonts w:ascii="Angsana New" w:hAnsi="Angsana New"/>
          <w:sz w:val="30"/>
          <w:szCs w:val="30"/>
        </w:rPr>
        <w:t xml:space="preserve">31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1737">
        <w:rPr>
          <w:rFonts w:ascii="Angsana New" w:hAnsi="Angsana New"/>
          <w:sz w:val="30"/>
          <w:szCs w:val="30"/>
        </w:rPr>
        <w:t>256</w:t>
      </w:r>
      <w:r w:rsidR="00D32EDD">
        <w:rPr>
          <w:rFonts w:ascii="Angsana New" w:hAnsi="Angsana New"/>
          <w:sz w:val="30"/>
          <w:szCs w:val="30"/>
        </w:rPr>
        <w:t>4</w:t>
      </w:r>
    </w:p>
    <w:p w14:paraId="10A96AE4" w14:textId="77777777" w:rsidR="002B7334" w:rsidRPr="00B80ACA" w:rsidRDefault="002B7334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color w:val="0000FF"/>
        </w:rPr>
      </w:pPr>
    </w:p>
    <w:p w14:paraId="01FF7CB8" w14:textId="3222E027" w:rsidR="00EF3FE4" w:rsidRPr="00BA2043" w:rsidRDefault="00560375" w:rsidP="00BA7F6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3573719" w14:textId="0B02220C" w:rsidR="005F29D2" w:rsidRPr="00B80ACA" w:rsidRDefault="005F29D2" w:rsidP="00CE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BE0EA78" w14:textId="0425093C" w:rsidR="00292E07" w:rsidRPr="00292E07" w:rsidRDefault="00292E07" w:rsidP="0029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303D8">
        <w:rPr>
          <w:rFonts w:ascii="Angsana New" w:hAnsi="Angsana New" w:hint="cs"/>
          <w:spacing w:val="-2"/>
          <w:sz w:val="30"/>
          <w:szCs w:val="30"/>
          <w:cs/>
        </w:rPr>
        <w:t>ความสัมพันธ์ที่มีกับบริษัทย่อย ผู้บริหารสำคัญและบุคคลหรือกิจการ</w:t>
      </w:r>
      <w:r w:rsidR="005303D8" w:rsidRPr="005303D8">
        <w:rPr>
          <w:rFonts w:ascii="Angsana New" w:hAnsi="Angsana New" w:hint="cs"/>
          <w:spacing w:val="-2"/>
          <w:sz w:val="30"/>
          <w:szCs w:val="30"/>
          <w:cs/>
        </w:rPr>
        <w:t>อื่น</w:t>
      </w:r>
      <w:r w:rsidRPr="005303D8">
        <w:rPr>
          <w:rFonts w:ascii="Angsana New" w:hAnsi="Angsana New" w:hint="cs"/>
          <w:spacing w:val="-2"/>
          <w:sz w:val="30"/>
          <w:szCs w:val="30"/>
          <w:cs/>
        </w:rPr>
        <w:t>ที่เกี่ยวข้อง</w:t>
      </w:r>
      <w:r w:rsidR="005303D8" w:rsidRPr="005303D8">
        <w:rPr>
          <w:rFonts w:ascii="Angsana New" w:hAnsi="Angsana New" w:hint="cs"/>
          <w:spacing w:val="-2"/>
          <w:sz w:val="30"/>
          <w:szCs w:val="30"/>
          <w:cs/>
        </w:rPr>
        <w:t>กัน</w:t>
      </w:r>
      <w:r w:rsidRPr="005303D8">
        <w:rPr>
          <w:rFonts w:ascii="Angsana New" w:hAnsi="Angsana New" w:hint="cs"/>
          <w:spacing w:val="-2"/>
          <w:sz w:val="30"/>
          <w:szCs w:val="30"/>
          <w:cs/>
        </w:rPr>
        <w:t xml:space="preserve"> และนโยบายการกำหนดราคา</w:t>
      </w:r>
      <w:r>
        <w:rPr>
          <w:rFonts w:ascii="Angsana New" w:hAnsi="Angsana New" w:hint="cs"/>
          <w:sz w:val="30"/>
          <w:szCs w:val="30"/>
          <w:cs/>
        </w:rPr>
        <w:t>แต่ละประเภทไม่ได้มีการเปลี่ยนแปลงอย่างมีสาระสำคัญในระหว่างงวด</w:t>
      </w:r>
    </w:p>
    <w:p w14:paraId="5FEC679F" w14:textId="77777777" w:rsidR="00292E07" w:rsidRPr="00B80ACA" w:rsidRDefault="00292E07" w:rsidP="00CE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81"/>
        <w:gridCol w:w="273"/>
        <w:gridCol w:w="1081"/>
        <w:gridCol w:w="273"/>
        <w:gridCol w:w="1075"/>
        <w:gridCol w:w="252"/>
        <w:gridCol w:w="1099"/>
      </w:tblGrid>
      <w:tr w:rsidR="00A72822" w:rsidRPr="00BA2043" w14:paraId="0D429484" w14:textId="77777777" w:rsidTr="0085294D">
        <w:trPr>
          <w:tblHeader/>
        </w:trPr>
        <w:tc>
          <w:tcPr>
            <w:tcW w:w="2231" w:type="pct"/>
          </w:tcPr>
          <w:p w14:paraId="03E8B6FA" w14:textId="43BC9DB9" w:rsidR="00A72822" w:rsidRPr="00072A61" w:rsidRDefault="007836FD" w:rsidP="00A7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560" w:hanging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2A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3" w:type="pct"/>
            <w:gridSpan w:val="3"/>
          </w:tcPr>
          <w:p w14:paraId="11C053EA" w14:textId="4757B2DA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A5FE93D" w14:textId="77777777" w:rsidR="00A72822" w:rsidRPr="00BA2043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6C838999" w14:textId="5A53F96F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36FD" w:rsidRPr="00BA2043" w14:paraId="7B7C1D14" w14:textId="77777777" w:rsidTr="0085294D">
        <w:trPr>
          <w:tblHeader/>
        </w:trPr>
        <w:tc>
          <w:tcPr>
            <w:tcW w:w="2231" w:type="pct"/>
          </w:tcPr>
          <w:p w14:paraId="0ABACFA2" w14:textId="0A570DC7" w:rsidR="008D2C41" w:rsidRPr="00CE6629" w:rsidRDefault="00CE6629" w:rsidP="000A7342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2E0B5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D32EDD" w:rsidRPr="00D32EDD">
              <w:rPr>
                <w:rFonts w:asciiTheme="majorBidi" w:hAnsiTheme="majorBidi" w:cs="Angsana New"/>
                <w:b/>
                <w:bCs/>
                <w:i/>
                <w:iCs/>
                <w:lang w:val="en-US"/>
              </w:rPr>
              <w:t>3</w:t>
            </w:r>
            <w:r w:rsidR="00D32EDD" w:rsidRPr="00D32EDD">
              <w:rPr>
                <w:rFonts w:asciiTheme="majorBidi" w:hAnsiTheme="majorBidi" w:cs="Angsana New" w:hint="cs"/>
                <w:b/>
                <w:bCs/>
                <w:i/>
                <w:iCs/>
                <w:lang w:val="en-US"/>
              </w:rPr>
              <w:t>1</w:t>
            </w:r>
            <w:r w:rsidR="00D32EDD" w:rsidRPr="00D32EDD">
              <w:rPr>
                <w:rFonts w:asciiTheme="majorBidi" w:hAnsiTheme="majorBidi" w:cs="Angsana New" w:hint="cs"/>
                <w:b/>
                <w:bCs/>
                <w:i/>
                <w:iCs/>
                <w:cs/>
                <w:lang w:val="en-US"/>
              </w:rPr>
              <w:t xml:space="preserve"> มีนาคม</w:t>
            </w:r>
          </w:p>
        </w:tc>
        <w:tc>
          <w:tcPr>
            <w:tcW w:w="583" w:type="pct"/>
            <w:vAlign w:val="bottom"/>
          </w:tcPr>
          <w:p w14:paraId="3BBC3425" w14:textId="43315008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D32E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E29556B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2BECBE0" w14:textId="5C09E79B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D32E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CA040B0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2ADEAADB" w14:textId="5D77E3B5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D32E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3B4D6468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311C33F" w14:textId="2EA7173B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D32ED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B5C18" w:rsidRPr="00BA2043" w14:paraId="71C5C7A9" w14:textId="77777777" w:rsidTr="0085294D">
        <w:trPr>
          <w:trHeight w:val="353"/>
          <w:tblHeader/>
        </w:trPr>
        <w:tc>
          <w:tcPr>
            <w:tcW w:w="2231" w:type="pct"/>
          </w:tcPr>
          <w:p w14:paraId="6374764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9" w:type="pct"/>
            <w:gridSpan w:val="7"/>
          </w:tcPr>
          <w:p w14:paraId="05E9B4B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836FD" w:rsidRPr="00BA2043" w14:paraId="151AB186" w14:textId="77777777" w:rsidTr="0085294D">
        <w:tc>
          <w:tcPr>
            <w:tcW w:w="2231" w:type="pct"/>
          </w:tcPr>
          <w:p w14:paraId="4B8984AC" w14:textId="77777777" w:rsidR="00CF4D00" w:rsidRPr="00BA2043" w:rsidRDefault="00CF4D00" w:rsidP="00CF4D0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75B39213" w14:textId="77777777" w:rsidR="00CF4D00" w:rsidRPr="00D32EDD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4F7C9B5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101E053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0079324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DA48E64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CF762A7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9906FB7" w14:textId="2BD35D8A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32EDD" w:rsidRPr="00BA2043" w14:paraId="5EC92F79" w14:textId="77777777" w:rsidTr="0085294D">
        <w:trPr>
          <w:trHeight w:val="435"/>
        </w:trPr>
        <w:tc>
          <w:tcPr>
            <w:tcW w:w="2231" w:type="pct"/>
          </w:tcPr>
          <w:p w14:paraId="3C1926B0" w14:textId="77777777" w:rsidR="00D32EDD" w:rsidRPr="00BA2043" w:rsidRDefault="00D32EDD" w:rsidP="00D32ED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3" w:type="pct"/>
          </w:tcPr>
          <w:p w14:paraId="2BEE12F1" w14:textId="47DABA58" w:rsidR="00D32EDD" w:rsidRPr="00D32EDD" w:rsidDel="008D2C41" w:rsidRDefault="00B80ACA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7597BB1" w14:textId="77777777" w:rsidR="00D32EDD" w:rsidRPr="00BA2043" w:rsidRDefault="00D32EDD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EEB34D4" w14:textId="0C0AF830" w:rsidR="00D32EDD" w:rsidRPr="00BA2043" w:rsidDel="008D2C41" w:rsidRDefault="00D32EDD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05688B3" w14:textId="77777777" w:rsidR="00D32EDD" w:rsidRPr="00BA2043" w:rsidRDefault="00D32EDD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2C71338" w14:textId="0276A2C2" w:rsidR="00D32EDD" w:rsidRPr="00BA2043" w:rsidDel="008D2C41" w:rsidRDefault="00B80ACA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38,122</w:t>
            </w:r>
          </w:p>
        </w:tc>
        <w:tc>
          <w:tcPr>
            <w:tcW w:w="136" w:type="pct"/>
          </w:tcPr>
          <w:p w14:paraId="4A391D2A" w14:textId="77777777" w:rsidR="00D32EDD" w:rsidRPr="00BA2043" w:rsidRDefault="00D32EDD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C20BB96" w14:textId="3F7B8661" w:rsidR="00D32EDD" w:rsidRPr="00BA2043" w:rsidDel="008D2C41" w:rsidRDefault="00497386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97386">
              <w:rPr>
                <w:rFonts w:ascii="Angsana New" w:hAnsi="Angsana New"/>
                <w:sz w:val="30"/>
                <w:szCs w:val="30"/>
                <w:lang w:val="en-US" w:eastAsia="en-US"/>
              </w:rPr>
              <w:t>25,050</w:t>
            </w:r>
          </w:p>
        </w:tc>
      </w:tr>
      <w:tr w:rsidR="00D32EDD" w:rsidRPr="00BA2043" w14:paraId="6BC3497A" w14:textId="77777777" w:rsidTr="0085294D">
        <w:trPr>
          <w:trHeight w:val="435"/>
        </w:trPr>
        <w:tc>
          <w:tcPr>
            <w:tcW w:w="2231" w:type="pct"/>
          </w:tcPr>
          <w:p w14:paraId="0E98E464" w14:textId="46B63746" w:rsidR="00D32EDD" w:rsidRPr="00BA2043" w:rsidRDefault="00D32EDD" w:rsidP="00D32ED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3" w:type="pct"/>
          </w:tcPr>
          <w:p w14:paraId="1A7E7725" w14:textId="2D2B9B0F" w:rsidR="00D32EDD" w:rsidRPr="00D32EDD" w:rsidRDefault="00B80ACA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0AD7D5E" w14:textId="77777777" w:rsidR="00D32EDD" w:rsidRPr="00BA2043" w:rsidRDefault="00D32EDD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AAF3819" w14:textId="000ADD04" w:rsidR="00D32EDD" w:rsidRDefault="00D32EDD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F07CC5B" w14:textId="77777777" w:rsidR="00D32EDD" w:rsidRPr="00BA2043" w:rsidRDefault="00D32EDD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937AA04" w14:textId="36EB09D7" w:rsidR="00D32EDD" w:rsidRDefault="00B80ACA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678253A3" w14:textId="77777777" w:rsidR="00D32EDD" w:rsidRPr="00BA2043" w:rsidRDefault="00D32EDD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DCF7B8B" w14:textId="51D8EF85" w:rsidR="00D32EDD" w:rsidRDefault="00D32EDD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</w:tr>
      <w:tr w:rsidR="00D32EDD" w:rsidRPr="00BA2043" w14:paraId="3680B1EF" w14:textId="77777777" w:rsidTr="0085294D">
        <w:trPr>
          <w:trHeight w:val="435"/>
        </w:trPr>
        <w:tc>
          <w:tcPr>
            <w:tcW w:w="2231" w:type="pct"/>
          </w:tcPr>
          <w:p w14:paraId="672F27D2" w14:textId="77777777" w:rsidR="00D32EDD" w:rsidRPr="00BA2043" w:rsidRDefault="00D32EDD" w:rsidP="00D32ED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83" w:type="pct"/>
          </w:tcPr>
          <w:p w14:paraId="17178E97" w14:textId="7CE86729" w:rsidR="00D32EDD" w:rsidRPr="00D32EDD" w:rsidDel="008D2C41" w:rsidRDefault="00B80ACA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DC5EE86" w14:textId="77777777" w:rsidR="00D32EDD" w:rsidRPr="00BA2043" w:rsidRDefault="00D32EDD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D5C894F" w14:textId="7D57D342" w:rsidR="00D32EDD" w:rsidRPr="00BA2043" w:rsidDel="008D2C41" w:rsidRDefault="00D32EDD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20C74A3" w14:textId="77777777" w:rsidR="00D32EDD" w:rsidRPr="00BA2043" w:rsidRDefault="00D32EDD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2E3825B" w14:textId="7874E110" w:rsidR="00D32EDD" w:rsidRDefault="00B80ACA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2D0CC18A" w14:textId="77777777" w:rsidR="00D32EDD" w:rsidRPr="00BA2043" w:rsidRDefault="00D32EDD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D6994DC" w14:textId="6BAB9775" w:rsidR="00D32EDD" w:rsidRPr="00BA2043" w:rsidDel="008D2C41" w:rsidRDefault="00497386" w:rsidP="00D32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97386">
              <w:rPr>
                <w:rFonts w:ascii="Angsana New" w:hAnsi="Angsana New"/>
                <w:sz w:val="30"/>
                <w:szCs w:val="30"/>
                <w:lang w:val="en-US" w:eastAsia="en-US"/>
              </w:rPr>
              <w:t>8,700</w:t>
            </w:r>
          </w:p>
        </w:tc>
      </w:tr>
      <w:tr w:rsidR="00497386" w:rsidRPr="00BA2043" w14:paraId="5E67080E" w14:textId="77777777" w:rsidTr="0085294D">
        <w:trPr>
          <w:trHeight w:val="435"/>
        </w:trPr>
        <w:tc>
          <w:tcPr>
            <w:tcW w:w="2231" w:type="pct"/>
          </w:tcPr>
          <w:p w14:paraId="7F4F6678" w14:textId="31ACF108" w:rsidR="00497386" w:rsidRDefault="00497386" w:rsidP="004973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3" w:type="pct"/>
            <w:vAlign w:val="bottom"/>
          </w:tcPr>
          <w:p w14:paraId="241B0168" w14:textId="7ACA927E" w:rsidR="00497386" w:rsidRPr="00D32EDD" w:rsidRDefault="00B80ACA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B11B757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vAlign w:val="bottom"/>
          </w:tcPr>
          <w:p w14:paraId="31B3662A" w14:textId="5D76C3B1" w:rsidR="00497386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A631FC4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7C6791E" w14:textId="10FBF291" w:rsidR="00497386" w:rsidRDefault="00B80ACA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36" w:type="pct"/>
          </w:tcPr>
          <w:p w14:paraId="742168B5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0BAEEC6" w14:textId="1B549E74" w:rsidR="00497386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</w:tr>
      <w:tr w:rsidR="00497386" w:rsidRPr="00BA2043" w14:paraId="6DD54B33" w14:textId="77777777" w:rsidTr="0085294D">
        <w:trPr>
          <w:trHeight w:val="435"/>
        </w:trPr>
        <w:tc>
          <w:tcPr>
            <w:tcW w:w="2231" w:type="pct"/>
          </w:tcPr>
          <w:p w14:paraId="4A3ED1EA" w14:textId="77777777" w:rsidR="00497386" w:rsidRPr="00BA2043" w:rsidRDefault="00497386" w:rsidP="004973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83" w:type="pct"/>
            <w:vAlign w:val="bottom"/>
          </w:tcPr>
          <w:p w14:paraId="6707D320" w14:textId="4862DCB1" w:rsidR="00497386" w:rsidRPr="00D32EDD" w:rsidDel="008D2C41" w:rsidRDefault="00B80ACA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23B59A7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vAlign w:val="bottom"/>
          </w:tcPr>
          <w:p w14:paraId="29EB2C25" w14:textId="60F83C0D" w:rsidR="00497386" w:rsidRPr="00BA2043" w:rsidDel="008D2C4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E093E11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39ED59E" w14:textId="2C95589A" w:rsidR="00497386" w:rsidRPr="00BA2043" w:rsidDel="008D2C41" w:rsidRDefault="00B80ACA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6" w:type="pct"/>
          </w:tcPr>
          <w:p w14:paraId="7F75ADCA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09922B4" w14:textId="3F1A8D7B" w:rsidR="00497386" w:rsidRPr="00BA2043" w:rsidDel="008D2C4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497386" w:rsidRPr="00BA2043" w14:paraId="01B1DE2E" w14:textId="77777777" w:rsidTr="0085294D">
        <w:tc>
          <w:tcPr>
            <w:tcW w:w="2231" w:type="pct"/>
          </w:tcPr>
          <w:p w14:paraId="684851FA" w14:textId="74F08C06" w:rsidR="00497386" w:rsidRPr="00BA2043" w:rsidRDefault="00497386" w:rsidP="004973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583" w:type="pct"/>
          </w:tcPr>
          <w:p w14:paraId="397DE1A0" w14:textId="13B941F4" w:rsidR="00497386" w:rsidRDefault="00B80ACA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D458FFE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0B1C715" w14:textId="0C222AA6" w:rsidR="00497386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F2F593B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67EF5C9" w14:textId="10702A4C" w:rsidR="00497386" w:rsidRPr="00BA2043" w:rsidDel="008D2C41" w:rsidRDefault="00B80ACA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1,223</w:t>
            </w:r>
          </w:p>
        </w:tc>
        <w:tc>
          <w:tcPr>
            <w:tcW w:w="136" w:type="pct"/>
          </w:tcPr>
          <w:p w14:paraId="7FA8198D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EE92809" w14:textId="202CA563" w:rsidR="00497386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97386">
              <w:rPr>
                <w:rFonts w:ascii="Angsana New" w:hAnsi="Angsana New"/>
                <w:sz w:val="30"/>
                <w:szCs w:val="30"/>
                <w:lang w:val="en-US" w:eastAsia="en-US"/>
              </w:rPr>
              <w:t>5,175</w:t>
            </w:r>
          </w:p>
        </w:tc>
      </w:tr>
      <w:tr w:rsidR="00497386" w:rsidRPr="00BA2043" w14:paraId="458E307F" w14:textId="77777777" w:rsidTr="0085294D">
        <w:tc>
          <w:tcPr>
            <w:tcW w:w="2231" w:type="pct"/>
          </w:tcPr>
          <w:p w14:paraId="723C6A5F" w14:textId="77777777" w:rsidR="00497386" w:rsidRPr="00BA2043" w:rsidRDefault="00497386" w:rsidP="004973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83" w:type="pct"/>
          </w:tcPr>
          <w:p w14:paraId="12C9C59C" w14:textId="77777777" w:rsidR="00497386" w:rsidRPr="00BA2043" w:rsidDel="008D2C4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1AEB854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6E2535F" w14:textId="17BB2D78" w:rsidR="00497386" w:rsidRPr="00BA2043" w:rsidDel="008D2C4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3A529B8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23E5940" w14:textId="77777777" w:rsidR="00497386" w:rsidRPr="00BA2043" w:rsidDel="008D2C4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CF2CB30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969A93B" w14:textId="77777777" w:rsidR="00497386" w:rsidRPr="00BA2043" w:rsidDel="008D2C4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97386" w:rsidRPr="00BA2043" w14:paraId="299C50EE" w14:textId="77777777" w:rsidTr="0085294D">
        <w:tc>
          <w:tcPr>
            <w:tcW w:w="2231" w:type="pct"/>
          </w:tcPr>
          <w:p w14:paraId="4137DF58" w14:textId="77777777" w:rsidR="00497386" w:rsidRPr="00B36D11" w:rsidRDefault="00497386" w:rsidP="004973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36D11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3" w:type="pct"/>
          </w:tcPr>
          <w:p w14:paraId="178019EC" w14:textId="67C9C09A" w:rsidR="00497386" w:rsidRPr="00B36D11" w:rsidDel="008D2C41" w:rsidRDefault="00B80ACA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796</w:t>
            </w:r>
          </w:p>
        </w:tc>
        <w:tc>
          <w:tcPr>
            <w:tcW w:w="147" w:type="pct"/>
          </w:tcPr>
          <w:p w14:paraId="286F3C3E" w14:textId="77777777" w:rsidR="00497386" w:rsidRPr="00B36D1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E66D144" w14:textId="4722520A" w:rsidR="00497386" w:rsidRPr="00B36D11" w:rsidDel="008D2C41" w:rsidRDefault="0049738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4381B">
              <w:rPr>
                <w:rFonts w:ascii="Angsana New" w:hAnsi="Angsana New"/>
                <w:sz w:val="30"/>
                <w:szCs w:val="30"/>
                <w:lang w:val="en-US" w:eastAsia="en-US"/>
              </w:rPr>
              <w:t>403</w:t>
            </w:r>
          </w:p>
        </w:tc>
        <w:tc>
          <w:tcPr>
            <w:tcW w:w="147" w:type="pct"/>
          </w:tcPr>
          <w:p w14:paraId="59770720" w14:textId="77777777" w:rsidR="00497386" w:rsidRPr="00B36D1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6594645" w14:textId="16C658EE" w:rsidR="00497386" w:rsidRPr="00B36D11" w:rsidDel="008D2C41" w:rsidRDefault="00B80ACA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420</w:t>
            </w:r>
          </w:p>
        </w:tc>
        <w:tc>
          <w:tcPr>
            <w:tcW w:w="136" w:type="pct"/>
          </w:tcPr>
          <w:p w14:paraId="69E99144" w14:textId="77777777" w:rsidR="00497386" w:rsidRPr="00B36D1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076D37E" w14:textId="06A6A711" w:rsidR="00497386" w:rsidRPr="00B36D11" w:rsidDel="008D2C4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233</w:t>
            </w:r>
          </w:p>
        </w:tc>
      </w:tr>
      <w:tr w:rsidR="00497386" w:rsidRPr="00BA2043" w14:paraId="56003ACB" w14:textId="77777777" w:rsidTr="0085294D">
        <w:tc>
          <w:tcPr>
            <w:tcW w:w="2231" w:type="pct"/>
          </w:tcPr>
          <w:p w14:paraId="71E0A83D" w14:textId="77777777" w:rsidR="00497386" w:rsidRPr="00B36D11" w:rsidRDefault="00497386" w:rsidP="004973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3" w:type="pct"/>
          </w:tcPr>
          <w:p w14:paraId="52A31343" w14:textId="77777777" w:rsidR="00497386" w:rsidRPr="00B36D1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5526C8C8" w14:textId="77777777" w:rsidR="00497386" w:rsidRPr="00B36D1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4BF17985" w14:textId="77777777" w:rsidR="00497386" w:rsidRPr="00B36D1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7" w:type="pct"/>
          </w:tcPr>
          <w:p w14:paraId="09CFCD7E" w14:textId="77777777" w:rsidR="00497386" w:rsidRPr="00B36D1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0" w:type="pct"/>
          </w:tcPr>
          <w:p w14:paraId="040B1D04" w14:textId="77777777" w:rsidR="00497386" w:rsidRPr="00B36D1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6" w:type="pct"/>
          </w:tcPr>
          <w:p w14:paraId="3964C572" w14:textId="77777777" w:rsidR="00497386" w:rsidRPr="00B36D1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</w:tcPr>
          <w:p w14:paraId="69F77995" w14:textId="77777777" w:rsidR="00497386" w:rsidRPr="00B36D1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497386" w:rsidRPr="00BA2043" w14:paraId="269C4A9D" w14:textId="77777777" w:rsidTr="0085294D">
        <w:tc>
          <w:tcPr>
            <w:tcW w:w="2231" w:type="pct"/>
          </w:tcPr>
          <w:p w14:paraId="45CA1E57" w14:textId="77777777" w:rsidR="00497386" w:rsidRPr="00BA2043" w:rsidRDefault="00497386" w:rsidP="004973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583" w:type="pct"/>
          </w:tcPr>
          <w:p w14:paraId="75FAD0B6" w14:textId="77777777" w:rsidR="00497386" w:rsidRPr="00BA2043" w:rsidDel="008D2C4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25BF8B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D3200D9" w14:textId="77777777" w:rsidR="00497386" w:rsidRPr="00BA2043" w:rsidDel="008D2C4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577E5E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197A799" w14:textId="77777777" w:rsidR="00497386" w:rsidRPr="00BA2043" w:rsidDel="008D2C4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205956A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B41CE82" w14:textId="77777777" w:rsidR="00497386" w:rsidRPr="00BA2043" w:rsidDel="008D2C4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97386" w:rsidRPr="00BA2043" w14:paraId="06708BE9" w14:textId="77777777" w:rsidTr="0085294D">
        <w:tc>
          <w:tcPr>
            <w:tcW w:w="2231" w:type="pct"/>
          </w:tcPr>
          <w:p w14:paraId="54E72667" w14:textId="77777777" w:rsidR="00497386" w:rsidRPr="00BA2043" w:rsidRDefault="00497386" w:rsidP="004973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83" w:type="pct"/>
          </w:tcPr>
          <w:p w14:paraId="42B90E31" w14:textId="445C1D55" w:rsidR="00497386" w:rsidRDefault="00B165C3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7" w:type="pct"/>
          </w:tcPr>
          <w:p w14:paraId="5062404C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4497CEC" w14:textId="389325B8" w:rsidR="00497386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778</w:t>
            </w:r>
          </w:p>
        </w:tc>
        <w:tc>
          <w:tcPr>
            <w:tcW w:w="147" w:type="pct"/>
          </w:tcPr>
          <w:p w14:paraId="724A575A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9060DEF" w14:textId="69CE5F1C" w:rsidR="00497386" w:rsidRDefault="00B80ACA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36" w:type="pct"/>
          </w:tcPr>
          <w:p w14:paraId="68515593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134CDABF" w14:textId="772D700F" w:rsidR="00497386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97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428</w:t>
            </w:r>
          </w:p>
        </w:tc>
      </w:tr>
      <w:tr w:rsidR="00497386" w:rsidRPr="00BA2043" w14:paraId="638758CB" w14:textId="77777777" w:rsidTr="0085294D">
        <w:tc>
          <w:tcPr>
            <w:tcW w:w="2231" w:type="pct"/>
          </w:tcPr>
          <w:p w14:paraId="26B417CD" w14:textId="77777777" w:rsidR="00497386" w:rsidRPr="00BA2043" w:rsidRDefault="00497386" w:rsidP="00497386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3" w:type="pct"/>
          </w:tcPr>
          <w:p w14:paraId="6601E91D" w14:textId="77777777" w:rsidR="00497386" w:rsidRPr="00BA2043" w:rsidDel="008D2C4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258EEF9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D4C6CF" w14:textId="5D2C054C" w:rsidR="00497386" w:rsidRPr="00BA2043" w:rsidDel="008D2C4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5DBD2E1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D360038" w14:textId="77777777" w:rsidR="00497386" w:rsidRPr="00BA2043" w:rsidDel="008D2C4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6BB32F32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4267C9C" w14:textId="5DA35369" w:rsidR="00497386" w:rsidRPr="00BA2043" w:rsidDel="008D2C4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97386" w:rsidRPr="00BA2043" w14:paraId="62020F0B" w14:textId="77777777" w:rsidTr="0085294D">
        <w:tc>
          <w:tcPr>
            <w:tcW w:w="2231" w:type="pct"/>
          </w:tcPr>
          <w:p w14:paraId="5A6641B4" w14:textId="77777777" w:rsidR="00497386" w:rsidRPr="00BA2043" w:rsidRDefault="00497386" w:rsidP="00497386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3" w:type="pct"/>
          </w:tcPr>
          <w:p w14:paraId="1FF38E0E" w14:textId="6889C3BA" w:rsidR="00497386" w:rsidRPr="00BA2043" w:rsidDel="008D2C41" w:rsidRDefault="00B165C3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10,362</w:t>
            </w:r>
          </w:p>
        </w:tc>
        <w:tc>
          <w:tcPr>
            <w:tcW w:w="147" w:type="pct"/>
          </w:tcPr>
          <w:p w14:paraId="5D9D65A2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50DAAE" w14:textId="49CAB298" w:rsidR="00497386" w:rsidRPr="00B80ACA" w:rsidDel="008D2C41" w:rsidRDefault="00B165C3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6,538</w:t>
            </w:r>
          </w:p>
        </w:tc>
        <w:tc>
          <w:tcPr>
            <w:tcW w:w="147" w:type="pct"/>
          </w:tcPr>
          <w:p w14:paraId="0AE23575" w14:textId="77777777" w:rsidR="00497386" w:rsidRPr="00B80ACA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32980E1" w14:textId="09792BBC" w:rsidR="00497386" w:rsidRPr="00B80ACA" w:rsidDel="008D2C41" w:rsidRDefault="00B80ACA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3,708</w:t>
            </w:r>
          </w:p>
        </w:tc>
        <w:tc>
          <w:tcPr>
            <w:tcW w:w="136" w:type="pct"/>
          </w:tcPr>
          <w:p w14:paraId="0A41F422" w14:textId="77777777" w:rsidR="00497386" w:rsidRPr="00B80ACA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1F3F7F44" w14:textId="18E392E5" w:rsidR="00497386" w:rsidRPr="00B80ACA" w:rsidDel="008D2C41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0ACA">
              <w:rPr>
                <w:rFonts w:ascii="Angsana New" w:hAnsi="Angsana New"/>
                <w:sz w:val="30"/>
                <w:szCs w:val="30"/>
                <w:lang w:val="en-US" w:eastAsia="en-US"/>
              </w:rPr>
              <w:t>3,</w:t>
            </w:r>
            <w:r w:rsidR="00B165C3">
              <w:rPr>
                <w:rFonts w:ascii="Angsana New" w:hAnsi="Angsana New"/>
                <w:sz w:val="30"/>
                <w:szCs w:val="30"/>
                <w:lang w:val="en-US" w:eastAsia="en-US"/>
              </w:rPr>
              <w:t>58</w:t>
            </w:r>
            <w:r w:rsidR="00462D7E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497386" w:rsidRPr="00BA2043" w14:paraId="654C5441" w14:textId="77777777" w:rsidTr="00B80ACA">
        <w:tc>
          <w:tcPr>
            <w:tcW w:w="2231" w:type="pct"/>
          </w:tcPr>
          <w:p w14:paraId="040813CF" w14:textId="77777777" w:rsidR="00497386" w:rsidRPr="00BA2043" w:rsidRDefault="00497386" w:rsidP="00497386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</w:tcPr>
          <w:p w14:paraId="44EC9483" w14:textId="79A1197B" w:rsidR="00497386" w:rsidRPr="00BA2043" w:rsidDel="008D2C41" w:rsidRDefault="00B165C3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693</w:t>
            </w:r>
          </w:p>
        </w:tc>
        <w:tc>
          <w:tcPr>
            <w:tcW w:w="147" w:type="pct"/>
          </w:tcPr>
          <w:p w14:paraId="430A34CA" w14:textId="77777777" w:rsidR="00497386" w:rsidRPr="00BA2043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99802FE" w14:textId="73279B9C" w:rsidR="00497386" w:rsidRPr="00B80ACA" w:rsidDel="008D2C41" w:rsidRDefault="00B165C3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543</w:t>
            </w:r>
          </w:p>
        </w:tc>
        <w:tc>
          <w:tcPr>
            <w:tcW w:w="147" w:type="pct"/>
          </w:tcPr>
          <w:p w14:paraId="57B7D3C4" w14:textId="77777777" w:rsidR="00497386" w:rsidRPr="00B80ACA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243EC08" w14:textId="70CB4329" w:rsidR="00497386" w:rsidRPr="00B80ACA" w:rsidDel="008D2C41" w:rsidRDefault="00B80ACA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373</w:t>
            </w:r>
          </w:p>
        </w:tc>
        <w:tc>
          <w:tcPr>
            <w:tcW w:w="136" w:type="pct"/>
          </w:tcPr>
          <w:p w14:paraId="42C2C2FA" w14:textId="77777777" w:rsidR="00497386" w:rsidRPr="00B80ACA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4BEC304" w14:textId="476E660B" w:rsidR="00497386" w:rsidRPr="00B80ACA" w:rsidDel="008D2C41" w:rsidRDefault="00B165C3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522</w:t>
            </w:r>
          </w:p>
        </w:tc>
      </w:tr>
      <w:tr w:rsidR="00B80ACA" w:rsidRPr="00004074" w14:paraId="2E77672A" w14:textId="77777777" w:rsidTr="00B80ACA">
        <w:trPr>
          <w:trHeight w:val="280"/>
        </w:trPr>
        <w:tc>
          <w:tcPr>
            <w:tcW w:w="2231" w:type="pct"/>
          </w:tcPr>
          <w:p w14:paraId="22BB94B4" w14:textId="448D7BEE" w:rsidR="00B80ACA" w:rsidRPr="001C2EC7" w:rsidRDefault="00B80ACA" w:rsidP="00497386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ผลประโยชน์อื่น ๆ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14485C6" w14:textId="4E240A27" w:rsidR="00B80ACA" w:rsidRPr="00497386" w:rsidRDefault="00962C57" w:rsidP="00F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1,221</w:t>
            </w:r>
          </w:p>
        </w:tc>
        <w:tc>
          <w:tcPr>
            <w:tcW w:w="147" w:type="pct"/>
          </w:tcPr>
          <w:p w14:paraId="0CCCC23E" w14:textId="77777777" w:rsidR="00B80ACA" w:rsidRPr="00497386" w:rsidRDefault="00B80ACA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64478AD" w14:textId="2A592733" w:rsidR="00B80ACA" w:rsidRPr="00B80ACA" w:rsidRDefault="00B165C3" w:rsidP="0058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561</w:t>
            </w:r>
          </w:p>
        </w:tc>
        <w:tc>
          <w:tcPr>
            <w:tcW w:w="147" w:type="pct"/>
          </w:tcPr>
          <w:p w14:paraId="2BD64882" w14:textId="77777777" w:rsidR="00B80ACA" w:rsidRPr="00B80ACA" w:rsidRDefault="00B80ACA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6A87DE4" w14:textId="4F7A2E77" w:rsidR="00B80ACA" w:rsidRPr="00B80ACA" w:rsidRDefault="00B80ACA" w:rsidP="0058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285</w:t>
            </w:r>
          </w:p>
        </w:tc>
        <w:tc>
          <w:tcPr>
            <w:tcW w:w="136" w:type="pct"/>
          </w:tcPr>
          <w:p w14:paraId="18F2656E" w14:textId="77777777" w:rsidR="00B80ACA" w:rsidRPr="00B80ACA" w:rsidRDefault="00B80ACA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629D905" w14:textId="417EE36B" w:rsidR="00B80ACA" w:rsidRPr="00B80ACA" w:rsidRDefault="00B165C3" w:rsidP="0058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561</w:t>
            </w:r>
          </w:p>
        </w:tc>
      </w:tr>
      <w:tr w:rsidR="00497386" w:rsidRPr="00004074" w14:paraId="1A2D1009" w14:textId="77777777" w:rsidTr="00B80ACA">
        <w:trPr>
          <w:trHeight w:val="280"/>
        </w:trPr>
        <w:tc>
          <w:tcPr>
            <w:tcW w:w="2231" w:type="pct"/>
          </w:tcPr>
          <w:p w14:paraId="714909C8" w14:textId="77777777" w:rsidR="00497386" w:rsidRPr="001C2EC7" w:rsidRDefault="00497386" w:rsidP="00497386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1C2EC7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454D451B" w:rsidR="00497386" w:rsidRPr="00497386" w:rsidRDefault="00B165C3" w:rsidP="0058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962C57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962C57">
              <w:rPr>
                <w:rFonts w:ascii="Angsana New" w:hAnsi="Angsana New"/>
                <w:sz w:val="30"/>
                <w:szCs w:val="30"/>
                <w:lang w:val="en-US" w:eastAsia="en-US"/>
              </w:rPr>
              <w:t>276</w:t>
            </w:r>
          </w:p>
        </w:tc>
        <w:tc>
          <w:tcPr>
            <w:tcW w:w="147" w:type="pct"/>
          </w:tcPr>
          <w:p w14:paraId="6FBAE103" w14:textId="77777777" w:rsidR="00497386" w:rsidRPr="00497386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359B7EA6" w:rsidR="00497386" w:rsidRPr="00B80ACA" w:rsidRDefault="00B165C3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7,642</w:t>
            </w:r>
          </w:p>
        </w:tc>
        <w:tc>
          <w:tcPr>
            <w:tcW w:w="147" w:type="pct"/>
          </w:tcPr>
          <w:p w14:paraId="7D607060" w14:textId="77777777" w:rsidR="00497386" w:rsidRPr="00B80ACA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504CF140" w:rsidR="00497386" w:rsidRPr="00B80ACA" w:rsidRDefault="00B80ACA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4,366</w:t>
            </w:r>
          </w:p>
        </w:tc>
        <w:tc>
          <w:tcPr>
            <w:tcW w:w="136" w:type="pct"/>
          </w:tcPr>
          <w:p w14:paraId="353159A3" w14:textId="77777777" w:rsidR="00497386" w:rsidRPr="00B80ACA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694FAD58" w:rsidR="00497386" w:rsidRPr="00B80ACA" w:rsidRDefault="00497386" w:rsidP="00497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0ACA">
              <w:rPr>
                <w:rFonts w:ascii="Angsana New" w:hAnsi="Angsana New"/>
                <w:sz w:val="30"/>
                <w:szCs w:val="30"/>
                <w:lang w:val="en-US" w:eastAsia="en-US"/>
              </w:rPr>
              <w:t>4,</w:t>
            </w:r>
            <w:r w:rsidR="00B165C3">
              <w:rPr>
                <w:rFonts w:ascii="Angsana New" w:hAnsi="Angsana New"/>
                <w:sz w:val="30"/>
                <w:szCs w:val="30"/>
                <w:lang w:val="en-US" w:eastAsia="en-US"/>
              </w:rPr>
              <w:t>666</w:t>
            </w:r>
          </w:p>
        </w:tc>
      </w:tr>
    </w:tbl>
    <w:p w14:paraId="0393877B" w14:textId="77777777" w:rsidR="002B7334" w:rsidRPr="00B36D11" w:rsidRDefault="002B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p w14:paraId="54D11750" w14:textId="3F617DEC" w:rsidR="00C255A9" w:rsidRDefault="00FB72DA" w:rsidP="00EF332F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</w:rPr>
      </w:pPr>
      <w:r w:rsidRPr="00BB2ED4">
        <w:rPr>
          <w:rFonts w:ascii="Angsana New" w:hAnsi="Angsana New" w:cs="Angsana New"/>
          <w:cs/>
        </w:rPr>
        <w:t>ยอดคงเหลือกับบุคคลหรือกิจการที่เกี่ยวข้องกัน ณ วันที่</w:t>
      </w:r>
      <w:r w:rsidR="002E0B53">
        <w:rPr>
          <w:rFonts w:ascii="Angsana New" w:hAnsi="Angsana New" w:cs="Angsana New"/>
          <w:lang w:val="en-US"/>
        </w:rPr>
        <w:t xml:space="preserve"> </w:t>
      </w:r>
      <w:r w:rsidR="002E0B53" w:rsidRPr="002E0B53">
        <w:rPr>
          <w:rFonts w:ascii="Angsana New" w:hAnsi="Angsana New" w:cs="Angsana New"/>
          <w:lang w:val="en-US"/>
        </w:rPr>
        <w:t>31</w:t>
      </w:r>
      <w:r w:rsidR="002E0B53" w:rsidRPr="002E0B53">
        <w:rPr>
          <w:rFonts w:ascii="Angsana New" w:hAnsi="Angsana New" w:cs="Angsana New" w:hint="cs"/>
          <w:cs/>
          <w:lang w:val="en-US"/>
        </w:rPr>
        <w:t xml:space="preserve"> มีนาคม </w:t>
      </w:r>
      <w:r w:rsidR="002E0B53" w:rsidRPr="002E0B53">
        <w:rPr>
          <w:rFonts w:ascii="Angsana New" w:hAnsi="Angsana New" w:cs="Angsana New"/>
          <w:lang w:val="en-US"/>
        </w:rPr>
        <w:t>256</w:t>
      </w:r>
      <w:r w:rsidR="002E0B53">
        <w:rPr>
          <w:rFonts w:ascii="Angsana New" w:hAnsi="Angsana New" w:cs="Angsana New"/>
          <w:lang w:val="en-US"/>
        </w:rPr>
        <w:t>5</w:t>
      </w:r>
      <w:r w:rsidR="002E0B53" w:rsidRPr="002E0B53">
        <w:rPr>
          <w:rFonts w:ascii="Angsana New" w:hAnsi="Angsana New" w:cs="Angsana New" w:hint="cs"/>
          <w:cs/>
          <w:lang w:val="en-US"/>
        </w:rPr>
        <w:t xml:space="preserve"> </w:t>
      </w:r>
      <w:r w:rsidR="002E0B53" w:rsidRPr="002E0B53">
        <w:rPr>
          <w:rFonts w:ascii="Angsana New" w:hAnsi="Angsana New" w:cs="Angsana New"/>
          <w:cs/>
          <w:lang w:val="en-US"/>
        </w:rPr>
        <w:t xml:space="preserve">และ </w:t>
      </w:r>
      <w:r w:rsidR="002E0B53" w:rsidRPr="002E0B53">
        <w:rPr>
          <w:rFonts w:ascii="Angsana New" w:hAnsi="Angsana New" w:cs="Angsana New"/>
          <w:lang w:val="en-US"/>
        </w:rPr>
        <w:t>31</w:t>
      </w:r>
      <w:r w:rsidR="002E0B53" w:rsidRPr="002E0B53">
        <w:rPr>
          <w:rFonts w:ascii="Angsana New" w:hAnsi="Angsana New" w:cs="Angsana New"/>
          <w:cs/>
          <w:lang w:val="en-US"/>
        </w:rPr>
        <w:t xml:space="preserve"> ธันวาคม </w:t>
      </w:r>
      <w:r w:rsidR="002E0B53" w:rsidRPr="002E0B53">
        <w:rPr>
          <w:rFonts w:ascii="Angsana New" w:hAnsi="Angsana New" w:cs="Angsana New"/>
          <w:lang w:val="en-US"/>
        </w:rPr>
        <w:t>25</w:t>
      </w:r>
      <w:r w:rsidR="002E0B53" w:rsidRPr="002E0B53">
        <w:rPr>
          <w:rFonts w:ascii="Angsana New" w:hAnsi="Angsana New" w:cs="Angsana New" w:hint="cs"/>
          <w:lang w:val="en-US"/>
        </w:rPr>
        <w:t>6</w:t>
      </w:r>
      <w:r w:rsidR="002E0B53">
        <w:rPr>
          <w:rFonts w:ascii="Angsana New" w:hAnsi="Angsana New" w:cs="Angsana New"/>
          <w:lang w:val="en-US"/>
        </w:rPr>
        <w:t>4</w:t>
      </w:r>
      <w:r w:rsidR="002E0B53" w:rsidRPr="002E0B53">
        <w:rPr>
          <w:rFonts w:ascii="Angsana New" w:hAnsi="Angsana New" w:cs="Angsana New"/>
          <w:cs/>
          <w:lang w:val="en-US"/>
        </w:rPr>
        <w:t xml:space="preserve"> </w:t>
      </w:r>
      <w:r w:rsidRPr="00BB2ED4">
        <w:rPr>
          <w:rFonts w:ascii="Angsana New" w:hAnsi="Angsana New" w:cs="Angsana New"/>
          <w:cs/>
        </w:rPr>
        <w:t>มีดังนี้</w:t>
      </w:r>
    </w:p>
    <w:p w14:paraId="15AF1A1F" w14:textId="77777777" w:rsidR="00344B92" w:rsidRPr="00B36D11" w:rsidRDefault="00344B92" w:rsidP="00EF332F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4"/>
        <w:gridCol w:w="267"/>
        <w:gridCol w:w="1081"/>
        <w:gridCol w:w="271"/>
        <w:gridCol w:w="1079"/>
        <w:gridCol w:w="269"/>
        <w:gridCol w:w="1084"/>
      </w:tblGrid>
      <w:tr w:rsidR="003E5233" w:rsidRPr="00BA2043" w14:paraId="2953045A" w14:textId="77777777" w:rsidTr="004A0276">
        <w:trPr>
          <w:trHeight w:val="427"/>
          <w:tblHeader/>
        </w:trPr>
        <w:tc>
          <w:tcPr>
            <w:tcW w:w="2230" w:type="pct"/>
          </w:tcPr>
          <w:p w14:paraId="26204697" w14:textId="77777777" w:rsidR="003E5233" w:rsidRPr="00E778A3" w:rsidRDefault="003E523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3F40CA20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396FB1A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422BE73E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E0B53" w:rsidRPr="00BA2043" w14:paraId="55251CEC" w14:textId="77777777" w:rsidTr="004A0276">
        <w:trPr>
          <w:trHeight w:val="427"/>
          <w:tblHeader/>
        </w:trPr>
        <w:tc>
          <w:tcPr>
            <w:tcW w:w="2230" w:type="pct"/>
          </w:tcPr>
          <w:p w14:paraId="0F5777F8" w14:textId="77777777" w:rsidR="002E0B53" w:rsidRPr="00E778A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9A222C3" w14:textId="516DDF0D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</w:tcPr>
          <w:p w14:paraId="4C1C591F" w14:textId="77777777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93E2A2" w14:textId="77777777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226A6208" w14:textId="77777777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63F8613" w14:textId="0F44CA69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2E077772" w14:textId="77777777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7E2382" w14:textId="77777777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E0B53" w:rsidRPr="00BA2043" w14:paraId="72C62240" w14:textId="77777777" w:rsidTr="004A0276">
        <w:trPr>
          <w:trHeight w:val="427"/>
          <w:tblHeader/>
        </w:trPr>
        <w:tc>
          <w:tcPr>
            <w:tcW w:w="2230" w:type="pct"/>
          </w:tcPr>
          <w:p w14:paraId="4B65A49F" w14:textId="48640F85" w:rsidR="002E0B53" w:rsidRPr="00E778A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5693D8F" w14:textId="26910E06" w:rsidR="002E0B53" w:rsidRPr="006C45EA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4" w:type="pct"/>
          </w:tcPr>
          <w:p w14:paraId="016B499B" w14:textId="77777777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BF36AB2" w14:textId="4C4D67EB" w:rsidR="002E0B53" w:rsidRPr="006C45EA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1450E8AA" w14:textId="77777777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EFA70FF" w14:textId="2B33FA1F" w:rsidR="002E0B53" w:rsidRPr="006C45EA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68CDE7C6" w14:textId="77777777" w:rsidR="002E0B53" w:rsidRPr="00BA2043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E418633" w14:textId="2322B4A2" w:rsidR="002E0B53" w:rsidRPr="006C45EA" w:rsidRDefault="002E0B53" w:rsidP="002E0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3E5233" w:rsidRPr="00BA2043" w14:paraId="0A2D3085" w14:textId="77777777" w:rsidTr="004A0276">
        <w:trPr>
          <w:trHeight w:val="427"/>
          <w:tblHeader/>
        </w:trPr>
        <w:tc>
          <w:tcPr>
            <w:tcW w:w="2230" w:type="pct"/>
          </w:tcPr>
          <w:p w14:paraId="0B2EF184" w14:textId="06FD9F98" w:rsidR="003E5233" w:rsidRPr="00E778A3" w:rsidRDefault="003E523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pct"/>
            <w:gridSpan w:val="7"/>
          </w:tcPr>
          <w:p w14:paraId="22F41DEF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5233" w:rsidRPr="00BA2043" w14:paraId="16A78F74" w14:textId="77777777" w:rsidTr="004A0276">
        <w:trPr>
          <w:trHeight w:val="427"/>
        </w:trPr>
        <w:tc>
          <w:tcPr>
            <w:tcW w:w="2230" w:type="pct"/>
          </w:tcPr>
          <w:p w14:paraId="26427780" w14:textId="2CC8C6DC" w:rsidR="003E5233" w:rsidRPr="00E778A3" w:rsidRDefault="003E5233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87C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0" w:type="pct"/>
            <w:gridSpan w:val="7"/>
          </w:tcPr>
          <w:p w14:paraId="5EEF1FE5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E5233" w:rsidRPr="00BA2043" w14:paraId="4AB26EE1" w14:textId="77777777" w:rsidTr="004A0276">
        <w:trPr>
          <w:trHeight w:val="258"/>
        </w:trPr>
        <w:tc>
          <w:tcPr>
            <w:tcW w:w="2230" w:type="pct"/>
          </w:tcPr>
          <w:p w14:paraId="78BF3FF0" w14:textId="6D33AB26" w:rsidR="003E5233" w:rsidRPr="00BA2043" w:rsidRDefault="003E5233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5C04E568" w14:textId="77777777" w:rsidR="003E5233" w:rsidRPr="00BA2043" w:rsidRDefault="003E5233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E1A411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55FFF7C" w14:textId="77777777" w:rsidR="003E5233" w:rsidRPr="00BA2043" w:rsidRDefault="003E5233" w:rsidP="004A02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ED913B0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8D50008" w14:textId="77777777" w:rsidR="003E5233" w:rsidRPr="00BA2043" w:rsidRDefault="003E5233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6F1C7A" w14:textId="77777777" w:rsidR="003E5233" w:rsidRPr="00BA204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7A471E7" w14:textId="77777777" w:rsidR="003E5233" w:rsidRPr="00BA2043" w:rsidRDefault="003E5233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0276" w:rsidRPr="00BA2043" w14:paraId="29BB93CD" w14:textId="77777777" w:rsidTr="004A0276">
        <w:trPr>
          <w:trHeight w:val="258"/>
        </w:trPr>
        <w:tc>
          <w:tcPr>
            <w:tcW w:w="2230" w:type="pct"/>
          </w:tcPr>
          <w:p w14:paraId="043BE82F" w14:textId="6470C63A" w:rsidR="004A0276" w:rsidRPr="003E5233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95F75">
              <w:rPr>
                <w:rFonts w:ascii="Angsana New" w:hAnsi="Angsana New"/>
                <w:sz w:val="30"/>
                <w:szCs w:val="30"/>
                <w:cs/>
              </w:rPr>
              <w:t>บริษัท เอส เวนเจอร์ส จำกัด</w:t>
            </w:r>
          </w:p>
        </w:tc>
        <w:tc>
          <w:tcPr>
            <w:tcW w:w="585" w:type="pct"/>
          </w:tcPr>
          <w:p w14:paraId="075703EE" w14:textId="31FBACDB" w:rsidR="004A0276" w:rsidRPr="00BA2043" w:rsidRDefault="00B165C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303E7217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3CFD577" w14:textId="54EA8804" w:rsidR="004A0276" w:rsidRPr="00BA2043" w:rsidRDefault="004A027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73D1C95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10088C0" w14:textId="73983A26" w:rsidR="004A0276" w:rsidRPr="00BA2043" w:rsidRDefault="00B165C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521</w:t>
            </w:r>
          </w:p>
        </w:tc>
        <w:tc>
          <w:tcPr>
            <w:tcW w:w="145" w:type="pct"/>
          </w:tcPr>
          <w:p w14:paraId="5C8AEDD0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1A2B30C" w14:textId="3A14959D" w:rsidR="004A0276" w:rsidRPr="00BA2043" w:rsidRDefault="004A027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3,884</w:t>
            </w:r>
          </w:p>
        </w:tc>
      </w:tr>
      <w:tr w:rsidR="004A0276" w:rsidRPr="00BA2043" w14:paraId="0CB462B8" w14:textId="77777777" w:rsidTr="004A0276">
        <w:trPr>
          <w:trHeight w:val="258"/>
        </w:trPr>
        <w:tc>
          <w:tcPr>
            <w:tcW w:w="2230" w:type="pct"/>
          </w:tcPr>
          <w:p w14:paraId="0D2240DD" w14:textId="5766DE70" w:rsidR="004A0276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585" w:type="pct"/>
          </w:tcPr>
          <w:p w14:paraId="1F8C27F0" w14:textId="1F231A83" w:rsidR="004A0276" w:rsidRPr="00B165C3" w:rsidRDefault="00B165C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5C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EE4EDF0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632D5EE" w14:textId="77777777" w:rsidR="004A0276" w:rsidRPr="008A2E5C" w:rsidRDefault="004A027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45B99E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9174913" w14:textId="7EA0CEE8" w:rsidR="004A0276" w:rsidRPr="00BA2043" w:rsidRDefault="00421477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80,199</w:t>
            </w:r>
          </w:p>
        </w:tc>
        <w:tc>
          <w:tcPr>
            <w:tcW w:w="145" w:type="pct"/>
          </w:tcPr>
          <w:p w14:paraId="1D5B37E5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E96AD5" w14:textId="571288CF" w:rsidR="004A0276" w:rsidRPr="008A2E5C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50,155</w:t>
            </w:r>
          </w:p>
        </w:tc>
      </w:tr>
      <w:tr w:rsidR="004A0276" w:rsidRPr="00BA2043" w14:paraId="49A63EA6" w14:textId="77777777" w:rsidTr="004A0276">
        <w:trPr>
          <w:trHeight w:val="258"/>
        </w:trPr>
        <w:tc>
          <w:tcPr>
            <w:tcW w:w="2230" w:type="pct"/>
          </w:tcPr>
          <w:p w14:paraId="20D8E60D" w14:textId="694C4ACD" w:rsidR="004A027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0CA1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BFE5312" w14:textId="20BCDBF9" w:rsidR="004A0276" w:rsidRPr="00B165C3" w:rsidRDefault="00B165C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5C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6C5A4EB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7549AE0" w14:textId="1000ABD1" w:rsidR="004A0276" w:rsidRDefault="004A027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3C62C23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4980D5C" w14:textId="40F04E1A" w:rsidR="004A0276" w:rsidRPr="00BA2043" w:rsidRDefault="00421477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1,486</w:t>
            </w:r>
          </w:p>
        </w:tc>
        <w:tc>
          <w:tcPr>
            <w:tcW w:w="145" w:type="pct"/>
          </w:tcPr>
          <w:p w14:paraId="084569AD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9F3D103" w14:textId="7FD6AA45" w:rsidR="004A0276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1,444</w:t>
            </w:r>
          </w:p>
        </w:tc>
      </w:tr>
      <w:tr w:rsidR="004A0276" w:rsidRPr="00BA2043" w14:paraId="48B8CBA9" w14:textId="77777777" w:rsidTr="004A0276">
        <w:trPr>
          <w:trHeight w:val="258"/>
        </w:trPr>
        <w:tc>
          <w:tcPr>
            <w:tcW w:w="2230" w:type="pct"/>
          </w:tcPr>
          <w:p w14:paraId="48EDFF79" w14:textId="36B33BAC" w:rsidR="004A0276" w:rsidRPr="00E778A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D6E9F2B" w14:textId="084FA4C5" w:rsidR="004A0276" w:rsidRPr="00351C85" w:rsidRDefault="00B165C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51C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47DD2922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A7FE894" w14:textId="232A8701" w:rsidR="004A0276" w:rsidRPr="00BD2B30" w:rsidRDefault="004A027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B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0A2678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872A5FA" w14:textId="40333A09" w:rsidR="004A0276" w:rsidRPr="00BA2043" w:rsidRDefault="00421477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82,206</w:t>
            </w:r>
          </w:p>
        </w:tc>
        <w:tc>
          <w:tcPr>
            <w:tcW w:w="145" w:type="pct"/>
          </w:tcPr>
          <w:p w14:paraId="1156669A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AAAE24F" w14:textId="183358B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55,483</w:t>
            </w:r>
          </w:p>
        </w:tc>
      </w:tr>
      <w:tr w:rsidR="004857ED" w:rsidRPr="00BA2043" w14:paraId="7601254E" w14:textId="77777777" w:rsidTr="004A0276">
        <w:trPr>
          <w:trHeight w:val="258"/>
        </w:trPr>
        <w:tc>
          <w:tcPr>
            <w:tcW w:w="2230" w:type="pct"/>
          </w:tcPr>
          <w:p w14:paraId="526DE9AA" w14:textId="77777777" w:rsidR="004857ED" w:rsidRPr="00531916" w:rsidRDefault="004857ED" w:rsidP="003E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5DA9F825" w14:textId="77777777" w:rsidR="004857ED" w:rsidRPr="00531916" w:rsidRDefault="004857ED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" w:type="pct"/>
          </w:tcPr>
          <w:p w14:paraId="5CA19807" w14:textId="77777777" w:rsidR="004857ED" w:rsidRPr="00531916" w:rsidRDefault="004857ED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E5236A9" w14:textId="77777777" w:rsidR="004857ED" w:rsidRPr="00531916" w:rsidRDefault="004857ED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7307BD5E" w14:textId="77777777" w:rsidR="004857ED" w:rsidRPr="00531916" w:rsidRDefault="004857ED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AF8C666" w14:textId="77777777" w:rsidR="004857ED" w:rsidRPr="00531916" w:rsidRDefault="004857ED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04DFE54A" w14:textId="77777777" w:rsidR="004857ED" w:rsidRPr="00531916" w:rsidRDefault="004857ED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C6BFE22" w14:textId="77777777" w:rsidR="004857ED" w:rsidRPr="00531916" w:rsidRDefault="004857ED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087C67" w:rsidRPr="00BA2043" w14:paraId="3176FF00" w14:textId="77777777" w:rsidTr="00421477">
        <w:trPr>
          <w:trHeight w:val="258"/>
        </w:trPr>
        <w:tc>
          <w:tcPr>
            <w:tcW w:w="2230" w:type="pct"/>
          </w:tcPr>
          <w:p w14:paraId="61CD0808" w14:textId="47250C3A" w:rsidR="00087C67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9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5" w:type="pct"/>
          </w:tcPr>
          <w:p w14:paraId="11B9F8B8" w14:textId="77777777" w:rsidR="00087C67" w:rsidRPr="00BA2043" w:rsidRDefault="00087C67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876E35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49BA60B" w14:textId="77777777" w:rsidR="00087C67" w:rsidRPr="00BA2043" w:rsidRDefault="00087C67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23DD614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94A8E31" w14:textId="77777777" w:rsidR="00087C67" w:rsidRPr="00BA2043" w:rsidRDefault="00087C67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C3DA7DF" w14:textId="77777777" w:rsidR="00087C67" w:rsidRPr="00BA2043" w:rsidRDefault="00087C67" w:rsidP="00087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45DE715" w14:textId="77777777" w:rsidR="00087C67" w:rsidRPr="00BA2043" w:rsidRDefault="00087C67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0276" w:rsidRPr="00BA2043" w14:paraId="47206F1C" w14:textId="77777777" w:rsidTr="00421477">
        <w:trPr>
          <w:trHeight w:val="258"/>
        </w:trPr>
        <w:tc>
          <w:tcPr>
            <w:tcW w:w="2230" w:type="pct"/>
          </w:tcPr>
          <w:p w14:paraId="7B2EA1BC" w14:textId="46F579CE" w:rsidR="004A027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14:paraId="46FFA7B3" w14:textId="63400953" w:rsidR="004A0276" w:rsidRPr="00421477" w:rsidRDefault="00421477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8D16859" w14:textId="77777777" w:rsidR="004A0276" w:rsidRPr="00421477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49D14DE" w14:textId="4B847293" w:rsidR="004A0276" w:rsidRPr="00421477" w:rsidRDefault="004A027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421477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46" w:type="pct"/>
          </w:tcPr>
          <w:p w14:paraId="49367020" w14:textId="77777777" w:rsidR="004A0276" w:rsidRPr="00421477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8784F9F" w14:textId="2EA74CF4" w:rsidR="004A0276" w:rsidRPr="00421477" w:rsidRDefault="00421477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A9351FD" w14:textId="77777777" w:rsidR="004A0276" w:rsidRPr="00421477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0BD3ED7" w14:textId="0B4B79F1" w:rsidR="004A0276" w:rsidRPr="00421477" w:rsidRDefault="004A0276" w:rsidP="00BD2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21477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4A0276" w:rsidRPr="00BA2043" w14:paraId="7F025E80" w14:textId="77777777" w:rsidTr="00421477">
        <w:trPr>
          <w:trHeight w:val="258"/>
        </w:trPr>
        <w:tc>
          <w:tcPr>
            <w:tcW w:w="2230" w:type="pct"/>
          </w:tcPr>
          <w:p w14:paraId="3A9BD6D3" w14:textId="77777777" w:rsidR="004A0276" w:rsidRPr="00D03A6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078D214A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4C42D60B" w14:textId="77777777" w:rsidR="004A0276" w:rsidRPr="00D03A6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3B1A4CBF" w14:textId="77777777" w:rsidR="004A0276" w:rsidRPr="00D03A66" w:rsidRDefault="004A0276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6" w:type="pct"/>
          </w:tcPr>
          <w:p w14:paraId="7AFF12AD" w14:textId="77777777" w:rsidR="004A0276" w:rsidRPr="00D03A6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267C6824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0DB3F922" w14:textId="77777777" w:rsidR="004A0276" w:rsidRPr="00D03A6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4C694ED7" w14:textId="77777777" w:rsidR="004A0276" w:rsidRPr="00D03A66" w:rsidRDefault="004A0276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A0276" w:rsidRPr="00BA2043" w14:paraId="33B24476" w14:textId="77777777" w:rsidTr="004A0276">
        <w:trPr>
          <w:trHeight w:val="427"/>
          <w:tblHeader/>
        </w:trPr>
        <w:tc>
          <w:tcPr>
            <w:tcW w:w="2230" w:type="pct"/>
          </w:tcPr>
          <w:p w14:paraId="15A653AE" w14:textId="4987B997" w:rsidR="004A0276" w:rsidRPr="00BA2043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29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5F29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85" w:type="pct"/>
          </w:tcPr>
          <w:p w14:paraId="28E506B7" w14:textId="77777777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753F5F69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B3C438C" w14:textId="77777777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1F803D5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B80880" w14:textId="77777777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792AF5BB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02201F8" w14:textId="77777777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0276" w:rsidRPr="00BA2043" w14:paraId="02615E5D" w14:textId="77777777" w:rsidTr="004A0276">
        <w:trPr>
          <w:trHeight w:val="427"/>
          <w:tblHeader/>
        </w:trPr>
        <w:tc>
          <w:tcPr>
            <w:tcW w:w="2230" w:type="pct"/>
          </w:tcPr>
          <w:p w14:paraId="58F933A4" w14:textId="49A692E5" w:rsidR="004A0276" w:rsidRPr="00BA2043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6B3EFB75" w14:textId="77777777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6A41B262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65559B" w14:textId="77777777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B920CC0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CFFFBE4" w14:textId="77777777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436F2103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95238FF" w14:textId="77777777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0276" w:rsidRPr="00BA2043" w14:paraId="5C8323A3" w14:textId="77777777" w:rsidTr="004A0276">
        <w:trPr>
          <w:trHeight w:val="427"/>
          <w:tblHeader/>
        </w:trPr>
        <w:tc>
          <w:tcPr>
            <w:tcW w:w="2230" w:type="pct"/>
          </w:tcPr>
          <w:p w14:paraId="6C6DD373" w14:textId="138E5C20" w:rsidR="004A0276" w:rsidRPr="00BA2043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3ADC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585" w:type="pct"/>
          </w:tcPr>
          <w:p w14:paraId="4C55CF6D" w14:textId="6626CC76" w:rsidR="004A0276" w:rsidRPr="006C45EA" w:rsidRDefault="0053191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130361B1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3C775A8" w14:textId="49A9E62B" w:rsidR="004A0276" w:rsidRPr="006C45EA" w:rsidRDefault="004A027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5F963E8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B7A85C3" w14:textId="55045593" w:rsidR="004A0276" w:rsidRPr="006C45EA" w:rsidRDefault="00421477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13,298</w:t>
            </w:r>
          </w:p>
        </w:tc>
        <w:tc>
          <w:tcPr>
            <w:tcW w:w="145" w:type="pct"/>
          </w:tcPr>
          <w:p w14:paraId="466A5272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7E9B9A0" w14:textId="194CA096" w:rsidR="004A0276" w:rsidRPr="006C45EA" w:rsidRDefault="006F3DE3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F3DE3">
              <w:rPr>
                <w:rFonts w:ascii="Angsana New" w:hAnsi="Angsana New"/>
                <w:sz w:val="30"/>
                <w:szCs w:val="30"/>
              </w:rPr>
              <w:t>13,125</w:t>
            </w:r>
          </w:p>
        </w:tc>
      </w:tr>
      <w:tr w:rsidR="004A0276" w:rsidRPr="00BA2043" w14:paraId="35A7E428" w14:textId="77777777" w:rsidTr="004A0276">
        <w:trPr>
          <w:tblHeader/>
        </w:trPr>
        <w:tc>
          <w:tcPr>
            <w:tcW w:w="2230" w:type="pct"/>
          </w:tcPr>
          <w:p w14:paraId="47ED709D" w14:textId="1161010E" w:rsidR="004A0276" w:rsidRPr="00531916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  <w:cs/>
              </w:rPr>
            </w:pPr>
            <w:r w:rsidRPr="005319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5319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85" w:type="pct"/>
          </w:tcPr>
          <w:p w14:paraId="7B06154B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" w:type="pct"/>
          </w:tcPr>
          <w:p w14:paraId="336BCB6B" w14:textId="77777777" w:rsidR="004A0276" w:rsidRPr="00D03A6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4967945F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25B3EBD0" w14:textId="77777777" w:rsidR="004A0276" w:rsidRPr="00D03A6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026A423D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417BD010" w14:textId="77777777" w:rsidR="004A0276" w:rsidRPr="00D03A6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45E9CE9B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A0276" w:rsidRPr="00BA2043" w14:paraId="6647E045" w14:textId="77777777" w:rsidTr="004A0276">
        <w:trPr>
          <w:tblHeader/>
        </w:trPr>
        <w:tc>
          <w:tcPr>
            <w:tcW w:w="2230" w:type="pct"/>
          </w:tcPr>
          <w:p w14:paraId="01945334" w14:textId="51722883" w:rsidR="004A0276" w:rsidRPr="00531916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  <w:cs/>
              </w:rPr>
            </w:pPr>
            <w:r w:rsidRPr="005319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5319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85" w:type="pct"/>
          </w:tcPr>
          <w:p w14:paraId="324895EF" w14:textId="77777777" w:rsidR="004A0276" w:rsidRPr="00421477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25ACB377" w14:textId="77777777" w:rsidR="004A0276" w:rsidRPr="00421477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D6D9FB3" w14:textId="77777777" w:rsidR="004A0276" w:rsidRPr="00421477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19498D1" w14:textId="77777777" w:rsidR="004A0276" w:rsidRPr="00421477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B752AE" w14:textId="77777777" w:rsidR="004A0276" w:rsidRPr="00421477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7FEBC55C" w14:textId="77777777" w:rsidR="004A0276" w:rsidRPr="00421477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FF46B2" w14:textId="77777777" w:rsidR="004A0276" w:rsidRPr="00421477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2B30" w:rsidRPr="00BA2043" w14:paraId="0B67EB74" w14:textId="77777777" w:rsidTr="004A0276">
        <w:trPr>
          <w:tblHeader/>
        </w:trPr>
        <w:tc>
          <w:tcPr>
            <w:tcW w:w="2230" w:type="pct"/>
          </w:tcPr>
          <w:p w14:paraId="02E59760" w14:textId="25E1DC0E" w:rsidR="00BD2B30" w:rsidRPr="00531916" w:rsidRDefault="00BD2B30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585" w:type="pct"/>
          </w:tcPr>
          <w:p w14:paraId="3CECEB22" w14:textId="07BE76AF" w:rsidR="00BD2B30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805461A" w14:textId="77777777" w:rsidR="00BD2B30" w:rsidRPr="004A0276" w:rsidRDefault="00BD2B30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D5F409E" w14:textId="0B3B948C" w:rsidR="00BD2B30" w:rsidRPr="004A0276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3EB9D3" w14:textId="77777777" w:rsidR="00BD2B30" w:rsidRPr="004A0276" w:rsidRDefault="00BD2B30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36BB7FC" w14:textId="7C6978CD" w:rsidR="00BD2B30" w:rsidRPr="004A0276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5" w:type="pct"/>
          </w:tcPr>
          <w:p w14:paraId="267DFA57" w14:textId="77777777" w:rsidR="00BD2B30" w:rsidRPr="004A0276" w:rsidRDefault="00BD2B30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9F9B37F" w14:textId="754C4D3A" w:rsidR="00BD2B30" w:rsidRPr="004A0276" w:rsidRDefault="00BD2B30" w:rsidP="00BD2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0276" w:rsidRPr="00BA2043" w14:paraId="7346E307" w14:textId="77777777" w:rsidTr="00BD2B30">
        <w:trPr>
          <w:tblHeader/>
        </w:trPr>
        <w:tc>
          <w:tcPr>
            <w:tcW w:w="2230" w:type="pct"/>
          </w:tcPr>
          <w:p w14:paraId="167F2E7C" w14:textId="23890CCC" w:rsidR="004A0276" w:rsidRPr="00531916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531916">
              <w:rPr>
                <w:rFonts w:ascii="Angsana New" w:hAnsi="Angsana New"/>
                <w:sz w:val="30"/>
                <w:szCs w:val="30"/>
              </w:rPr>
              <w:t>PMC Label Materials Pte. Ltd.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826FFCC" w14:textId="0284B574" w:rsidR="004A0276" w:rsidRPr="004A0276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7B300A26" w14:textId="77777777" w:rsidR="004A0276" w:rsidRPr="004A027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D025A39" w14:textId="094C4FD3" w:rsidR="004A0276" w:rsidRPr="004A0276" w:rsidRDefault="004A0276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4A027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E4C37D0" w14:textId="77777777" w:rsidR="004A0276" w:rsidRPr="004A027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D061130" w14:textId="1648A833" w:rsidR="004A0276" w:rsidRPr="004A0276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145" w:type="pct"/>
          </w:tcPr>
          <w:p w14:paraId="5CCE241F" w14:textId="77777777" w:rsidR="004A0276" w:rsidRPr="004A027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B4C9040" w14:textId="63CF2AA3" w:rsidR="004A0276" w:rsidRPr="004A0276" w:rsidRDefault="004A0276" w:rsidP="00BD2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A0276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BD2B30" w:rsidRPr="00BA2043" w14:paraId="0EC73601" w14:textId="77777777" w:rsidTr="00BD2B30">
        <w:trPr>
          <w:trHeight w:val="92"/>
          <w:tblHeader/>
        </w:trPr>
        <w:tc>
          <w:tcPr>
            <w:tcW w:w="2230" w:type="pct"/>
          </w:tcPr>
          <w:p w14:paraId="0ACA120F" w14:textId="7117CD07" w:rsidR="00BD2B30" w:rsidRPr="004A0276" w:rsidRDefault="00BD2B30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5237CC7" w14:textId="380742E8" w:rsidR="00BD2B30" w:rsidRPr="00BD2B30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D2B3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3D76A207" w14:textId="77777777" w:rsidR="00BD2B30" w:rsidRPr="00BD2B30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B32C82E" w14:textId="772DEDC3" w:rsidR="00BD2B30" w:rsidRPr="00BD2B30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B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63633D3" w14:textId="77777777" w:rsidR="00BD2B30" w:rsidRPr="00BD2B30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86EF872" w14:textId="22A0356A" w:rsidR="00BD2B30" w:rsidRPr="00BD2B30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</w:p>
        </w:tc>
        <w:tc>
          <w:tcPr>
            <w:tcW w:w="145" w:type="pct"/>
          </w:tcPr>
          <w:p w14:paraId="343E229A" w14:textId="77777777" w:rsidR="00BD2B30" w:rsidRPr="00BD2B30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EC24B15" w14:textId="630997BF" w:rsidR="00BD2B30" w:rsidRPr="00BD2B30" w:rsidRDefault="00BD2B30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</w:p>
        </w:tc>
      </w:tr>
      <w:tr w:rsidR="004A0276" w:rsidRPr="00BA2043" w14:paraId="6253FEEF" w14:textId="77777777" w:rsidTr="00BD2B30">
        <w:trPr>
          <w:trHeight w:val="92"/>
          <w:tblHeader/>
        </w:trPr>
        <w:tc>
          <w:tcPr>
            <w:tcW w:w="2230" w:type="pct"/>
          </w:tcPr>
          <w:p w14:paraId="20FB6568" w14:textId="77777777" w:rsidR="004A0276" w:rsidRPr="004A0276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676DFC0E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" w:type="pct"/>
          </w:tcPr>
          <w:p w14:paraId="016B848C" w14:textId="77777777" w:rsidR="004A0276" w:rsidRPr="00D03A6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14C8B213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726433C1" w14:textId="77777777" w:rsidR="004A0276" w:rsidRPr="00D03A6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92268F1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08209E20" w14:textId="77777777" w:rsidR="004A0276" w:rsidRPr="00D03A6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665EEA6B" w14:textId="77777777" w:rsidR="004A0276" w:rsidRPr="00D03A66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A0276" w:rsidRPr="00BA2043" w14:paraId="082762F4" w14:textId="77777777" w:rsidTr="004A0276">
        <w:trPr>
          <w:trHeight w:val="427"/>
          <w:tblHeader/>
        </w:trPr>
        <w:tc>
          <w:tcPr>
            <w:tcW w:w="2230" w:type="pct"/>
          </w:tcPr>
          <w:p w14:paraId="39C20849" w14:textId="5044BB4C" w:rsidR="004A0276" w:rsidRPr="00BA2043" w:rsidRDefault="004A0276" w:rsidP="004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A20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5" w:type="pct"/>
          </w:tcPr>
          <w:p w14:paraId="63C4A89E" w14:textId="6A228A31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0A8595E9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1D4BD52" w14:textId="04D49346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96FDD0A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37F91D6" w14:textId="20C6C732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000AAA58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4359F27" w14:textId="3B46A8CE" w:rsidR="004A0276" w:rsidRPr="006C45EA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0276" w:rsidRPr="00BA2043" w14:paraId="5EA48295" w14:textId="77777777" w:rsidTr="004A0276">
        <w:trPr>
          <w:trHeight w:val="258"/>
        </w:trPr>
        <w:tc>
          <w:tcPr>
            <w:tcW w:w="2230" w:type="pct"/>
          </w:tcPr>
          <w:p w14:paraId="108C30B1" w14:textId="7102044E" w:rsidR="004A0276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6D34C067" w14:textId="77777777" w:rsidR="004A0276" w:rsidRPr="00BA2043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C621E9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B0FB01A" w14:textId="77777777" w:rsidR="004A0276" w:rsidRPr="00BA2043" w:rsidRDefault="004A0276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3E3A1B9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EC00C9A" w14:textId="77777777" w:rsidR="004A0276" w:rsidRPr="00BA2043" w:rsidRDefault="004A0276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B033FA" w14:textId="77777777" w:rsidR="004A0276" w:rsidRPr="00BA2043" w:rsidRDefault="004A0276" w:rsidP="004A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AC6FB54" w14:textId="77777777" w:rsidR="004A0276" w:rsidRPr="00BA2043" w:rsidRDefault="004A0276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3DE3" w:rsidRPr="00BA2043" w14:paraId="15E8CB0C" w14:textId="77777777" w:rsidTr="004A0276">
        <w:trPr>
          <w:trHeight w:val="258"/>
        </w:trPr>
        <w:tc>
          <w:tcPr>
            <w:tcW w:w="2230" w:type="pct"/>
          </w:tcPr>
          <w:p w14:paraId="3CB06680" w14:textId="77777777" w:rsidR="006F3DE3" w:rsidRPr="00E657DC" w:rsidRDefault="006F3DE3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585" w:type="pct"/>
          </w:tcPr>
          <w:p w14:paraId="5659028F" w14:textId="7222B26B" w:rsidR="006F3DE3" w:rsidRPr="00BA2043" w:rsidRDefault="00B1695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183</w:t>
            </w:r>
          </w:p>
        </w:tc>
        <w:tc>
          <w:tcPr>
            <w:tcW w:w="144" w:type="pct"/>
          </w:tcPr>
          <w:p w14:paraId="2FC4126C" w14:textId="77777777" w:rsidR="006F3DE3" w:rsidRPr="00BA2043" w:rsidRDefault="006F3DE3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039759" w14:textId="71D0FF5D" w:rsidR="006F3DE3" w:rsidRPr="00BD2B30" w:rsidRDefault="006F3DE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BD2B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D1EA33" w14:textId="77777777" w:rsidR="006F3DE3" w:rsidRPr="00BA2043" w:rsidRDefault="006F3DE3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12A190" w14:textId="244C24AA" w:rsidR="006F3DE3" w:rsidRPr="00BA2043" w:rsidRDefault="00B16953" w:rsidP="00B1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145" w:type="pct"/>
          </w:tcPr>
          <w:p w14:paraId="49CCCEAE" w14:textId="77777777" w:rsidR="006F3DE3" w:rsidRPr="00BA2043" w:rsidRDefault="006F3DE3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121B9FC" w14:textId="392D94AE" w:rsidR="006F3DE3" w:rsidRDefault="006F3DE3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3DE3" w:rsidRPr="00BA2043" w14:paraId="4D01B7FF" w14:textId="77777777" w:rsidTr="004A0276">
        <w:trPr>
          <w:trHeight w:val="258"/>
        </w:trPr>
        <w:tc>
          <w:tcPr>
            <w:tcW w:w="2230" w:type="pct"/>
          </w:tcPr>
          <w:p w14:paraId="1EC23E50" w14:textId="16F7E034" w:rsidR="006F3DE3" w:rsidRPr="00651CC3" w:rsidRDefault="006F3DE3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192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</w:t>
            </w:r>
            <w:r w:rsidRPr="00535BBA">
              <w:rPr>
                <w:rFonts w:ascii="Angsana New" w:hAnsi="Angsana New"/>
                <w:sz w:val="30"/>
                <w:szCs w:val="30"/>
                <w:cs/>
              </w:rPr>
              <w:t xml:space="preserve"> ไอแอลซีที จำกัด</w:t>
            </w:r>
          </w:p>
        </w:tc>
        <w:tc>
          <w:tcPr>
            <w:tcW w:w="585" w:type="pct"/>
          </w:tcPr>
          <w:p w14:paraId="1CDD4A52" w14:textId="4A214E1A" w:rsidR="006F3DE3" w:rsidRPr="00BA2043" w:rsidRDefault="00B1695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144" w:type="pct"/>
          </w:tcPr>
          <w:p w14:paraId="7078FBA9" w14:textId="77777777" w:rsidR="006F3DE3" w:rsidRPr="00BA2043" w:rsidRDefault="006F3DE3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5B745C" w14:textId="5BB45DF8" w:rsidR="006F3DE3" w:rsidRPr="00BD2B30" w:rsidRDefault="006F3DE3" w:rsidP="00B1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BD2B30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146" w:type="pct"/>
          </w:tcPr>
          <w:p w14:paraId="0B8BD1E7" w14:textId="77777777" w:rsidR="006F3DE3" w:rsidRPr="00BA2043" w:rsidRDefault="006F3DE3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E0054BA" w14:textId="3A28B0FB" w:rsidR="006F3DE3" w:rsidRPr="00BA2043" w:rsidRDefault="00B1695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145" w:type="pct"/>
          </w:tcPr>
          <w:p w14:paraId="3DBF13D3" w14:textId="77777777" w:rsidR="006F3DE3" w:rsidRPr="00BA2043" w:rsidRDefault="006F3DE3" w:rsidP="006F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6685E97" w14:textId="35545E12" w:rsidR="006F3DE3" w:rsidRDefault="006F3DE3" w:rsidP="006F3D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57ED" w:rsidRPr="00BA2043" w14:paraId="6577E226" w14:textId="77777777" w:rsidTr="004A0276">
        <w:trPr>
          <w:trHeight w:val="258"/>
        </w:trPr>
        <w:tc>
          <w:tcPr>
            <w:tcW w:w="2230" w:type="pct"/>
          </w:tcPr>
          <w:p w14:paraId="0724C231" w14:textId="77777777" w:rsidR="004857ED" w:rsidRPr="00BA2043" w:rsidRDefault="004857ED" w:rsidP="0048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83A7B9D" w14:textId="5779614F" w:rsidR="004857ED" w:rsidRPr="00B32390" w:rsidRDefault="00B1695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213</w:t>
            </w:r>
          </w:p>
        </w:tc>
        <w:tc>
          <w:tcPr>
            <w:tcW w:w="144" w:type="pct"/>
          </w:tcPr>
          <w:p w14:paraId="66A4F725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1AA40B9" w14:textId="5EECDA76" w:rsidR="004857ED" w:rsidRPr="00AE2258" w:rsidRDefault="004857ED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251</w:t>
            </w:r>
          </w:p>
        </w:tc>
        <w:tc>
          <w:tcPr>
            <w:tcW w:w="146" w:type="pct"/>
          </w:tcPr>
          <w:p w14:paraId="5B81E3D4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10E2810" w14:textId="0A89303E" w:rsidR="004857ED" w:rsidRPr="00BA2043" w:rsidRDefault="00B1695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</w:t>
            </w:r>
          </w:p>
        </w:tc>
        <w:tc>
          <w:tcPr>
            <w:tcW w:w="145" w:type="pct"/>
          </w:tcPr>
          <w:p w14:paraId="3723C4CE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241E840" w14:textId="4CDED8B4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4857ED" w:rsidRPr="00BA2043" w14:paraId="7AEBE011" w14:textId="77777777" w:rsidTr="004A0276">
        <w:trPr>
          <w:tblHeader/>
        </w:trPr>
        <w:tc>
          <w:tcPr>
            <w:tcW w:w="2230" w:type="pct"/>
          </w:tcPr>
          <w:p w14:paraId="618A43B8" w14:textId="77777777" w:rsidR="004857ED" w:rsidRPr="00983AC0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1054C64F" w14:textId="018CEEC4" w:rsidR="004857ED" w:rsidRPr="00983AC0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" w:type="pct"/>
          </w:tcPr>
          <w:p w14:paraId="1F487DB9" w14:textId="77777777" w:rsidR="004857ED" w:rsidRPr="00983AC0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3B0BDE73" w14:textId="352257BE" w:rsidR="004857ED" w:rsidRPr="00983AC0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6" w:type="pct"/>
          </w:tcPr>
          <w:p w14:paraId="5161BD1D" w14:textId="77777777" w:rsidR="004857ED" w:rsidRPr="00983AC0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2DA0EB7C" w14:textId="301BCA08" w:rsidR="004857ED" w:rsidRPr="00983AC0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5" w:type="pct"/>
          </w:tcPr>
          <w:p w14:paraId="1176C7BF" w14:textId="77777777" w:rsidR="004857ED" w:rsidRPr="00983AC0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14D999BF" w14:textId="5846D30F" w:rsidR="004857ED" w:rsidRPr="00983AC0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57ED" w:rsidRPr="006C45EA" w14:paraId="317D4566" w14:textId="77777777" w:rsidTr="004A0276">
        <w:trPr>
          <w:trHeight w:val="427"/>
          <w:tblHeader/>
        </w:trPr>
        <w:tc>
          <w:tcPr>
            <w:tcW w:w="2230" w:type="pct"/>
          </w:tcPr>
          <w:p w14:paraId="05A1A626" w14:textId="73E39592" w:rsidR="004857ED" w:rsidRDefault="004857ED" w:rsidP="0048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28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85" w:type="pct"/>
          </w:tcPr>
          <w:p w14:paraId="256FC5B7" w14:textId="77777777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4C00C303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4463982" w14:textId="77777777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5190DE4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D369940" w14:textId="77777777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42A219A5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FBEB046" w14:textId="77777777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57ED" w:rsidRPr="006C45EA" w14:paraId="63416476" w14:textId="77777777" w:rsidTr="004A0276">
        <w:trPr>
          <w:trHeight w:val="427"/>
          <w:tblHeader/>
        </w:trPr>
        <w:tc>
          <w:tcPr>
            <w:tcW w:w="2230" w:type="pct"/>
          </w:tcPr>
          <w:p w14:paraId="2DDC16F9" w14:textId="7CEDF92C" w:rsidR="004857ED" w:rsidRDefault="004857ED" w:rsidP="0048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6F6A1BC8" w14:textId="77777777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54B8B2E1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CB338E1" w14:textId="77777777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299F319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70FB404" w14:textId="77777777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7079BE30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982353F" w14:textId="77777777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57ED" w:rsidRPr="006C45EA" w14:paraId="60AD7561" w14:textId="77777777" w:rsidTr="004A0276">
        <w:trPr>
          <w:trHeight w:val="308"/>
          <w:tblHeader/>
        </w:trPr>
        <w:tc>
          <w:tcPr>
            <w:tcW w:w="2230" w:type="pct"/>
          </w:tcPr>
          <w:p w14:paraId="5EB7F402" w14:textId="507D05FE" w:rsidR="004857ED" w:rsidRDefault="004857ED" w:rsidP="0048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585" w:type="pct"/>
          </w:tcPr>
          <w:p w14:paraId="5218D534" w14:textId="0FB7150B" w:rsidR="004857ED" w:rsidRPr="006C45EA" w:rsidRDefault="004C1753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1DB81BFC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166232" w14:textId="200394A4" w:rsidR="004857ED" w:rsidRPr="006C45EA" w:rsidRDefault="004857ED" w:rsidP="00BD2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08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4C1F539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FE97C78" w14:textId="450F52E9" w:rsidR="004857ED" w:rsidRPr="006C45EA" w:rsidRDefault="00B16953" w:rsidP="00B1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103,140</w:t>
            </w:r>
          </w:p>
        </w:tc>
        <w:tc>
          <w:tcPr>
            <w:tcW w:w="145" w:type="pct"/>
          </w:tcPr>
          <w:p w14:paraId="3B5915F5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AC3656" w14:textId="6A914CF2" w:rsidR="004857ED" w:rsidRPr="006C45EA" w:rsidRDefault="004857ED" w:rsidP="004857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107,240</w:t>
            </w:r>
          </w:p>
        </w:tc>
      </w:tr>
      <w:tr w:rsidR="004857ED" w:rsidRPr="006C45EA" w14:paraId="2AA9C508" w14:textId="77777777" w:rsidTr="004A0276">
        <w:trPr>
          <w:tblHeader/>
        </w:trPr>
        <w:tc>
          <w:tcPr>
            <w:tcW w:w="2230" w:type="pct"/>
          </w:tcPr>
          <w:p w14:paraId="1A38394B" w14:textId="77777777" w:rsidR="004857ED" w:rsidRPr="00BA7C12" w:rsidRDefault="004857ED" w:rsidP="0048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79FAB0E2" w14:textId="77777777" w:rsidR="004857ED" w:rsidRPr="00BA7C12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4" w:type="pct"/>
          </w:tcPr>
          <w:p w14:paraId="2160C89D" w14:textId="77777777" w:rsidR="004857ED" w:rsidRPr="00BA7C12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</w:tcPr>
          <w:p w14:paraId="18FCE1EA" w14:textId="77777777" w:rsidR="004857ED" w:rsidRPr="00BA7C12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38738E4C" w14:textId="77777777" w:rsidR="004857ED" w:rsidRPr="00BA7C12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</w:tcPr>
          <w:p w14:paraId="4426CD9B" w14:textId="77777777" w:rsidR="004857ED" w:rsidRPr="00BA7C12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1FAA7E8A" w14:textId="77777777" w:rsidR="004857ED" w:rsidRPr="00BA7C12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6AC535B1" w14:textId="77777777" w:rsidR="004857ED" w:rsidRPr="00BA7C12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57ED" w:rsidRPr="006C45EA" w14:paraId="5B12CBBB" w14:textId="77777777" w:rsidTr="004A0276">
        <w:trPr>
          <w:trHeight w:val="427"/>
          <w:tblHeader/>
        </w:trPr>
        <w:tc>
          <w:tcPr>
            <w:tcW w:w="2230" w:type="pct"/>
          </w:tcPr>
          <w:p w14:paraId="45FFE868" w14:textId="02F46BAA" w:rsidR="004857ED" w:rsidRPr="00BA2043" w:rsidRDefault="004857ED" w:rsidP="0048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5" w:type="pct"/>
          </w:tcPr>
          <w:p w14:paraId="0583BDEB" w14:textId="4B79BFB3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2A199592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28BDA88" w14:textId="087D56DB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A4B5ABD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7E4DB80" w14:textId="0D476F16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21C5AB59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74B33E6" w14:textId="16B08768" w:rsidR="004857ED" w:rsidRPr="006C45EA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57ED" w:rsidRPr="00BA2043" w14:paraId="151F3EDD" w14:textId="77777777" w:rsidTr="004A0276">
        <w:trPr>
          <w:trHeight w:val="258"/>
        </w:trPr>
        <w:tc>
          <w:tcPr>
            <w:tcW w:w="2230" w:type="pct"/>
          </w:tcPr>
          <w:p w14:paraId="66B96ECB" w14:textId="7E0B1AD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65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72DC4B51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426002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69F0AF" w14:textId="77777777" w:rsidR="004857ED" w:rsidRPr="00BA2043" w:rsidRDefault="004857ED" w:rsidP="004857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C43601C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FCAF9CC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DDE90A" w14:textId="77777777" w:rsidR="004857ED" w:rsidRPr="00BA204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4420DFC" w14:textId="77777777" w:rsidR="004857ED" w:rsidRPr="00BA2043" w:rsidRDefault="004857ED" w:rsidP="004857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857ED" w:rsidRPr="00BA2043" w14:paraId="17E4F544" w14:textId="77777777" w:rsidTr="004A0276">
        <w:trPr>
          <w:trHeight w:val="258"/>
        </w:trPr>
        <w:tc>
          <w:tcPr>
            <w:tcW w:w="2230" w:type="pct"/>
          </w:tcPr>
          <w:p w14:paraId="6ABB4E3E" w14:textId="6837CA42" w:rsidR="004857ED" w:rsidRPr="00214BE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D85">
              <w:rPr>
                <w:rFonts w:ascii="Angsana New" w:hAnsi="Angsana New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585" w:type="pct"/>
          </w:tcPr>
          <w:p w14:paraId="2EB595F0" w14:textId="49BF0CA9" w:rsidR="004857ED" w:rsidRPr="00A33ACF" w:rsidRDefault="00B16953" w:rsidP="00B1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21,221</w:t>
            </w:r>
          </w:p>
        </w:tc>
        <w:tc>
          <w:tcPr>
            <w:tcW w:w="144" w:type="pct"/>
          </w:tcPr>
          <w:p w14:paraId="0745E3DE" w14:textId="77777777" w:rsidR="004857ED" w:rsidRPr="00B1695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1F4380A9" w14:textId="33CF42E8" w:rsidR="004857ED" w:rsidRPr="00A33ACF" w:rsidRDefault="004857ED" w:rsidP="00B1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2A21">
              <w:rPr>
                <w:rFonts w:ascii="Angsana New" w:hAnsi="Angsana New"/>
                <w:sz w:val="30"/>
                <w:szCs w:val="30"/>
                <w:lang w:val="en-US"/>
              </w:rPr>
              <w:t>21,671</w:t>
            </w:r>
          </w:p>
        </w:tc>
        <w:tc>
          <w:tcPr>
            <w:tcW w:w="146" w:type="pct"/>
          </w:tcPr>
          <w:p w14:paraId="7BAB9208" w14:textId="77777777" w:rsidR="004857ED" w:rsidRPr="00B1695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000E376B" w14:textId="20C919D3" w:rsidR="004857ED" w:rsidRPr="005C7EBE" w:rsidRDefault="00B16953" w:rsidP="00B16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21,221</w:t>
            </w:r>
          </w:p>
        </w:tc>
        <w:tc>
          <w:tcPr>
            <w:tcW w:w="145" w:type="pct"/>
          </w:tcPr>
          <w:p w14:paraId="3C70B6BF" w14:textId="77777777" w:rsidR="004857ED" w:rsidRPr="00B16953" w:rsidRDefault="004857ED" w:rsidP="00485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14:paraId="4B1FA40A" w14:textId="6FEF5FB3" w:rsidR="004857ED" w:rsidRPr="00BA2043" w:rsidRDefault="004857ED" w:rsidP="00B169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12A21">
              <w:rPr>
                <w:rFonts w:ascii="Angsana New" w:hAnsi="Angsana New"/>
                <w:sz w:val="30"/>
                <w:szCs w:val="30"/>
                <w:lang w:eastAsia="x-none"/>
              </w:rPr>
              <w:t>21,671</w:t>
            </w:r>
          </w:p>
        </w:tc>
      </w:tr>
    </w:tbl>
    <w:p w14:paraId="439F3CB1" w14:textId="03538AD9" w:rsidR="007C7272" w:rsidRDefault="007C7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14:paraId="5E9270B9" w14:textId="50961142" w:rsidR="006F3DE3" w:rsidRPr="003E6B6F" w:rsidRDefault="006F3DE3" w:rsidP="003E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6F3DE3" w:rsidRPr="003E6B6F" w:rsidSect="006468C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99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31BE0228" w14:textId="1CFCCC99" w:rsidR="006259F4" w:rsidRPr="00F4500A" w:rsidRDefault="00506DCA" w:rsidP="002F431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left" w:pos="1080"/>
        </w:tabs>
        <w:spacing w:line="240" w:lineRule="auto"/>
        <w:ind w:right="-25" w:firstLine="18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</w:p>
    <w:p w14:paraId="0FB8C32E" w14:textId="77777777" w:rsidR="006259F4" w:rsidRDefault="006259F4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6259F4" w:rsidRPr="00D1370C" w14:paraId="1320E5E2" w14:textId="77777777" w:rsidTr="008847DF">
        <w:trPr>
          <w:cantSplit/>
          <w:trHeight w:val="99"/>
          <w:tblHeader/>
        </w:trPr>
        <w:tc>
          <w:tcPr>
            <w:tcW w:w="3510" w:type="dxa"/>
          </w:tcPr>
          <w:p w14:paraId="6D2D619F" w14:textId="77777777" w:rsidR="006259F4" w:rsidRPr="00756E6F" w:rsidRDefault="006259F4" w:rsidP="0074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0107097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0603326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B1BC9D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149DA98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F7DC6D4" w14:textId="0F259798" w:rsidR="006259F4" w:rsidRPr="00756E6F" w:rsidRDefault="00EB1415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14:paraId="1741BFF5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06DE71B" w14:textId="4C940590" w:rsidR="006259F4" w:rsidRPr="00756E6F" w:rsidRDefault="00EB1415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</w:t>
            </w:r>
            <w:r w:rsidR="00DD7DD6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ๆ</w:t>
            </w:r>
          </w:p>
        </w:tc>
        <w:tc>
          <w:tcPr>
            <w:tcW w:w="180" w:type="dxa"/>
          </w:tcPr>
          <w:p w14:paraId="2347CD21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495280F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392E7C59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654550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312EF8" w:rsidRPr="00D1370C" w14:paraId="09335418" w14:textId="77777777" w:rsidTr="00CE2BB1">
        <w:trPr>
          <w:cantSplit/>
          <w:trHeight w:val="302"/>
        </w:trPr>
        <w:tc>
          <w:tcPr>
            <w:tcW w:w="3510" w:type="dxa"/>
          </w:tcPr>
          <w:p w14:paraId="701FBE14" w14:textId="3FA634B9" w:rsidR="00312EF8" w:rsidRPr="00F065F0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สำหรับงวดสามเดือนสิ้นสุดวันที่ </w:t>
            </w: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lang w:val="en-US" w:bidi="th-TH"/>
              </w:rPr>
              <w:t xml:space="preserve">31 </w:t>
            </w: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720" w:type="dxa"/>
            <w:vAlign w:val="bottom"/>
          </w:tcPr>
          <w:p w14:paraId="0CCC0133" w14:textId="7CFCD923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956C5CA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0EE9C10" w14:textId="584A97F3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CE60F2B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0E0BA0A" w14:textId="121E0940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84DEE2C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0B6CDF9" w14:textId="626896D9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008A7F2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71FA444" w14:textId="5E463F52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3ED84C4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A0B38A8" w14:textId="135F266D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B895C9E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FB32690" w14:textId="10B01BE6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6DB443E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4D5E7DF" w14:textId="4095A1C2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D2D3ED6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D07601" w14:textId="1756DDBF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474BCB2C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1BE2369" w14:textId="75DE1ABE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6615779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F659F1D" w14:textId="28FFB128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895F36E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BA878E8" w14:textId="3E818C94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</w:tr>
      <w:tr w:rsidR="00312EF8" w:rsidRPr="006259F4" w14:paraId="2B863D34" w14:textId="77777777" w:rsidTr="008847DF">
        <w:trPr>
          <w:cantSplit/>
          <w:trHeight w:val="302"/>
        </w:trPr>
        <w:tc>
          <w:tcPr>
            <w:tcW w:w="3510" w:type="dxa"/>
          </w:tcPr>
          <w:p w14:paraId="112DE148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2828425A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312EF8" w:rsidRPr="00D1370C" w14:paraId="4E253AAC" w14:textId="77777777" w:rsidTr="00CE2BB1">
        <w:trPr>
          <w:cantSplit/>
          <w:trHeight w:val="302"/>
        </w:trPr>
        <w:tc>
          <w:tcPr>
            <w:tcW w:w="3510" w:type="dxa"/>
          </w:tcPr>
          <w:p w14:paraId="57E6CACE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4BFF35A6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8BA01F7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2EA2059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E7B1F9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5A38DC7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E82C97B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A786ABF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68A3ECFD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C78A50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9120830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3D0ED48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12BC6D0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776E35E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6FD63C5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E92F25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9C26939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24B6DD3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2C10162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015EDC41" w14:textId="77777777" w:rsidR="00312EF8" w:rsidRPr="00756E6F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2F346050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75FA779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BA873BB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86CB9EC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312EF8" w:rsidRPr="00D1370C" w14:paraId="0F27520F" w14:textId="77777777" w:rsidTr="009517CE">
        <w:trPr>
          <w:cantSplit/>
          <w:trHeight w:val="302"/>
        </w:trPr>
        <w:tc>
          <w:tcPr>
            <w:tcW w:w="3510" w:type="dxa"/>
          </w:tcPr>
          <w:p w14:paraId="0548AB36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4FDCD81C" w14:textId="7DC435B4" w:rsidR="00312EF8" w:rsidRPr="00B32390" w:rsidRDefault="00810E0D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34,119</w:t>
            </w:r>
          </w:p>
        </w:tc>
        <w:tc>
          <w:tcPr>
            <w:tcW w:w="178" w:type="dxa"/>
            <w:vAlign w:val="bottom"/>
          </w:tcPr>
          <w:p w14:paraId="665B8B6D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100CBF5" w14:textId="56A000EC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71974">
              <w:rPr>
                <w:rFonts w:ascii="Angsana New" w:hAnsi="Angsana New" w:cs="Angsana New" w:hint="cs"/>
                <w:szCs w:val="22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7,</w:t>
            </w:r>
            <w:r w:rsidRPr="00471974">
              <w:rPr>
                <w:rFonts w:ascii="Angsana New" w:hAnsi="Angsana New" w:cs="Angsana New" w:hint="cs"/>
                <w:szCs w:val="22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45</w:t>
            </w:r>
          </w:p>
        </w:tc>
        <w:tc>
          <w:tcPr>
            <w:tcW w:w="180" w:type="dxa"/>
            <w:vAlign w:val="bottom"/>
          </w:tcPr>
          <w:p w14:paraId="769D5D67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E152BBC" w14:textId="1338E7D0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91,494</w:t>
            </w:r>
          </w:p>
        </w:tc>
        <w:tc>
          <w:tcPr>
            <w:tcW w:w="180" w:type="dxa"/>
          </w:tcPr>
          <w:p w14:paraId="5D3B93C0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A01F64" w14:textId="0EBEF1DA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53,004</w:t>
            </w:r>
          </w:p>
        </w:tc>
        <w:tc>
          <w:tcPr>
            <w:tcW w:w="180" w:type="dxa"/>
          </w:tcPr>
          <w:p w14:paraId="06E115B9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40B1E3F" w14:textId="484A7BFA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125,613</w:t>
            </w:r>
          </w:p>
        </w:tc>
        <w:tc>
          <w:tcPr>
            <w:tcW w:w="180" w:type="dxa"/>
          </w:tcPr>
          <w:p w14:paraId="399407AA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EF6E81C" w14:textId="068D19FB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80,949</w:t>
            </w:r>
          </w:p>
        </w:tc>
        <w:tc>
          <w:tcPr>
            <w:tcW w:w="180" w:type="dxa"/>
          </w:tcPr>
          <w:p w14:paraId="613374D4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E15D032" w14:textId="5294C8A8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E0C635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B20DA5C" w14:textId="737CA1C6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65E60B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E37200B" w14:textId="626D7088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3D51CFD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1C5EB55" w14:textId="4135BD80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E1D20D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442314" w14:textId="28E0F680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125,613</w:t>
            </w:r>
          </w:p>
        </w:tc>
        <w:tc>
          <w:tcPr>
            <w:tcW w:w="178" w:type="dxa"/>
          </w:tcPr>
          <w:p w14:paraId="2B026E8A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757676C" w14:textId="2879448F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80,949</w:t>
            </w:r>
          </w:p>
        </w:tc>
      </w:tr>
      <w:tr w:rsidR="00312EF8" w:rsidRPr="00D1370C" w14:paraId="4677A461" w14:textId="77777777" w:rsidTr="009517CE">
        <w:trPr>
          <w:cantSplit/>
          <w:trHeight w:val="302"/>
        </w:trPr>
        <w:tc>
          <w:tcPr>
            <w:tcW w:w="3510" w:type="dxa"/>
          </w:tcPr>
          <w:p w14:paraId="7283C949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44CDEC6E" w14:textId="5C48306D" w:rsidR="00312EF8" w:rsidRPr="00B32390" w:rsidRDefault="00810E0D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17,614</w:t>
            </w:r>
          </w:p>
        </w:tc>
        <w:tc>
          <w:tcPr>
            <w:tcW w:w="178" w:type="dxa"/>
            <w:vAlign w:val="bottom"/>
          </w:tcPr>
          <w:p w14:paraId="2AF41BFE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1E2A58E" w14:textId="4A7BD10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24,810</w:t>
            </w:r>
          </w:p>
        </w:tc>
        <w:tc>
          <w:tcPr>
            <w:tcW w:w="180" w:type="dxa"/>
            <w:vAlign w:val="bottom"/>
          </w:tcPr>
          <w:p w14:paraId="1EF620F7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35B5841" w14:textId="302E41EE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7,161</w:t>
            </w:r>
          </w:p>
        </w:tc>
        <w:tc>
          <w:tcPr>
            <w:tcW w:w="180" w:type="dxa"/>
          </w:tcPr>
          <w:p w14:paraId="42559C1E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52F0F4" w14:textId="11D85260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8,444</w:t>
            </w:r>
          </w:p>
        </w:tc>
        <w:tc>
          <w:tcPr>
            <w:tcW w:w="180" w:type="dxa"/>
          </w:tcPr>
          <w:p w14:paraId="2DF2BA7A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3E89B22" w14:textId="14BF326C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24,775</w:t>
            </w:r>
          </w:p>
        </w:tc>
        <w:tc>
          <w:tcPr>
            <w:tcW w:w="180" w:type="dxa"/>
          </w:tcPr>
          <w:p w14:paraId="1D9445C3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451E95" w14:textId="6A9F20AB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33,254</w:t>
            </w:r>
          </w:p>
        </w:tc>
        <w:tc>
          <w:tcPr>
            <w:tcW w:w="180" w:type="dxa"/>
          </w:tcPr>
          <w:p w14:paraId="62B324AD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D92E5EE" w14:textId="497FB4A3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3,597</w:t>
            </w:r>
          </w:p>
        </w:tc>
        <w:tc>
          <w:tcPr>
            <w:tcW w:w="180" w:type="dxa"/>
          </w:tcPr>
          <w:p w14:paraId="578B9036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0283CAA" w14:textId="1D227711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347</w:t>
            </w:r>
          </w:p>
        </w:tc>
        <w:tc>
          <w:tcPr>
            <w:tcW w:w="180" w:type="dxa"/>
          </w:tcPr>
          <w:p w14:paraId="42ABFF74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73D9BC" w14:textId="1B83065F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674DDE9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C71FA9A" w14:textId="19708ABD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A7C04F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D8972C8" w14:textId="50E96BE4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28,372</w:t>
            </w:r>
          </w:p>
        </w:tc>
        <w:tc>
          <w:tcPr>
            <w:tcW w:w="178" w:type="dxa"/>
          </w:tcPr>
          <w:p w14:paraId="1D056BED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40A33F1" w14:textId="1288A020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33,601</w:t>
            </w:r>
          </w:p>
        </w:tc>
      </w:tr>
      <w:tr w:rsidR="00312EF8" w:rsidRPr="00D1370C" w14:paraId="71D1DBBB" w14:textId="77777777" w:rsidTr="009517CE">
        <w:trPr>
          <w:cantSplit/>
          <w:trHeight w:val="302"/>
        </w:trPr>
        <w:tc>
          <w:tcPr>
            <w:tcW w:w="3510" w:type="dxa"/>
          </w:tcPr>
          <w:p w14:paraId="76E9F294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080C13B3" w14:textId="4F149ACB" w:rsidR="00312EF8" w:rsidRPr="00B32390" w:rsidRDefault="00810E0D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22,099</w:t>
            </w:r>
          </w:p>
        </w:tc>
        <w:tc>
          <w:tcPr>
            <w:tcW w:w="178" w:type="dxa"/>
            <w:vAlign w:val="bottom"/>
          </w:tcPr>
          <w:p w14:paraId="525C7E49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165A291" w14:textId="521B106C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13,821</w:t>
            </w:r>
          </w:p>
        </w:tc>
        <w:tc>
          <w:tcPr>
            <w:tcW w:w="180" w:type="dxa"/>
            <w:vAlign w:val="bottom"/>
          </w:tcPr>
          <w:p w14:paraId="731A6BAA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7A1548A" w14:textId="79A416CF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350EAB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5809C7A" w14:textId="5EABCD76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FFAC71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388746C4" w14:textId="04AEB216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22,099</w:t>
            </w:r>
          </w:p>
        </w:tc>
        <w:tc>
          <w:tcPr>
            <w:tcW w:w="180" w:type="dxa"/>
          </w:tcPr>
          <w:p w14:paraId="38B28D45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4E24F28" w14:textId="44468F46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13,821</w:t>
            </w:r>
          </w:p>
        </w:tc>
        <w:tc>
          <w:tcPr>
            <w:tcW w:w="180" w:type="dxa"/>
          </w:tcPr>
          <w:p w14:paraId="6903891F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7B05110" w14:textId="4341ADFA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22B4BE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87CC660" w14:textId="4D6750AD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D31331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D93E8C4" w14:textId="0C9832BF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E554FE3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9E6A982" w14:textId="1546B673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01A563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732938C" w14:textId="2720DF0E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22,099</w:t>
            </w:r>
          </w:p>
        </w:tc>
        <w:tc>
          <w:tcPr>
            <w:tcW w:w="178" w:type="dxa"/>
          </w:tcPr>
          <w:p w14:paraId="3A530766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E4FADF9" w14:textId="55F04B81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13,821</w:t>
            </w:r>
          </w:p>
        </w:tc>
      </w:tr>
      <w:tr w:rsidR="00312EF8" w:rsidRPr="00D1370C" w14:paraId="1BD4AB53" w14:textId="77777777" w:rsidTr="009517CE">
        <w:trPr>
          <w:cantSplit/>
          <w:trHeight w:val="302"/>
        </w:trPr>
        <w:tc>
          <w:tcPr>
            <w:tcW w:w="3510" w:type="dxa"/>
          </w:tcPr>
          <w:p w14:paraId="1AE79091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40A1D96D" w14:textId="648344EC" w:rsidR="00312EF8" w:rsidRPr="00B32390" w:rsidRDefault="00810E0D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1F00C5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C6D34B2" w14:textId="249A2FBE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3,871</w:t>
            </w:r>
          </w:p>
        </w:tc>
        <w:tc>
          <w:tcPr>
            <w:tcW w:w="180" w:type="dxa"/>
            <w:vAlign w:val="bottom"/>
          </w:tcPr>
          <w:p w14:paraId="348B742B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F477DA" w14:textId="270BEAC1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A6C50F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5E28247" w14:textId="1D081EC8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2,066</w:t>
            </w:r>
          </w:p>
        </w:tc>
        <w:tc>
          <w:tcPr>
            <w:tcW w:w="180" w:type="dxa"/>
          </w:tcPr>
          <w:p w14:paraId="1DACAF9E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4DA015D" w14:textId="3CF29743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7312C5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BA3DC11" w14:textId="4E667FE0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5,937</w:t>
            </w:r>
          </w:p>
        </w:tc>
        <w:tc>
          <w:tcPr>
            <w:tcW w:w="180" w:type="dxa"/>
          </w:tcPr>
          <w:p w14:paraId="083E637A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7AF6FE" w14:textId="49BC24B7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624689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938F4EB" w14:textId="7741BEEC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18E504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B1697DA" w14:textId="45DF80C2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CC7862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B3340E9" w14:textId="1B7E0F54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4E0767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47EF5AE" w14:textId="3319DDA6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5A3BFF8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60869EE" w14:textId="11D90E06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5,937</w:t>
            </w:r>
          </w:p>
        </w:tc>
      </w:tr>
      <w:tr w:rsidR="00312EF8" w:rsidRPr="00D1370C" w14:paraId="1A9AC6C5" w14:textId="77777777" w:rsidTr="009517CE">
        <w:trPr>
          <w:cantSplit/>
          <w:trHeight w:val="302"/>
        </w:trPr>
        <w:tc>
          <w:tcPr>
            <w:tcW w:w="3510" w:type="dxa"/>
          </w:tcPr>
          <w:p w14:paraId="66FBB5FB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1814BE0" w14:textId="172BD143" w:rsidR="00312EF8" w:rsidRPr="00B32390" w:rsidRDefault="00810E0D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73,832</w:t>
            </w:r>
          </w:p>
        </w:tc>
        <w:tc>
          <w:tcPr>
            <w:tcW w:w="178" w:type="dxa"/>
            <w:vAlign w:val="bottom"/>
          </w:tcPr>
          <w:p w14:paraId="3848CD95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5C03949C" w14:textId="3AC6077F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70,447</w:t>
            </w:r>
          </w:p>
        </w:tc>
        <w:tc>
          <w:tcPr>
            <w:tcW w:w="180" w:type="dxa"/>
            <w:vAlign w:val="bottom"/>
          </w:tcPr>
          <w:p w14:paraId="10690974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89C6662" w14:textId="7A67A04C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98,655</w:t>
            </w:r>
          </w:p>
        </w:tc>
        <w:tc>
          <w:tcPr>
            <w:tcW w:w="180" w:type="dxa"/>
          </w:tcPr>
          <w:p w14:paraId="13107CC5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A8F49C2" w14:textId="7A94748A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63,514</w:t>
            </w:r>
          </w:p>
        </w:tc>
        <w:tc>
          <w:tcPr>
            <w:tcW w:w="180" w:type="dxa"/>
          </w:tcPr>
          <w:p w14:paraId="660DA085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3D3F0B3" w14:textId="738F4836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172,487</w:t>
            </w:r>
          </w:p>
        </w:tc>
        <w:tc>
          <w:tcPr>
            <w:tcW w:w="180" w:type="dxa"/>
          </w:tcPr>
          <w:p w14:paraId="64C5C975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2CE83D2" w14:textId="59DCE7FB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133,961</w:t>
            </w:r>
          </w:p>
        </w:tc>
        <w:tc>
          <w:tcPr>
            <w:tcW w:w="180" w:type="dxa"/>
          </w:tcPr>
          <w:p w14:paraId="17A3BB80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F5CD76B" w14:textId="5EA762A3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3,597</w:t>
            </w:r>
          </w:p>
        </w:tc>
        <w:tc>
          <w:tcPr>
            <w:tcW w:w="180" w:type="dxa"/>
          </w:tcPr>
          <w:p w14:paraId="27C10D5F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42AC5C3" w14:textId="18355759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347</w:t>
            </w:r>
          </w:p>
        </w:tc>
        <w:tc>
          <w:tcPr>
            <w:tcW w:w="180" w:type="dxa"/>
          </w:tcPr>
          <w:p w14:paraId="67F191EB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977DA89" w14:textId="2A5B753C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6077E67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28891DF2" w14:textId="0DBDBD02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4E8F4D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3DC5443" w14:textId="6E22D002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176,084</w:t>
            </w:r>
          </w:p>
        </w:tc>
        <w:tc>
          <w:tcPr>
            <w:tcW w:w="178" w:type="dxa"/>
          </w:tcPr>
          <w:p w14:paraId="66997FA1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29C235E8" w14:textId="2A0FC060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134,308</w:t>
            </w:r>
          </w:p>
        </w:tc>
      </w:tr>
      <w:tr w:rsidR="00312EF8" w:rsidRPr="00D1370C" w14:paraId="1B97BFD8" w14:textId="77777777" w:rsidTr="009517CE">
        <w:trPr>
          <w:cantSplit/>
          <w:trHeight w:val="302"/>
        </w:trPr>
        <w:tc>
          <w:tcPr>
            <w:tcW w:w="3510" w:type="dxa"/>
          </w:tcPr>
          <w:p w14:paraId="3EC843F7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23E430C0" w14:textId="1723E5E0" w:rsidR="00312EF8" w:rsidRPr="00B32390" w:rsidRDefault="00810E0D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86,940</w:t>
            </w:r>
          </w:p>
        </w:tc>
        <w:tc>
          <w:tcPr>
            <w:tcW w:w="178" w:type="dxa"/>
            <w:vAlign w:val="bottom"/>
          </w:tcPr>
          <w:p w14:paraId="042EFD4F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9B88516" w14:textId="18A7A4B5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462D7E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462D7E">
              <w:rPr>
                <w:rFonts w:ascii="Angsana New" w:hAnsi="Angsana New" w:cs="Angsana New"/>
                <w:szCs w:val="22"/>
                <w:lang w:val="en-US" w:bidi="th-TH"/>
              </w:rPr>
              <w:t>808</w:t>
            </w:r>
          </w:p>
        </w:tc>
        <w:tc>
          <w:tcPr>
            <w:tcW w:w="180" w:type="dxa"/>
            <w:vAlign w:val="bottom"/>
          </w:tcPr>
          <w:p w14:paraId="56D6581C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FF1012" w14:textId="69CF7F0D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122,820</w:t>
            </w:r>
          </w:p>
        </w:tc>
        <w:tc>
          <w:tcPr>
            <w:tcW w:w="180" w:type="dxa"/>
          </w:tcPr>
          <w:p w14:paraId="0F1883F2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A8A82B4" w14:textId="5704658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138,209</w:t>
            </w:r>
          </w:p>
        </w:tc>
        <w:tc>
          <w:tcPr>
            <w:tcW w:w="180" w:type="dxa"/>
          </w:tcPr>
          <w:p w14:paraId="6EC4F82C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571A673" w14:textId="2E32876F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209,760</w:t>
            </w:r>
          </w:p>
        </w:tc>
        <w:tc>
          <w:tcPr>
            <w:tcW w:w="180" w:type="dxa"/>
          </w:tcPr>
          <w:p w14:paraId="440B43FF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F3C6CA4" w14:textId="26A906ED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223,</w:t>
            </w:r>
            <w:r w:rsidR="00462D7E">
              <w:rPr>
                <w:rFonts w:asciiTheme="majorBidi" w:hAnsiTheme="majorBidi" w:cstheme="majorBidi"/>
                <w:szCs w:val="22"/>
                <w:lang w:val="en-US" w:bidi="th-TH"/>
              </w:rPr>
              <w:t>017</w:t>
            </w:r>
          </w:p>
        </w:tc>
        <w:tc>
          <w:tcPr>
            <w:tcW w:w="180" w:type="dxa"/>
          </w:tcPr>
          <w:p w14:paraId="4C20DC11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A76832" w14:textId="567FDF8E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550ED8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2755A7" w14:textId="1DF680A8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0DB1B2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A66E52F" w14:textId="11AD41B6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732F04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5DF785B" w14:textId="3DD46720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1914F9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2466D19" w14:textId="4BE7B38E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209,760</w:t>
            </w:r>
          </w:p>
        </w:tc>
        <w:tc>
          <w:tcPr>
            <w:tcW w:w="178" w:type="dxa"/>
          </w:tcPr>
          <w:p w14:paraId="52D42D59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30DCA44C" w14:textId="3555E20D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223,</w:t>
            </w:r>
            <w:r w:rsidR="00462D7E">
              <w:rPr>
                <w:rFonts w:asciiTheme="majorBidi" w:hAnsiTheme="majorBidi" w:cstheme="majorBidi"/>
                <w:szCs w:val="22"/>
                <w:lang w:val="en-US" w:bidi="th-TH"/>
              </w:rPr>
              <w:t>017</w:t>
            </w:r>
          </w:p>
        </w:tc>
      </w:tr>
      <w:tr w:rsidR="00312EF8" w:rsidRPr="00D1370C" w14:paraId="045C810F" w14:textId="77777777" w:rsidTr="009517CE">
        <w:trPr>
          <w:cantSplit/>
          <w:trHeight w:val="302"/>
        </w:trPr>
        <w:tc>
          <w:tcPr>
            <w:tcW w:w="3510" w:type="dxa"/>
          </w:tcPr>
          <w:p w14:paraId="27A778D8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D3B2DC" w14:textId="4E24DB71" w:rsidR="00312EF8" w:rsidRPr="00B32390" w:rsidRDefault="00810E0D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37,635</w:t>
            </w:r>
          </w:p>
        </w:tc>
        <w:tc>
          <w:tcPr>
            <w:tcW w:w="178" w:type="dxa"/>
            <w:vAlign w:val="bottom"/>
          </w:tcPr>
          <w:p w14:paraId="7A818B31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56C5DEDF" w14:textId="47E2AC7C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21,501</w:t>
            </w:r>
          </w:p>
        </w:tc>
        <w:tc>
          <w:tcPr>
            <w:tcW w:w="180" w:type="dxa"/>
            <w:vAlign w:val="bottom"/>
          </w:tcPr>
          <w:p w14:paraId="0003E576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086882E" w14:textId="54D85F81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3,303</w:t>
            </w:r>
          </w:p>
        </w:tc>
        <w:tc>
          <w:tcPr>
            <w:tcW w:w="180" w:type="dxa"/>
          </w:tcPr>
          <w:p w14:paraId="34231BEA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1F2A115" w14:textId="4C3A94BF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2,950</w:t>
            </w:r>
          </w:p>
        </w:tc>
        <w:tc>
          <w:tcPr>
            <w:tcW w:w="180" w:type="dxa"/>
          </w:tcPr>
          <w:p w14:paraId="141A8640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89CF85A" w14:textId="3532A9A2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40,938</w:t>
            </w:r>
          </w:p>
        </w:tc>
        <w:tc>
          <w:tcPr>
            <w:tcW w:w="180" w:type="dxa"/>
          </w:tcPr>
          <w:p w14:paraId="18F069E4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1B1775" w14:textId="47754DAE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24,451</w:t>
            </w:r>
          </w:p>
        </w:tc>
        <w:tc>
          <w:tcPr>
            <w:tcW w:w="180" w:type="dxa"/>
          </w:tcPr>
          <w:p w14:paraId="5C5FD638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3A9FFB4" w14:textId="02B02A59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C382AC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678B1A3" w14:textId="1D0FEBAA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439A0C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F79A46A" w14:textId="3D795CCD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(40,938)</w:t>
            </w:r>
          </w:p>
        </w:tc>
        <w:tc>
          <w:tcPr>
            <w:tcW w:w="178" w:type="dxa"/>
          </w:tcPr>
          <w:p w14:paraId="18A5391F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58D2019" w14:textId="4193B0E6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(24,451)</w:t>
            </w:r>
          </w:p>
        </w:tc>
        <w:tc>
          <w:tcPr>
            <w:tcW w:w="180" w:type="dxa"/>
          </w:tcPr>
          <w:p w14:paraId="62151DA5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F1F367B" w14:textId="12E02116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79E9F8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1F11AE68" w14:textId="4313F900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312EF8" w:rsidRPr="00D1370C" w14:paraId="1E20F8AB" w14:textId="77777777" w:rsidTr="009517CE">
        <w:trPr>
          <w:cantSplit/>
          <w:trHeight w:val="302"/>
        </w:trPr>
        <w:tc>
          <w:tcPr>
            <w:tcW w:w="3510" w:type="dxa"/>
          </w:tcPr>
          <w:p w14:paraId="6BCFD58B" w14:textId="77777777" w:rsidR="00312EF8" w:rsidRPr="00756E6F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01F13" w14:textId="3BE05C53" w:rsidR="00312EF8" w:rsidRPr="00B32390" w:rsidRDefault="00810E0D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198,407</w:t>
            </w:r>
          </w:p>
        </w:tc>
        <w:tc>
          <w:tcPr>
            <w:tcW w:w="178" w:type="dxa"/>
            <w:vAlign w:val="bottom"/>
          </w:tcPr>
          <w:p w14:paraId="79F4CCD4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2D24F" w14:textId="163DAABE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17</w:t>
            </w:r>
            <w:r w:rsidR="00462D7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462D7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756</w:t>
            </w:r>
          </w:p>
        </w:tc>
        <w:tc>
          <w:tcPr>
            <w:tcW w:w="180" w:type="dxa"/>
            <w:vAlign w:val="bottom"/>
          </w:tcPr>
          <w:p w14:paraId="4D2AECC0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C9699B" w14:textId="1C7CA9C8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224,778</w:t>
            </w:r>
          </w:p>
        </w:tc>
        <w:tc>
          <w:tcPr>
            <w:tcW w:w="180" w:type="dxa"/>
          </w:tcPr>
          <w:p w14:paraId="03E50959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A44AFE" w14:textId="265BCBE0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204,673</w:t>
            </w:r>
          </w:p>
        </w:tc>
        <w:tc>
          <w:tcPr>
            <w:tcW w:w="180" w:type="dxa"/>
          </w:tcPr>
          <w:p w14:paraId="2DDDAA76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1444B" w14:textId="2B51391F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423,185</w:t>
            </w:r>
          </w:p>
        </w:tc>
        <w:tc>
          <w:tcPr>
            <w:tcW w:w="180" w:type="dxa"/>
          </w:tcPr>
          <w:p w14:paraId="7C05B281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E0716" w14:textId="3239CDD2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381,</w:t>
            </w:r>
            <w:r w:rsidR="00462D7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429</w:t>
            </w:r>
          </w:p>
        </w:tc>
        <w:tc>
          <w:tcPr>
            <w:tcW w:w="180" w:type="dxa"/>
          </w:tcPr>
          <w:p w14:paraId="26829329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546043" w14:textId="3A435BF5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3,597</w:t>
            </w:r>
          </w:p>
        </w:tc>
        <w:tc>
          <w:tcPr>
            <w:tcW w:w="180" w:type="dxa"/>
          </w:tcPr>
          <w:p w14:paraId="11FDE3EA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1D43BA" w14:textId="0BD13241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347</w:t>
            </w:r>
          </w:p>
        </w:tc>
        <w:tc>
          <w:tcPr>
            <w:tcW w:w="180" w:type="dxa"/>
          </w:tcPr>
          <w:p w14:paraId="01BC077F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5784D35" w14:textId="136C7EE1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(40,938)</w:t>
            </w:r>
          </w:p>
        </w:tc>
        <w:tc>
          <w:tcPr>
            <w:tcW w:w="178" w:type="dxa"/>
          </w:tcPr>
          <w:p w14:paraId="1336BB55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5BD6487" w14:textId="54CD8D2B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(24,451)</w:t>
            </w:r>
          </w:p>
        </w:tc>
        <w:tc>
          <w:tcPr>
            <w:tcW w:w="180" w:type="dxa"/>
          </w:tcPr>
          <w:p w14:paraId="3DC64ECF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CA24C7" w14:textId="709358C5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385,844</w:t>
            </w:r>
          </w:p>
        </w:tc>
        <w:tc>
          <w:tcPr>
            <w:tcW w:w="178" w:type="dxa"/>
            <w:shd w:val="clear" w:color="auto" w:fill="auto"/>
          </w:tcPr>
          <w:p w14:paraId="14F1CE5F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86D187" w14:textId="66ED6926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357,</w:t>
            </w:r>
            <w:r w:rsidR="00462D7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325</w:t>
            </w:r>
          </w:p>
        </w:tc>
      </w:tr>
      <w:tr w:rsidR="00312EF8" w:rsidRPr="00D1370C" w14:paraId="236D8B1B" w14:textId="77777777" w:rsidTr="00CE2BB1">
        <w:trPr>
          <w:cantSplit/>
        </w:trPr>
        <w:tc>
          <w:tcPr>
            <w:tcW w:w="3510" w:type="dxa"/>
          </w:tcPr>
          <w:p w14:paraId="71F07CAE" w14:textId="77777777" w:rsidR="00312EF8" w:rsidRPr="00756E6F" w:rsidRDefault="00312EF8" w:rsidP="00312EF8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1EC00C5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5E64C39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2F070B90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535985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49E24B9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1F3AC25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C1FC03D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1EB1DD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99A2C9F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AAEB897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BEC30D5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F1A02CA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3E9EE0E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5E4D80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CD00D1B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9383F8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A3AC604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BCB6A49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65B93C66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E4EF2A5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5BF5267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7C8DE36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10017837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12EF8" w:rsidRPr="00D1370C" w14:paraId="7FF2E250" w14:textId="77777777" w:rsidTr="009517CE">
        <w:trPr>
          <w:cantSplit/>
        </w:trPr>
        <w:tc>
          <w:tcPr>
            <w:tcW w:w="3510" w:type="dxa"/>
          </w:tcPr>
          <w:p w14:paraId="3C7E5C55" w14:textId="77777777" w:rsidR="00312EF8" w:rsidRPr="00756E6F" w:rsidRDefault="00312EF8" w:rsidP="00312EF8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</w:p>
        </w:tc>
        <w:tc>
          <w:tcPr>
            <w:tcW w:w="720" w:type="dxa"/>
            <w:vAlign w:val="bottom"/>
          </w:tcPr>
          <w:p w14:paraId="56A8F455" w14:textId="1273817D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17,016</w:t>
            </w:r>
          </w:p>
        </w:tc>
        <w:tc>
          <w:tcPr>
            <w:tcW w:w="178" w:type="dxa"/>
            <w:vAlign w:val="bottom"/>
          </w:tcPr>
          <w:p w14:paraId="2AB23759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2021C57" w14:textId="6CBC43E9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236,373</w:t>
            </w:r>
          </w:p>
        </w:tc>
        <w:tc>
          <w:tcPr>
            <w:tcW w:w="180" w:type="dxa"/>
            <w:vAlign w:val="bottom"/>
          </w:tcPr>
          <w:p w14:paraId="7605E242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AC60811" w14:textId="05701624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18,371</w:t>
            </w:r>
          </w:p>
        </w:tc>
        <w:tc>
          <w:tcPr>
            <w:tcW w:w="180" w:type="dxa"/>
          </w:tcPr>
          <w:p w14:paraId="7A306B62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E948E6E" w14:textId="31954D6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26,299</w:t>
            </w:r>
          </w:p>
        </w:tc>
        <w:tc>
          <w:tcPr>
            <w:tcW w:w="180" w:type="dxa"/>
          </w:tcPr>
          <w:p w14:paraId="1428E74F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03E70E9" w14:textId="1BA0CA21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35,387</w:t>
            </w:r>
          </w:p>
        </w:tc>
        <w:tc>
          <w:tcPr>
            <w:tcW w:w="180" w:type="dxa"/>
            <w:vAlign w:val="center"/>
          </w:tcPr>
          <w:p w14:paraId="767E3863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3463270" w14:textId="22D4C43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262,672</w:t>
            </w:r>
          </w:p>
        </w:tc>
        <w:tc>
          <w:tcPr>
            <w:tcW w:w="180" w:type="dxa"/>
          </w:tcPr>
          <w:p w14:paraId="1709E04F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EF0692" w14:textId="35D9708E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180" w:type="dxa"/>
            <w:vAlign w:val="center"/>
          </w:tcPr>
          <w:p w14:paraId="1CDC0102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F1F67D8" w14:textId="4E63F050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(248)</w:t>
            </w:r>
          </w:p>
        </w:tc>
        <w:tc>
          <w:tcPr>
            <w:tcW w:w="180" w:type="dxa"/>
          </w:tcPr>
          <w:p w14:paraId="32DF9333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61EDB2D" w14:textId="2B7B27DB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(1,754)</w:t>
            </w:r>
          </w:p>
        </w:tc>
        <w:tc>
          <w:tcPr>
            <w:tcW w:w="178" w:type="dxa"/>
          </w:tcPr>
          <w:p w14:paraId="28CB2A69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526C88D" w14:textId="583B0EFA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(205,423)</w:t>
            </w:r>
          </w:p>
        </w:tc>
        <w:tc>
          <w:tcPr>
            <w:tcW w:w="180" w:type="dxa"/>
          </w:tcPr>
          <w:p w14:paraId="0BE88ADD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323F841" w14:textId="532EFC19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33,652</w:t>
            </w:r>
          </w:p>
        </w:tc>
        <w:tc>
          <w:tcPr>
            <w:tcW w:w="178" w:type="dxa"/>
          </w:tcPr>
          <w:p w14:paraId="45F7C9C1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E03B992" w14:textId="2699A128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57,001</w:t>
            </w:r>
          </w:p>
        </w:tc>
      </w:tr>
      <w:tr w:rsidR="00312EF8" w:rsidRPr="00D1370C" w14:paraId="16544A89" w14:textId="77777777" w:rsidTr="009517CE">
        <w:trPr>
          <w:cantSplit/>
        </w:trPr>
        <w:tc>
          <w:tcPr>
            <w:tcW w:w="3510" w:type="dxa"/>
          </w:tcPr>
          <w:p w14:paraId="23E113D2" w14:textId="77777777" w:rsidR="00312EF8" w:rsidRPr="00756E6F" w:rsidRDefault="00312EF8" w:rsidP="00312EF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0CC22367" w14:textId="060B3A81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8,899</w:t>
            </w:r>
          </w:p>
        </w:tc>
        <w:tc>
          <w:tcPr>
            <w:tcW w:w="178" w:type="dxa"/>
            <w:vAlign w:val="bottom"/>
          </w:tcPr>
          <w:p w14:paraId="0ED4DE2B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75BD07F" w14:textId="71F7FAD1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223,287</w:t>
            </w:r>
          </w:p>
        </w:tc>
        <w:tc>
          <w:tcPr>
            <w:tcW w:w="180" w:type="dxa"/>
            <w:vAlign w:val="bottom"/>
          </w:tcPr>
          <w:p w14:paraId="385A4671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4D40A1" w14:textId="20B84D34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10,150</w:t>
            </w:r>
          </w:p>
        </w:tc>
        <w:tc>
          <w:tcPr>
            <w:tcW w:w="180" w:type="dxa"/>
          </w:tcPr>
          <w:p w14:paraId="00B549B1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5D8BFAD" w14:textId="401248FF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17,891</w:t>
            </w:r>
          </w:p>
        </w:tc>
        <w:tc>
          <w:tcPr>
            <w:tcW w:w="180" w:type="dxa"/>
          </w:tcPr>
          <w:p w14:paraId="273E286A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A14446" w14:textId="0836BBC7" w:rsidR="00312EF8" w:rsidRPr="00B32390" w:rsidRDefault="000C7EE1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19,049</w:t>
            </w:r>
          </w:p>
        </w:tc>
        <w:tc>
          <w:tcPr>
            <w:tcW w:w="180" w:type="dxa"/>
            <w:vAlign w:val="center"/>
          </w:tcPr>
          <w:p w14:paraId="43C4FC22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0981DC" w14:textId="3B18DEF2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241,178</w:t>
            </w:r>
          </w:p>
        </w:tc>
        <w:tc>
          <w:tcPr>
            <w:tcW w:w="180" w:type="dxa"/>
          </w:tcPr>
          <w:p w14:paraId="42C7C923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57C1311" w14:textId="5EB27F39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(434)</w:t>
            </w:r>
          </w:p>
        </w:tc>
        <w:tc>
          <w:tcPr>
            <w:tcW w:w="180" w:type="dxa"/>
            <w:vAlign w:val="center"/>
          </w:tcPr>
          <w:p w14:paraId="03F4345E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A89AEAC" w14:textId="0619AF2F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(381)</w:t>
            </w:r>
          </w:p>
        </w:tc>
        <w:tc>
          <w:tcPr>
            <w:tcW w:w="180" w:type="dxa"/>
          </w:tcPr>
          <w:p w14:paraId="1EFEE2FD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356C9F8" w14:textId="5E004B0B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(3,230)</w:t>
            </w:r>
          </w:p>
        </w:tc>
        <w:tc>
          <w:tcPr>
            <w:tcW w:w="178" w:type="dxa"/>
          </w:tcPr>
          <w:p w14:paraId="238F0291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062357D" w14:textId="48235A7F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(203,095)</w:t>
            </w:r>
          </w:p>
        </w:tc>
        <w:tc>
          <w:tcPr>
            <w:tcW w:w="180" w:type="dxa"/>
          </w:tcPr>
          <w:p w14:paraId="12AADAD3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F997F09" w14:textId="73836A7A" w:rsidR="00312EF8" w:rsidRPr="00B32390" w:rsidRDefault="00633E72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15,385</w:t>
            </w:r>
          </w:p>
        </w:tc>
        <w:tc>
          <w:tcPr>
            <w:tcW w:w="178" w:type="dxa"/>
          </w:tcPr>
          <w:p w14:paraId="7EAB4073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AD48739" w14:textId="124CDF8E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37,702</w:t>
            </w:r>
          </w:p>
        </w:tc>
      </w:tr>
      <w:tr w:rsidR="00312EF8" w:rsidRPr="00D1370C" w14:paraId="44E6EB8D" w14:textId="77777777" w:rsidTr="00CE2BB1">
        <w:trPr>
          <w:cantSplit/>
        </w:trPr>
        <w:tc>
          <w:tcPr>
            <w:tcW w:w="3510" w:type="dxa"/>
          </w:tcPr>
          <w:p w14:paraId="5D98E804" w14:textId="77777777" w:rsidR="00312EF8" w:rsidRPr="00756E6F" w:rsidRDefault="00312EF8" w:rsidP="00312EF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4E09CE19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347D74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DBDCC52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541EF6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348D8C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62706F5" w14:textId="77777777" w:rsidR="00312EF8" w:rsidRPr="00B32390" w:rsidRDefault="00312EF8" w:rsidP="00312EF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42A956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2673B43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5925EC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10AB7F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A901308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4370954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E6D92D1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A61159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9F470BA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19570E6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D1925E3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8CF3289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FD266AB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B9911A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B006A43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9F961AF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2F254C25" w14:textId="77777777" w:rsidR="00312EF8" w:rsidRPr="00B32390" w:rsidRDefault="00312EF8" w:rsidP="00312EF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6468C2" w:rsidRPr="00D1370C" w14:paraId="37820F84" w14:textId="77777777" w:rsidTr="008847DF">
        <w:trPr>
          <w:cantSplit/>
        </w:trPr>
        <w:tc>
          <w:tcPr>
            <w:tcW w:w="3510" w:type="dxa"/>
          </w:tcPr>
          <w:p w14:paraId="342DB61E" w14:textId="01844254" w:rsidR="006468C2" w:rsidRPr="00B02FCA" w:rsidRDefault="006468C2" w:rsidP="006468C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สินทรัพย์ส่วนงาน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58B07E74" w14:textId="53920EA2" w:rsidR="006468C2" w:rsidRPr="00756E6F" w:rsidRDefault="000C7EE1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1,623,558</w:t>
            </w:r>
          </w:p>
        </w:tc>
        <w:tc>
          <w:tcPr>
            <w:tcW w:w="178" w:type="dxa"/>
            <w:vAlign w:val="bottom"/>
          </w:tcPr>
          <w:p w14:paraId="05F01504" w14:textId="77777777" w:rsidR="006468C2" w:rsidRPr="00756E6F" w:rsidRDefault="006468C2" w:rsidP="006468C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662EB01" w14:textId="439BD745" w:rsidR="006468C2" w:rsidRPr="00756E6F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1,595,358</w:t>
            </w:r>
          </w:p>
        </w:tc>
        <w:tc>
          <w:tcPr>
            <w:tcW w:w="180" w:type="dxa"/>
            <w:vAlign w:val="bottom"/>
          </w:tcPr>
          <w:p w14:paraId="7BDE7A2C" w14:textId="77777777" w:rsidR="006468C2" w:rsidRPr="00756E6F" w:rsidRDefault="006468C2" w:rsidP="006468C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1F102" w14:textId="140C2567" w:rsidR="006468C2" w:rsidRPr="00EA7BEE" w:rsidRDefault="000C7EE1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1,379,123</w:t>
            </w:r>
          </w:p>
        </w:tc>
        <w:tc>
          <w:tcPr>
            <w:tcW w:w="180" w:type="dxa"/>
          </w:tcPr>
          <w:p w14:paraId="6287997D" w14:textId="77777777" w:rsidR="006468C2" w:rsidRPr="00756E6F" w:rsidRDefault="006468C2" w:rsidP="006468C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718405B" w14:textId="2001D4E2" w:rsidR="006468C2" w:rsidRPr="00756E6F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1,397,288</w:t>
            </w:r>
          </w:p>
        </w:tc>
        <w:tc>
          <w:tcPr>
            <w:tcW w:w="180" w:type="dxa"/>
          </w:tcPr>
          <w:p w14:paraId="4869A4C5" w14:textId="77777777" w:rsidR="006468C2" w:rsidRPr="00756E6F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7E2FEDF" w14:textId="008BD108" w:rsidR="006468C2" w:rsidRPr="00612F48" w:rsidRDefault="000C7EE1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3,002,681</w:t>
            </w:r>
          </w:p>
        </w:tc>
        <w:tc>
          <w:tcPr>
            <w:tcW w:w="180" w:type="dxa"/>
            <w:vAlign w:val="bottom"/>
          </w:tcPr>
          <w:p w14:paraId="7A587AAA" w14:textId="77777777" w:rsidR="006468C2" w:rsidRPr="00756E6F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66BACE" w14:textId="7DA26C17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2,992,646</w:t>
            </w:r>
          </w:p>
        </w:tc>
        <w:tc>
          <w:tcPr>
            <w:tcW w:w="180" w:type="dxa"/>
          </w:tcPr>
          <w:p w14:paraId="13192BCF" w14:textId="77777777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7B255CD" w14:textId="00FBC431" w:rsidR="006468C2" w:rsidRPr="00612F48" w:rsidRDefault="00633E7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23,413</w:t>
            </w:r>
          </w:p>
        </w:tc>
        <w:tc>
          <w:tcPr>
            <w:tcW w:w="180" w:type="dxa"/>
            <w:vAlign w:val="bottom"/>
          </w:tcPr>
          <w:p w14:paraId="1F927CC1" w14:textId="77777777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1C8C570" w14:textId="4812E3D1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25,999</w:t>
            </w:r>
          </w:p>
        </w:tc>
        <w:tc>
          <w:tcPr>
            <w:tcW w:w="180" w:type="dxa"/>
          </w:tcPr>
          <w:p w14:paraId="1E4B44EA" w14:textId="77777777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89F75B6" w14:textId="603FF574" w:rsidR="006468C2" w:rsidRPr="00612F48" w:rsidRDefault="00633E7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(1,285,540)</w:t>
            </w:r>
          </w:p>
        </w:tc>
        <w:tc>
          <w:tcPr>
            <w:tcW w:w="178" w:type="dxa"/>
          </w:tcPr>
          <w:p w14:paraId="2873A381" w14:textId="77777777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7546447" w14:textId="75AF4F4E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(1,261,730)</w:t>
            </w:r>
          </w:p>
        </w:tc>
        <w:tc>
          <w:tcPr>
            <w:tcW w:w="180" w:type="dxa"/>
          </w:tcPr>
          <w:p w14:paraId="7B97DE84" w14:textId="77777777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C406F5C" w14:textId="78A535F4" w:rsidR="006468C2" w:rsidRPr="00612F48" w:rsidRDefault="00633E7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1,740,554</w:t>
            </w:r>
          </w:p>
        </w:tc>
        <w:tc>
          <w:tcPr>
            <w:tcW w:w="178" w:type="dxa"/>
          </w:tcPr>
          <w:p w14:paraId="1EFCC436" w14:textId="77777777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62001066" w14:textId="26EC34F6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1,756,915</w:t>
            </w:r>
          </w:p>
        </w:tc>
      </w:tr>
      <w:tr w:rsidR="006468C2" w:rsidRPr="00D1370C" w14:paraId="5D0CB4C9" w14:textId="77777777" w:rsidTr="008847DF">
        <w:trPr>
          <w:cantSplit/>
        </w:trPr>
        <w:tc>
          <w:tcPr>
            <w:tcW w:w="3510" w:type="dxa"/>
          </w:tcPr>
          <w:p w14:paraId="310EB902" w14:textId="49B00317" w:rsidR="006468C2" w:rsidRPr="00756E6F" w:rsidRDefault="006468C2" w:rsidP="006468C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1CDC4085" w14:textId="3E01567D" w:rsidR="006468C2" w:rsidRPr="00756E6F" w:rsidRDefault="000C7EE1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683,074</w:t>
            </w:r>
          </w:p>
        </w:tc>
        <w:tc>
          <w:tcPr>
            <w:tcW w:w="178" w:type="dxa"/>
            <w:vAlign w:val="bottom"/>
          </w:tcPr>
          <w:p w14:paraId="48A3EA09" w14:textId="77777777" w:rsidR="006468C2" w:rsidRPr="00756E6F" w:rsidRDefault="006468C2" w:rsidP="006468C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3562C31" w14:textId="6F5D05B8" w:rsidR="006468C2" w:rsidRPr="00756E6F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663,682</w:t>
            </w:r>
          </w:p>
        </w:tc>
        <w:tc>
          <w:tcPr>
            <w:tcW w:w="180" w:type="dxa"/>
            <w:vAlign w:val="bottom"/>
          </w:tcPr>
          <w:p w14:paraId="2BEA343C" w14:textId="77777777" w:rsidR="006468C2" w:rsidRPr="00756E6F" w:rsidRDefault="006468C2" w:rsidP="006468C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2E2B2DE" w14:textId="341D1209" w:rsidR="006468C2" w:rsidRPr="00EA7BEE" w:rsidRDefault="000C7EE1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555,500</w:t>
            </w:r>
          </w:p>
        </w:tc>
        <w:tc>
          <w:tcPr>
            <w:tcW w:w="180" w:type="dxa"/>
          </w:tcPr>
          <w:p w14:paraId="5DF4DD04" w14:textId="77777777" w:rsidR="006468C2" w:rsidRPr="00756E6F" w:rsidRDefault="006468C2" w:rsidP="006468C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5CFD1A6" w14:textId="0D308D4D" w:rsidR="006468C2" w:rsidRPr="00756E6F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579,357</w:t>
            </w:r>
          </w:p>
        </w:tc>
        <w:tc>
          <w:tcPr>
            <w:tcW w:w="180" w:type="dxa"/>
          </w:tcPr>
          <w:p w14:paraId="60AA960F" w14:textId="77777777" w:rsidR="006468C2" w:rsidRPr="00756E6F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4BA59A" w14:textId="1C734521" w:rsidR="006468C2" w:rsidRPr="00612F48" w:rsidRDefault="000C7EE1" w:rsidP="000C7EE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1,238,574</w:t>
            </w:r>
          </w:p>
        </w:tc>
        <w:tc>
          <w:tcPr>
            <w:tcW w:w="180" w:type="dxa"/>
            <w:vAlign w:val="bottom"/>
          </w:tcPr>
          <w:p w14:paraId="701CCADA" w14:textId="77777777" w:rsidR="006468C2" w:rsidRPr="00756E6F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B9EF918" w14:textId="01A6D41F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1,243,039</w:t>
            </w:r>
          </w:p>
        </w:tc>
        <w:tc>
          <w:tcPr>
            <w:tcW w:w="180" w:type="dxa"/>
          </w:tcPr>
          <w:p w14:paraId="3CC6D6C6" w14:textId="77777777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32A4797" w14:textId="38424C14" w:rsidR="006468C2" w:rsidRPr="00612F48" w:rsidRDefault="00633E7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26,802</w:t>
            </w:r>
          </w:p>
        </w:tc>
        <w:tc>
          <w:tcPr>
            <w:tcW w:w="180" w:type="dxa"/>
            <w:vAlign w:val="bottom"/>
          </w:tcPr>
          <w:p w14:paraId="780947A4" w14:textId="77777777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70E4BFA" w14:textId="70F708DC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28,847</w:t>
            </w:r>
          </w:p>
        </w:tc>
        <w:tc>
          <w:tcPr>
            <w:tcW w:w="180" w:type="dxa"/>
          </w:tcPr>
          <w:p w14:paraId="1A8570CB" w14:textId="77777777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C44CD5A" w14:textId="26006879" w:rsidR="006468C2" w:rsidRPr="00612F48" w:rsidRDefault="00633E7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(206,440)</w:t>
            </w:r>
          </w:p>
        </w:tc>
        <w:tc>
          <w:tcPr>
            <w:tcW w:w="178" w:type="dxa"/>
          </w:tcPr>
          <w:p w14:paraId="4686B29D" w14:textId="77777777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87EFE5D" w14:textId="5F9974AD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(183,056)</w:t>
            </w:r>
          </w:p>
        </w:tc>
        <w:tc>
          <w:tcPr>
            <w:tcW w:w="180" w:type="dxa"/>
          </w:tcPr>
          <w:p w14:paraId="7AF0FAA4" w14:textId="77777777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9CC6303" w14:textId="28073F8C" w:rsidR="006468C2" w:rsidRPr="00612F48" w:rsidRDefault="00633E7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1,058,936</w:t>
            </w:r>
          </w:p>
        </w:tc>
        <w:tc>
          <w:tcPr>
            <w:tcW w:w="178" w:type="dxa"/>
          </w:tcPr>
          <w:p w14:paraId="00FF2044" w14:textId="77777777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68590B1" w14:textId="165BA927" w:rsidR="006468C2" w:rsidRPr="00612F48" w:rsidRDefault="006468C2" w:rsidP="006468C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1,088,830</w:t>
            </w:r>
          </w:p>
        </w:tc>
      </w:tr>
    </w:tbl>
    <w:p w14:paraId="5A2E83D8" w14:textId="4584DEF8" w:rsidR="00C1622B" w:rsidRPr="00F91312" w:rsidRDefault="00C1622B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1CF1F51" w14:textId="77777777" w:rsidR="00F91312" w:rsidRDefault="00F91312" w:rsidP="00F9131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jc w:val="thaiDistribute"/>
        <w:rPr>
          <w:rFonts w:ascii="Angsana New" w:hAnsi="Angsana New"/>
          <w:sz w:val="30"/>
          <w:szCs w:val="30"/>
        </w:rPr>
      </w:pPr>
      <w:r w:rsidRPr="00F91312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49A883A7" w14:textId="77777777" w:rsidR="00807225" w:rsidRDefault="00807225" w:rsidP="008072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7"/>
        <w:jc w:val="thaiDistribute"/>
        <w:rPr>
          <w:rFonts w:ascii="Angsana New" w:hAnsi="Angsana New"/>
          <w:sz w:val="30"/>
          <w:szCs w:val="30"/>
        </w:rPr>
      </w:pPr>
    </w:p>
    <w:p w14:paraId="7D613E62" w14:textId="5681B924" w:rsidR="00807225" w:rsidRPr="00F91312" w:rsidRDefault="00807225" w:rsidP="008072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7"/>
        <w:jc w:val="thaiDistribute"/>
        <w:rPr>
          <w:rFonts w:ascii="Angsana New" w:hAnsi="Angsana New"/>
          <w:sz w:val="30"/>
          <w:szCs w:val="30"/>
        </w:rPr>
        <w:sectPr w:rsidR="00807225" w:rsidRPr="00F91312" w:rsidSect="00B95D00">
          <w:headerReference w:type="default" r:id="rId14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6193E51F" w14:textId="4146C9C4" w:rsidR="0020500A" w:rsidRDefault="0020500A" w:rsidP="0020500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left" w:pos="1080"/>
        </w:tabs>
        <w:spacing w:line="240" w:lineRule="auto"/>
        <w:ind w:right="-25" w:firstLine="18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1443BA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เครื่องมือ</w:t>
      </w:r>
      <w:r w:rsidRPr="001443BA">
        <w:rPr>
          <w:rFonts w:ascii="Angsana New" w:hAnsi="Angsana New" w:hint="cs"/>
          <w:sz w:val="30"/>
          <w:szCs w:val="30"/>
          <w:u w:val="none"/>
          <w:cs/>
          <w:lang w:val="en-US"/>
        </w:rPr>
        <w:t>ทางการเงิน</w:t>
      </w:r>
    </w:p>
    <w:p w14:paraId="5E426069" w14:textId="3379795B" w:rsidR="0020500A" w:rsidRPr="00D51A66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8"/>
          <w:szCs w:val="8"/>
        </w:rPr>
      </w:pPr>
    </w:p>
    <w:p w14:paraId="5ED782A5" w14:textId="7FAA452E" w:rsidR="0020500A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4284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4284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22CEA73" w14:textId="502B179E" w:rsidR="0020500A" w:rsidRPr="00D51A66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8"/>
          <w:szCs w:val="8"/>
          <w:lang w:bidi="th-TH"/>
        </w:rPr>
      </w:pPr>
    </w:p>
    <w:p w14:paraId="2035DA13" w14:textId="63C44172" w:rsidR="0020500A" w:rsidRPr="0020500A" w:rsidRDefault="0020500A" w:rsidP="002050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35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500A">
        <w:rPr>
          <w:rFonts w:ascii="Angsana New" w:hAnsi="Angsana New"/>
          <w:sz w:val="30"/>
          <w:szCs w:val="30"/>
          <w:cs/>
        </w:rPr>
        <w:t>ตาราง</w:t>
      </w:r>
      <w:r w:rsidRPr="0020500A">
        <w:rPr>
          <w:rFonts w:asciiTheme="majorBidi" w:hAnsiTheme="majorBidi"/>
          <w:sz w:val="30"/>
          <w:szCs w:val="30"/>
          <w:cs/>
        </w:rPr>
        <w:t>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42B5FB" w14:textId="77777777" w:rsidR="0020500A" w:rsidRPr="00D51A66" w:rsidRDefault="0020500A">
      <w:pPr>
        <w:rPr>
          <w:rFonts w:asciiTheme="majorBidi" w:hAnsiTheme="majorBidi" w:cstheme="majorBidi"/>
          <w:sz w:val="10"/>
          <w:szCs w:val="10"/>
        </w:rPr>
      </w:pPr>
    </w:p>
    <w:tbl>
      <w:tblPr>
        <w:tblW w:w="149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"/>
        <w:gridCol w:w="2880"/>
        <w:gridCol w:w="270"/>
        <w:gridCol w:w="270"/>
        <w:gridCol w:w="1080"/>
        <w:gridCol w:w="270"/>
        <w:gridCol w:w="90"/>
        <w:gridCol w:w="270"/>
        <w:gridCol w:w="1080"/>
        <w:gridCol w:w="236"/>
        <w:gridCol w:w="214"/>
        <w:gridCol w:w="236"/>
        <w:gridCol w:w="934"/>
        <w:gridCol w:w="236"/>
        <w:gridCol w:w="214"/>
        <w:gridCol w:w="236"/>
        <w:gridCol w:w="934"/>
        <w:gridCol w:w="236"/>
        <w:gridCol w:w="130"/>
        <w:gridCol w:w="236"/>
        <w:gridCol w:w="1018"/>
        <w:gridCol w:w="270"/>
        <w:gridCol w:w="6"/>
        <w:gridCol w:w="270"/>
        <w:gridCol w:w="1074"/>
        <w:gridCol w:w="186"/>
        <w:gridCol w:w="84"/>
        <w:gridCol w:w="186"/>
        <w:gridCol w:w="1164"/>
        <w:gridCol w:w="96"/>
      </w:tblGrid>
      <w:tr w:rsidR="0020500A" w:rsidRPr="0090475A" w14:paraId="3936F36A" w14:textId="77777777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3AE64EFB" w14:textId="77777777" w:rsidR="0020500A" w:rsidRPr="00D51A66" w:rsidRDefault="0020500A" w:rsidP="00A465DA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70CF32" w14:textId="77777777" w:rsidR="0020500A" w:rsidRPr="00D51A66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6" w:type="dxa"/>
            <w:gridSpan w:val="26"/>
          </w:tcPr>
          <w:p w14:paraId="72C98D19" w14:textId="7DDD88A9" w:rsidR="0020500A" w:rsidRPr="00D51A66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51A6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282091" w:rsidRPr="00C733F2" w14:paraId="45FEDB39" w14:textId="3BA1D2A7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5F094F37" w14:textId="77777777" w:rsidR="00282091" w:rsidRPr="00D51A66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8372BE7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6" w:type="dxa"/>
            <w:gridSpan w:val="15"/>
          </w:tcPr>
          <w:p w14:paraId="0330E952" w14:textId="0B672A40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51A6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6739754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354" w:type="dxa"/>
            <w:gridSpan w:val="10"/>
            <w:shd w:val="clear" w:color="auto" w:fill="auto"/>
            <w:vAlign w:val="bottom"/>
          </w:tcPr>
          <w:p w14:paraId="4A1B2111" w14:textId="653B727C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82091" w:rsidRPr="00C733F2" w14:paraId="2BAE9B64" w14:textId="0DD05F32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5D2CE5A5" w14:textId="199DFC03" w:rsidR="00282091" w:rsidRPr="00D51A66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1662AA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068CACE" w14:textId="6E29FDDF" w:rsidR="00282091" w:rsidRPr="00D51A66" w:rsidRDefault="00282091" w:rsidP="00D51A6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934BAB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D51A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ที่วัดมูลค่าด้วย</w:t>
            </w:r>
            <w:r w:rsidR="00D51A66"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D51A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มูลค่ายุติธรรมผ่าน</w:t>
            </w:r>
            <w:r w:rsidR="00D51A66"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D51A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40CC4EF9" w14:textId="76262510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37C80AC7" w14:textId="0FD0AD25" w:rsidR="00282091" w:rsidRPr="00D51A66" w:rsidRDefault="00282091" w:rsidP="00840F2F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105240F3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2E622E94" w14:textId="47DE80AF" w:rsidR="00282091" w:rsidRPr="00D51A66" w:rsidRDefault="00282091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D51A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1B584" w14:textId="77777777" w:rsidR="00282091" w:rsidRPr="00D51A66" w:rsidRDefault="00282091" w:rsidP="00A465DA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gridSpan w:val="3"/>
            <w:shd w:val="clear" w:color="auto" w:fill="auto"/>
            <w:vAlign w:val="bottom"/>
          </w:tcPr>
          <w:p w14:paraId="61BD42F2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4BE2E62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gridSpan w:val="3"/>
            <w:shd w:val="clear" w:color="auto" w:fill="auto"/>
            <w:vAlign w:val="bottom"/>
          </w:tcPr>
          <w:p w14:paraId="7F0631BA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D51A66">
              <w:rPr>
                <w:rFonts w:ascii="Angsana New" w:hAnsi="Angsana New" w:cs="Angsana New" w:hint="cs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4DC9B482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FEDC3FB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C0311DD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FF15E22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16FA399" w14:textId="4CD12E7D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51A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D51A66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D51A66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534EFFB1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2C2FCB9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0ABF10C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1545015" w14:textId="77777777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DE0C8B9" w14:textId="4F4B2842" w:rsidR="00282091" w:rsidRPr="00D51A66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66B35" w:rsidRPr="00C733F2" w14:paraId="47E10651" w14:textId="03812698" w:rsidTr="00934BAB">
        <w:trPr>
          <w:gridBefore w:val="1"/>
          <w:wBefore w:w="540" w:type="dxa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648C17AE" w14:textId="77777777" w:rsidR="00A66B35" w:rsidRPr="00D51A66" w:rsidRDefault="00A66B35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B5FCA8" w14:textId="77777777" w:rsidR="00A66B35" w:rsidRPr="00D51A66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6" w:type="dxa"/>
            <w:gridSpan w:val="26"/>
          </w:tcPr>
          <w:p w14:paraId="0CB25057" w14:textId="689B26C1" w:rsidR="00A66B35" w:rsidRPr="00D51A66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D51A66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D51A6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D51A66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A66B35" w:rsidRPr="00C733F2" w14:paraId="3447ACDA" w14:textId="77777777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4CAD4469" w14:textId="04AECECC" w:rsidR="00A66B35" w:rsidRPr="00D51A66" w:rsidRDefault="00A66B35" w:rsidP="008263A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D51A6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51A6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CE2BB1" w:rsidRPr="00D51A6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="00CE2BB1" w:rsidRPr="00D51A6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CE2BB1" w:rsidRPr="00D51A6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E264E7B" w14:textId="77777777" w:rsidR="00A66B35" w:rsidRPr="00D51A66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0E9D9276" w14:textId="77777777" w:rsidR="00A66B35" w:rsidRPr="00D51A66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08812C" w14:textId="77777777" w:rsidR="00A66B35" w:rsidRPr="00D51A66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75059B0" w14:textId="77777777" w:rsidR="00A66B35" w:rsidRPr="00D51A66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8D9393" w14:textId="77777777" w:rsidR="00A66B35" w:rsidRPr="00D51A66" w:rsidRDefault="00A66B35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26331AF" w14:textId="77777777" w:rsidR="00A66B35" w:rsidRPr="00D51A66" w:rsidRDefault="00A66B35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760B1F" w14:textId="77777777" w:rsidR="00A66B35" w:rsidRPr="00D51A66" w:rsidRDefault="00A66B35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65958A89" w14:textId="77777777" w:rsidR="00A66B35" w:rsidRPr="00D51A66" w:rsidRDefault="00A66B35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F0A7A6" w14:textId="77777777" w:rsidR="00A66B35" w:rsidRPr="00D51A66" w:rsidRDefault="00A66B35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F5C6B24" w14:textId="77777777" w:rsidR="00A66B35" w:rsidRPr="00D51A66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78703C4" w14:textId="77777777" w:rsidR="00A66B35" w:rsidRPr="00D51A66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1A85F2E" w14:textId="77777777" w:rsidR="00A66B35" w:rsidRPr="00D51A66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3582D8B" w14:textId="77777777" w:rsidR="00A66B35" w:rsidRPr="00D51A66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8D8126D" w14:textId="77777777" w:rsidR="00A66B35" w:rsidRPr="00D51A66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282091" w:rsidRPr="00C733F2" w14:paraId="63DF8463" w14:textId="7191ABC2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2ABD03D5" w14:textId="3152EE0B" w:rsidR="00282091" w:rsidRPr="00D51A66" w:rsidRDefault="00282091" w:rsidP="008263A4">
            <w:pPr>
              <w:ind w:right="-90"/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</w:pPr>
            <w:r w:rsidRPr="00D51A6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62260CFF" w14:textId="77777777" w:rsidR="00282091" w:rsidRPr="00D51A66" w:rsidRDefault="00282091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1BA0EE76" w14:textId="6E5230C6" w:rsidR="00282091" w:rsidRPr="00D51A66" w:rsidRDefault="00282091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FFF035" w14:textId="3BED59F5" w:rsidR="00282091" w:rsidRPr="00D51A66" w:rsidRDefault="00282091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048C87A" w14:textId="60C963A1" w:rsidR="00282091" w:rsidRPr="00D51A66" w:rsidRDefault="00282091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3FB417" w14:textId="77777777" w:rsidR="00282091" w:rsidRPr="00D51A66" w:rsidRDefault="00282091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DECCEA6" w14:textId="77777777" w:rsidR="00282091" w:rsidRPr="00D51A66" w:rsidRDefault="00282091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C0BB4E" w14:textId="77777777" w:rsidR="00282091" w:rsidRPr="00D51A66" w:rsidRDefault="00282091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6CDE62B2" w14:textId="77777777" w:rsidR="00282091" w:rsidRPr="00D51A66" w:rsidRDefault="00282091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7D2BD2" w14:textId="77777777" w:rsidR="00282091" w:rsidRPr="00D51A66" w:rsidRDefault="00282091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1F06D329" w14:textId="77777777" w:rsidR="00282091" w:rsidRPr="00D51A66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C5C091D" w14:textId="77777777" w:rsidR="00282091" w:rsidRPr="00D51A66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8C9E7B8" w14:textId="77777777" w:rsidR="00282091" w:rsidRPr="00D51A66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A08907A" w14:textId="77777777" w:rsidR="00282091" w:rsidRPr="00D51A66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C7715A7" w14:textId="77777777" w:rsidR="00282091" w:rsidRPr="00D51A66" w:rsidRDefault="00282091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CE2BB1" w:rsidRPr="00C733F2" w14:paraId="5BC1C8A2" w14:textId="1A874201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72A46C41" w14:textId="4D83F9D9" w:rsidR="00CE2BB1" w:rsidRPr="00D51A66" w:rsidRDefault="00CE2BB1" w:rsidP="00CE2BB1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51A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1DA17B0E" w14:textId="77777777" w:rsidR="00CE2BB1" w:rsidRPr="00D51A66" w:rsidRDefault="00CE2BB1" w:rsidP="00CE2BB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4C6A9B7A" w14:textId="1E22AFC6" w:rsidR="00CE2BB1" w:rsidRPr="00D51A66" w:rsidRDefault="00E02767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FB8FDC" w14:textId="20328024" w:rsidR="00CE2BB1" w:rsidRPr="00D51A66" w:rsidRDefault="00CE2BB1" w:rsidP="00CE2BB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8D9DE9E" w14:textId="15DDBF64" w:rsidR="00CE2BB1" w:rsidRPr="00D51A66" w:rsidRDefault="00E02767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75,303</w:t>
            </w:r>
          </w:p>
        </w:tc>
        <w:tc>
          <w:tcPr>
            <w:tcW w:w="236" w:type="dxa"/>
            <w:shd w:val="clear" w:color="auto" w:fill="auto"/>
          </w:tcPr>
          <w:p w14:paraId="493E278B" w14:textId="77777777" w:rsidR="00CE2BB1" w:rsidRPr="00D51A66" w:rsidRDefault="00CE2BB1" w:rsidP="00CE2B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07FD8A8" w14:textId="1D4AC071" w:rsidR="00CE2BB1" w:rsidRPr="00D51A66" w:rsidRDefault="00E02767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A7AB13" w14:textId="77777777" w:rsidR="00CE2BB1" w:rsidRPr="00D51A66" w:rsidRDefault="00CE2BB1" w:rsidP="00CE2BB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025AF676" w14:textId="5C0DE674" w:rsidR="00CE2BB1" w:rsidRPr="00D51A66" w:rsidRDefault="00E02767" w:rsidP="00934BA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75,303</w:t>
            </w:r>
          </w:p>
        </w:tc>
        <w:tc>
          <w:tcPr>
            <w:tcW w:w="236" w:type="dxa"/>
            <w:shd w:val="clear" w:color="auto" w:fill="auto"/>
          </w:tcPr>
          <w:p w14:paraId="76ADB866" w14:textId="77777777" w:rsidR="00CE2BB1" w:rsidRPr="00D51A66" w:rsidRDefault="00CE2BB1" w:rsidP="00CE2B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1880F5B" w14:textId="061D6A6F" w:rsidR="00CE2BB1" w:rsidRPr="00D51A66" w:rsidRDefault="00E02767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A8752FC" w14:textId="77777777" w:rsidR="00CE2BB1" w:rsidRPr="00D51A66" w:rsidRDefault="00CE2BB1" w:rsidP="00CE2BB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598B943" w14:textId="5B6298D3" w:rsidR="00CE2BB1" w:rsidRPr="00D51A66" w:rsidRDefault="00E02767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75,303</w:t>
            </w:r>
          </w:p>
        </w:tc>
        <w:tc>
          <w:tcPr>
            <w:tcW w:w="270" w:type="dxa"/>
            <w:gridSpan w:val="2"/>
          </w:tcPr>
          <w:p w14:paraId="71BABFE4" w14:textId="77777777" w:rsidR="00CE2BB1" w:rsidRPr="00D51A66" w:rsidRDefault="00CE2BB1" w:rsidP="00CE2BB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1FBD5C9" w14:textId="708DAC71" w:rsidR="00CE2BB1" w:rsidRPr="00D51A66" w:rsidRDefault="00E02767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75,303</w:t>
            </w:r>
          </w:p>
        </w:tc>
      </w:tr>
      <w:tr w:rsidR="00CE2BB1" w:rsidRPr="00C733F2" w14:paraId="66A7ABE1" w14:textId="45456D6A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343ADFFF" w14:textId="48DB413A" w:rsidR="00CE2BB1" w:rsidRPr="00D51A66" w:rsidRDefault="00CE2BB1" w:rsidP="00CE2BB1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51A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4CA394F" w14:textId="77777777" w:rsidR="00CE2BB1" w:rsidRPr="00D51A66" w:rsidRDefault="00CE2BB1" w:rsidP="00CE2BB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6CD34C19" w14:textId="218AEDE2" w:rsidR="00CE2BB1" w:rsidRPr="00D51A66" w:rsidRDefault="00E02767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141239D" w14:textId="30DB6C37" w:rsidR="00CE2BB1" w:rsidRPr="00D51A66" w:rsidRDefault="00CE2BB1" w:rsidP="00CE2BB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1B00337" w14:textId="33BE0ECE" w:rsidR="00CE2BB1" w:rsidRPr="00D51A66" w:rsidRDefault="00E02767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783D0E" w14:textId="77777777" w:rsidR="00CE2BB1" w:rsidRPr="00D51A66" w:rsidRDefault="00CE2BB1" w:rsidP="00CE2B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7CB2763" w14:textId="4EFDB722" w:rsidR="00CE2BB1" w:rsidRPr="00D51A66" w:rsidRDefault="00E02767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(367</w:t>
            </w: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,96</w:t>
            </w:r>
            <w:r w:rsidR="005413E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B2F0FB" w14:textId="77777777" w:rsidR="00CE2BB1" w:rsidRPr="00D51A66" w:rsidRDefault="00CE2BB1" w:rsidP="00CE2BB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26D3BC3B" w14:textId="781FAA9E" w:rsidR="00CE2BB1" w:rsidRPr="00D51A66" w:rsidRDefault="00E02767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(367</w:t>
            </w: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,96</w:t>
            </w:r>
            <w:r w:rsidR="005413E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E8DE67" w14:textId="77777777" w:rsidR="00CE2BB1" w:rsidRPr="00D51A66" w:rsidRDefault="00CE2BB1" w:rsidP="00CE2B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37A8ED62" w14:textId="55D789AF" w:rsidR="00CE2BB1" w:rsidRPr="00D51A66" w:rsidRDefault="00E02767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(365,366)</w:t>
            </w:r>
          </w:p>
        </w:tc>
        <w:tc>
          <w:tcPr>
            <w:tcW w:w="270" w:type="dxa"/>
          </w:tcPr>
          <w:p w14:paraId="66D8B231" w14:textId="77777777" w:rsidR="00CE2BB1" w:rsidRPr="00D51A66" w:rsidRDefault="00CE2BB1" w:rsidP="00CE2BB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44AB06D" w14:textId="48C9DC4F" w:rsidR="00CE2BB1" w:rsidRPr="00D51A66" w:rsidRDefault="00E02767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544511A" w14:textId="77777777" w:rsidR="00CE2BB1" w:rsidRPr="00D51A66" w:rsidRDefault="00CE2BB1" w:rsidP="00CE2BB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3835CD8" w14:textId="760F9037" w:rsidR="00CE2BB1" w:rsidRPr="00D51A66" w:rsidRDefault="00E02767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(365,366)</w:t>
            </w:r>
          </w:p>
        </w:tc>
      </w:tr>
      <w:tr w:rsidR="00282091" w:rsidRPr="00C733F2" w14:paraId="30389CF8" w14:textId="318D7C13" w:rsidTr="00934BAB">
        <w:trPr>
          <w:gridBefore w:val="1"/>
          <w:wBefore w:w="540" w:type="dxa"/>
        </w:trPr>
        <w:tc>
          <w:tcPr>
            <w:tcW w:w="3150" w:type="dxa"/>
            <w:gridSpan w:val="2"/>
            <w:shd w:val="clear" w:color="auto" w:fill="auto"/>
          </w:tcPr>
          <w:p w14:paraId="5ADE5162" w14:textId="77777777" w:rsidR="00282091" w:rsidRPr="00D51A66" w:rsidRDefault="00282091" w:rsidP="00840F2F">
            <w:pPr>
              <w:ind w:left="-14" w:right="-90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131530CF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1FCCC19" w14:textId="3D05658A" w:rsidR="00282091" w:rsidRPr="00D51A66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B959596" w14:textId="011B5E49" w:rsidR="00282091" w:rsidRPr="00D51A66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1DE50069" w14:textId="0B000A3E" w:rsidR="00282091" w:rsidRPr="00D51A66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4D6D85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66F7C0E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DF6FEEC" w14:textId="77777777" w:rsidR="00282091" w:rsidRPr="00D51A66" w:rsidRDefault="00282091" w:rsidP="00840F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379E9BC5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CAAE1B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2C861DF9" w14:textId="77777777" w:rsidR="00282091" w:rsidRPr="00D51A66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B74270E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D4B7197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D98E276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BDDA1D2" w14:textId="77777777" w:rsidR="00282091" w:rsidRPr="00D51A66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highlight w:val="yellow"/>
                <w:cs/>
                <w:lang w:bidi="th-TH"/>
              </w:rPr>
            </w:pPr>
          </w:p>
        </w:tc>
      </w:tr>
      <w:tr w:rsidR="00282091" w:rsidRPr="00C733F2" w14:paraId="7B9F0238" w14:textId="2095C29E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10C402C0" w14:textId="60963E14" w:rsidR="00282091" w:rsidRPr="00D51A66" w:rsidRDefault="00282091" w:rsidP="00840F2F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51A6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51A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D51A6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D51A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CE2BB1" w:rsidRPr="00D51A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75A074B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6650987" w14:textId="2EFE283A" w:rsidR="00282091" w:rsidRPr="00D51A66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33AE12" w14:textId="2A2E89B1" w:rsidR="00282091" w:rsidRPr="00D51A66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AAA29C9" w14:textId="549863A6" w:rsidR="00282091" w:rsidRPr="00D51A66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11DA09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0E67931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4C41243" w14:textId="77777777" w:rsidR="00282091" w:rsidRPr="00D51A66" w:rsidRDefault="00282091" w:rsidP="00840F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40FD566D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E97561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448E5A8" w14:textId="77777777" w:rsidR="00282091" w:rsidRPr="00D51A66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759A8F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E08DB3E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4A3CA56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C57EC42" w14:textId="77777777" w:rsidR="00282091" w:rsidRPr="00D51A66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282091" w:rsidRPr="00C733F2" w14:paraId="6F5D371B" w14:textId="440F770B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7F31600F" w14:textId="0E8861C4" w:rsidR="00282091" w:rsidRPr="00D51A66" w:rsidRDefault="00282091" w:rsidP="00840F2F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51A6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5FB84DC3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052ADD66" w14:textId="03D6BA5E" w:rsidR="00282091" w:rsidRPr="00D51A66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6FE7C" w14:textId="7D2B676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43F2486" w14:textId="5AA9CF6A" w:rsidR="00282091" w:rsidRPr="00D51A66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68F2F0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63C94E3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28AF0B" w14:textId="77777777" w:rsidR="00282091" w:rsidRPr="00D51A66" w:rsidRDefault="00282091" w:rsidP="00840F2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3CD00606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83E388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45BC9998" w14:textId="77777777" w:rsidR="00282091" w:rsidRPr="00D51A66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1C8CE56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AFC2F2F" w14:textId="77777777" w:rsidR="00282091" w:rsidRPr="00D51A66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A41F0AD" w14:textId="77777777" w:rsidR="00282091" w:rsidRPr="00D51A66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056BD63" w14:textId="77777777" w:rsidR="00282091" w:rsidRPr="00D51A66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F17F99" w:rsidRPr="00C733F2" w14:paraId="53AB1A48" w14:textId="3AAC3105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2622E45C" w14:textId="65F348E1" w:rsidR="00F17F99" w:rsidRPr="00D51A66" w:rsidRDefault="00F17F99" w:rsidP="00F17F9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51A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4B717B9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2FAFE4AB" w14:textId="7F7DA98F" w:rsidR="00F17F99" w:rsidRPr="00D51A66" w:rsidRDefault="00F17F99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237</w:t>
            </w:r>
          </w:p>
        </w:tc>
        <w:tc>
          <w:tcPr>
            <w:tcW w:w="270" w:type="dxa"/>
          </w:tcPr>
          <w:p w14:paraId="2971BCAB" w14:textId="587C32A6" w:rsidR="00F17F99" w:rsidRPr="00D51A66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39F6A3A" w14:textId="0820DEE3" w:rsidR="00F17F99" w:rsidRPr="00D51A66" w:rsidRDefault="00F17F99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BAED84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F36AE81" w14:textId="30B7675B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D164A0" w14:textId="77777777" w:rsidR="00F17F99" w:rsidRPr="00D51A66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2F0E3F31" w14:textId="5FB79174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237</w:t>
            </w:r>
          </w:p>
        </w:tc>
        <w:tc>
          <w:tcPr>
            <w:tcW w:w="236" w:type="dxa"/>
            <w:shd w:val="clear" w:color="auto" w:fill="auto"/>
          </w:tcPr>
          <w:p w14:paraId="509B1850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690082E9" w14:textId="4FA4A544" w:rsidR="00F17F99" w:rsidRPr="00D51A66" w:rsidRDefault="00F17F99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237</w:t>
            </w:r>
          </w:p>
        </w:tc>
        <w:tc>
          <w:tcPr>
            <w:tcW w:w="270" w:type="dxa"/>
          </w:tcPr>
          <w:p w14:paraId="15CE5F2C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174C607" w14:textId="11407C15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3210BEF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AE14D2D" w14:textId="761084A6" w:rsidR="00F17F99" w:rsidRPr="00D51A66" w:rsidRDefault="00F17F99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237</w:t>
            </w:r>
          </w:p>
        </w:tc>
      </w:tr>
      <w:tr w:rsidR="00F17F99" w:rsidRPr="00C733F2" w14:paraId="2C577702" w14:textId="305AB8AD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4B529530" w14:textId="495C9F49" w:rsidR="00F17F99" w:rsidRPr="00D51A66" w:rsidRDefault="00F17F99" w:rsidP="00F17F9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51A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C78D90E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6E5E429" w14:textId="76915C5A" w:rsidR="00F17F99" w:rsidRPr="00D51A66" w:rsidRDefault="00F17F99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5475E4" w14:textId="09E45036" w:rsidR="00F17F99" w:rsidRPr="00D51A66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A323B1D" w14:textId="6D1BAA21" w:rsidR="00F17F99" w:rsidRPr="00D51A66" w:rsidRDefault="00F17F99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76,647</w:t>
            </w:r>
          </w:p>
        </w:tc>
        <w:tc>
          <w:tcPr>
            <w:tcW w:w="236" w:type="dxa"/>
            <w:shd w:val="clear" w:color="auto" w:fill="auto"/>
          </w:tcPr>
          <w:p w14:paraId="341297DC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858A1F9" w14:textId="0691BB35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A9923" w14:textId="77777777" w:rsidR="00F17F99" w:rsidRPr="00D51A66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47E198B9" w14:textId="445BF70C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76,647</w:t>
            </w:r>
          </w:p>
        </w:tc>
        <w:tc>
          <w:tcPr>
            <w:tcW w:w="236" w:type="dxa"/>
            <w:shd w:val="clear" w:color="auto" w:fill="auto"/>
          </w:tcPr>
          <w:p w14:paraId="34ACD636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65A2A9C2" w14:textId="7846FFED" w:rsidR="00F17F99" w:rsidRPr="00D51A66" w:rsidRDefault="00F17F99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AB35370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70F23E7" w14:textId="4A37A7F5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76,647</w:t>
            </w:r>
          </w:p>
        </w:tc>
        <w:tc>
          <w:tcPr>
            <w:tcW w:w="270" w:type="dxa"/>
            <w:gridSpan w:val="2"/>
          </w:tcPr>
          <w:p w14:paraId="6154F0A1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36B8C1B" w14:textId="4E602A0F" w:rsidR="00F17F99" w:rsidRPr="00D51A66" w:rsidRDefault="00F17F99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76,647</w:t>
            </w:r>
          </w:p>
        </w:tc>
      </w:tr>
      <w:tr w:rsidR="00F17F99" w:rsidRPr="00C733F2" w14:paraId="12BE52E3" w14:textId="77777777" w:rsidTr="00934BAB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723CBAFD" w14:textId="01578725" w:rsidR="00F17F99" w:rsidRPr="00D51A66" w:rsidRDefault="00F17F99" w:rsidP="00F17F9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51A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1EDE743F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71E63EF" w14:textId="5A3A6DA5" w:rsidR="00F17F99" w:rsidRPr="00D51A66" w:rsidRDefault="00F17F99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ECB9DD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6BA33EA8" w14:textId="0E8D37E0" w:rsidR="00F17F99" w:rsidRPr="00D51A66" w:rsidRDefault="00F17F99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A79808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8806569" w14:textId="5AA53330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(397,860)</w:t>
            </w:r>
          </w:p>
        </w:tc>
        <w:tc>
          <w:tcPr>
            <w:tcW w:w="236" w:type="dxa"/>
            <w:shd w:val="clear" w:color="auto" w:fill="auto"/>
          </w:tcPr>
          <w:p w14:paraId="20BF6CC0" w14:textId="77777777" w:rsidR="00F17F99" w:rsidRPr="00D51A66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6ABBC209" w14:textId="0EA995BA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(397,860)</w:t>
            </w:r>
          </w:p>
        </w:tc>
        <w:tc>
          <w:tcPr>
            <w:tcW w:w="236" w:type="dxa"/>
            <w:shd w:val="clear" w:color="auto" w:fill="auto"/>
          </w:tcPr>
          <w:p w14:paraId="400FCDA1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395064B8" w14:textId="1AE1B985" w:rsidR="00F17F99" w:rsidRPr="00D51A66" w:rsidRDefault="00F17F99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(393,954)</w:t>
            </w:r>
          </w:p>
        </w:tc>
        <w:tc>
          <w:tcPr>
            <w:tcW w:w="270" w:type="dxa"/>
          </w:tcPr>
          <w:p w14:paraId="5C34A868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B2D7525" w14:textId="6096D897" w:rsidR="00F17F99" w:rsidRPr="00D51A66" w:rsidRDefault="00F17F99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9F404B3" w14:textId="77777777" w:rsidR="00F17F99" w:rsidRPr="00D51A66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1653566" w14:textId="15FFF851" w:rsidR="00F17F99" w:rsidRPr="00D51A66" w:rsidRDefault="00F17F99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51A66">
              <w:rPr>
                <w:rFonts w:ascii="Angsana New" w:hAnsi="Angsana New" w:cs="Angsana New"/>
                <w:sz w:val="26"/>
                <w:szCs w:val="26"/>
                <w:lang w:bidi="th-TH"/>
              </w:rPr>
              <w:t>(393,954)</w:t>
            </w:r>
          </w:p>
        </w:tc>
      </w:tr>
      <w:tr w:rsidR="00A66B35" w:rsidRPr="00282091" w14:paraId="5D2BC712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5F6A123B" w14:textId="30D0FEFD" w:rsidR="00A66B35" w:rsidRPr="00032591" w:rsidRDefault="00A66B35" w:rsidP="00C814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32591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034A57E6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26"/>
          </w:tcPr>
          <w:p w14:paraId="561ACCB3" w14:textId="6BA7AD71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66B35" w:rsidRPr="00282091" w14:paraId="64543E92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7380D86D" w14:textId="77777777" w:rsidR="00A66B35" w:rsidRPr="00032591" w:rsidRDefault="00A66B35" w:rsidP="00C814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FBB41A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14"/>
          </w:tcPr>
          <w:p w14:paraId="43390F81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F149B54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11"/>
            <w:shd w:val="clear" w:color="auto" w:fill="auto"/>
            <w:vAlign w:val="bottom"/>
          </w:tcPr>
          <w:p w14:paraId="5497F30E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66B35" w:rsidRPr="00282091" w14:paraId="7225942F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0EF142C1" w14:textId="77777777" w:rsidR="00A66B35" w:rsidRPr="00032591" w:rsidRDefault="00A66B35" w:rsidP="00C814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AA62D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FE5F1CD" w14:textId="77777777" w:rsidR="00A66B35" w:rsidRPr="00032591" w:rsidRDefault="00A66B35" w:rsidP="00D51A6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0325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737A1D10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EB9D59E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2A44C9F8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2C04F215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7D1F1" w14:textId="77777777" w:rsidR="00A66B35" w:rsidRPr="00032591" w:rsidRDefault="00A66B35" w:rsidP="00C81439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10CDDAE1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4452926D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2EC82B47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503107CD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405287B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4EEA477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2284265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D87FC60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4E9C6FE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32591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3783C921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55C7BC12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A86EA82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4DF739D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632794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F20E90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66B35" w:rsidRPr="00282091" w14:paraId="33F4EC81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26B2C22A" w14:textId="77777777" w:rsidR="00A66B35" w:rsidRPr="009912B7" w:rsidRDefault="00A66B35" w:rsidP="00C814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CF9F19" w14:textId="77777777" w:rsidR="00A66B35" w:rsidRPr="009912B7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60" w:type="dxa"/>
            <w:gridSpan w:val="26"/>
          </w:tcPr>
          <w:p w14:paraId="621753C1" w14:textId="77777777" w:rsidR="00A66B35" w:rsidRPr="00032591" w:rsidRDefault="00A66B35" w:rsidP="00C814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0325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66B35" w:rsidRPr="00282091" w14:paraId="22C37A5B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5621DF16" w14:textId="11D9884A" w:rsidR="00A66B35" w:rsidRPr="009912B7" w:rsidRDefault="00F17F99" w:rsidP="00C81439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476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476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476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7476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C78411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C669B2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AE1D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496B133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18BEE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4617C4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E9F5D4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C88A2C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D98130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33DE0A2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DF8AA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5D726C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9F7484D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E9DB20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66B35" w:rsidRPr="00282091" w14:paraId="57D40849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039B74C" w14:textId="77777777" w:rsidR="00A66B35" w:rsidRPr="009912B7" w:rsidRDefault="00A66B35" w:rsidP="00C81439">
            <w:pPr>
              <w:ind w:right="-90"/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</w:pPr>
            <w:r w:rsidRPr="00CD669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0139A7F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BED81E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D463A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99BCCB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0A508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BC135C5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38ACC5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F48D21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B1867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0814F3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C9AB3A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62BAC8A1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2AFAC4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87190FD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032591" w:rsidRPr="00282091" w14:paraId="36D9233B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1526D733" w14:textId="5B52D985" w:rsidR="00032591" w:rsidRPr="009912B7" w:rsidRDefault="00032591" w:rsidP="00032591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E1A7A46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8D1927E" w14:textId="6A2E4AB8" w:rsidR="00032591" w:rsidRPr="009912B7" w:rsidRDefault="00032591" w:rsidP="0003259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EDB50F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C47A649" w14:textId="0CF563BE" w:rsidR="00032591" w:rsidRPr="009912B7" w:rsidRDefault="00032591" w:rsidP="00032591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43C3344F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2BA82DB" w14:textId="3D001CE8" w:rsidR="00032591" w:rsidRPr="009912B7" w:rsidRDefault="00032591" w:rsidP="00032591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3AE254" w14:textId="77777777" w:rsidR="00032591" w:rsidRPr="009912B7" w:rsidRDefault="00032591" w:rsidP="000325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6097107" w14:textId="4861C28D" w:rsidR="00032591" w:rsidRPr="009912B7" w:rsidRDefault="00032591" w:rsidP="0003259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73420271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6648E47" w14:textId="697185FE" w:rsidR="00032591" w:rsidRPr="009912B7" w:rsidRDefault="00032591" w:rsidP="00032591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B322EC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654F6524" w14:textId="432E5B42" w:rsidR="00032591" w:rsidRPr="009912B7" w:rsidRDefault="00032591" w:rsidP="0003259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70" w:type="dxa"/>
            <w:gridSpan w:val="2"/>
          </w:tcPr>
          <w:p w14:paraId="31E7F2C4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2A591721" w14:textId="646FC1B9" w:rsidR="00032591" w:rsidRPr="009912B7" w:rsidRDefault="00032591" w:rsidP="0003259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</w:tr>
      <w:tr w:rsidR="00032591" w:rsidRPr="00282091" w14:paraId="67BB6CB0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581DF1DE" w14:textId="1A096C67" w:rsidR="00032591" w:rsidRPr="009912B7" w:rsidRDefault="00032591" w:rsidP="00032591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FD4B9F4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6EEE731F" w14:textId="2E67D2BD" w:rsidR="00032591" w:rsidRPr="009912B7" w:rsidRDefault="00032591" w:rsidP="0003259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C34FEA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BDDB452" w14:textId="600C7227" w:rsidR="00032591" w:rsidRPr="009912B7" w:rsidRDefault="00032591" w:rsidP="00032591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5BB8B6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0C9C899" w14:textId="0ECD17C3" w:rsidR="00032591" w:rsidRPr="009912B7" w:rsidRDefault="00032591" w:rsidP="00032591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819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21956A" w14:textId="77777777" w:rsidR="00032591" w:rsidRPr="009912B7" w:rsidRDefault="00032591" w:rsidP="000325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B6DB27E" w14:textId="523945FF" w:rsidR="00032591" w:rsidRPr="009912B7" w:rsidRDefault="00032591" w:rsidP="0003259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819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653AFB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894734B" w14:textId="024565F6" w:rsidR="00032591" w:rsidRPr="009912B7" w:rsidRDefault="00032591" w:rsidP="00032591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546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217E25C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9539C4C" w14:textId="1DBDC1CC" w:rsidR="00032591" w:rsidRPr="009912B7" w:rsidRDefault="00032591" w:rsidP="0003259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79FBDEA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6459D96" w14:textId="184846D0" w:rsidR="00032591" w:rsidRPr="009912B7" w:rsidRDefault="00032591" w:rsidP="0003259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546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032591" w:rsidRPr="00282091" w14:paraId="014432B4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3296AE5" w14:textId="1D9D9175" w:rsidR="00032591" w:rsidRPr="009912B7" w:rsidRDefault="00032591" w:rsidP="00032591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70" w:type="dxa"/>
          </w:tcPr>
          <w:p w14:paraId="26F6B294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612D9402" w14:textId="5B1F11C9" w:rsidR="00032591" w:rsidRPr="009912B7" w:rsidRDefault="00032591" w:rsidP="0003259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C93EC11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1D40BC3" w14:textId="51FA385D" w:rsidR="00032591" w:rsidRPr="009912B7" w:rsidRDefault="00032591" w:rsidP="00032591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D40B88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27CB5C7D" w14:textId="3674A49F" w:rsidR="00032591" w:rsidRPr="009912B7" w:rsidRDefault="00032591" w:rsidP="00032591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(10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A7F975" w14:textId="77777777" w:rsidR="00032591" w:rsidRPr="009912B7" w:rsidRDefault="00032591" w:rsidP="000325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2A19D360" w14:textId="6ACD9EF1" w:rsidR="00032591" w:rsidRPr="009912B7" w:rsidRDefault="00032591" w:rsidP="0003259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(10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BCEC37F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62EACC4" w14:textId="033FF1A1" w:rsidR="00032591" w:rsidRPr="009912B7" w:rsidRDefault="00032591" w:rsidP="00032591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984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7A69592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5CC4EEFC" w14:textId="61788773" w:rsidR="00032591" w:rsidRPr="009912B7" w:rsidRDefault="00032591" w:rsidP="0003259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A111770" w14:textId="77777777" w:rsidR="00032591" w:rsidRPr="009912B7" w:rsidRDefault="00032591" w:rsidP="0003259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CBCC7A7" w14:textId="0DEA634E" w:rsidR="00032591" w:rsidRPr="009912B7" w:rsidRDefault="00032591" w:rsidP="0003259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984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A66B35" w:rsidRPr="00282091" w14:paraId="23257DBE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3059DF7C" w14:textId="77777777" w:rsidR="00A66B35" w:rsidRPr="009912B7" w:rsidRDefault="00A66B35" w:rsidP="00C81439">
            <w:pPr>
              <w:ind w:left="-14" w:right="-9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02DF6574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F43C41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C7216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359608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DA166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79A6022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866D5B7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C218D65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3A333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9CB581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8FF2A0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2FFCD0F9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0E9A64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6E9D49CF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A66B35" w:rsidRPr="00282091" w14:paraId="60D435BD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70559918" w14:textId="5082C093" w:rsidR="00A66B35" w:rsidRPr="009912B7" w:rsidRDefault="00F17F99" w:rsidP="00C81439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476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476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7476D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476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EDF1AF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01A4946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B79F093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00F11D7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2C4829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6D92BA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46D8382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85AEF23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94F48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47668BC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D9CF83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9EC5DC9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BD693DA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01F2F601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A66B35" w:rsidRPr="00282091" w14:paraId="6C7E7AD6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81E8867" w14:textId="77777777" w:rsidR="00A66B35" w:rsidRPr="009912B7" w:rsidRDefault="00A66B35" w:rsidP="00C81439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D669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5663A1BF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740FD6B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D454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F4C67EA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3B6E32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FFF6D79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1797B8" w14:textId="77777777" w:rsidR="00A66B35" w:rsidRPr="009912B7" w:rsidRDefault="00A66B35" w:rsidP="00C814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52442BD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211EC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0A6BB7E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773ACA3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BB2B738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22B9631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D2DAE24" w14:textId="77777777" w:rsidR="00A66B35" w:rsidRPr="009912B7" w:rsidRDefault="00A66B35" w:rsidP="00C8143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F17F99" w:rsidRPr="00282091" w14:paraId="1FD737C9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B3B42D3" w14:textId="5DAAAD48" w:rsidR="00F17F99" w:rsidRPr="009912B7" w:rsidRDefault="00F17F99" w:rsidP="00F17F9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B7F85D3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63DBC15" w14:textId="6EFFD370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70" w:type="dxa"/>
          </w:tcPr>
          <w:p w14:paraId="29652F99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9DFBC60" w14:textId="5234DC82" w:rsidR="00F17F99" w:rsidRPr="009912B7" w:rsidRDefault="00F17F99" w:rsidP="00F17F9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4A86C5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120E984" w14:textId="77D7A0AA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AB3E66" w14:textId="77777777" w:rsidR="00F17F99" w:rsidRPr="009912B7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2285B9E8" w14:textId="5688AFCE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14:paraId="7F39ADA7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2C7DE98" w14:textId="6740EAF3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70" w:type="dxa"/>
          </w:tcPr>
          <w:p w14:paraId="28B36209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4C4AD91" w14:textId="66745D42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843534B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9DF1FE4" w14:textId="13C44096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</w:tr>
      <w:tr w:rsidR="00F17F99" w:rsidRPr="00282091" w14:paraId="631FFF32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1B30328F" w14:textId="14B8F42F" w:rsidR="00F17F99" w:rsidRPr="009912B7" w:rsidRDefault="00F17F99" w:rsidP="00F17F9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3105026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3DF7E1F" w14:textId="5992E288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F64D91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70A9981" w14:textId="47322DE8" w:rsidR="00F17F99" w:rsidRPr="009912B7" w:rsidRDefault="00F17F99" w:rsidP="00F17F9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4CAFBE02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D192BE5" w14:textId="0F0ECD5B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B5A984" w14:textId="77777777" w:rsidR="00F17F99" w:rsidRPr="009912B7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934DEB4" w14:textId="0E159BF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2C50909C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29C875C2" w14:textId="0401B8F3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5A5917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47187104" w14:textId="767B5610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70" w:type="dxa"/>
            <w:gridSpan w:val="2"/>
          </w:tcPr>
          <w:p w14:paraId="0FB47FFF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A9F0F70" w14:textId="743B6BF2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</w:tr>
      <w:tr w:rsidR="00F17F99" w:rsidRPr="00282091" w14:paraId="5266F19A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1E83D836" w14:textId="3C3114A8" w:rsidR="00F17F99" w:rsidRPr="009912B7" w:rsidRDefault="00F17F99" w:rsidP="00F17F9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30A6051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001DCEF5" w14:textId="3DE9735C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994414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CD57A27" w14:textId="2828E08B" w:rsidR="00F17F99" w:rsidRPr="009912B7" w:rsidRDefault="00F17F99" w:rsidP="00F17F9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BBE591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762CEF4" w14:textId="49BC00C5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(132,478)</w:t>
            </w:r>
          </w:p>
        </w:tc>
        <w:tc>
          <w:tcPr>
            <w:tcW w:w="236" w:type="dxa"/>
            <w:shd w:val="clear" w:color="auto" w:fill="auto"/>
          </w:tcPr>
          <w:p w14:paraId="24AA5A55" w14:textId="77777777" w:rsidR="00F17F99" w:rsidRPr="009912B7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65833BD" w14:textId="7508C102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(132,478)</w:t>
            </w:r>
          </w:p>
        </w:tc>
        <w:tc>
          <w:tcPr>
            <w:tcW w:w="236" w:type="dxa"/>
            <w:shd w:val="clear" w:color="auto" w:fill="auto"/>
          </w:tcPr>
          <w:p w14:paraId="70C5B0B9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B19ABF4" w14:textId="42813795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(130,755)</w:t>
            </w:r>
          </w:p>
        </w:tc>
        <w:tc>
          <w:tcPr>
            <w:tcW w:w="270" w:type="dxa"/>
          </w:tcPr>
          <w:p w14:paraId="52E6AE7E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76C1058A" w14:textId="576B701B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5FE834E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000310F" w14:textId="7B232701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(130,755)</w:t>
            </w:r>
          </w:p>
        </w:tc>
      </w:tr>
      <w:tr w:rsidR="00F17F99" w:rsidRPr="00282091" w14:paraId="7A07A44E" w14:textId="77777777" w:rsidTr="00934BAB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7B038146" w14:textId="41F23524" w:rsidR="00F17F99" w:rsidRPr="009912B7" w:rsidRDefault="00F17F99" w:rsidP="00F17F9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70" w:type="dxa"/>
          </w:tcPr>
          <w:p w14:paraId="50836618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5BF096BC" w14:textId="0E9C3D0A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7D39957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BAE7FC9" w14:textId="1ADE5CDC" w:rsidR="00F17F99" w:rsidRPr="009912B7" w:rsidRDefault="00F17F99" w:rsidP="00F17F9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9326B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EBFD1AA" w14:textId="5F9D2E8D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(107,240)</w:t>
            </w:r>
          </w:p>
        </w:tc>
        <w:tc>
          <w:tcPr>
            <w:tcW w:w="236" w:type="dxa"/>
            <w:shd w:val="clear" w:color="auto" w:fill="auto"/>
          </w:tcPr>
          <w:p w14:paraId="7FDB59B2" w14:textId="77777777" w:rsidR="00F17F99" w:rsidRPr="009912B7" w:rsidRDefault="00F17F99" w:rsidP="00F17F9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1D0D0252" w14:textId="2C0FADC4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(107,240)</w:t>
            </w:r>
          </w:p>
        </w:tc>
        <w:tc>
          <w:tcPr>
            <w:tcW w:w="236" w:type="dxa"/>
            <w:shd w:val="clear" w:color="auto" w:fill="auto"/>
          </w:tcPr>
          <w:p w14:paraId="171EB29F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FB74565" w14:textId="708A0A2C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(105,329)</w:t>
            </w:r>
          </w:p>
        </w:tc>
        <w:tc>
          <w:tcPr>
            <w:tcW w:w="270" w:type="dxa"/>
          </w:tcPr>
          <w:p w14:paraId="04EE000C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3984835C" w14:textId="7AB52F3E" w:rsidR="00F17F99" w:rsidRPr="009912B7" w:rsidRDefault="00F17F99" w:rsidP="00F17F9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BB02056" w14:textId="77777777" w:rsidR="00F17F99" w:rsidRPr="009912B7" w:rsidRDefault="00F17F99" w:rsidP="00F17F9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ED55AC3" w14:textId="13E26812" w:rsidR="00F17F99" w:rsidRPr="009912B7" w:rsidRDefault="00F17F99" w:rsidP="00F17F9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(105,329)</w:t>
            </w:r>
          </w:p>
        </w:tc>
      </w:tr>
    </w:tbl>
    <w:p w14:paraId="2B9FD5DB" w14:textId="77777777" w:rsidR="00F17F99" w:rsidRDefault="00F17F99" w:rsidP="00F17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  <w:sectPr w:rsidR="00F17F99" w:rsidSect="00D83DE3">
          <w:headerReference w:type="default" r:id="rId15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70273622" w14:textId="42FDD006" w:rsidR="0089682B" w:rsidRPr="001B19DF" w:rsidRDefault="000A6C2D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color w:val="FF0000"/>
          <w:sz w:val="30"/>
          <w:szCs w:val="30"/>
          <w:u w:val="none"/>
          <w:cs/>
          <w:lang w:val="en-US"/>
        </w:rPr>
      </w:pPr>
      <w:r w:rsidRPr="001B19DF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ภาระ</w:t>
      </w:r>
      <w:r w:rsidRPr="001B19DF">
        <w:rPr>
          <w:rFonts w:ascii="Angsana New" w:hAnsi="Angsana New"/>
          <w:sz w:val="30"/>
          <w:szCs w:val="30"/>
          <w:u w:val="none"/>
          <w:cs/>
          <w:lang w:val="th-TH"/>
        </w:rPr>
        <w:t>ผูกพัน</w:t>
      </w:r>
      <w:r w:rsidRPr="001B19DF">
        <w:rPr>
          <w:rFonts w:ascii="Angsana New" w:hAnsi="Angsana New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2B54B37C" w14:textId="77777777" w:rsidR="00651EEB" w:rsidRPr="005C0230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A35D3" w14:paraId="24CB09D3" w14:textId="77777777" w:rsidTr="008847DF">
        <w:trPr>
          <w:tblHeader/>
        </w:trPr>
        <w:tc>
          <w:tcPr>
            <w:tcW w:w="2040" w:type="pct"/>
          </w:tcPr>
          <w:p w14:paraId="6B765CB5" w14:textId="77777777" w:rsidR="001D6E9E" w:rsidRPr="00092909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36CF8297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1D1B7FE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758C5CA5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A66C0D" w:rsidRPr="006A35D3" w14:paraId="41AB3BF1" w14:textId="77777777" w:rsidTr="008847DF">
        <w:trPr>
          <w:tblHeader/>
        </w:trPr>
        <w:tc>
          <w:tcPr>
            <w:tcW w:w="2040" w:type="pct"/>
          </w:tcPr>
          <w:p w14:paraId="1C449C13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F245621" w14:textId="53AE830A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66C0D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 xml:space="preserve">31 </w:t>
            </w:r>
            <w:r w:rsidRPr="00A66C0D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0008DF92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F75A4A0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0929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6" w:type="pct"/>
          </w:tcPr>
          <w:p w14:paraId="0F397DFF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BA36818" w14:textId="06B96165" w:rsidR="00A66C0D" w:rsidRPr="00A66C0D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</w:pPr>
            <w:r w:rsidRPr="00A66C0D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 xml:space="preserve">31 </w:t>
            </w:r>
            <w:r w:rsidRPr="00A66C0D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" w:type="pct"/>
          </w:tcPr>
          <w:p w14:paraId="36DD2CFF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E140907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0929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A66C0D" w:rsidRPr="006A35D3" w14:paraId="0DEA3899" w14:textId="77777777" w:rsidTr="008847DF">
        <w:trPr>
          <w:tblHeader/>
        </w:trPr>
        <w:tc>
          <w:tcPr>
            <w:tcW w:w="2040" w:type="pct"/>
          </w:tcPr>
          <w:p w14:paraId="612763B1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F2860A8" w14:textId="5904DB18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09290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0B10E154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1A11441" w14:textId="4448F0B2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3B92D90E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B9DC6F4" w14:textId="76489572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09290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5" w:type="pct"/>
          </w:tcPr>
          <w:p w14:paraId="3EE64273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2901E61" w14:textId="5DC2D9CD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474F63" w:rsidRPr="006A35D3" w14:paraId="7ABF5C74" w14:textId="77777777" w:rsidTr="008847DF">
        <w:trPr>
          <w:tblHeader/>
        </w:trPr>
        <w:tc>
          <w:tcPr>
            <w:tcW w:w="2040" w:type="pct"/>
          </w:tcPr>
          <w:p w14:paraId="6D89F263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14:paraId="6024B1A1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14:paraId="739946C1" w14:textId="77777777" w:rsidTr="008847DF">
        <w:tc>
          <w:tcPr>
            <w:tcW w:w="2040" w:type="pct"/>
          </w:tcPr>
          <w:p w14:paraId="1A4ACEB8" w14:textId="77777777" w:rsidR="00474F63" w:rsidRPr="00092909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14:paraId="42E936FE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F996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DDD9456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8906164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5F4EB02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FE86F9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30EA33D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66C0D" w:rsidRPr="006A35D3" w14:paraId="6D1D6F5B" w14:textId="77777777" w:rsidTr="004857ED">
        <w:tc>
          <w:tcPr>
            <w:tcW w:w="2040" w:type="pct"/>
          </w:tcPr>
          <w:p w14:paraId="56CABB93" w14:textId="77777777" w:rsidR="00A66C0D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และซอฟต์แวร์</w:t>
            </w:r>
          </w:p>
          <w:p w14:paraId="00420E30" w14:textId="0375BC70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6F898" w14:textId="6728196A" w:rsidR="00A66C0D" w:rsidRPr="001B19DF" w:rsidRDefault="004B129A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177</w:t>
            </w:r>
            <w:r w:rsidR="006F48A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670</w:t>
            </w:r>
          </w:p>
        </w:tc>
        <w:tc>
          <w:tcPr>
            <w:tcW w:w="146" w:type="pct"/>
            <w:shd w:val="clear" w:color="auto" w:fill="auto"/>
          </w:tcPr>
          <w:p w14:paraId="4F1B98B1" w14:textId="77777777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0BD8C5C" w14:textId="79F5AA65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5,380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2BEA494" w14:textId="77777777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7EAE" w14:textId="15CD0AB4" w:rsidR="00A66C0D" w:rsidRPr="00E34F2A" w:rsidRDefault="006F48A4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708</w:t>
            </w:r>
          </w:p>
        </w:tc>
        <w:tc>
          <w:tcPr>
            <w:tcW w:w="135" w:type="pct"/>
            <w:vAlign w:val="bottom"/>
          </w:tcPr>
          <w:p w14:paraId="1854CCE7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8457EC8" w14:textId="243D64DF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1,436</w:t>
            </w:r>
          </w:p>
        </w:tc>
      </w:tr>
      <w:tr w:rsidR="00A66C0D" w:rsidRPr="006A35D3" w14:paraId="20845E9D" w14:textId="77777777" w:rsidTr="004857ED">
        <w:tc>
          <w:tcPr>
            <w:tcW w:w="2040" w:type="pct"/>
          </w:tcPr>
          <w:p w14:paraId="1D45F8D0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6F5B1" w14:textId="7C53792B" w:rsidR="00A66C0D" w:rsidRPr="001B19DF" w:rsidRDefault="004B129A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177</w:t>
            </w:r>
            <w:r w:rsidR="006F48A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670</w:t>
            </w:r>
          </w:p>
        </w:tc>
        <w:tc>
          <w:tcPr>
            <w:tcW w:w="146" w:type="pct"/>
            <w:shd w:val="clear" w:color="auto" w:fill="auto"/>
          </w:tcPr>
          <w:p w14:paraId="28EC4EA2" w14:textId="77777777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C9173B2" w14:textId="181CF3D6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5,380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3103B25" w14:textId="77777777" w:rsidR="00A66C0D" w:rsidRPr="00E34F2A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9DF38" w14:textId="2690D3A6" w:rsidR="00A66C0D" w:rsidRPr="00E34F2A" w:rsidRDefault="006F48A4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708</w:t>
            </w:r>
          </w:p>
        </w:tc>
        <w:tc>
          <w:tcPr>
            <w:tcW w:w="135" w:type="pct"/>
            <w:vAlign w:val="bottom"/>
          </w:tcPr>
          <w:p w14:paraId="55B54CF2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755C572" w14:textId="3675D5EB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1,436</w:t>
            </w:r>
          </w:p>
        </w:tc>
      </w:tr>
      <w:tr w:rsidR="00A66C0D" w:rsidRPr="006A35D3" w14:paraId="6CCF6D79" w14:textId="77777777" w:rsidTr="004857ED">
        <w:tc>
          <w:tcPr>
            <w:tcW w:w="2040" w:type="pct"/>
          </w:tcPr>
          <w:p w14:paraId="112E695B" w14:textId="77777777" w:rsidR="00A66C0D" w:rsidRPr="00F3079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C8C8400" w14:textId="77777777" w:rsidR="00A66C0D" w:rsidRPr="00F3079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</w:tcPr>
          <w:p w14:paraId="75B0D9D3" w14:textId="77777777" w:rsidR="00A66C0D" w:rsidRPr="00F3079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</w:tcBorders>
            <w:shd w:val="clear" w:color="auto" w:fill="auto"/>
          </w:tcPr>
          <w:p w14:paraId="1CA16E16" w14:textId="77777777" w:rsidR="00A66C0D" w:rsidRPr="00F3079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vAlign w:val="bottom"/>
          </w:tcPr>
          <w:p w14:paraId="78091456" w14:textId="77777777" w:rsidR="00A66C0D" w:rsidRPr="00F3079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F5E18FD" w14:textId="77777777" w:rsidR="00A66C0D" w:rsidRPr="00F3079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7F14B33" w14:textId="77777777" w:rsidR="00A66C0D" w:rsidRPr="00F3079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14:paraId="6EDE9A39" w14:textId="77777777" w:rsidR="00A66C0D" w:rsidRPr="00F3079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66C0D" w:rsidRPr="006A35D3" w14:paraId="3B64B65E" w14:textId="77777777" w:rsidTr="008847DF">
        <w:tc>
          <w:tcPr>
            <w:tcW w:w="2040" w:type="pct"/>
          </w:tcPr>
          <w:p w14:paraId="6CA7A308" w14:textId="295BF6FF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1" w:type="pct"/>
          </w:tcPr>
          <w:p w14:paraId="76264F48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6BC7438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6C353F2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E784F52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887BF8D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ACC57FD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C5887F7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6C0D" w:rsidRPr="006A35D3" w14:paraId="60A30EE5" w14:textId="77777777" w:rsidTr="008847DF">
        <w:tc>
          <w:tcPr>
            <w:tcW w:w="2040" w:type="pct"/>
          </w:tcPr>
          <w:p w14:paraId="21B5115D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0929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1" w:type="pct"/>
          </w:tcPr>
          <w:p w14:paraId="6371AC90" w14:textId="77777777" w:rsidR="00A66C0D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77DBF7E9" w:rsidR="006F48A4" w:rsidRPr="00092909" w:rsidRDefault="006F48A4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26,490</w:t>
            </w:r>
          </w:p>
        </w:tc>
        <w:tc>
          <w:tcPr>
            <w:tcW w:w="146" w:type="pct"/>
          </w:tcPr>
          <w:p w14:paraId="699542AA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5B1DD1B6" w14:textId="77777777" w:rsidR="00A66C0D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22032622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16,249</w:t>
            </w:r>
          </w:p>
        </w:tc>
        <w:tc>
          <w:tcPr>
            <w:tcW w:w="146" w:type="pct"/>
          </w:tcPr>
          <w:p w14:paraId="14F5BCE8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0D44624" w14:textId="77777777" w:rsidR="00A66C0D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1DF19260" w:rsidR="006F48A4" w:rsidRPr="00092909" w:rsidRDefault="006F48A4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10,444</w:t>
            </w:r>
          </w:p>
        </w:tc>
        <w:tc>
          <w:tcPr>
            <w:tcW w:w="135" w:type="pct"/>
          </w:tcPr>
          <w:p w14:paraId="5FCF8EC0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7B4CA411" w14:textId="77777777" w:rsidR="00A66C0D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463F18E3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8,123</w:t>
            </w:r>
          </w:p>
        </w:tc>
      </w:tr>
      <w:tr w:rsidR="00A66C0D" w:rsidRPr="006A35D3" w14:paraId="3C8E27F8" w14:textId="77777777" w:rsidTr="004857ED">
        <w:tc>
          <w:tcPr>
            <w:tcW w:w="2040" w:type="pct"/>
          </w:tcPr>
          <w:p w14:paraId="6A7F3FC1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EBDC3C7" w14:textId="3FE493E3" w:rsidR="00A66C0D" w:rsidRPr="00092909" w:rsidRDefault="006F48A4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1,936</w:t>
            </w:r>
          </w:p>
        </w:tc>
        <w:tc>
          <w:tcPr>
            <w:tcW w:w="146" w:type="pct"/>
          </w:tcPr>
          <w:p w14:paraId="410C7C04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16FE6D50" w14:textId="7B00957F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1,936</w:t>
            </w:r>
          </w:p>
        </w:tc>
        <w:tc>
          <w:tcPr>
            <w:tcW w:w="146" w:type="pct"/>
          </w:tcPr>
          <w:p w14:paraId="39B450F5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5929800" w14:textId="1BE645B5" w:rsidR="00A66C0D" w:rsidRPr="00092909" w:rsidRDefault="006F48A4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1,136</w:t>
            </w:r>
          </w:p>
        </w:tc>
        <w:tc>
          <w:tcPr>
            <w:tcW w:w="135" w:type="pct"/>
          </w:tcPr>
          <w:p w14:paraId="73DE1F66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B677F5F" w14:textId="122D18D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1,136</w:t>
            </w:r>
          </w:p>
        </w:tc>
      </w:tr>
      <w:tr w:rsidR="00A66C0D" w:rsidRPr="006A35D3" w14:paraId="36CA7754" w14:textId="77777777" w:rsidTr="004857ED">
        <w:tc>
          <w:tcPr>
            <w:tcW w:w="2040" w:type="pct"/>
          </w:tcPr>
          <w:p w14:paraId="34A0215F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4AA06673" w:rsidR="00A66C0D" w:rsidRPr="00092909" w:rsidRDefault="006F48A4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28,426</w:t>
            </w:r>
          </w:p>
        </w:tc>
        <w:tc>
          <w:tcPr>
            <w:tcW w:w="146" w:type="pct"/>
          </w:tcPr>
          <w:p w14:paraId="21C7FB51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  <w:bottom w:val="double" w:sz="4" w:space="0" w:color="auto"/>
            </w:tcBorders>
          </w:tcPr>
          <w:p w14:paraId="10012992" w14:textId="282C2640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18,</w:t>
            </w:r>
            <w:r w:rsidR="0028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185</w:t>
            </w:r>
          </w:p>
        </w:tc>
        <w:tc>
          <w:tcPr>
            <w:tcW w:w="146" w:type="pct"/>
          </w:tcPr>
          <w:p w14:paraId="17A48309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4F1B18F9" w:rsidR="00A66C0D" w:rsidRPr="00092909" w:rsidRDefault="006F48A4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11,580</w:t>
            </w:r>
          </w:p>
        </w:tc>
        <w:tc>
          <w:tcPr>
            <w:tcW w:w="135" w:type="pct"/>
          </w:tcPr>
          <w:p w14:paraId="4618F1A1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14:paraId="45FA84EE" w14:textId="1878D8E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</w:t>
            </w:r>
            <w:r w:rsidR="0028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259</w:t>
            </w:r>
          </w:p>
        </w:tc>
      </w:tr>
    </w:tbl>
    <w:p w14:paraId="2A1E5C94" w14:textId="1A02717E" w:rsidR="00A66C0D" w:rsidRPr="005C0230" w:rsidRDefault="00A6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42DB1718" w14:textId="20E1372B" w:rsidR="00482F2A" w:rsidRDefault="009F4628" w:rsidP="00BD29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ภาระผูกพันรายจ่ายฝ่ายทุนได้รวมถึงสัญญาจัดซื้อเครื่องจักรของ</w:t>
      </w:r>
      <w:r w:rsidR="00BD2972" w:rsidRPr="00B61E12">
        <w:rPr>
          <w:rFonts w:asciiTheme="majorBidi" w:hAnsiTheme="majorBidi"/>
          <w:sz w:val="30"/>
          <w:szCs w:val="30"/>
          <w:cs/>
          <w:lang w:eastAsia="x-none"/>
        </w:rPr>
        <w:t xml:space="preserve">บริษัท พีเอ็มซี เลเบิล </w:t>
      </w:r>
      <w:r w:rsidR="00FE4FF2">
        <w:rPr>
          <w:rFonts w:asciiTheme="majorBidi" w:hAnsiTheme="majorBidi"/>
          <w:sz w:val="30"/>
          <w:szCs w:val="30"/>
          <w:cs/>
          <w:lang w:eastAsia="x-none"/>
        </w:rPr>
        <w:br/>
      </w:r>
      <w:r w:rsidR="00BD2972" w:rsidRPr="00B61E12">
        <w:rPr>
          <w:rFonts w:asciiTheme="majorBidi" w:hAnsiTheme="majorBidi"/>
          <w:sz w:val="30"/>
          <w:szCs w:val="30"/>
          <w:cs/>
          <w:lang w:eastAsia="x-none"/>
        </w:rPr>
        <w:t>แมท</w:t>
      </w:r>
      <w:r w:rsidR="00BD2972" w:rsidRPr="009F462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ทีเรียลส์ จำกัด </w:t>
      </w:r>
      <w:r w:rsidR="00BD2972" w:rsidRPr="009F4628">
        <w:rPr>
          <w:rFonts w:asciiTheme="majorBidi" w:hAnsiTheme="majorBidi"/>
          <w:spacing w:val="-4"/>
          <w:sz w:val="30"/>
          <w:szCs w:val="30"/>
          <w:lang w:eastAsia="x-none"/>
        </w:rPr>
        <w:t>(PMCT)</w:t>
      </w:r>
      <w:r w:rsidR="00BD2972" w:rsidRPr="009F4628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ซึ่งเป็นบริษัทย่อย</w:t>
      </w:r>
      <w:r w:rsidRPr="009F4628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="00FE4FF2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โดยมี</w:t>
      </w:r>
      <w:r w:rsidR="00BD2972" w:rsidRPr="009F4628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มูลค่า</w:t>
      </w:r>
      <w:r w:rsidR="00B33184" w:rsidRPr="009F4628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ตามสัญญา</w:t>
      </w:r>
      <w:r w:rsidR="00FE4FF2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เป็นจำนวน</w:t>
      </w:r>
      <w:r w:rsidR="00B33184" w:rsidRPr="009F4628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="00B33184" w:rsidRPr="009F4628">
        <w:rPr>
          <w:rFonts w:asciiTheme="majorBidi" w:hAnsiTheme="majorBidi"/>
          <w:spacing w:val="-4"/>
          <w:sz w:val="30"/>
          <w:szCs w:val="30"/>
          <w:lang w:eastAsia="x-none"/>
        </w:rPr>
        <w:t xml:space="preserve">4.7 </w:t>
      </w:r>
      <w:r w:rsidR="00B33184" w:rsidRPr="009F4628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ล้านยูโร หรือเทียบเท่าเงินบาทประมาณ</w:t>
      </w:r>
      <w:r w:rsidRPr="009F4628">
        <w:rPr>
          <w:rFonts w:asciiTheme="majorBidi" w:hAnsiTheme="majorBidi"/>
          <w:spacing w:val="-4"/>
          <w:sz w:val="30"/>
          <w:szCs w:val="30"/>
          <w:lang w:eastAsia="x-none"/>
        </w:rPr>
        <w:t xml:space="preserve"> 175.8 </w:t>
      </w:r>
      <w:r w:rsidRPr="009F4628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ล้านบาท</w:t>
      </w:r>
    </w:p>
    <w:p w14:paraId="59034279" w14:textId="77777777" w:rsidR="00BD2972" w:rsidRPr="005C0230" w:rsidRDefault="00BD2972" w:rsidP="00BD29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highlight w:val="yellow"/>
          <w:lang w:eastAsia="x-none"/>
        </w:rPr>
      </w:pPr>
    </w:p>
    <w:p w14:paraId="082646E1" w14:textId="77777777" w:rsidR="00B61E12" w:rsidRPr="00B61E12" w:rsidRDefault="00B61E12" w:rsidP="00B61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b/>
          <w:bCs/>
          <w:i/>
          <w:iCs/>
          <w:sz w:val="30"/>
          <w:szCs w:val="30"/>
          <w:lang w:eastAsia="x-none"/>
        </w:rPr>
      </w:pPr>
      <w:r w:rsidRPr="00B61E12">
        <w:rPr>
          <w:rFonts w:asciiTheme="majorBidi" w:hAnsiTheme="majorBidi"/>
          <w:b/>
          <w:bCs/>
          <w:i/>
          <w:iCs/>
          <w:sz w:val="30"/>
          <w:szCs w:val="30"/>
          <w:cs/>
          <w:lang w:eastAsia="x-none"/>
        </w:rPr>
        <w:t>สัญญาเงินกู้ยืมระยะยาวจากสถาบันการเงิน</w:t>
      </w:r>
    </w:p>
    <w:p w14:paraId="4D5CB3B1" w14:textId="78666FC1" w:rsidR="00B61E12" w:rsidRPr="005C0230" w:rsidRDefault="00B61E12" w:rsidP="00B61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sz w:val="28"/>
          <w:szCs w:val="28"/>
          <w:lang w:eastAsia="x-none"/>
        </w:rPr>
      </w:pPr>
    </w:p>
    <w:p w14:paraId="2106E54B" w14:textId="0FEC2E73" w:rsidR="00B61E12" w:rsidRDefault="00B61E12" w:rsidP="00B61E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B61E12">
        <w:rPr>
          <w:rFonts w:asciiTheme="majorBidi" w:hAnsiTheme="majorBidi"/>
          <w:sz w:val="30"/>
          <w:szCs w:val="30"/>
          <w:cs/>
          <w:lang w:eastAsia="x-none"/>
        </w:rPr>
        <w:t xml:space="preserve">บริษัท พีเอ็มซี เลเบิล แมททีเรียลส์ จำกัด </w:t>
      </w:r>
      <w:r w:rsidRPr="00B61E12">
        <w:rPr>
          <w:rFonts w:asciiTheme="majorBidi" w:hAnsiTheme="majorBidi"/>
          <w:sz w:val="30"/>
          <w:szCs w:val="30"/>
          <w:lang w:eastAsia="x-none"/>
        </w:rPr>
        <w:t>(PMCT)</w:t>
      </w:r>
      <w:r w:rsidRPr="00B61E12">
        <w:rPr>
          <w:rFonts w:asciiTheme="majorBidi" w:hAnsiTheme="majorBidi" w:hint="cs"/>
          <w:sz w:val="30"/>
          <w:szCs w:val="30"/>
          <w:cs/>
          <w:lang w:eastAsia="x-none"/>
        </w:rPr>
        <w:t xml:space="preserve"> ซึ่งเป็นบริษัทย่อย ได้ลงนามในสัญญาเงินกู้ยืมระยะยาว ลงวันที่ </w:t>
      </w:r>
      <w:r w:rsidRPr="00B61E12">
        <w:rPr>
          <w:rFonts w:asciiTheme="majorBidi" w:hAnsiTheme="majorBidi"/>
          <w:sz w:val="30"/>
          <w:szCs w:val="30"/>
          <w:lang w:eastAsia="x-none"/>
        </w:rPr>
        <w:t xml:space="preserve">18 </w:t>
      </w:r>
      <w:r w:rsidRPr="00B61E12">
        <w:rPr>
          <w:rFonts w:asciiTheme="majorBidi" w:hAnsiTheme="majorBidi" w:hint="cs"/>
          <w:sz w:val="30"/>
          <w:szCs w:val="30"/>
          <w:cs/>
          <w:lang w:eastAsia="x-none"/>
        </w:rPr>
        <w:t xml:space="preserve">มีนาคม </w:t>
      </w:r>
      <w:r w:rsidRPr="00B61E12">
        <w:rPr>
          <w:rFonts w:asciiTheme="majorBidi" w:hAnsiTheme="majorBidi"/>
          <w:sz w:val="30"/>
          <w:szCs w:val="30"/>
          <w:lang w:eastAsia="x-none"/>
        </w:rPr>
        <w:t xml:space="preserve">2565 </w:t>
      </w:r>
      <w:r w:rsidRPr="00B61E12">
        <w:rPr>
          <w:rFonts w:asciiTheme="majorBidi" w:hAnsiTheme="majorBidi" w:hint="cs"/>
          <w:sz w:val="30"/>
          <w:szCs w:val="30"/>
          <w:cs/>
          <w:lang w:eastAsia="x-none"/>
        </w:rPr>
        <w:t xml:space="preserve">ซึ่งมีวงเงินรวม </w:t>
      </w:r>
      <w:r w:rsidRPr="00B61E12">
        <w:rPr>
          <w:rFonts w:asciiTheme="majorBidi" w:hAnsiTheme="majorBidi"/>
          <w:sz w:val="30"/>
          <w:szCs w:val="30"/>
          <w:lang w:eastAsia="x-none"/>
        </w:rPr>
        <w:t xml:space="preserve">151 </w:t>
      </w:r>
      <w:r w:rsidRPr="00B61E12">
        <w:rPr>
          <w:rFonts w:asciiTheme="majorBidi" w:hAnsiTheme="majorBidi" w:hint="cs"/>
          <w:sz w:val="30"/>
          <w:szCs w:val="30"/>
          <w:cs/>
          <w:lang w:eastAsia="x-none"/>
        </w:rPr>
        <w:t>ล้านบาทกับสถาบันการเงินในประเทศแห่งหนึ่ง โดยเงินกู้ยืมระยะยาวดังกล่าว</w:t>
      </w:r>
      <w:r w:rsidRPr="00B61E12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มีวัตถุประสงค์เพื่อใช้เป็นเงินทุนสำหรับการซื้อเครื่องจักร</w:t>
      </w:r>
      <w:r w:rsidR="005413E4">
        <w:rPr>
          <w:rFonts w:asciiTheme="majorBidi" w:hAnsiTheme="majorBidi"/>
          <w:spacing w:val="-4"/>
          <w:sz w:val="30"/>
          <w:szCs w:val="30"/>
          <w:lang w:eastAsia="x-none"/>
        </w:rPr>
        <w:t xml:space="preserve"> (</w:t>
      </w:r>
      <w:r w:rsidR="005413E4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ตามที่ได้อธิบายไว้ในภาระผูกพันรายจ่ายฝ่ายทุนข้างต้น</w:t>
      </w:r>
      <w:r w:rsidR="005413E4">
        <w:rPr>
          <w:rFonts w:asciiTheme="majorBidi" w:hAnsiTheme="majorBidi"/>
          <w:spacing w:val="-4"/>
          <w:sz w:val="30"/>
          <w:szCs w:val="30"/>
          <w:lang w:eastAsia="x-none"/>
        </w:rPr>
        <w:t>)</w:t>
      </w:r>
      <w:r w:rsidRPr="00B61E12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Pr="005413E4">
        <w:rPr>
          <w:rFonts w:asciiTheme="majorBidi" w:hAnsiTheme="majorBidi" w:hint="cs"/>
          <w:sz w:val="30"/>
          <w:szCs w:val="30"/>
          <w:cs/>
          <w:lang w:eastAsia="x-none"/>
        </w:rPr>
        <w:t xml:space="preserve">เงินกู้ยืมระยะยาวดังกล่าวมีอัตราดอกเบี้ยต่อปีเป็นอัตราคงที่สำหรับช่วงระยะเวลา </w:t>
      </w:r>
      <w:r w:rsidRPr="005413E4">
        <w:rPr>
          <w:rFonts w:asciiTheme="majorBidi" w:hAnsiTheme="majorBidi"/>
          <w:sz w:val="30"/>
          <w:szCs w:val="30"/>
          <w:lang w:eastAsia="x-none"/>
        </w:rPr>
        <w:t xml:space="preserve">12 </w:t>
      </w:r>
      <w:r w:rsidRPr="005413E4">
        <w:rPr>
          <w:rFonts w:asciiTheme="majorBidi" w:hAnsiTheme="majorBidi" w:hint="cs"/>
          <w:sz w:val="30"/>
          <w:szCs w:val="30"/>
          <w:cs/>
          <w:lang w:eastAsia="x-none"/>
        </w:rPr>
        <w:t>เดือนนับจากวันที่เบิกเงินกู้</w:t>
      </w:r>
      <w:r w:rsidR="005413E4">
        <w:rPr>
          <w:rFonts w:asciiTheme="majorBidi" w:hAnsiTheme="majorBidi"/>
          <w:sz w:val="30"/>
          <w:szCs w:val="30"/>
          <w:cs/>
          <w:lang w:eastAsia="x-none"/>
        </w:rPr>
        <w:br/>
      </w:r>
      <w:r w:rsidRPr="005413E4">
        <w:rPr>
          <w:rFonts w:asciiTheme="majorBidi" w:hAnsiTheme="majorBidi" w:hint="cs"/>
          <w:sz w:val="30"/>
          <w:szCs w:val="30"/>
          <w:cs/>
          <w:lang w:eastAsia="x-none"/>
        </w:rPr>
        <w:t xml:space="preserve">ครั้งแรก และอัตราดอกเบี้ยต่อปีเท่ากับ </w:t>
      </w:r>
      <w:r w:rsidRPr="005413E4">
        <w:rPr>
          <w:rFonts w:asciiTheme="majorBidi" w:hAnsiTheme="majorBidi"/>
          <w:sz w:val="30"/>
          <w:szCs w:val="30"/>
          <w:lang w:eastAsia="x-none"/>
        </w:rPr>
        <w:t xml:space="preserve">MLR </w:t>
      </w:r>
      <w:r w:rsidRPr="005413E4">
        <w:rPr>
          <w:rFonts w:asciiTheme="majorBidi" w:hAnsiTheme="majorBidi" w:hint="cs"/>
          <w:sz w:val="30"/>
          <w:szCs w:val="30"/>
          <w:cs/>
          <w:lang w:eastAsia="x-none"/>
        </w:rPr>
        <w:t xml:space="preserve">หักอัตราส่วนลดสำหรับช่วงระยะเวลาตั้งแต่เดือนที่ </w:t>
      </w:r>
      <w:r w:rsidRPr="005413E4">
        <w:rPr>
          <w:rFonts w:asciiTheme="majorBidi" w:hAnsiTheme="majorBidi"/>
          <w:sz w:val="30"/>
          <w:szCs w:val="30"/>
          <w:lang w:eastAsia="x-none"/>
        </w:rPr>
        <w:t xml:space="preserve">13 </w:t>
      </w:r>
      <w:r w:rsidRPr="005413E4">
        <w:rPr>
          <w:rFonts w:asciiTheme="majorBidi" w:hAnsiTheme="majorBidi" w:hint="cs"/>
          <w:sz w:val="30"/>
          <w:szCs w:val="30"/>
          <w:cs/>
          <w:lang w:eastAsia="x-none"/>
        </w:rPr>
        <w:t xml:space="preserve">เป็นต้นไป </w:t>
      </w:r>
      <w:r w:rsidR="005413E4">
        <w:rPr>
          <w:rFonts w:asciiTheme="majorBidi" w:hAnsiTheme="majorBidi"/>
          <w:sz w:val="30"/>
          <w:szCs w:val="30"/>
          <w:cs/>
          <w:lang w:eastAsia="x-none"/>
        </w:rPr>
        <w:br/>
      </w:r>
      <w:r w:rsidRPr="005413E4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โดยมีกำหนดคืนเงินต้นเป็นจำนวนเท่ากันทุกเดือน แบ่งออกเป็น </w:t>
      </w:r>
      <w:r w:rsidRPr="005413E4">
        <w:rPr>
          <w:rFonts w:asciiTheme="majorBidi" w:hAnsiTheme="majorBidi"/>
          <w:spacing w:val="-2"/>
          <w:sz w:val="30"/>
          <w:szCs w:val="30"/>
          <w:lang w:eastAsia="x-none"/>
        </w:rPr>
        <w:t xml:space="preserve">44 </w:t>
      </w:r>
      <w:r w:rsidRPr="005413E4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งวด และเริ่มชำระงวดแรกในเดือนกันยายน </w:t>
      </w:r>
      <w:r w:rsidRPr="005413E4">
        <w:rPr>
          <w:rFonts w:asciiTheme="majorBidi" w:hAnsiTheme="majorBidi"/>
          <w:spacing w:val="-2"/>
          <w:sz w:val="30"/>
          <w:szCs w:val="30"/>
          <w:lang w:eastAsia="x-none"/>
        </w:rPr>
        <w:t>2566</w:t>
      </w:r>
      <w:r w:rsidRPr="005413E4">
        <w:rPr>
          <w:rFonts w:asciiTheme="majorBidi" w:hAnsiTheme="majorBidi" w:hint="cs"/>
          <w:sz w:val="30"/>
          <w:szCs w:val="30"/>
          <w:cs/>
          <w:lang w:eastAsia="x-none"/>
        </w:rPr>
        <w:t xml:space="preserve"> ทั้งนี้ </w:t>
      </w:r>
      <w:r w:rsidRPr="005413E4">
        <w:rPr>
          <w:rFonts w:asciiTheme="majorBidi" w:hAnsiTheme="majorBidi"/>
          <w:sz w:val="30"/>
          <w:szCs w:val="30"/>
          <w:lang w:eastAsia="x-none"/>
        </w:rPr>
        <w:t xml:space="preserve">PMCT </w:t>
      </w:r>
      <w:r w:rsidRPr="005413E4">
        <w:rPr>
          <w:rFonts w:asciiTheme="majorBidi" w:hAnsiTheme="majorBidi" w:hint="cs"/>
          <w:sz w:val="30"/>
          <w:szCs w:val="30"/>
          <w:cs/>
          <w:lang w:eastAsia="x-none"/>
        </w:rPr>
        <w:t xml:space="preserve">ได้ตกลงจะจำนองเครื่องจักรเป็นหลักประกันเงินกู้ยืมระยะยาว เมื่อได้จดทะเบียนกรรมสิทธิ์เครื่องจักรดังกล่าวเสร็จสิ้น นอกจากนี้ </w:t>
      </w:r>
      <w:r w:rsidRPr="005413E4">
        <w:rPr>
          <w:rFonts w:asciiTheme="majorBidi" w:hAnsiTheme="majorBidi"/>
          <w:sz w:val="30"/>
          <w:szCs w:val="30"/>
          <w:lang w:eastAsia="x-none"/>
        </w:rPr>
        <w:t xml:space="preserve">PMCT </w:t>
      </w:r>
      <w:r w:rsidRPr="005413E4">
        <w:rPr>
          <w:rFonts w:asciiTheme="majorBidi" w:hAnsiTheme="majorBidi" w:hint="cs"/>
          <w:sz w:val="30"/>
          <w:szCs w:val="30"/>
          <w:cs/>
          <w:lang w:eastAsia="x-none"/>
        </w:rPr>
        <w:t>มีภาระผูกพันบางประการตามที่ระบุในสัญญา ซึ่งรวมถึงการดำรง</w:t>
      </w:r>
      <w:r w:rsidR="00F33747">
        <w:rPr>
          <w:rFonts w:asciiTheme="majorBidi" w:hAnsiTheme="majorBidi" w:hint="cs"/>
          <w:sz w:val="30"/>
          <w:szCs w:val="30"/>
          <w:cs/>
          <w:lang w:eastAsia="x-none"/>
        </w:rPr>
        <w:t>อัตรา</w:t>
      </w:r>
      <w:r w:rsidRPr="005413E4">
        <w:rPr>
          <w:rFonts w:asciiTheme="majorBidi" w:hAnsiTheme="majorBidi" w:hint="cs"/>
          <w:sz w:val="30"/>
          <w:szCs w:val="30"/>
          <w:cs/>
          <w:lang w:eastAsia="x-none"/>
        </w:rPr>
        <w:t>ส่วน</w:t>
      </w:r>
      <w:r w:rsidR="005413E4">
        <w:rPr>
          <w:rFonts w:asciiTheme="majorBidi" w:hAnsiTheme="majorBidi"/>
          <w:sz w:val="30"/>
          <w:szCs w:val="30"/>
          <w:cs/>
          <w:lang w:eastAsia="x-none"/>
        </w:rPr>
        <w:br/>
      </w:r>
      <w:r w:rsidRPr="005413E4">
        <w:rPr>
          <w:rFonts w:asciiTheme="majorBidi" w:hAnsiTheme="majorBidi" w:hint="cs"/>
          <w:sz w:val="30"/>
          <w:szCs w:val="30"/>
          <w:cs/>
          <w:lang w:eastAsia="x-none"/>
        </w:rPr>
        <w:t>ทางการเงิน</w:t>
      </w:r>
    </w:p>
    <w:p w14:paraId="596EB396" w14:textId="06EC6F57" w:rsidR="00B61E12" w:rsidRPr="00F30799" w:rsidRDefault="00B61E12" w:rsidP="00B61E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  <w:lang w:eastAsia="x-none"/>
        </w:rPr>
      </w:pPr>
    </w:p>
    <w:p w14:paraId="6C5C40D8" w14:textId="7B0E3A65" w:rsidR="00B61E12" w:rsidRDefault="00B61E12" w:rsidP="00B61E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PMCT </w:t>
      </w:r>
      <w:r>
        <w:rPr>
          <w:rFonts w:ascii="Angsana New" w:hAnsi="Angsana New" w:hint="cs"/>
          <w:sz w:val="30"/>
          <w:szCs w:val="30"/>
          <w:cs/>
        </w:rPr>
        <w:t xml:space="preserve">ยังไม่ได้เบิกใช้เงินกู้ยืมดังกล่าว และในวันที่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2565 PMCT</w:t>
      </w:r>
      <w:r>
        <w:rPr>
          <w:rFonts w:ascii="Angsana New" w:hAnsi="Angsana New" w:hint="cs"/>
          <w:sz w:val="30"/>
          <w:szCs w:val="30"/>
          <w:cs/>
        </w:rPr>
        <w:t xml:space="preserve"> ได้เบิก</w:t>
      </w:r>
      <w:r w:rsidR="001458AE">
        <w:rPr>
          <w:rFonts w:ascii="Angsana New" w:hAnsi="Angsana New" w:hint="cs"/>
          <w:sz w:val="30"/>
          <w:szCs w:val="30"/>
          <w:cs/>
        </w:rPr>
        <w:t>ใช้</w:t>
      </w:r>
      <w:r w:rsidR="001458AE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เงินกู้ยืมครั้งแรกเป็นจำนวนเงิน </w:t>
      </w:r>
      <w:r>
        <w:rPr>
          <w:rFonts w:ascii="Angsana New" w:hAnsi="Angsana New"/>
          <w:sz w:val="30"/>
          <w:szCs w:val="30"/>
        </w:rPr>
        <w:t xml:space="preserve">36.5 </w:t>
      </w:r>
      <w:r>
        <w:rPr>
          <w:rFonts w:ascii="Angsana New" w:hAnsi="Angsana New" w:hint="cs"/>
          <w:sz w:val="30"/>
          <w:szCs w:val="30"/>
          <w:cs/>
        </w:rPr>
        <w:t>ล้านบาท เพื่อชำระค่ามัดจำเครื่องจักร</w:t>
      </w:r>
    </w:p>
    <w:p w14:paraId="6BE3235C" w14:textId="77777777" w:rsidR="00FE4FF2" w:rsidRPr="005C0230" w:rsidRDefault="00FE4FF2" w:rsidP="00B61E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alibri" w:hAnsi="Calibri"/>
          <w:szCs w:val="18"/>
        </w:rPr>
      </w:pPr>
    </w:p>
    <w:p w14:paraId="442D7697" w14:textId="15D39220" w:rsidR="00CC645D" w:rsidRPr="0042017E" w:rsidRDefault="00002DBE" w:rsidP="00CC645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42017E"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</w:t>
      </w:r>
      <w:r w:rsidR="006F2DA6" w:rsidRPr="0042017E">
        <w:rPr>
          <w:rFonts w:ascii="Angsana New" w:hAnsi="Angsana New" w:hint="cs"/>
          <w:sz w:val="30"/>
          <w:szCs w:val="30"/>
          <w:u w:val="none"/>
          <w:cs/>
          <w:lang w:val="en-US"/>
        </w:rPr>
        <w:t>ภาย</w:t>
      </w:r>
      <w:r w:rsidRPr="0042017E">
        <w:rPr>
          <w:rFonts w:ascii="Angsana New" w:hAnsi="Angsana New" w:hint="cs"/>
          <w:sz w:val="30"/>
          <w:szCs w:val="30"/>
          <w:u w:val="none"/>
          <w:cs/>
          <w:lang w:val="en-US"/>
        </w:rPr>
        <w:t>หลังรอบระยะเวลารายงาน</w:t>
      </w:r>
    </w:p>
    <w:p w14:paraId="5EE54816" w14:textId="1D0B65A9" w:rsidR="000B2338" w:rsidRPr="005C0230" w:rsidRDefault="000B2338" w:rsidP="004C0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highlight w:val="yellow"/>
          <w:lang w:eastAsia="x-none"/>
        </w:rPr>
      </w:pPr>
    </w:p>
    <w:p w14:paraId="68DF41A9" w14:textId="3B48D7FD" w:rsidR="0095535B" w:rsidRPr="0095535B" w:rsidRDefault="00D42732" w:rsidP="00D427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/>
          <w:sz w:val="30"/>
          <w:szCs w:val="30"/>
          <w:lang w:eastAsia="x-none"/>
        </w:rPr>
        <w:t>(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ก)</w:t>
      </w:r>
      <w:r>
        <w:rPr>
          <w:rFonts w:asciiTheme="majorBidi" w:hAnsiTheme="majorBidi"/>
          <w:sz w:val="30"/>
          <w:szCs w:val="30"/>
          <w:cs/>
          <w:lang w:eastAsia="x-none"/>
        </w:rPr>
        <w:tab/>
      </w:r>
      <w:r w:rsidR="0095535B" w:rsidRPr="0095535B">
        <w:rPr>
          <w:rFonts w:asciiTheme="majorBidi" w:hAnsiTheme="majorBidi"/>
          <w:sz w:val="30"/>
          <w:szCs w:val="30"/>
          <w:cs/>
          <w:lang w:eastAsia="x-none"/>
        </w:rPr>
        <w:t>ที่ประชุม</w:t>
      </w:r>
      <w:r w:rsidR="0095535B" w:rsidRPr="0095535B">
        <w:rPr>
          <w:rFonts w:asciiTheme="majorBidi" w:hAnsiTheme="majorBidi" w:hint="cs"/>
          <w:sz w:val="30"/>
          <w:szCs w:val="30"/>
          <w:cs/>
          <w:lang w:eastAsia="x-none"/>
        </w:rPr>
        <w:t>สามัญผู้ถือหุ้น</w:t>
      </w:r>
      <w:r w:rsidR="0095535B" w:rsidRPr="0095535B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="0095535B" w:rsidRPr="0095535B">
        <w:rPr>
          <w:rFonts w:asciiTheme="majorBidi" w:hAnsiTheme="majorBidi"/>
          <w:sz w:val="30"/>
          <w:szCs w:val="30"/>
          <w:lang w:eastAsia="x-none"/>
        </w:rPr>
        <w:t xml:space="preserve">27 </w:t>
      </w:r>
      <w:r w:rsidR="0095535B" w:rsidRPr="0095535B">
        <w:rPr>
          <w:rFonts w:asciiTheme="majorBidi" w:hAnsiTheme="majorBidi" w:hint="cs"/>
          <w:sz w:val="30"/>
          <w:szCs w:val="30"/>
          <w:cs/>
          <w:lang w:eastAsia="x-none"/>
        </w:rPr>
        <w:t xml:space="preserve">เมษายน </w:t>
      </w:r>
      <w:r w:rsidR="0095535B" w:rsidRPr="0095535B">
        <w:rPr>
          <w:rFonts w:asciiTheme="majorBidi" w:hAnsiTheme="majorBidi"/>
          <w:sz w:val="30"/>
          <w:szCs w:val="30"/>
          <w:lang w:eastAsia="x-none"/>
        </w:rPr>
        <w:t>2565</w:t>
      </w:r>
      <w:r w:rsidR="0095535B" w:rsidRPr="0095535B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95535B" w:rsidRPr="0095535B">
        <w:rPr>
          <w:rFonts w:asciiTheme="majorBidi" w:hAnsiTheme="majorBidi"/>
          <w:sz w:val="30"/>
          <w:szCs w:val="30"/>
          <w:cs/>
          <w:lang w:eastAsia="x-none"/>
        </w:rPr>
        <w:t>มีมติอนุมัติการจัดสรรเงินทุนสำรองตามกฎหมาย และจัดสรร</w:t>
      </w:r>
      <w:r w:rsidR="0095535B">
        <w:rPr>
          <w:rFonts w:asciiTheme="majorBidi" w:hAnsiTheme="majorBidi"/>
          <w:sz w:val="30"/>
          <w:szCs w:val="30"/>
          <w:lang w:eastAsia="x-none"/>
        </w:rPr>
        <w:br/>
      </w:r>
      <w:r w:rsidR="0095535B" w:rsidRPr="00406576">
        <w:rPr>
          <w:rFonts w:asciiTheme="majorBidi" w:hAnsiTheme="majorBidi"/>
          <w:sz w:val="30"/>
          <w:szCs w:val="30"/>
          <w:cs/>
          <w:lang w:eastAsia="x-none"/>
        </w:rPr>
        <w:t xml:space="preserve">เงินกําไรจากกําไรสะสมของบริษัท </w:t>
      </w:r>
      <w:r w:rsidR="0095535B" w:rsidRPr="00406576">
        <w:rPr>
          <w:rFonts w:asciiTheme="majorBidi" w:hAnsiTheme="majorBidi" w:hint="cs"/>
          <w:sz w:val="30"/>
          <w:szCs w:val="30"/>
          <w:cs/>
          <w:lang w:eastAsia="x-none"/>
        </w:rPr>
        <w:t>ณ สิ้นปี</w:t>
      </w:r>
      <w:r w:rsidR="0095535B" w:rsidRPr="0040657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95535B" w:rsidRPr="00406576">
        <w:rPr>
          <w:rFonts w:asciiTheme="majorBidi" w:hAnsiTheme="majorBidi"/>
          <w:sz w:val="30"/>
          <w:szCs w:val="30"/>
          <w:lang w:eastAsia="x-none"/>
        </w:rPr>
        <w:t>2564</w:t>
      </w:r>
      <w:r w:rsidR="0095535B" w:rsidRPr="00406576">
        <w:rPr>
          <w:rFonts w:asciiTheme="majorBidi" w:hAnsiTheme="majorBidi"/>
          <w:sz w:val="30"/>
          <w:szCs w:val="30"/>
          <w:cs/>
          <w:lang w:eastAsia="x-none"/>
        </w:rPr>
        <w:t xml:space="preserve"> เพื่อจ่ายปันผลเป็นหุ้นและเงินสด</w:t>
      </w:r>
      <w:r w:rsidR="0095535B" w:rsidRPr="00406576">
        <w:rPr>
          <w:rFonts w:asciiTheme="majorBidi" w:hAnsiTheme="majorBidi" w:hint="cs"/>
          <w:sz w:val="30"/>
          <w:szCs w:val="30"/>
          <w:cs/>
          <w:lang w:eastAsia="x-none"/>
        </w:rPr>
        <w:t xml:space="preserve"> รวมถึงการเปลี่ยนแปลง</w:t>
      </w:r>
      <w:r w:rsidR="00406576">
        <w:rPr>
          <w:rFonts w:asciiTheme="majorBidi" w:hAnsiTheme="majorBidi"/>
          <w:sz w:val="30"/>
          <w:szCs w:val="30"/>
          <w:lang w:eastAsia="x-none"/>
        </w:rPr>
        <w:br/>
      </w:r>
      <w:r w:rsidR="0095535B" w:rsidRPr="00406576">
        <w:rPr>
          <w:rFonts w:asciiTheme="majorBidi" w:hAnsiTheme="majorBidi" w:hint="cs"/>
          <w:sz w:val="30"/>
          <w:szCs w:val="30"/>
          <w:cs/>
          <w:lang w:eastAsia="x-none"/>
        </w:rPr>
        <w:t>ทุนจดทะเบียน</w:t>
      </w:r>
      <w:r w:rsidR="0095535B" w:rsidRPr="0095535B">
        <w:rPr>
          <w:rFonts w:asciiTheme="majorBidi" w:hAnsiTheme="majorBidi" w:hint="cs"/>
          <w:sz w:val="30"/>
          <w:szCs w:val="30"/>
          <w:cs/>
          <w:lang w:eastAsia="x-none"/>
        </w:rPr>
        <w:t>ของบริษัท</w:t>
      </w:r>
      <w:r w:rsidR="0095535B" w:rsidRPr="0095535B">
        <w:rPr>
          <w:rFonts w:asciiTheme="majorBidi" w:hAnsiTheme="majorBidi"/>
          <w:sz w:val="30"/>
          <w:szCs w:val="30"/>
          <w:cs/>
          <w:lang w:eastAsia="x-none"/>
        </w:rPr>
        <w:t xml:space="preserve"> โดยมีรายละเอียดดังนี้</w:t>
      </w:r>
    </w:p>
    <w:p w14:paraId="7EF941F3" w14:textId="573FBDB0" w:rsidR="0095535B" w:rsidRPr="005C0230" w:rsidRDefault="0095535B" w:rsidP="00955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Cs w:val="18"/>
          <w:lang w:eastAsia="x-none"/>
        </w:rPr>
      </w:pPr>
    </w:p>
    <w:p w14:paraId="643E3E55" w14:textId="77777777" w:rsidR="00406576" w:rsidRPr="004D4BB5" w:rsidRDefault="00406576" w:rsidP="0040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4D4BB5">
        <w:rPr>
          <w:rFonts w:asciiTheme="majorBidi" w:hAnsiTheme="majorBidi"/>
          <w:i/>
          <w:iCs/>
          <w:sz w:val="30"/>
          <w:szCs w:val="30"/>
          <w:cs/>
          <w:lang w:eastAsia="x-none"/>
        </w:rPr>
        <w:t>การจ่ายปันผลเป็น</w:t>
      </w:r>
      <w:r w:rsidRPr="004D4BB5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หุ้นและเงินสด</w:t>
      </w:r>
    </w:p>
    <w:p w14:paraId="42EA2A35" w14:textId="77777777" w:rsidR="00406576" w:rsidRPr="005C0230" w:rsidRDefault="00406576" w:rsidP="00406576">
      <w:pPr>
        <w:rPr>
          <w:rFonts w:asciiTheme="majorBidi" w:hAnsiTheme="majorBidi" w:cstheme="majorBidi"/>
          <w:lang w:eastAsia="x-none"/>
        </w:rPr>
      </w:pPr>
    </w:p>
    <w:p w14:paraId="2C61F93D" w14:textId="77777777" w:rsidR="00406576" w:rsidRPr="000759AD" w:rsidRDefault="00406576" w:rsidP="00406576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221421">
        <w:rPr>
          <w:rFonts w:asciiTheme="majorBidi" w:hAnsiTheme="majorBidi"/>
          <w:sz w:val="30"/>
          <w:szCs w:val="30"/>
          <w:cs/>
          <w:lang w:eastAsia="x-none"/>
        </w:rPr>
        <w:t xml:space="preserve">จ่ายปันผลเป็นหุ้นสามัญของบริษัทจากกำไรสะสมยังไม่ได้จัดสรร ณ สิ้นปี </w:t>
      </w:r>
      <w:r w:rsidRPr="00221421">
        <w:rPr>
          <w:rFonts w:asciiTheme="majorBidi" w:hAnsiTheme="majorBidi"/>
          <w:sz w:val="30"/>
          <w:szCs w:val="30"/>
          <w:lang w:eastAsia="x-none"/>
        </w:rPr>
        <w:t>2564</w:t>
      </w:r>
      <w:r w:rsidRPr="00221421">
        <w:rPr>
          <w:rFonts w:asciiTheme="majorBidi" w:hAnsiTheme="majorBidi"/>
          <w:sz w:val="30"/>
          <w:szCs w:val="30"/>
          <w:cs/>
          <w:lang w:eastAsia="x-none"/>
        </w:rPr>
        <w:t xml:space="preserve"> เป็นจำนวนไม่เกิน </w:t>
      </w:r>
      <w:r w:rsidRPr="00221421">
        <w:rPr>
          <w:rFonts w:asciiTheme="majorBidi" w:hAnsiTheme="majorBidi"/>
          <w:sz w:val="30"/>
          <w:szCs w:val="30"/>
          <w:lang w:eastAsia="x-none"/>
        </w:rPr>
        <w:t xml:space="preserve">44,000,000 </w:t>
      </w:r>
      <w:r w:rsidRPr="00221421">
        <w:rPr>
          <w:rFonts w:asciiTheme="majorBidi" w:hAnsiTheme="majorBidi"/>
          <w:sz w:val="30"/>
          <w:szCs w:val="30"/>
          <w:cs/>
          <w:lang w:eastAsia="x-none"/>
        </w:rPr>
        <w:t>หุ้น</w:t>
      </w:r>
      <w:r w:rsidRPr="003F0B9C">
        <w:rPr>
          <w:rFonts w:asciiTheme="majorBidi" w:hAnsiTheme="majorBidi"/>
          <w:sz w:val="30"/>
          <w:szCs w:val="30"/>
          <w:cs/>
          <w:lang w:eastAsia="x-none"/>
        </w:rPr>
        <w:t xml:space="preserve"> มูลค่าที่ตราไว้หุ้นละ </w:t>
      </w:r>
      <w:r w:rsidRPr="003F0B9C">
        <w:rPr>
          <w:rFonts w:asciiTheme="majorBidi" w:hAnsiTheme="majorBidi"/>
          <w:sz w:val="30"/>
          <w:szCs w:val="30"/>
          <w:lang w:eastAsia="x-none"/>
        </w:rPr>
        <w:t>0</w:t>
      </w:r>
      <w:r w:rsidRPr="003F0B9C">
        <w:rPr>
          <w:rFonts w:asciiTheme="majorBidi" w:hAnsiTheme="majorBidi"/>
          <w:sz w:val="30"/>
          <w:szCs w:val="30"/>
          <w:cs/>
          <w:lang w:eastAsia="x-none"/>
        </w:rPr>
        <w:t>.</w:t>
      </w:r>
      <w:r w:rsidRPr="003F0B9C">
        <w:rPr>
          <w:rFonts w:asciiTheme="majorBidi" w:hAnsiTheme="majorBidi"/>
          <w:sz w:val="30"/>
          <w:szCs w:val="30"/>
          <w:lang w:eastAsia="x-none"/>
        </w:rPr>
        <w:t>50</w:t>
      </w:r>
      <w:r w:rsidRPr="003F0B9C">
        <w:rPr>
          <w:rFonts w:asciiTheme="majorBidi" w:hAnsiTheme="majorBidi"/>
          <w:sz w:val="30"/>
          <w:szCs w:val="30"/>
          <w:cs/>
          <w:lang w:eastAsia="x-none"/>
        </w:rPr>
        <w:t xml:space="preserve"> บาท ให้แก่ผู้ถือหุ้นในอัตรา </w:t>
      </w:r>
      <w:bookmarkStart w:id="13" w:name="_Hlk96713102"/>
      <w:bookmarkStart w:id="14" w:name="_Hlk65102159"/>
      <w:r w:rsidRPr="003F0B9C">
        <w:rPr>
          <w:rFonts w:asciiTheme="majorBidi" w:hAnsiTheme="majorBidi"/>
          <w:sz w:val="30"/>
          <w:szCs w:val="30"/>
          <w:lang w:eastAsia="x-none"/>
        </w:rPr>
        <w:t>10.40904316</w:t>
      </w:r>
      <w:bookmarkEnd w:id="13"/>
      <w:r w:rsidRPr="003F0B9C">
        <w:rPr>
          <w:rFonts w:asciiTheme="majorBidi" w:hAnsiTheme="majorBidi"/>
          <w:sz w:val="30"/>
          <w:szCs w:val="30"/>
          <w:lang w:eastAsia="x-none"/>
        </w:rPr>
        <w:t xml:space="preserve"> </w:t>
      </w:r>
      <w:bookmarkEnd w:id="14"/>
      <w:r w:rsidRPr="003F0B9C">
        <w:rPr>
          <w:rFonts w:asciiTheme="majorBidi" w:hAnsiTheme="majorBidi"/>
          <w:sz w:val="30"/>
          <w:szCs w:val="30"/>
          <w:cs/>
          <w:lang w:eastAsia="x-none"/>
        </w:rPr>
        <w:t xml:space="preserve">หุ้นเดิมต่อ </w:t>
      </w:r>
      <w:r w:rsidRPr="003F0B9C">
        <w:rPr>
          <w:rFonts w:asciiTheme="majorBidi" w:hAnsiTheme="majorBidi"/>
          <w:sz w:val="30"/>
          <w:szCs w:val="30"/>
          <w:lang w:eastAsia="x-none"/>
        </w:rPr>
        <w:t>1</w:t>
      </w:r>
      <w:r w:rsidRPr="003F0B9C">
        <w:rPr>
          <w:rFonts w:asciiTheme="majorBidi" w:hAnsiTheme="majorBidi"/>
          <w:sz w:val="30"/>
          <w:szCs w:val="30"/>
          <w:cs/>
          <w:lang w:eastAsia="x-none"/>
        </w:rPr>
        <w:t xml:space="preserve"> หุ้นปันผล</w:t>
      </w:r>
      <w:r w:rsidRPr="000759AD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lang w:eastAsia="x-none"/>
        </w:rPr>
        <w:br/>
      </w:r>
      <w:r w:rsidRPr="003F0B9C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รวมมูลค่าหุ้นทั้งสิ้นไม่เกิน </w:t>
      </w:r>
      <w:r w:rsidRPr="003F0B9C">
        <w:rPr>
          <w:rFonts w:asciiTheme="majorBidi" w:hAnsiTheme="majorBidi"/>
          <w:spacing w:val="-2"/>
          <w:sz w:val="30"/>
          <w:szCs w:val="30"/>
          <w:lang w:eastAsia="x-none"/>
        </w:rPr>
        <w:t>22,000,000</w:t>
      </w:r>
      <w:r w:rsidRPr="003F0B9C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บาท หรือคิดเป็นอัตราจ่ายปันผล </w:t>
      </w:r>
      <w:bookmarkStart w:id="15" w:name="_Hlk65102185"/>
      <w:r w:rsidRPr="003F0B9C">
        <w:rPr>
          <w:rFonts w:asciiTheme="majorBidi" w:hAnsiTheme="majorBidi"/>
          <w:spacing w:val="-2"/>
          <w:sz w:val="30"/>
          <w:szCs w:val="30"/>
          <w:lang w:eastAsia="x-none"/>
        </w:rPr>
        <w:t xml:space="preserve">0.04803515 </w:t>
      </w:r>
      <w:bookmarkEnd w:id="15"/>
      <w:r w:rsidRPr="003F0B9C">
        <w:rPr>
          <w:rFonts w:asciiTheme="majorBidi" w:hAnsiTheme="majorBidi"/>
          <w:spacing w:val="-2"/>
          <w:sz w:val="30"/>
          <w:szCs w:val="30"/>
          <w:cs/>
          <w:lang w:eastAsia="x-none"/>
        </w:rPr>
        <w:t>บาทต่อหุ้น ทั้งนี้ในกรณีที่</w:t>
      </w:r>
      <w:r w:rsidRPr="003F0B9C">
        <w:rPr>
          <w:rFonts w:asciiTheme="majorBidi" w:hAnsiTheme="majorBidi"/>
          <w:spacing w:val="-4"/>
          <w:sz w:val="30"/>
          <w:szCs w:val="30"/>
          <w:cs/>
          <w:lang w:eastAsia="x-none"/>
        </w:rPr>
        <w:t>ผู้ถือหุ้นรายใดมีเศษของหุ้นเดิมหลังจากจัดสรรหุ้นปันผลแล้วให้จ่ายปันผลเป็นเงินสดแทนการจ่ายเป็นหุ้นปันผล</w:t>
      </w:r>
      <w:r w:rsidRPr="000759AD">
        <w:rPr>
          <w:rFonts w:asciiTheme="majorBidi" w:hAnsiTheme="majorBidi"/>
          <w:sz w:val="30"/>
          <w:szCs w:val="30"/>
          <w:cs/>
          <w:lang w:eastAsia="x-none"/>
        </w:rPr>
        <w:t xml:space="preserve">ในอัตราหุ้นละ </w:t>
      </w:r>
      <w:bookmarkStart w:id="16" w:name="_Hlk96713150"/>
      <w:bookmarkStart w:id="17" w:name="_Hlk65102210"/>
      <w:r>
        <w:rPr>
          <w:rFonts w:asciiTheme="majorBidi" w:hAnsiTheme="majorBidi"/>
          <w:sz w:val="30"/>
          <w:szCs w:val="30"/>
          <w:lang w:eastAsia="x-none"/>
        </w:rPr>
        <w:t>0.04803515</w:t>
      </w:r>
      <w:bookmarkEnd w:id="16"/>
      <w:r w:rsidRPr="000759AD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bookmarkEnd w:id="17"/>
      <w:r w:rsidRPr="000759AD">
        <w:rPr>
          <w:rFonts w:asciiTheme="majorBidi" w:hAnsiTheme="majorBidi"/>
          <w:sz w:val="30"/>
          <w:szCs w:val="30"/>
          <w:cs/>
          <w:lang w:eastAsia="x-none"/>
        </w:rPr>
        <w:t>บาท</w:t>
      </w:r>
    </w:p>
    <w:p w14:paraId="45A365A9" w14:textId="77777777" w:rsidR="00406576" w:rsidRPr="005C0230" w:rsidRDefault="00406576" w:rsidP="004065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pacing w:val="-6"/>
          <w:szCs w:val="18"/>
          <w:lang w:eastAsia="x-none"/>
        </w:rPr>
      </w:pPr>
    </w:p>
    <w:p w14:paraId="287FEFB2" w14:textId="77777777" w:rsidR="00406576" w:rsidRPr="000759AD" w:rsidRDefault="00406576" w:rsidP="00406576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>จ่ายปันผลเป็นเงินสด ในอัตราหุ้นละ</w:t>
      </w:r>
      <w:r w:rsidRPr="000759AD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bookmarkStart w:id="18" w:name="_Hlk96713202"/>
      <w:bookmarkStart w:id="19" w:name="_Hlk65102392"/>
      <w:r w:rsidRPr="000759AD">
        <w:rPr>
          <w:rFonts w:asciiTheme="majorBidi" w:hAnsiTheme="majorBidi" w:cstheme="majorBidi"/>
          <w:sz w:val="30"/>
          <w:szCs w:val="30"/>
          <w:lang w:eastAsia="x-none"/>
        </w:rPr>
        <w:t>0.00533728</w:t>
      </w:r>
      <w:bookmarkEnd w:id="18"/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bookmarkEnd w:id="19"/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bookmarkStart w:id="20" w:name="_Hlk96713213"/>
      <w:r w:rsidRPr="000759AD">
        <w:rPr>
          <w:rFonts w:asciiTheme="majorBidi" w:hAnsiTheme="majorBidi" w:cstheme="majorBidi"/>
          <w:sz w:val="30"/>
          <w:szCs w:val="30"/>
          <w:lang w:eastAsia="x-none"/>
        </w:rPr>
        <w:t xml:space="preserve">2,444,464 </w:t>
      </w:r>
      <w:bookmarkEnd w:id="20"/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</w:t>
      </w:r>
    </w:p>
    <w:p w14:paraId="4F1B3756" w14:textId="77777777" w:rsidR="00406576" w:rsidRPr="005C0230" w:rsidRDefault="00406576" w:rsidP="00406576">
      <w:pPr>
        <w:pStyle w:val="ListParagraph"/>
        <w:rPr>
          <w:rFonts w:asciiTheme="majorBidi" w:hAnsiTheme="majorBidi" w:cstheme="majorBidi"/>
          <w:spacing w:val="-6"/>
          <w:szCs w:val="18"/>
          <w:cs/>
          <w:lang w:eastAsia="x-none"/>
        </w:rPr>
      </w:pPr>
    </w:p>
    <w:p w14:paraId="5067B7EB" w14:textId="7B684032" w:rsidR="00A30308" w:rsidRPr="00D576E0" w:rsidRDefault="00406576" w:rsidP="00A30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9325A0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รวมข้อ </w:t>
      </w:r>
      <w:r w:rsidRPr="009325A0">
        <w:rPr>
          <w:rFonts w:asciiTheme="majorBidi" w:hAnsiTheme="majorBidi" w:cstheme="majorBidi"/>
          <w:spacing w:val="-2"/>
          <w:sz w:val="30"/>
          <w:szCs w:val="30"/>
          <w:lang w:eastAsia="x-none"/>
        </w:rPr>
        <w:t>1</w:t>
      </w:r>
      <w:r w:rsidRPr="009325A0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) และ </w:t>
      </w:r>
      <w:r w:rsidRPr="009325A0">
        <w:rPr>
          <w:rFonts w:asciiTheme="majorBidi" w:hAnsiTheme="majorBidi" w:cstheme="majorBidi"/>
          <w:spacing w:val="-2"/>
          <w:sz w:val="30"/>
          <w:szCs w:val="30"/>
          <w:lang w:eastAsia="x-none"/>
        </w:rPr>
        <w:t>2</w:t>
      </w:r>
      <w:r w:rsidRPr="009325A0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) เป็นการจ่ายปันผลในอัตราหุ้นละ </w:t>
      </w:r>
      <w:bookmarkStart w:id="21" w:name="_Hlk65102427"/>
      <w:r w:rsidRPr="009325A0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0.05337243 </w:t>
      </w:r>
      <w:bookmarkEnd w:id="21"/>
      <w:r w:rsidRPr="009325A0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bookmarkStart w:id="22" w:name="_Hlk65102445"/>
      <w:r w:rsidRPr="009325A0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24,444,464 </w:t>
      </w:r>
      <w:bookmarkEnd w:id="22"/>
      <w:r w:rsidRPr="009325A0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บาท</w:t>
      </w:r>
      <w:r w:rsidRPr="009325A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เงิน</w:t>
      </w:r>
      <w:r w:rsidRPr="000759A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ปันผลทั้งหมดจะถูกหักภาษี ณ </w:t>
      </w:r>
      <w:r w:rsidRPr="00A30308">
        <w:rPr>
          <w:rFonts w:asciiTheme="majorBidi" w:hAnsiTheme="majorBidi" w:cstheme="majorBidi"/>
          <w:sz w:val="30"/>
          <w:szCs w:val="30"/>
          <w:cs/>
          <w:lang w:eastAsia="x-none"/>
        </w:rPr>
        <w:t>ที่จ่ายตามอัตราที่กฎหมายกำหนดไว้</w:t>
      </w:r>
      <w:r w:rsidR="008C0103" w:rsidRPr="00A3030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A30308" w:rsidRPr="00A30308">
        <w:rPr>
          <w:rFonts w:asciiTheme="majorBidi" w:hAnsiTheme="majorBidi"/>
          <w:sz w:val="30"/>
          <w:szCs w:val="30"/>
          <w:cs/>
          <w:lang w:eastAsia="x-none"/>
        </w:rPr>
        <w:t>โดยกำหนดวันปิดสมุด</w:t>
      </w:r>
      <w:r w:rsidR="00A30308" w:rsidRPr="00A30308">
        <w:rPr>
          <w:rFonts w:asciiTheme="majorBidi" w:hAnsiTheme="majorBidi"/>
          <w:spacing w:val="-2"/>
          <w:sz w:val="30"/>
          <w:szCs w:val="30"/>
          <w:cs/>
          <w:lang w:eastAsia="x-none"/>
        </w:rPr>
        <w:t>พักการโอนหุ้น</w:t>
      </w:r>
      <w:r w:rsidR="009D7B14">
        <w:rPr>
          <w:rFonts w:asciiTheme="majorBidi" w:hAnsiTheme="majorBidi"/>
          <w:spacing w:val="-2"/>
          <w:sz w:val="30"/>
          <w:szCs w:val="30"/>
          <w:lang w:eastAsia="x-none"/>
        </w:rPr>
        <w:br/>
      </w:r>
      <w:r w:rsidR="00A30308" w:rsidRPr="00A30308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เพื่อกำหนดสิทธิของผู้ถือหุ้นในการรับเงินปันผลในวันที่ </w:t>
      </w:r>
      <w:r w:rsidR="00A30308" w:rsidRPr="00A30308">
        <w:rPr>
          <w:rFonts w:asciiTheme="majorBidi" w:hAnsiTheme="majorBidi" w:cstheme="majorBidi"/>
          <w:spacing w:val="-2"/>
          <w:sz w:val="30"/>
          <w:szCs w:val="30"/>
          <w:lang w:eastAsia="x-none"/>
        </w:rPr>
        <w:t>6</w:t>
      </w:r>
      <w:r w:rsidR="00A30308" w:rsidRPr="00A30308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</w:t>
      </w:r>
      <w:r w:rsidR="00A30308" w:rsidRPr="00A3030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พฤษภาคม</w:t>
      </w:r>
      <w:r w:rsidR="00A30308" w:rsidRPr="00A30308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</w:t>
      </w:r>
      <w:r w:rsidR="00A30308" w:rsidRPr="00A30308">
        <w:rPr>
          <w:rFonts w:asciiTheme="majorBidi" w:hAnsiTheme="majorBidi" w:cstheme="majorBidi"/>
          <w:spacing w:val="-2"/>
          <w:sz w:val="30"/>
          <w:szCs w:val="30"/>
          <w:lang w:eastAsia="x-none"/>
        </w:rPr>
        <w:t>2565</w:t>
      </w:r>
      <w:r w:rsidR="00A30308" w:rsidRPr="00A30308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และกำหนดจ่ายเงินปันผล</w:t>
      </w:r>
      <w:r w:rsidR="00A30308" w:rsidRPr="00A30308">
        <w:rPr>
          <w:rFonts w:asciiTheme="majorBidi" w:hAnsiTheme="majorBidi"/>
          <w:sz w:val="30"/>
          <w:szCs w:val="30"/>
          <w:cs/>
          <w:lang w:eastAsia="x-none"/>
        </w:rPr>
        <w:t xml:space="preserve">ในวันที่ </w:t>
      </w:r>
      <w:r w:rsidR="009D7B14">
        <w:rPr>
          <w:rFonts w:asciiTheme="majorBidi" w:hAnsiTheme="majorBidi"/>
          <w:sz w:val="30"/>
          <w:szCs w:val="30"/>
          <w:lang w:eastAsia="x-none"/>
        </w:rPr>
        <w:br/>
      </w:r>
      <w:r w:rsidR="00A30308" w:rsidRPr="00A30308">
        <w:rPr>
          <w:rFonts w:asciiTheme="majorBidi" w:hAnsiTheme="majorBidi" w:cstheme="majorBidi"/>
          <w:sz w:val="30"/>
          <w:szCs w:val="30"/>
          <w:lang w:eastAsia="x-none"/>
        </w:rPr>
        <w:t xml:space="preserve">24 </w:t>
      </w:r>
      <w:r w:rsidR="00A30308" w:rsidRPr="00A30308">
        <w:rPr>
          <w:rFonts w:asciiTheme="majorBidi" w:hAnsiTheme="majorBidi"/>
          <w:sz w:val="30"/>
          <w:szCs w:val="30"/>
          <w:cs/>
          <w:lang w:eastAsia="x-none"/>
        </w:rPr>
        <w:t xml:space="preserve">พฤษภาคม </w:t>
      </w:r>
      <w:r w:rsidR="00A30308" w:rsidRPr="00A30308">
        <w:rPr>
          <w:rFonts w:asciiTheme="majorBidi" w:hAnsiTheme="majorBidi" w:cstheme="majorBidi"/>
          <w:sz w:val="30"/>
          <w:szCs w:val="30"/>
          <w:lang w:eastAsia="x-none"/>
        </w:rPr>
        <w:t>2565</w:t>
      </w:r>
    </w:p>
    <w:p w14:paraId="02347205" w14:textId="77777777" w:rsidR="00406576" w:rsidRPr="005C0230" w:rsidRDefault="00406576" w:rsidP="0040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cs/>
          <w:lang w:eastAsia="x-none"/>
        </w:rPr>
      </w:pPr>
    </w:p>
    <w:p w14:paraId="3106E6A9" w14:textId="77777777" w:rsidR="00406576" w:rsidRPr="008906EE" w:rsidRDefault="00406576" w:rsidP="0040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8906EE">
        <w:rPr>
          <w:rFonts w:asciiTheme="majorBidi" w:hAnsiTheme="majorBidi"/>
          <w:i/>
          <w:iCs/>
          <w:sz w:val="30"/>
          <w:szCs w:val="30"/>
          <w:cs/>
          <w:lang w:eastAsia="x-none"/>
        </w:rPr>
        <w:t>การลดทุนจดทะเบียน</w:t>
      </w:r>
    </w:p>
    <w:p w14:paraId="70CBA7C0" w14:textId="77777777" w:rsidR="00406576" w:rsidRPr="005C0230" w:rsidRDefault="00406576" w:rsidP="00406576">
      <w:pPr>
        <w:ind w:firstLine="360"/>
        <w:rPr>
          <w:rFonts w:asciiTheme="majorBidi" w:hAnsiTheme="majorBidi" w:cstheme="majorBidi"/>
          <w:lang w:eastAsia="x-none"/>
        </w:rPr>
      </w:pPr>
    </w:p>
    <w:p w14:paraId="4FEF7719" w14:textId="7CB132A0" w:rsidR="00406576" w:rsidRPr="00D462B6" w:rsidRDefault="00406576" w:rsidP="004065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eastAsia="x-none"/>
        </w:rPr>
      </w:pPr>
      <w:r w:rsidRPr="00E30AF3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ลดทุนจดทะเบียนของบริษัทจำนวน </w:t>
      </w:r>
      <w:bookmarkStart w:id="23" w:name="_Hlk96713291"/>
      <w:bookmarkStart w:id="24" w:name="_Hlk65102780"/>
      <w:r w:rsidRPr="00E30AF3">
        <w:rPr>
          <w:rFonts w:asciiTheme="majorBidi" w:hAnsiTheme="majorBidi"/>
          <w:spacing w:val="-6"/>
          <w:sz w:val="30"/>
          <w:szCs w:val="30"/>
          <w:lang w:eastAsia="x-none"/>
        </w:rPr>
        <w:t>409</w:t>
      </w:r>
      <w:bookmarkEnd w:id="23"/>
      <w:r w:rsidRPr="00E30AF3">
        <w:rPr>
          <w:rFonts w:asciiTheme="majorBidi" w:hAnsiTheme="majorBidi"/>
          <w:spacing w:val="-6"/>
          <w:sz w:val="30"/>
          <w:szCs w:val="30"/>
          <w:lang w:eastAsia="x-none"/>
        </w:rPr>
        <w:t xml:space="preserve"> </w:t>
      </w:r>
      <w:bookmarkEnd w:id="24"/>
      <w:r w:rsidRPr="00E30AF3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บาทจากทุนจดทะเบียนเดิม จำนวน </w:t>
      </w:r>
      <w:bookmarkStart w:id="25" w:name="_Hlk96713330"/>
      <w:r w:rsidRPr="00E30AF3">
        <w:rPr>
          <w:rFonts w:asciiTheme="majorBidi" w:hAnsiTheme="majorBidi"/>
          <w:spacing w:val="-6"/>
          <w:sz w:val="30"/>
          <w:szCs w:val="30"/>
          <w:lang w:eastAsia="x-none"/>
        </w:rPr>
        <w:t>228,999,358.5</w:t>
      </w:r>
      <w:bookmarkEnd w:id="25"/>
      <w:r w:rsidRPr="00E30AF3">
        <w:rPr>
          <w:rFonts w:asciiTheme="majorBidi" w:hAnsiTheme="majorBidi"/>
          <w:spacing w:val="-6"/>
          <w:sz w:val="30"/>
          <w:szCs w:val="30"/>
          <w:lang w:eastAsia="x-none"/>
        </w:rPr>
        <w:t xml:space="preserve"> </w:t>
      </w:r>
      <w:r w:rsidRPr="00E30AF3">
        <w:rPr>
          <w:rFonts w:asciiTheme="majorBidi" w:hAnsiTheme="majorBidi"/>
          <w:spacing w:val="-6"/>
          <w:sz w:val="30"/>
          <w:szCs w:val="30"/>
          <w:cs/>
          <w:lang w:eastAsia="x-none"/>
        </w:rPr>
        <w:t>บาท เป็นทุนจดทะเบียนใหม่</w:t>
      </w:r>
      <w:r w:rsidRPr="00121C7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30AF3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จำนวน </w:t>
      </w:r>
      <w:bookmarkStart w:id="26" w:name="_Hlk96713345"/>
      <w:r w:rsidRPr="00E30AF3">
        <w:rPr>
          <w:rFonts w:asciiTheme="majorBidi" w:hAnsiTheme="majorBidi"/>
          <w:spacing w:val="-2"/>
          <w:sz w:val="30"/>
          <w:szCs w:val="30"/>
          <w:lang w:eastAsia="x-none"/>
        </w:rPr>
        <w:t>228,998,949.5</w:t>
      </w:r>
      <w:bookmarkEnd w:id="26"/>
      <w:r w:rsidRPr="00E30AF3">
        <w:rPr>
          <w:rFonts w:asciiTheme="majorBidi" w:hAnsiTheme="majorBidi"/>
          <w:spacing w:val="-2"/>
          <w:sz w:val="30"/>
          <w:szCs w:val="30"/>
          <w:lang w:eastAsia="x-none"/>
        </w:rPr>
        <w:t xml:space="preserve"> </w:t>
      </w:r>
      <w:r w:rsidRPr="00E30AF3">
        <w:rPr>
          <w:rFonts w:asciiTheme="majorBidi" w:hAnsiTheme="majorBidi"/>
          <w:spacing w:val="-2"/>
          <w:sz w:val="30"/>
          <w:szCs w:val="30"/>
          <w:cs/>
          <w:lang w:eastAsia="x-none"/>
        </w:rPr>
        <w:t>บาท โดยวิธีการตัดหุ้นสามัญที่ยังไม่ได้ออกจำหน่าย ซึ่งคงเหลือ</w:t>
      </w:r>
      <w:r w:rsidRPr="00E30AF3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จาก</w:t>
      </w:r>
      <w:r w:rsidRPr="00E30AF3">
        <w:rPr>
          <w:rFonts w:asciiTheme="majorBidi" w:hAnsiTheme="majorBidi"/>
          <w:spacing w:val="-2"/>
          <w:sz w:val="30"/>
          <w:szCs w:val="30"/>
          <w:cs/>
          <w:lang w:eastAsia="x-none"/>
        </w:rPr>
        <w:t>การจ่ายหุ้นปันผลจำนวน</w:t>
      </w:r>
      <w:r w:rsidRPr="00121C7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bookmarkStart w:id="27" w:name="_Hlk96713385"/>
      <w:r w:rsidRPr="002012AA">
        <w:rPr>
          <w:rFonts w:asciiTheme="majorBidi" w:hAnsiTheme="majorBidi"/>
          <w:sz w:val="30"/>
          <w:szCs w:val="30"/>
          <w:lang w:eastAsia="x-none"/>
        </w:rPr>
        <w:t>818</w:t>
      </w:r>
      <w:bookmarkEnd w:id="27"/>
      <w:r w:rsidRPr="002012AA">
        <w:rPr>
          <w:rFonts w:asciiTheme="majorBidi" w:hAnsiTheme="majorBidi"/>
          <w:sz w:val="30"/>
          <w:szCs w:val="30"/>
          <w:cs/>
          <w:lang w:eastAsia="x-none"/>
        </w:rPr>
        <w:t xml:space="preserve"> หุ้น </w:t>
      </w:r>
      <w:r w:rsidRPr="002012AA">
        <w:rPr>
          <w:rFonts w:asciiTheme="majorBidi" w:hAnsiTheme="majorBidi" w:hint="cs"/>
          <w:sz w:val="30"/>
          <w:szCs w:val="30"/>
          <w:cs/>
          <w:lang w:eastAsia="x-none"/>
        </w:rPr>
        <w:t xml:space="preserve">คิดเป็นจำนวนเงิน </w:t>
      </w:r>
      <w:bookmarkStart w:id="28" w:name="_Hlk96713402"/>
      <w:r w:rsidRPr="002012AA">
        <w:rPr>
          <w:rFonts w:asciiTheme="majorBidi" w:hAnsiTheme="majorBidi"/>
          <w:sz w:val="30"/>
          <w:szCs w:val="30"/>
          <w:lang w:eastAsia="x-none"/>
        </w:rPr>
        <w:t>409</w:t>
      </w:r>
      <w:bookmarkEnd w:id="28"/>
      <w:r w:rsidRPr="002012AA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2012AA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</w:p>
    <w:p w14:paraId="30B8C7C9" w14:textId="77777777" w:rsidR="00406576" w:rsidRPr="005C0230" w:rsidRDefault="00406576" w:rsidP="0040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cs/>
          <w:lang w:eastAsia="x-none"/>
        </w:rPr>
      </w:pPr>
    </w:p>
    <w:p w14:paraId="3BD52B5C" w14:textId="77777777" w:rsidR="00406576" w:rsidRPr="002A45A3" w:rsidRDefault="00406576" w:rsidP="0040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2A45A3">
        <w:rPr>
          <w:rFonts w:asciiTheme="majorBidi" w:hAnsiTheme="majorBidi"/>
          <w:i/>
          <w:iCs/>
          <w:sz w:val="30"/>
          <w:szCs w:val="30"/>
          <w:cs/>
          <w:lang w:eastAsia="x-none"/>
        </w:rPr>
        <w:t>การเพิ่มทุนจดทะเบียน</w:t>
      </w:r>
    </w:p>
    <w:p w14:paraId="7BED2AE1" w14:textId="77777777" w:rsidR="00406576" w:rsidRPr="005C0230" w:rsidRDefault="00406576" w:rsidP="00406576">
      <w:pPr>
        <w:ind w:left="1260"/>
        <w:rPr>
          <w:rFonts w:asciiTheme="majorBidi" w:hAnsiTheme="majorBidi" w:cstheme="majorBidi"/>
          <w:lang w:eastAsia="x-none"/>
        </w:rPr>
      </w:pPr>
    </w:p>
    <w:p w14:paraId="21393B1E" w14:textId="43F8B410" w:rsidR="00EC4032" w:rsidRPr="00D462B6" w:rsidRDefault="00406576" w:rsidP="00E56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E30AF3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เพิ่มทุนจดทะเบียนจากทุนจดทะเบียนเดิม </w:t>
      </w:r>
      <w:r w:rsidRPr="00E30AF3">
        <w:rPr>
          <w:rFonts w:asciiTheme="majorBidi" w:hAnsiTheme="majorBidi"/>
          <w:spacing w:val="-2"/>
          <w:sz w:val="30"/>
          <w:szCs w:val="30"/>
          <w:lang w:eastAsia="x-none"/>
        </w:rPr>
        <w:t>228,998,949.5</w:t>
      </w:r>
      <w:r w:rsidRPr="00E30AF3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บาท</w:t>
      </w:r>
      <w:r w:rsidRPr="00E30AF3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</w:t>
      </w:r>
      <w:r w:rsidRPr="00E30AF3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เป็น </w:t>
      </w:r>
      <w:r w:rsidRPr="00E30AF3">
        <w:rPr>
          <w:rFonts w:asciiTheme="majorBidi" w:hAnsiTheme="majorBidi"/>
          <w:spacing w:val="-2"/>
          <w:sz w:val="30"/>
          <w:szCs w:val="30"/>
          <w:lang w:eastAsia="x-none"/>
        </w:rPr>
        <w:t xml:space="preserve">250,998,949.5 </w:t>
      </w:r>
      <w:r w:rsidRPr="00E30AF3">
        <w:rPr>
          <w:rFonts w:asciiTheme="majorBidi" w:hAnsiTheme="majorBidi"/>
          <w:spacing w:val="-2"/>
          <w:sz w:val="30"/>
          <w:szCs w:val="30"/>
          <w:cs/>
          <w:lang w:eastAsia="x-none"/>
        </w:rPr>
        <w:t>บาท โดยการออกหุ้นสามัญเพิ่มทุน</w:t>
      </w:r>
      <w:r w:rsidRPr="00E567D1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จำนวน </w:t>
      </w:r>
      <w:r w:rsidRPr="00E567D1">
        <w:rPr>
          <w:rFonts w:asciiTheme="majorBidi" w:hAnsiTheme="majorBidi"/>
          <w:spacing w:val="-6"/>
          <w:sz w:val="30"/>
          <w:szCs w:val="30"/>
          <w:lang w:eastAsia="x-none"/>
        </w:rPr>
        <w:t>44,000,000</w:t>
      </w:r>
      <w:r w:rsidRPr="00E567D1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 หุ้น มูลค่าที่</w:t>
      </w:r>
      <w:r w:rsidRPr="002012AA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ตราไว้หุ้นละ </w:t>
      </w:r>
      <w:r w:rsidRPr="002012AA">
        <w:rPr>
          <w:rFonts w:asciiTheme="majorBidi" w:hAnsiTheme="majorBidi"/>
          <w:spacing w:val="-6"/>
          <w:sz w:val="30"/>
          <w:szCs w:val="30"/>
          <w:lang w:eastAsia="x-none"/>
        </w:rPr>
        <w:t>0</w:t>
      </w:r>
      <w:r w:rsidRPr="002012AA">
        <w:rPr>
          <w:rFonts w:asciiTheme="majorBidi" w:hAnsiTheme="majorBidi"/>
          <w:spacing w:val="-6"/>
          <w:sz w:val="30"/>
          <w:szCs w:val="30"/>
          <w:cs/>
          <w:lang w:eastAsia="x-none"/>
        </w:rPr>
        <w:t>.</w:t>
      </w:r>
      <w:r w:rsidRPr="002012AA">
        <w:rPr>
          <w:rFonts w:asciiTheme="majorBidi" w:hAnsiTheme="majorBidi"/>
          <w:spacing w:val="-6"/>
          <w:sz w:val="30"/>
          <w:szCs w:val="30"/>
          <w:lang w:eastAsia="x-none"/>
        </w:rPr>
        <w:t>50</w:t>
      </w:r>
      <w:r w:rsidRPr="002012AA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 บาท เพื่อรองรับการจ่ายหุ้นปันผล</w:t>
      </w:r>
    </w:p>
    <w:p w14:paraId="6847E837" w14:textId="29A467FD" w:rsidR="00D42732" w:rsidRPr="005C0230" w:rsidRDefault="00D42732" w:rsidP="00E56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lang w:eastAsia="x-none"/>
        </w:rPr>
      </w:pPr>
    </w:p>
    <w:p w14:paraId="120E851F" w14:textId="1804E627" w:rsidR="00D42732" w:rsidRDefault="00D42732" w:rsidP="00D427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/>
          <w:sz w:val="30"/>
          <w:szCs w:val="30"/>
          <w:lang w:eastAsia="x-none"/>
        </w:rPr>
        <w:lastRenderedPageBreak/>
        <w:t>(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ข)</w:t>
      </w:r>
      <w:r>
        <w:rPr>
          <w:rFonts w:asciiTheme="majorBidi" w:hAnsiTheme="majorBidi"/>
          <w:sz w:val="30"/>
          <w:szCs w:val="30"/>
          <w:cs/>
          <w:lang w:eastAsia="x-none"/>
        </w:rPr>
        <w:tab/>
      </w:r>
      <w:r w:rsidRPr="00D42732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Pr="00D42732">
        <w:rPr>
          <w:rFonts w:asciiTheme="majorBidi" w:hAnsiTheme="majorBidi"/>
          <w:sz w:val="30"/>
          <w:szCs w:val="30"/>
          <w:lang w:eastAsia="x-none"/>
        </w:rPr>
        <w:t xml:space="preserve">28 </w:t>
      </w:r>
      <w:r w:rsidRPr="00D42732">
        <w:rPr>
          <w:rFonts w:asciiTheme="majorBidi" w:hAnsiTheme="majorBidi" w:hint="cs"/>
          <w:sz w:val="30"/>
          <w:szCs w:val="30"/>
          <w:cs/>
          <w:lang w:eastAsia="x-none"/>
        </w:rPr>
        <w:t xml:space="preserve">เมษายน </w:t>
      </w:r>
      <w:r w:rsidRPr="00D42732">
        <w:rPr>
          <w:rFonts w:asciiTheme="majorBidi" w:hAnsiTheme="majorBidi"/>
          <w:sz w:val="30"/>
          <w:szCs w:val="30"/>
          <w:lang w:eastAsia="x-none"/>
        </w:rPr>
        <w:t>2565</w:t>
      </w:r>
      <w:r w:rsidRPr="00D42732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D42732">
        <w:rPr>
          <w:rFonts w:asciiTheme="majorBidi" w:hAnsiTheme="majorBidi"/>
          <w:sz w:val="30"/>
          <w:szCs w:val="30"/>
          <w:cs/>
          <w:lang w:eastAsia="x-none"/>
        </w:rPr>
        <w:t>ที่ประชุม</w:t>
      </w:r>
      <w:r w:rsidRPr="00D42732">
        <w:rPr>
          <w:rFonts w:asciiTheme="majorBidi" w:hAnsiTheme="majorBidi" w:hint="cs"/>
          <w:sz w:val="30"/>
          <w:szCs w:val="30"/>
          <w:cs/>
          <w:lang w:eastAsia="x-none"/>
        </w:rPr>
        <w:t>สามัญผู้ถือหุ้นของ</w:t>
      </w:r>
      <w:r w:rsidRPr="00D42732">
        <w:rPr>
          <w:rFonts w:asciiTheme="majorBidi" w:hAnsiTheme="majorBidi"/>
          <w:sz w:val="30"/>
          <w:szCs w:val="30"/>
          <w:cs/>
          <w:lang w:eastAsia="x-none"/>
        </w:rPr>
        <w:t>บริษัท พีเอ็มซี เลเบิล แมททีเรียลส์ จำกัด</w:t>
      </w:r>
      <w:r w:rsidRPr="00D42732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D42732">
        <w:rPr>
          <w:rFonts w:asciiTheme="majorBidi" w:hAnsiTheme="majorBidi"/>
          <w:sz w:val="30"/>
          <w:szCs w:val="30"/>
          <w:cs/>
          <w:lang w:eastAsia="x-none"/>
        </w:rPr>
        <w:t>ซึ่งเป็น</w:t>
      </w:r>
      <w:r w:rsidRPr="00D42732">
        <w:rPr>
          <w:rFonts w:asciiTheme="majorBidi" w:hAnsiTheme="majorBidi"/>
          <w:spacing w:val="-6"/>
          <w:sz w:val="30"/>
          <w:szCs w:val="30"/>
          <w:cs/>
          <w:lang w:eastAsia="x-none"/>
        </w:rPr>
        <w:t>บริษัทย่อยของบริษัท</w:t>
      </w:r>
      <w:r w:rsidRPr="00D42732">
        <w:rPr>
          <w:rFonts w:asciiTheme="majorBidi" w:hAnsiTheme="majorBidi" w:hint="cs"/>
          <w:spacing w:val="-6"/>
          <w:sz w:val="30"/>
          <w:szCs w:val="30"/>
          <w:cs/>
          <w:lang w:eastAsia="x-none"/>
        </w:rPr>
        <w:t xml:space="preserve"> </w:t>
      </w:r>
      <w:r w:rsidRPr="00D42732">
        <w:rPr>
          <w:rFonts w:asciiTheme="majorBidi" w:hAnsiTheme="majorBidi"/>
          <w:spacing w:val="-6"/>
          <w:sz w:val="30"/>
          <w:szCs w:val="30"/>
          <w:cs/>
          <w:lang w:eastAsia="x-none"/>
        </w:rPr>
        <w:t>มีมติอนุมัติ</w:t>
      </w:r>
      <w:r w:rsidRPr="00D42732">
        <w:rPr>
          <w:rFonts w:asciiTheme="majorBidi" w:hAnsiTheme="majorBidi" w:hint="cs"/>
          <w:spacing w:val="-6"/>
          <w:sz w:val="30"/>
          <w:szCs w:val="30"/>
          <w:cs/>
          <w:lang w:eastAsia="x-none"/>
        </w:rPr>
        <w:t>การ</w:t>
      </w:r>
      <w:r w:rsidRPr="00D42732">
        <w:rPr>
          <w:rFonts w:asciiTheme="majorBidi" w:hAnsiTheme="majorBidi"/>
          <w:spacing w:val="-6"/>
          <w:sz w:val="30"/>
          <w:szCs w:val="30"/>
          <w:cs/>
          <w:lang w:eastAsia="x-none"/>
        </w:rPr>
        <w:t>จ่ายปันผลจากกำไรสะสม</w:t>
      </w:r>
      <w:r w:rsidRPr="00D42732">
        <w:rPr>
          <w:rFonts w:asciiTheme="majorBidi" w:hAnsiTheme="majorBidi" w:hint="cs"/>
          <w:sz w:val="30"/>
          <w:szCs w:val="30"/>
          <w:cs/>
          <w:lang w:eastAsia="x-none"/>
        </w:rPr>
        <w:t xml:space="preserve"> ณ สิ้น</w:t>
      </w:r>
      <w:r w:rsidRPr="00D42732">
        <w:rPr>
          <w:rFonts w:asciiTheme="majorBidi" w:hAnsiTheme="majorBidi"/>
          <w:sz w:val="30"/>
          <w:szCs w:val="30"/>
          <w:cs/>
          <w:lang w:eastAsia="x-none"/>
        </w:rPr>
        <w:t xml:space="preserve">ปี </w:t>
      </w:r>
      <w:r w:rsidRPr="00D42732">
        <w:rPr>
          <w:rFonts w:asciiTheme="majorBidi" w:hAnsiTheme="majorBidi"/>
          <w:sz w:val="30"/>
          <w:szCs w:val="30"/>
          <w:lang w:eastAsia="x-none"/>
        </w:rPr>
        <w:t>2564</w:t>
      </w:r>
      <w:r w:rsidRPr="00D42732">
        <w:rPr>
          <w:rFonts w:asciiTheme="majorBidi" w:hAnsiTheme="majorBidi"/>
          <w:sz w:val="30"/>
          <w:szCs w:val="30"/>
          <w:cs/>
          <w:lang w:eastAsia="x-none"/>
        </w:rPr>
        <w:t xml:space="preserve"> ในอัตราหุ้นละ </w:t>
      </w:r>
      <w:r w:rsidRPr="00D42732">
        <w:rPr>
          <w:rFonts w:asciiTheme="majorBidi" w:hAnsiTheme="majorBidi"/>
          <w:sz w:val="30"/>
          <w:szCs w:val="30"/>
          <w:lang w:eastAsia="x-none"/>
        </w:rPr>
        <w:t>16</w:t>
      </w:r>
      <w:r w:rsidRPr="00D42732">
        <w:rPr>
          <w:rFonts w:asciiTheme="majorBidi" w:hAnsiTheme="majorBidi"/>
          <w:sz w:val="30"/>
          <w:szCs w:val="30"/>
          <w:cs/>
          <w:lang w:eastAsia="x-none"/>
        </w:rPr>
        <w:t xml:space="preserve"> บาทต่อหุ้น เป็นจำนวนเงินทั้งสิ้น </w:t>
      </w:r>
      <w:r w:rsidRPr="00D42732">
        <w:rPr>
          <w:rFonts w:asciiTheme="majorBidi" w:hAnsiTheme="majorBidi"/>
          <w:sz w:val="30"/>
          <w:szCs w:val="30"/>
          <w:lang w:eastAsia="x-none"/>
        </w:rPr>
        <w:t>40</w:t>
      </w:r>
      <w:r w:rsidRPr="00D42732">
        <w:rPr>
          <w:rFonts w:asciiTheme="majorBidi" w:hAnsiTheme="majorBidi"/>
          <w:sz w:val="30"/>
          <w:szCs w:val="30"/>
          <w:cs/>
          <w:lang w:eastAsia="x-none"/>
        </w:rPr>
        <w:t xml:space="preserve"> ล้านบาท</w:t>
      </w:r>
      <w:r w:rsidR="00484FC8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484FC8" w:rsidRPr="008D6A54">
        <w:rPr>
          <w:rFonts w:asciiTheme="majorBidi" w:hAnsiTheme="majorBidi" w:cstheme="majorBidi" w:hint="cs"/>
          <w:sz w:val="30"/>
          <w:szCs w:val="30"/>
          <w:cs/>
          <w:lang w:eastAsia="x-none"/>
        </w:rPr>
        <w:t>โดยมีกำหนดจ่ายชำระให้แก่ผู้ถือหุ้</w:t>
      </w:r>
      <w:r w:rsidR="00484FC8">
        <w:rPr>
          <w:rFonts w:asciiTheme="majorBidi" w:hAnsiTheme="majorBidi" w:cstheme="majorBidi" w:hint="cs"/>
          <w:sz w:val="30"/>
          <w:szCs w:val="30"/>
          <w:cs/>
          <w:lang w:eastAsia="x-none"/>
        </w:rPr>
        <w:t>น</w:t>
      </w:r>
      <w:r w:rsidR="00484FC8" w:rsidRPr="008D6A54">
        <w:rPr>
          <w:rFonts w:asciiTheme="majorBidi" w:hAnsiTheme="majorBidi" w:cstheme="majorBidi"/>
          <w:sz w:val="30"/>
          <w:szCs w:val="30"/>
          <w:cs/>
          <w:lang w:eastAsia="x-none"/>
        </w:rPr>
        <w:t>ใน</w:t>
      </w:r>
      <w:r w:rsidR="00484FC8" w:rsidRPr="008D6A5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เดือนพฤษภาคม </w:t>
      </w:r>
      <w:r w:rsidR="00484FC8" w:rsidRPr="008D6A54">
        <w:rPr>
          <w:rFonts w:asciiTheme="majorBidi" w:hAnsiTheme="majorBidi" w:cstheme="majorBidi"/>
          <w:sz w:val="30"/>
          <w:szCs w:val="30"/>
          <w:lang w:eastAsia="x-none"/>
        </w:rPr>
        <w:t>2565</w:t>
      </w:r>
    </w:p>
    <w:p w14:paraId="144DA90F" w14:textId="77777777" w:rsidR="00FE4FF2" w:rsidRPr="005C0230" w:rsidRDefault="00FE4FF2" w:rsidP="00D427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/>
          <w:sz w:val="28"/>
          <w:szCs w:val="28"/>
          <w:lang w:eastAsia="x-none"/>
        </w:rPr>
      </w:pPr>
    </w:p>
    <w:p w14:paraId="625E6588" w14:textId="66456D5A" w:rsidR="005F3B28" w:rsidRDefault="005F3B28" w:rsidP="005F3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/>
          <w:sz w:val="30"/>
          <w:szCs w:val="30"/>
          <w:lang w:eastAsia="x-none"/>
        </w:rPr>
        <w:t>(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ค)</w:t>
      </w:r>
      <w:r>
        <w:rPr>
          <w:rFonts w:asciiTheme="majorBidi" w:hAnsiTheme="majorBidi"/>
          <w:sz w:val="30"/>
          <w:szCs w:val="30"/>
          <w:cs/>
          <w:lang w:eastAsia="x-none"/>
        </w:rPr>
        <w:tab/>
      </w:r>
      <w:r w:rsidRPr="001949FD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Pr="001949FD">
        <w:rPr>
          <w:rFonts w:asciiTheme="majorBidi" w:hAnsiTheme="majorBidi"/>
          <w:sz w:val="30"/>
          <w:szCs w:val="30"/>
          <w:lang w:eastAsia="x-none"/>
        </w:rPr>
        <w:t>13</w:t>
      </w:r>
      <w:r w:rsidRPr="001949FD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949FD">
        <w:rPr>
          <w:rFonts w:asciiTheme="majorBidi" w:hAnsiTheme="majorBidi" w:hint="cs"/>
          <w:sz w:val="30"/>
          <w:szCs w:val="30"/>
          <w:cs/>
          <w:lang w:eastAsia="x-none"/>
        </w:rPr>
        <w:t>พฤษภาคม</w:t>
      </w:r>
      <w:r w:rsidRPr="001949FD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1949FD">
        <w:rPr>
          <w:rFonts w:asciiTheme="majorBidi" w:hAnsiTheme="majorBidi"/>
          <w:sz w:val="30"/>
          <w:szCs w:val="30"/>
          <w:lang w:eastAsia="x-none"/>
        </w:rPr>
        <w:t>2565</w:t>
      </w:r>
      <w:r w:rsidRPr="001949FD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1949FD">
        <w:rPr>
          <w:rFonts w:asciiTheme="majorBidi" w:hAnsiTheme="majorBidi"/>
          <w:sz w:val="30"/>
          <w:szCs w:val="30"/>
          <w:cs/>
          <w:lang w:eastAsia="x-none"/>
        </w:rPr>
        <w:t>ที่ประชุมคณะกรรมการบริษัท</w:t>
      </w:r>
      <w:r w:rsidRPr="001949FD">
        <w:rPr>
          <w:rFonts w:asciiTheme="majorBidi" w:hAnsiTheme="majorBidi" w:hint="cs"/>
          <w:sz w:val="30"/>
          <w:szCs w:val="30"/>
          <w:cs/>
          <w:lang w:eastAsia="x-none"/>
        </w:rPr>
        <w:t>ของ</w:t>
      </w:r>
      <w:r w:rsidRPr="001949FD">
        <w:rPr>
          <w:rFonts w:asciiTheme="majorBidi" w:hAnsiTheme="majorBidi"/>
          <w:sz w:val="30"/>
          <w:szCs w:val="30"/>
          <w:cs/>
          <w:lang w:eastAsia="x-none"/>
        </w:rPr>
        <w:t>บริษัท พีเอ็มซี เลเบิล แมททีเรียลส์ จำกัด</w:t>
      </w:r>
      <w:r w:rsidRPr="001949FD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1949FD">
        <w:rPr>
          <w:rFonts w:asciiTheme="majorBidi" w:hAnsiTheme="majorBidi"/>
          <w:sz w:val="30"/>
          <w:szCs w:val="30"/>
          <w:cs/>
          <w:lang w:eastAsia="x-none"/>
        </w:rPr>
        <w:t>ซึ่งเป็นบริษัทย่อยของบริษัท</w:t>
      </w:r>
      <w:r w:rsidRPr="001949FD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1949F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มีมติอนุมัติจ่ายเงินปันผลระหว่างกาล ในอัตราหุ้นละ </w:t>
      </w:r>
      <w:r w:rsidRPr="001949FD">
        <w:rPr>
          <w:rFonts w:asciiTheme="majorBidi" w:hAnsiTheme="majorBidi" w:cstheme="majorBidi"/>
          <w:sz w:val="30"/>
          <w:szCs w:val="30"/>
          <w:lang w:eastAsia="x-none"/>
        </w:rPr>
        <w:t>4.36</w:t>
      </w:r>
      <w:r w:rsidRPr="001949F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</w:t>
      </w:r>
      <w:r w:rsidRPr="001949FD">
        <w:rPr>
          <w:rFonts w:asciiTheme="majorBidi" w:hAnsiTheme="majorBidi" w:cstheme="majorBidi" w:hint="cs"/>
          <w:sz w:val="30"/>
          <w:szCs w:val="30"/>
          <w:cs/>
          <w:lang w:eastAsia="x-none"/>
        </w:rPr>
        <w:t>ต่อหุ้น</w:t>
      </w:r>
      <w:r w:rsidRPr="001949F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</w:t>
      </w:r>
      <w:r w:rsidRPr="001949FD">
        <w:rPr>
          <w:rFonts w:asciiTheme="majorBidi" w:hAnsiTheme="majorBidi" w:cstheme="majorBidi" w:hint="cs"/>
          <w:sz w:val="30"/>
          <w:szCs w:val="30"/>
          <w:cs/>
          <w:lang w:eastAsia="x-none"/>
        </w:rPr>
        <w:t>จำนวน</w:t>
      </w:r>
      <w:r w:rsidRPr="001949F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เงินทั้งสิ้น </w:t>
      </w:r>
      <w:r w:rsidRPr="001949FD">
        <w:rPr>
          <w:rFonts w:asciiTheme="majorBidi" w:hAnsiTheme="majorBidi" w:cstheme="majorBidi"/>
          <w:sz w:val="30"/>
          <w:szCs w:val="30"/>
          <w:lang w:eastAsia="x-none"/>
        </w:rPr>
        <w:t>10.</w:t>
      </w:r>
      <w:r w:rsidR="007510D7">
        <w:rPr>
          <w:rFonts w:asciiTheme="majorBidi" w:hAnsiTheme="majorBidi" w:cstheme="majorBidi"/>
          <w:sz w:val="30"/>
          <w:szCs w:val="30"/>
          <w:lang w:eastAsia="x-none"/>
        </w:rPr>
        <w:t>90</w:t>
      </w:r>
      <w:r w:rsidRPr="001949F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1949FD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1949F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</w:t>
      </w:r>
      <w:r w:rsidRPr="001949FD">
        <w:rPr>
          <w:rFonts w:asciiTheme="majorBidi" w:hAnsiTheme="majorBidi" w:cstheme="majorBidi" w:hint="cs"/>
          <w:sz w:val="30"/>
          <w:szCs w:val="30"/>
          <w:cs/>
          <w:lang w:eastAsia="x-none"/>
        </w:rPr>
        <w:t>โดยมีกำหนดจ่าย</w:t>
      </w:r>
      <w:r w:rsidR="001949FD" w:rsidRPr="001949FD">
        <w:rPr>
          <w:rFonts w:asciiTheme="majorBidi" w:hAnsiTheme="majorBidi" w:cstheme="majorBidi" w:hint="cs"/>
          <w:sz w:val="30"/>
          <w:szCs w:val="30"/>
          <w:cs/>
          <w:lang w:eastAsia="x-none"/>
        </w:rPr>
        <w:t>ชำระ</w:t>
      </w:r>
      <w:r w:rsidRPr="001949FD">
        <w:rPr>
          <w:rFonts w:asciiTheme="majorBidi" w:hAnsiTheme="majorBidi" w:cstheme="majorBidi" w:hint="cs"/>
          <w:sz w:val="30"/>
          <w:szCs w:val="30"/>
          <w:cs/>
          <w:lang w:eastAsia="x-none"/>
        </w:rPr>
        <w:t>ให้แก่ผู้ถือหุ้น</w:t>
      </w:r>
      <w:r w:rsidRPr="001949FD">
        <w:rPr>
          <w:rFonts w:asciiTheme="majorBidi" w:hAnsiTheme="majorBidi" w:cstheme="majorBidi"/>
          <w:sz w:val="30"/>
          <w:szCs w:val="30"/>
          <w:cs/>
          <w:lang w:eastAsia="x-none"/>
        </w:rPr>
        <w:t>ใน</w:t>
      </w:r>
      <w:r w:rsidR="001949FD" w:rsidRPr="001949FD">
        <w:rPr>
          <w:rFonts w:asciiTheme="majorBidi" w:hAnsiTheme="majorBidi" w:cstheme="majorBidi" w:hint="cs"/>
          <w:sz w:val="30"/>
          <w:szCs w:val="30"/>
          <w:cs/>
          <w:lang w:eastAsia="x-none"/>
        </w:rPr>
        <w:t>เดือน</w:t>
      </w:r>
      <w:r w:rsidRPr="001949FD">
        <w:rPr>
          <w:rFonts w:asciiTheme="majorBidi" w:hAnsiTheme="majorBidi" w:cstheme="majorBidi" w:hint="cs"/>
          <w:sz w:val="30"/>
          <w:szCs w:val="30"/>
          <w:cs/>
          <w:lang w:eastAsia="x-none"/>
        </w:rPr>
        <w:t>มิถุนายน</w:t>
      </w:r>
      <w:r w:rsidR="001949FD" w:rsidRPr="001949FD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1949FD" w:rsidRPr="001949FD">
        <w:rPr>
          <w:rFonts w:asciiTheme="majorBidi" w:hAnsiTheme="majorBidi" w:cstheme="majorBidi"/>
          <w:sz w:val="30"/>
          <w:szCs w:val="30"/>
          <w:lang w:eastAsia="x-none"/>
        </w:rPr>
        <w:t>2565</w:t>
      </w:r>
    </w:p>
    <w:p w14:paraId="6AE60D04" w14:textId="77777777" w:rsidR="005F3B28" w:rsidRPr="00E95879" w:rsidRDefault="005F3B28" w:rsidP="00D427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/>
          <w:sz w:val="28"/>
          <w:szCs w:val="28"/>
          <w:lang w:eastAsia="x-none"/>
        </w:rPr>
      </w:pPr>
    </w:p>
    <w:p w14:paraId="4ED27A2C" w14:textId="6991FFFC" w:rsidR="009F50EE" w:rsidRPr="009F50EE" w:rsidRDefault="009F50EE" w:rsidP="009F50E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การจัดประเภทรายการใหม่</w:t>
      </w:r>
      <w:r w:rsidRPr="009F50E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14:paraId="27194473" w14:textId="77777777" w:rsidR="009F50EE" w:rsidRPr="009F50EE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pacing w:val="-4"/>
          <w:sz w:val="28"/>
          <w:szCs w:val="28"/>
          <w:highlight w:val="yellow"/>
          <w:lang w:eastAsia="x-none"/>
        </w:rPr>
      </w:pPr>
    </w:p>
    <w:p w14:paraId="7BA5B8A8" w14:textId="2B30F7E3" w:rsidR="009F50EE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F97125">
        <w:rPr>
          <w:rFonts w:asciiTheme="majorBidi" w:hAnsiTheme="majorBidi"/>
          <w:sz w:val="30"/>
          <w:szCs w:val="30"/>
          <w:cs/>
          <w:lang w:eastAsia="x-none"/>
        </w:rPr>
        <w:t>รายการบางรายการใน</w:t>
      </w:r>
      <w:r w:rsidR="00F97125" w:rsidRPr="00E34F2A">
        <w:rPr>
          <w:rFonts w:asciiTheme="majorBidi" w:hAnsiTheme="majorBidi" w:hint="cs"/>
          <w:sz w:val="30"/>
          <w:szCs w:val="30"/>
          <w:cs/>
          <w:lang w:eastAsia="x-none"/>
        </w:rPr>
        <w:t xml:space="preserve">งบกำไรขาดทุนสำหรับงวดสามเดือนสิ้นสุดวันที่ </w:t>
      </w:r>
      <w:r w:rsidR="00F97125" w:rsidRPr="00E34F2A">
        <w:rPr>
          <w:rFonts w:asciiTheme="majorBidi" w:hAnsiTheme="majorBidi"/>
          <w:sz w:val="30"/>
          <w:szCs w:val="30"/>
          <w:lang w:eastAsia="x-none"/>
        </w:rPr>
        <w:t>3</w:t>
      </w:r>
      <w:r w:rsidR="00A66C0D">
        <w:rPr>
          <w:rFonts w:asciiTheme="majorBidi" w:hAnsiTheme="majorBidi"/>
          <w:sz w:val="30"/>
          <w:szCs w:val="30"/>
          <w:lang w:eastAsia="x-none"/>
        </w:rPr>
        <w:t xml:space="preserve">1 </w:t>
      </w:r>
      <w:r w:rsidR="00A66C0D">
        <w:rPr>
          <w:rFonts w:asciiTheme="majorBidi" w:hAnsiTheme="majorBidi" w:hint="cs"/>
          <w:sz w:val="30"/>
          <w:szCs w:val="30"/>
          <w:cs/>
          <w:lang w:eastAsia="x-none"/>
        </w:rPr>
        <w:t xml:space="preserve">มีนาคม </w:t>
      </w:r>
      <w:r w:rsidR="00A66C0D">
        <w:rPr>
          <w:rFonts w:asciiTheme="majorBidi" w:hAnsiTheme="majorBidi"/>
          <w:sz w:val="30"/>
          <w:szCs w:val="30"/>
          <w:lang w:eastAsia="x-none"/>
        </w:rPr>
        <w:t xml:space="preserve">2564 </w:t>
      </w:r>
      <w:r w:rsidRPr="00E34F2A">
        <w:rPr>
          <w:rFonts w:asciiTheme="majorBidi" w:hAnsiTheme="majorBidi"/>
          <w:sz w:val="30"/>
          <w:szCs w:val="30"/>
          <w:cs/>
          <w:lang w:eastAsia="x-none"/>
        </w:rPr>
        <w:t>ซึ่งรวมอยู่ในงบการเงินระหว่างกาลนี้ เพื่อวัตถุประสงค์</w:t>
      </w:r>
      <w:r w:rsidRPr="00F97125">
        <w:rPr>
          <w:rFonts w:asciiTheme="majorBidi" w:hAnsiTheme="majorBidi"/>
          <w:sz w:val="30"/>
          <w:szCs w:val="30"/>
          <w:cs/>
          <w:lang w:eastAsia="x-none"/>
        </w:rPr>
        <w:t>ในการเปรียบเทียบได้มีการจัดประเภทรายการใหม่เพื่อให้สอดคล้องกับการนำเสนองบการเงินระหว่างกาลนี้ ดังนี้</w:t>
      </w:r>
    </w:p>
    <w:p w14:paraId="5AF190D9" w14:textId="77777777" w:rsidR="009F50EE" w:rsidRPr="009F50EE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  <w:gridCol w:w="270"/>
        <w:gridCol w:w="900"/>
      </w:tblGrid>
      <w:tr w:rsidR="009F50EE" w:rsidRPr="00DE3911" w14:paraId="1DD2927D" w14:textId="77777777" w:rsidTr="00F31E61">
        <w:trPr>
          <w:tblHeader/>
        </w:trPr>
        <w:tc>
          <w:tcPr>
            <w:tcW w:w="2430" w:type="dxa"/>
          </w:tcPr>
          <w:p w14:paraId="1FA9FA99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FF72E8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0E81862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FC22E0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F50EE" w:rsidRPr="00DE3911" w14:paraId="3981A756" w14:textId="77777777" w:rsidTr="00F31E61">
        <w:trPr>
          <w:tblHeader/>
        </w:trPr>
        <w:tc>
          <w:tcPr>
            <w:tcW w:w="2430" w:type="dxa"/>
          </w:tcPr>
          <w:p w14:paraId="324A9836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72BE0F14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00556CB4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ก่อนจัดประเภท</w:t>
            </w:r>
            <w:r w:rsidRPr="00B52827">
              <w:rPr>
                <w:rFonts w:ascii="Angsana New" w:hAnsi="Angsana New" w:hint="cs"/>
                <w:sz w:val="30"/>
                <w:szCs w:val="30"/>
                <w:cs/>
              </w:rPr>
              <w:t>ใ</w:t>
            </w:r>
            <w:r w:rsidRPr="00B52827">
              <w:rPr>
                <w:rFonts w:ascii="Angsana New" w:hAnsi="Angsana New"/>
                <w:sz w:val="30"/>
                <w:szCs w:val="30"/>
                <w:cs/>
              </w:rPr>
              <w:t>หม่</w:t>
            </w:r>
          </w:p>
        </w:tc>
        <w:tc>
          <w:tcPr>
            <w:tcW w:w="270" w:type="dxa"/>
          </w:tcPr>
          <w:p w14:paraId="6837E15F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2CDEB41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0C6FA7F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84CAD5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66080D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3E4F96D1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0E599D54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EF56B58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14:paraId="4823E1EA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239EAAC5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90A1C76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3F2ACFD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FE342BE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C847540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092E667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E9DC233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3014FD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A20E7F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412D6C9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1C69CC8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B799499" w14:textId="77777777" w:rsidR="009F50EE" w:rsidRPr="00B52827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24699A9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F50EE" w:rsidRPr="00DE3911" w14:paraId="1CE46DFB" w14:textId="77777777" w:rsidTr="00F31E61">
        <w:trPr>
          <w:tblHeader/>
        </w:trPr>
        <w:tc>
          <w:tcPr>
            <w:tcW w:w="2430" w:type="dxa"/>
          </w:tcPr>
          <w:p w14:paraId="3DFD57E6" w14:textId="77777777" w:rsidR="009F50EE" w:rsidRPr="00B52827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  <w:hideMark/>
          </w:tcPr>
          <w:p w14:paraId="3B21DB3C" w14:textId="77777777" w:rsidR="009F50EE" w:rsidRPr="00B52827" w:rsidRDefault="009F50EE" w:rsidP="00F333B7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28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4E64" w:rsidRPr="00DE3911" w14:paraId="0FADE23C" w14:textId="77777777" w:rsidTr="00F31E61">
        <w:tc>
          <w:tcPr>
            <w:tcW w:w="2430" w:type="dxa"/>
          </w:tcPr>
          <w:p w14:paraId="5D3488E1" w14:textId="21618922" w:rsidR="00654E64" w:rsidRPr="00E34F2A" w:rsidRDefault="00654E64" w:rsidP="00654E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67C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00" w:type="dxa"/>
          </w:tcPr>
          <w:p w14:paraId="437412C1" w14:textId="78F1B21F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357,611</w:t>
            </w:r>
          </w:p>
        </w:tc>
        <w:tc>
          <w:tcPr>
            <w:tcW w:w="270" w:type="dxa"/>
          </w:tcPr>
          <w:p w14:paraId="570048FC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0FCC157" w14:textId="1AD54E06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(286)</w:t>
            </w:r>
          </w:p>
        </w:tc>
        <w:tc>
          <w:tcPr>
            <w:tcW w:w="268" w:type="dxa"/>
          </w:tcPr>
          <w:p w14:paraId="3B91FF9F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B084882" w14:textId="76157E9F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357,325</w:t>
            </w:r>
          </w:p>
        </w:tc>
        <w:tc>
          <w:tcPr>
            <w:tcW w:w="270" w:type="dxa"/>
          </w:tcPr>
          <w:p w14:paraId="37D28396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0EDBC0" w14:textId="517BF162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175,997</w:t>
            </w:r>
          </w:p>
        </w:tc>
        <w:tc>
          <w:tcPr>
            <w:tcW w:w="270" w:type="dxa"/>
          </w:tcPr>
          <w:p w14:paraId="2F110874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B7E0A5B" w14:textId="775334D3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(286)</w:t>
            </w:r>
          </w:p>
        </w:tc>
        <w:tc>
          <w:tcPr>
            <w:tcW w:w="270" w:type="dxa"/>
          </w:tcPr>
          <w:p w14:paraId="6D601215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A2A558" w14:textId="63F47EB4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175,711</w:t>
            </w:r>
          </w:p>
        </w:tc>
      </w:tr>
      <w:tr w:rsidR="00654E64" w:rsidRPr="00DE3911" w14:paraId="6977183A" w14:textId="77777777" w:rsidTr="00F31E61">
        <w:tc>
          <w:tcPr>
            <w:tcW w:w="2430" w:type="dxa"/>
          </w:tcPr>
          <w:p w14:paraId="71A7C9B1" w14:textId="35D6A55C" w:rsidR="00654E64" w:rsidRPr="00E34F2A" w:rsidRDefault="00654E64" w:rsidP="00654E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67CA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00" w:type="dxa"/>
          </w:tcPr>
          <w:p w14:paraId="4CF18F19" w14:textId="6B4B3DC7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0B9F66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AEF0CC8" w14:textId="26495CCF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268" w:type="dxa"/>
          </w:tcPr>
          <w:p w14:paraId="1FCA30BF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ABCCBEE" w14:textId="64BA99A9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</w:tcPr>
          <w:p w14:paraId="27E83A4F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11C22B" w14:textId="1AE825BB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529A74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AFC1BC6" w14:textId="463BCD5C" w:rsidR="00654E64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</w:tcPr>
          <w:p w14:paraId="54C24748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357284" w14:textId="36969065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</w:tr>
      <w:tr w:rsidR="00654E64" w:rsidRPr="00DE3911" w14:paraId="53DED6FA" w14:textId="77777777" w:rsidTr="00F31E61">
        <w:tc>
          <w:tcPr>
            <w:tcW w:w="2430" w:type="dxa"/>
          </w:tcPr>
          <w:p w14:paraId="56F0F14F" w14:textId="08E755A4" w:rsidR="00654E64" w:rsidRPr="00E34F2A" w:rsidRDefault="00654E64" w:rsidP="00654E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F2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466457A" w14:textId="1A7ED5CE" w:rsidR="00654E64" w:rsidRPr="00346E01" w:rsidRDefault="00A74863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46E01">
              <w:rPr>
                <w:rFonts w:ascii="Angsana New" w:hAnsi="Angsana New"/>
                <w:sz w:val="30"/>
                <w:szCs w:val="30"/>
                <w:lang w:val="en-US"/>
              </w:rPr>
              <w:t>45,231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2845B19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AA798A2" w14:textId="640A75BE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</w:p>
        </w:tc>
        <w:tc>
          <w:tcPr>
            <w:tcW w:w="268" w:type="dxa"/>
          </w:tcPr>
          <w:p w14:paraId="0A9774CB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F683F9F" w14:textId="3740BBE4" w:rsidR="00654E64" w:rsidRPr="00346E01" w:rsidRDefault="00A74863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46E0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46E0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954)</w:t>
            </w:r>
          </w:p>
        </w:tc>
        <w:tc>
          <w:tcPr>
            <w:tcW w:w="270" w:type="dxa"/>
          </w:tcPr>
          <w:p w14:paraId="0D5DB997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A58F06" w14:textId="23537FB9" w:rsidR="00654E64" w:rsidRPr="00346E01" w:rsidRDefault="00A74863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46E01">
              <w:rPr>
                <w:rFonts w:ascii="Angsana New" w:hAnsi="Angsana New"/>
                <w:sz w:val="30"/>
                <w:szCs w:val="30"/>
                <w:lang w:val="en-US"/>
              </w:rPr>
              <w:t>25,778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D6CC9B8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183914F" w14:textId="260F6158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2F6A21BF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9D7003" w14:textId="6ECB9D94" w:rsidR="00654E64" w:rsidRPr="00233A72" w:rsidRDefault="00A74863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46E01">
              <w:rPr>
                <w:rFonts w:ascii="Angsana New" w:hAnsi="Angsana New"/>
                <w:sz w:val="30"/>
                <w:szCs w:val="30"/>
                <w:lang w:val="en-US"/>
              </w:rPr>
              <w:t>25,7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67)</w:t>
            </w:r>
          </w:p>
        </w:tc>
      </w:tr>
      <w:tr w:rsidR="00654E64" w:rsidRPr="00DE3911" w14:paraId="07BBE975" w14:textId="77777777" w:rsidTr="00F31E61">
        <w:tc>
          <w:tcPr>
            <w:tcW w:w="2430" w:type="dxa"/>
          </w:tcPr>
          <w:p w14:paraId="66505478" w14:textId="30028FBA" w:rsidR="00654E64" w:rsidRPr="00E34F2A" w:rsidRDefault="00654E64" w:rsidP="00654E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F2A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14:paraId="32C56739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5C834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AE4C35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9AE5484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FECF576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1A1D5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FA4CDC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35DA6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D0C9F51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48C390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833CB0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4E64" w:rsidRPr="00DE3911" w14:paraId="1BB293E0" w14:textId="77777777" w:rsidTr="00F31E61">
        <w:tc>
          <w:tcPr>
            <w:tcW w:w="2430" w:type="dxa"/>
          </w:tcPr>
          <w:p w14:paraId="6867A7EE" w14:textId="4B3DC674" w:rsidR="00654E64" w:rsidRPr="00E34F2A" w:rsidRDefault="00654E64" w:rsidP="00654E64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F2A">
              <w:rPr>
                <w:rFonts w:ascii="Angsana New" w:hAnsi="Angsana New"/>
                <w:sz w:val="30"/>
                <w:szCs w:val="30"/>
                <w:cs/>
              </w:rPr>
              <w:t xml:space="preserve">ซึ่งเป็นไปตาม </w:t>
            </w:r>
            <w:r w:rsidRPr="00E34F2A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Pr="00A957E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900" w:type="dxa"/>
          </w:tcPr>
          <w:p w14:paraId="6BA24759" w14:textId="402B0460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982521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6D5504F" w14:textId="64DF188A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(277)</w:t>
            </w:r>
          </w:p>
        </w:tc>
        <w:tc>
          <w:tcPr>
            <w:tcW w:w="268" w:type="dxa"/>
          </w:tcPr>
          <w:p w14:paraId="6076C110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46D95EE6" w14:textId="44A64BC1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(277)</w:t>
            </w:r>
          </w:p>
        </w:tc>
        <w:tc>
          <w:tcPr>
            <w:tcW w:w="270" w:type="dxa"/>
          </w:tcPr>
          <w:p w14:paraId="1C1A8076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BEFFB7" w14:textId="4FE4AFFD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64E8F3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349611C" w14:textId="51D93546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  <w:tc>
          <w:tcPr>
            <w:tcW w:w="270" w:type="dxa"/>
          </w:tcPr>
          <w:p w14:paraId="711F36CD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864930" w14:textId="0CAB7B36" w:rsidR="00654E64" w:rsidRPr="00233A72" w:rsidRDefault="00346E01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</w:tr>
      <w:tr w:rsidR="00654E64" w:rsidRPr="00DE3911" w14:paraId="2B9136F8" w14:textId="77777777" w:rsidTr="00F31E61">
        <w:tc>
          <w:tcPr>
            <w:tcW w:w="2430" w:type="dxa"/>
          </w:tcPr>
          <w:p w14:paraId="18B599F5" w14:textId="77777777" w:rsidR="00654E64" w:rsidRPr="00E34F2A" w:rsidRDefault="00654E64" w:rsidP="00654E64">
            <w:pPr>
              <w:pStyle w:val="BodyText"/>
              <w:spacing w:after="0"/>
              <w:ind w:left="227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9E01DAE" w14:textId="77777777" w:rsidR="00654E64" w:rsidRPr="00233A72" w:rsidRDefault="00654E64" w:rsidP="00654E6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F4F3C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FA563" w14:textId="62B0BB9A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EA892B8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41168D1" w14:textId="77777777" w:rsidR="00654E64" w:rsidRPr="00233A72" w:rsidRDefault="00654E64" w:rsidP="00654E64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EF212C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D86995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72F60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16333" w14:textId="3119DC90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3A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074F86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82CA21" w14:textId="77777777" w:rsidR="00654E64" w:rsidRPr="00233A72" w:rsidRDefault="00654E64" w:rsidP="00654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22B32D02" w14:textId="77777777" w:rsidR="009F50EE" w:rsidRPr="009F50EE" w:rsidRDefault="009F50EE" w:rsidP="009F50EE">
      <w:pPr>
        <w:rPr>
          <w:lang w:eastAsia="x-none"/>
        </w:rPr>
      </w:pPr>
    </w:p>
    <w:p w14:paraId="2CA6EB0B" w14:textId="77777777" w:rsidR="009F50EE" w:rsidRPr="004855E1" w:rsidRDefault="009F50EE" w:rsidP="002C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sectPr w:rsidR="009F50EE" w:rsidRPr="004855E1" w:rsidSect="00D83DE3">
      <w:head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84C0B" w14:textId="77777777" w:rsidR="007A15A8" w:rsidRDefault="007A15A8">
      <w:r>
        <w:separator/>
      </w:r>
    </w:p>
  </w:endnote>
  <w:endnote w:type="continuationSeparator" w:id="0">
    <w:p w14:paraId="454A86E7" w14:textId="77777777" w:rsidR="007A15A8" w:rsidRDefault="007A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4ECC0" w14:textId="77777777" w:rsidR="008D14EA" w:rsidRDefault="008D14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531916" w:rsidRPr="003B35CB" w:rsidRDefault="0053191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30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86FA9" w14:textId="77777777" w:rsidR="008D14EA" w:rsidRDefault="008D14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F1C4C" w14:textId="77777777" w:rsidR="007A15A8" w:rsidRDefault="007A15A8">
      <w:r>
        <w:separator/>
      </w:r>
    </w:p>
  </w:footnote>
  <w:footnote w:type="continuationSeparator" w:id="0">
    <w:p w14:paraId="1251D405" w14:textId="77777777" w:rsidR="007A15A8" w:rsidRDefault="007A1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87EDC" w14:textId="77777777" w:rsidR="008D14EA" w:rsidRDefault="008D14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E32F2" w14:textId="77777777" w:rsidR="00531916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531916" w:rsidRPr="00A443A3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FDE74C" w14:textId="765BD327" w:rsidR="00531916" w:rsidRDefault="00531916" w:rsidP="00314E8C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bookmarkStart w:id="0" w:name="_Hlk97820638"/>
    <w:bookmarkStart w:id="1" w:name="_Hlk97820639"/>
    <w:bookmarkStart w:id="2" w:name="_Hlk97820640"/>
    <w:bookmarkStart w:id="3" w:name="_Hlk97820641"/>
    <w:bookmarkStart w:id="4" w:name="_Hlk97820642"/>
    <w:bookmarkStart w:id="5" w:name="_Hlk97820643"/>
    <w:bookmarkStart w:id="6" w:name="_Hlk97822277"/>
    <w:bookmarkStart w:id="7" w:name="_Hlk97822278"/>
    <w:bookmarkStart w:id="8" w:name="_Hlk97822279"/>
    <w:bookmarkStart w:id="9" w:name="_Hlk97822280"/>
    <w:bookmarkStart w:id="10" w:name="_Hlk97822281"/>
    <w:bookmarkStart w:id="11" w:name="_Hlk97822282"/>
    <w:r w:rsidRPr="00D32EDD">
      <w:rPr>
        <w:rFonts w:asciiTheme="majorBidi" w:hAnsiTheme="majorBidi" w:cstheme="majorBidi"/>
        <w:bCs/>
        <w:sz w:val="32"/>
        <w:szCs w:val="32"/>
        <w:cs/>
      </w:rPr>
      <w:t xml:space="preserve">สำหรับงวดสามเดือนสิ้นสุดวันที่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 xml:space="preserve">31 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มีนาคม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2565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bookmarkEnd w:id="0"/>
    <w:bookmarkEnd w:id="1"/>
    <w:bookmarkEnd w:id="2"/>
    <w:bookmarkEnd w:id="3"/>
    <w:bookmarkEnd w:id="4"/>
    <w:bookmarkEnd w:id="5"/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6"/>
    <w:bookmarkEnd w:id="7"/>
    <w:bookmarkEnd w:id="8"/>
    <w:bookmarkEnd w:id="9"/>
    <w:bookmarkEnd w:id="10"/>
    <w:bookmarkEnd w:id="11"/>
  </w:p>
  <w:p w14:paraId="3BC084EA" w14:textId="77777777" w:rsidR="00531916" w:rsidRPr="00D32EDD" w:rsidRDefault="00531916" w:rsidP="00314E8C">
    <w:pPr>
      <w:pStyle w:val="acctmainheading"/>
      <w:spacing w:after="0"/>
      <w:rPr>
        <w:rFonts w:asciiTheme="majorBidi" w:hAnsiTheme="majorBidi" w:cstheme="majorBidi"/>
        <w:bCs/>
        <w:sz w:val="32"/>
        <w:szCs w:val="40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AFF21" w14:textId="77777777" w:rsidR="008D14EA" w:rsidRDefault="008D14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052AD" w14:textId="77777777" w:rsidR="00531916" w:rsidRDefault="00531916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80C12B" w14:textId="77777777" w:rsidR="00531916" w:rsidRPr="00A443A3" w:rsidRDefault="00531916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9398F36" w14:textId="5F3CFB8B" w:rsidR="00531916" w:rsidRPr="007D68D9" w:rsidRDefault="00531916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2565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bookmarkStart w:id="12" w:name="_Hlk97820677"/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12"/>
  </w:p>
  <w:p w14:paraId="71E3760F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17B0E" w14:textId="77777777" w:rsidR="00531916" w:rsidRDefault="00531916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 w:hanging="9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8BA7484" w14:textId="77777777" w:rsidR="00531916" w:rsidRPr="00A443A3" w:rsidRDefault="00531916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 w:hanging="90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414E125" w14:textId="6A417DF9" w:rsidR="00531916" w:rsidRPr="007D68D9" w:rsidRDefault="00531916" w:rsidP="00EC0E89">
    <w:pPr>
      <w:pStyle w:val="acctmainheading"/>
      <w:spacing w:after="0" w:line="240" w:lineRule="auto"/>
      <w:ind w:left="630" w:hanging="9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2565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300DFF37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95CD8" w14:textId="77777777" w:rsidR="00531916" w:rsidRDefault="00531916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1BBAB81" w14:textId="77777777" w:rsidR="00531916" w:rsidRPr="00A443A3" w:rsidRDefault="00531916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7AF2FF4" w14:textId="5700AE5D" w:rsidR="00531916" w:rsidRPr="00EC0E89" w:rsidRDefault="00531916" w:rsidP="00EC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rtl/>
        <w:cs/>
      </w:rPr>
    </w:pPr>
    <w:r w:rsidRPr="00EC0E89">
      <w:rPr>
        <w:rFonts w:ascii="Angsana New" w:hAnsi="Angsana New"/>
        <w:b/>
        <w:bCs/>
        <w:sz w:val="32"/>
        <w:szCs w:val="32"/>
        <w:cs/>
      </w:rPr>
      <w:t>สำหรับ</w:t>
    </w:r>
    <w:r w:rsidRPr="00EC0E89">
      <w:rPr>
        <w:rFonts w:ascii="Angsana New" w:hAnsi="Angsana New" w:hint="cs"/>
        <w:b/>
        <w:bCs/>
        <w:sz w:val="32"/>
        <w:szCs w:val="32"/>
        <w:cs/>
      </w:rPr>
      <w:t>งวดสามเดือนสิ้นสุดวันที่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2565 </w:t>
    </w:r>
    <w:r w:rsidRPr="00EC0E8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6CF9768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 w15:restartNumberingAfterBreak="0">
    <w:nsid w:val="29490217"/>
    <w:multiLevelType w:val="hybridMultilevel"/>
    <w:tmpl w:val="3750409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1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3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5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7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7"/>
  </w:num>
  <w:num w:numId="5">
    <w:abstractNumId w:val="10"/>
  </w:num>
  <w:num w:numId="6">
    <w:abstractNumId w:val="5"/>
  </w:num>
  <w:num w:numId="7">
    <w:abstractNumId w:val="18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15"/>
  </w:num>
  <w:num w:numId="13">
    <w:abstractNumId w:val="13"/>
  </w:num>
  <w:num w:numId="14">
    <w:abstractNumId w:val="8"/>
  </w:num>
  <w:num w:numId="15">
    <w:abstractNumId w:val="11"/>
  </w:num>
  <w:num w:numId="16">
    <w:abstractNumId w:val="0"/>
  </w:num>
  <w:num w:numId="17">
    <w:abstractNumId w:val="19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21"/>
  </w:num>
  <w:num w:numId="23">
    <w:abstractNumId w:val="17"/>
  </w:num>
  <w:num w:numId="24">
    <w:abstractNumId w:val="20"/>
  </w:num>
  <w:num w:numId="25">
    <w:abstractNumId w:val="7"/>
  </w:num>
  <w:num w:numId="26">
    <w:abstractNumId w:val="14"/>
  </w:num>
  <w:num w:numId="27">
    <w:abstractNumId w:val="6"/>
  </w:num>
  <w:num w:numId="28">
    <w:abstractNumId w:val="2"/>
  </w:num>
  <w:num w:numId="29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B8B"/>
    <w:rsid w:val="00022CAB"/>
    <w:rsid w:val="00022E0D"/>
    <w:rsid w:val="0002311F"/>
    <w:rsid w:val="00023253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E"/>
    <w:rsid w:val="00075BCC"/>
    <w:rsid w:val="00075BF9"/>
    <w:rsid w:val="00075DA4"/>
    <w:rsid w:val="00075E8D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D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C66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ED"/>
    <w:rsid w:val="0011372A"/>
    <w:rsid w:val="00113B83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CA"/>
    <w:rsid w:val="00186A79"/>
    <w:rsid w:val="00186DBE"/>
    <w:rsid w:val="00187062"/>
    <w:rsid w:val="001871A3"/>
    <w:rsid w:val="001872DF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9C4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DA4"/>
    <w:rsid w:val="001F5F4F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1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134B"/>
    <w:rsid w:val="00221421"/>
    <w:rsid w:val="0022159F"/>
    <w:rsid w:val="00221EA0"/>
    <w:rsid w:val="00221FB4"/>
    <w:rsid w:val="00221FC3"/>
    <w:rsid w:val="002221F7"/>
    <w:rsid w:val="0022234A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746"/>
    <w:rsid w:val="0023288B"/>
    <w:rsid w:val="00232942"/>
    <w:rsid w:val="00233225"/>
    <w:rsid w:val="00233606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5AE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30CD"/>
    <w:rsid w:val="00303224"/>
    <w:rsid w:val="003032AF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2EF8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8FE"/>
    <w:rsid w:val="00316C9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85A"/>
    <w:rsid w:val="003505D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61CF"/>
    <w:rsid w:val="00376246"/>
    <w:rsid w:val="0037630B"/>
    <w:rsid w:val="003764B9"/>
    <w:rsid w:val="0037659F"/>
    <w:rsid w:val="003768AB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56F"/>
    <w:rsid w:val="003815DA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7A"/>
    <w:rsid w:val="004F7FB0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42C1"/>
    <w:rsid w:val="00514967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478"/>
    <w:rsid w:val="0059269F"/>
    <w:rsid w:val="0059270F"/>
    <w:rsid w:val="005927F6"/>
    <w:rsid w:val="00592941"/>
    <w:rsid w:val="00592BA8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5C5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85B"/>
    <w:rsid w:val="005D2D16"/>
    <w:rsid w:val="005D2F3F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79F"/>
    <w:rsid w:val="00612DA4"/>
    <w:rsid w:val="00612E0B"/>
    <w:rsid w:val="00612F23"/>
    <w:rsid w:val="00612F48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C6F"/>
    <w:rsid w:val="006B6FCB"/>
    <w:rsid w:val="006B722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66E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CD"/>
    <w:rsid w:val="00744DE6"/>
    <w:rsid w:val="007450AB"/>
    <w:rsid w:val="0074537F"/>
    <w:rsid w:val="007456F6"/>
    <w:rsid w:val="00745C27"/>
    <w:rsid w:val="00745EB8"/>
    <w:rsid w:val="00746069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6DB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66F"/>
    <w:rsid w:val="007818AE"/>
    <w:rsid w:val="00781BB3"/>
    <w:rsid w:val="00782038"/>
    <w:rsid w:val="00782205"/>
    <w:rsid w:val="0078223B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5A8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1F26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81B"/>
    <w:rsid w:val="00843B8F"/>
    <w:rsid w:val="00843D84"/>
    <w:rsid w:val="00844066"/>
    <w:rsid w:val="008448A1"/>
    <w:rsid w:val="00844998"/>
    <w:rsid w:val="00844D16"/>
    <w:rsid w:val="00844E00"/>
    <w:rsid w:val="00844FC8"/>
    <w:rsid w:val="00845324"/>
    <w:rsid w:val="00845575"/>
    <w:rsid w:val="00845DB5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3F6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00C"/>
    <w:rsid w:val="008B75A2"/>
    <w:rsid w:val="008B7A85"/>
    <w:rsid w:val="008C003E"/>
    <w:rsid w:val="008C0103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4EA"/>
    <w:rsid w:val="008D1B36"/>
    <w:rsid w:val="008D20E2"/>
    <w:rsid w:val="008D241F"/>
    <w:rsid w:val="008D2763"/>
    <w:rsid w:val="008D29C6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40FF"/>
    <w:rsid w:val="008F486F"/>
    <w:rsid w:val="008F49F1"/>
    <w:rsid w:val="008F5096"/>
    <w:rsid w:val="008F56B6"/>
    <w:rsid w:val="008F5E24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4293"/>
    <w:rsid w:val="0092437F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986"/>
    <w:rsid w:val="00956DD9"/>
    <w:rsid w:val="0095709F"/>
    <w:rsid w:val="00957171"/>
    <w:rsid w:val="00957529"/>
    <w:rsid w:val="009578CB"/>
    <w:rsid w:val="00957E8C"/>
    <w:rsid w:val="0096024A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B35"/>
    <w:rsid w:val="00A66C0D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0EED"/>
    <w:rsid w:val="00B41361"/>
    <w:rsid w:val="00B4144B"/>
    <w:rsid w:val="00B41A6C"/>
    <w:rsid w:val="00B41DEA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604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C7D"/>
    <w:rsid w:val="00BD0D2A"/>
    <w:rsid w:val="00BD0E00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9C3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205"/>
    <w:rsid w:val="00D41299"/>
    <w:rsid w:val="00D41391"/>
    <w:rsid w:val="00D41830"/>
    <w:rsid w:val="00D41D40"/>
    <w:rsid w:val="00D4209D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52C"/>
    <w:rsid w:val="00D93D4E"/>
    <w:rsid w:val="00D94396"/>
    <w:rsid w:val="00D944EE"/>
    <w:rsid w:val="00D94DBC"/>
    <w:rsid w:val="00D94F40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B1E"/>
    <w:rsid w:val="00DA3E39"/>
    <w:rsid w:val="00DA3E58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846"/>
    <w:rsid w:val="00E548E4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6CE"/>
    <w:rsid w:val="00E75B88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D38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879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F88"/>
    <w:rsid w:val="00F3100F"/>
    <w:rsid w:val="00F31132"/>
    <w:rsid w:val="00F31A9B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278"/>
    <w:rsid w:val="00FA2726"/>
    <w:rsid w:val="00FA299A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9BF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E0A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1279</TotalTime>
  <Pages>10</Pages>
  <Words>1856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70</cp:revision>
  <cp:lastPrinted>2022-05-09T15:40:00Z</cp:lastPrinted>
  <dcterms:created xsi:type="dcterms:W3CDTF">2022-03-10T09:12:00Z</dcterms:created>
  <dcterms:modified xsi:type="dcterms:W3CDTF">2022-05-13T03:13:00Z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