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25606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B6B103B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55A580F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5F1333C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31473AF9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4AE2273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776C4DE5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F54C45" w14:textId="06E80F00" w:rsidR="00CF75AB" w:rsidRPr="009A7734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9A77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6442B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D7BB322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D93DE70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CC96CA5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F75AB" w:rsidSect="00CF75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59B674" w14:textId="77777777" w:rsidR="00CF75AB" w:rsidRPr="00BB5C2C" w:rsidRDefault="00CF75AB" w:rsidP="00CF75AB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7AB96909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FF89DD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58A60C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E6EE22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396EC6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E5B782C" w14:textId="77777777" w:rsidR="00CF75AB" w:rsidRPr="00797011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1E0C73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D050CC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7B884B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5CC83BD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8ABAAE1" w14:textId="2B9A22E5" w:rsidR="00CF75AB" w:rsidRPr="00BB5C2C" w:rsidRDefault="00CF75AB" w:rsidP="00CF75AB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31 </w:t>
      </w:r>
      <w:r w:rsidR="009A7734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9A7734">
        <w:rPr>
          <w:rFonts w:asciiTheme="majorBidi" w:hAnsiTheme="majorBidi" w:cstheme="majorBidi"/>
          <w:spacing w:val="-2"/>
          <w:lang w:val="en-US"/>
        </w:rPr>
        <w:t>256</w:t>
      </w:r>
      <w:r w:rsidR="0016442B">
        <w:rPr>
          <w:rFonts w:asciiTheme="majorBidi" w:hAnsiTheme="majorBidi" w:cstheme="majorBidi"/>
          <w:spacing w:val="-2"/>
          <w:lang w:val="en-US"/>
        </w:rPr>
        <w:t>5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="00597A98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2065D8">
        <w:rPr>
          <w:rFonts w:asciiTheme="majorBidi" w:hAnsiTheme="majorBidi" w:cstheme="majorBidi" w:hint="cs"/>
          <w:spacing w:val="-2"/>
          <w:cs/>
        </w:rPr>
        <w:t>สาม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31 </w:t>
      </w:r>
      <w:r w:rsidR="009A7734" w:rsidRPr="009A7734">
        <w:rPr>
          <w:rFonts w:asciiTheme="majorBidi" w:hAnsiTheme="majorBidi" w:cs="Angsana New" w:hint="cs"/>
          <w:spacing w:val="-2"/>
          <w:cs/>
          <w:lang w:val="en-US"/>
        </w:rPr>
        <w:t>มีนาคม</w:t>
      </w:r>
      <w:r w:rsidR="009A7734"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>256</w:t>
      </w:r>
      <w:r w:rsidR="0016442B">
        <w:rPr>
          <w:rFonts w:asciiTheme="majorBidi" w:hAnsiTheme="majorBidi" w:cstheme="majorBidi"/>
          <w:spacing w:val="-2"/>
          <w:lang w:val="en-US"/>
        </w:rPr>
        <w:t>5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C7271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32B34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713BD0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50C" w14:textId="02F5F3D7" w:rsidR="00CF75AB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597A98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A30418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6503A" w14:textId="77777777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CF75AB" w:rsidSect="0033199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34263570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8DCEBD8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50955D" w14:textId="77777777" w:rsidR="00CF75AB" w:rsidRPr="00BB5C2C" w:rsidRDefault="00CF75AB" w:rsidP="1023367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F91B00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EC6BC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17AF2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42667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206C3E5E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73A159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10024D15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4353DC98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0342956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95BC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F24A84" w14:textId="77777777" w:rsidR="00CF75AB" w:rsidRPr="00BB5C2C" w:rsidRDefault="00CF75AB" w:rsidP="00CF75AB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92A830" w14:textId="525A2A41" w:rsidR="00CF75AB" w:rsidRPr="009A7734" w:rsidRDefault="005E3E36" w:rsidP="00882624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5E3E3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13</w:t>
      </w:r>
      <w:r w:rsidR="00CF75AB" w:rsidRPr="005E3E36">
        <w:rPr>
          <w:rFonts w:asciiTheme="majorBidi" w:hAnsiTheme="majorBidi" w:cstheme="majorBidi"/>
          <w:sz w:val="30"/>
          <w:szCs w:val="30"/>
        </w:rPr>
        <w:t xml:space="preserve"> </w:t>
      </w:r>
      <w:r w:rsidR="008D5D6F" w:rsidRPr="005E3E36">
        <w:rPr>
          <w:rFonts w:asciiTheme="majorBidi" w:hAnsiTheme="majorBidi" w:cstheme="majorBidi" w:hint="cs"/>
          <w:sz w:val="30"/>
          <w:szCs w:val="30"/>
          <w:cs/>
          <w:lang w:bidi="th-TH"/>
        </w:rPr>
        <w:t>พฤ</w:t>
      </w:r>
      <w:r w:rsidR="009A7734" w:rsidRPr="005E3E3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ษภาคม </w:t>
      </w:r>
      <w:r w:rsidR="00CF75AB" w:rsidRPr="005E3E36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16442B" w:rsidRPr="005E3E36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</w:p>
    <w:p w14:paraId="17DEB494" w14:textId="77777777" w:rsidR="00CF75AB" w:rsidRDefault="00CF75AB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C325FE4" w14:textId="77777777" w:rsidR="00F7666E" w:rsidRPr="00F7666E" w:rsidRDefault="00F7666E" w:rsidP="003E09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F7666E" w:rsidSect="00331991">
      <w:headerReference w:type="default" r:id="rId16"/>
      <w:footerReference w:type="first" r:id="rId17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FEFB" w14:textId="77777777" w:rsidR="00AB5781" w:rsidRDefault="00AB5781">
      <w:r>
        <w:separator/>
      </w:r>
    </w:p>
  </w:endnote>
  <w:endnote w:type="continuationSeparator" w:id="0">
    <w:p w14:paraId="5765C35D" w14:textId="77777777" w:rsidR="00AB5781" w:rsidRDefault="00AB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E519" w14:textId="77777777" w:rsidR="00F91B00" w:rsidRDefault="00F91B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A5B34" w14:textId="77777777" w:rsidR="00076233" w:rsidRDefault="00076233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3898EF1" w14:textId="77777777" w:rsidR="00076233" w:rsidRDefault="00076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F18E" w14:textId="77777777" w:rsidR="00076233" w:rsidRDefault="00076233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A249D" w14:textId="60032582" w:rsidR="00331991" w:rsidRDefault="003319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D1EF9F" w14:textId="6CC2C6FB" w:rsidR="00076233" w:rsidRPr="00CF75AB" w:rsidRDefault="00076233" w:rsidP="00CF75A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5466" w14:textId="20707E62" w:rsidR="00331991" w:rsidRPr="0034455D" w:rsidRDefault="00331991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34455D">
      <w:rPr>
        <w:rFonts w:asciiTheme="majorBidi" w:hAnsiTheme="majorBidi" w:cstheme="majorBidi"/>
        <w:sz w:val="28"/>
        <w:szCs w:val="28"/>
      </w:rPr>
      <w:fldChar w:fldCharType="begin"/>
    </w:r>
    <w:r w:rsidRPr="0034455D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34455D">
      <w:rPr>
        <w:rFonts w:asciiTheme="majorBidi" w:hAnsiTheme="majorBidi" w:cstheme="majorBidi"/>
        <w:sz w:val="28"/>
        <w:szCs w:val="28"/>
      </w:rPr>
      <w:fldChar w:fldCharType="separate"/>
    </w:r>
    <w:r w:rsidRPr="0034455D">
      <w:rPr>
        <w:rFonts w:asciiTheme="majorBidi" w:hAnsiTheme="majorBidi" w:cstheme="majorBidi"/>
        <w:noProof/>
        <w:sz w:val="28"/>
        <w:szCs w:val="28"/>
      </w:rPr>
      <w:t>2</w:t>
    </w:r>
    <w:r w:rsidRPr="0034455D">
      <w:rPr>
        <w:rFonts w:asciiTheme="majorBidi" w:hAnsiTheme="majorBidi" w:cstheme="majorBidi"/>
        <w:noProof/>
        <w:sz w:val="28"/>
        <w:szCs w:val="28"/>
      </w:rPr>
      <w:fldChar w:fldCharType="end"/>
    </w:r>
  </w:p>
  <w:p w14:paraId="3F29895D" w14:textId="77777777" w:rsidR="00331991" w:rsidRDefault="00331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B2C6" w14:textId="77777777" w:rsidR="00AB5781" w:rsidRDefault="00AB5781">
      <w:r>
        <w:separator/>
      </w:r>
    </w:p>
  </w:footnote>
  <w:footnote w:type="continuationSeparator" w:id="0">
    <w:p w14:paraId="289D76A8" w14:textId="77777777" w:rsidR="00AB5781" w:rsidRDefault="00AB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A20F" w14:textId="77777777" w:rsidR="00F91B00" w:rsidRDefault="00F91B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329B" w14:textId="77777777" w:rsidR="00F91B00" w:rsidRDefault="00F91B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A163" w14:textId="77777777" w:rsidR="00076233" w:rsidRDefault="00076233">
    <w:pPr>
      <w:pStyle w:val="Header"/>
    </w:pPr>
  </w:p>
  <w:p w14:paraId="600B02B1" w14:textId="77777777" w:rsidR="00076233" w:rsidRDefault="00076233">
    <w:pPr>
      <w:pStyle w:val="Header"/>
    </w:pPr>
  </w:p>
  <w:p w14:paraId="21733531" w14:textId="77777777" w:rsidR="00076233" w:rsidRDefault="00076233">
    <w:pPr>
      <w:pStyle w:val="Header"/>
    </w:pPr>
  </w:p>
  <w:p w14:paraId="5BCC5A10" w14:textId="77777777" w:rsidR="00076233" w:rsidRDefault="00076233">
    <w:pPr>
      <w:pStyle w:val="Header"/>
    </w:pPr>
  </w:p>
  <w:p w14:paraId="49A7F9AB" w14:textId="77777777" w:rsidR="00076233" w:rsidRDefault="00076233">
    <w:pPr>
      <w:pStyle w:val="Header"/>
    </w:pPr>
  </w:p>
  <w:p w14:paraId="4C21F780" w14:textId="77777777" w:rsidR="00076233" w:rsidRDefault="000762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C0A2" w14:textId="6EE6971B" w:rsidR="00076233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F3FC705" w14:textId="77777777" w:rsidR="00076233" w:rsidRPr="00404E49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7777777" w:rsidR="00076233" w:rsidRPr="00410770" w:rsidRDefault="0007623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33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7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0A54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42B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5D8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2D7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991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5D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6F0D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922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85C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D7F8D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A98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77C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36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90C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7F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44E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B7D42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69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624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6F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0CCA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B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734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781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807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65A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5AB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A3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5B3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858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B20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6DF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B00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1023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556F-F665-4303-BC68-323E8230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292</Words>
  <Characters>1671</Characters>
  <Application>Microsoft Office Word</Application>
  <DocSecurity>0</DocSecurity>
  <Lines>13</Lines>
  <Paragraphs>3</Paragraphs>
  <ScaleCrop>false</ScaleCrop>
  <Company>KPMG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7</cp:revision>
  <cp:lastPrinted>2022-05-11T08:12:00Z</cp:lastPrinted>
  <dcterms:created xsi:type="dcterms:W3CDTF">2022-04-19T03:45:00Z</dcterms:created>
  <dcterms:modified xsi:type="dcterms:W3CDTF">2022-05-11T08:12:00Z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