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43AEA007" w:rsidR="00804175" w:rsidRPr="007A7410" w:rsidRDefault="00804175" w:rsidP="00861468">
      <w:pPr>
        <w:pStyle w:val="IndexHeading1"/>
        <w:spacing w:after="0" w:line="240" w:lineRule="auto"/>
        <w:outlineLvl w:val="0"/>
        <w:rPr>
          <w:rFonts w:ascii="Angsana New" w:hAnsi="Angsana New" w:cs="Angsana New"/>
          <w:b w:val="0"/>
          <w:sz w:val="28"/>
          <w:szCs w:val="28"/>
          <w:lang w:val="en-US" w:bidi="th-TH"/>
        </w:rPr>
      </w:pPr>
      <w:r w:rsidRPr="7CD378FC">
        <w:rPr>
          <w:rFonts w:ascii="Angsana New" w:hAnsi="Angsana New" w:cs="Angsana New"/>
          <w:b w:val="0"/>
          <w:sz w:val="28"/>
          <w:szCs w:val="28"/>
          <w:cs/>
          <w:lang w:bidi="th-TH"/>
        </w:rPr>
        <w:t>หมายเหตุ</w:t>
      </w:r>
      <w:r w:rsidRPr="00DC0DD7">
        <w:rPr>
          <w:rFonts w:ascii="Angsana New" w:hAnsi="Angsana New" w:cs="Angsana New"/>
          <w:b w:val="0"/>
          <w:bCs/>
          <w:sz w:val="28"/>
          <w:szCs w:val="28"/>
        </w:rPr>
        <w:tab/>
      </w:r>
      <w:r w:rsidRPr="7CD378FC">
        <w:rPr>
          <w:rFonts w:ascii="Angsana New" w:hAnsi="Angsana New" w:cs="Angsana New"/>
          <w:b w:val="0"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DC0DD7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4F27E713" w14:textId="77777777" w:rsidR="00804175" w:rsidRPr="00DC0DD7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C0DD7">
        <w:rPr>
          <w:rFonts w:ascii="Angsana New" w:hAnsi="Angsana New" w:cs="Angsana New"/>
          <w:sz w:val="28"/>
          <w:szCs w:val="28"/>
          <w:cs/>
          <w:lang w:bidi="th-TH"/>
        </w:rPr>
        <w:t>ข้อมูลทั่วไป</w:t>
      </w:r>
    </w:p>
    <w:p w14:paraId="3CBD4A71" w14:textId="6C0A5734" w:rsidR="007D2B7F" w:rsidRPr="0071485A" w:rsidRDefault="00804175" w:rsidP="0071485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C0DD7">
        <w:rPr>
          <w:rFonts w:ascii="Angsana New" w:hAnsi="Angsana New" w:cs="Angsana New"/>
          <w:sz w:val="28"/>
          <w:szCs w:val="28"/>
          <w:cs/>
          <w:lang w:bidi="th-TH"/>
        </w:rPr>
        <w:t>เกณฑ์การจัดทำ</w:t>
      </w:r>
      <w:r w:rsidR="00D25073" w:rsidRPr="00DC0DD7">
        <w:rPr>
          <w:rFonts w:ascii="Angsana New" w:hAnsi="Angsana New" w:cs="Angsana New"/>
          <w:sz w:val="28"/>
          <w:szCs w:val="28"/>
          <w:cs/>
          <w:lang w:bidi="th-TH"/>
        </w:rPr>
        <w:t>งบ</w:t>
      </w:r>
      <w:r w:rsidRPr="00DC0DD7">
        <w:rPr>
          <w:rFonts w:ascii="Angsana New" w:hAnsi="Angsana New" w:cs="Angsana New"/>
          <w:sz w:val="28"/>
          <w:szCs w:val="28"/>
          <w:cs/>
          <w:lang w:bidi="th-TH"/>
        </w:rPr>
        <w:t>การเงินระหว่างกาล</w:t>
      </w:r>
    </w:p>
    <w:p w14:paraId="03B64113" w14:textId="74C9AD4B" w:rsidR="00804175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80A007E" w14:textId="14F7E5A9" w:rsidR="00BB102D" w:rsidRDefault="00BB102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BB102D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2C69A77C" w14:textId="54D405DB" w:rsidR="00117B77" w:rsidRPr="00BB102D" w:rsidRDefault="00117B77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สินค้าคงเหลือ</w:t>
      </w:r>
    </w:p>
    <w:p w14:paraId="1709A6F6" w14:textId="34C53DBD" w:rsidR="002F00F7" w:rsidRDefault="002F00F7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0F7">
        <w:rPr>
          <w:rFonts w:ascii="Angsana New" w:hAnsi="Angsana New" w:cs="Angsana New" w:hint="cs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p w14:paraId="7978EFC1" w14:textId="4489FC87" w:rsidR="00804175" w:rsidRDefault="00F82A3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ส่วนงานดำเนินงาน</w:t>
      </w:r>
      <w:r w:rsidR="00F85C2F" w:rsidRPr="00BB102D">
        <w:rPr>
          <w:rFonts w:ascii="Angsana New" w:hAnsi="Angsana New" w:cs="Angsana New"/>
          <w:sz w:val="28"/>
          <w:szCs w:val="28"/>
          <w:cs/>
          <w:lang w:bidi="th-TH"/>
        </w:rPr>
        <w:t>และการจำแนกรายได้</w:t>
      </w:r>
    </w:p>
    <w:p w14:paraId="7CA99976" w14:textId="56C01B1E" w:rsidR="00825B05" w:rsidRPr="00825B05" w:rsidRDefault="00825B05" w:rsidP="00825B0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0A706D">
        <w:rPr>
          <w:rFonts w:ascii="Angsana New" w:hAnsi="Angsana New" w:cs="Angsana New"/>
          <w:sz w:val="28"/>
          <w:szCs w:val="28"/>
          <w:cs/>
          <w:lang w:bidi="th-TH"/>
        </w:rPr>
        <w:t>ภาษีเงินได้</w:t>
      </w:r>
    </w:p>
    <w:p w14:paraId="4FFCC1CF" w14:textId="77777777" w:rsidR="00804175" w:rsidRPr="00BB102D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เงินปันผล</w:t>
      </w:r>
    </w:p>
    <w:p w14:paraId="649E5694" w14:textId="119F2A98" w:rsidR="00804175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231C949" w14:textId="454522FD" w:rsidR="00D90507" w:rsidRPr="00BB102D" w:rsidRDefault="00D90507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6007CD67" w14:textId="2B540051" w:rsidR="00804175" w:rsidRPr="00E914EA" w:rsidRDefault="00F55BAA" w:rsidP="00E914E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rtl/>
          <w:cs/>
        </w:rPr>
      </w:pPr>
      <w:r w:rsidRPr="00BB102D">
        <w:rPr>
          <w:rFonts w:ascii="Angsana New" w:hAnsi="Angsana New" w:cs="Angsana New" w:hint="cs"/>
          <w:sz w:val="28"/>
          <w:szCs w:val="28"/>
          <w:cs/>
          <w:lang w:bidi="th-TH"/>
        </w:rPr>
        <w:t>งบการเงินในสกุลเงินที่ใช้ในการดำเนินงาน</w:t>
      </w:r>
      <w:r w:rsidR="00804175" w:rsidRPr="00E914E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br w:type="page"/>
      </w:r>
    </w:p>
    <w:p w14:paraId="265FCFF9" w14:textId="45571585" w:rsidR="00804175" w:rsidRPr="009D66AF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9D66AF">
        <w:rPr>
          <w:rFonts w:ascii="Angsana New" w:hAnsi="Angsana New" w:cs="Angsana New"/>
          <w:sz w:val="28"/>
          <w:szCs w:val="28"/>
          <w:cs/>
        </w:rPr>
        <w:lastRenderedPageBreak/>
        <w:t>หมายเหตุประกอบ</w:t>
      </w:r>
      <w:r w:rsidR="00D25073" w:rsidRPr="009D66AF">
        <w:rPr>
          <w:rFonts w:ascii="Angsana New" w:hAnsi="Angsana New" w:cs="Angsana New"/>
          <w:sz w:val="28"/>
          <w:szCs w:val="28"/>
          <w:cs/>
        </w:rPr>
        <w:t>งบ</w:t>
      </w:r>
      <w:r w:rsidRPr="009D66AF">
        <w:rPr>
          <w:rFonts w:ascii="Angsana New" w:hAnsi="Angsana New" w:cs="Angsana New"/>
          <w:sz w:val="28"/>
          <w:szCs w:val="28"/>
          <w:cs/>
        </w:rPr>
        <w:t>การเงินเป็นส่วนหนึ่งของ</w:t>
      </w:r>
      <w:r w:rsidR="00D25073" w:rsidRPr="009D66AF">
        <w:rPr>
          <w:rFonts w:ascii="Angsana New" w:hAnsi="Angsana New" w:cs="Angsana New"/>
          <w:sz w:val="28"/>
          <w:szCs w:val="28"/>
          <w:cs/>
        </w:rPr>
        <w:t>งบ</w:t>
      </w:r>
      <w:r w:rsidRPr="009D66AF">
        <w:rPr>
          <w:rFonts w:ascii="Angsana New" w:hAnsi="Angsana New" w:cs="Angsana New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9D66AF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37027EB0" w14:textId="1C9B26AE" w:rsidR="00804175" w:rsidRPr="009D66AF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9D66AF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9D66AF">
        <w:rPr>
          <w:rFonts w:ascii="Angsana New" w:hAnsi="Angsana New" w:cs="Angsana New"/>
          <w:sz w:val="28"/>
          <w:szCs w:val="28"/>
          <w:cs/>
        </w:rPr>
        <w:t>การเงินระหว่างกาลนี้ได้รับอนุมัติให้ออก</w:t>
      </w:r>
      <w:r w:rsidRPr="009D66AF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9D66AF">
        <w:rPr>
          <w:rFonts w:ascii="Angsana New" w:hAnsi="Angsana New" w:cs="Angsana New"/>
          <w:sz w:val="28"/>
          <w:szCs w:val="28"/>
          <w:cs/>
        </w:rPr>
        <w:t>การเงินจากคณะกรรมการเมื่อ</w:t>
      </w:r>
      <w:r w:rsidR="00804175" w:rsidRPr="00D01ECF">
        <w:rPr>
          <w:rFonts w:ascii="Angsana New" w:hAnsi="Angsana New" w:cs="Angsana New"/>
          <w:sz w:val="28"/>
          <w:szCs w:val="28"/>
          <w:cs/>
        </w:rPr>
        <w:t>วันที่</w:t>
      </w:r>
      <w:r w:rsidR="00261DAB" w:rsidRPr="00D01ECF">
        <w:rPr>
          <w:rFonts w:ascii="Angsana New" w:hAnsi="Angsana New" w:cs="Angsana New"/>
          <w:sz w:val="28"/>
          <w:szCs w:val="28"/>
        </w:rPr>
        <w:t xml:space="preserve"> </w:t>
      </w:r>
      <w:r w:rsidR="00E922C3" w:rsidRPr="00E922C3">
        <w:rPr>
          <w:rFonts w:ascii="Angsana New" w:hAnsi="Angsana New" w:cs="Angsana New"/>
          <w:sz w:val="28"/>
          <w:szCs w:val="28"/>
        </w:rPr>
        <w:t>13</w:t>
      </w:r>
      <w:r w:rsidR="00261DAB" w:rsidRPr="00C143AD">
        <w:rPr>
          <w:rFonts w:ascii="Angsana New" w:hAnsi="Angsana New" w:cs="Angsana New"/>
          <w:sz w:val="28"/>
          <w:szCs w:val="28"/>
        </w:rPr>
        <w:t xml:space="preserve"> </w:t>
      </w:r>
      <w:r w:rsidR="00A1202A" w:rsidRPr="00C143AD">
        <w:rPr>
          <w:rFonts w:ascii="Angsana New" w:hAnsi="Angsana New" w:cs="Angsana New" w:hint="cs"/>
          <w:sz w:val="28"/>
          <w:szCs w:val="28"/>
          <w:cs/>
        </w:rPr>
        <w:t>พฤ</w:t>
      </w:r>
      <w:r w:rsidR="0026063D" w:rsidRPr="00C143AD">
        <w:rPr>
          <w:rFonts w:ascii="Angsana New" w:hAnsi="Angsana New" w:cs="Angsana New" w:hint="cs"/>
          <w:sz w:val="28"/>
          <w:szCs w:val="28"/>
          <w:cs/>
        </w:rPr>
        <w:t>ษภาคม</w:t>
      </w:r>
      <w:r w:rsidR="00261DAB" w:rsidRPr="00C143A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922C3" w:rsidRPr="00E922C3">
        <w:rPr>
          <w:rFonts w:ascii="Angsana New" w:hAnsi="Angsana New" w:cs="Angsana New"/>
          <w:sz w:val="28"/>
          <w:szCs w:val="28"/>
        </w:rPr>
        <w:t>2565</w:t>
      </w:r>
      <w:r w:rsidR="00804175" w:rsidRPr="009D66AF">
        <w:rPr>
          <w:rFonts w:ascii="Angsana New" w:hAnsi="Angsana New" w:cs="Angsana New"/>
          <w:sz w:val="28"/>
          <w:szCs w:val="28"/>
        </w:rPr>
        <w:t xml:space="preserve"> </w:t>
      </w:r>
    </w:p>
    <w:p w14:paraId="75C2EBFE" w14:textId="77777777" w:rsidR="00804175" w:rsidRPr="009D66AF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1E4691B" w14:textId="77777777" w:rsidR="00804175" w:rsidRPr="00B30C51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42A11823" w14:textId="77777777" w:rsidR="00804175" w:rsidRPr="009D66AF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1B277D04" w14:textId="6C2DFE52" w:rsidR="00731238" w:rsidRDefault="00C15377" w:rsidP="00C1537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C15377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เอ็ม</w:t>
      </w:r>
      <w:r w:rsidRPr="00C15377">
        <w:rPr>
          <w:rFonts w:ascii="Angsana New" w:hAnsi="Angsana New" w:cs="Angsana New"/>
          <w:sz w:val="28"/>
          <w:szCs w:val="28"/>
          <w:cs/>
        </w:rPr>
        <w:t>.</w:t>
      </w:r>
      <w:r w:rsidRPr="00C15377">
        <w:rPr>
          <w:rFonts w:ascii="Angsana New" w:hAnsi="Angsana New" w:cs="Angsana New" w:hint="cs"/>
          <w:sz w:val="28"/>
          <w:szCs w:val="28"/>
          <w:cs/>
        </w:rPr>
        <w:t>ซี</w:t>
      </w:r>
      <w:r w:rsidRPr="00C15377">
        <w:rPr>
          <w:rFonts w:ascii="Angsana New" w:hAnsi="Angsana New" w:cs="Angsana New"/>
          <w:sz w:val="28"/>
          <w:szCs w:val="28"/>
          <w:cs/>
        </w:rPr>
        <w:t>.</w:t>
      </w:r>
      <w:r w:rsidRPr="00C15377">
        <w:rPr>
          <w:rFonts w:ascii="Angsana New" w:hAnsi="Angsana New" w:cs="Angsana New" w:hint="cs"/>
          <w:sz w:val="28"/>
          <w:szCs w:val="28"/>
          <w:cs/>
        </w:rPr>
        <w:t>เอส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. </w:t>
      </w:r>
      <w:r w:rsidRPr="00C15377">
        <w:rPr>
          <w:rFonts w:ascii="Angsana New" w:hAnsi="Angsana New" w:cs="Angsana New" w:hint="cs"/>
          <w:sz w:val="28"/>
          <w:szCs w:val="28"/>
          <w:cs/>
        </w:rPr>
        <w:t>สตีล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(</w:t>
      </w:r>
      <w:r w:rsidRPr="00C15377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C15377">
        <w:rPr>
          <w:rFonts w:ascii="Angsana New" w:hAnsi="Angsana New" w:cs="Angsana New"/>
          <w:sz w:val="28"/>
          <w:szCs w:val="28"/>
          <w:cs/>
        </w:rPr>
        <w:t>) “</w:t>
      </w:r>
      <w:r w:rsidRPr="00C15377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C15377">
        <w:rPr>
          <w:rFonts w:ascii="Angsana New" w:hAnsi="Angsana New" w:cs="Angsana New" w:hint="eastAsia"/>
          <w:sz w:val="28"/>
          <w:szCs w:val="28"/>
          <w:cs/>
        </w:rPr>
        <w:t>”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เป็นนิติบุคคลที่จัดตั้งขึ้นในประเทศไทยตั้งแต่ปี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="00E922C3" w:rsidRPr="00E922C3">
        <w:rPr>
          <w:rFonts w:ascii="Angsana New" w:hAnsi="Angsana New" w:cs="Angsana New"/>
          <w:sz w:val="28"/>
          <w:szCs w:val="28"/>
        </w:rPr>
        <w:t>2535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และจดทะเบียนในตลาดหลักทรัพย์แห่งประเทศไทยตั้งแต่เดือน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="00E922C3" w:rsidRPr="00E922C3">
        <w:rPr>
          <w:rFonts w:ascii="Angsana New" w:hAnsi="Angsana New" w:cs="Angsana New"/>
          <w:sz w:val="28"/>
          <w:szCs w:val="28"/>
        </w:rPr>
        <w:t>2548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โดยมีที่อยู่จดทะเบียนของบริษัทตั้งอยู่เลขที่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="00E922C3" w:rsidRPr="00E922C3">
        <w:rPr>
          <w:rFonts w:ascii="Angsana New" w:hAnsi="Angsana New" w:cs="Angsana New"/>
          <w:sz w:val="28"/>
          <w:szCs w:val="28"/>
        </w:rPr>
        <w:t>70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หมู่ที่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="00E922C3" w:rsidRPr="00E922C3">
        <w:rPr>
          <w:rFonts w:ascii="Angsana New" w:hAnsi="Angsana New" w:cs="Angsana New"/>
          <w:sz w:val="28"/>
          <w:szCs w:val="28"/>
        </w:rPr>
        <w:t>2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="005F27D3">
        <w:rPr>
          <w:rFonts w:ascii="Angsana New" w:hAnsi="Angsana New" w:cs="Angsana New"/>
          <w:sz w:val="28"/>
          <w:szCs w:val="28"/>
          <w:cs/>
        </w:rPr>
        <w:br/>
      </w:r>
      <w:r w:rsidRPr="00C15377">
        <w:rPr>
          <w:rFonts w:ascii="Angsana New" w:hAnsi="Angsana New" w:cs="Angsana New" w:hint="cs"/>
          <w:sz w:val="28"/>
          <w:szCs w:val="28"/>
          <w:cs/>
        </w:rPr>
        <w:t>ตำบลช้างใหญ่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อำเภอบางไทร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จังหวัดพระนครศรีอยุธยา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ผู้ถือหุ้นรายใหญ่ของบริษัท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ณ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="00E922C3" w:rsidRPr="00E922C3">
        <w:rPr>
          <w:rFonts w:ascii="Angsana New" w:hAnsi="Angsana New" w:cs="Angsana New"/>
          <w:sz w:val="28"/>
          <w:szCs w:val="28"/>
        </w:rPr>
        <w:t>31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="0026063D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="00E922C3" w:rsidRPr="00E922C3">
        <w:rPr>
          <w:rFonts w:ascii="Angsana New" w:hAnsi="Angsana New" w:cs="Angsana New"/>
          <w:sz w:val="28"/>
          <w:szCs w:val="28"/>
        </w:rPr>
        <w:t>2565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ได้แก่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E914EA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E914EA">
        <w:rPr>
          <w:rFonts w:ascii="Angsana New" w:hAnsi="Angsana New" w:cs="Angsana New"/>
          <w:sz w:val="28"/>
          <w:szCs w:val="28"/>
          <w:cs/>
        </w:rPr>
        <w:t xml:space="preserve"> </w:t>
      </w:r>
      <w:r w:rsidRPr="00E914EA">
        <w:rPr>
          <w:rFonts w:ascii="Angsana New" w:hAnsi="Angsana New" w:cs="Angsana New" w:hint="cs"/>
          <w:sz w:val="28"/>
          <w:szCs w:val="28"/>
          <w:cs/>
        </w:rPr>
        <w:t>ไทยเอ็นวิดีอาร์</w:t>
      </w:r>
      <w:r w:rsidRPr="00E914EA">
        <w:rPr>
          <w:rFonts w:ascii="Angsana New" w:hAnsi="Angsana New" w:cs="Angsana New"/>
          <w:sz w:val="28"/>
          <w:szCs w:val="28"/>
          <w:cs/>
        </w:rPr>
        <w:t xml:space="preserve"> </w:t>
      </w:r>
      <w:r w:rsidRPr="00E914EA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E914EA">
        <w:rPr>
          <w:rFonts w:ascii="Angsana New" w:hAnsi="Angsana New" w:cs="Angsana New"/>
          <w:sz w:val="28"/>
          <w:szCs w:val="28"/>
          <w:cs/>
        </w:rPr>
        <w:t xml:space="preserve"> (</w:t>
      </w:r>
      <w:r w:rsidRPr="00E914EA">
        <w:rPr>
          <w:rFonts w:ascii="Angsana New" w:hAnsi="Angsana New" w:cs="Angsana New" w:hint="cs"/>
          <w:sz w:val="28"/>
          <w:szCs w:val="28"/>
          <w:cs/>
        </w:rPr>
        <w:t>ถือหุ้นร้อยละ</w:t>
      </w:r>
      <w:r w:rsidRPr="00E914EA">
        <w:rPr>
          <w:rFonts w:ascii="Angsana New" w:hAnsi="Angsana New" w:cs="Angsana New"/>
          <w:sz w:val="28"/>
          <w:szCs w:val="28"/>
          <w:cs/>
        </w:rPr>
        <w:t xml:space="preserve"> </w:t>
      </w:r>
      <w:r w:rsidR="00E922C3" w:rsidRPr="00E922C3">
        <w:rPr>
          <w:rFonts w:ascii="Angsana New" w:hAnsi="Angsana New" w:cs="Angsana New"/>
          <w:sz w:val="28"/>
          <w:szCs w:val="28"/>
        </w:rPr>
        <w:t>12</w:t>
      </w:r>
      <w:r w:rsidRPr="00E914EA">
        <w:rPr>
          <w:rFonts w:ascii="Angsana New" w:hAnsi="Angsana New" w:cs="Angsana New"/>
          <w:sz w:val="28"/>
          <w:szCs w:val="28"/>
          <w:cs/>
        </w:rPr>
        <w:t>.</w:t>
      </w:r>
      <w:r w:rsidR="00E922C3" w:rsidRPr="00E922C3">
        <w:rPr>
          <w:rFonts w:ascii="Angsana New" w:hAnsi="Angsana New" w:cs="Angsana New"/>
          <w:sz w:val="28"/>
          <w:szCs w:val="28"/>
        </w:rPr>
        <w:t>48</w:t>
      </w:r>
      <w:r w:rsidRPr="00E914EA">
        <w:rPr>
          <w:rFonts w:ascii="Angsana New" w:hAnsi="Angsana New" w:cs="Angsana New"/>
          <w:sz w:val="28"/>
          <w:szCs w:val="28"/>
          <w:cs/>
        </w:rPr>
        <w:t xml:space="preserve">) </w:t>
      </w:r>
      <w:r w:rsidRPr="00E914EA">
        <w:rPr>
          <w:rFonts w:ascii="Angsana New" w:hAnsi="Angsana New" w:cs="Angsana New" w:hint="cs"/>
          <w:sz w:val="28"/>
          <w:szCs w:val="28"/>
          <w:cs/>
        </w:rPr>
        <w:t>ซึ่งเป็นบริษัทจดทะเบียนในประเทศไทยและ</w:t>
      </w:r>
      <w:r w:rsidR="000C1448" w:rsidRPr="00E914EA">
        <w:rPr>
          <w:rFonts w:ascii="Angsana New" w:hAnsi="Angsana New" w:cs="Angsana New" w:hint="cs"/>
          <w:sz w:val="28"/>
          <w:szCs w:val="28"/>
          <w:cs/>
        </w:rPr>
        <w:t>กลุ่มของ</w:t>
      </w:r>
      <w:r w:rsidR="00C670F9" w:rsidRPr="00E914EA">
        <w:rPr>
          <w:rFonts w:ascii="Angsana New" w:hAnsi="Angsana New" w:cs="Angsana New"/>
          <w:sz w:val="28"/>
          <w:szCs w:val="28"/>
        </w:rPr>
        <w:br/>
      </w:r>
      <w:r w:rsidR="00F250B5" w:rsidRPr="00E914EA">
        <w:rPr>
          <w:rFonts w:ascii="Angsana New" w:hAnsi="Angsana New" w:cs="Angsana New" w:hint="cs"/>
          <w:sz w:val="28"/>
          <w:szCs w:val="28"/>
          <w:cs/>
        </w:rPr>
        <w:t xml:space="preserve">นายสุรชัย รติทอง </w:t>
      </w:r>
      <w:r w:rsidRPr="00E914EA">
        <w:rPr>
          <w:rFonts w:ascii="Angsana New" w:hAnsi="Angsana New" w:cs="Angsana New"/>
          <w:sz w:val="28"/>
          <w:szCs w:val="28"/>
          <w:cs/>
        </w:rPr>
        <w:t>(</w:t>
      </w:r>
      <w:r w:rsidRPr="00E914EA">
        <w:rPr>
          <w:rFonts w:ascii="Angsana New" w:hAnsi="Angsana New" w:cs="Angsana New" w:hint="cs"/>
          <w:sz w:val="28"/>
          <w:szCs w:val="28"/>
          <w:cs/>
        </w:rPr>
        <w:t>ถือหุ้นร้อยละ</w:t>
      </w:r>
      <w:r w:rsidRPr="00E914EA">
        <w:rPr>
          <w:rFonts w:ascii="Angsana New" w:hAnsi="Angsana New" w:cs="Angsana New"/>
          <w:sz w:val="28"/>
          <w:szCs w:val="28"/>
          <w:cs/>
        </w:rPr>
        <w:t xml:space="preserve"> </w:t>
      </w:r>
      <w:r w:rsidR="00E922C3" w:rsidRPr="00E922C3">
        <w:rPr>
          <w:rFonts w:ascii="Angsana New" w:hAnsi="Angsana New" w:cs="Angsana New"/>
          <w:sz w:val="28"/>
          <w:szCs w:val="28"/>
        </w:rPr>
        <w:t>7</w:t>
      </w:r>
      <w:r w:rsidRPr="00E914EA">
        <w:rPr>
          <w:rFonts w:ascii="Angsana New" w:hAnsi="Angsana New" w:cs="Angsana New"/>
          <w:sz w:val="28"/>
          <w:szCs w:val="28"/>
          <w:cs/>
        </w:rPr>
        <w:t>.</w:t>
      </w:r>
      <w:r w:rsidR="00E922C3" w:rsidRPr="00E922C3">
        <w:rPr>
          <w:rFonts w:ascii="Angsana New" w:hAnsi="Angsana New" w:cs="Angsana New"/>
          <w:sz w:val="28"/>
          <w:szCs w:val="28"/>
        </w:rPr>
        <w:t>95</w:t>
      </w:r>
      <w:r w:rsidRPr="00E914EA">
        <w:rPr>
          <w:rFonts w:ascii="Angsana New" w:hAnsi="Angsana New" w:cs="Angsana New"/>
          <w:sz w:val="28"/>
          <w:szCs w:val="28"/>
          <w:cs/>
        </w:rPr>
        <w:t xml:space="preserve">) </w:t>
      </w:r>
      <w:r w:rsidRPr="00E914EA">
        <w:rPr>
          <w:rFonts w:ascii="Angsana New" w:hAnsi="Angsana New" w:cs="Angsana New" w:hint="cs"/>
          <w:sz w:val="28"/>
          <w:szCs w:val="28"/>
          <w:cs/>
        </w:rPr>
        <w:t>ซึ่งเป็นบุคคลสัญชาติไทย</w:t>
      </w:r>
    </w:p>
    <w:p w14:paraId="5B25DF52" w14:textId="77777777" w:rsidR="00C15377" w:rsidRDefault="00C15377" w:rsidP="00C15377">
      <w:pPr>
        <w:ind w:left="547"/>
        <w:jc w:val="thaiDistribute"/>
        <w:rPr>
          <w:rFonts w:asciiTheme="majorBidi" w:hAnsiTheme="majorBidi" w:cs="Angsana New"/>
          <w:sz w:val="28"/>
          <w:szCs w:val="28"/>
          <w:cs/>
        </w:rPr>
      </w:pPr>
    </w:p>
    <w:p w14:paraId="6A257BF5" w14:textId="77777777" w:rsidR="006015CA" w:rsidRDefault="00C15377" w:rsidP="00C1537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C15377">
        <w:rPr>
          <w:rFonts w:ascii="Angsana New" w:hAnsi="Angsana New" w:cs="Angsana New" w:hint="cs"/>
          <w:sz w:val="28"/>
          <w:szCs w:val="28"/>
          <w:cs/>
        </w:rPr>
        <w:t>บริษัทและบริษัทย่อย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(“</w:t>
      </w:r>
      <w:r w:rsidRPr="00C15377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C15377">
        <w:rPr>
          <w:rFonts w:ascii="Angsana New" w:hAnsi="Angsana New" w:cs="Angsana New" w:hint="eastAsia"/>
          <w:sz w:val="28"/>
          <w:szCs w:val="28"/>
          <w:cs/>
        </w:rPr>
        <w:t>”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) </w:t>
      </w:r>
      <w:r w:rsidRPr="00C15377">
        <w:rPr>
          <w:rFonts w:ascii="Angsana New" w:hAnsi="Angsana New" w:cs="Angsana New" w:hint="cs"/>
          <w:sz w:val="28"/>
          <w:szCs w:val="28"/>
          <w:cs/>
        </w:rPr>
        <w:t>ดำเนินธุรกิจหลักเกี่ยวกับ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การผลิตและจำหน่ายสินค้าประเภทโครงเหล็กสำหรับงานก่อสร้างอาคารและพัฒนาโครงการบ้านพักอาศัยเพื่อขาย</w:t>
      </w:r>
    </w:p>
    <w:p w14:paraId="6CF698CE" w14:textId="77777777" w:rsidR="00880BB9" w:rsidRPr="00266E75" w:rsidRDefault="00880BB9" w:rsidP="00880B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2009F4A" w14:textId="237B8C78" w:rsidR="00C11916" w:rsidRPr="00B30C51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color w:val="0000FF"/>
          <w:sz w:val="30"/>
          <w:szCs w:val="30"/>
          <w:u w:val="none"/>
          <w:lang w:val="th-TH"/>
        </w:rPr>
      </w:pPr>
      <w:r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เกณฑ์การจัดทำ</w:t>
      </w:r>
      <w:r w:rsidR="00D25073"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>งบ</w:t>
      </w:r>
      <w:r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266E75" w:rsidRDefault="000F4CA1" w:rsidP="000F4CA1">
      <w:pPr>
        <w:rPr>
          <w:rFonts w:ascii="Angsana New" w:hAnsi="Angsana New" w:cs="Angsana New"/>
          <w:sz w:val="28"/>
          <w:szCs w:val="28"/>
          <w:lang w:val="th-TH"/>
        </w:rPr>
      </w:pPr>
    </w:p>
    <w:p w14:paraId="4CEBC58E" w14:textId="4BCE5044" w:rsidR="00005185" w:rsidRPr="009D66AF" w:rsidRDefault="008041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</w:rPr>
      </w:pPr>
      <w:r w:rsidRPr="009D66AF">
        <w:rPr>
          <w:rFonts w:ascii="Angsana New" w:hAnsi="Angsana New"/>
          <w:i/>
          <w:iCs/>
          <w:sz w:val="28"/>
          <w:szCs w:val="28"/>
          <w:cs/>
        </w:rPr>
        <w:t>(ก)</w:t>
      </w:r>
      <w:r w:rsidRPr="009D66AF">
        <w:rPr>
          <w:rFonts w:ascii="Angsana New" w:hAnsi="Angsana New"/>
          <w:i/>
          <w:iCs/>
          <w:sz w:val="28"/>
          <w:szCs w:val="28"/>
          <w:cs/>
        </w:rPr>
        <w:tab/>
        <w:t>เกณฑ์การถือปฏิบัติ</w:t>
      </w:r>
    </w:p>
    <w:p w14:paraId="44EA25C8" w14:textId="65B844C4" w:rsidR="000F4CA1" w:rsidRPr="009D66AF" w:rsidRDefault="000F4C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</w:rPr>
      </w:pPr>
    </w:p>
    <w:p w14:paraId="21895DE6" w14:textId="3693EC2F" w:rsidR="00266E75" w:rsidRPr="00266E75" w:rsidRDefault="0026063D" w:rsidP="00266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bookmarkStart w:id="0" w:name="_Hlk66464858"/>
      <w:r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E922C3" w:rsidRPr="00E922C3"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>
        <w:rPr>
          <w:rFonts w:ascii="Angsana New" w:hAnsi="Angsana New" w:cs="Angsana New" w:hint="cs"/>
          <w:i/>
          <w:iCs/>
          <w:sz w:val="28"/>
          <w:szCs w:val="28"/>
          <w:cs/>
        </w:rPr>
        <w:t>การรายงานทางการเงินระหว่างกาล</w:t>
      </w:r>
      <w:r>
        <w:rPr>
          <w:rFonts w:ascii="Angsana New" w:hAnsi="Angsana New" w:cs="Angsana New" w:hint="cs"/>
          <w:sz w:val="28"/>
          <w:szCs w:val="28"/>
          <w:cs/>
        </w:rPr>
        <w:t xml:space="preserve">  </w:t>
      </w:r>
      <w:bookmarkEnd w:id="0"/>
      <w:r>
        <w:rPr>
          <w:rFonts w:ascii="Angsana New" w:hAnsi="Angsana New" w:cs="Angsan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>
        <w:rPr>
          <w:rFonts w:ascii="Angsana New" w:hAnsi="Angsana New" w:cs="Angsana New"/>
          <w:color w:val="FF0000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</w:t>
      </w:r>
      <w:r w:rsidRPr="0026063D">
        <w:rPr>
          <w:rFonts w:ascii="Angsana New" w:hAnsi="Angsana New" w:cs="Angsana New"/>
          <w:sz w:val="28"/>
          <w:szCs w:val="28"/>
          <w:cs/>
        </w:rPr>
        <w:t>บริษัท</w:t>
      </w:r>
      <w:r w:rsidRPr="0026063D">
        <w:rPr>
          <w:rFonts w:ascii="Angsana New" w:hAnsi="Angsana New" w:cs="Angsana New" w:hint="cs"/>
          <w:sz w:val="28"/>
          <w:szCs w:val="28"/>
          <w:cs/>
        </w:rPr>
        <w:t>และบริษัทย่อย</w:t>
      </w:r>
      <w:r w:rsidRPr="0026063D">
        <w:rPr>
          <w:rFonts w:ascii="Angsana New" w:hAnsi="Angsana New" w:cs="Angsana New"/>
          <w:sz w:val="28"/>
          <w:szCs w:val="28"/>
          <w:cs/>
        </w:rPr>
        <w:t>สำหรับ</w:t>
      </w:r>
      <w:r>
        <w:rPr>
          <w:rFonts w:ascii="Angsana New" w:hAnsi="Angsana New" w:cs="Angsana New"/>
          <w:sz w:val="28"/>
          <w:szCs w:val="28"/>
          <w:cs/>
        </w:rPr>
        <w:t>ปีสิ้นสุดวันที่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E922C3" w:rsidRPr="00E922C3"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ธันวาคม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E922C3" w:rsidRPr="00E922C3">
        <w:rPr>
          <w:rFonts w:ascii="Angsana New" w:hAnsi="Angsana New" w:cs="Angsana New"/>
          <w:sz w:val="28"/>
          <w:szCs w:val="28"/>
        </w:rPr>
        <w:t>2564</w:t>
      </w:r>
    </w:p>
    <w:p w14:paraId="2DE3F6F4" w14:textId="77777777" w:rsidR="00266E75" w:rsidRPr="00266E75" w:rsidRDefault="00266E75" w:rsidP="00266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3B37D12B" w14:textId="6C6589F9" w:rsidR="00804175" w:rsidRPr="009D66AF" w:rsidRDefault="00731238" w:rsidP="007B1D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9D66A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804175" w:rsidRPr="009D66AF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9A730A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="00804175" w:rsidRPr="009D66AF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BA1E52" w:rsidRPr="009D66AF">
        <w:rPr>
          <w:rFonts w:asciiTheme="majorBidi" w:hAnsiTheme="majorBidi" w:cstheme="majorBidi"/>
          <w:i/>
          <w:iCs/>
          <w:sz w:val="28"/>
          <w:szCs w:val="28"/>
        </w:rPr>
        <w:tab/>
      </w:r>
      <w:r w:rsidR="00804175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  <w:r w:rsidR="00E70AA9" w:rsidRPr="009D66AF">
        <w:rPr>
          <w:rFonts w:asciiTheme="majorBidi" w:hAnsiTheme="majorBidi" w:cstheme="majorBidi"/>
          <w:i/>
          <w:iCs/>
          <w:sz w:val="28"/>
          <w:szCs w:val="28"/>
          <w:cs/>
        </w:rPr>
        <w:t>ใช้วิจารณญาณ</w:t>
      </w:r>
      <w:r w:rsidR="00F21AC7" w:rsidRPr="009D66AF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307C65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การประมาณ</w:t>
      </w:r>
      <w:r w:rsidR="00E70AA9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</w:p>
    <w:p w14:paraId="64C42B8C" w14:textId="77777777" w:rsidR="007B1DB6" w:rsidRPr="00633E47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9C58828" w14:textId="7C8E84C7" w:rsidR="00B8752F" w:rsidRPr="00261FE6" w:rsidRDefault="00844784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cstheme="minorBidi"/>
          <w:sz w:val="22"/>
          <w:szCs w:val="22"/>
          <w:cs/>
        </w:rPr>
      </w:pPr>
      <w:r w:rsidRPr="009D66AF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</w:t>
      </w:r>
      <w:r w:rsidR="00592E37" w:rsidRPr="009D66AF">
        <w:rPr>
          <w:rFonts w:asciiTheme="majorBidi" w:hAnsiTheme="majorBidi" w:cstheme="majorBidi"/>
          <w:sz w:val="28"/>
          <w:szCs w:val="28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>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F21AC7" w:rsidRPr="009D66AF">
        <w:rPr>
          <w:rFonts w:asciiTheme="majorBidi" w:hAnsiTheme="majorBidi" w:cstheme="majorBidi"/>
          <w:sz w:val="28"/>
          <w:szCs w:val="28"/>
          <w:cs/>
        </w:rPr>
        <w:t>ไม่แตกต่างจาก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>ที่</w:t>
      </w:r>
      <w:r w:rsidR="00F21AC7" w:rsidRPr="009D66AF">
        <w:rPr>
          <w:rFonts w:asciiTheme="majorBidi" w:hAnsiTheme="majorBidi" w:cstheme="majorBidi"/>
          <w:sz w:val="28"/>
          <w:szCs w:val="28"/>
          <w:cs/>
        </w:rPr>
        <w:t>ได้</w:t>
      </w:r>
      <w:r w:rsidR="00F819C8" w:rsidRPr="009D66AF">
        <w:rPr>
          <w:rFonts w:asciiTheme="majorBidi" w:hAnsiTheme="majorBidi" w:cstheme="majorBidi"/>
          <w:sz w:val="28"/>
          <w:szCs w:val="28"/>
          <w:cs/>
        </w:rPr>
        <w:t>อธิบาย</w:t>
      </w:r>
      <w:r w:rsidR="00F21AC7" w:rsidRPr="009D66AF">
        <w:rPr>
          <w:rFonts w:asciiTheme="majorBidi" w:hAnsiTheme="majorBidi" w:cstheme="majorBidi"/>
          <w:sz w:val="28"/>
          <w:szCs w:val="28"/>
          <w:cs/>
        </w:rPr>
        <w:t>ไว้</w:t>
      </w:r>
      <w:r w:rsidR="00F819C8" w:rsidRPr="009D66AF">
        <w:rPr>
          <w:rFonts w:asciiTheme="majorBidi" w:hAnsiTheme="majorBidi" w:cstheme="majorBidi"/>
          <w:sz w:val="28"/>
          <w:szCs w:val="28"/>
          <w:cs/>
        </w:rPr>
        <w:t>ใน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E922C3" w:rsidRPr="00E922C3">
        <w:rPr>
          <w:rFonts w:asciiTheme="majorBidi" w:hAnsiTheme="majorBidi" w:cstheme="majorBidi"/>
          <w:sz w:val="28"/>
          <w:szCs w:val="28"/>
        </w:rPr>
        <w:t>31</w:t>
      </w:r>
      <w:r w:rsidR="007A0AF1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922C3" w:rsidRPr="00E922C3">
        <w:rPr>
          <w:rFonts w:asciiTheme="majorBidi" w:hAnsiTheme="majorBidi" w:cstheme="majorBidi"/>
          <w:sz w:val="28"/>
          <w:szCs w:val="28"/>
        </w:rPr>
        <w:t>2564</w:t>
      </w:r>
    </w:p>
    <w:p w14:paraId="1235D74A" w14:textId="0288BA83" w:rsidR="00B8752F" w:rsidRDefault="00B8752F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cstheme="minorBidi"/>
          <w:sz w:val="24"/>
          <w:szCs w:val="24"/>
        </w:rPr>
      </w:pPr>
    </w:p>
    <w:p w14:paraId="5267DC93" w14:textId="7585DAF4" w:rsidR="0026063D" w:rsidRDefault="0026063D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cstheme="minorBidi"/>
          <w:sz w:val="24"/>
          <w:szCs w:val="24"/>
        </w:rPr>
      </w:pPr>
    </w:p>
    <w:p w14:paraId="3056ED7E" w14:textId="77777777" w:rsidR="008C7996" w:rsidRDefault="008C7996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cstheme="minorBidi"/>
          <w:sz w:val="24"/>
          <w:szCs w:val="24"/>
        </w:rPr>
      </w:pPr>
    </w:p>
    <w:p w14:paraId="2B2DB489" w14:textId="77777777" w:rsidR="0026063D" w:rsidRPr="00633E47" w:rsidRDefault="0026063D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cstheme="minorBidi"/>
          <w:sz w:val="24"/>
          <w:szCs w:val="24"/>
        </w:rPr>
      </w:pPr>
    </w:p>
    <w:p w14:paraId="1B2DB06E" w14:textId="60F8E65E" w:rsidR="00B8752F" w:rsidRDefault="00B8752F" w:rsidP="00B875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/>
          <w:i/>
          <w:iCs/>
          <w:sz w:val="28"/>
          <w:szCs w:val="28"/>
        </w:rPr>
      </w:pPr>
      <w:r w:rsidRPr="009D66AF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(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ค</w:t>
      </w:r>
      <w:r w:rsidRPr="009D66AF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9D66AF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8752F">
        <w:rPr>
          <w:rFonts w:asciiTheme="majorBidi" w:hAnsiTheme="majorBidi" w:hint="cs"/>
          <w:i/>
          <w:iCs/>
          <w:sz w:val="28"/>
          <w:szCs w:val="28"/>
          <w:cs/>
        </w:rPr>
        <w:t>สกุลเงินที่ใช้ในการดำเนินงานและนำเสนองบการเงิน</w:t>
      </w:r>
      <w:r w:rsidRPr="00B8752F">
        <w:rPr>
          <w:rFonts w:asciiTheme="majorBidi" w:hAnsiTheme="majorBidi"/>
          <w:i/>
          <w:iCs/>
          <w:sz w:val="28"/>
          <w:szCs w:val="28"/>
          <w:cs/>
        </w:rPr>
        <w:t xml:space="preserve">  </w:t>
      </w:r>
    </w:p>
    <w:p w14:paraId="47AA9943" w14:textId="76C67581" w:rsidR="00B8752F" w:rsidRPr="00883072" w:rsidRDefault="00B8752F" w:rsidP="00B875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i/>
          <w:iCs/>
          <w:szCs w:val="18"/>
        </w:rPr>
      </w:pPr>
    </w:p>
    <w:p w14:paraId="5D73D6A7" w14:textId="588B8A7E" w:rsidR="00633E47" w:rsidRPr="00BE6156" w:rsidRDefault="00B8752F" w:rsidP="000222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Pr="00B8752F">
        <w:rPr>
          <w:rFonts w:asciiTheme="majorBidi" w:hAnsiTheme="majorBidi" w:hint="cs"/>
          <w:sz w:val="28"/>
          <w:szCs w:val="28"/>
          <w:cs/>
        </w:rPr>
        <w:t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ที่บริษัทดำเนินงานอ</w:t>
      </w:r>
      <w:r w:rsidR="009D1381">
        <w:rPr>
          <w:rFonts w:asciiTheme="majorBidi" w:hAnsiTheme="majorBidi" w:hint="cs"/>
          <w:sz w:val="28"/>
          <w:szCs w:val="28"/>
          <w:cs/>
        </w:rPr>
        <w:t>ยู่</w:t>
      </w:r>
      <w:r w:rsidRPr="00B8752F">
        <w:rPr>
          <w:rFonts w:asciiTheme="majorBidi" w:hAnsiTheme="majorBidi"/>
          <w:sz w:val="28"/>
          <w:szCs w:val="28"/>
          <w:cs/>
        </w:rPr>
        <w:t xml:space="preserve"> (“</w:t>
      </w:r>
      <w:r w:rsidRPr="00B8752F">
        <w:rPr>
          <w:rFonts w:asciiTheme="majorBidi" w:hAnsiTheme="majorBidi" w:hint="cs"/>
          <w:sz w:val="28"/>
          <w:szCs w:val="28"/>
          <w:cs/>
        </w:rPr>
        <w:t>สกุลที่ใช้ในการดำเนินงาน</w:t>
      </w:r>
      <w:r w:rsidRPr="00B8752F">
        <w:rPr>
          <w:rFonts w:asciiTheme="majorBidi" w:hAnsiTheme="majorBidi" w:hint="eastAsia"/>
          <w:sz w:val="28"/>
          <w:szCs w:val="28"/>
          <w:cs/>
        </w:rPr>
        <w:t>”</w:t>
      </w:r>
      <w:r w:rsidRPr="00B8752F">
        <w:rPr>
          <w:rFonts w:asciiTheme="majorBidi" w:hAnsiTheme="majorBidi"/>
          <w:sz w:val="28"/>
          <w:szCs w:val="28"/>
          <w:cs/>
        </w:rPr>
        <w:t xml:space="preserve">) </w:t>
      </w:r>
      <w:r w:rsidRPr="00B8752F">
        <w:rPr>
          <w:rFonts w:asciiTheme="majorBidi" w:hAnsiTheme="majorBidi" w:hint="cs"/>
          <w:sz w:val="28"/>
          <w:szCs w:val="28"/>
          <w:cs/>
        </w:rPr>
        <w:t>งบการเงินระหว่างกาลนี้แสดงหน่วยเงินตราเป็นสกุลเงินบาทซึ่งต่า</w:t>
      </w:r>
      <w:r>
        <w:rPr>
          <w:rFonts w:asciiTheme="majorBidi" w:hAnsiTheme="majorBidi" w:hint="cs"/>
          <w:sz w:val="28"/>
          <w:szCs w:val="28"/>
          <w:cs/>
        </w:rPr>
        <w:t>ง</w:t>
      </w:r>
      <w:r w:rsidRPr="00B8752F">
        <w:rPr>
          <w:rFonts w:asciiTheme="majorBidi" w:hAnsiTheme="majorBidi" w:hint="cs"/>
          <w:sz w:val="28"/>
          <w:szCs w:val="28"/>
          <w:cs/>
        </w:rPr>
        <w:t>จากสกุลเงินที่ใช้ในการดำเนินงานของบริษัท</w:t>
      </w:r>
      <w:r w:rsidRPr="00B8752F">
        <w:rPr>
          <w:rFonts w:asciiTheme="majorBidi" w:hAnsiTheme="majorBidi"/>
          <w:sz w:val="28"/>
          <w:szCs w:val="28"/>
          <w:cs/>
        </w:rPr>
        <w:t xml:space="preserve"> </w:t>
      </w:r>
      <w:r w:rsidRPr="00B8752F">
        <w:rPr>
          <w:rFonts w:asciiTheme="majorBidi" w:hAnsiTheme="majorBidi" w:hint="cs"/>
          <w:sz w:val="28"/>
          <w:szCs w:val="28"/>
          <w:cs/>
        </w:rPr>
        <w:t>คือ</w:t>
      </w:r>
      <w:r w:rsidRPr="00B8752F">
        <w:rPr>
          <w:rFonts w:asciiTheme="majorBidi" w:hAnsiTheme="majorBidi"/>
          <w:sz w:val="28"/>
          <w:szCs w:val="28"/>
          <w:cs/>
        </w:rPr>
        <w:t xml:space="preserve"> </w:t>
      </w:r>
      <w:r w:rsidRPr="00B8752F">
        <w:rPr>
          <w:rFonts w:asciiTheme="majorBidi" w:hAnsiTheme="majorBidi" w:hint="cs"/>
          <w:sz w:val="28"/>
          <w:szCs w:val="28"/>
          <w:cs/>
        </w:rPr>
        <w:t>สกุลเงินเยนญี่ปุ่น</w:t>
      </w:r>
      <w:r w:rsidRPr="00B8752F">
        <w:rPr>
          <w:rFonts w:asciiTheme="majorBidi" w:hAnsiTheme="majorBidi"/>
          <w:sz w:val="28"/>
          <w:szCs w:val="28"/>
          <w:cs/>
        </w:rPr>
        <w:t xml:space="preserve"> </w:t>
      </w:r>
      <w:r w:rsidRPr="00B8752F">
        <w:rPr>
          <w:rFonts w:asciiTheme="majorBidi" w:hAnsiTheme="majorBidi" w:hint="cs"/>
          <w:sz w:val="28"/>
          <w:szCs w:val="28"/>
          <w:cs/>
        </w:rPr>
        <w:t>ซึ่งการ</w:t>
      </w:r>
      <w:r w:rsidR="00536C20">
        <w:rPr>
          <w:rFonts w:asciiTheme="majorBidi" w:hAnsiTheme="majorBidi" w:hint="cs"/>
          <w:sz w:val="28"/>
          <w:szCs w:val="28"/>
          <w:cs/>
        </w:rPr>
        <w:t>นำเสนองบการเงินเป็น</w:t>
      </w:r>
      <w:r w:rsidRPr="00B8752F">
        <w:rPr>
          <w:rFonts w:asciiTheme="majorBidi" w:hAnsiTheme="majorBidi" w:hint="cs"/>
          <w:sz w:val="28"/>
          <w:szCs w:val="28"/>
          <w:cs/>
        </w:rPr>
        <w:t>หน่วยเงินตราสกุลเงินบาทเพื่อให้เป็นไปตามกฎระเบียบของหน่วยงานในประเทศไทย</w:t>
      </w:r>
      <w:r w:rsidR="00536C20">
        <w:rPr>
          <w:rFonts w:asciiTheme="majorBidi" w:hAnsiTheme="majorBidi" w:hint="cs"/>
          <w:sz w:val="28"/>
          <w:szCs w:val="28"/>
          <w:cs/>
        </w:rPr>
        <w:t xml:space="preserve"> </w:t>
      </w:r>
      <w:r w:rsidRPr="00B8752F">
        <w:rPr>
          <w:rFonts w:asciiTheme="majorBidi" w:hAnsiTheme="majorBidi" w:hint="cs"/>
          <w:sz w:val="28"/>
          <w:szCs w:val="28"/>
          <w:cs/>
        </w:rPr>
        <w:t>ข้อมูลทางการเงินทั้งหมดที่แสดงด้วยสกุลเงินบาทในหมายเหต</w:t>
      </w:r>
      <w:r>
        <w:rPr>
          <w:rFonts w:asciiTheme="majorBidi" w:hAnsiTheme="majorBidi" w:hint="cs"/>
          <w:sz w:val="28"/>
          <w:szCs w:val="28"/>
          <w:cs/>
        </w:rPr>
        <w:t>ุ</w:t>
      </w:r>
      <w:r w:rsidRPr="00B8752F">
        <w:rPr>
          <w:rFonts w:asciiTheme="majorBidi" w:hAnsiTheme="majorBidi" w:hint="cs"/>
          <w:sz w:val="28"/>
          <w:szCs w:val="28"/>
          <w:cs/>
        </w:rPr>
        <w:t>ประกอบงบการเงินได้มีการปัดเศษเพื่อให้แสดงเป็นหลักพันบาท</w:t>
      </w:r>
      <w:r w:rsidRPr="00B8752F">
        <w:rPr>
          <w:rFonts w:asciiTheme="majorBidi" w:hAnsiTheme="majorBidi"/>
          <w:sz w:val="28"/>
          <w:szCs w:val="28"/>
          <w:cs/>
        </w:rPr>
        <w:t xml:space="preserve"> </w:t>
      </w:r>
      <w:r w:rsidRPr="00B8752F">
        <w:rPr>
          <w:rFonts w:asciiTheme="majorBidi" w:hAnsiTheme="majorBidi" w:hint="cs"/>
          <w:sz w:val="28"/>
          <w:szCs w:val="28"/>
          <w:cs/>
        </w:rPr>
        <w:t>ยกเว้นที่ระบุไว้เป็นอย่างอื่น</w:t>
      </w:r>
      <w:r w:rsidRPr="00B8752F">
        <w:rPr>
          <w:rFonts w:asciiTheme="majorBidi" w:hAnsiTheme="majorBidi"/>
          <w:sz w:val="28"/>
          <w:szCs w:val="28"/>
          <w:cs/>
        </w:rPr>
        <w:t xml:space="preserve"> </w:t>
      </w:r>
      <w:r w:rsidRPr="00B8752F">
        <w:rPr>
          <w:rFonts w:asciiTheme="majorBidi" w:hAnsiTheme="majorBidi" w:hint="cs"/>
          <w:sz w:val="28"/>
          <w:szCs w:val="28"/>
          <w:cs/>
        </w:rPr>
        <w:t>งบการเงินระหว่างกาลแสดงหน่วยเงินตราเป็นสกุลเยนญี่ปุ่นซึ่งเป็นสกุลเงินที่ใช้ในการดำเนินงานของบริษัทได้เปิดเผยไว้ในหมายเหตุข้อ</w:t>
      </w:r>
      <w:r w:rsidRPr="00B8752F">
        <w:rPr>
          <w:rFonts w:asciiTheme="majorBidi" w:hAnsiTheme="majorBidi"/>
          <w:sz w:val="28"/>
          <w:szCs w:val="28"/>
          <w:cs/>
        </w:rPr>
        <w:t xml:space="preserve"> </w:t>
      </w:r>
      <w:r w:rsidR="00E922C3" w:rsidRPr="00E922C3">
        <w:rPr>
          <w:rFonts w:asciiTheme="majorBidi" w:hAnsiTheme="majorBidi"/>
          <w:sz w:val="28"/>
          <w:szCs w:val="28"/>
        </w:rPr>
        <w:t>12</w:t>
      </w:r>
    </w:p>
    <w:p w14:paraId="7A4C2A00" w14:textId="56F42F18" w:rsidR="00C95D55" w:rsidRPr="00883072" w:rsidRDefault="00C95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</w:rPr>
      </w:pPr>
    </w:p>
    <w:p w14:paraId="0B427509" w14:textId="123F9E9F" w:rsidR="00991336" w:rsidRPr="00B30C51" w:rsidRDefault="00804175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06A4373" w14:textId="77777777" w:rsidR="004B492A" w:rsidRPr="00883072" w:rsidRDefault="004B492A" w:rsidP="00883072">
      <w:pPr>
        <w:spacing w:line="0" w:lineRule="atLeast"/>
        <w:rPr>
          <w:rFonts w:asciiTheme="majorBidi" w:hAnsiTheme="majorBidi" w:cstheme="majorBidi"/>
          <w:cs/>
          <w:lang w:val="th-TH"/>
        </w:rPr>
      </w:pPr>
    </w:p>
    <w:p w14:paraId="6A012D18" w14:textId="1598B8EA" w:rsidR="00804175" w:rsidRPr="00D5247F" w:rsidRDefault="0073123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5247F">
        <w:rPr>
          <w:rFonts w:asciiTheme="majorBidi" w:hAnsiTheme="majorBidi" w:cstheme="majorBidi" w:hint="cs"/>
          <w:spacing w:val="-4"/>
          <w:sz w:val="28"/>
          <w:szCs w:val="28"/>
          <w:cs/>
        </w:rPr>
        <w:t>ร</w:t>
      </w:r>
      <w:r w:rsidR="00804175" w:rsidRPr="00D5247F">
        <w:rPr>
          <w:rFonts w:asciiTheme="majorBidi" w:hAnsiTheme="majorBidi" w:cstheme="majorBidi"/>
          <w:spacing w:val="-4"/>
          <w:sz w:val="28"/>
          <w:szCs w:val="28"/>
          <w:cs/>
        </w:rPr>
        <w:t>ายการที่สำคัญกับบุคคลหรือกิจการที่เกี่ยวข้องกัน</w:t>
      </w:r>
      <w:r w:rsidR="005E07DC" w:rsidRPr="00D5247F">
        <w:rPr>
          <w:rFonts w:asciiTheme="majorBidi" w:hAnsiTheme="majorBidi" w:cstheme="majorBidi"/>
          <w:spacing w:val="-4"/>
          <w:sz w:val="28"/>
          <w:szCs w:val="28"/>
          <w:cs/>
        </w:rPr>
        <w:t>สำหรับงวดสามเดือนสิ้นสุดวันที่</w:t>
      </w:r>
      <w:r w:rsidR="00804175" w:rsidRPr="00D5247F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E922C3" w:rsidRPr="00E922C3">
        <w:rPr>
          <w:rFonts w:asciiTheme="majorBidi" w:hAnsiTheme="majorBidi" w:cstheme="majorBidi"/>
          <w:spacing w:val="-4"/>
          <w:sz w:val="28"/>
          <w:szCs w:val="28"/>
        </w:rPr>
        <w:t>31</w:t>
      </w:r>
      <w:r w:rsidR="005E07DC" w:rsidRPr="00D5247F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26063D">
        <w:rPr>
          <w:rFonts w:asciiTheme="majorBidi" w:hAnsiTheme="majorBidi" w:cstheme="majorBidi" w:hint="cs"/>
          <w:spacing w:val="-4"/>
          <w:sz w:val="28"/>
          <w:szCs w:val="28"/>
          <w:cs/>
        </w:rPr>
        <w:t>มีนาคม</w:t>
      </w:r>
      <w:r w:rsidR="00804175" w:rsidRPr="00D5247F">
        <w:rPr>
          <w:rFonts w:asciiTheme="majorBidi" w:hAnsiTheme="majorBidi" w:cstheme="majorBidi"/>
          <w:spacing w:val="-4"/>
          <w:sz w:val="28"/>
          <w:szCs w:val="28"/>
          <w:cs/>
        </w:rPr>
        <w:t xml:space="preserve"> สรุปได้ดังนี้   </w:t>
      </w:r>
    </w:p>
    <w:p w14:paraId="459D3455" w14:textId="61CD1B7B" w:rsidR="00407B9E" w:rsidRPr="00883072" w:rsidRDefault="00407B9E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highlight w:val="cyan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804175" w:rsidRPr="00A14949" w14:paraId="193925E8" w14:textId="77777777" w:rsidTr="004E790C">
        <w:trPr>
          <w:tblHeader/>
        </w:trPr>
        <w:tc>
          <w:tcPr>
            <w:tcW w:w="2168" w:type="pct"/>
            <w:shd w:val="clear" w:color="auto" w:fill="auto"/>
          </w:tcPr>
          <w:p w14:paraId="5B53334D" w14:textId="3D12AD30" w:rsidR="00804175" w:rsidRPr="004E790C" w:rsidRDefault="00F94B35" w:rsidP="00014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</w:t>
            </w:r>
          </w:p>
        </w:tc>
        <w:tc>
          <w:tcPr>
            <w:tcW w:w="1353" w:type="pct"/>
            <w:gridSpan w:val="3"/>
          </w:tcPr>
          <w:p w14:paraId="21E3E678" w14:textId="706CDAD1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3F0D46BC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pct"/>
            <w:gridSpan w:val="3"/>
          </w:tcPr>
          <w:p w14:paraId="7B5F7C86" w14:textId="7280D485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26063D" w:rsidRPr="00A14949" w14:paraId="62FFF97A" w14:textId="77777777" w:rsidTr="009777AF">
        <w:trPr>
          <w:tblHeader/>
        </w:trPr>
        <w:tc>
          <w:tcPr>
            <w:tcW w:w="2168" w:type="pct"/>
          </w:tcPr>
          <w:p w14:paraId="406FE742" w14:textId="5B2C95CA" w:rsidR="0026063D" w:rsidRPr="00A14949" w:rsidRDefault="0026063D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149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E922C3" w:rsidRPr="00E922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607" w:type="pct"/>
          </w:tcPr>
          <w:p w14:paraId="2007AEBD" w14:textId="0D83838D" w:rsidR="0026063D" w:rsidRPr="0026063D" w:rsidRDefault="00E922C3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7" w:type="pct"/>
          </w:tcPr>
          <w:p w14:paraId="61C74161" w14:textId="77777777" w:rsidR="0026063D" w:rsidRPr="00A14949" w:rsidRDefault="0026063D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34241356" w14:textId="6EF92BA4" w:rsidR="0026063D" w:rsidRPr="00A14949" w:rsidRDefault="00E922C3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</w:tcPr>
          <w:p w14:paraId="67068FB3" w14:textId="77777777" w:rsidR="0026063D" w:rsidRPr="00A14949" w:rsidRDefault="0026063D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1C3AE7B" w14:textId="47902088" w:rsidR="0026063D" w:rsidRPr="00A14949" w:rsidRDefault="00E922C3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7" w:type="pct"/>
          </w:tcPr>
          <w:p w14:paraId="4B09601A" w14:textId="77777777" w:rsidR="0026063D" w:rsidRPr="00A14949" w:rsidRDefault="0026063D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41B8A0DC" w14:textId="5E07024C" w:rsidR="0026063D" w:rsidRPr="00A14949" w:rsidRDefault="00E922C3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04175" w:rsidRPr="00A14949" w14:paraId="757A914A" w14:textId="77777777" w:rsidTr="009777AF">
        <w:trPr>
          <w:tblHeader/>
        </w:trPr>
        <w:tc>
          <w:tcPr>
            <w:tcW w:w="2168" w:type="pct"/>
          </w:tcPr>
          <w:p w14:paraId="1112AA32" w14:textId="77777777" w:rsidR="00804175" w:rsidRPr="00A14949" w:rsidRDefault="00804175" w:rsidP="00964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2" w:type="pct"/>
            <w:gridSpan w:val="7"/>
          </w:tcPr>
          <w:p w14:paraId="1417F0B8" w14:textId="593CE958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77A9C"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804175" w:rsidRPr="00A14949" w14:paraId="1CE2B2C6" w14:textId="77777777" w:rsidTr="005F266C">
        <w:tc>
          <w:tcPr>
            <w:tcW w:w="2168" w:type="pct"/>
          </w:tcPr>
          <w:p w14:paraId="7A24CAE6" w14:textId="4A656697" w:rsidR="00804175" w:rsidRPr="00A14949" w:rsidRDefault="00804175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  <w:r w:rsidR="00EA5348"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607" w:type="pct"/>
          </w:tcPr>
          <w:p w14:paraId="7088E60B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47" w:type="pct"/>
          </w:tcPr>
          <w:p w14:paraId="4EEE2403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20E87636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47" w:type="pct"/>
          </w:tcPr>
          <w:p w14:paraId="110BB768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0987D6B1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37" w:type="pct"/>
          </w:tcPr>
          <w:p w14:paraId="3B4409D6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3C3A1FCC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187720" w:rsidRPr="00A14949" w14:paraId="75ECC534" w14:textId="77777777" w:rsidTr="00847F5D">
        <w:tc>
          <w:tcPr>
            <w:tcW w:w="2168" w:type="pct"/>
          </w:tcPr>
          <w:p w14:paraId="463070E5" w14:textId="49B3EEC5" w:rsidR="00187720" w:rsidRPr="00A14949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4B67C886" w14:textId="7412161B" w:rsidR="00187720" w:rsidRPr="00825B05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7849385" w14:textId="77777777" w:rsidR="00187720" w:rsidRPr="00A14949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641C4329" w14:textId="2CAB5210" w:rsidR="00187720" w:rsidRPr="00A14949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B4960AD" w14:textId="77777777" w:rsidR="00187720" w:rsidRPr="00A14949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390E8C16" w14:textId="236D9FF5" w:rsidR="00187720" w:rsidRPr="00D5247F" w:rsidRDefault="00E922C3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710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137" w:type="pct"/>
          </w:tcPr>
          <w:p w14:paraId="7E210D84" w14:textId="77777777" w:rsidR="00187720" w:rsidRPr="00D5247F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551085E0" w14:textId="2F8CE15F" w:rsidR="00187720" w:rsidRPr="00A14949" w:rsidRDefault="00E922C3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E922C3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1877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="Angsana New"/>
                <w:sz w:val="28"/>
                <w:szCs w:val="28"/>
              </w:rPr>
              <w:t>543</w:t>
            </w:r>
          </w:p>
        </w:tc>
      </w:tr>
      <w:tr w:rsidR="00187720" w:rsidRPr="00A14949" w14:paraId="784526CA" w14:textId="77777777" w:rsidTr="00847F5D">
        <w:tc>
          <w:tcPr>
            <w:tcW w:w="2168" w:type="pct"/>
            <w:vAlign w:val="bottom"/>
          </w:tcPr>
          <w:p w14:paraId="13D836BB" w14:textId="37B14234" w:rsidR="00187720" w:rsidRPr="00A14949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</w:t>
            </w:r>
            <w:r w:rsidRPr="00A14949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607" w:type="pct"/>
          </w:tcPr>
          <w:p w14:paraId="68B86352" w14:textId="4F07AA3D" w:rsidR="00187720" w:rsidRPr="00825B05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4C73442" w14:textId="77777777" w:rsidR="00187720" w:rsidRPr="00A14949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692C77EE" w14:textId="6E95C328" w:rsidR="00187720" w:rsidRPr="00A14949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A01C8E3" w14:textId="77777777" w:rsidR="00187720" w:rsidRPr="00A14949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6184AE17" w14:textId="48FCFC8E" w:rsidR="00187720" w:rsidRPr="00FF7403" w:rsidRDefault="00E922C3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311</w:t>
            </w:r>
            <w:r w:rsidR="000B3C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  <w:tc>
          <w:tcPr>
            <w:tcW w:w="137" w:type="pct"/>
          </w:tcPr>
          <w:p w14:paraId="3A178B56" w14:textId="77777777" w:rsidR="00187720" w:rsidRPr="00A14949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34493A0F" w14:textId="4AAECDCE" w:rsidR="00187720" w:rsidRPr="005F266C" w:rsidRDefault="00E922C3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="Angsana New"/>
                <w:sz w:val="28"/>
                <w:szCs w:val="28"/>
              </w:rPr>
              <w:t>388</w:t>
            </w:r>
            <w:r w:rsidR="001877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="Angsana New"/>
                <w:sz w:val="28"/>
                <w:szCs w:val="28"/>
              </w:rPr>
              <w:t>326</w:t>
            </w:r>
          </w:p>
        </w:tc>
      </w:tr>
      <w:tr w:rsidR="00187720" w:rsidRPr="00A14949" w14:paraId="7F468977" w14:textId="77777777" w:rsidTr="00847F5D">
        <w:tc>
          <w:tcPr>
            <w:tcW w:w="2168" w:type="pct"/>
            <w:vAlign w:val="bottom"/>
          </w:tcPr>
          <w:p w14:paraId="64B869EB" w14:textId="40DCAD55" w:rsidR="00187720" w:rsidRPr="00A14949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ค่าความช่วยเหลือทางเทคนิค </w:t>
            </w:r>
          </w:p>
        </w:tc>
        <w:tc>
          <w:tcPr>
            <w:tcW w:w="607" w:type="pct"/>
          </w:tcPr>
          <w:p w14:paraId="11C43D7B" w14:textId="6C7C3EC9" w:rsidR="00187720" w:rsidRPr="00825B05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0775ABF" w14:textId="77777777" w:rsidR="00187720" w:rsidRPr="00A14949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6DE11AAA" w14:textId="234ACABD" w:rsidR="00187720" w:rsidRPr="00A14949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FC8DE52" w14:textId="77777777" w:rsidR="00187720" w:rsidRPr="00A14949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0805E5A8" w14:textId="639EBFEE" w:rsidR="00187720" w:rsidRPr="00FF7403" w:rsidRDefault="00E922C3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B3C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656</w:t>
            </w:r>
          </w:p>
        </w:tc>
        <w:tc>
          <w:tcPr>
            <w:tcW w:w="137" w:type="pct"/>
          </w:tcPr>
          <w:p w14:paraId="654806DD" w14:textId="77777777" w:rsidR="00187720" w:rsidRPr="00A14949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173C4C44" w14:textId="2F1A3EF0" w:rsidR="00187720" w:rsidRPr="00F55BAA" w:rsidRDefault="00E922C3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="Angsana New"/>
                <w:sz w:val="28"/>
                <w:szCs w:val="28"/>
              </w:rPr>
              <w:t>4</w:t>
            </w:r>
            <w:r w:rsidR="001877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="Angsana New"/>
                <w:sz w:val="28"/>
                <w:szCs w:val="28"/>
              </w:rPr>
              <w:t>118</w:t>
            </w:r>
          </w:p>
        </w:tc>
      </w:tr>
      <w:tr w:rsidR="00187720" w:rsidRPr="00A14949" w14:paraId="7ABAF7DC" w14:textId="77777777" w:rsidTr="00847F5D">
        <w:tc>
          <w:tcPr>
            <w:tcW w:w="2168" w:type="pct"/>
            <w:vAlign w:val="bottom"/>
          </w:tcPr>
          <w:p w14:paraId="40C374BA" w14:textId="0FE4F535" w:rsidR="00187720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07" w:type="pct"/>
          </w:tcPr>
          <w:p w14:paraId="2561D9AA" w14:textId="1B23DD57" w:rsidR="00187720" w:rsidRPr="00A14949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5E81D49" w14:textId="77777777" w:rsidR="00187720" w:rsidRPr="00A14949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24B83AC9" w14:textId="49EF03C2" w:rsidR="00187720" w:rsidRPr="00A14949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B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AB3EC83" w14:textId="77777777" w:rsidR="00187720" w:rsidRPr="0023176A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73853FF8" w14:textId="1F91D1A0" w:rsidR="00187720" w:rsidRPr="0023176A" w:rsidRDefault="00E922C3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E922C3">
              <w:rPr>
                <w:rFonts w:asciiTheme="majorBidi" w:hAnsiTheme="majorBidi" w:cs="Angsana New"/>
                <w:sz w:val="28"/>
                <w:szCs w:val="28"/>
              </w:rPr>
              <w:t>29</w:t>
            </w:r>
          </w:p>
        </w:tc>
        <w:tc>
          <w:tcPr>
            <w:tcW w:w="137" w:type="pct"/>
          </w:tcPr>
          <w:p w14:paraId="59F3F9E3" w14:textId="77777777" w:rsidR="00187720" w:rsidRPr="00A14949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7FC66FC6" w14:textId="1CED54A2" w:rsidR="00187720" w:rsidRDefault="00E922C3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="Angsana New"/>
                <w:sz w:val="28"/>
                <w:szCs w:val="28"/>
              </w:rPr>
              <w:t>412</w:t>
            </w:r>
          </w:p>
        </w:tc>
      </w:tr>
      <w:tr w:rsidR="00F94B35" w:rsidRPr="000C1448" w14:paraId="04234417" w14:textId="77777777" w:rsidTr="00847F5D">
        <w:tc>
          <w:tcPr>
            <w:tcW w:w="2168" w:type="pct"/>
            <w:vAlign w:val="bottom"/>
          </w:tcPr>
          <w:p w14:paraId="7E5D5725" w14:textId="77777777" w:rsidR="00F94B35" w:rsidRPr="000C1448" w:rsidRDefault="00F94B35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07" w:type="pct"/>
          </w:tcPr>
          <w:p w14:paraId="5DE50F44" w14:textId="77777777" w:rsidR="00F94B35" w:rsidRPr="000C1448" w:rsidRDefault="00F94B35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7" w:type="pct"/>
          </w:tcPr>
          <w:p w14:paraId="3787820A" w14:textId="77777777" w:rsidR="00F94B35" w:rsidRPr="000C1448" w:rsidRDefault="00F94B35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  <w:highlight w:val="cyan"/>
              </w:rPr>
            </w:pPr>
          </w:p>
        </w:tc>
        <w:tc>
          <w:tcPr>
            <w:tcW w:w="599" w:type="pct"/>
          </w:tcPr>
          <w:p w14:paraId="64948768" w14:textId="77777777" w:rsidR="00F94B35" w:rsidRPr="000C1448" w:rsidRDefault="00F94B35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7" w:type="pct"/>
          </w:tcPr>
          <w:p w14:paraId="311B8F74" w14:textId="77777777" w:rsidR="00F94B35" w:rsidRPr="000C1448" w:rsidRDefault="00F94B35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  <w:highlight w:val="cyan"/>
              </w:rPr>
            </w:pPr>
          </w:p>
        </w:tc>
        <w:tc>
          <w:tcPr>
            <w:tcW w:w="590" w:type="pct"/>
          </w:tcPr>
          <w:p w14:paraId="095B137C" w14:textId="77777777" w:rsidR="00F94B35" w:rsidRPr="000C1448" w:rsidRDefault="00F94B35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7" w:type="pct"/>
          </w:tcPr>
          <w:p w14:paraId="06073452" w14:textId="77777777" w:rsidR="00F94B35" w:rsidRPr="000C1448" w:rsidRDefault="00F94B35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  <w:highlight w:val="cyan"/>
              </w:rPr>
            </w:pPr>
          </w:p>
        </w:tc>
        <w:tc>
          <w:tcPr>
            <w:tcW w:w="605" w:type="pct"/>
          </w:tcPr>
          <w:p w14:paraId="5D6EF113" w14:textId="77777777" w:rsidR="00F94B35" w:rsidRPr="000C1448" w:rsidRDefault="00F94B35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02222C" w:rsidRPr="00A14949" w14:paraId="7358A9DF" w14:textId="77777777" w:rsidTr="00847F5D">
        <w:tc>
          <w:tcPr>
            <w:tcW w:w="2168" w:type="pct"/>
            <w:vAlign w:val="bottom"/>
          </w:tcPr>
          <w:p w14:paraId="2560F35A" w14:textId="7C9964B7" w:rsidR="0002222C" w:rsidRPr="00FF7403" w:rsidRDefault="0002222C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7403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07" w:type="pct"/>
          </w:tcPr>
          <w:p w14:paraId="13649778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5138CEB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2A11E14C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AFCF6DB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2596E5A9" w14:textId="77777777" w:rsidR="0002222C" w:rsidRPr="00FF7403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28F53D6B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6341EE1D" w14:textId="77777777" w:rsidR="0002222C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222C" w:rsidRPr="00A14949" w14:paraId="4D69CE8D" w14:textId="77777777" w:rsidTr="00847F5D">
        <w:tc>
          <w:tcPr>
            <w:tcW w:w="2168" w:type="pct"/>
            <w:vAlign w:val="bottom"/>
          </w:tcPr>
          <w:p w14:paraId="46719BB6" w14:textId="55A0113C" w:rsidR="0002222C" w:rsidRDefault="0002222C" w:rsidP="0002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403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</w:tcPr>
          <w:p w14:paraId="0F6F6AC3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405F85EB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2BA1625D" w14:textId="53274EF8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9474307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6DE35B0D" w14:textId="77777777" w:rsidR="0002222C" w:rsidRPr="00FF7403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4628F70F" w14:textId="77777777" w:rsidR="0002222C" w:rsidRPr="00A14949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2C9AE5AC" w14:textId="77777777" w:rsidR="0002222C" w:rsidRDefault="0002222C" w:rsidP="00022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7720" w:rsidRPr="00A14949" w14:paraId="5AC920FC" w14:textId="77777777" w:rsidTr="00847F5D">
        <w:tc>
          <w:tcPr>
            <w:tcW w:w="2168" w:type="pct"/>
            <w:vAlign w:val="bottom"/>
          </w:tcPr>
          <w:p w14:paraId="368E4535" w14:textId="4302344F" w:rsidR="00187720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 xml:space="preserve">   </w:t>
            </w:r>
            <w:r w:rsidRPr="00FF7403">
              <w:rPr>
                <w:rFonts w:asciiTheme="majorBidi" w:hAnsiTheme="majorBidi" w:cs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607" w:type="pct"/>
          </w:tcPr>
          <w:p w14:paraId="0B01DA99" w14:textId="5B942AA0" w:rsidR="00187720" w:rsidRPr="00A14949" w:rsidRDefault="00E922C3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8432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928</w:t>
            </w:r>
          </w:p>
        </w:tc>
        <w:tc>
          <w:tcPr>
            <w:tcW w:w="147" w:type="pct"/>
          </w:tcPr>
          <w:p w14:paraId="612BD8FA" w14:textId="77777777" w:rsidR="00187720" w:rsidRPr="00A14949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6A2FCDE7" w14:textId="4E641B67" w:rsidR="00187720" w:rsidRPr="00A14949" w:rsidRDefault="00E922C3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="Angsana New"/>
                <w:sz w:val="28"/>
                <w:szCs w:val="28"/>
              </w:rPr>
              <w:t>14</w:t>
            </w:r>
            <w:r w:rsidR="001877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="Angsana New"/>
                <w:sz w:val="28"/>
                <w:szCs w:val="28"/>
              </w:rPr>
              <w:t>233</w:t>
            </w:r>
          </w:p>
        </w:tc>
        <w:tc>
          <w:tcPr>
            <w:tcW w:w="147" w:type="pct"/>
          </w:tcPr>
          <w:p w14:paraId="46FB0403" w14:textId="77777777" w:rsidR="00187720" w:rsidRPr="00A14949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26D5D2EA" w14:textId="5E7E9712" w:rsidR="00187720" w:rsidRPr="00FF7403" w:rsidRDefault="00E922C3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DA63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766</w:t>
            </w:r>
          </w:p>
        </w:tc>
        <w:tc>
          <w:tcPr>
            <w:tcW w:w="137" w:type="pct"/>
          </w:tcPr>
          <w:p w14:paraId="74091D17" w14:textId="77777777" w:rsidR="00187720" w:rsidRPr="00A14949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1CAE0381" w14:textId="1991F963" w:rsidR="00187720" w:rsidRDefault="00E922C3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="Angsana New"/>
                <w:sz w:val="28"/>
                <w:szCs w:val="28"/>
              </w:rPr>
              <w:t>12</w:t>
            </w:r>
            <w:r w:rsidR="001877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="Angsana New"/>
                <w:sz w:val="28"/>
                <w:szCs w:val="28"/>
              </w:rPr>
              <w:t>218</w:t>
            </w:r>
          </w:p>
        </w:tc>
      </w:tr>
      <w:tr w:rsidR="00187720" w:rsidRPr="00A14949" w14:paraId="0AD93870" w14:textId="77777777" w:rsidTr="00847F5D">
        <w:tc>
          <w:tcPr>
            <w:tcW w:w="2168" w:type="pct"/>
            <w:vAlign w:val="bottom"/>
          </w:tcPr>
          <w:p w14:paraId="2EC31A5F" w14:textId="7FF91D38" w:rsidR="00187720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 xml:space="preserve">   </w:t>
            </w:r>
            <w:r w:rsidRPr="00FF7403">
              <w:rPr>
                <w:rFonts w:asciiTheme="majorBidi" w:hAnsiTheme="majorBidi" w:cs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0DD76A75" w14:textId="531480C6" w:rsidR="00187720" w:rsidRPr="00A14949" w:rsidRDefault="00E922C3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47" w:type="pct"/>
          </w:tcPr>
          <w:p w14:paraId="1C1BC9F8" w14:textId="77777777" w:rsidR="00187720" w:rsidRPr="00A14949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71200329" w14:textId="717C1C73" w:rsidR="00187720" w:rsidRPr="00A14949" w:rsidRDefault="00E922C3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="Angsana New"/>
                <w:sz w:val="28"/>
                <w:szCs w:val="28"/>
              </w:rPr>
              <w:t>53</w:t>
            </w:r>
          </w:p>
        </w:tc>
        <w:tc>
          <w:tcPr>
            <w:tcW w:w="147" w:type="pct"/>
          </w:tcPr>
          <w:p w14:paraId="74263474" w14:textId="77777777" w:rsidR="00187720" w:rsidRPr="00A14949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8B72A04" w14:textId="13708BFA" w:rsidR="00187720" w:rsidRPr="00FF7403" w:rsidRDefault="00E922C3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37" w:type="pct"/>
          </w:tcPr>
          <w:p w14:paraId="25D3E09A" w14:textId="77777777" w:rsidR="00187720" w:rsidRPr="00A14949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C5C453E" w14:textId="10190410" w:rsidR="00187720" w:rsidRDefault="00E922C3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="Angsana New"/>
                <w:sz w:val="28"/>
                <w:szCs w:val="28"/>
              </w:rPr>
              <w:t>53</w:t>
            </w:r>
          </w:p>
        </w:tc>
      </w:tr>
      <w:tr w:rsidR="00187720" w:rsidRPr="00A14949" w14:paraId="567E5C05" w14:textId="77777777" w:rsidTr="00847F5D">
        <w:tc>
          <w:tcPr>
            <w:tcW w:w="2168" w:type="pct"/>
            <w:vAlign w:val="bottom"/>
          </w:tcPr>
          <w:p w14:paraId="60BC8A89" w14:textId="42FE5CBD" w:rsidR="00187720" w:rsidRPr="00FF7403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  </w:t>
            </w:r>
            <w:r w:rsidRPr="00FF7403">
              <w:rPr>
                <w:rFonts w:asciiTheme="majorBidi" w:hAnsiTheme="majorBidi" w:cs="Angsana New" w:hint="cs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3C1B9059" w14:textId="1DC63097" w:rsidR="00187720" w:rsidRPr="00A14949" w:rsidRDefault="00E922C3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CC15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983</w:t>
            </w:r>
          </w:p>
        </w:tc>
        <w:tc>
          <w:tcPr>
            <w:tcW w:w="147" w:type="pct"/>
          </w:tcPr>
          <w:p w14:paraId="087D735D" w14:textId="77777777" w:rsidR="00187720" w:rsidRPr="00A14949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4FBF5FC5" w14:textId="415C6668" w:rsidR="00187720" w:rsidRPr="00A14949" w:rsidRDefault="00E922C3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="Angsana New"/>
                <w:sz w:val="28"/>
                <w:szCs w:val="28"/>
              </w:rPr>
              <w:t>14</w:t>
            </w:r>
            <w:r w:rsidR="001877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="Angsana New"/>
                <w:sz w:val="28"/>
                <w:szCs w:val="28"/>
              </w:rPr>
              <w:t>286</w:t>
            </w:r>
          </w:p>
        </w:tc>
        <w:tc>
          <w:tcPr>
            <w:tcW w:w="147" w:type="pct"/>
          </w:tcPr>
          <w:p w14:paraId="7BC9F01D" w14:textId="77777777" w:rsidR="00187720" w:rsidRPr="00A14949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D0D89CA" w14:textId="7A1F2306" w:rsidR="00187720" w:rsidRPr="00FF7403" w:rsidRDefault="00E922C3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B85A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821</w:t>
            </w:r>
          </w:p>
        </w:tc>
        <w:tc>
          <w:tcPr>
            <w:tcW w:w="137" w:type="pct"/>
          </w:tcPr>
          <w:p w14:paraId="5B6BCA98" w14:textId="77777777" w:rsidR="00187720" w:rsidRPr="00A14949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1481C9C" w14:textId="2ABD9D06" w:rsidR="00187720" w:rsidRDefault="00E922C3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22C3">
              <w:rPr>
                <w:rFonts w:asciiTheme="majorBidi" w:hAnsiTheme="majorBidi" w:cs="Angsana New"/>
                <w:sz w:val="28"/>
                <w:szCs w:val="28"/>
              </w:rPr>
              <w:t>12</w:t>
            </w:r>
            <w:r w:rsidR="001877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="Angsana New"/>
                <w:sz w:val="28"/>
                <w:szCs w:val="28"/>
              </w:rPr>
              <w:t>271</w:t>
            </w:r>
          </w:p>
        </w:tc>
      </w:tr>
    </w:tbl>
    <w:p w14:paraId="123081B6" w14:textId="77777777" w:rsidR="00187720" w:rsidRPr="00883072" w:rsidRDefault="00187720" w:rsidP="00187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="Angsana New"/>
        </w:rPr>
      </w:pPr>
    </w:p>
    <w:p w14:paraId="257EC67F" w14:textId="5A31B523" w:rsidR="00FF7403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  <w:r w:rsidRPr="00FF7403">
        <w:rPr>
          <w:rFonts w:asciiTheme="majorBidi" w:hAnsiTheme="majorBidi" w:cs="Angsana New" w:hint="cs"/>
          <w:sz w:val="28"/>
          <w:szCs w:val="28"/>
          <w:cs/>
        </w:rPr>
        <w:t>ยอดคงเหลือกับบุคคลหรือกิจการที่เกี่ยวข้องกัน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F7403">
        <w:rPr>
          <w:rFonts w:asciiTheme="majorBidi" w:hAnsiTheme="majorBidi" w:cs="Angsana New" w:hint="cs"/>
          <w:sz w:val="28"/>
          <w:szCs w:val="28"/>
          <w:cs/>
        </w:rPr>
        <w:t>ณ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F7403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922C3" w:rsidRPr="00E922C3">
        <w:rPr>
          <w:rFonts w:asciiTheme="majorBidi" w:hAnsiTheme="majorBidi" w:cs="Angsana New"/>
          <w:sz w:val="28"/>
          <w:szCs w:val="28"/>
        </w:rPr>
        <w:t>31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6063D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922C3" w:rsidRPr="00E922C3">
        <w:rPr>
          <w:rFonts w:asciiTheme="majorBidi" w:hAnsiTheme="majorBidi" w:cs="Angsana New"/>
          <w:sz w:val="28"/>
          <w:szCs w:val="28"/>
        </w:rPr>
        <w:t>2565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F7403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922C3" w:rsidRPr="00E922C3">
        <w:rPr>
          <w:rFonts w:asciiTheme="majorBidi" w:hAnsiTheme="majorBidi" w:cs="Angsana New"/>
          <w:sz w:val="28"/>
          <w:szCs w:val="28"/>
        </w:rPr>
        <w:t>31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F7403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922C3" w:rsidRPr="00E922C3">
        <w:rPr>
          <w:rFonts w:asciiTheme="majorBidi" w:hAnsiTheme="majorBidi" w:cs="Angsana New"/>
          <w:sz w:val="28"/>
          <w:szCs w:val="28"/>
        </w:rPr>
        <w:t>2564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F7403">
        <w:rPr>
          <w:rFonts w:asciiTheme="majorBidi" w:hAnsiTheme="majorBidi" w:cs="Angsana New" w:hint="cs"/>
          <w:sz w:val="28"/>
          <w:szCs w:val="28"/>
          <w:cs/>
        </w:rPr>
        <w:t>มีดังนี้</w:t>
      </w:r>
    </w:p>
    <w:p w14:paraId="422166F2" w14:textId="77777777" w:rsidR="00FF7403" w:rsidRPr="00883072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0000FF"/>
        </w:rPr>
      </w:pP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3"/>
        <w:gridCol w:w="1170"/>
        <w:gridCol w:w="270"/>
        <w:gridCol w:w="991"/>
        <w:gridCol w:w="269"/>
        <w:gridCol w:w="1033"/>
        <w:gridCol w:w="256"/>
        <w:gridCol w:w="1106"/>
      </w:tblGrid>
      <w:tr w:rsidR="00804175" w:rsidRPr="00A14949" w14:paraId="6FB865DF" w14:textId="77777777" w:rsidTr="00187720">
        <w:trPr>
          <w:tblHeader/>
        </w:trPr>
        <w:tc>
          <w:tcPr>
            <w:tcW w:w="2213" w:type="pct"/>
          </w:tcPr>
          <w:p w14:paraId="37AB88B4" w14:textId="0B5ACE3E" w:rsidR="00804175" w:rsidRPr="00A14949" w:rsidRDefault="00804175" w:rsidP="009777A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30" w:type="pct"/>
            <w:gridSpan w:val="3"/>
          </w:tcPr>
          <w:p w14:paraId="4AA8390E" w14:textId="142887C8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2A1BBDB" w14:textId="77777777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pct"/>
            <w:gridSpan w:val="3"/>
          </w:tcPr>
          <w:p w14:paraId="01B09E5F" w14:textId="6635201C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063D" w:rsidRPr="00A14949" w14:paraId="28331891" w14:textId="77777777" w:rsidTr="00187720">
        <w:trPr>
          <w:tblHeader/>
        </w:trPr>
        <w:tc>
          <w:tcPr>
            <w:tcW w:w="2213" w:type="pct"/>
          </w:tcPr>
          <w:p w14:paraId="1029012C" w14:textId="77777777" w:rsidR="0026063D" w:rsidRPr="00A14949" w:rsidRDefault="0026063D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</w:tcPr>
          <w:p w14:paraId="101EA16C" w14:textId="6802E437" w:rsidR="0026063D" w:rsidRPr="00A14949" w:rsidRDefault="00E922C3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6063D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26063D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8" w:type="pct"/>
          </w:tcPr>
          <w:p w14:paraId="022354B3" w14:textId="77777777" w:rsidR="0026063D" w:rsidRPr="00A14949" w:rsidRDefault="0026063D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20750DCD" w14:textId="5A24F894" w:rsidR="0026063D" w:rsidRPr="00A14949" w:rsidRDefault="00E922C3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6063D" w:rsidRPr="00A149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6063D" w:rsidRPr="00A1494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</w:tcPr>
          <w:p w14:paraId="459F42D9" w14:textId="77777777" w:rsidR="0026063D" w:rsidRPr="00A14949" w:rsidRDefault="0026063D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</w:tcPr>
          <w:p w14:paraId="09D4535B" w14:textId="356B6373" w:rsidR="0026063D" w:rsidRPr="00A14949" w:rsidRDefault="00E922C3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6063D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26063D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0" w:type="pct"/>
          </w:tcPr>
          <w:p w14:paraId="318E7957" w14:textId="77777777" w:rsidR="0026063D" w:rsidRPr="00A14949" w:rsidRDefault="0026063D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41D1C9AF" w14:textId="03587269" w:rsidR="0026063D" w:rsidRPr="00A14949" w:rsidRDefault="00E922C3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6063D" w:rsidRPr="00A149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6063D" w:rsidRPr="00A1494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26063D" w:rsidRPr="00A14949" w14:paraId="6355C962" w14:textId="77777777" w:rsidTr="00187720">
        <w:trPr>
          <w:tblHeader/>
        </w:trPr>
        <w:tc>
          <w:tcPr>
            <w:tcW w:w="2213" w:type="pct"/>
          </w:tcPr>
          <w:p w14:paraId="4B422BEC" w14:textId="43D05376" w:rsidR="0026063D" w:rsidRPr="00585772" w:rsidRDefault="0026063D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8577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640" w:type="pct"/>
          </w:tcPr>
          <w:p w14:paraId="449BCDE2" w14:textId="7F06245C" w:rsidR="0026063D" w:rsidRPr="0026063D" w:rsidRDefault="00E922C3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8" w:type="pct"/>
          </w:tcPr>
          <w:p w14:paraId="28362614" w14:textId="77777777" w:rsidR="0026063D" w:rsidRPr="00A14949" w:rsidRDefault="0026063D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405F91FA" w14:textId="0BBD9017" w:rsidR="0026063D" w:rsidRPr="00A14949" w:rsidRDefault="00E922C3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</w:tcPr>
          <w:p w14:paraId="2D6FECF4" w14:textId="77777777" w:rsidR="0026063D" w:rsidRPr="00A14949" w:rsidRDefault="0026063D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</w:tcPr>
          <w:p w14:paraId="39E20AE8" w14:textId="265DC825" w:rsidR="0026063D" w:rsidRPr="00A14949" w:rsidRDefault="00E922C3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0" w:type="pct"/>
          </w:tcPr>
          <w:p w14:paraId="2FC93DF3" w14:textId="77777777" w:rsidR="0026063D" w:rsidRPr="00A14949" w:rsidRDefault="0026063D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565A5AAF" w14:textId="3C767E37" w:rsidR="0026063D" w:rsidRPr="00A14949" w:rsidRDefault="00E922C3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04175" w:rsidRPr="00A14949" w14:paraId="263F8192" w14:textId="77777777" w:rsidTr="00187720">
        <w:trPr>
          <w:tblHeader/>
        </w:trPr>
        <w:tc>
          <w:tcPr>
            <w:tcW w:w="2213" w:type="pct"/>
          </w:tcPr>
          <w:p w14:paraId="6D1B9E53" w14:textId="13ED073E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1" w:name="_Hlk35959253"/>
          </w:p>
        </w:tc>
        <w:tc>
          <w:tcPr>
            <w:tcW w:w="2787" w:type="pct"/>
            <w:gridSpan w:val="7"/>
          </w:tcPr>
          <w:p w14:paraId="5795BB4E" w14:textId="32337CD6" w:rsidR="00804175" w:rsidRPr="00A14949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77A9C"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14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bookmarkEnd w:id="1"/>
      <w:tr w:rsidR="00187720" w:rsidRPr="00A14949" w14:paraId="10E70A39" w14:textId="77777777" w:rsidTr="00187720">
        <w:tc>
          <w:tcPr>
            <w:tcW w:w="2213" w:type="pct"/>
          </w:tcPr>
          <w:p w14:paraId="5BF052E7" w14:textId="77777777" w:rsidR="00187720" w:rsidRPr="00585772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57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40" w:type="pct"/>
          </w:tcPr>
          <w:p w14:paraId="2DA95730" w14:textId="72CB9243" w:rsidR="00187720" w:rsidRPr="00A14949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54829C29" w14:textId="77777777" w:rsidR="00187720" w:rsidRPr="00A14949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31ADB4ED" w14:textId="0C37BF30" w:rsidR="00187720" w:rsidRPr="00A14949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002AE61" w14:textId="77777777" w:rsidR="00187720" w:rsidRPr="00A14949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</w:tcPr>
          <w:p w14:paraId="31E8A79D" w14:textId="1F584EB4" w:rsidR="00187720" w:rsidRPr="00A14949" w:rsidRDefault="00E922C3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036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070</w:t>
            </w:r>
            <w:r w:rsidR="00F036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140" w:type="pct"/>
          </w:tcPr>
          <w:p w14:paraId="45730CEC" w14:textId="77777777" w:rsidR="00187720" w:rsidRPr="00A14949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69C3A03C" w14:textId="62CB1AD2" w:rsidR="00187720" w:rsidRPr="00A14949" w:rsidRDefault="00E922C3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629</w:t>
            </w:r>
            <w:r w:rsidR="00187720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771</w:t>
            </w:r>
          </w:p>
        </w:tc>
      </w:tr>
      <w:tr w:rsidR="00187720" w:rsidRPr="00A14949" w14:paraId="6B1EEB3C" w14:textId="77777777" w:rsidTr="00187720">
        <w:tc>
          <w:tcPr>
            <w:tcW w:w="2213" w:type="pct"/>
          </w:tcPr>
          <w:p w14:paraId="5AE988E6" w14:textId="492A90E6" w:rsidR="00187720" w:rsidRPr="00187720" w:rsidRDefault="00187720" w:rsidP="00187720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หัก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40" w:type="pct"/>
          </w:tcPr>
          <w:p w14:paraId="4C35D32B" w14:textId="01059795" w:rsidR="00187720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47F2FCE0" w14:textId="77777777" w:rsidR="00187720" w:rsidRPr="00A14949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4FDBF890" w14:textId="4E94E24E" w:rsidR="00187720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4DB8853" w14:textId="77777777" w:rsidR="00187720" w:rsidRPr="00A14949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</w:tcPr>
          <w:p w14:paraId="3509B417" w14:textId="03B59011" w:rsidR="00187720" w:rsidRPr="00D72D43" w:rsidRDefault="00C75CD3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E922C3" w:rsidRPr="00E922C3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07573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E922C3" w:rsidRPr="00E922C3">
              <w:rPr>
                <w:rFonts w:asciiTheme="majorBidi" w:hAnsiTheme="majorBidi" w:cstheme="majorBidi"/>
                <w:sz w:val="28"/>
                <w:szCs w:val="28"/>
              </w:rPr>
              <w:t>560</w:t>
            </w:r>
            <w:r w:rsidR="0007573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40" w:type="pct"/>
          </w:tcPr>
          <w:p w14:paraId="504EAB53" w14:textId="77777777" w:rsidR="00187720" w:rsidRPr="00A14949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750F683D" w14:textId="24D0D9A2" w:rsidR="00187720" w:rsidRPr="00D72D43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</w:t>
            </w:r>
            <w:r w:rsidR="00E922C3" w:rsidRPr="00E922C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="00E922C3" w:rsidRPr="00E922C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707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)</w:t>
            </w:r>
          </w:p>
        </w:tc>
      </w:tr>
      <w:tr w:rsidR="00187720" w:rsidRPr="00A14949" w14:paraId="46BC4FFD" w14:textId="77777777" w:rsidTr="00187720">
        <w:tc>
          <w:tcPr>
            <w:tcW w:w="2213" w:type="pct"/>
          </w:tcPr>
          <w:p w14:paraId="7D9E1CF0" w14:textId="3A567D21" w:rsidR="00187720" w:rsidRPr="00A14949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35C931C7" w14:textId="06B701E4" w:rsidR="00187720" w:rsidRPr="00A14949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3F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8" w:type="pct"/>
          </w:tcPr>
          <w:p w14:paraId="02876C40" w14:textId="77777777" w:rsidR="00187720" w:rsidRPr="00A14949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20507545" w14:textId="4A5C7652" w:rsidR="00187720" w:rsidRPr="00644324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43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9AF9D61" w14:textId="77777777" w:rsidR="00187720" w:rsidRPr="00A14949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71355D64" w14:textId="158176D9" w:rsidR="00187720" w:rsidRPr="00A14949" w:rsidRDefault="00E922C3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91E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052</w:t>
            </w:r>
            <w:r w:rsidR="00E91E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675</w:t>
            </w:r>
          </w:p>
        </w:tc>
        <w:tc>
          <w:tcPr>
            <w:tcW w:w="140" w:type="pct"/>
          </w:tcPr>
          <w:p w14:paraId="274CA64A" w14:textId="77777777" w:rsidR="00187720" w:rsidRPr="00A14949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42941A28" w14:textId="791A9E67" w:rsidR="00187720" w:rsidRPr="00A14949" w:rsidRDefault="00E922C3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611</w:t>
            </w:r>
            <w:r w:rsidR="001877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064</w:t>
            </w:r>
          </w:p>
        </w:tc>
      </w:tr>
    </w:tbl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7"/>
        <w:gridCol w:w="912"/>
        <w:gridCol w:w="233"/>
        <w:gridCol w:w="859"/>
        <w:gridCol w:w="232"/>
        <w:gridCol w:w="1078"/>
        <w:gridCol w:w="233"/>
        <w:gridCol w:w="784"/>
        <w:gridCol w:w="234"/>
        <w:gridCol w:w="651"/>
        <w:gridCol w:w="233"/>
        <w:gridCol w:w="1075"/>
        <w:gridCol w:w="233"/>
        <w:gridCol w:w="976"/>
      </w:tblGrid>
      <w:tr w:rsidR="00740453" w:rsidRPr="008D3806" w14:paraId="1E8877BA" w14:textId="77777777" w:rsidTr="00162CF1">
        <w:trPr>
          <w:tblHeader/>
        </w:trPr>
        <w:tc>
          <w:tcPr>
            <w:tcW w:w="1717" w:type="dxa"/>
            <w:vAlign w:val="bottom"/>
          </w:tcPr>
          <w:p w14:paraId="3A67184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04" w:type="dxa"/>
            <w:gridSpan w:val="3"/>
            <w:vAlign w:val="bottom"/>
          </w:tcPr>
          <w:p w14:paraId="201AA7B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2" w:type="dxa"/>
            <w:vAlign w:val="bottom"/>
          </w:tcPr>
          <w:p w14:paraId="39A10E7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7" w:type="dxa"/>
            <w:gridSpan w:val="9"/>
            <w:vAlign w:val="bottom"/>
          </w:tcPr>
          <w:p w14:paraId="72B4D626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0453" w:rsidRPr="008D3806" w14:paraId="22EBC35A" w14:textId="77777777" w:rsidTr="00162CF1">
        <w:trPr>
          <w:tblHeader/>
        </w:trPr>
        <w:tc>
          <w:tcPr>
            <w:tcW w:w="1717" w:type="dxa"/>
            <w:vAlign w:val="bottom"/>
          </w:tcPr>
          <w:p w14:paraId="7465E13A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</w:p>
        </w:tc>
        <w:tc>
          <w:tcPr>
            <w:tcW w:w="912" w:type="dxa"/>
            <w:vAlign w:val="bottom"/>
          </w:tcPr>
          <w:p w14:paraId="037E52EE" w14:textId="77777777" w:rsidR="00740453" w:rsidRPr="0002222C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222C">
              <w:rPr>
                <w:rFonts w:asciiTheme="majorBidi" w:hAnsiTheme="majorBidi" w:cs="Angsana New" w:hint="cs"/>
                <w:sz w:val="28"/>
                <w:szCs w:val="28"/>
                <w:cs/>
              </w:rPr>
              <w:t>ณ</w:t>
            </w:r>
            <w:r w:rsidRPr="0002222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02222C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วันที่</w:t>
            </w:r>
            <w:r w:rsidRPr="0002222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  <w:p w14:paraId="011C91AD" w14:textId="493B3F3E" w:rsidR="00A1202A" w:rsidRDefault="00E922C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740453" w:rsidRPr="000222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20401475" w14:textId="0B0C5198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222C">
              <w:rPr>
                <w:rFonts w:asciiTheme="majorBidi" w:hAnsiTheme="majorBidi" w:cs="Angsana New" w:hint="cs"/>
                <w:sz w:val="28"/>
                <w:szCs w:val="28"/>
                <w:cs/>
              </w:rPr>
              <w:t>ธันวาคม</w:t>
            </w:r>
            <w:r w:rsidRPr="0002222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E922C3" w:rsidRPr="00E922C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3" w:type="dxa"/>
            <w:vAlign w:val="bottom"/>
          </w:tcPr>
          <w:p w14:paraId="555D957C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023C8CBE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7F00E91" w14:textId="2FCE0C54" w:rsidR="00740453" w:rsidRPr="0026063D" w:rsidRDefault="00E922C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5247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6063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26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="00740453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2" w:type="dxa"/>
            <w:vAlign w:val="bottom"/>
          </w:tcPr>
          <w:p w14:paraId="7F6BBDB2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3595185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7C40D30" w14:textId="7158F78A" w:rsidR="00A1202A" w:rsidRDefault="00E922C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740453" w:rsidRPr="008D3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47A4E5A4" w14:textId="77777777" w:rsidR="00A1202A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  <w:p w14:paraId="74993EE5" w14:textId="01E537E8" w:rsidR="00740453" w:rsidRPr="008D3806" w:rsidRDefault="00E922C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3" w:type="dxa"/>
            <w:vAlign w:val="bottom"/>
          </w:tcPr>
          <w:p w14:paraId="360EC064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dxa"/>
            <w:vAlign w:val="bottom"/>
          </w:tcPr>
          <w:p w14:paraId="6EF79710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4" w:type="dxa"/>
            <w:vAlign w:val="bottom"/>
          </w:tcPr>
          <w:p w14:paraId="2B6B3FBE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dxa"/>
            <w:vAlign w:val="bottom"/>
          </w:tcPr>
          <w:p w14:paraId="4C792A79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3" w:type="dxa"/>
            <w:vAlign w:val="bottom"/>
          </w:tcPr>
          <w:p w14:paraId="5F5F449D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4D8210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ผลต่างจากการแปลงค่าเงิน</w:t>
            </w:r>
          </w:p>
        </w:tc>
        <w:tc>
          <w:tcPr>
            <w:tcW w:w="233" w:type="dxa"/>
            <w:vAlign w:val="bottom"/>
          </w:tcPr>
          <w:p w14:paraId="5277521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14:paraId="3213F21C" w14:textId="77777777" w:rsidR="0026063D" w:rsidRPr="008D3806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99F64D2" w14:textId="0D1B13A6" w:rsidR="00740453" w:rsidRPr="008D3806" w:rsidRDefault="00E922C3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6063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6063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26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="0026063D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6063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40453" w:rsidRPr="008D3806" w14:paraId="56BCEB11" w14:textId="77777777" w:rsidTr="00162CF1">
        <w:trPr>
          <w:tblHeader/>
        </w:trPr>
        <w:tc>
          <w:tcPr>
            <w:tcW w:w="1717" w:type="dxa"/>
          </w:tcPr>
          <w:p w14:paraId="49B21F39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4" w:type="dxa"/>
            <w:gridSpan w:val="3"/>
          </w:tcPr>
          <w:p w14:paraId="5164AB24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2" w:type="dxa"/>
          </w:tcPr>
          <w:p w14:paraId="1E06715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7" w:type="dxa"/>
            <w:gridSpan w:val="9"/>
          </w:tcPr>
          <w:p w14:paraId="7836508B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40453" w:rsidRPr="008D3806" w14:paraId="4DC88490" w14:textId="77777777" w:rsidTr="00162CF1">
        <w:tc>
          <w:tcPr>
            <w:tcW w:w="1717" w:type="dxa"/>
          </w:tcPr>
          <w:p w14:paraId="2892CDB5" w14:textId="77777777" w:rsidR="00740453" w:rsidRPr="00FF7403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2" w:type="dxa"/>
          </w:tcPr>
          <w:p w14:paraId="22EA6D20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3" w:type="dxa"/>
          </w:tcPr>
          <w:p w14:paraId="16692C56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859" w:type="dxa"/>
          </w:tcPr>
          <w:p w14:paraId="5BD68C3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2" w:type="dxa"/>
          </w:tcPr>
          <w:p w14:paraId="50CD59C4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0F99ADA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32B6978E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dxa"/>
          </w:tcPr>
          <w:p w14:paraId="21E0EDE4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4D130C5C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dxa"/>
          </w:tcPr>
          <w:p w14:paraId="6ECDF8AA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6EC98A64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4CF0940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55A2BDE1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</w:tcPr>
          <w:p w14:paraId="5F5B549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7720" w:rsidRPr="008D3806" w14:paraId="19EE815A" w14:textId="77777777" w:rsidTr="00162CF1">
        <w:tc>
          <w:tcPr>
            <w:tcW w:w="1717" w:type="dxa"/>
          </w:tcPr>
          <w:p w14:paraId="20925724" w14:textId="77777777" w:rsidR="00187720" w:rsidRPr="00A40893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08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12" w:type="dxa"/>
          </w:tcPr>
          <w:p w14:paraId="2925B6DA" w14:textId="31BF9D4F" w:rsidR="00187720" w:rsidRPr="008D3806" w:rsidRDefault="00E922C3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87720" w:rsidRPr="00BF03C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233" w:type="dxa"/>
          </w:tcPr>
          <w:p w14:paraId="26E49A92" w14:textId="77777777" w:rsidR="00187720" w:rsidRPr="008D3806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859" w:type="dxa"/>
          </w:tcPr>
          <w:p w14:paraId="2B0A908F" w14:textId="091F2849" w:rsidR="00187720" w:rsidRPr="008D3806" w:rsidRDefault="00E922C3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E0CA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2" w:type="dxa"/>
          </w:tcPr>
          <w:p w14:paraId="4F58764B" w14:textId="77777777" w:rsidR="00187720" w:rsidRPr="008D3806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FBF0BDE" w14:textId="14DBAD5B" w:rsidR="00187720" w:rsidRPr="008D3806" w:rsidRDefault="00E922C3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454</w:t>
            </w:r>
            <w:r w:rsidR="00187720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754</w:t>
            </w:r>
          </w:p>
        </w:tc>
        <w:tc>
          <w:tcPr>
            <w:tcW w:w="233" w:type="dxa"/>
          </w:tcPr>
          <w:p w14:paraId="2F36F75A" w14:textId="77777777" w:rsidR="00187720" w:rsidRPr="008D3806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dxa"/>
          </w:tcPr>
          <w:p w14:paraId="6ABBF7E8" w14:textId="3C485AAB" w:rsidR="00187720" w:rsidRPr="008D3806" w:rsidRDefault="00E922C3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1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3F1F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234" w:type="dxa"/>
          </w:tcPr>
          <w:p w14:paraId="482272AC" w14:textId="77777777" w:rsidR="00187720" w:rsidRPr="008D3806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dxa"/>
          </w:tcPr>
          <w:p w14:paraId="6C95FFD5" w14:textId="67D2A5F1" w:rsidR="00187720" w:rsidRPr="008D3806" w:rsidRDefault="00514FF3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518475EE" w14:textId="77777777" w:rsidR="00187720" w:rsidRPr="008D3806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1AD067F" w14:textId="3A3BBED0" w:rsidR="00187720" w:rsidRPr="00583BFA" w:rsidRDefault="00330A9E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22C3" w:rsidRPr="00E922C3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22C3" w:rsidRPr="00E922C3">
              <w:rPr>
                <w:rFonts w:asciiTheme="majorBidi" w:hAnsiTheme="majorBidi" w:cstheme="majorBidi"/>
                <w:sz w:val="28"/>
                <w:szCs w:val="28"/>
              </w:rPr>
              <w:t>888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</w:tcPr>
          <w:p w14:paraId="45DF2A93" w14:textId="77777777" w:rsidR="00187720" w:rsidRPr="00583BFA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</w:tcPr>
          <w:p w14:paraId="1D712D95" w14:textId="420C71A1" w:rsidR="00187720" w:rsidRPr="00583BFA" w:rsidRDefault="00E922C3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447</w:t>
            </w:r>
            <w:r w:rsidR="00037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065</w:t>
            </w:r>
          </w:p>
        </w:tc>
      </w:tr>
      <w:tr w:rsidR="00187720" w:rsidRPr="008D3806" w14:paraId="1D14BB95" w14:textId="77777777" w:rsidTr="00162CF1">
        <w:tc>
          <w:tcPr>
            <w:tcW w:w="1717" w:type="dxa"/>
          </w:tcPr>
          <w:p w14:paraId="6DE51376" w14:textId="05C5CFA1" w:rsidR="00187720" w:rsidRPr="00A40893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B102D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12" w:type="dxa"/>
          </w:tcPr>
          <w:p w14:paraId="082897CC" w14:textId="77777777" w:rsidR="00187720" w:rsidRPr="00BF03CC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18541F64" w14:textId="77777777" w:rsidR="00187720" w:rsidRPr="008D3806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859" w:type="dxa"/>
          </w:tcPr>
          <w:p w14:paraId="6E44EE3B" w14:textId="77777777" w:rsidR="00187720" w:rsidRPr="00BF03CC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2" w:type="dxa"/>
          </w:tcPr>
          <w:p w14:paraId="65744265" w14:textId="77777777" w:rsidR="00187720" w:rsidRPr="008D3806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23103D6" w14:textId="77777777" w:rsidR="00187720" w:rsidRDefault="00187720" w:rsidP="00187720">
            <w:pPr>
              <w:tabs>
                <w:tab w:val="clear" w:pos="680"/>
                <w:tab w:val="decimal" w:pos="698"/>
              </w:tabs>
              <w:ind w:left="-95" w:right="-12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2D6CE61C" w14:textId="77777777" w:rsidR="00187720" w:rsidRDefault="00187720" w:rsidP="00187720">
            <w:pPr>
              <w:tabs>
                <w:tab w:val="clear" w:pos="680"/>
                <w:tab w:val="decimal" w:pos="698"/>
              </w:tabs>
              <w:ind w:left="-95" w:right="-12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59D4AD20" w14:textId="45C490F2" w:rsidR="00187720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4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</w:t>
            </w:r>
            <w:r w:rsidR="00E922C3" w:rsidRPr="00E922C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="00E922C3" w:rsidRPr="00E922C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502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233" w:type="dxa"/>
          </w:tcPr>
          <w:p w14:paraId="4F028342" w14:textId="77777777" w:rsidR="00187720" w:rsidRPr="008D3806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dxa"/>
          </w:tcPr>
          <w:p w14:paraId="758B2C4F" w14:textId="16E045C1" w:rsidR="00187720" w:rsidRDefault="002922B7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1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234" w:type="dxa"/>
          </w:tcPr>
          <w:p w14:paraId="772FB8E6" w14:textId="77777777" w:rsidR="00187720" w:rsidRPr="008D3806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dxa"/>
          </w:tcPr>
          <w:p w14:paraId="1CFD2743" w14:textId="405323DE" w:rsidR="00187720" w:rsidRDefault="002922B7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233" w:type="dxa"/>
          </w:tcPr>
          <w:p w14:paraId="36D7FBB3" w14:textId="77777777" w:rsidR="00187720" w:rsidRPr="008D3806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27BE26C" w14:textId="19C406CC" w:rsidR="00187720" w:rsidRPr="008D3806" w:rsidRDefault="002922B7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E922C3" w:rsidRPr="00E922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22C3" w:rsidRPr="00E922C3"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  <w:tc>
          <w:tcPr>
            <w:tcW w:w="233" w:type="dxa"/>
          </w:tcPr>
          <w:p w14:paraId="05AA02C8" w14:textId="77777777" w:rsidR="00187720" w:rsidRPr="008D3806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45EFD6EA" w14:textId="710E36AB" w:rsidR="00187720" w:rsidRDefault="00690532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>(</w:t>
            </w:r>
            <w:r w:rsidR="00E922C3" w:rsidRPr="00E922C3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22C3" w:rsidRPr="00E922C3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87720" w:rsidRPr="008D3806" w14:paraId="0176D6F4" w14:textId="77777777" w:rsidTr="00162CF1">
        <w:tc>
          <w:tcPr>
            <w:tcW w:w="1717" w:type="dxa"/>
          </w:tcPr>
          <w:p w14:paraId="3F6CFE2C" w14:textId="77777777" w:rsidR="00187720" w:rsidRPr="008D3806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2" w:type="dxa"/>
          </w:tcPr>
          <w:p w14:paraId="535FBCEB" w14:textId="77777777" w:rsidR="00187720" w:rsidRPr="008D3806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33" w:type="dxa"/>
          </w:tcPr>
          <w:p w14:paraId="1ADF6288" w14:textId="77777777" w:rsidR="00187720" w:rsidRPr="008D3806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59" w:type="dxa"/>
          </w:tcPr>
          <w:p w14:paraId="06D3C91C" w14:textId="77777777" w:rsidR="00187720" w:rsidRPr="008D3806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32" w:type="dxa"/>
          </w:tcPr>
          <w:p w14:paraId="05D6F883" w14:textId="77777777" w:rsidR="00187720" w:rsidRPr="008D3806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3087C0E" w14:textId="1E4D1BC2" w:rsidR="00187720" w:rsidRPr="00585772" w:rsidRDefault="00E922C3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430</w:t>
            </w:r>
            <w:r w:rsidR="001877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252</w:t>
            </w:r>
          </w:p>
        </w:tc>
        <w:tc>
          <w:tcPr>
            <w:tcW w:w="233" w:type="dxa"/>
          </w:tcPr>
          <w:p w14:paraId="178BDCFC" w14:textId="77777777" w:rsidR="00187720" w:rsidRPr="008D3806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4" w:type="dxa"/>
          </w:tcPr>
          <w:p w14:paraId="6BA9765A" w14:textId="77777777" w:rsidR="00187720" w:rsidRPr="008D3806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5F2E4D7C" w14:textId="77777777" w:rsidR="00187720" w:rsidRPr="008D3806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dxa"/>
          </w:tcPr>
          <w:p w14:paraId="0E5F7261" w14:textId="77777777" w:rsidR="00187720" w:rsidRPr="008D3806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14:paraId="7EB3AF07" w14:textId="77777777" w:rsidR="00187720" w:rsidRPr="008D3806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4E4E9DCC" w14:textId="77777777" w:rsidR="00187720" w:rsidRPr="008D3806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14:paraId="3908777F" w14:textId="77777777" w:rsidR="00187720" w:rsidRPr="008D3806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14DD1B8E" w14:textId="74F1464E" w:rsidR="00187720" w:rsidRPr="008D3806" w:rsidRDefault="00E922C3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424</w:t>
            </w:r>
            <w:r w:rsidR="001D3D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065</w:t>
            </w:r>
          </w:p>
        </w:tc>
      </w:tr>
    </w:tbl>
    <w:p w14:paraId="5D143E9A" w14:textId="77777777" w:rsidR="002367F7" w:rsidRPr="005F14D2" w:rsidRDefault="002367F7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0"/>
        <w:gridCol w:w="267"/>
        <w:gridCol w:w="1093"/>
        <w:gridCol w:w="267"/>
        <w:gridCol w:w="1079"/>
        <w:gridCol w:w="253"/>
        <w:gridCol w:w="1101"/>
      </w:tblGrid>
      <w:tr w:rsidR="00BF03CC" w:rsidRPr="008D3806" w14:paraId="1018B978" w14:textId="77777777" w:rsidTr="00297667">
        <w:tc>
          <w:tcPr>
            <w:tcW w:w="2196" w:type="pct"/>
          </w:tcPr>
          <w:p w14:paraId="2F1B00B5" w14:textId="77777777" w:rsidR="00BF03CC" w:rsidRPr="008D3806" w:rsidRDefault="00BF03CC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39" w:type="pct"/>
            <w:gridSpan w:val="3"/>
          </w:tcPr>
          <w:p w14:paraId="39F6E12B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4F28F80D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pct"/>
            <w:gridSpan w:val="3"/>
          </w:tcPr>
          <w:p w14:paraId="71C0E4DC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063D" w:rsidRPr="008D3806" w14:paraId="5FC403CB" w14:textId="77777777" w:rsidTr="00297667">
        <w:tc>
          <w:tcPr>
            <w:tcW w:w="2196" w:type="pct"/>
            <w:shd w:val="clear" w:color="auto" w:fill="auto"/>
          </w:tcPr>
          <w:p w14:paraId="1F8FF9A7" w14:textId="77777777" w:rsidR="0026063D" w:rsidRPr="008D3806" w:rsidRDefault="0026063D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</w:tcPr>
          <w:p w14:paraId="716932F6" w14:textId="30AEC19B" w:rsidR="0026063D" w:rsidRPr="008D3806" w:rsidRDefault="00E922C3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606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6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5" w:type="pct"/>
          </w:tcPr>
          <w:p w14:paraId="6BD50984" w14:textId="77777777" w:rsidR="0026063D" w:rsidRPr="008D3806" w:rsidRDefault="0026063D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66DAFA6C" w14:textId="411FFB72" w:rsidR="0026063D" w:rsidRPr="008D3806" w:rsidRDefault="00E922C3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6063D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79C5E99B" w14:textId="77777777" w:rsidR="0026063D" w:rsidRPr="008D3806" w:rsidRDefault="0026063D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389FE07C" w14:textId="751412F3" w:rsidR="0026063D" w:rsidRPr="008D3806" w:rsidRDefault="00E922C3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606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6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7" w:type="pct"/>
          </w:tcPr>
          <w:p w14:paraId="6873D494" w14:textId="77777777" w:rsidR="0026063D" w:rsidRPr="008D3806" w:rsidRDefault="0026063D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3EAF224F" w14:textId="7E64DE38" w:rsidR="0026063D" w:rsidRPr="008D3806" w:rsidRDefault="00E922C3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6063D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6063D" w:rsidRPr="008D3806" w14:paraId="4C59274C" w14:textId="77777777" w:rsidTr="00297667">
        <w:tc>
          <w:tcPr>
            <w:tcW w:w="2196" w:type="pct"/>
            <w:shd w:val="clear" w:color="auto" w:fill="auto"/>
          </w:tcPr>
          <w:p w14:paraId="7DD26D71" w14:textId="288DDC7B" w:rsidR="0026063D" w:rsidRPr="008D3806" w:rsidRDefault="0026063D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02" w:type="pct"/>
          </w:tcPr>
          <w:p w14:paraId="0CBD7B12" w14:textId="0DFDDA4F" w:rsidR="0026063D" w:rsidRPr="0026063D" w:rsidRDefault="00E922C3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5" w:type="pct"/>
          </w:tcPr>
          <w:p w14:paraId="5C270E1F" w14:textId="77777777" w:rsidR="0026063D" w:rsidRPr="008D3806" w:rsidRDefault="0026063D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61559805" w14:textId="58E7804B" w:rsidR="0026063D" w:rsidRPr="008D3806" w:rsidRDefault="00E922C3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5" w:type="pct"/>
          </w:tcPr>
          <w:p w14:paraId="2BB5F313" w14:textId="77777777" w:rsidR="0026063D" w:rsidRPr="008D3806" w:rsidRDefault="0026063D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7E3AF205" w14:textId="75EB8DC6" w:rsidR="0026063D" w:rsidRPr="008D3806" w:rsidRDefault="00E922C3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7" w:type="pct"/>
          </w:tcPr>
          <w:p w14:paraId="3663AD04" w14:textId="77777777" w:rsidR="0026063D" w:rsidRPr="008D3806" w:rsidRDefault="0026063D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28F14E64" w14:textId="7CDAB57A" w:rsidR="0026063D" w:rsidRPr="008D3806" w:rsidRDefault="00E922C3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F03CC" w:rsidRPr="008D3806" w14:paraId="137D5343" w14:textId="77777777" w:rsidTr="00297667">
        <w:tc>
          <w:tcPr>
            <w:tcW w:w="2196" w:type="pct"/>
          </w:tcPr>
          <w:p w14:paraId="134567B4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4" w:type="pct"/>
            <w:gridSpan w:val="7"/>
          </w:tcPr>
          <w:p w14:paraId="68A816BE" w14:textId="77777777" w:rsidR="00BF03CC" w:rsidRPr="008D3806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84616" w:rsidRPr="008D3806" w14:paraId="6A0A97CC" w14:textId="77777777" w:rsidTr="00297667">
        <w:tc>
          <w:tcPr>
            <w:tcW w:w="2196" w:type="pct"/>
          </w:tcPr>
          <w:p w14:paraId="49EFFBD1" w14:textId="77777777" w:rsidR="00584616" w:rsidRPr="008D3806" w:rsidRDefault="005846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169C6FE6" w14:textId="098FDF04" w:rsidR="00584616" w:rsidRPr="008D3806" w:rsidRDefault="00584616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0A7D7E69" w14:textId="77777777" w:rsidR="00584616" w:rsidRPr="008D3806" w:rsidRDefault="00584616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0B6729EF" w14:textId="63B77C41" w:rsidR="00584616" w:rsidRPr="008D3806" w:rsidRDefault="00584616" w:rsidP="002C2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0FC07A9D" w14:textId="77777777" w:rsidR="00584616" w:rsidRPr="008D3806" w:rsidRDefault="00584616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662C82C5" w14:textId="1C8EAD4A" w:rsidR="00584616" w:rsidRPr="008D3806" w:rsidRDefault="00E922C3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705</w:t>
            </w:r>
            <w:r w:rsidR="000839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37" w:type="pct"/>
          </w:tcPr>
          <w:p w14:paraId="54A1A013" w14:textId="77777777" w:rsidR="00584616" w:rsidRPr="008D3806" w:rsidRDefault="00584616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5786D0F1" w14:textId="181E310A" w:rsidR="00584616" w:rsidRPr="008D3806" w:rsidRDefault="00E922C3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647</w:t>
            </w:r>
            <w:r w:rsidR="005846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</w:tr>
      <w:tr w:rsidR="00584616" w:rsidRPr="008D3806" w14:paraId="62835742" w14:textId="77777777" w:rsidTr="00297667">
        <w:tc>
          <w:tcPr>
            <w:tcW w:w="2196" w:type="pct"/>
          </w:tcPr>
          <w:p w14:paraId="37C7D299" w14:textId="77777777" w:rsidR="00584616" w:rsidRPr="008D3806" w:rsidRDefault="005846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7E706B6" w14:textId="6F6B492F" w:rsidR="00584616" w:rsidRPr="008D3806" w:rsidRDefault="00584616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043F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44F92066" w14:textId="77777777" w:rsidR="00584616" w:rsidRPr="008D3806" w:rsidRDefault="00584616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45CD04F" w14:textId="77777777" w:rsidR="00584616" w:rsidRPr="00043F4B" w:rsidRDefault="00584616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3F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17B025B7" w14:textId="77777777" w:rsidR="00584616" w:rsidRPr="008D3806" w:rsidRDefault="00584616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BA3AE1A" w14:textId="767AA4A6" w:rsidR="00584616" w:rsidRPr="008D3806" w:rsidRDefault="00E922C3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705</w:t>
            </w:r>
            <w:r w:rsidR="000839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</w:t>
            </w:r>
          </w:p>
        </w:tc>
        <w:tc>
          <w:tcPr>
            <w:tcW w:w="137" w:type="pct"/>
          </w:tcPr>
          <w:p w14:paraId="315B065F" w14:textId="77777777" w:rsidR="00584616" w:rsidRPr="008D3806" w:rsidRDefault="00584616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0C1025B5" w14:textId="55E90A1B" w:rsidR="00584616" w:rsidRPr="008D3806" w:rsidRDefault="00E922C3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647</w:t>
            </w:r>
            <w:r w:rsidR="005846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695</w:t>
            </w:r>
          </w:p>
        </w:tc>
      </w:tr>
      <w:tr w:rsidR="00584616" w:rsidRPr="008D3806" w14:paraId="5AC9099B" w14:textId="77777777" w:rsidTr="009C0002">
        <w:tc>
          <w:tcPr>
            <w:tcW w:w="2196" w:type="pct"/>
            <w:shd w:val="clear" w:color="auto" w:fill="auto"/>
          </w:tcPr>
          <w:p w14:paraId="457E4BFC" w14:textId="2BE5E828" w:rsidR="00584616" w:rsidRPr="008D3806" w:rsidRDefault="00584616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</w:tcPr>
          <w:p w14:paraId="1935E12F" w14:textId="6B7B8B5F" w:rsidR="00584616" w:rsidRPr="0026063D" w:rsidRDefault="00584616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30C8B5C" w14:textId="77777777" w:rsidR="00584616" w:rsidRPr="008D3806" w:rsidRDefault="00584616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534B269B" w14:textId="4B2BD447" w:rsidR="00584616" w:rsidRPr="008D3806" w:rsidRDefault="00584616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514EE84" w14:textId="77777777" w:rsidR="00584616" w:rsidRPr="008D3806" w:rsidRDefault="00584616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0F0EE824" w14:textId="0C704C4D" w:rsidR="00584616" w:rsidRPr="008D3806" w:rsidRDefault="00584616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49EC6AAB" w14:textId="77777777" w:rsidR="00584616" w:rsidRPr="008D3806" w:rsidRDefault="00584616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0DC507CD" w14:textId="645E3050" w:rsidR="00584616" w:rsidRPr="008D3806" w:rsidRDefault="00584616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4616" w:rsidRPr="008D3806" w14:paraId="408AE8FC" w14:textId="77777777" w:rsidTr="009C0002">
        <w:tc>
          <w:tcPr>
            <w:tcW w:w="2196" w:type="pct"/>
          </w:tcPr>
          <w:p w14:paraId="6D8259BF" w14:textId="2E0819DA" w:rsidR="00584616" w:rsidRPr="008D3806" w:rsidRDefault="00C971B3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2804" w:type="pct"/>
            <w:gridSpan w:val="7"/>
          </w:tcPr>
          <w:p w14:paraId="3CB9D771" w14:textId="7D9EA4B5" w:rsidR="00584616" w:rsidRPr="008D3806" w:rsidRDefault="00584616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4616" w:rsidRPr="008D3806" w14:paraId="22A97244" w14:textId="77777777" w:rsidTr="009C0002">
        <w:tc>
          <w:tcPr>
            <w:tcW w:w="2196" w:type="pct"/>
          </w:tcPr>
          <w:p w14:paraId="2C18EAB5" w14:textId="77777777" w:rsidR="00584616" w:rsidRPr="008D3806" w:rsidRDefault="005846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52F0EF74" w14:textId="77777777" w:rsidR="00584616" w:rsidRPr="008D3806" w:rsidRDefault="00584616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001F1CD8" w14:textId="77777777" w:rsidR="00584616" w:rsidRPr="008D3806" w:rsidRDefault="00584616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44A24CEE" w14:textId="77777777" w:rsidR="00584616" w:rsidRPr="008D3806" w:rsidRDefault="00584616" w:rsidP="002C2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216E24B9" w14:textId="77777777" w:rsidR="00584616" w:rsidRPr="008D3806" w:rsidRDefault="00584616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1983A267" w14:textId="1935E085" w:rsidR="00584616" w:rsidRPr="008D3806" w:rsidRDefault="00E922C3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4279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  <w:tc>
          <w:tcPr>
            <w:tcW w:w="137" w:type="pct"/>
          </w:tcPr>
          <w:p w14:paraId="69FA110C" w14:textId="77777777" w:rsidR="00584616" w:rsidRPr="008D3806" w:rsidRDefault="00584616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396CEC13" w14:textId="42E72D96" w:rsidR="00584616" w:rsidRPr="008D3806" w:rsidRDefault="00E922C3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5846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</w:tr>
      <w:tr w:rsidR="00584616" w:rsidRPr="008D3806" w14:paraId="689EC1CB" w14:textId="77777777" w:rsidTr="009C0002">
        <w:tc>
          <w:tcPr>
            <w:tcW w:w="2196" w:type="pct"/>
          </w:tcPr>
          <w:p w14:paraId="59915A9E" w14:textId="77777777" w:rsidR="00584616" w:rsidRPr="008D3806" w:rsidRDefault="005846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384E36EA" w14:textId="77777777" w:rsidR="00584616" w:rsidRPr="008D3806" w:rsidRDefault="00584616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043F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2B9D8ED8" w14:textId="77777777" w:rsidR="00584616" w:rsidRPr="008D3806" w:rsidRDefault="00584616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67DB428" w14:textId="77777777" w:rsidR="00584616" w:rsidRPr="00043F4B" w:rsidRDefault="00584616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3F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2F754B82" w14:textId="77777777" w:rsidR="00584616" w:rsidRPr="008D3806" w:rsidRDefault="00584616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1DE800F" w14:textId="5EF13350" w:rsidR="00584616" w:rsidRPr="008D3806" w:rsidRDefault="00E922C3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  <w:r w:rsidR="004279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555</w:t>
            </w:r>
          </w:p>
        </w:tc>
        <w:tc>
          <w:tcPr>
            <w:tcW w:w="137" w:type="pct"/>
          </w:tcPr>
          <w:p w14:paraId="0FE3A462" w14:textId="77777777" w:rsidR="00584616" w:rsidRPr="008D3806" w:rsidRDefault="00584616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B25EA6B" w14:textId="7D9536DD" w:rsidR="00584616" w:rsidRPr="008D3806" w:rsidRDefault="00E922C3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  <w:r w:rsidR="005846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</w:t>
            </w:r>
          </w:p>
        </w:tc>
      </w:tr>
    </w:tbl>
    <w:p w14:paraId="360AA137" w14:textId="2D7D680E" w:rsidR="00187720" w:rsidRPr="005F14D2" w:rsidRDefault="00187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2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4"/>
        <w:gridCol w:w="977"/>
        <w:gridCol w:w="60"/>
        <w:gridCol w:w="174"/>
        <w:gridCol w:w="60"/>
        <w:gridCol w:w="956"/>
        <w:gridCol w:w="236"/>
        <w:gridCol w:w="1012"/>
        <w:gridCol w:w="236"/>
        <w:gridCol w:w="922"/>
        <w:gridCol w:w="236"/>
        <w:gridCol w:w="928"/>
        <w:gridCol w:w="236"/>
        <w:gridCol w:w="1088"/>
      </w:tblGrid>
      <w:tr w:rsidR="00740453" w:rsidRPr="008D3806" w14:paraId="2BDEFF44" w14:textId="77777777" w:rsidTr="0026063D">
        <w:trPr>
          <w:tblHeader/>
        </w:trPr>
        <w:tc>
          <w:tcPr>
            <w:tcW w:w="2104" w:type="dxa"/>
            <w:vAlign w:val="bottom"/>
          </w:tcPr>
          <w:p w14:paraId="0E1084F3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27" w:type="dxa"/>
            <w:gridSpan w:val="5"/>
            <w:vAlign w:val="bottom"/>
          </w:tcPr>
          <w:p w14:paraId="2AC92490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18C6A54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58" w:type="dxa"/>
            <w:gridSpan w:val="7"/>
            <w:vAlign w:val="bottom"/>
          </w:tcPr>
          <w:p w14:paraId="02D7CCF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26063D" w:rsidRPr="008D3806" w14:paraId="5204D8B1" w14:textId="77777777" w:rsidTr="0026063D">
        <w:trPr>
          <w:tblHeader/>
        </w:trPr>
        <w:tc>
          <w:tcPr>
            <w:tcW w:w="2104" w:type="dxa"/>
            <w:shd w:val="clear" w:color="auto" w:fill="auto"/>
            <w:vAlign w:val="bottom"/>
          </w:tcPr>
          <w:p w14:paraId="24F3A962" w14:textId="77777777" w:rsidR="0026063D" w:rsidRPr="008D3806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32B5DF58" w14:textId="77777777" w:rsidR="0026063D" w:rsidRPr="008D3806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64600C9" w14:textId="1BCD58C5" w:rsidR="0026063D" w:rsidRPr="008D3806" w:rsidRDefault="00E922C3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6063D" w:rsidRPr="008D3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6063D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4" w:type="dxa"/>
            <w:gridSpan w:val="2"/>
            <w:vAlign w:val="bottom"/>
          </w:tcPr>
          <w:p w14:paraId="4698D7A1" w14:textId="77777777" w:rsidR="0026063D" w:rsidRPr="008D3806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70950AF2" w14:textId="77777777" w:rsidR="0026063D" w:rsidRPr="008D3806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0D1EB24" w14:textId="313C655B" w:rsidR="0026063D" w:rsidRPr="008D3806" w:rsidRDefault="00E922C3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6063D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6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3036760E" w14:textId="77777777" w:rsidR="0026063D" w:rsidRPr="008D3806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345BD6D8" w14:textId="77777777" w:rsidR="0026063D" w:rsidRPr="008D3806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24DFB8E" w14:textId="2ECB9779" w:rsidR="0026063D" w:rsidRPr="008D3806" w:rsidRDefault="00E922C3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6063D" w:rsidRPr="008D3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6063D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44B83D51" w14:textId="77777777" w:rsidR="0026063D" w:rsidRPr="008D3806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  <w:vAlign w:val="bottom"/>
          </w:tcPr>
          <w:p w14:paraId="6B15383F" w14:textId="77777777" w:rsidR="0026063D" w:rsidRPr="008D3806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281BB157" w14:textId="77777777" w:rsidR="0026063D" w:rsidRPr="008D3806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496F122C" w14:textId="77777777" w:rsidR="0026063D" w:rsidRPr="008D3806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45190B55" w14:textId="77777777" w:rsidR="0026063D" w:rsidRPr="008D3806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2E86F01E" w14:textId="77777777" w:rsidR="0026063D" w:rsidRPr="008D3806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4B9ABE9" w14:textId="09B67D81" w:rsidR="0026063D" w:rsidRPr="008D3806" w:rsidRDefault="00E922C3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6063D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6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26063D" w:rsidRPr="008D3806" w14:paraId="450E7838" w14:textId="77777777" w:rsidTr="0026063D">
        <w:trPr>
          <w:tblHeader/>
        </w:trPr>
        <w:tc>
          <w:tcPr>
            <w:tcW w:w="2104" w:type="dxa"/>
            <w:vAlign w:val="bottom"/>
          </w:tcPr>
          <w:p w14:paraId="1EF9F058" w14:textId="77777777" w:rsidR="0026063D" w:rsidRPr="008D3806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</w:t>
            </w:r>
          </w:p>
        </w:tc>
        <w:tc>
          <w:tcPr>
            <w:tcW w:w="1037" w:type="dxa"/>
            <w:gridSpan w:val="2"/>
            <w:vAlign w:val="bottom"/>
          </w:tcPr>
          <w:p w14:paraId="758624FA" w14:textId="2502C5F1" w:rsidR="0026063D" w:rsidRPr="008D3806" w:rsidRDefault="00E922C3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4" w:type="dxa"/>
            <w:gridSpan w:val="2"/>
            <w:vAlign w:val="bottom"/>
          </w:tcPr>
          <w:p w14:paraId="36456FD3" w14:textId="77777777" w:rsidR="0026063D" w:rsidRPr="008D3806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20DFC5CD" w14:textId="7BA2E8B1" w:rsidR="0026063D" w:rsidRPr="0026063D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922C3" w:rsidRPr="00E922C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43B3FC46" w14:textId="77777777" w:rsidR="0026063D" w:rsidRPr="008D3806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6AE1E91C" w14:textId="318D0660" w:rsidR="0026063D" w:rsidRPr="008D3806" w:rsidRDefault="00E922C3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77B8D5A6" w14:textId="77777777" w:rsidR="0026063D" w:rsidRPr="008D3806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  <w:vAlign w:val="bottom"/>
          </w:tcPr>
          <w:p w14:paraId="08E93286" w14:textId="77777777" w:rsidR="0026063D" w:rsidRPr="008D3806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754403D6" w14:textId="77777777" w:rsidR="0026063D" w:rsidRPr="008D3806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4D541BAF" w14:textId="77777777" w:rsidR="0026063D" w:rsidRPr="008D3806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2EB6D4A1" w14:textId="77777777" w:rsidR="0026063D" w:rsidRPr="008D3806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3707E5FA" w14:textId="5393A2D1" w:rsidR="0026063D" w:rsidRPr="008D3806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922C3" w:rsidRPr="00E922C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40453" w:rsidRPr="008D3806" w14:paraId="5A8B2C40" w14:textId="77777777" w:rsidTr="0026063D">
        <w:trPr>
          <w:tblHeader/>
        </w:trPr>
        <w:tc>
          <w:tcPr>
            <w:tcW w:w="2104" w:type="dxa"/>
          </w:tcPr>
          <w:p w14:paraId="5726D25C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7" w:type="dxa"/>
            <w:gridSpan w:val="5"/>
          </w:tcPr>
          <w:p w14:paraId="07610158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F7D525B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58" w:type="dxa"/>
            <w:gridSpan w:val="7"/>
          </w:tcPr>
          <w:p w14:paraId="75CD282D" w14:textId="77777777" w:rsidR="00740453" w:rsidRPr="008D3806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84616" w:rsidRPr="008D3806" w14:paraId="0B1CC510" w14:textId="77777777" w:rsidTr="0026063D">
        <w:tc>
          <w:tcPr>
            <w:tcW w:w="2104" w:type="dxa"/>
          </w:tcPr>
          <w:p w14:paraId="282D6E4A" w14:textId="77777777" w:rsidR="00584616" w:rsidRPr="00585772" w:rsidRDefault="005846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57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77" w:type="dxa"/>
          </w:tcPr>
          <w:p w14:paraId="71ECDAF5" w14:textId="63E1700A" w:rsidR="00584616" w:rsidRPr="008D3806" w:rsidRDefault="00E922C3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846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4" w:type="dxa"/>
            <w:gridSpan w:val="2"/>
          </w:tcPr>
          <w:p w14:paraId="2698CD2F" w14:textId="77777777" w:rsidR="00584616" w:rsidRPr="008D3806" w:rsidRDefault="005846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2"/>
          </w:tcPr>
          <w:p w14:paraId="4F04585E" w14:textId="7DFCA473" w:rsidR="00584616" w:rsidRPr="008D3806" w:rsidRDefault="00E922C3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846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74BEF53F" w14:textId="77777777" w:rsidR="00584616" w:rsidRPr="008D3806" w:rsidRDefault="005846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</w:tcPr>
          <w:p w14:paraId="5CD36FB1" w14:textId="3E3D3458" w:rsidR="00584616" w:rsidRPr="008D3806" w:rsidRDefault="00E922C3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84616" w:rsidRPr="004B2E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  <w:tc>
          <w:tcPr>
            <w:tcW w:w="236" w:type="dxa"/>
          </w:tcPr>
          <w:p w14:paraId="3670B23E" w14:textId="77777777" w:rsidR="00584616" w:rsidRPr="008D3806" w:rsidRDefault="005846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</w:tcPr>
          <w:p w14:paraId="1C72BF4E" w14:textId="2EFDAA9A" w:rsidR="00584616" w:rsidRPr="008D3806" w:rsidRDefault="00900F40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21D173" w14:textId="77777777" w:rsidR="00584616" w:rsidRPr="008D3806" w:rsidRDefault="005846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</w:tcPr>
          <w:p w14:paraId="216D18DF" w14:textId="5486AA0D" w:rsidR="00584616" w:rsidRPr="008D3806" w:rsidRDefault="00900F40" w:rsidP="00900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5FF2A8" w14:textId="77777777" w:rsidR="00584616" w:rsidRPr="008D3806" w:rsidRDefault="005846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</w:tcPr>
          <w:p w14:paraId="08ED1A76" w14:textId="5E86B915" w:rsidR="00584616" w:rsidRPr="00803344" w:rsidRDefault="00E922C3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00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</w:tr>
      <w:tr w:rsidR="00584616" w:rsidRPr="008D3806" w14:paraId="59513B0E" w14:textId="77777777" w:rsidTr="0026063D">
        <w:tc>
          <w:tcPr>
            <w:tcW w:w="2104" w:type="dxa"/>
          </w:tcPr>
          <w:p w14:paraId="69C0A005" w14:textId="77777777" w:rsidR="00584616" w:rsidRPr="008D3806" w:rsidRDefault="005846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77" w:type="dxa"/>
          </w:tcPr>
          <w:p w14:paraId="1DC7DC46" w14:textId="77777777" w:rsidR="00584616" w:rsidRPr="008D3806" w:rsidRDefault="005846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  <w:gridSpan w:val="2"/>
          </w:tcPr>
          <w:p w14:paraId="175A37F5" w14:textId="77777777" w:rsidR="00584616" w:rsidRPr="008D3806" w:rsidRDefault="005846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gridSpan w:val="2"/>
          </w:tcPr>
          <w:p w14:paraId="7B217343" w14:textId="77777777" w:rsidR="00584616" w:rsidRPr="008D3806" w:rsidRDefault="005846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D4FD98F" w14:textId="77777777" w:rsidR="00584616" w:rsidRPr="008D3806" w:rsidRDefault="005846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0B5A257C" w14:textId="2B8E22AE" w:rsidR="00584616" w:rsidRPr="008D3806" w:rsidRDefault="00E922C3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584616" w:rsidRPr="004B2E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809</w:t>
            </w:r>
          </w:p>
        </w:tc>
        <w:tc>
          <w:tcPr>
            <w:tcW w:w="236" w:type="dxa"/>
          </w:tcPr>
          <w:p w14:paraId="1C5CB40E" w14:textId="77777777" w:rsidR="00584616" w:rsidRPr="008D3806" w:rsidRDefault="005846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2" w:type="dxa"/>
          </w:tcPr>
          <w:p w14:paraId="2B7444CB" w14:textId="77777777" w:rsidR="00584616" w:rsidRPr="008D3806" w:rsidRDefault="005846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67FF311" w14:textId="77777777" w:rsidR="00584616" w:rsidRPr="008D3806" w:rsidRDefault="005846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</w:tcPr>
          <w:p w14:paraId="159CAC6B" w14:textId="77777777" w:rsidR="00584616" w:rsidRPr="008D3806" w:rsidRDefault="005846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68F4529" w14:textId="77777777" w:rsidR="00584616" w:rsidRPr="008D3806" w:rsidRDefault="005846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315D09E4" w14:textId="4CB0290D" w:rsidR="00584616" w:rsidRPr="008D3806" w:rsidRDefault="00E922C3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900F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809</w:t>
            </w:r>
          </w:p>
        </w:tc>
      </w:tr>
    </w:tbl>
    <w:p w14:paraId="020F1DFB" w14:textId="77777777" w:rsidR="00C971B3" w:rsidRDefault="00C971B3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</w:p>
    <w:p w14:paraId="5CB3C428" w14:textId="77777777" w:rsidR="00C971B3" w:rsidRDefault="00C97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br w:type="page"/>
      </w:r>
    </w:p>
    <w:p w14:paraId="6E848A1B" w14:textId="18FDD3D1" w:rsidR="00C0651D" w:rsidRDefault="00DB09F2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DB09F2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lastRenderedPageBreak/>
        <w:t>สัญญาที่สำคัญกับกิจการที่เกี่ยวข้องกัน</w:t>
      </w:r>
    </w:p>
    <w:p w14:paraId="02E537AD" w14:textId="2E95A451" w:rsidR="00DB09F2" w:rsidRPr="00512AA2" w:rsidRDefault="00DB09F2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p w14:paraId="3DCD814F" w14:textId="0CB250DF" w:rsidR="00DB09F2" w:rsidRPr="00DB09F2" w:rsidRDefault="00DB09F2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i/>
          <w:iCs/>
          <w:sz w:val="28"/>
          <w:szCs w:val="28"/>
        </w:rPr>
      </w:pPr>
      <w:r w:rsidRPr="00DB09F2">
        <w:rPr>
          <w:rFonts w:ascii="Angsana New" w:hAnsi="Angsana New" w:cs="Angsana New" w:hint="cs"/>
          <w:i/>
          <w:iCs/>
          <w:sz w:val="28"/>
          <w:szCs w:val="28"/>
          <w:cs/>
        </w:rPr>
        <w:t>สัญญาบริการ</w:t>
      </w:r>
    </w:p>
    <w:p w14:paraId="2FD5341C" w14:textId="2D6A0DAD" w:rsidR="00DB09F2" w:rsidRPr="00512AA2" w:rsidRDefault="00DB09F2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p w14:paraId="589B6C47" w14:textId="05D0D3AE" w:rsidR="00DB09F2" w:rsidRDefault="00DB09F2" w:rsidP="0082050F">
      <w:pPr>
        <w:tabs>
          <w:tab w:val="clear" w:pos="907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บริษัทได้ทำสัญญาใช้บริการจ้างผลิตชิ้นงานกับบริษัท </w:t>
      </w:r>
      <w:r>
        <w:rPr>
          <w:rFonts w:ascii="Angsana New" w:hAnsi="Angsana New" w:cs="Angsana New"/>
          <w:sz w:val="28"/>
          <w:szCs w:val="28"/>
        </w:rPr>
        <w:t xml:space="preserve">M.C.S. Steel </w:t>
      </w:r>
      <w:r>
        <w:rPr>
          <w:rFonts w:ascii="Angsana New" w:hAnsi="Angsana New" w:cs="Angsana New" w:hint="cs"/>
          <w:sz w:val="28"/>
          <w:szCs w:val="28"/>
          <w:cs/>
        </w:rPr>
        <w:t>(</w:t>
      </w:r>
      <w:r>
        <w:rPr>
          <w:rFonts w:ascii="Angsana New" w:hAnsi="Angsana New" w:cs="Angsana New"/>
          <w:sz w:val="28"/>
          <w:szCs w:val="28"/>
        </w:rPr>
        <w:t>Xiamen</w:t>
      </w:r>
      <w:r>
        <w:rPr>
          <w:rFonts w:ascii="Angsana New" w:hAnsi="Angsana New" w:cs="Angsana New" w:hint="cs"/>
          <w:sz w:val="28"/>
          <w:szCs w:val="28"/>
          <w:cs/>
        </w:rPr>
        <w:t>)</w:t>
      </w:r>
      <w:r>
        <w:rPr>
          <w:rFonts w:ascii="Angsana New" w:hAnsi="Angsana New" w:cs="Angsana New"/>
          <w:sz w:val="28"/>
          <w:szCs w:val="28"/>
        </w:rPr>
        <w:t xml:space="preserve"> Co.,</w:t>
      </w:r>
      <w:r w:rsidR="0082050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Ltd. </w:t>
      </w:r>
      <w:r>
        <w:rPr>
          <w:rFonts w:ascii="Angsana New" w:hAnsi="Angsana New" w:cs="Angsana New" w:hint="cs"/>
          <w:sz w:val="28"/>
          <w:szCs w:val="28"/>
          <w:cs/>
        </w:rPr>
        <w:t xml:space="preserve">เพื่อรับบริการแปรรูปโครงสร้างเหล็กตามแบบงานและขนส่งชิ้นงานตามกำหนดการที่บริษัทกำหนดภายใต้เงื่อนไขสัญญา บริษัทต้องชำระเงินล่วงหน้าให้กับบริษัท </w:t>
      </w:r>
      <w:r>
        <w:rPr>
          <w:rFonts w:ascii="Angsana New" w:hAnsi="Angsana New" w:cs="Angsana New"/>
          <w:sz w:val="28"/>
          <w:szCs w:val="28"/>
        </w:rPr>
        <w:t xml:space="preserve">M.C.S. Steel </w:t>
      </w:r>
      <w:r>
        <w:rPr>
          <w:rFonts w:ascii="Angsana New" w:hAnsi="Angsana New" w:cs="Angsana New" w:hint="cs"/>
          <w:sz w:val="28"/>
          <w:szCs w:val="28"/>
          <w:cs/>
        </w:rPr>
        <w:t>(</w:t>
      </w:r>
      <w:r>
        <w:rPr>
          <w:rFonts w:ascii="Angsana New" w:hAnsi="Angsana New" w:cs="Angsana New"/>
          <w:sz w:val="28"/>
          <w:szCs w:val="28"/>
        </w:rPr>
        <w:t>Xiamen</w:t>
      </w:r>
      <w:r>
        <w:rPr>
          <w:rFonts w:ascii="Angsana New" w:hAnsi="Angsana New" w:cs="Angsana New" w:hint="cs"/>
          <w:sz w:val="28"/>
          <w:szCs w:val="28"/>
          <w:cs/>
        </w:rPr>
        <w:t>)</w:t>
      </w:r>
      <w:r>
        <w:rPr>
          <w:rFonts w:ascii="Angsana New" w:hAnsi="Angsana New" w:cs="Angsana New"/>
          <w:sz w:val="28"/>
          <w:szCs w:val="28"/>
        </w:rPr>
        <w:t xml:space="preserve"> Co.,</w:t>
      </w:r>
      <w:r w:rsidR="0082050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Ltd. </w:t>
      </w:r>
      <w:r>
        <w:rPr>
          <w:rFonts w:ascii="Angsana New" w:hAnsi="Angsana New" w:cs="Angsana New" w:hint="cs"/>
          <w:sz w:val="28"/>
          <w:szCs w:val="28"/>
          <w:cs/>
        </w:rPr>
        <w:t>ในการจัดหาเหล็กแผ่นและเหล็กรูปพรรณที่ใช้เป็นวัตถุดิบหลักในการผลิตและแปรรูปตามมาตรฐานที่บริษัทกำหนดและระบุในสัญญา</w:t>
      </w:r>
    </w:p>
    <w:p w14:paraId="375572EF" w14:textId="77777777" w:rsidR="002C0F5E" w:rsidRPr="00512AA2" w:rsidRDefault="002C0F5E" w:rsidP="0098238C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p w14:paraId="03508F08" w14:textId="77777777" w:rsidR="002C0F5E" w:rsidRPr="00DB09F2" w:rsidRDefault="002C0F5E" w:rsidP="002C0F5E">
      <w:pPr>
        <w:tabs>
          <w:tab w:val="clear" w:pos="907"/>
        </w:tabs>
        <w:spacing w:line="240" w:lineRule="auto"/>
        <w:ind w:left="540"/>
        <w:rPr>
          <w:rFonts w:ascii="Angsana New" w:hAnsi="Angsana New" w:cs="Angsana New"/>
          <w:i/>
          <w:iCs/>
          <w:sz w:val="28"/>
          <w:szCs w:val="28"/>
          <w:cs/>
        </w:rPr>
      </w:pPr>
      <w:r w:rsidRPr="00DB09F2">
        <w:rPr>
          <w:rFonts w:ascii="Angsana New" w:hAnsi="Angsana New" w:cs="Angsana New" w:hint="cs"/>
          <w:i/>
          <w:iCs/>
          <w:sz w:val="28"/>
          <w:szCs w:val="28"/>
          <w:cs/>
        </w:rPr>
        <w:t>สัญญาการฝึกอบรมทางเทคนิค</w:t>
      </w:r>
    </w:p>
    <w:p w14:paraId="448BC633" w14:textId="77777777" w:rsidR="002C0F5E" w:rsidRPr="00512AA2" w:rsidRDefault="002C0F5E" w:rsidP="002C0F5E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b/>
          <w:bCs/>
          <w:i/>
          <w:iCs/>
        </w:rPr>
      </w:pPr>
    </w:p>
    <w:p w14:paraId="6D0F060B" w14:textId="4F0A7B78" w:rsidR="009757AC" w:rsidRDefault="002C0F5E" w:rsidP="00162CF1">
      <w:pPr>
        <w:tabs>
          <w:tab w:val="clear" w:pos="907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บริษัทได้ทำสัญญาการฝึกอบรมทางเทคนิคกับบริษัท </w:t>
      </w:r>
      <w:r w:rsidRPr="00DB09F2">
        <w:rPr>
          <w:rFonts w:ascii="Angsana New" w:hAnsi="Angsana New" w:cs="Angsana New"/>
          <w:sz w:val="28"/>
          <w:szCs w:val="28"/>
        </w:rPr>
        <w:t xml:space="preserve">M.C.S </w:t>
      </w:r>
      <w:r>
        <w:rPr>
          <w:rFonts w:ascii="Angsana New" w:hAnsi="Angsana New" w:cs="Angsana New"/>
          <w:sz w:val="28"/>
          <w:szCs w:val="28"/>
        </w:rPr>
        <w:t xml:space="preserve">- </w:t>
      </w:r>
      <w:r w:rsidRPr="00DB09F2">
        <w:rPr>
          <w:rFonts w:ascii="Angsana New" w:hAnsi="Angsana New" w:cs="Angsana New"/>
          <w:sz w:val="28"/>
          <w:szCs w:val="28"/>
        </w:rPr>
        <w:t>Japan Co., Ltd.</w:t>
      </w:r>
      <w:r>
        <w:rPr>
          <w:rFonts w:ascii="Angsana New" w:hAnsi="Angsana New" w:cs="Angsana New" w:hint="cs"/>
          <w:sz w:val="28"/>
          <w:szCs w:val="28"/>
          <w:cs/>
        </w:rPr>
        <w:t xml:space="preserve"> เพื่อพัฒนาการฝึกอบรมทางด้านเทคนิคและความชำนาญโดยมีจุดประสงค์เพื่อเพิ่มประสิทธิภาพการผลิต </w:t>
      </w:r>
      <w:proofErr w:type="gramStart"/>
      <w:r w:rsidRPr="00D85A54">
        <w:rPr>
          <w:rFonts w:ascii="Angsana New" w:hAnsi="Angsana New" w:cs="Angsana New" w:hint="cs"/>
          <w:sz w:val="28"/>
          <w:szCs w:val="28"/>
          <w:cs/>
        </w:rPr>
        <w:t>บริษัทมีภาระผูกพันในการจ่ายค่า</w:t>
      </w:r>
      <w:r>
        <w:rPr>
          <w:rFonts w:ascii="Angsana New" w:hAnsi="Angsana New" w:cs="Angsana New" w:hint="cs"/>
          <w:sz w:val="28"/>
          <w:szCs w:val="28"/>
          <w:cs/>
        </w:rPr>
        <w:t>บริการ</w:t>
      </w:r>
      <w:r w:rsidRPr="00D85A54">
        <w:rPr>
          <w:rFonts w:ascii="Angsana New" w:hAnsi="Angsana New" w:cs="Angsana New" w:hint="cs"/>
          <w:sz w:val="28"/>
          <w:szCs w:val="28"/>
          <w:cs/>
        </w:rPr>
        <w:t>ตามที่ตกลงกันในสัญญา</w:t>
      </w:r>
      <w:r w:rsidRPr="00D85A54">
        <w:rPr>
          <w:rFonts w:ascii="Angsana New" w:hAnsi="Angsana New" w:cs="Angsana New"/>
          <w:sz w:val="28"/>
          <w:szCs w:val="28"/>
          <w:cs/>
        </w:rPr>
        <w:t xml:space="preserve">  </w:t>
      </w:r>
      <w:r w:rsidRPr="00D85A54">
        <w:rPr>
          <w:rFonts w:ascii="Angsana New" w:hAnsi="Angsana New" w:cs="Angsana New" w:hint="cs"/>
          <w:sz w:val="28"/>
          <w:szCs w:val="28"/>
          <w:cs/>
        </w:rPr>
        <w:t>สัญญามีกำหนดระยะเวลาภายในหนึ่งปีต่อสัญญาโดยอัตโนมัติจนกว่าฝ่ายหนึ่งฝ่ายใดจะบอกยกเลิก</w:t>
      </w:r>
      <w:proofErr w:type="gramEnd"/>
    </w:p>
    <w:p w14:paraId="7DE585FD" w14:textId="77777777" w:rsidR="003D0AAA" w:rsidRPr="00162CF1" w:rsidRDefault="003D0AAA" w:rsidP="00162CF1">
      <w:pPr>
        <w:tabs>
          <w:tab w:val="clear" w:pos="907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53040B6" w14:textId="77777777" w:rsidR="00BB102D" w:rsidRPr="00B30C51" w:rsidRDefault="00BF03CC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30C51">
        <w:rPr>
          <w:rFonts w:ascii="Angsana New" w:hAnsi="Angsana New" w:cs="Angsana New" w:hint="cs"/>
          <w:sz w:val="30"/>
          <w:szCs w:val="30"/>
          <w:u w:val="none"/>
          <w:cs/>
        </w:rPr>
        <w:t>ลูกหนี้การค้า</w:t>
      </w:r>
      <w:r w:rsidR="00B30C51" w:rsidRPr="00B30C51">
        <w:rPr>
          <w:rFonts w:ascii="Angsana New" w:hAnsi="Angsana New" w:cs="Angsana New" w:hint="cs"/>
          <w:sz w:val="30"/>
          <w:szCs w:val="30"/>
          <w:u w:val="none"/>
          <w:cs/>
        </w:rPr>
        <w:t>และลูกหนี้อื่น</w:t>
      </w:r>
    </w:p>
    <w:p w14:paraId="31BD11F1" w14:textId="72CFDE1D" w:rsidR="00BB102D" w:rsidRPr="00584616" w:rsidRDefault="00BB102D" w:rsidP="0098238C">
      <w:pPr>
        <w:spacing w:line="240" w:lineRule="auto"/>
        <w:ind w:left="880" w:hanging="340"/>
        <w:rPr>
          <w:rFonts w:ascii="Angsana New" w:hAnsi="Angsana New" w:cs="Angsana New"/>
          <w:b/>
          <w:bCs/>
          <w:i/>
          <w:iCs/>
          <w:sz w:val="14"/>
          <w:szCs w:val="14"/>
        </w:rPr>
      </w:pPr>
    </w:p>
    <w:tbl>
      <w:tblPr>
        <w:tblW w:w="93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7"/>
        <w:gridCol w:w="783"/>
        <w:gridCol w:w="990"/>
        <w:gridCol w:w="236"/>
        <w:gridCol w:w="983"/>
        <w:gridCol w:w="6"/>
        <w:gridCol w:w="260"/>
        <w:gridCol w:w="6"/>
        <w:gridCol w:w="990"/>
        <w:gridCol w:w="280"/>
        <w:gridCol w:w="974"/>
        <w:gridCol w:w="6"/>
      </w:tblGrid>
      <w:tr w:rsidR="00BB102D" w:rsidRPr="00BB102D" w14:paraId="36C49647" w14:textId="77777777" w:rsidTr="002C00E3">
        <w:trPr>
          <w:gridAfter w:val="1"/>
          <w:wAfter w:w="6" w:type="dxa"/>
          <w:trHeight w:val="385"/>
          <w:tblHeader/>
        </w:trPr>
        <w:tc>
          <w:tcPr>
            <w:tcW w:w="3807" w:type="dxa"/>
          </w:tcPr>
          <w:p w14:paraId="4E5BCFFC" w14:textId="77777777" w:rsidR="00BB102D" w:rsidRPr="00BB102D" w:rsidRDefault="00BB102D" w:rsidP="00BB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783" w:type="dxa"/>
          </w:tcPr>
          <w:p w14:paraId="3346D9AE" w14:textId="77777777" w:rsidR="00BB102D" w:rsidRPr="00BB102D" w:rsidRDefault="00BB102D" w:rsidP="00BB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209" w:type="dxa"/>
            <w:gridSpan w:val="3"/>
          </w:tcPr>
          <w:p w14:paraId="4019A79A" w14:textId="77777777" w:rsidR="00BB102D" w:rsidRPr="00BB102D" w:rsidRDefault="00BB102D" w:rsidP="00BB1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6" w:type="dxa"/>
            <w:gridSpan w:val="2"/>
          </w:tcPr>
          <w:p w14:paraId="333F8C0C" w14:textId="77777777" w:rsidR="00BB102D" w:rsidRPr="00BB102D" w:rsidRDefault="00BB102D" w:rsidP="00BB1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4"/>
          </w:tcPr>
          <w:p w14:paraId="27EC7EAE" w14:textId="77777777" w:rsidR="00BB102D" w:rsidRPr="00BB102D" w:rsidRDefault="00BB102D" w:rsidP="00BB1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063D" w:rsidRPr="00BB102D" w14:paraId="5A44E003" w14:textId="77777777" w:rsidTr="002C00E3">
        <w:trPr>
          <w:trHeight w:val="385"/>
          <w:tblHeader/>
        </w:trPr>
        <w:tc>
          <w:tcPr>
            <w:tcW w:w="3807" w:type="dxa"/>
          </w:tcPr>
          <w:p w14:paraId="2EC5FD0F" w14:textId="77777777" w:rsidR="0026063D" w:rsidRPr="00BB102D" w:rsidRDefault="0026063D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783" w:type="dxa"/>
          </w:tcPr>
          <w:p w14:paraId="7C89E510" w14:textId="62E37DBF" w:rsidR="0026063D" w:rsidRPr="00BB102D" w:rsidRDefault="0026063D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12594FE" w14:textId="0C3D6398" w:rsidR="0026063D" w:rsidRPr="0026063D" w:rsidRDefault="00E922C3" w:rsidP="0026063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22C3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26063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29D1A99E" w14:textId="77777777" w:rsidR="0026063D" w:rsidRPr="00BB102D" w:rsidRDefault="0026063D" w:rsidP="0026063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6B64E7F7" w14:textId="5D4911A8" w:rsidR="0026063D" w:rsidRPr="00BB102D" w:rsidRDefault="00E922C3" w:rsidP="0026063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26063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6063D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6" w:type="dxa"/>
            <w:gridSpan w:val="2"/>
          </w:tcPr>
          <w:p w14:paraId="1923D935" w14:textId="77777777" w:rsidR="0026063D" w:rsidRPr="00BB102D" w:rsidRDefault="0026063D" w:rsidP="0026063D">
            <w:pPr>
              <w:pStyle w:val="BodyText"/>
              <w:tabs>
                <w:tab w:val="clear" w:pos="227"/>
                <w:tab w:val="left" w:pos="106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507E14" w14:textId="012DB29C" w:rsidR="0026063D" w:rsidRPr="00BB102D" w:rsidRDefault="00E922C3" w:rsidP="0026063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26063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80" w:type="dxa"/>
          </w:tcPr>
          <w:p w14:paraId="1E01851B" w14:textId="77777777" w:rsidR="0026063D" w:rsidRPr="00BB102D" w:rsidRDefault="0026063D" w:rsidP="0026063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 w14:paraId="3B5C2D5B" w14:textId="4A453FE8" w:rsidR="0026063D" w:rsidRPr="00BB102D" w:rsidRDefault="00E922C3" w:rsidP="0026063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22C3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26063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6063D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26063D" w:rsidRPr="00BB102D" w14:paraId="74418479" w14:textId="77777777" w:rsidTr="002C00E3">
        <w:trPr>
          <w:trHeight w:val="385"/>
          <w:tblHeader/>
        </w:trPr>
        <w:tc>
          <w:tcPr>
            <w:tcW w:w="3807" w:type="dxa"/>
          </w:tcPr>
          <w:p w14:paraId="45F99B0E" w14:textId="28C47FD2" w:rsidR="0026063D" w:rsidRPr="00D85A54" w:rsidRDefault="0026063D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83" w:type="dxa"/>
          </w:tcPr>
          <w:p w14:paraId="13BE36EA" w14:textId="069A0DEB" w:rsidR="0026063D" w:rsidRPr="004D7893" w:rsidRDefault="0026063D" w:rsidP="00260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</w:tcPr>
          <w:p w14:paraId="034D65C9" w14:textId="08171854" w:rsidR="0026063D" w:rsidRPr="0026063D" w:rsidRDefault="00E922C3" w:rsidP="0026063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236" w:type="dxa"/>
          </w:tcPr>
          <w:p w14:paraId="4B467B07" w14:textId="77777777" w:rsidR="0026063D" w:rsidRPr="00BB102D" w:rsidRDefault="0026063D" w:rsidP="0026063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69EA9F6C" w14:textId="043491E3" w:rsidR="0026063D" w:rsidRPr="00BB102D" w:rsidRDefault="00E922C3" w:rsidP="0026063D">
            <w:pPr>
              <w:pStyle w:val="BodyText"/>
              <w:spacing w:after="0" w:line="240" w:lineRule="auto"/>
              <w:ind w:left="-167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22C3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66" w:type="dxa"/>
            <w:gridSpan w:val="2"/>
          </w:tcPr>
          <w:p w14:paraId="68F2E7F2" w14:textId="77777777" w:rsidR="0026063D" w:rsidRPr="00BB102D" w:rsidRDefault="0026063D" w:rsidP="0026063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B91677" w14:textId="7FA49D8E" w:rsidR="0026063D" w:rsidRPr="00BB102D" w:rsidRDefault="00E922C3" w:rsidP="0026063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22C3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280" w:type="dxa"/>
          </w:tcPr>
          <w:p w14:paraId="5C9FAE1E" w14:textId="77777777" w:rsidR="0026063D" w:rsidRPr="00BB102D" w:rsidRDefault="0026063D" w:rsidP="0026063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 w14:paraId="74E79B66" w14:textId="72A42C6E" w:rsidR="0026063D" w:rsidRPr="00BB102D" w:rsidRDefault="00E922C3" w:rsidP="0026063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22C3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B30C51" w:rsidRPr="00BB102D" w14:paraId="43280C49" w14:textId="77777777" w:rsidTr="002C00E3">
        <w:trPr>
          <w:gridAfter w:val="1"/>
          <w:wAfter w:w="6" w:type="dxa"/>
          <w:trHeight w:val="209"/>
          <w:tblHeader/>
        </w:trPr>
        <w:tc>
          <w:tcPr>
            <w:tcW w:w="3807" w:type="dxa"/>
          </w:tcPr>
          <w:p w14:paraId="1F52B8C5" w14:textId="77777777" w:rsidR="00B30C51" w:rsidRPr="00BB102D" w:rsidRDefault="00B30C51" w:rsidP="0098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14:paraId="438723B3" w14:textId="77777777" w:rsidR="00B30C51" w:rsidRPr="00BB102D" w:rsidRDefault="00B30C51" w:rsidP="0098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25" w:type="dxa"/>
            <w:gridSpan w:val="9"/>
            <w:hideMark/>
          </w:tcPr>
          <w:p w14:paraId="32716478" w14:textId="77777777" w:rsidR="00B30C51" w:rsidRPr="00BB102D" w:rsidRDefault="00B30C51" w:rsidP="009823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C00E3" w:rsidRPr="00BB102D" w14:paraId="1BE5F349" w14:textId="77777777" w:rsidTr="002C00E3">
        <w:trPr>
          <w:gridAfter w:val="1"/>
          <w:wAfter w:w="6" w:type="dxa"/>
          <w:trHeight w:val="353"/>
        </w:trPr>
        <w:tc>
          <w:tcPr>
            <w:tcW w:w="3807" w:type="dxa"/>
          </w:tcPr>
          <w:p w14:paraId="4F98790E" w14:textId="15686924" w:rsidR="002C00E3" w:rsidRPr="00BB102D" w:rsidRDefault="002C00E3" w:rsidP="002C0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85A5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783" w:type="dxa"/>
          </w:tcPr>
          <w:p w14:paraId="2768F172" w14:textId="77777777" w:rsidR="002C00E3" w:rsidRPr="00BB102D" w:rsidRDefault="002C00E3" w:rsidP="00982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25" w:type="dxa"/>
            <w:gridSpan w:val="9"/>
          </w:tcPr>
          <w:p w14:paraId="00035BD0" w14:textId="77777777" w:rsidR="002C00E3" w:rsidRPr="00BB102D" w:rsidRDefault="002C00E3" w:rsidP="009823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CB7627" w:rsidRPr="00BB102D" w14:paraId="4C4E8B45" w14:textId="77777777" w:rsidTr="00584616">
        <w:trPr>
          <w:gridAfter w:val="1"/>
          <w:wAfter w:w="6" w:type="dxa"/>
          <w:trHeight w:val="60"/>
        </w:trPr>
        <w:tc>
          <w:tcPr>
            <w:tcW w:w="3807" w:type="dxa"/>
          </w:tcPr>
          <w:p w14:paraId="498084B6" w14:textId="353E5CE3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06A6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กิจการ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783" w:type="dxa"/>
          </w:tcPr>
          <w:p w14:paraId="6270154E" w14:textId="77777777" w:rsidR="00CB7627" w:rsidRPr="00BB102D" w:rsidRDefault="00CB7627" w:rsidP="00CB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25" w:type="dxa"/>
            <w:gridSpan w:val="9"/>
          </w:tcPr>
          <w:p w14:paraId="00EE2D5A" w14:textId="77777777" w:rsidR="00CB7627" w:rsidRPr="00BB102D" w:rsidRDefault="00CB7627" w:rsidP="00CB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61297D" w:rsidRPr="00BB102D" w14:paraId="695266F9" w14:textId="77777777" w:rsidTr="0026063D">
        <w:trPr>
          <w:trHeight w:val="399"/>
        </w:trPr>
        <w:tc>
          <w:tcPr>
            <w:tcW w:w="3807" w:type="dxa"/>
          </w:tcPr>
          <w:p w14:paraId="726C2B4D" w14:textId="225538E6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42614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783" w:type="dxa"/>
          </w:tcPr>
          <w:p w14:paraId="3AC6208F" w14:textId="15F45908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DBE3E4" w14:textId="7DD08B9C" w:rsidR="0061297D" w:rsidRPr="00B41FC3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22C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44B7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468</w:t>
            </w:r>
            <w:r w:rsidR="00444B7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161</w:t>
            </w:r>
          </w:p>
        </w:tc>
        <w:tc>
          <w:tcPr>
            <w:tcW w:w="236" w:type="dxa"/>
          </w:tcPr>
          <w:p w14:paraId="57C288C7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D062A29" w14:textId="384687FE" w:rsidR="0061297D" w:rsidRPr="00DE5448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833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848</w:t>
            </w:r>
          </w:p>
        </w:tc>
        <w:tc>
          <w:tcPr>
            <w:tcW w:w="266" w:type="dxa"/>
            <w:gridSpan w:val="2"/>
          </w:tcPr>
          <w:p w14:paraId="508C4800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B3116D" w14:textId="483280B1" w:rsidR="0061297D" w:rsidRPr="00F515F5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="Angsana New" w:hAnsi="Angsana New" w:cs="Angsana New"/>
                <w:sz w:val="28"/>
                <w:szCs w:val="28"/>
              </w:rPr>
              <w:t>995</w:t>
            </w:r>
            <w:r w:rsidR="00D168C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219</w:t>
            </w:r>
          </w:p>
        </w:tc>
        <w:tc>
          <w:tcPr>
            <w:tcW w:w="280" w:type="dxa"/>
          </w:tcPr>
          <w:p w14:paraId="60B04BE0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665BC2F0" w14:textId="37D8F6D4" w:rsidR="0061297D" w:rsidRPr="00DE5448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754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</w:tr>
      <w:tr w:rsidR="0061297D" w:rsidRPr="00BB102D" w14:paraId="7012C8D5" w14:textId="77777777" w:rsidTr="0026063D">
        <w:trPr>
          <w:trHeight w:val="399"/>
        </w:trPr>
        <w:tc>
          <w:tcPr>
            <w:tcW w:w="3807" w:type="dxa"/>
          </w:tcPr>
          <w:p w14:paraId="3E8653BA" w14:textId="1D135634" w:rsidR="0061297D" w:rsidRPr="00C42614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42614">
              <w:rPr>
                <w:rFonts w:ascii="Angsana New" w:hAnsi="Angsana New" w:cs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783" w:type="dxa"/>
          </w:tcPr>
          <w:p w14:paraId="4246DA57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33184B" w14:textId="6A52B10F" w:rsidR="0061297D" w:rsidRPr="000B6CF1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A37C32C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847453A" w14:textId="44541FBF" w:rsidR="0061297D" w:rsidRPr="00BB102D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 w:line="240" w:lineRule="auto"/>
              <w:ind w:right="-23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41379E88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C9A6CB" w14:textId="5C13D878" w:rsidR="0061297D" w:rsidRPr="00BB102D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0C1075FE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6E8B463F" w14:textId="2BAD502D" w:rsidR="0061297D" w:rsidRPr="00BB102D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297D" w:rsidRPr="00BB102D" w14:paraId="57DE46F8" w14:textId="77777777" w:rsidTr="0026063D">
        <w:trPr>
          <w:trHeight w:val="399"/>
        </w:trPr>
        <w:tc>
          <w:tcPr>
            <w:tcW w:w="3807" w:type="dxa"/>
          </w:tcPr>
          <w:p w14:paraId="31F23538" w14:textId="52A444CD" w:rsidR="0061297D" w:rsidRPr="00F250B5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น้อยกว่า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922C3" w:rsidRPr="00E922C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783" w:type="dxa"/>
          </w:tcPr>
          <w:p w14:paraId="33F0869A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6892F2" w14:textId="406C009A" w:rsidR="0061297D" w:rsidRPr="0003217F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="Angsana New" w:hAnsi="Angsana New" w:cs="Angsana New"/>
                <w:sz w:val="28"/>
                <w:szCs w:val="28"/>
              </w:rPr>
              <w:t>85</w:t>
            </w:r>
            <w:r w:rsidR="00444B7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516</w:t>
            </w:r>
          </w:p>
        </w:tc>
        <w:tc>
          <w:tcPr>
            <w:tcW w:w="236" w:type="dxa"/>
          </w:tcPr>
          <w:p w14:paraId="1FDA0EF4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0B7C7398" w14:textId="04DBE3BC" w:rsidR="0061297D" w:rsidRPr="003C1D64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267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664</w:t>
            </w:r>
          </w:p>
        </w:tc>
        <w:tc>
          <w:tcPr>
            <w:tcW w:w="266" w:type="dxa"/>
            <w:gridSpan w:val="2"/>
          </w:tcPr>
          <w:p w14:paraId="406B569A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E61740" w14:textId="5547CC77" w:rsidR="0061297D" w:rsidRPr="0003217F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="Angsana New" w:hAnsi="Angsana New" w:cs="Angsana New"/>
                <w:sz w:val="28"/>
                <w:szCs w:val="28"/>
              </w:rPr>
              <w:t>85</w:t>
            </w:r>
            <w:r w:rsidR="00D168C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516</w:t>
            </w:r>
          </w:p>
        </w:tc>
        <w:tc>
          <w:tcPr>
            <w:tcW w:w="280" w:type="dxa"/>
          </w:tcPr>
          <w:p w14:paraId="4616F320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7979FCA5" w14:textId="1981FF68" w:rsidR="0061297D" w:rsidRPr="003C1D64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267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664</w:t>
            </w:r>
          </w:p>
        </w:tc>
      </w:tr>
      <w:tr w:rsidR="0061297D" w:rsidRPr="00BB102D" w14:paraId="005BF134" w14:textId="77777777" w:rsidTr="0026063D">
        <w:trPr>
          <w:trHeight w:val="399"/>
        </w:trPr>
        <w:tc>
          <w:tcPr>
            <w:tcW w:w="3807" w:type="dxa"/>
          </w:tcPr>
          <w:p w14:paraId="528762E7" w14:textId="1053E53A" w:rsidR="0061297D" w:rsidRPr="00F250B5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="00E922C3" w:rsidRPr="00E922C3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="00E922C3" w:rsidRPr="00E922C3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783" w:type="dxa"/>
          </w:tcPr>
          <w:p w14:paraId="2EEA077E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2E42DD" w14:textId="3B53EE7B" w:rsidR="0061297D" w:rsidRPr="0003217F" w:rsidRDefault="00444B71" w:rsidP="00444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C80D2D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15AE389D" w14:textId="0C517303" w:rsidR="0061297D" w:rsidRPr="003C1D64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  <w:tc>
          <w:tcPr>
            <w:tcW w:w="266" w:type="dxa"/>
            <w:gridSpan w:val="2"/>
          </w:tcPr>
          <w:p w14:paraId="57BE9A87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3B1AED" w14:textId="5CB4228F" w:rsidR="0061297D" w:rsidRPr="0003217F" w:rsidRDefault="00D168CB" w:rsidP="00D16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6484CB37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5574E402" w14:textId="6850D41A" w:rsidR="0061297D" w:rsidRPr="003C1D64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</w:tr>
      <w:tr w:rsidR="0061297D" w:rsidRPr="00BB102D" w14:paraId="6F805595" w14:textId="77777777" w:rsidTr="0026063D">
        <w:trPr>
          <w:trHeight w:val="399"/>
        </w:trPr>
        <w:tc>
          <w:tcPr>
            <w:tcW w:w="3807" w:type="dxa"/>
          </w:tcPr>
          <w:p w14:paraId="35AD7544" w14:textId="2840EAC1" w:rsidR="0061297D" w:rsidRPr="00F250B5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922C3" w:rsidRPr="00E922C3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783" w:type="dxa"/>
          </w:tcPr>
          <w:p w14:paraId="5A788805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70B3F" w14:textId="7E703905" w:rsidR="0061297D" w:rsidRPr="0003217F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="Angsana New" w:hAnsi="Angsana New" w:cs="Angsana New"/>
                <w:sz w:val="28"/>
                <w:szCs w:val="28"/>
              </w:rPr>
              <w:t>108</w:t>
            </w:r>
            <w:r w:rsidR="00444B7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430</w:t>
            </w:r>
          </w:p>
        </w:tc>
        <w:tc>
          <w:tcPr>
            <w:tcW w:w="236" w:type="dxa"/>
          </w:tcPr>
          <w:p w14:paraId="72474B26" w14:textId="77777777" w:rsidR="0061297D" w:rsidRPr="00CB06CE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vAlign w:val="bottom"/>
          </w:tcPr>
          <w:p w14:paraId="341AD3C9" w14:textId="2BB5FE21" w:rsidR="0061297D" w:rsidRPr="003C1D64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109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66" w:type="dxa"/>
            <w:gridSpan w:val="2"/>
          </w:tcPr>
          <w:p w14:paraId="043B9DEA" w14:textId="77777777" w:rsidR="0061297D" w:rsidRPr="003C1D64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5CFF4" w14:textId="30522A62" w:rsidR="0061297D" w:rsidRPr="0003217F" w:rsidRDefault="00E922C3" w:rsidP="00D16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80" w:type="dxa"/>
          </w:tcPr>
          <w:p w14:paraId="0BA7BB74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bottom"/>
          </w:tcPr>
          <w:p w14:paraId="3CCF15B3" w14:textId="7FE5EAC5" w:rsidR="0061297D" w:rsidRPr="003C1D64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297D" w:rsidRPr="00BB102D" w14:paraId="05E511A2" w14:textId="77777777" w:rsidTr="0026063D">
        <w:trPr>
          <w:trHeight w:val="399"/>
        </w:trPr>
        <w:tc>
          <w:tcPr>
            <w:tcW w:w="3807" w:type="dxa"/>
          </w:tcPr>
          <w:p w14:paraId="5C729EBE" w14:textId="7D63DC58" w:rsidR="0061297D" w:rsidRPr="00C42614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4261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83" w:type="dxa"/>
          </w:tcPr>
          <w:p w14:paraId="3440D676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034E0" w14:textId="2416D0E9" w:rsidR="0061297D" w:rsidRPr="00913FE7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2C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8656F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662</w:t>
            </w:r>
            <w:r w:rsidR="008656F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107</w:t>
            </w:r>
          </w:p>
        </w:tc>
        <w:tc>
          <w:tcPr>
            <w:tcW w:w="236" w:type="dxa"/>
          </w:tcPr>
          <w:p w14:paraId="09A93E35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  <w:vAlign w:val="bottom"/>
          </w:tcPr>
          <w:p w14:paraId="3CC44003" w14:textId="7FE2FFC2" w:rsidR="0061297D" w:rsidRPr="003C1D64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142" w:hanging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129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</w:t>
            </w:r>
            <w:r w:rsidR="006129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369</w:t>
            </w:r>
          </w:p>
        </w:tc>
        <w:tc>
          <w:tcPr>
            <w:tcW w:w="266" w:type="dxa"/>
            <w:gridSpan w:val="2"/>
          </w:tcPr>
          <w:p w14:paraId="4FD874E0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8A1A6" w14:textId="5DFFF0A1" w:rsidR="0061297D" w:rsidRPr="00913FE7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2C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168C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b/>
                <w:bCs/>
                <w:sz w:val="28"/>
                <w:szCs w:val="28"/>
              </w:rPr>
              <w:t>080</w:t>
            </w:r>
            <w:r w:rsidR="00D168C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b/>
                <w:bCs/>
                <w:sz w:val="28"/>
                <w:szCs w:val="28"/>
              </w:rPr>
              <w:t>738</w:t>
            </w:r>
          </w:p>
        </w:tc>
        <w:tc>
          <w:tcPr>
            <w:tcW w:w="280" w:type="dxa"/>
          </w:tcPr>
          <w:p w14:paraId="6C2E22D6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  <w:vAlign w:val="bottom"/>
          </w:tcPr>
          <w:p w14:paraId="40FB5B29" w14:textId="326C750A" w:rsidR="0061297D" w:rsidRPr="00913FE7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129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023</w:t>
            </w:r>
            <w:r w:rsidR="006129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</w:t>
            </w:r>
          </w:p>
        </w:tc>
      </w:tr>
      <w:tr w:rsidR="0061297D" w:rsidRPr="00BB102D" w14:paraId="5E353C5E" w14:textId="77777777" w:rsidTr="0026063D">
        <w:trPr>
          <w:trHeight w:val="399"/>
        </w:trPr>
        <w:tc>
          <w:tcPr>
            <w:tcW w:w="3807" w:type="dxa"/>
          </w:tcPr>
          <w:p w14:paraId="19454CFB" w14:textId="21B1E447" w:rsidR="0061297D" w:rsidRPr="00F74F15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08" w:hanging="70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B102D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 xml:space="preserve">  </w:t>
            </w:r>
            <w:r w:rsidRPr="00C42614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83" w:type="dxa"/>
          </w:tcPr>
          <w:p w14:paraId="12A6E997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C065F" w14:textId="338E210A" w:rsidR="0061297D" w:rsidRPr="000B6CF1" w:rsidRDefault="008656F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2C3" w:rsidRPr="00E922C3">
              <w:rPr>
                <w:rFonts w:ascii="Angsana New" w:hAnsi="Angsana New" w:cs="Angsana New"/>
                <w:sz w:val="28"/>
                <w:szCs w:val="28"/>
              </w:rPr>
              <w:t>108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2C3" w:rsidRPr="00E922C3">
              <w:rPr>
                <w:rFonts w:ascii="Angsana New" w:hAnsi="Angsana New" w:cs="Angsana New"/>
                <w:sz w:val="28"/>
                <w:szCs w:val="28"/>
              </w:rPr>
              <w:t>427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D6D2D0C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vAlign w:val="bottom"/>
          </w:tcPr>
          <w:p w14:paraId="10660A97" w14:textId="427AA6E1" w:rsidR="0061297D" w:rsidRPr="00DE5448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142" w:hanging="7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22C3" w:rsidRPr="00E922C3">
              <w:rPr>
                <w:rFonts w:asciiTheme="majorBidi" w:hAnsiTheme="majorBidi" w:cstheme="majorBidi"/>
                <w:sz w:val="28"/>
                <w:szCs w:val="28"/>
              </w:rPr>
              <w:t>109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22C3" w:rsidRPr="00E922C3">
              <w:rPr>
                <w:rFonts w:asciiTheme="majorBidi" w:hAnsiTheme="majorBidi" w:cstheme="majorBidi"/>
                <w:sz w:val="28"/>
                <w:szCs w:val="28"/>
              </w:rPr>
              <w:t>475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  <w:gridSpan w:val="2"/>
          </w:tcPr>
          <w:p w14:paraId="35B1059E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1522B" w14:textId="3C4B9805" w:rsidR="0061297D" w:rsidRPr="00B41FC3" w:rsidRDefault="000163E0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762A184E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bottom"/>
          </w:tcPr>
          <w:p w14:paraId="47F35CA0" w14:textId="05D2C2A6" w:rsidR="0061297D" w:rsidRPr="00DE5448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297D" w:rsidRPr="00BB102D" w14:paraId="29D99F8D" w14:textId="77777777" w:rsidTr="0026063D">
        <w:trPr>
          <w:trHeight w:val="399"/>
        </w:trPr>
        <w:tc>
          <w:tcPr>
            <w:tcW w:w="3807" w:type="dxa"/>
          </w:tcPr>
          <w:p w14:paraId="38D1986D" w14:textId="03DEB6C3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83" w:type="dxa"/>
          </w:tcPr>
          <w:p w14:paraId="5BD15587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B0446" w14:textId="28AA3380" w:rsidR="0061297D" w:rsidRPr="000B6CF1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922C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8656F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b/>
                <w:bCs/>
                <w:sz w:val="28"/>
                <w:szCs w:val="28"/>
              </w:rPr>
              <w:t>553</w:t>
            </w:r>
            <w:r w:rsidR="008656F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680</w:t>
            </w:r>
          </w:p>
        </w:tc>
        <w:tc>
          <w:tcPr>
            <w:tcW w:w="236" w:type="dxa"/>
          </w:tcPr>
          <w:p w14:paraId="6F6F97F1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4E054" w14:textId="7660EF76" w:rsidR="0061297D" w:rsidRPr="00BB102D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142" w:hanging="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129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102</w:t>
            </w:r>
            <w:r w:rsidR="006129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894</w:t>
            </w:r>
          </w:p>
        </w:tc>
        <w:tc>
          <w:tcPr>
            <w:tcW w:w="266" w:type="dxa"/>
            <w:gridSpan w:val="2"/>
          </w:tcPr>
          <w:p w14:paraId="4CBEC005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960EC" w14:textId="69D5D5FD" w:rsidR="0061297D" w:rsidRPr="00BB102D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2C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0163E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b/>
                <w:bCs/>
                <w:sz w:val="28"/>
                <w:szCs w:val="28"/>
              </w:rPr>
              <w:t>080</w:t>
            </w:r>
            <w:r w:rsidR="00D168C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b/>
                <w:bCs/>
                <w:sz w:val="28"/>
                <w:szCs w:val="28"/>
              </w:rPr>
              <w:t>738</w:t>
            </w:r>
          </w:p>
        </w:tc>
        <w:tc>
          <w:tcPr>
            <w:tcW w:w="280" w:type="dxa"/>
          </w:tcPr>
          <w:p w14:paraId="4A682728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3192D" w14:textId="01820EC2" w:rsidR="0061297D" w:rsidRPr="00BB102D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129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023</w:t>
            </w:r>
            <w:r w:rsidR="006129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</w:t>
            </w:r>
          </w:p>
        </w:tc>
      </w:tr>
      <w:tr w:rsidR="009C0002" w:rsidRPr="00584616" w14:paraId="02B14268" w14:textId="77777777" w:rsidTr="009C0002">
        <w:trPr>
          <w:gridAfter w:val="1"/>
          <w:wAfter w:w="6" w:type="dxa"/>
          <w:trHeight w:val="352"/>
        </w:trPr>
        <w:tc>
          <w:tcPr>
            <w:tcW w:w="3807" w:type="dxa"/>
          </w:tcPr>
          <w:p w14:paraId="7C81508C" w14:textId="43DBF75B" w:rsidR="009C0002" w:rsidRPr="009C0002" w:rsidRDefault="009C0002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07FC0F1D" w14:textId="3AC8C936" w:rsidR="009C0002" w:rsidRPr="00584616" w:rsidRDefault="009C0002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4725" w:type="dxa"/>
            <w:gridSpan w:val="9"/>
          </w:tcPr>
          <w:p w14:paraId="6BDC6F93" w14:textId="6AD2F9DF" w:rsidR="009C0002" w:rsidRPr="00584616" w:rsidRDefault="009C0002" w:rsidP="009C00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center"/>
              <w:rPr>
                <w:rFonts w:ascii="Angsana New" w:hAnsi="Angsana New" w:cs="Angsana New"/>
                <w:b/>
                <w:i/>
                <w:iCs/>
                <w:sz w:val="14"/>
                <w:szCs w:val="14"/>
                <w:cs/>
              </w:rPr>
            </w:pPr>
          </w:p>
        </w:tc>
      </w:tr>
      <w:tr w:rsidR="00035A25" w:rsidRPr="00584616" w14:paraId="79B465F3" w14:textId="77777777" w:rsidTr="009C0002">
        <w:trPr>
          <w:gridAfter w:val="1"/>
          <w:wAfter w:w="6" w:type="dxa"/>
          <w:trHeight w:val="352"/>
        </w:trPr>
        <w:tc>
          <w:tcPr>
            <w:tcW w:w="3807" w:type="dxa"/>
          </w:tcPr>
          <w:p w14:paraId="79D18DD8" w14:textId="77777777" w:rsidR="00035A25" w:rsidRPr="009C0002" w:rsidRDefault="00035A25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773B9F3C" w14:textId="77777777" w:rsidR="00035A25" w:rsidRPr="00584616" w:rsidRDefault="00035A25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4725" w:type="dxa"/>
            <w:gridSpan w:val="9"/>
          </w:tcPr>
          <w:p w14:paraId="4558C618" w14:textId="77777777" w:rsidR="00035A25" w:rsidRPr="00584616" w:rsidRDefault="00035A25" w:rsidP="009C00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center"/>
              <w:rPr>
                <w:rFonts w:ascii="Angsana New" w:hAnsi="Angsana New" w:cs="Angsana New"/>
                <w:b/>
                <w:i/>
                <w:iCs/>
                <w:sz w:val="14"/>
                <w:szCs w:val="14"/>
                <w:cs/>
              </w:rPr>
            </w:pPr>
          </w:p>
        </w:tc>
      </w:tr>
      <w:tr w:rsidR="00035A25" w:rsidRPr="00584616" w14:paraId="5CF6F6A0" w14:textId="77777777" w:rsidTr="009C0002">
        <w:trPr>
          <w:gridAfter w:val="1"/>
          <w:wAfter w:w="6" w:type="dxa"/>
          <w:trHeight w:val="352"/>
        </w:trPr>
        <w:tc>
          <w:tcPr>
            <w:tcW w:w="3807" w:type="dxa"/>
          </w:tcPr>
          <w:p w14:paraId="5A79E9B3" w14:textId="77777777" w:rsidR="00035A25" w:rsidRPr="009C0002" w:rsidRDefault="00035A25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120764C0" w14:textId="77777777" w:rsidR="00035A25" w:rsidRPr="00584616" w:rsidRDefault="00035A25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4725" w:type="dxa"/>
            <w:gridSpan w:val="9"/>
          </w:tcPr>
          <w:p w14:paraId="40B0E2BB" w14:textId="77777777" w:rsidR="00035A25" w:rsidRPr="00584616" w:rsidRDefault="00035A25" w:rsidP="009C00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center"/>
              <w:rPr>
                <w:rFonts w:ascii="Angsana New" w:hAnsi="Angsana New" w:cs="Angsana New"/>
                <w:b/>
                <w:i/>
                <w:iCs/>
                <w:sz w:val="14"/>
                <w:szCs w:val="14"/>
                <w:cs/>
              </w:rPr>
            </w:pPr>
          </w:p>
        </w:tc>
      </w:tr>
      <w:tr w:rsidR="00234177" w:rsidRPr="00584616" w14:paraId="7E1A52EC" w14:textId="77777777" w:rsidTr="009C0002">
        <w:trPr>
          <w:gridAfter w:val="1"/>
          <w:wAfter w:w="6" w:type="dxa"/>
          <w:trHeight w:val="352"/>
        </w:trPr>
        <w:tc>
          <w:tcPr>
            <w:tcW w:w="3807" w:type="dxa"/>
          </w:tcPr>
          <w:p w14:paraId="16CE97EF" w14:textId="77777777" w:rsidR="00234177" w:rsidRPr="009C0002" w:rsidRDefault="00234177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0EA760F4" w14:textId="77777777" w:rsidR="00234177" w:rsidRPr="00584616" w:rsidRDefault="00234177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4725" w:type="dxa"/>
            <w:gridSpan w:val="9"/>
          </w:tcPr>
          <w:p w14:paraId="463F1BCD" w14:textId="77777777" w:rsidR="00234177" w:rsidRPr="00584616" w:rsidRDefault="00234177" w:rsidP="009C00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center"/>
              <w:rPr>
                <w:rFonts w:ascii="Angsana New" w:hAnsi="Angsana New" w:cs="Angsana New"/>
                <w:b/>
                <w:i/>
                <w:iCs/>
                <w:sz w:val="14"/>
                <w:szCs w:val="14"/>
                <w:cs/>
              </w:rPr>
            </w:pPr>
          </w:p>
        </w:tc>
      </w:tr>
      <w:tr w:rsidR="00035A25" w:rsidRPr="00584616" w14:paraId="0F9AFFCD" w14:textId="77777777" w:rsidTr="009C0002">
        <w:trPr>
          <w:gridAfter w:val="1"/>
          <w:wAfter w:w="6" w:type="dxa"/>
          <w:trHeight w:val="352"/>
        </w:trPr>
        <w:tc>
          <w:tcPr>
            <w:tcW w:w="3807" w:type="dxa"/>
          </w:tcPr>
          <w:p w14:paraId="5AE97A0E" w14:textId="77777777" w:rsidR="00035A25" w:rsidRPr="009C0002" w:rsidRDefault="00035A25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49FC5F13" w14:textId="77777777" w:rsidR="00035A25" w:rsidRPr="00584616" w:rsidRDefault="00035A25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4725" w:type="dxa"/>
            <w:gridSpan w:val="9"/>
          </w:tcPr>
          <w:p w14:paraId="71D83CA2" w14:textId="77777777" w:rsidR="00035A25" w:rsidRPr="00584616" w:rsidRDefault="00035A25" w:rsidP="009C00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center"/>
              <w:rPr>
                <w:rFonts w:ascii="Angsana New" w:hAnsi="Angsana New" w:cs="Angsana New"/>
                <w:b/>
                <w:i/>
                <w:iCs/>
                <w:sz w:val="14"/>
                <w:szCs w:val="14"/>
                <w:cs/>
              </w:rPr>
            </w:pPr>
          </w:p>
        </w:tc>
      </w:tr>
      <w:tr w:rsidR="007406BC" w:rsidRPr="00BB102D" w14:paraId="5488D904" w14:textId="77777777" w:rsidTr="009C0002">
        <w:trPr>
          <w:gridAfter w:val="1"/>
          <w:wAfter w:w="6" w:type="dxa"/>
          <w:trHeight w:val="399"/>
        </w:trPr>
        <w:tc>
          <w:tcPr>
            <w:tcW w:w="3807" w:type="dxa"/>
          </w:tcPr>
          <w:p w14:paraId="2AB867D8" w14:textId="77777777" w:rsidR="007406BC" w:rsidRPr="00D85A54" w:rsidRDefault="007406BC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85A5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783" w:type="dxa"/>
          </w:tcPr>
          <w:p w14:paraId="7F7496F1" w14:textId="77777777" w:rsidR="007406BC" w:rsidRPr="005F27D3" w:rsidRDefault="007406BC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1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25" w:type="dxa"/>
            <w:gridSpan w:val="9"/>
            <w:shd w:val="clear" w:color="auto" w:fill="auto"/>
            <w:vAlign w:val="bottom"/>
          </w:tcPr>
          <w:p w14:paraId="36CF94B6" w14:textId="77777777" w:rsidR="007406BC" w:rsidRPr="0071485A" w:rsidRDefault="007406BC" w:rsidP="009C00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406BC" w:rsidRPr="00BB102D" w14:paraId="2130D5C5" w14:textId="77777777" w:rsidTr="00584616">
        <w:trPr>
          <w:trHeight w:val="20"/>
        </w:trPr>
        <w:tc>
          <w:tcPr>
            <w:tcW w:w="3807" w:type="dxa"/>
          </w:tcPr>
          <w:p w14:paraId="20FA528F" w14:textId="77777777" w:rsidR="007406BC" w:rsidRPr="00E06A61" w:rsidRDefault="007406BC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06A6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83" w:type="dxa"/>
          </w:tcPr>
          <w:p w14:paraId="3E3E0533" w14:textId="77777777" w:rsidR="007406BC" w:rsidRPr="004D7893" w:rsidRDefault="00E922C3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E922C3">
              <w:rPr>
                <w:rFonts w:ascii="Angsana New" w:hAnsi="Angsana New" w:cs="Angsana New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5A59C7" w14:textId="77777777" w:rsidR="007406BC" w:rsidRPr="00BB102D" w:rsidRDefault="007406BC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13328D8" w14:textId="77777777" w:rsidR="007406BC" w:rsidRPr="00BB102D" w:rsidRDefault="007406BC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02B2C28F" w14:textId="77777777" w:rsidR="007406BC" w:rsidRPr="00BB102D" w:rsidRDefault="007406BC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1EDEA47E" w14:textId="77777777" w:rsidR="007406BC" w:rsidRPr="00BB102D" w:rsidRDefault="007406BC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59469F" w14:textId="77777777" w:rsidR="007406BC" w:rsidRPr="00BB102D" w:rsidRDefault="007406BC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21F7323B" w14:textId="77777777" w:rsidR="007406BC" w:rsidRPr="00BB102D" w:rsidRDefault="007406BC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234ECD90" w14:textId="77777777" w:rsidR="007406BC" w:rsidRPr="00BB102D" w:rsidRDefault="007406BC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297D" w:rsidRPr="00BB102D" w14:paraId="2AF95B4A" w14:textId="77777777" w:rsidTr="00584616">
        <w:trPr>
          <w:trHeight w:val="399"/>
        </w:trPr>
        <w:tc>
          <w:tcPr>
            <w:tcW w:w="3807" w:type="dxa"/>
          </w:tcPr>
          <w:p w14:paraId="66DA6945" w14:textId="77777777" w:rsidR="0061297D" w:rsidRPr="004D7893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ค่าสินค้าและบริการจ่ายล่วงหน้า </w:t>
            </w:r>
          </w:p>
        </w:tc>
        <w:tc>
          <w:tcPr>
            <w:tcW w:w="783" w:type="dxa"/>
          </w:tcPr>
          <w:p w14:paraId="64056C3B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16106A" w14:textId="77777777" w:rsidR="0061297D" w:rsidRPr="0003217F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26A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808B72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7A72858D" w14:textId="77777777" w:rsidR="0061297D" w:rsidRPr="00BB102D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 w:line="240" w:lineRule="auto"/>
              <w:ind w:right="-4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gridSpan w:val="2"/>
          </w:tcPr>
          <w:p w14:paraId="167A7D11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1CBEFA" w14:textId="7617607B" w:rsidR="0061297D" w:rsidRPr="0003217F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22C3">
              <w:rPr>
                <w:rFonts w:ascii="Angsana New" w:hAnsi="Angsana New" w:cs="Angsana New"/>
                <w:sz w:val="28"/>
                <w:szCs w:val="28"/>
              </w:rPr>
              <w:t>809</w:t>
            </w:r>
            <w:r w:rsidR="00D86D5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353</w:t>
            </w:r>
          </w:p>
        </w:tc>
        <w:tc>
          <w:tcPr>
            <w:tcW w:w="280" w:type="dxa"/>
          </w:tcPr>
          <w:p w14:paraId="0DD779CE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1E68866A" w14:textId="58262A25" w:rsidR="0061297D" w:rsidRPr="00BB102D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616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770</w:t>
            </w:r>
          </w:p>
        </w:tc>
      </w:tr>
      <w:tr w:rsidR="0061297D" w:rsidRPr="00633E47" w14:paraId="3969821B" w14:textId="77777777" w:rsidTr="00584616">
        <w:trPr>
          <w:trHeight w:val="399"/>
        </w:trPr>
        <w:tc>
          <w:tcPr>
            <w:tcW w:w="3807" w:type="dxa"/>
          </w:tcPr>
          <w:p w14:paraId="3B2FE400" w14:textId="77777777" w:rsidR="0061297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783" w:type="dxa"/>
          </w:tcPr>
          <w:p w14:paraId="374A9DBB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91DE95" w14:textId="77777777" w:rsidR="0061297D" w:rsidRPr="00D40792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3D3C6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B14D731" w14:textId="77777777" w:rsidR="0061297D" w:rsidRPr="009D1381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9903D34" w14:textId="77777777" w:rsidR="0061297D" w:rsidRPr="009D1381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 w:line="240" w:lineRule="auto"/>
              <w:ind w:right="-4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gridSpan w:val="2"/>
          </w:tcPr>
          <w:p w14:paraId="0D88DBE5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689829" w14:textId="567AB261" w:rsidR="0061297D" w:rsidRPr="00633E47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86D5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769</w:t>
            </w:r>
          </w:p>
        </w:tc>
        <w:tc>
          <w:tcPr>
            <w:tcW w:w="280" w:type="dxa"/>
          </w:tcPr>
          <w:p w14:paraId="05A2510A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3F0B8E93" w14:textId="4B2BA1CF" w:rsidR="0061297D" w:rsidRPr="00633E47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001</w:t>
            </w:r>
          </w:p>
        </w:tc>
      </w:tr>
      <w:tr w:rsidR="0061297D" w:rsidRPr="00633E47" w14:paraId="50D25208" w14:textId="77777777" w:rsidTr="00515F99">
        <w:trPr>
          <w:trHeight w:val="399"/>
        </w:trPr>
        <w:tc>
          <w:tcPr>
            <w:tcW w:w="3807" w:type="dxa"/>
          </w:tcPr>
          <w:p w14:paraId="6E1FBA7B" w14:textId="7E02EC12" w:rsidR="0061297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B102D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 xml:space="preserve">  </w:t>
            </w:r>
            <w:r w:rsidRPr="00C42614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83" w:type="dxa"/>
          </w:tcPr>
          <w:p w14:paraId="5242035C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7B1DE" w14:textId="4B1C0957" w:rsidR="0061297D" w:rsidRPr="003D3C62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BF7C7E" w14:textId="77777777" w:rsidR="0061297D" w:rsidRPr="009D1381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vAlign w:val="bottom"/>
          </w:tcPr>
          <w:p w14:paraId="4E17EEB9" w14:textId="0D9F265A" w:rsidR="0061297D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 w:line="240" w:lineRule="auto"/>
              <w:ind w:right="-4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gridSpan w:val="2"/>
          </w:tcPr>
          <w:p w14:paraId="072E2047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8FAF2" w14:textId="18460CE4" w:rsidR="0061297D" w:rsidRPr="00633E47" w:rsidRDefault="00D86D5E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2C3" w:rsidRPr="00E922C3">
              <w:rPr>
                <w:rFonts w:ascii="Angsana New" w:hAnsi="Angsana New" w:cs="Angsana New"/>
                <w:sz w:val="28"/>
                <w:szCs w:val="28"/>
              </w:rPr>
              <w:t>17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2C3" w:rsidRPr="00E922C3">
              <w:rPr>
                <w:rFonts w:ascii="Angsana New" w:hAnsi="Angsana New" w:cs="Angsana New"/>
                <w:sz w:val="28"/>
                <w:szCs w:val="28"/>
              </w:rPr>
              <w:t>560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0" w:type="dxa"/>
          </w:tcPr>
          <w:p w14:paraId="7ADFBD66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bottom"/>
          </w:tcPr>
          <w:p w14:paraId="7471E7B0" w14:textId="63EB7044" w:rsidR="0061297D" w:rsidRPr="00633E47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22C3" w:rsidRPr="00E922C3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22C3" w:rsidRPr="00E922C3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1297D" w:rsidRPr="00633E47" w14:paraId="57FA7728" w14:textId="77777777" w:rsidTr="00515F99">
        <w:trPr>
          <w:trHeight w:val="50"/>
        </w:trPr>
        <w:tc>
          <w:tcPr>
            <w:tcW w:w="3807" w:type="dxa"/>
          </w:tcPr>
          <w:p w14:paraId="1FB12472" w14:textId="77777777" w:rsidR="0061297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69CFECB3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86D36" w14:textId="77777777" w:rsidR="0061297D" w:rsidRPr="00D40792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3D3C6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4296D3" w14:textId="77777777" w:rsidR="0061297D" w:rsidRPr="004D7893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0C6D6" w14:textId="77777777" w:rsidR="0061297D" w:rsidRPr="004D7893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 w:line="240" w:lineRule="auto"/>
              <w:ind w:right="-4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gridSpan w:val="2"/>
          </w:tcPr>
          <w:p w14:paraId="09F8E3B3" w14:textId="77777777" w:rsidR="0061297D" w:rsidRPr="004D7893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40958" w14:textId="5AE7797E" w:rsidR="0061297D" w:rsidRPr="004D7893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86D5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048</w:t>
            </w:r>
            <w:r w:rsidR="00D86D5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562</w:t>
            </w:r>
          </w:p>
        </w:tc>
        <w:tc>
          <w:tcPr>
            <w:tcW w:w="280" w:type="dxa"/>
          </w:tcPr>
          <w:p w14:paraId="49273B1A" w14:textId="77777777" w:rsidR="0061297D" w:rsidRPr="004D7893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32EE3" w14:textId="5A3EDA63" w:rsidR="0061297D" w:rsidRPr="004D7893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611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064</w:t>
            </w:r>
          </w:p>
        </w:tc>
      </w:tr>
      <w:tr w:rsidR="002C00E3" w:rsidRPr="00633E47" w14:paraId="7B46BB66" w14:textId="77777777" w:rsidTr="00515F99">
        <w:trPr>
          <w:trHeight w:val="50"/>
        </w:trPr>
        <w:tc>
          <w:tcPr>
            <w:tcW w:w="3807" w:type="dxa"/>
          </w:tcPr>
          <w:p w14:paraId="45541EC1" w14:textId="77777777" w:rsidR="002C00E3" w:rsidRDefault="002C00E3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472CBBC3" w14:textId="77777777" w:rsidR="002C00E3" w:rsidRPr="00BB102D" w:rsidRDefault="002C00E3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C0607" w14:textId="77777777" w:rsidR="002C00E3" w:rsidRPr="003D3C62" w:rsidRDefault="002C00E3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EFFA62" w14:textId="77777777" w:rsidR="002C00E3" w:rsidRPr="004D7893" w:rsidRDefault="002C00E3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  <w:vAlign w:val="bottom"/>
          </w:tcPr>
          <w:p w14:paraId="02655227" w14:textId="77777777" w:rsidR="002C00E3" w:rsidRDefault="002C00E3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after="0"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040D5FC3" w14:textId="77777777" w:rsidR="002C00E3" w:rsidRPr="004D7893" w:rsidRDefault="002C00E3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F7B29" w14:textId="77777777" w:rsidR="002C00E3" w:rsidRDefault="002C00E3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22C48AA9" w14:textId="77777777" w:rsidR="002C00E3" w:rsidRPr="004D7893" w:rsidRDefault="002C00E3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  <w:vAlign w:val="bottom"/>
          </w:tcPr>
          <w:p w14:paraId="69083784" w14:textId="77777777" w:rsidR="002C00E3" w:rsidRPr="004D7893" w:rsidRDefault="002C00E3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406BC" w:rsidRPr="00BB102D" w14:paraId="1BFF4083" w14:textId="77777777" w:rsidTr="009C0002">
        <w:trPr>
          <w:trHeight w:val="399"/>
        </w:trPr>
        <w:tc>
          <w:tcPr>
            <w:tcW w:w="3807" w:type="dxa"/>
          </w:tcPr>
          <w:p w14:paraId="3EBA1851" w14:textId="77777777" w:rsidR="007406BC" w:rsidRPr="00F74F15" w:rsidRDefault="007406BC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74F1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783" w:type="dxa"/>
          </w:tcPr>
          <w:p w14:paraId="0443B81E" w14:textId="77777777" w:rsidR="007406BC" w:rsidRPr="00BB102D" w:rsidRDefault="007406BC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FAFE76" w14:textId="77777777" w:rsidR="007406BC" w:rsidRDefault="007406BC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00CB1D" w14:textId="77777777" w:rsidR="007406BC" w:rsidRPr="008308DC" w:rsidRDefault="007406BC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657CCDA2" w14:textId="77777777" w:rsidR="007406BC" w:rsidRDefault="007406BC" w:rsidP="00584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7FE99F3B" w14:textId="77777777" w:rsidR="007406BC" w:rsidRPr="008308DC" w:rsidRDefault="007406BC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8EA367" w14:textId="77777777" w:rsidR="007406BC" w:rsidRDefault="007406BC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" w:type="dxa"/>
          </w:tcPr>
          <w:p w14:paraId="3B1F81C2" w14:textId="77777777" w:rsidR="007406BC" w:rsidRPr="008308DC" w:rsidRDefault="007406BC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42C1B310" w14:textId="77777777" w:rsidR="007406BC" w:rsidRDefault="007406BC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00E3" w:rsidRPr="00BB102D" w14:paraId="6793186A" w14:textId="77777777" w:rsidTr="009C0002">
        <w:trPr>
          <w:trHeight w:val="399"/>
        </w:trPr>
        <w:tc>
          <w:tcPr>
            <w:tcW w:w="3807" w:type="dxa"/>
          </w:tcPr>
          <w:p w14:paraId="2A5A90F2" w14:textId="77777777" w:rsidR="002C00E3" w:rsidRDefault="002C00E3" w:rsidP="002C0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783" w:type="dxa"/>
          </w:tcPr>
          <w:p w14:paraId="6F7765F5" w14:textId="77777777" w:rsidR="002C00E3" w:rsidRPr="00BB102D" w:rsidRDefault="002C00E3" w:rsidP="002C0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8F643C" w14:textId="28BFF294" w:rsidR="002C00E3" w:rsidRDefault="00E922C3" w:rsidP="002C0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="Angsana New" w:hAnsi="Angsana New" w:cs="Angsana New"/>
                <w:sz w:val="28"/>
                <w:szCs w:val="28"/>
              </w:rPr>
              <w:t>551</w:t>
            </w:r>
            <w:r w:rsidR="00D86D5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901</w:t>
            </w:r>
          </w:p>
        </w:tc>
        <w:tc>
          <w:tcPr>
            <w:tcW w:w="236" w:type="dxa"/>
          </w:tcPr>
          <w:p w14:paraId="620531EE" w14:textId="77777777" w:rsidR="002C00E3" w:rsidRPr="008308DC" w:rsidRDefault="002C00E3" w:rsidP="002C0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7C595305" w14:textId="4D39BEEE" w:rsidR="002C00E3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549</w:t>
            </w:r>
            <w:r w:rsidR="002C00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266" w:type="dxa"/>
            <w:gridSpan w:val="2"/>
          </w:tcPr>
          <w:p w14:paraId="09D2E5AC" w14:textId="77777777" w:rsidR="002C00E3" w:rsidRPr="008308DC" w:rsidRDefault="002C00E3" w:rsidP="002C0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C1BEE3" w14:textId="658EB053" w:rsidR="002C00E3" w:rsidRDefault="00E922C3" w:rsidP="002C0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="Angsana New" w:hAnsi="Angsana New" w:cs="Angsana New"/>
                <w:sz w:val="28"/>
                <w:szCs w:val="28"/>
              </w:rPr>
              <w:t>551</w:t>
            </w:r>
            <w:r w:rsidR="00D86D5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901</w:t>
            </w:r>
          </w:p>
        </w:tc>
        <w:tc>
          <w:tcPr>
            <w:tcW w:w="280" w:type="dxa"/>
          </w:tcPr>
          <w:p w14:paraId="75C50EA3" w14:textId="77777777" w:rsidR="002C00E3" w:rsidRPr="008308DC" w:rsidRDefault="002C00E3" w:rsidP="002C0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23CF6CF1" w14:textId="63711AAF" w:rsidR="002C00E3" w:rsidRDefault="00E922C3" w:rsidP="002C0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549</w:t>
            </w:r>
            <w:r w:rsidR="002C00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</w:tr>
      <w:tr w:rsidR="00D86D5E" w:rsidRPr="00BB102D" w14:paraId="70F90096" w14:textId="77777777" w:rsidTr="009C0002">
        <w:trPr>
          <w:trHeight w:val="399"/>
        </w:trPr>
        <w:tc>
          <w:tcPr>
            <w:tcW w:w="3807" w:type="dxa"/>
          </w:tcPr>
          <w:p w14:paraId="111C838F" w14:textId="77777777" w:rsidR="00D86D5E" w:rsidRPr="00DE5448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65292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783" w:type="dxa"/>
          </w:tcPr>
          <w:p w14:paraId="0DEFD1C1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4E938F" w14:textId="66CDE7D2" w:rsidR="00D86D5E" w:rsidRPr="000B6CF1" w:rsidRDefault="00E922C3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D86D5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480</w:t>
            </w:r>
          </w:p>
        </w:tc>
        <w:tc>
          <w:tcPr>
            <w:tcW w:w="236" w:type="dxa"/>
          </w:tcPr>
          <w:p w14:paraId="157FA281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C89E243" w14:textId="3B5E9CBC" w:rsidR="00D86D5E" w:rsidRPr="00BB102D" w:rsidRDefault="00E922C3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86D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266" w:type="dxa"/>
            <w:gridSpan w:val="2"/>
          </w:tcPr>
          <w:p w14:paraId="30BA1568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D4144A" w14:textId="71EF07A8" w:rsidR="00D86D5E" w:rsidRPr="000B6CF1" w:rsidRDefault="00E922C3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2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D86D5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480</w:t>
            </w:r>
          </w:p>
        </w:tc>
        <w:tc>
          <w:tcPr>
            <w:tcW w:w="280" w:type="dxa"/>
          </w:tcPr>
          <w:p w14:paraId="7C1B4F18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3EB6416E" w14:textId="051984E5" w:rsidR="00D86D5E" w:rsidRPr="00DE5448" w:rsidRDefault="00E922C3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86D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</w:tr>
      <w:tr w:rsidR="00D86D5E" w:rsidRPr="00BB102D" w14:paraId="701E106C" w14:textId="77777777" w:rsidTr="009C0002">
        <w:trPr>
          <w:trHeight w:val="399"/>
        </w:trPr>
        <w:tc>
          <w:tcPr>
            <w:tcW w:w="3807" w:type="dxa"/>
          </w:tcPr>
          <w:p w14:paraId="1B985C5A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ค่าสินค้าและบริการจ่ายล่วงหน้า</w:t>
            </w:r>
          </w:p>
        </w:tc>
        <w:tc>
          <w:tcPr>
            <w:tcW w:w="783" w:type="dxa"/>
          </w:tcPr>
          <w:p w14:paraId="3F1BA4DD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9086A8" w14:textId="22EA7396" w:rsidR="00D86D5E" w:rsidRPr="000B6CF1" w:rsidRDefault="00E922C3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22C3">
              <w:rPr>
                <w:rFonts w:ascii="Angsana New" w:hAnsi="Angsana New" w:cs="Angsana New"/>
                <w:sz w:val="28"/>
                <w:szCs w:val="28"/>
              </w:rPr>
              <w:t>89</w:t>
            </w:r>
            <w:r w:rsidR="00D86D5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746</w:t>
            </w:r>
          </w:p>
        </w:tc>
        <w:tc>
          <w:tcPr>
            <w:tcW w:w="236" w:type="dxa"/>
          </w:tcPr>
          <w:p w14:paraId="1D8AA2BD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6A91FFFA" w14:textId="37AF9DD5" w:rsidR="00D86D5E" w:rsidRPr="00DE5448" w:rsidRDefault="00E922C3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D86D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  <w:tc>
          <w:tcPr>
            <w:tcW w:w="266" w:type="dxa"/>
            <w:gridSpan w:val="2"/>
          </w:tcPr>
          <w:p w14:paraId="7E16196B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DA2AE3" w14:textId="6314E152" w:rsidR="00D86D5E" w:rsidRPr="000B6CF1" w:rsidRDefault="00E922C3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right="-2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D86D5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370</w:t>
            </w:r>
          </w:p>
        </w:tc>
        <w:tc>
          <w:tcPr>
            <w:tcW w:w="280" w:type="dxa"/>
          </w:tcPr>
          <w:p w14:paraId="3CAC1A9C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3185ABD6" w14:textId="3F0BE616" w:rsidR="00D86D5E" w:rsidRPr="00DE5448" w:rsidRDefault="00E922C3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86D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</w:tr>
      <w:tr w:rsidR="00D86D5E" w:rsidRPr="00BB102D" w14:paraId="1047AFE4" w14:textId="77777777" w:rsidTr="009C0002">
        <w:trPr>
          <w:trHeight w:val="399"/>
        </w:trPr>
        <w:tc>
          <w:tcPr>
            <w:tcW w:w="3807" w:type="dxa"/>
          </w:tcPr>
          <w:p w14:paraId="4C68FDB7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783" w:type="dxa"/>
            <w:hideMark/>
          </w:tcPr>
          <w:p w14:paraId="72DA2055" w14:textId="77777777" w:rsidR="00D86D5E" w:rsidRPr="00AE707F" w:rsidRDefault="00D86D5E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174854" w14:textId="51B3653D" w:rsidR="00D86D5E" w:rsidRPr="00AE707F" w:rsidRDefault="00E922C3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D86D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979</w:t>
            </w:r>
          </w:p>
        </w:tc>
        <w:tc>
          <w:tcPr>
            <w:tcW w:w="236" w:type="dxa"/>
          </w:tcPr>
          <w:p w14:paraId="593E8446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4E654F64" w14:textId="6746BD6F" w:rsidR="00D86D5E" w:rsidRPr="00DE5448" w:rsidRDefault="00E922C3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D86D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087</w:t>
            </w:r>
          </w:p>
        </w:tc>
        <w:tc>
          <w:tcPr>
            <w:tcW w:w="266" w:type="dxa"/>
            <w:gridSpan w:val="2"/>
          </w:tcPr>
          <w:p w14:paraId="1FA380A1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8A5709" w14:textId="2B7D2ED6" w:rsidR="00D86D5E" w:rsidRPr="00BB102D" w:rsidRDefault="00E922C3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after="0" w:line="240" w:lineRule="auto"/>
              <w:ind w:right="-2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D86D5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586</w:t>
            </w:r>
          </w:p>
        </w:tc>
        <w:tc>
          <w:tcPr>
            <w:tcW w:w="280" w:type="dxa"/>
          </w:tcPr>
          <w:p w14:paraId="7C39D719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51FDCA53" w14:textId="4686A9DE" w:rsidR="00D86D5E" w:rsidRPr="00DE5448" w:rsidRDefault="00E922C3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D86D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</w:tr>
      <w:tr w:rsidR="00D86D5E" w:rsidRPr="00BB102D" w14:paraId="01EF473F" w14:textId="77777777" w:rsidTr="009C0002">
        <w:trPr>
          <w:trHeight w:val="399"/>
        </w:trPr>
        <w:tc>
          <w:tcPr>
            <w:tcW w:w="3807" w:type="dxa"/>
          </w:tcPr>
          <w:p w14:paraId="29337A39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sz w:val="28"/>
                <w:szCs w:val="28"/>
                <w:cs/>
              </w:rPr>
              <w:t>อื่น</w:t>
            </w:r>
            <w:r w:rsidRPr="00BB102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B102D">
              <w:rPr>
                <w:rFonts w:ascii="Angsana New" w:hAnsi="Angsana New" w:cs="Angsana New"/>
                <w:sz w:val="28"/>
                <w:szCs w:val="28"/>
                <w:cs/>
              </w:rPr>
              <w:t>ๆ</w:t>
            </w:r>
          </w:p>
        </w:tc>
        <w:tc>
          <w:tcPr>
            <w:tcW w:w="783" w:type="dxa"/>
            <w:hideMark/>
          </w:tcPr>
          <w:p w14:paraId="36E49F9E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C521A" w14:textId="52491AD4" w:rsidR="00D86D5E" w:rsidRPr="00BB102D" w:rsidRDefault="00E922C3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D86D5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067</w:t>
            </w:r>
          </w:p>
        </w:tc>
        <w:tc>
          <w:tcPr>
            <w:tcW w:w="236" w:type="dxa"/>
          </w:tcPr>
          <w:p w14:paraId="6876AA40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vAlign w:val="bottom"/>
          </w:tcPr>
          <w:p w14:paraId="2B6E4E5D" w14:textId="1FDE28FD" w:rsidR="00D86D5E" w:rsidRPr="00DE5448" w:rsidRDefault="00E922C3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D86D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  <w:tc>
          <w:tcPr>
            <w:tcW w:w="266" w:type="dxa"/>
            <w:gridSpan w:val="2"/>
          </w:tcPr>
          <w:p w14:paraId="41C11BF4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A3523" w14:textId="26A9941B" w:rsidR="00D86D5E" w:rsidRPr="00BB102D" w:rsidRDefault="00E922C3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D86D5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639</w:t>
            </w:r>
          </w:p>
        </w:tc>
        <w:tc>
          <w:tcPr>
            <w:tcW w:w="280" w:type="dxa"/>
          </w:tcPr>
          <w:p w14:paraId="27B53CDC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bottom"/>
          </w:tcPr>
          <w:p w14:paraId="6EEC7FC9" w14:textId="372F7540" w:rsidR="00D86D5E" w:rsidRPr="00DE5448" w:rsidRDefault="00E922C3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D86D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</w:tr>
      <w:tr w:rsidR="00D86D5E" w:rsidRPr="00BB102D" w14:paraId="6FAF81B5" w14:textId="77777777" w:rsidTr="00584616">
        <w:trPr>
          <w:trHeight w:val="20"/>
        </w:trPr>
        <w:tc>
          <w:tcPr>
            <w:tcW w:w="3807" w:type="dxa"/>
          </w:tcPr>
          <w:p w14:paraId="538CEDDD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608E170B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16F715" w14:textId="3D0E2307" w:rsidR="00D86D5E" w:rsidRPr="004D7893" w:rsidRDefault="00E922C3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="Angsana New" w:hAnsi="Angsana New" w:cs="Angsana New"/>
                <w:sz w:val="28"/>
                <w:szCs w:val="28"/>
              </w:rPr>
              <w:t>762</w:t>
            </w:r>
            <w:r w:rsidR="00D86D5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173</w:t>
            </w:r>
          </w:p>
        </w:tc>
        <w:tc>
          <w:tcPr>
            <w:tcW w:w="236" w:type="dxa"/>
          </w:tcPr>
          <w:p w14:paraId="7A11C4A8" w14:textId="77777777" w:rsidR="00D86D5E" w:rsidRPr="004D7893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16B24DAE" w14:textId="28D72756" w:rsidR="00D86D5E" w:rsidRPr="004D7893" w:rsidRDefault="00E922C3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744</w:t>
            </w:r>
            <w:r w:rsidR="00D86D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266" w:type="dxa"/>
            <w:gridSpan w:val="2"/>
          </w:tcPr>
          <w:p w14:paraId="515ACE5F" w14:textId="77777777" w:rsidR="00D86D5E" w:rsidRPr="004D7893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01"/>
              </w:tabs>
              <w:spacing w:line="240" w:lineRule="auto"/>
              <w:ind w:left="-91"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ABFB43" w14:textId="7A140FF2" w:rsidR="00D86D5E" w:rsidRPr="004D7893" w:rsidRDefault="00E922C3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1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="Angsana New" w:hAnsi="Angsana New" w:cs="Angsana New"/>
                <w:sz w:val="28"/>
                <w:szCs w:val="28"/>
              </w:rPr>
              <w:t>653</w:t>
            </w:r>
            <w:r w:rsidR="00D86D5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976</w:t>
            </w:r>
          </w:p>
        </w:tc>
        <w:tc>
          <w:tcPr>
            <w:tcW w:w="280" w:type="dxa"/>
          </w:tcPr>
          <w:p w14:paraId="17D310A2" w14:textId="77777777" w:rsidR="00D86D5E" w:rsidRPr="004D7893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1731E1C8" w14:textId="32B1FCA8" w:rsidR="00D86D5E" w:rsidRPr="004D7893" w:rsidRDefault="00E922C3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640</w:t>
            </w:r>
            <w:r w:rsidR="00D86D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</w:tr>
      <w:tr w:rsidR="00D86D5E" w:rsidRPr="00BB102D" w14:paraId="38D39FAA" w14:textId="77777777" w:rsidTr="009C0002">
        <w:trPr>
          <w:trHeight w:val="399"/>
        </w:trPr>
        <w:tc>
          <w:tcPr>
            <w:tcW w:w="3807" w:type="dxa"/>
          </w:tcPr>
          <w:p w14:paraId="3B0FE49B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08" w:hanging="183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B102D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 xml:space="preserve">  </w:t>
            </w:r>
            <w:r w:rsidRPr="00C42614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83" w:type="dxa"/>
          </w:tcPr>
          <w:p w14:paraId="6BC1DEDB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F5B84" w14:textId="34E7086A" w:rsidR="00D86D5E" w:rsidRPr="00BB102D" w:rsidRDefault="00D86D5E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2C3" w:rsidRPr="00E922C3">
              <w:rPr>
                <w:rFonts w:ascii="Angsana New" w:hAnsi="Angsana New" w:cs="Angsana New"/>
                <w:sz w:val="28"/>
                <w:szCs w:val="28"/>
              </w:rPr>
              <w:t>58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2C3" w:rsidRPr="00E922C3">
              <w:rPr>
                <w:rFonts w:ascii="Angsana New" w:hAnsi="Angsana New" w:cs="Angsana New"/>
                <w:sz w:val="28"/>
                <w:szCs w:val="28"/>
              </w:rPr>
              <w:t>407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1B6966B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vAlign w:val="bottom"/>
          </w:tcPr>
          <w:p w14:paraId="74B55AF0" w14:textId="610CD546" w:rsidR="00D86D5E" w:rsidRPr="00BB102D" w:rsidRDefault="00D86D5E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22C3" w:rsidRPr="00E922C3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22C3" w:rsidRPr="00E922C3">
              <w:rPr>
                <w:rFonts w:asciiTheme="majorBidi" w:hAnsiTheme="majorBidi" w:cstheme="majorBidi"/>
                <w:sz w:val="28"/>
                <w:szCs w:val="28"/>
              </w:rPr>
              <w:t>469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  <w:gridSpan w:val="2"/>
          </w:tcPr>
          <w:p w14:paraId="6C6EA1BF" w14:textId="77777777" w:rsidR="00D86D5E" w:rsidRPr="00DE5448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00044" w14:textId="6EB4BB1F" w:rsidR="00D86D5E" w:rsidRPr="00BB102D" w:rsidRDefault="00D86D5E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2C3" w:rsidRPr="00E922C3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2C3" w:rsidRPr="00E922C3">
              <w:rPr>
                <w:rFonts w:ascii="Angsana New" w:hAnsi="Angsana New" w:cs="Angsana New"/>
                <w:sz w:val="28"/>
                <w:szCs w:val="28"/>
              </w:rPr>
              <w:t>480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0" w:type="dxa"/>
          </w:tcPr>
          <w:p w14:paraId="11570F7E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bottom"/>
          </w:tcPr>
          <w:p w14:paraId="53F9FFB5" w14:textId="71367BCA" w:rsidR="00D86D5E" w:rsidRPr="00BB102D" w:rsidRDefault="00D86D5E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70" w:right="-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22C3" w:rsidRPr="00E922C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22C3" w:rsidRPr="00E922C3">
              <w:rPr>
                <w:rFonts w:asciiTheme="majorBidi" w:hAnsiTheme="majorBidi" w:cstheme="majorBidi"/>
                <w:sz w:val="28"/>
                <w:szCs w:val="28"/>
              </w:rPr>
              <w:t>480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86D5E" w:rsidRPr="00BB102D" w14:paraId="792A6EA7" w14:textId="77777777" w:rsidTr="009C0002">
        <w:trPr>
          <w:trHeight w:val="399"/>
        </w:trPr>
        <w:tc>
          <w:tcPr>
            <w:tcW w:w="3807" w:type="dxa"/>
          </w:tcPr>
          <w:p w14:paraId="29A11F97" w14:textId="77777777" w:rsidR="00D86D5E" w:rsidRPr="00101B91" w:rsidRDefault="00D86D5E" w:rsidP="00D86D5E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101B91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>สุทธิ</w:t>
            </w:r>
          </w:p>
        </w:tc>
        <w:tc>
          <w:tcPr>
            <w:tcW w:w="783" w:type="dxa"/>
            <w:hideMark/>
          </w:tcPr>
          <w:p w14:paraId="2545ADBD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6E2E1" w14:textId="34C8BAF0" w:rsidR="00D86D5E" w:rsidRPr="004D7893" w:rsidRDefault="00E922C3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22C3">
              <w:rPr>
                <w:rFonts w:ascii="Angsana New" w:hAnsi="Angsana New" w:cs="Angsana New"/>
                <w:sz w:val="28"/>
                <w:szCs w:val="28"/>
              </w:rPr>
              <w:t>703</w:t>
            </w:r>
            <w:r w:rsidR="00D86D5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766</w:t>
            </w:r>
          </w:p>
        </w:tc>
        <w:tc>
          <w:tcPr>
            <w:tcW w:w="236" w:type="dxa"/>
          </w:tcPr>
          <w:p w14:paraId="57DACCEB" w14:textId="77777777" w:rsidR="00D86D5E" w:rsidRPr="004D7893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444E2" w14:textId="445EBFC3" w:rsidR="00D86D5E" w:rsidRPr="004D7893" w:rsidRDefault="00E922C3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685</w:t>
            </w:r>
            <w:r w:rsidR="00D86D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  <w:tc>
          <w:tcPr>
            <w:tcW w:w="266" w:type="dxa"/>
            <w:gridSpan w:val="2"/>
          </w:tcPr>
          <w:p w14:paraId="5903996C" w14:textId="77777777" w:rsidR="00D86D5E" w:rsidRPr="004D7893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19FDE" w14:textId="7236176B" w:rsidR="00D86D5E" w:rsidRPr="004D7893" w:rsidRDefault="00E922C3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="Angsana New" w:hAnsi="Angsana New" w:cs="Angsana New"/>
                <w:sz w:val="28"/>
                <w:szCs w:val="28"/>
              </w:rPr>
              <w:t>646</w:t>
            </w:r>
            <w:r w:rsidR="00D86D5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496</w:t>
            </w:r>
          </w:p>
        </w:tc>
        <w:tc>
          <w:tcPr>
            <w:tcW w:w="280" w:type="dxa"/>
          </w:tcPr>
          <w:p w14:paraId="76FF0D78" w14:textId="77777777" w:rsidR="00D86D5E" w:rsidRPr="004D7893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49E52" w14:textId="5237EE84" w:rsidR="00D86D5E" w:rsidRPr="004D7893" w:rsidRDefault="00E922C3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633</w:t>
            </w:r>
            <w:r w:rsidR="00D86D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</w:tr>
      <w:tr w:rsidR="00D86D5E" w:rsidRPr="00BB102D" w14:paraId="19E5DF2F" w14:textId="77777777" w:rsidTr="009C0002">
        <w:trPr>
          <w:trHeight w:val="404"/>
        </w:trPr>
        <w:tc>
          <w:tcPr>
            <w:tcW w:w="3807" w:type="dxa"/>
          </w:tcPr>
          <w:p w14:paraId="6BE3E5B7" w14:textId="77777777" w:rsidR="00D86D5E" w:rsidRPr="00101B91" w:rsidRDefault="00D86D5E" w:rsidP="00D86D5E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101B91"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83" w:type="dxa"/>
          </w:tcPr>
          <w:p w14:paraId="20F090CC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FAA91" w14:textId="21C90C09" w:rsidR="00D86D5E" w:rsidRPr="000E50C7" w:rsidRDefault="00E922C3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2C3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703</w:t>
            </w:r>
            <w:r w:rsidR="00D86D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b/>
                <w:bCs/>
                <w:sz w:val="28"/>
                <w:szCs w:val="28"/>
              </w:rPr>
              <w:t>766</w:t>
            </w:r>
          </w:p>
        </w:tc>
        <w:tc>
          <w:tcPr>
            <w:tcW w:w="236" w:type="dxa"/>
          </w:tcPr>
          <w:p w14:paraId="506F48F4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E8F08" w14:textId="01EF73CF" w:rsidR="00D86D5E" w:rsidRPr="00BB102D" w:rsidRDefault="00E922C3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685</w:t>
            </w:r>
            <w:r w:rsidR="00D86D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756</w:t>
            </w:r>
          </w:p>
        </w:tc>
        <w:tc>
          <w:tcPr>
            <w:tcW w:w="266" w:type="dxa"/>
            <w:gridSpan w:val="2"/>
          </w:tcPr>
          <w:p w14:paraId="58D2104E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8577B" w14:textId="6B6A1FB2" w:rsidR="00D86D5E" w:rsidRPr="00BB102D" w:rsidRDefault="00E922C3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1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2C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86D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b/>
                <w:bCs/>
                <w:sz w:val="28"/>
                <w:szCs w:val="28"/>
              </w:rPr>
              <w:t>695</w:t>
            </w:r>
            <w:r w:rsidR="00D86D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b/>
                <w:bCs/>
                <w:sz w:val="28"/>
                <w:szCs w:val="28"/>
              </w:rPr>
              <w:t>058</w:t>
            </w:r>
          </w:p>
        </w:tc>
        <w:tc>
          <w:tcPr>
            <w:tcW w:w="280" w:type="dxa"/>
          </w:tcPr>
          <w:p w14:paraId="59D0C6AD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2AF25" w14:textId="46C61ACA" w:rsidR="00D86D5E" w:rsidRPr="00BB102D" w:rsidRDefault="00E922C3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7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86D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244</w:t>
            </w:r>
            <w:r w:rsidR="00D86D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549</w:t>
            </w:r>
          </w:p>
        </w:tc>
      </w:tr>
      <w:tr w:rsidR="00D86D5E" w:rsidRPr="00BB102D" w14:paraId="5D30FF4F" w14:textId="77777777" w:rsidTr="009C0002">
        <w:trPr>
          <w:trHeight w:val="399"/>
        </w:trPr>
        <w:tc>
          <w:tcPr>
            <w:tcW w:w="3807" w:type="dxa"/>
          </w:tcPr>
          <w:p w14:paraId="22AFBF28" w14:textId="77777777" w:rsidR="00D86D5E" w:rsidRPr="000B6CF1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0B6CF1"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>ลูกหนี้การค้าและลูกหนี้อื่น</w:t>
            </w:r>
            <w:r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alibri" w:hAnsi="Angsana New" w:cs="Angsana New"/>
                <w:bCs/>
                <w:sz w:val="28"/>
                <w:szCs w:val="28"/>
              </w:rPr>
              <w:t xml:space="preserve">- </w:t>
            </w:r>
            <w:r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83" w:type="dxa"/>
          </w:tcPr>
          <w:p w14:paraId="4B451408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1E6115" w14:textId="26996B91" w:rsidR="00D86D5E" w:rsidRPr="00BB102D" w:rsidRDefault="00E922C3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2C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D86D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257</w:t>
            </w:r>
            <w:r w:rsidR="00D86D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b/>
                <w:bCs/>
                <w:sz w:val="28"/>
                <w:szCs w:val="28"/>
              </w:rPr>
              <w:t>446</w:t>
            </w:r>
          </w:p>
        </w:tc>
        <w:tc>
          <w:tcPr>
            <w:tcW w:w="236" w:type="dxa"/>
          </w:tcPr>
          <w:p w14:paraId="0C7F24DE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B62202" w14:textId="5A3A891D" w:rsidR="00D86D5E" w:rsidRPr="00BB102D" w:rsidRDefault="00E922C3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86D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788</w:t>
            </w:r>
            <w:r w:rsidR="00D86D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650</w:t>
            </w:r>
          </w:p>
        </w:tc>
        <w:tc>
          <w:tcPr>
            <w:tcW w:w="266" w:type="dxa"/>
            <w:gridSpan w:val="2"/>
          </w:tcPr>
          <w:p w14:paraId="5A435388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E87A12" w14:textId="78993F02" w:rsidR="00D86D5E" w:rsidRPr="00BB102D" w:rsidRDefault="00E922C3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2C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D86D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b/>
                <w:bCs/>
                <w:sz w:val="28"/>
                <w:szCs w:val="28"/>
              </w:rPr>
              <w:t>775</w:t>
            </w:r>
            <w:r w:rsidR="00D86D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b/>
                <w:bCs/>
                <w:sz w:val="28"/>
                <w:szCs w:val="28"/>
              </w:rPr>
              <w:t>796</w:t>
            </w:r>
          </w:p>
        </w:tc>
        <w:tc>
          <w:tcPr>
            <w:tcW w:w="280" w:type="dxa"/>
          </w:tcPr>
          <w:p w14:paraId="689FF36E" w14:textId="77777777" w:rsidR="00D86D5E" w:rsidRPr="00BB102D" w:rsidRDefault="00D86D5E" w:rsidP="00D8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ABC91" w14:textId="38FE933F" w:rsidR="00D86D5E" w:rsidRPr="00BB102D" w:rsidRDefault="00E922C3" w:rsidP="00D86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left="-75"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D86D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</w:t>
            </w:r>
            <w:r w:rsidR="00D86D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331</w:t>
            </w:r>
          </w:p>
        </w:tc>
      </w:tr>
    </w:tbl>
    <w:p w14:paraId="6F84D1F9" w14:textId="199AD572" w:rsidR="000C40E5" w:rsidRDefault="000C40E5" w:rsidP="002C207E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5490"/>
          <w:tab w:val="left" w:pos="5580"/>
        </w:tabs>
        <w:rPr>
          <w:rFonts w:ascii="Angsana New" w:hAnsi="Angsana New" w:cs="Angsana New"/>
          <w:sz w:val="30"/>
          <w:szCs w:val="30"/>
        </w:rPr>
      </w:pPr>
    </w:p>
    <w:p w14:paraId="63FB44A3" w14:textId="77777777" w:rsidR="000C40E5" w:rsidRDefault="000C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65ADCA7" w14:textId="7F721B51" w:rsidR="00B30C51" w:rsidRPr="00B30C51" w:rsidRDefault="00B30C51" w:rsidP="00B30C51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B30C51">
        <w:rPr>
          <w:rFonts w:ascii="Angsana New" w:hAnsi="Angsana New" w:cs="Angsana New" w:hint="cs"/>
          <w:sz w:val="30"/>
          <w:szCs w:val="30"/>
          <w:u w:val="none"/>
          <w:cs/>
        </w:rPr>
        <w:lastRenderedPageBreak/>
        <w:t>สินค้าคงเหลือ</w:t>
      </w:r>
    </w:p>
    <w:p w14:paraId="32CEB68C" w14:textId="77777777" w:rsidR="00B30C51" w:rsidRPr="006A7568" w:rsidRDefault="00B30C51" w:rsidP="000B6CF1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0"/>
          <w:tab w:val="left" w:pos="5490"/>
          <w:tab w:val="left" w:pos="5580"/>
        </w:tabs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8"/>
          <w:szCs w:val="28"/>
          <w:cs/>
        </w:rPr>
        <w:tab/>
      </w:r>
    </w:p>
    <w:tbl>
      <w:tblPr>
        <w:tblW w:w="92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639"/>
        <w:gridCol w:w="1115"/>
        <w:gridCol w:w="236"/>
        <w:gridCol w:w="1083"/>
        <w:gridCol w:w="266"/>
        <w:gridCol w:w="1081"/>
        <w:gridCol w:w="280"/>
        <w:gridCol w:w="1069"/>
      </w:tblGrid>
      <w:tr w:rsidR="00B30C51" w:rsidRPr="00BB102D" w14:paraId="7BE09911" w14:textId="77777777" w:rsidTr="00E95019">
        <w:trPr>
          <w:trHeight w:val="385"/>
          <w:tblHeader/>
        </w:trPr>
        <w:tc>
          <w:tcPr>
            <w:tcW w:w="3510" w:type="dxa"/>
          </w:tcPr>
          <w:p w14:paraId="3F3DE8CF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9" w:type="dxa"/>
          </w:tcPr>
          <w:p w14:paraId="45191FC5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434" w:type="dxa"/>
            <w:gridSpan w:val="3"/>
          </w:tcPr>
          <w:p w14:paraId="6FE4A8D9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6" w:type="dxa"/>
          </w:tcPr>
          <w:p w14:paraId="322E7655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3B7E6B21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06BC" w:rsidRPr="00BB102D" w14:paraId="443486DB" w14:textId="77777777" w:rsidTr="00E95019">
        <w:trPr>
          <w:trHeight w:val="385"/>
          <w:tblHeader/>
        </w:trPr>
        <w:tc>
          <w:tcPr>
            <w:tcW w:w="3510" w:type="dxa"/>
          </w:tcPr>
          <w:p w14:paraId="725D1756" w14:textId="77777777" w:rsidR="007406BC" w:rsidRPr="00BB102D" w:rsidRDefault="007406BC" w:rsidP="00740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9" w:type="dxa"/>
          </w:tcPr>
          <w:p w14:paraId="78552950" w14:textId="77777777" w:rsidR="007406BC" w:rsidRPr="00BB102D" w:rsidRDefault="007406BC" w:rsidP="00740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</w:tcPr>
          <w:p w14:paraId="761ED1A1" w14:textId="7AD9BFF8" w:rsidR="007406BC" w:rsidRPr="00BB102D" w:rsidRDefault="00E922C3" w:rsidP="007406B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22C3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7406B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406BC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175CF92A" w14:textId="77777777" w:rsidR="007406BC" w:rsidRPr="00BB102D" w:rsidRDefault="007406BC" w:rsidP="007406B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4CF747B" w14:textId="05A6B338" w:rsidR="007406BC" w:rsidRPr="00BB102D" w:rsidRDefault="00E922C3" w:rsidP="007406B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7406B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406BC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6" w:type="dxa"/>
          </w:tcPr>
          <w:p w14:paraId="05B483AE" w14:textId="77777777" w:rsidR="007406BC" w:rsidRPr="00BB102D" w:rsidRDefault="007406BC" w:rsidP="007406B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92C5A63" w14:textId="03F2EC5C" w:rsidR="007406BC" w:rsidRPr="00BB102D" w:rsidRDefault="00E922C3" w:rsidP="007406B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7406B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406BC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80" w:type="dxa"/>
          </w:tcPr>
          <w:p w14:paraId="3594804D" w14:textId="77777777" w:rsidR="007406BC" w:rsidRPr="00BB102D" w:rsidRDefault="007406BC" w:rsidP="007406B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1D0AD906" w14:textId="69C5CEDC" w:rsidR="007406BC" w:rsidRPr="00BB102D" w:rsidRDefault="00E922C3" w:rsidP="007406B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22C3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7406B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406BC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7406BC" w:rsidRPr="00BB102D" w14:paraId="5CB772BA" w14:textId="77777777" w:rsidTr="00E95019">
        <w:trPr>
          <w:trHeight w:val="385"/>
          <w:tblHeader/>
        </w:trPr>
        <w:tc>
          <w:tcPr>
            <w:tcW w:w="3510" w:type="dxa"/>
          </w:tcPr>
          <w:p w14:paraId="2E266AEF" w14:textId="77777777" w:rsidR="007406BC" w:rsidRPr="00BB102D" w:rsidRDefault="007406BC" w:rsidP="00740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9" w:type="dxa"/>
          </w:tcPr>
          <w:p w14:paraId="12E11178" w14:textId="75CFC22F" w:rsidR="007406BC" w:rsidRPr="00BB102D" w:rsidRDefault="007406BC" w:rsidP="00740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" w:type="dxa"/>
          </w:tcPr>
          <w:p w14:paraId="5F67D660" w14:textId="25343D9E" w:rsidR="007406BC" w:rsidRPr="007406BC" w:rsidRDefault="00E922C3" w:rsidP="007406B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22C3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236" w:type="dxa"/>
          </w:tcPr>
          <w:p w14:paraId="2D97FA0B" w14:textId="77777777" w:rsidR="007406BC" w:rsidRPr="00BB102D" w:rsidRDefault="007406BC" w:rsidP="007406B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A603151" w14:textId="2C8ED00D" w:rsidR="007406BC" w:rsidRPr="00BB102D" w:rsidRDefault="00E922C3" w:rsidP="007406B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66" w:type="dxa"/>
          </w:tcPr>
          <w:p w14:paraId="1750C88B" w14:textId="77777777" w:rsidR="007406BC" w:rsidRPr="00BB102D" w:rsidRDefault="007406BC" w:rsidP="007406B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12A475A" w14:textId="137284E3" w:rsidR="007406BC" w:rsidRPr="00BB102D" w:rsidRDefault="00E922C3" w:rsidP="007406B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280" w:type="dxa"/>
          </w:tcPr>
          <w:p w14:paraId="1E000CC8" w14:textId="77777777" w:rsidR="007406BC" w:rsidRPr="00BB102D" w:rsidRDefault="007406BC" w:rsidP="007406B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02F71A45" w14:textId="3A20A6A6" w:rsidR="007406BC" w:rsidRPr="00BB102D" w:rsidRDefault="00E922C3" w:rsidP="007406B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22C3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B30C51" w:rsidRPr="00BB102D" w14:paraId="5E3FB046" w14:textId="77777777" w:rsidTr="00E95019">
        <w:trPr>
          <w:trHeight w:val="399"/>
          <w:tblHeader/>
        </w:trPr>
        <w:tc>
          <w:tcPr>
            <w:tcW w:w="3510" w:type="dxa"/>
          </w:tcPr>
          <w:p w14:paraId="04B9231E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9" w:type="dxa"/>
          </w:tcPr>
          <w:p w14:paraId="4D84DC56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  <w:hideMark/>
          </w:tcPr>
          <w:p w14:paraId="7D05B00C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C0002" w:rsidRPr="00BB102D" w14:paraId="713B195D" w14:textId="77777777" w:rsidTr="009E4CDF">
        <w:trPr>
          <w:trHeight w:val="399"/>
        </w:trPr>
        <w:tc>
          <w:tcPr>
            <w:tcW w:w="3510" w:type="dxa"/>
          </w:tcPr>
          <w:p w14:paraId="4C5A4745" w14:textId="583FEA8B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639" w:type="dxa"/>
          </w:tcPr>
          <w:p w14:paraId="3E6CF3BD" w14:textId="77777777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74CF730C" w14:textId="3E224F58" w:rsidR="009C0002" w:rsidRPr="009E4CDF" w:rsidRDefault="00E922C3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475</w:t>
            </w:r>
            <w:r w:rsidR="00C553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236" w:type="dxa"/>
          </w:tcPr>
          <w:p w14:paraId="557D87F2" w14:textId="77777777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4BD54108" w14:textId="473FEAC4" w:rsidR="009C0002" w:rsidRPr="00DE5448" w:rsidRDefault="00E922C3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750</w:t>
            </w:r>
            <w:r w:rsidR="009C000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625</w:t>
            </w:r>
          </w:p>
        </w:tc>
        <w:tc>
          <w:tcPr>
            <w:tcW w:w="266" w:type="dxa"/>
          </w:tcPr>
          <w:p w14:paraId="4F2C9BE2" w14:textId="77777777" w:rsidR="009C0002" w:rsidRPr="00BB102D" w:rsidRDefault="009C0002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D650DFB" w14:textId="56C3AD05" w:rsidR="009C0002" w:rsidRPr="00FB4BB3" w:rsidRDefault="00E922C3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131</w:t>
            </w:r>
            <w:r w:rsidR="000247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280" w:type="dxa"/>
          </w:tcPr>
          <w:p w14:paraId="28D65111" w14:textId="77777777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40F0CED2" w14:textId="597EE850" w:rsidR="009C0002" w:rsidRPr="00DE5448" w:rsidRDefault="00E922C3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532</w:t>
            </w:r>
            <w:r w:rsidR="009C000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692</w:t>
            </w:r>
          </w:p>
        </w:tc>
      </w:tr>
      <w:tr w:rsidR="009C0002" w:rsidRPr="00BB102D" w14:paraId="55985445" w14:textId="77777777" w:rsidTr="009E4CDF">
        <w:trPr>
          <w:trHeight w:val="399"/>
        </w:trPr>
        <w:tc>
          <w:tcPr>
            <w:tcW w:w="3510" w:type="dxa"/>
          </w:tcPr>
          <w:p w14:paraId="03490524" w14:textId="04FE52BB" w:rsidR="009C0002" w:rsidRPr="00B30C51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639" w:type="dxa"/>
          </w:tcPr>
          <w:p w14:paraId="2356EF66" w14:textId="77777777" w:rsidR="009C0002" w:rsidRPr="00B30C51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592AF42C" w14:textId="6695B31C" w:rsidR="009C0002" w:rsidRPr="009E4CDF" w:rsidRDefault="00E922C3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945</w:t>
            </w:r>
            <w:r w:rsidR="00C553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236" w:type="dxa"/>
          </w:tcPr>
          <w:p w14:paraId="5FE61DD7" w14:textId="77777777" w:rsidR="009C0002" w:rsidRPr="00B30C51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1A13A37D" w14:textId="7A1E29BB" w:rsidR="009C0002" w:rsidRPr="00B30C51" w:rsidRDefault="00E922C3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945</w:t>
            </w:r>
            <w:r w:rsidR="009C000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473</w:t>
            </w:r>
          </w:p>
        </w:tc>
        <w:tc>
          <w:tcPr>
            <w:tcW w:w="266" w:type="dxa"/>
          </w:tcPr>
          <w:p w14:paraId="7E73B8D7" w14:textId="77777777" w:rsidR="009C0002" w:rsidRPr="00B30C51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887066B" w14:textId="2910DF64" w:rsidR="009C0002" w:rsidRPr="00FB4BB3" w:rsidRDefault="00E922C3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796</w:t>
            </w:r>
            <w:r w:rsidR="000247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280" w:type="dxa"/>
          </w:tcPr>
          <w:p w14:paraId="2F0E0985" w14:textId="77777777" w:rsidR="009C0002" w:rsidRPr="00B30C51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488FF434" w14:textId="74A32F9C" w:rsidR="009C0002" w:rsidRPr="00B30C51" w:rsidRDefault="00E922C3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792</w:t>
            </w:r>
            <w:r w:rsidR="009C000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124</w:t>
            </w:r>
          </w:p>
        </w:tc>
      </w:tr>
      <w:tr w:rsidR="009C0002" w:rsidRPr="00BB102D" w14:paraId="3D1550F6" w14:textId="77777777" w:rsidTr="009E4CDF">
        <w:trPr>
          <w:trHeight w:val="399"/>
        </w:trPr>
        <w:tc>
          <w:tcPr>
            <w:tcW w:w="3510" w:type="dxa"/>
          </w:tcPr>
          <w:p w14:paraId="0EE65B68" w14:textId="5C14C767" w:rsidR="009C0002" w:rsidRPr="00B30C51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639" w:type="dxa"/>
          </w:tcPr>
          <w:p w14:paraId="364D6AEA" w14:textId="77777777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530B6D72" w14:textId="6F64E3B3" w:rsidR="009C0002" w:rsidRPr="009E4CDF" w:rsidRDefault="00E922C3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201</w:t>
            </w:r>
            <w:r w:rsidR="00C553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535</w:t>
            </w:r>
          </w:p>
        </w:tc>
        <w:tc>
          <w:tcPr>
            <w:tcW w:w="236" w:type="dxa"/>
          </w:tcPr>
          <w:p w14:paraId="78729177" w14:textId="77777777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E438760" w14:textId="7233E48A" w:rsidR="009C0002" w:rsidRPr="008C7880" w:rsidRDefault="00E922C3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210</w:t>
            </w:r>
            <w:r w:rsidR="009C000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513</w:t>
            </w:r>
          </w:p>
        </w:tc>
        <w:tc>
          <w:tcPr>
            <w:tcW w:w="266" w:type="dxa"/>
          </w:tcPr>
          <w:p w14:paraId="5FAD6589" w14:textId="77777777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A1D15AF" w14:textId="2A4AC06B" w:rsidR="009C0002" w:rsidRPr="00FB4BB3" w:rsidRDefault="00E922C3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="004545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771</w:t>
            </w:r>
          </w:p>
        </w:tc>
        <w:tc>
          <w:tcPr>
            <w:tcW w:w="280" w:type="dxa"/>
          </w:tcPr>
          <w:p w14:paraId="68D5970A" w14:textId="77777777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65104AE0" w14:textId="336658C0" w:rsidR="009C0002" w:rsidRPr="00A92CFF" w:rsidRDefault="00E922C3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170</w:t>
            </w:r>
            <w:r w:rsidR="009C000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178</w:t>
            </w:r>
          </w:p>
        </w:tc>
      </w:tr>
      <w:tr w:rsidR="009C0002" w:rsidRPr="00BB102D" w14:paraId="6D5AF6CA" w14:textId="77777777" w:rsidTr="009E4CDF">
        <w:trPr>
          <w:trHeight w:val="399"/>
        </w:trPr>
        <w:tc>
          <w:tcPr>
            <w:tcW w:w="3510" w:type="dxa"/>
          </w:tcPr>
          <w:p w14:paraId="741F9591" w14:textId="49E89462" w:rsidR="009C0002" w:rsidRPr="00B30C51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639" w:type="dxa"/>
          </w:tcPr>
          <w:p w14:paraId="7AB9D9B4" w14:textId="77777777" w:rsidR="009C0002" w:rsidRPr="00B30C51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46E1BC4F" w14:textId="02BC8BAF" w:rsidR="009C0002" w:rsidRPr="009E4CDF" w:rsidRDefault="00606EE9" w:rsidP="00606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right="-142" w:hanging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020E85" w14:textId="77777777" w:rsidR="009C0002" w:rsidRPr="00B30C51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2F3ECC4" w14:textId="4BD37AD8" w:rsidR="009C0002" w:rsidRPr="00B30C51" w:rsidRDefault="00E922C3" w:rsidP="002C2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95</w:t>
            </w:r>
            <w:r w:rsidR="009C000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689</w:t>
            </w:r>
          </w:p>
        </w:tc>
        <w:tc>
          <w:tcPr>
            <w:tcW w:w="266" w:type="dxa"/>
          </w:tcPr>
          <w:p w14:paraId="52CEFCFC" w14:textId="77777777" w:rsidR="009C0002" w:rsidRPr="00B30C51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9CC2AF5" w14:textId="636AE135" w:rsidR="009C0002" w:rsidRPr="00FB4BB3" w:rsidRDefault="004545A6" w:rsidP="00454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right="-142" w:hanging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5898E9EB" w14:textId="77777777" w:rsidR="009C0002" w:rsidRPr="00B30C51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7D52D24E" w14:textId="786798EF" w:rsidR="009C0002" w:rsidRPr="00B30C51" w:rsidRDefault="00E922C3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95</w:t>
            </w:r>
            <w:r w:rsidR="009C000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689</w:t>
            </w:r>
          </w:p>
        </w:tc>
      </w:tr>
      <w:tr w:rsidR="009C0002" w:rsidRPr="00BB102D" w14:paraId="580761C6" w14:textId="77777777" w:rsidTr="009E4CDF">
        <w:trPr>
          <w:trHeight w:val="399"/>
        </w:trPr>
        <w:tc>
          <w:tcPr>
            <w:tcW w:w="3510" w:type="dxa"/>
          </w:tcPr>
          <w:p w14:paraId="5807939C" w14:textId="77777777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B10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9" w:type="dxa"/>
          </w:tcPr>
          <w:p w14:paraId="35B6B9F0" w14:textId="77777777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14:paraId="3E08061A" w14:textId="5C706AE9" w:rsidR="009C0002" w:rsidRPr="009E4CDF" w:rsidRDefault="00E922C3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06E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622</w:t>
            </w:r>
            <w:r w:rsidR="00606E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086</w:t>
            </w:r>
          </w:p>
        </w:tc>
        <w:tc>
          <w:tcPr>
            <w:tcW w:w="236" w:type="dxa"/>
          </w:tcPr>
          <w:p w14:paraId="54DEEC16" w14:textId="77777777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0713DD44" w14:textId="0B1C7BED" w:rsidR="009C0002" w:rsidRPr="008C7880" w:rsidRDefault="00E922C3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</w:t>
            </w:r>
            <w:r w:rsidR="009C000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002</w:t>
            </w:r>
            <w:r w:rsidR="009C000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300</w:t>
            </w:r>
          </w:p>
        </w:tc>
        <w:tc>
          <w:tcPr>
            <w:tcW w:w="266" w:type="dxa"/>
          </w:tcPr>
          <w:p w14:paraId="201C21F1" w14:textId="77777777" w:rsidR="009C0002" w:rsidRPr="00DE5448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01"/>
              </w:tabs>
              <w:spacing w:line="240" w:lineRule="auto"/>
              <w:ind w:left="-91"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EE2C7" w14:textId="285209C1" w:rsidR="009C0002" w:rsidRPr="00FB4BB3" w:rsidRDefault="00E922C3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37C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</w:t>
            </w:r>
            <w:r w:rsidR="00837C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705</w:t>
            </w:r>
          </w:p>
        </w:tc>
        <w:tc>
          <w:tcPr>
            <w:tcW w:w="280" w:type="dxa"/>
          </w:tcPr>
          <w:p w14:paraId="575EF064" w14:textId="77777777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70390F28" w14:textId="39630B33" w:rsidR="009C0002" w:rsidRPr="00BB102D" w:rsidRDefault="00E922C3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="009C000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590</w:t>
            </w:r>
            <w:r w:rsidR="009C000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683</w:t>
            </w:r>
          </w:p>
        </w:tc>
      </w:tr>
      <w:tr w:rsidR="009C0002" w:rsidRPr="00BB102D" w14:paraId="1E44EF97" w14:textId="77777777" w:rsidTr="009E4CDF">
        <w:trPr>
          <w:trHeight w:val="399"/>
        </w:trPr>
        <w:tc>
          <w:tcPr>
            <w:tcW w:w="3510" w:type="dxa"/>
          </w:tcPr>
          <w:p w14:paraId="2E3EC6AB" w14:textId="1852CCE8" w:rsidR="009C0002" w:rsidRPr="00BB102D" w:rsidRDefault="009C0002" w:rsidP="009C0002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B102D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 xml:space="preserve">  ค่าเผื่อ</w:t>
            </w:r>
            <w:r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การลดมูลค่าสินค้าคงเหลือ</w:t>
            </w:r>
          </w:p>
        </w:tc>
        <w:tc>
          <w:tcPr>
            <w:tcW w:w="639" w:type="dxa"/>
          </w:tcPr>
          <w:p w14:paraId="39584A84" w14:textId="77777777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0B2F6CDE" w14:textId="5E19205B" w:rsidR="009C0002" w:rsidRPr="009E4CDF" w:rsidRDefault="00606EE9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22C3" w:rsidRPr="00E922C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22C3" w:rsidRPr="00E922C3">
              <w:rPr>
                <w:rFonts w:asciiTheme="majorBidi" w:hAnsiTheme="majorBidi" w:cstheme="majorBidi"/>
                <w:sz w:val="28"/>
                <w:szCs w:val="28"/>
              </w:rPr>
              <w:t>677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5703BFE" w14:textId="77777777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2DBA53B8" w14:textId="5ECAE333" w:rsidR="009C0002" w:rsidRPr="00BB102D" w:rsidRDefault="009C0002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E922C3" w:rsidRPr="00E922C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E922C3" w:rsidRPr="00E922C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375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66" w:type="dxa"/>
          </w:tcPr>
          <w:p w14:paraId="602A8884" w14:textId="77777777" w:rsidR="009C0002" w:rsidRPr="00DE5448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42584" w14:textId="7CCC6F16" w:rsidR="009C0002" w:rsidRPr="00BB102D" w:rsidRDefault="00837C29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22C3" w:rsidRPr="00E922C3">
              <w:rPr>
                <w:rFonts w:ascii="Angsana New" w:hAnsi="Angsana New" w:cs="Angsana New"/>
                <w:sz w:val="28"/>
                <w:szCs w:val="28"/>
              </w:rPr>
              <w:t>10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22C3" w:rsidRPr="00E922C3">
              <w:rPr>
                <w:rFonts w:ascii="Angsana New" w:hAnsi="Angsana New" w:cs="Angsana New"/>
                <w:sz w:val="28"/>
                <w:szCs w:val="28"/>
              </w:rPr>
              <w:t>677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0" w:type="dxa"/>
          </w:tcPr>
          <w:p w14:paraId="31E01292" w14:textId="77777777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7C3527CD" w14:textId="27B17F77" w:rsidR="009C0002" w:rsidRPr="00BB102D" w:rsidRDefault="009C0002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E922C3" w:rsidRPr="00E922C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E922C3" w:rsidRPr="00E922C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375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</w:tr>
      <w:tr w:rsidR="009C0002" w:rsidRPr="00BB102D" w14:paraId="2555C4B9" w14:textId="77777777" w:rsidTr="009E4CDF">
        <w:trPr>
          <w:trHeight w:val="399"/>
        </w:trPr>
        <w:tc>
          <w:tcPr>
            <w:tcW w:w="3510" w:type="dxa"/>
          </w:tcPr>
          <w:p w14:paraId="55A8411B" w14:textId="77777777" w:rsidR="009C0002" w:rsidRPr="00BB102D" w:rsidRDefault="009C0002" w:rsidP="009C0002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39" w:type="dxa"/>
            <w:hideMark/>
          </w:tcPr>
          <w:p w14:paraId="32D68D10" w14:textId="77777777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E79FF" w14:textId="351B8C8C" w:rsidR="009C0002" w:rsidRPr="009E4CDF" w:rsidRDefault="00E922C3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06E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611</w:t>
            </w:r>
            <w:r w:rsidR="00606E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409</w:t>
            </w:r>
          </w:p>
        </w:tc>
        <w:tc>
          <w:tcPr>
            <w:tcW w:w="236" w:type="dxa"/>
          </w:tcPr>
          <w:p w14:paraId="36CB2E03" w14:textId="77777777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B10507" w14:textId="287B0CE5" w:rsidR="009C0002" w:rsidRPr="008C7880" w:rsidRDefault="00E922C3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="009C000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990</w:t>
            </w:r>
            <w:r w:rsidR="009C000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925</w:t>
            </w:r>
          </w:p>
        </w:tc>
        <w:tc>
          <w:tcPr>
            <w:tcW w:w="266" w:type="dxa"/>
          </w:tcPr>
          <w:p w14:paraId="411AB283" w14:textId="77777777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3F24AE" w14:textId="77A611B5" w:rsidR="009C0002" w:rsidRPr="00FB4BB3" w:rsidRDefault="00E922C3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37C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</w:t>
            </w:r>
            <w:r w:rsidR="00837C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028</w:t>
            </w:r>
          </w:p>
        </w:tc>
        <w:tc>
          <w:tcPr>
            <w:tcW w:w="280" w:type="dxa"/>
          </w:tcPr>
          <w:p w14:paraId="696EFFED" w14:textId="77777777" w:rsidR="009C0002" w:rsidRPr="00BB102D" w:rsidRDefault="009C0002" w:rsidP="009C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D0355" w14:textId="5F73CD33" w:rsidR="009C0002" w:rsidRPr="00BB102D" w:rsidRDefault="00E922C3" w:rsidP="009C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="009C000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579</w:t>
            </w:r>
            <w:r w:rsidR="009C000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308</w:t>
            </w:r>
          </w:p>
        </w:tc>
      </w:tr>
    </w:tbl>
    <w:p w14:paraId="2A3FBD5B" w14:textId="5EAF7CF7" w:rsidR="002C00E3" w:rsidRPr="006A7568" w:rsidRDefault="002C00E3" w:rsidP="007406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8" w:right="-45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4ED8F703" w14:textId="0D60BDF1" w:rsidR="002F00F7" w:rsidRDefault="002F00F7" w:rsidP="0029766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lang w:val="th-TH"/>
        </w:rPr>
      </w:pPr>
      <w:r w:rsidRPr="002F00F7">
        <w:rPr>
          <w:rFonts w:ascii="Angsana New" w:hAnsi="Angsana New" w:cs="Angsana New" w:hint="cs"/>
          <w:color w:val="000000"/>
          <w:sz w:val="30"/>
          <w:szCs w:val="30"/>
          <w:u w:val="none"/>
          <w:cs/>
          <w:lang w:val="th-TH"/>
        </w:rPr>
        <w:t>เงินกู้ยืมระยะสั้นจากสถาบันการเงิน</w:t>
      </w:r>
    </w:p>
    <w:p w14:paraId="53638C9C" w14:textId="32C2419A" w:rsidR="002F00F7" w:rsidRPr="001C5BDD" w:rsidRDefault="00127418" w:rsidP="00127418">
      <w:pPr>
        <w:rPr>
          <w:rFonts w:asciiTheme="majorBidi" w:hAnsiTheme="majorBidi" w:cstheme="majorBidi"/>
          <w:sz w:val="28"/>
          <w:szCs w:val="28"/>
          <w:cs/>
          <w:lang w:val="th-TH"/>
        </w:rPr>
      </w:pPr>
      <w:r>
        <w:rPr>
          <w:rFonts w:cstheme="minorBidi"/>
          <w:cs/>
          <w:lang w:val="th-TH"/>
        </w:rPr>
        <w:tab/>
      </w:r>
    </w:p>
    <w:p w14:paraId="0CD0BB86" w14:textId="696C20C4" w:rsidR="002F00F7" w:rsidRDefault="002F00F7" w:rsidP="002F00F7">
      <w:pPr>
        <w:ind w:left="540" w:hanging="18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cstheme="minorBidi"/>
          <w:cs/>
          <w:lang w:val="th-TH"/>
        </w:rPr>
        <w:tab/>
      </w:r>
      <w:r>
        <w:rPr>
          <w:rFonts w:cstheme="minorBidi"/>
          <w:cs/>
          <w:lang w:val="th-TH"/>
        </w:rPr>
        <w:tab/>
      </w:r>
      <w:r w:rsidRPr="00FC48B1">
        <w:rPr>
          <w:rFonts w:ascii="Angsana New" w:hAnsi="Angsana New" w:cs="Angsana New" w:hint="cs"/>
          <w:sz w:val="28"/>
          <w:szCs w:val="28"/>
          <w:cs/>
        </w:rPr>
        <w:t>ณ</w:t>
      </w:r>
      <w:r w:rsidRPr="00FC48B1">
        <w:rPr>
          <w:rFonts w:ascii="Angsana New" w:hAnsi="Angsana New" w:cs="Angsana New"/>
          <w:sz w:val="28"/>
          <w:szCs w:val="28"/>
          <w:cs/>
        </w:rPr>
        <w:t xml:space="preserve"> </w:t>
      </w:r>
      <w:r w:rsidRPr="00FC48B1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FC48B1">
        <w:rPr>
          <w:rFonts w:ascii="Angsana New" w:hAnsi="Angsana New" w:cs="Angsana New"/>
          <w:sz w:val="28"/>
          <w:szCs w:val="28"/>
          <w:cs/>
        </w:rPr>
        <w:t xml:space="preserve"> </w:t>
      </w:r>
      <w:r w:rsidR="00E922C3" w:rsidRPr="00E922C3">
        <w:rPr>
          <w:rFonts w:ascii="Angsana New" w:hAnsi="Angsana New" w:cs="Angsana New"/>
          <w:sz w:val="28"/>
          <w:szCs w:val="28"/>
        </w:rPr>
        <w:t>31</w:t>
      </w:r>
      <w:r w:rsidRPr="00FC48B1">
        <w:rPr>
          <w:rFonts w:ascii="Angsana New" w:hAnsi="Angsana New" w:cs="Angsana New"/>
          <w:sz w:val="28"/>
          <w:szCs w:val="28"/>
        </w:rPr>
        <w:t xml:space="preserve"> </w:t>
      </w:r>
      <w:r w:rsidR="007406BC" w:rsidRPr="00FC48B1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FC48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922C3" w:rsidRPr="00E922C3">
        <w:rPr>
          <w:rFonts w:ascii="Angsana New" w:hAnsi="Angsana New" w:cs="Angsana New"/>
          <w:sz w:val="28"/>
          <w:szCs w:val="28"/>
        </w:rPr>
        <w:t>2565</w:t>
      </w:r>
      <w:r w:rsidRPr="00FC48B1">
        <w:rPr>
          <w:rFonts w:ascii="Angsana New" w:hAnsi="Angsana New" w:cs="Angsana New"/>
          <w:sz w:val="28"/>
          <w:szCs w:val="28"/>
          <w:cs/>
        </w:rPr>
        <w:t xml:space="preserve"> </w:t>
      </w:r>
      <w:r w:rsidRPr="00FC48B1">
        <w:rPr>
          <w:rFonts w:ascii="Angsana New" w:hAnsi="Angsana New" w:cs="Angsana New" w:hint="cs"/>
          <w:sz w:val="28"/>
          <w:szCs w:val="28"/>
          <w:cs/>
        </w:rPr>
        <w:t>บริษัทย่อยมี</w:t>
      </w:r>
      <w:r w:rsidR="00A611B2" w:rsidRPr="00FC48B1">
        <w:rPr>
          <w:rFonts w:ascii="Angsana New" w:hAnsi="Angsana New" w:cs="Angsana New" w:hint="cs"/>
          <w:sz w:val="28"/>
          <w:szCs w:val="28"/>
          <w:cs/>
        </w:rPr>
        <w:t>ยอดคงเหลือ</w:t>
      </w:r>
      <w:r w:rsidRPr="00FC48B1">
        <w:rPr>
          <w:rFonts w:ascii="Angsana New" w:hAnsi="Angsana New" w:cs="Angsana New" w:hint="cs"/>
          <w:sz w:val="28"/>
          <w:szCs w:val="28"/>
          <w:cs/>
        </w:rPr>
        <w:t>เงินกู้ยืมระยะสั้นจากสถาบันการเงินแห่งหนึ่งจำนวน</w:t>
      </w:r>
      <w:r w:rsidRPr="00FC48B1">
        <w:rPr>
          <w:rFonts w:ascii="Angsana New" w:hAnsi="Angsana New" w:cs="Angsana New"/>
          <w:sz w:val="28"/>
          <w:szCs w:val="28"/>
          <w:cs/>
        </w:rPr>
        <w:t xml:space="preserve"> </w:t>
      </w:r>
      <w:r w:rsidR="00E922C3" w:rsidRPr="00E922C3">
        <w:rPr>
          <w:rFonts w:ascii="Angsana New" w:hAnsi="Angsana New" w:cs="Angsana New"/>
          <w:sz w:val="28"/>
          <w:szCs w:val="28"/>
        </w:rPr>
        <w:t>15</w:t>
      </w:r>
      <w:r w:rsidR="00FC48B1" w:rsidRPr="00FC48B1">
        <w:rPr>
          <w:rFonts w:ascii="Angsana New" w:hAnsi="Angsana New" w:cs="Angsana New"/>
          <w:sz w:val="28"/>
          <w:szCs w:val="28"/>
        </w:rPr>
        <w:t>.</w:t>
      </w:r>
      <w:r w:rsidR="00E922C3" w:rsidRPr="00E922C3">
        <w:rPr>
          <w:rFonts w:ascii="Angsana New" w:hAnsi="Angsana New" w:cs="Angsana New"/>
          <w:sz w:val="28"/>
          <w:szCs w:val="28"/>
        </w:rPr>
        <w:t>10</w:t>
      </w:r>
      <w:r w:rsidRPr="00FC48B1">
        <w:rPr>
          <w:rFonts w:ascii="Angsana New" w:hAnsi="Angsana New" w:cs="Angsana New"/>
          <w:sz w:val="28"/>
          <w:szCs w:val="28"/>
          <w:cs/>
        </w:rPr>
        <w:t xml:space="preserve"> </w:t>
      </w:r>
      <w:r w:rsidRPr="00FC48B1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FC48B1">
        <w:rPr>
          <w:rFonts w:ascii="Angsana New" w:hAnsi="Angsana New" w:cs="Angsana New"/>
          <w:sz w:val="28"/>
          <w:szCs w:val="28"/>
          <w:highlight w:val="yellow"/>
        </w:rPr>
        <w:br/>
      </w:r>
      <w:r w:rsidRPr="00EA6268">
        <w:rPr>
          <w:rFonts w:ascii="Angsana New" w:hAnsi="Angsana New" w:cs="Angsana New" w:hint="cs"/>
          <w:sz w:val="28"/>
          <w:szCs w:val="28"/>
          <w:cs/>
        </w:rPr>
        <w:t xml:space="preserve">โดยมีอัตราดอกเบี้ยร้อยละ </w:t>
      </w:r>
      <w:r w:rsidR="00E922C3" w:rsidRPr="00E922C3">
        <w:rPr>
          <w:rFonts w:ascii="Angsana New" w:hAnsi="Angsana New" w:cs="Angsana New"/>
          <w:sz w:val="28"/>
          <w:szCs w:val="28"/>
        </w:rPr>
        <w:t>4</w:t>
      </w:r>
      <w:r w:rsidR="0058425B" w:rsidRPr="00EA6268">
        <w:rPr>
          <w:rFonts w:ascii="Angsana New" w:hAnsi="Angsana New" w:cs="Angsana New"/>
          <w:sz w:val="28"/>
          <w:szCs w:val="28"/>
        </w:rPr>
        <w:t>.</w:t>
      </w:r>
      <w:r w:rsidR="00E922C3" w:rsidRPr="00E922C3">
        <w:rPr>
          <w:rFonts w:ascii="Angsana New" w:hAnsi="Angsana New" w:cs="Angsana New"/>
          <w:sz w:val="28"/>
          <w:szCs w:val="28"/>
        </w:rPr>
        <w:t>55</w:t>
      </w:r>
      <w:r w:rsidRPr="00EA6268">
        <w:rPr>
          <w:rFonts w:ascii="Angsana New" w:hAnsi="Angsana New" w:cs="Angsana New"/>
          <w:sz w:val="28"/>
          <w:szCs w:val="28"/>
        </w:rPr>
        <w:t xml:space="preserve"> </w:t>
      </w:r>
      <w:r w:rsidRPr="00EA6268">
        <w:rPr>
          <w:rFonts w:ascii="Angsana New" w:hAnsi="Angsana New" w:cs="Angsana New" w:hint="cs"/>
          <w:sz w:val="28"/>
          <w:szCs w:val="28"/>
          <w:cs/>
        </w:rPr>
        <w:t>และจะถึงกำหนดชำระภายในเดือน</w:t>
      </w:r>
      <w:r w:rsidR="00FF4320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EA626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72D43" w:rsidRPr="00E922C3">
        <w:rPr>
          <w:rFonts w:ascii="Angsana New" w:hAnsi="Angsana New" w:cs="Angsana New"/>
          <w:sz w:val="28"/>
          <w:szCs w:val="28"/>
        </w:rPr>
        <w:t>256</w:t>
      </w:r>
      <w:r w:rsidR="00FF4320">
        <w:rPr>
          <w:rFonts w:ascii="Angsana New" w:hAnsi="Angsana New" w:cs="Angsana New"/>
          <w:sz w:val="28"/>
          <w:szCs w:val="28"/>
        </w:rPr>
        <w:t>6</w:t>
      </w:r>
      <w:r w:rsidRPr="00EA6268">
        <w:rPr>
          <w:rFonts w:ascii="Angsana New" w:hAnsi="Angsana New" w:cs="Angsana New"/>
          <w:sz w:val="28"/>
          <w:szCs w:val="28"/>
          <w:cs/>
        </w:rPr>
        <w:t xml:space="preserve"> </w:t>
      </w:r>
      <w:r w:rsidRPr="00EA6268">
        <w:rPr>
          <w:rFonts w:ascii="Angsana New" w:hAnsi="Angsana New" w:cs="Angsana New" w:hint="cs"/>
          <w:sz w:val="28"/>
          <w:szCs w:val="28"/>
          <w:cs/>
        </w:rPr>
        <w:t>เงินกู้ยืมดังกล่าวค้ำประกันโดย</w:t>
      </w:r>
      <w:r w:rsidR="00A611B2" w:rsidRPr="00EA6268">
        <w:rPr>
          <w:rFonts w:ascii="Angsana New" w:hAnsi="Angsana New" w:cs="Angsana New" w:hint="cs"/>
          <w:sz w:val="28"/>
          <w:szCs w:val="28"/>
          <w:cs/>
        </w:rPr>
        <w:t>สินทรัพย์สิทธิการใช้</w:t>
      </w:r>
      <w:r w:rsidRPr="00EA6268">
        <w:rPr>
          <w:rFonts w:ascii="Angsana New" w:hAnsi="Angsana New" w:cs="Angsana New" w:hint="cs"/>
          <w:sz w:val="28"/>
          <w:szCs w:val="28"/>
          <w:cs/>
        </w:rPr>
        <w:t>ของบริษัทย่อย</w:t>
      </w:r>
    </w:p>
    <w:p w14:paraId="3B47D551" w14:textId="6C6D57AE" w:rsidR="007406BC" w:rsidRPr="006A7568" w:rsidRDefault="0074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th-TH"/>
        </w:rPr>
      </w:pPr>
    </w:p>
    <w:p w14:paraId="426B5688" w14:textId="6F8ACF83" w:rsidR="00297667" w:rsidRPr="001746B7" w:rsidRDefault="00297667" w:rsidP="0029766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6722F3">
        <w:rPr>
          <w:rFonts w:asciiTheme="majorBidi" w:hAnsiTheme="majorBidi" w:cstheme="majorBidi" w:hint="cs"/>
          <w:color w:val="000000"/>
          <w:sz w:val="30"/>
          <w:szCs w:val="30"/>
          <w:u w:val="none"/>
          <w:cs/>
          <w:lang w:val="th-TH"/>
        </w:rPr>
        <w:t>ส่วน</w:t>
      </w:r>
      <w:r w:rsidRPr="001746B7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งานดำเนินง</w:t>
      </w:r>
      <w:r w:rsidR="00A92D47">
        <w:rPr>
          <w:rFonts w:asciiTheme="majorBidi" w:hAnsiTheme="majorBidi" w:cstheme="majorBidi" w:hint="cs"/>
          <w:color w:val="000000"/>
          <w:sz w:val="30"/>
          <w:szCs w:val="30"/>
          <w:u w:val="none"/>
          <w:cs/>
          <w:lang w:val="th-TH"/>
        </w:rPr>
        <w:t>านและการจำแนกรายได้</w:t>
      </w:r>
    </w:p>
    <w:p w14:paraId="2AE3828A" w14:textId="77777777" w:rsidR="00297667" w:rsidRPr="003203C5" w:rsidRDefault="00297667" w:rsidP="00297667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24"/>
          <w:szCs w:val="24"/>
          <w:cs/>
        </w:rPr>
      </w:pPr>
    </w:p>
    <w:p w14:paraId="5743435F" w14:textId="1861E0A4" w:rsidR="007C72F0" w:rsidRDefault="007C72F0" w:rsidP="003E7BB9">
      <w:pPr>
        <w:spacing w:line="240" w:lineRule="auto"/>
        <w:ind w:left="540" w:right="45"/>
        <w:jc w:val="thaiDistribute"/>
        <w:rPr>
          <w:rFonts w:ascii="Angsana New" w:hAnsi="Angsana New" w:cs="Angsana New"/>
          <w:sz w:val="28"/>
          <w:szCs w:val="28"/>
        </w:rPr>
      </w:pPr>
      <w:r w:rsidRPr="007C72F0">
        <w:rPr>
          <w:rFonts w:ascii="Angsana New" w:hAnsi="Angsana New" w:cs="Angsana New" w:hint="cs"/>
          <w:sz w:val="28"/>
          <w:szCs w:val="28"/>
          <w:cs/>
        </w:rPr>
        <w:t>กลุ่มบริษัทมี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="00E922C3" w:rsidRPr="00E922C3">
        <w:rPr>
          <w:rFonts w:ascii="Angsana New" w:hAnsi="Angsana New" w:cs="Angsana New"/>
          <w:sz w:val="28"/>
          <w:szCs w:val="28"/>
        </w:rPr>
        <w:t>3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ส่วนงานที่รายงาน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ดังรายละเอียดข้างล่างโดยอ้างอิงที่ตั้งภูมิศาสตร์ของหน่วยงาน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ซึ่งเป็นหน่วยงานธุรกิจที่สำคัญของกลุ่มบริษัท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หน่วยงานธุรกิจที่สำคัญนี้มีการบริหารจัดการแยกต่างหากจากกัน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2070E84D" w14:textId="77777777" w:rsidR="00C42F7E" w:rsidRPr="006A7568" w:rsidRDefault="00C42F7E" w:rsidP="003E7BB9">
      <w:pPr>
        <w:spacing w:line="240" w:lineRule="auto"/>
        <w:ind w:left="540" w:right="45"/>
        <w:jc w:val="thaiDistribute"/>
        <w:rPr>
          <w:rFonts w:ascii="Angsana New" w:hAnsi="Angsana New" w:cstheme="minorBidi"/>
          <w:sz w:val="24"/>
          <w:szCs w:val="24"/>
          <w:cs/>
        </w:rPr>
      </w:pPr>
    </w:p>
    <w:p w14:paraId="4A7C6628" w14:textId="2DE44F34" w:rsidR="007C72F0" w:rsidRPr="002C657C" w:rsidRDefault="007C72F0" w:rsidP="007C72F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2C657C"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="00E922C3" w:rsidRPr="00E922C3">
        <w:rPr>
          <w:rFonts w:ascii="Angsana New" w:hAnsi="Angsana New"/>
          <w:sz w:val="28"/>
          <w:szCs w:val="28"/>
        </w:rPr>
        <w:t>1</w:t>
      </w:r>
      <w:r w:rsidRPr="002C657C">
        <w:rPr>
          <w:rFonts w:ascii="Angsana New" w:hAnsi="Angsana New" w:hint="cs"/>
          <w:sz w:val="28"/>
          <w:szCs w:val="28"/>
          <w:cs/>
        </w:rPr>
        <w:t xml:space="preserve"> </w:t>
      </w:r>
      <w:r w:rsidRPr="002C657C">
        <w:rPr>
          <w:rFonts w:ascii="Angsana New" w:hAnsi="Angsana New" w:hint="cs"/>
          <w:spacing w:val="-4"/>
          <w:sz w:val="28"/>
          <w:szCs w:val="28"/>
          <w:cs/>
        </w:rPr>
        <w:t>ประเทศไทย</w:t>
      </w:r>
    </w:p>
    <w:p w14:paraId="2167F3C9" w14:textId="2D86D7EC" w:rsidR="007C72F0" w:rsidRPr="002C657C" w:rsidRDefault="007C72F0" w:rsidP="007C72F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2C657C"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="00E922C3" w:rsidRPr="00E922C3">
        <w:rPr>
          <w:rFonts w:ascii="Angsana New" w:hAnsi="Angsana New" w:hint="cs"/>
          <w:sz w:val="28"/>
          <w:szCs w:val="28"/>
        </w:rPr>
        <w:t>2</w:t>
      </w:r>
      <w:r w:rsidRPr="002C657C">
        <w:rPr>
          <w:rFonts w:ascii="Angsana New" w:hAnsi="Angsana New" w:hint="cs"/>
          <w:sz w:val="28"/>
          <w:szCs w:val="28"/>
          <w:cs/>
        </w:rPr>
        <w:t xml:space="preserve"> ประเทศจีน</w:t>
      </w:r>
    </w:p>
    <w:p w14:paraId="2C002509" w14:textId="08314C31" w:rsidR="007C72F0" w:rsidRDefault="007C72F0" w:rsidP="007C72F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2C657C"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="00E922C3" w:rsidRPr="00E922C3">
        <w:rPr>
          <w:rFonts w:ascii="Angsana New" w:hAnsi="Angsana New" w:hint="cs"/>
          <w:sz w:val="28"/>
          <w:szCs w:val="28"/>
        </w:rPr>
        <w:t>3</w:t>
      </w:r>
      <w:r w:rsidRPr="002C657C">
        <w:rPr>
          <w:rFonts w:ascii="Angsana New" w:hAnsi="Angsana New" w:hint="cs"/>
          <w:sz w:val="28"/>
          <w:szCs w:val="28"/>
          <w:cs/>
        </w:rPr>
        <w:t xml:space="preserve"> ประเทศญี่ปุ่น</w:t>
      </w:r>
    </w:p>
    <w:p w14:paraId="223BEE92" w14:textId="77777777" w:rsidR="00C42F7E" w:rsidRPr="006A7568" w:rsidRDefault="00C42F7E" w:rsidP="00C42F7E">
      <w:pPr>
        <w:pStyle w:val="ListParagraph"/>
        <w:tabs>
          <w:tab w:val="clear" w:pos="680"/>
          <w:tab w:val="clear" w:pos="907"/>
        </w:tabs>
        <w:ind w:left="880"/>
        <w:jc w:val="thaiDistribute"/>
        <w:rPr>
          <w:rFonts w:ascii="Angsana New" w:hAnsi="Angsana New"/>
          <w:sz w:val="24"/>
          <w:szCs w:val="24"/>
        </w:rPr>
      </w:pPr>
    </w:p>
    <w:p w14:paraId="4BD807C0" w14:textId="77777777" w:rsidR="007C72F0" w:rsidRPr="00031D01" w:rsidRDefault="007C72F0" w:rsidP="007C72F0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28"/>
          <w:szCs w:val="28"/>
        </w:rPr>
      </w:pPr>
      <w:bookmarkStart w:id="2" w:name="_Hlk69322219"/>
      <w:r w:rsidRPr="00031D01">
        <w:rPr>
          <w:rFonts w:ascii="Angsana New" w:hAnsi="Angsana New" w:hint="cs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Pr="00031D01">
        <w:rPr>
          <w:rFonts w:ascii="Angsana New" w:hAnsi="Angsana New" w:hint="cs"/>
          <w:sz w:val="28"/>
          <w:szCs w:val="28"/>
        </w:rPr>
        <w:br/>
      </w:r>
      <w:r w:rsidRPr="00031D01">
        <w:rPr>
          <w:rFonts w:ascii="Angsana New" w:hAnsi="Angsana New" w:hint="cs"/>
          <w:sz w:val="28"/>
          <w:szCs w:val="28"/>
          <w:cs/>
        </w:rPr>
        <w:t>จาก</w:t>
      </w:r>
      <w:r w:rsidRPr="00031D01"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Pr="00031D01">
        <w:rPr>
          <w:rFonts w:ascii="Angsana New" w:hAnsi="Angsana New" w:hint="cs"/>
          <w:spacing w:val="-6"/>
          <w:sz w:val="28"/>
          <w:szCs w:val="28"/>
          <w:cs/>
        </w:rPr>
        <w:t>ดำเนินงาน</w:t>
      </w:r>
      <w:r w:rsidRPr="00031D01">
        <w:rPr>
          <w:rFonts w:ascii="Angsana New" w:hAnsi="Angsana New" w:hint="cs"/>
          <w:color w:val="FFFFFF"/>
          <w:spacing w:val="-6"/>
          <w:sz w:val="28"/>
          <w:szCs w:val="28"/>
          <w:cs/>
        </w:rPr>
        <w:t>.</w:t>
      </w:r>
      <w:r w:rsidRPr="00031D01">
        <w:rPr>
          <w:rFonts w:ascii="Angsana New" w:hAnsi="Angsana New" w:hint="cs"/>
          <w:spacing w:val="-6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031D01">
        <w:rPr>
          <w:rFonts w:ascii="Angsana New" w:hAnsi="Angsana New" w:hint="cs"/>
          <w:spacing w:val="-4"/>
          <w:sz w:val="28"/>
          <w:szCs w:val="28"/>
          <w:cs/>
        </w:rPr>
        <w:t xml:space="preserve">กลุ่มบริษัท </w:t>
      </w:r>
      <w:r w:rsidRPr="00031D01">
        <w:rPr>
          <w:rFonts w:ascii="Angsana New" w:hAnsi="Angsana New" w:hint="cs"/>
          <w:spacing w:val="-8"/>
          <w:sz w:val="28"/>
          <w:szCs w:val="28"/>
          <w:cs/>
        </w:rPr>
        <w:t>ผู้บริหารเชื่อว่าการใช้กำไรจากการดำเนินงานในการวัดผลการดำเนินงานนั้นเป็นข้อมูลที่เหมาะสม</w:t>
      </w:r>
      <w:r w:rsidRPr="00031D01">
        <w:rPr>
          <w:rFonts w:ascii="Angsana New" w:hAnsi="Angsana New" w:hint="cs"/>
          <w:spacing w:val="-8"/>
          <w:sz w:val="28"/>
          <w:szCs w:val="28"/>
        </w:rPr>
        <w:br/>
      </w:r>
      <w:r w:rsidRPr="00031D01">
        <w:rPr>
          <w:rFonts w:ascii="Angsana New" w:hAnsi="Angsana New" w:hint="cs"/>
          <w:spacing w:val="-8"/>
          <w:sz w:val="28"/>
          <w:szCs w:val="28"/>
          <w:cs/>
        </w:rPr>
        <w:t>ในการ</w:t>
      </w:r>
      <w:r w:rsidRPr="00031D01">
        <w:rPr>
          <w:rFonts w:ascii="Angsana New" w:hAnsi="Angsana New" w:hint="cs"/>
          <w:spacing w:val="-2"/>
          <w:sz w:val="28"/>
          <w:szCs w:val="28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bookmarkEnd w:id="2"/>
    <w:p w14:paraId="35AA2D34" w14:textId="0420F57A" w:rsidR="000035AF" w:rsidRPr="00516892" w:rsidRDefault="000035AF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 w:cs="Angsana New"/>
          <w:b/>
          <w:sz w:val="22"/>
          <w:szCs w:val="22"/>
          <w:cs/>
        </w:rPr>
        <w:sectPr w:rsidR="000035AF" w:rsidRPr="00516892" w:rsidSect="00D9179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1"/>
          <w:cols w:space="720"/>
          <w:docGrid w:linePitch="360"/>
        </w:sectPr>
      </w:pPr>
    </w:p>
    <w:p w14:paraId="310423CD" w14:textId="77777777" w:rsidR="003A4C7C" w:rsidRPr="001522E2" w:rsidRDefault="003A4C7C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Style w:val="TableGrid"/>
        <w:tblW w:w="1488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823"/>
        <w:gridCol w:w="238"/>
        <w:gridCol w:w="838"/>
        <w:gridCol w:w="236"/>
        <w:gridCol w:w="998"/>
        <w:gridCol w:w="236"/>
        <w:gridCol w:w="819"/>
        <w:gridCol w:w="236"/>
        <w:gridCol w:w="820"/>
        <w:gridCol w:w="236"/>
        <w:gridCol w:w="839"/>
        <w:gridCol w:w="236"/>
        <w:gridCol w:w="820"/>
        <w:gridCol w:w="236"/>
        <w:gridCol w:w="822"/>
        <w:gridCol w:w="236"/>
        <w:gridCol w:w="823"/>
        <w:gridCol w:w="239"/>
        <w:gridCol w:w="919"/>
      </w:tblGrid>
      <w:tr w:rsidR="00775174" w:rsidRPr="00B97268" w14:paraId="718AD7B0" w14:textId="77777777" w:rsidTr="00657E2A">
        <w:trPr>
          <w:trHeight w:val="144"/>
          <w:tblHeader/>
        </w:trPr>
        <w:tc>
          <w:tcPr>
            <w:tcW w:w="4230" w:type="dxa"/>
            <w:vMerge w:val="restart"/>
            <w:shd w:val="clear" w:color="auto" w:fill="auto"/>
            <w:vAlign w:val="bottom"/>
          </w:tcPr>
          <w:p w14:paraId="2406B804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</w:p>
        </w:tc>
        <w:tc>
          <w:tcPr>
            <w:tcW w:w="10650" w:type="dxa"/>
            <w:gridSpan w:val="19"/>
            <w:shd w:val="clear" w:color="auto" w:fill="auto"/>
            <w:vAlign w:val="bottom"/>
          </w:tcPr>
          <w:p w14:paraId="30CE331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75174" w:rsidRPr="00B97268" w14:paraId="71CB7D5C" w14:textId="77777777" w:rsidTr="00657E2A">
        <w:trPr>
          <w:trHeight w:val="144"/>
          <w:tblHeader/>
        </w:trPr>
        <w:tc>
          <w:tcPr>
            <w:tcW w:w="4230" w:type="dxa"/>
            <w:vMerge/>
            <w:shd w:val="clear" w:color="auto" w:fill="auto"/>
            <w:vAlign w:val="bottom"/>
          </w:tcPr>
          <w:p w14:paraId="76816F13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5E8F1AB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ส่วนงานประเทศไทย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00F78F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53" w:type="dxa"/>
            <w:gridSpan w:val="3"/>
            <w:shd w:val="clear" w:color="auto" w:fill="auto"/>
            <w:vAlign w:val="bottom"/>
          </w:tcPr>
          <w:p w14:paraId="4726064F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ส่วนงานประเทศจีน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CCEAFB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shd w:val="clear" w:color="auto" w:fill="auto"/>
            <w:vAlign w:val="bottom"/>
          </w:tcPr>
          <w:p w14:paraId="085F505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ส่วนงานประเทศญี่ปุ่น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99D313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bottom"/>
          </w:tcPr>
          <w:p w14:paraId="674365F4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ตัดรายการบัญชีระหว่างกัน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AB2A9E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1" w:type="dxa"/>
            <w:gridSpan w:val="3"/>
            <w:shd w:val="clear" w:color="auto" w:fill="auto"/>
            <w:vAlign w:val="bottom"/>
          </w:tcPr>
          <w:p w14:paraId="048EB53C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406BC" w:rsidRPr="00B97268" w14:paraId="01574D29" w14:textId="77777777" w:rsidTr="00657E2A">
        <w:trPr>
          <w:trHeight w:val="144"/>
          <w:tblHeader/>
        </w:trPr>
        <w:tc>
          <w:tcPr>
            <w:tcW w:w="4230" w:type="dxa"/>
            <w:vAlign w:val="bottom"/>
          </w:tcPr>
          <w:p w14:paraId="269525F7" w14:textId="6009DE0D" w:rsidR="007406BC" w:rsidRPr="00F93720" w:rsidRDefault="007406BC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93720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F93720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เดือนสิ้นสุดวันที่</w:t>
            </w:r>
            <w:r w:rsidRPr="00F93720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E922C3" w:rsidRPr="00E922C3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F93720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823" w:type="dxa"/>
            <w:vAlign w:val="bottom"/>
          </w:tcPr>
          <w:p w14:paraId="42DE2BCE" w14:textId="77E24847" w:rsidR="007406BC" w:rsidRPr="007406BC" w:rsidRDefault="00E922C3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8" w:type="dxa"/>
            <w:vAlign w:val="bottom"/>
          </w:tcPr>
          <w:p w14:paraId="604344B7" w14:textId="77777777" w:rsidR="007406BC" w:rsidRPr="00B97268" w:rsidRDefault="007406BC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0FB01A3E" w14:textId="5CDF069B" w:rsidR="007406BC" w:rsidRPr="00B97268" w:rsidRDefault="00E922C3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71EB765E" w14:textId="77777777" w:rsidR="007406BC" w:rsidRPr="00B97268" w:rsidRDefault="007406BC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7128D6AD" w14:textId="52E86B2E" w:rsidR="007406BC" w:rsidRPr="00B97268" w:rsidRDefault="00E922C3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vAlign w:val="bottom"/>
          </w:tcPr>
          <w:p w14:paraId="46C0A5A8" w14:textId="77777777" w:rsidR="007406BC" w:rsidRPr="00B97268" w:rsidRDefault="007406BC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679FECC7" w14:textId="66614059" w:rsidR="007406BC" w:rsidRPr="00B97268" w:rsidRDefault="00E922C3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7D4B8AD2" w14:textId="77777777" w:rsidR="007406BC" w:rsidRPr="00B97268" w:rsidRDefault="007406BC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56199625" w14:textId="40B3C864" w:rsidR="007406BC" w:rsidRPr="00B97268" w:rsidRDefault="00E922C3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vAlign w:val="bottom"/>
          </w:tcPr>
          <w:p w14:paraId="2EA1ED06" w14:textId="77777777" w:rsidR="007406BC" w:rsidRPr="00B97268" w:rsidRDefault="007406BC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150EC205" w14:textId="5784751E" w:rsidR="007406BC" w:rsidRPr="00B97268" w:rsidRDefault="00E922C3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7235EE30" w14:textId="77777777" w:rsidR="007406BC" w:rsidRPr="00B97268" w:rsidRDefault="007406BC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19FFA65E" w14:textId="4A2E2BF0" w:rsidR="007406BC" w:rsidRPr="00B97268" w:rsidRDefault="00E922C3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vAlign w:val="bottom"/>
          </w:tcPr>
          <w:p w14:paraId="7F9E3298" w14:textId="77777777" w:rsidR="007406BC" w:rsidRPr="00B97268" w:rsidRDefault="007406BC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307F83D" w14:textId="237E11D7" w:rsidR="007406BC" w:rsidRPr="00B97268" w:rsidRDefault="00E922C3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13CB224A" w14:textId="77777777" w:rsidR="007406BC" w:rsidRPr="00B97268" w:rsidRDefault="007406BC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72EF3A89" w14:textId="32A8BD31" w:rsidR="007406BC" w:rsidRPr="00B97268" w:rsidRDefault="00E922C3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9" w:type="dxa"/>
            <w:vAlign w:val="bottom"/>
          </w:tcPr>
          <w:p w14:paraId="5EA588D0" w14:textId="77777777" w:rsidR="007406BC" w:rsidRPr="00B97268" w:rsidRDefault="007406BC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0F7E74E6" w14:textId="4EAC8CE7" w:rsidR="007406BC" w:rsidRPr="00B97268" w:rsidRDefault="00E922C3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775174" w:rsidRPr="00B97268" w14:paraId="43C43D30" w14:textId="77777777" w:rsidTr="00657E2A">
        <w:trPr>
          <w:trHeight w:val="216"/>
          <w:tblHeader/>
        </w:trPr>
        <w:tc>
          <w:tcPr>
            <w:tcW w:w="4230" w:type="dxa"/>
            <w:vAlign w:val="bottom"/>
          </w:tcPr>
          <w:p w14:paraId="0D37DAD1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50" w:type="dxa"/>
            <w:gridSpan w:val="19"/>
            <w:vAlign w:val="bottom"/>
          </w:tcPr>
          <w:p w14:paraId="32D22AE4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75174" w:rsidRPr="00B97268" w14:paraId="6809FDEF" w14:textId="77777777" w:rsidTr="00657E2A">
        <w:trPr>
          <w:trHeight w:val="144"/>
        </w:trPr>
        <w:tc>
          <w:tcPr>
            <w:tcW w:w="4230" w:type="dxa"/>
          </w:tcPr>
          <w:p w14:paraId="5A6C402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23" w:type="dxa"/>
            <w:vAlign w:val="bottom"/>
          </w:tcPr>
          <w:p w14:paraId="05E5F4EF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1F2235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21432C2F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02BD8C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692E7FB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E6AA35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271C9077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DEFD93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3EB2A9CC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28D631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24AE02E6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B1F703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05E168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938DE9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BB8256B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806ACA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538D96F5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79E50B18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2E78C9B" w14:textId="77777777" w:rsidR="00775174" w:rsidRPr="00B97268" w:rsidRDefault="00775174" w:rsidP="00AC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7175" w:rsidRPr="00B97268" w14:paraId="64E6B6D6" w14:textId="77777777" w:rsidTr="00657E2A">
        <w:trPr>
          <w:trHeight w:val="144"/>
        </w:trPr>
        <w:tc>
          <w:tcPr>
            <w:tcW w:w="4230" w:type="dxa"/>
          </w:tcPr>
          <w:p w14:paraId="625F9BAE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23" w:type="dxa"/>
            <w:vAlign w:val="bottom"/>
          </w:tcPr>
          <w:p w14:paraId="08E44498" w14:textId="0B7DD788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622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219</w:t>
            </w:r>
          </w:p>
        </w:tc>
        <w:tc>
          <w:tcPr>
            <w:tcW w:w="238" w:type="dxa"/>
          </w:tcPr>
          <w:p w14:paraId="382841A7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B6B739D" w14:textId="36B95701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549</w:t>
            </w:r>
          </w:p>
        </w:tc>
        <w:tc>
          <w:tcPr>
            <w:tcW w:w="236" w:type="dxa"/>
          </w:tcPr>
          <w:p w14:paraId="643F46F8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6A927886" w14:textId="7F4BA371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026A41E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3572DAE8" w14:textId="4BD44CAD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650</w:t>
            </w:r>
          </w:p>
        </w:tc>
        <w:tc>
          <w:tcPr>
            <w:tcW w:w="236" w:type="dxa"/>
          </w:tcPr>
          <w:p w14:paraId="1244BF1D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264844A" w14:textId="2A8E59EC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236" w:type="dxa"/>
          </w:tcPr>
          <w:p w14:paraId="1533F309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04FF6655" w14:textId="099D93DB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145</w:t>
            </w:r>
          </w:p>
        </w:tc>
        <w:tc>
          <w:tcPr>
            <w:tcW w:w="236" w:type="dxa"/>
          </w:tcPr>
          <w:p w14:paraId="550577FC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DD8E5B9" w14:textId="7D3E0150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4F1C89F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1AAA2A25" w14:textId="0089FE0B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D1F91A1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0F228C35" w14:textId="48E3991A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622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322</w:t>
            </w:r>
          </w:p>
        </w:tc>
        <w:tc>
          <w:tcPr>
            <w:tcW w:w="239" w:type="dxa"/>
          </w:tcPr>
          <w:p w14:paraId="3B698201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9AD3568" w14:textId="582EFAA2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172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344</w:t>
            </w:r>
          </w:p>
        </w:tc>
      </w:tr>
      <w:tr w:rsidR="00BB7175" w:rsidRPr="00B97268" w14:paraId="66916C06" w14:textId="77777777" w:rsidTr="00657E2A">
        <w:trPr>
          <w:trHeight w:val="144"/>
        </w:trPr>
        <w:tc>
          <w:tcPr>
            <w:tcW w:w="4230" w:type="dxa"/>
          </w:tcPr>
          <w:p w14:paraId="02012AB4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01CFF1A5" w14:textId="1D520BF2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175E78A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43406422" w14:textId="0D192C01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84E37BB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0BBCD070" w14:textId="19B9D58B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143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810</w:t>
            </w:r>
          </w:p>
        </w:tc>
        <w:tc>
          <w:tcPr>
            <w:tcW w:w="236" w:type="dxa"/>
          </w:tcPr>
          <w:p w14:paraId="65950172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20656B6D" w14:textId="40EC861F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218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214</w:t>
            </w:r>
          </w:p>
        </w:tc>
        <w:tc>
          <w:tcPr>
            <w:tcW w:w="236" w:type="dxa"/>
          </w:tcPr>
          <w:p w14:paraId="6DD6F57C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6A947B6C" w14:textId="4CE21FFD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170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580</w:t>
            </w:r>
          </w:p>
        </w:tc>
        <w:tc>
          <w:tcPr>
            <w:tcW w:w="236" w:type="dxa"/>
          </w:tcPr>
          <w:p w14:paraId="5D4FD54B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5AB69023" w14:textId="74F9C56B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926</w:t>
            </w:r>
          </w:p>
        </w:tc>
        <w:tc>
          <w:tcPr>
            <w:tcW w:w="236" w:type="dxa"/>
          </w:tcPr>
          <w:p w14:paraId="28C46C27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1275DB0E" w14:textId="2D1799A0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22C3" w:rsidRPr="00E922C3">
              <w:rPr>
                <w:rFonts w:asciiTheme="majorBidi" w:hAnsiTheme="majorBidi" w:cstheme="majorBidi"/>
                <w:sz w:val="24"/>
                <w:szCs w:val="24"/>
              </w:rPr>
              <w:t>314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922C3" w:rsidRPr="00E922C3">
              <w:rPr>
                <w:rFonts w:asciiTheme="majorBidi" w:hAnsiTheme="majorBidi" w:cstheme="majorBidi"/>
                <w:sz w:val="24"/>
                <w:szCs w:val="24"/>
              </w:rPr>
              <w:t>390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E61551E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070B401C" w14:textId="67A5F151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22C3" w:rsidRPr="00E922C3">
              <w:rPr>
                <w:rFonts w:asciiTheme="majorBidi" w:hAnsiTheme="majorBidi" w:cstheme="majorBidi"/>
                <w:sz w:val="24"/>
                <w:szCs w:val="24"/>
              </w:rPr>
              <w:t>299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922C3" w:rsidRPr="00E922C3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5A72E57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09A993FA" w14:textId="64279EA5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499EA587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6640FF5C" w14:textId="5180D286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B7175" w:rsidRPr="00B97268" w14:paraId="1060BA62" w14:textId="77777777" w:rsidTr="00657E2A">
        <w:trPr>
          <w:trHeight w:val="144"/>
        </w:trPr>
        <w:tc>
          <w:tcPr>
            <w:tcW w:w="4230" w:type="dxa"/>
          </w:tcPr>
          <w:p w14:paraId="73EA08D4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1A75F" w14:textId="56194614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BB71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622</w:t>
            </w:r>
            <w:r w:rsidR="00BB71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219</w:t>
            </w:r>
          </w:p>
        </w:tc>
        <w:tc>
          <w:tcPr>
            <w:tcW w:w="238" w:type="dxa"/>
          </w:tcPr>
          <w:p w14:paraId="615ED92D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E8252" w14:textId="4A5FFC82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BB71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165</w:t>
            </w:r>
            <w:r w:rsidR="00BB71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549</w:t>
            </w:r>
          </w:p>
        </w:tc>
        <w:tc>
          <w:tcPr>
            <w:tcW w:w="236" w:type="dxa"/>
          </w:tcPr>
          <w:p w14:paraId="3D9A37A4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60555CBA" w14:textId="5F66F2E6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143</w:t>
            </w:r>
            <w:r w:rsidR="00BB71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810</w:t>
            </w:r>
          </w:p>
        </w:tc>
        <w:tc>
          <w:tcPr>
            <w:tcW w:w="236" w:type="dxa"/>
          </w:tcPr>
          <w:p w14:paraId="45D336B8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52E700F1" w14:textId="77EA4232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220</w:t>
            </w:r>
            <w:r w:rsidR="00BB71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864</w:t>
            </w:r>
          </w:p>
        </w:tc>
        <w:tc>
          <w:tcPr>
            <w:tcW w:w="236" w:type="dxa"/>
          </w:tcPr>
          <w:p w14:paraId="031BFE10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63EE5D7D" w14:textId="70FA7930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170</w:t>
            </w:r>
            <w:r w:rsidR="00BB71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683</w:t>
            </w:r>
          </w:p>
        </w:tc>
        <w:tc>
          <w:tcPr>
            <w:tcW w:w="236" w:type="dxa"/>
          </w:tcPr>
          <w:p w14:paraId="4A856EA9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7BF32999" w14:textId="5688C14B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</w:t>
            </w:r>
            <w:r w:rsidR="00BB71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071</w:t>
            </w:r>
          </w:p>
        </w:tc>
        <w:tc>
          <w:tcPr>
            <w:tcW w:w="236" w:type="dxa"/>
          </w:tcPr>
          <w:p w14:paraId="3A8FDB7A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3BE3ABC4" w14:textId="576C2B51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E922C3"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922C3"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8414CE1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6C2F22EF" w14:textId="40794AF1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E922C3"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922C3"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75C2ACD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55E2DD9A" w14:textId="083CC84F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BB71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622</w:t>
            </w:r>
            <w:r w:rsidR="00BB71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239" w:type="dxa"/>
          </w:tcPr>
          <w:p w14:paraId="7B5C42B2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1D779A22" w14:textId="28FFC152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BB71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172</w:t>
            </w:r>
            <w:r w:rsidR="00BB71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344</w:t>
            </w:r>
          </w:p>
        </w:tc>
      </w:tr>
      <w:tr w:rsidR="00BB7175" w:rsidRPr="00B97268" w14:paraId="26841152" w14:textId="77777777" w:rsidTr="00657E2A">
        <w:trPr>
          <w:trHeight w:val="177"/>
        </w:trPr>
        <w:tc>
          <w:tcPr>
            <w:tcW w:w="4230" w:type="dxa"/>
          </w:tcPr>
          <w:p w14:paraId="69DB05A2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1274155C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A64276B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3F48E1CD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0B5C92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50EB4AD8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A31955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250FBC0E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AE2765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1F2A4461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8E0C4A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6B7A3E8F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BEDF52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748A31DD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A7ECC2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6932C9E2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77C33C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</w:tcPr>
          <w:p w14:paraId="7989B05B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23F91EA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</w:tcPr>
          <w:p w14:paraId="4BCD856A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7175" w:rsidRPr="00B97268" w14:paraId="2FD7331A" w14:textId="77777777" w:rsidTr="00657E2A">
        <w:trPr>
          <w:trHeight w:val="144"/>
        </w:trPr>
        <w:tc>
          <w:tcPr>
            <w:tcW w:w="4230" w:type="dxa"/>
            <w:vAlign w:val="bottom"/>
          </w:tcPr>
          <w:p w14:paraId="33993A27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23" w:type="dxa"/>
            <w:vAlign w:val="bottom"/>
          </w:tcPr>
          <w:p w14:paraId="1858A8F6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C56A116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426E99EA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138671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10196E20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A289A2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0886D4B0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9A0655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AF1ACAB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79E208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22E11271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8D421B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92DE378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7C4E61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4BD7CCA2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D2442F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0D8E970B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2453DEA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25650756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7175" w:rsidRPr="00B97268" w14:paraId="72AC02D7" w14:textId="77777777" w:rsidTr="00657E2A">
        <w:trPr>
          <w:trHeight w:val="144"/>
        </w:trPr>
        <w:tc>
          <w:tcPr>
            <w:tcW w:w="4230" w:type="dxa"/>
          </w:tcPr>
          <w:p w14:paraId="6DD04382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23" w:type="dxa"/>
            <w:vAlign w:val="bottom"/>
          </w:tcPr>
          <w:p w14:paraId="69BAD4F9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F895350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124DEB66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4C5888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55ED4740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D34708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6658BD25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5D19F7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FBA1DA8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10727F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7C056260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9C00F8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CDE3349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6267D6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21366160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425141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1133F8FE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11E3DB9A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D6C66AE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7175" w:rsidRPr="00B97268" w14:paraId="752725A9" w14:textId="77777777" w:rsidTr="00657E2A">
        <w:trPr>
          <w:trHeight w:val="144"/>
        </w:trPr>
        <w:tc>
          <w:tcPr>
            <w:tcW w:w="4230" w:type="dxa"/>
          </w:tcPr>
          <w:p w14:paraId="4BF5E605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823" w:type="dxa"/>
            <w:vAlign w:val="bottom"/>
          </w:tcPr>
          <w:p w14:paraId="338627A8" w14:textId="76A82C52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3CAC29B4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33C8B7C8" w14:textId="583B0FFD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315</w:t>
            </w:r>
          </w:p>
        </w:tc>
        <w:tc>
          <w:tcPr>
            <w:tcW w:w="236" w:type="dxa"/>
          </w:tcPr>
          <w:p w14:paraId="363F41E2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33CF46DB" w14:textId="6CE13FAA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143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810</w:t>
            </w:r>
          </w:p>
        </w:tc>
        <w:tc>
          <w:tcPr>
            <w:tcW w:w="236" w:type="dxa"/>
          </w:tcPr>
          <w:p w14:paraId="31DE0B89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2E6D67A7" w14:textId="740F82AF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218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214</w:t>
            </w:r>
          </w:p>
        </w:tc>
        <w:tc>
          <w:tcPr>
            <w:tcW w:w="236" w:type="dxa"/>
          </w:tcPr>
          <w:p w14:paraId="362E4630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8477515" w14:textId="1215755A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170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580</w:t>
            </w:r>
          </w:p>
        </w:tc>
        <w:tc>
          <w:tcPr>
            <w:tcW w:w="236" w:type="dxa"/>
          </w:tcPr>
          <w:p w14:paraId="586371B5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7A0E06BD" w14:textId="2F660ED3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926</w:t>
            </w:r>
          </w:p>
        </w:tc>
        <w:tc>
          <w:tcPr>
            <w:tcW w:w="236" w:type="dxa"/>
          </w:tcPr>
          <w:p w14:paraId="072586A3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5AAC600" w14:textId="79538ABE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22C3" w:rsidRPr="00E922C3">
              <w:rPr>
                <w:rFonts w:asciiTheme="majorBidi" w:hAnsiTheme="majorBidi" w:cstheme="majorBidi"/>
                <w:sz w:val="24"/>
                <w:szCs w:val="24"/>
              </w:rPr>
              <w:t>314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922C3" w:rsidRPr="00E922C3">
              <w:rPr>
                <w:rFonts w:asciiTheme="majorBidi" w:hAnsiTheme="majorBidi" w:cstheme="majorBidi"/>
                <w:sz w:val="24"/>
                <w:szCs w:val="24"/>
              </w:rPr>
              <w:t>390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37ABCF9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6B08787" w14:textId="04E3C546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22C3" w:rsidRPr="00E922C3">
              <w:rPr>
                <w:rFonts w:asciiTheme="majorBidi" w:hAnsiTheme="majorBidi" w:cstheme="majorBidi"/>
                <w:sz w:val="24"/>
                <w:szCs w:val="24"/>
              </w:rPr>
              <w:t>299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922C3" w:rsidRPr="00E922C3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D4C3589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7FAEAD65" w14:textId="3113C9ED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6B3EF9B8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9FEF5C3" w14:textId="40065655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315</w:t>
            </w:r>
          </w:p>
        </w:tc>
      </w:tr>
      <w:tr w:rsidR="00BB7175" w:rsidRPr="00B97268" w14:paraId="353D5065" w14:textId="77777777" w:rsidTr="00657E2A">
        <w:trPr>
          <w:trHeight w:val="144"/>
        </w:trPr>
        <w:tc>
          <w:tcPr>
            <w:tcW w:w="4230" w:type="dxa"/>
          </w:tcPr>
          <w:p w14:paraId="79DCACD7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ประเทศจีน</w:t>
            </w:r>
          </w:p>
        </w:tc>
        <w:tc>
          <w:tcPr>
            <w:tcW w:w="823" w:type="dxa"/>
            <w:vAlign w:val="bottom"/>
          </w:tcPr>
          <w:p w14:paraId="21DFBC67" w14:textId="4E2ACAD4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F4B7E7B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2E3FFDF7" w14:textId="457ACFC6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7FEB8EE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32097840" w14:textId="1381C86F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056F768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135E278D" w14:textId="278F83B3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650</w:t>
            </w:r>
          </w:p>
        </w:tc>
        <w:tc>
          <w:tcPr>
            <w:tcW w:w="236" w:type="dxa"/>
          </w:tcPr>
          <w:p w14:paraId="1E200CBD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E957132" w14:textId="47BC39FA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6247064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4EF89561" w14:textId="4314229C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187770A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34EE9B71" w14:textId="7680A42B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0CE0B9A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B9FECB6" w14:textId="32A751F4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148CCD3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60E671CC" w14:textId="57FFD468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03A89354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528B1E3" w14:textId="524895EE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650</w:t>
            </w:r>
          </w:p>
        </w:tc>
      </w:tr>
      <w:tr w:rsidR="00BB7175" w:rsidRPr="00B97268" w14:paraId="5CE3A3C6" w14:textId="77777777" w:rsidTr="00657E2A">
        <w:trPr>
          <w:trHeight w:val="144"/>
        </w:trPr>
        <w:tc>
          <w:tcPr>
            <w:tcW w:w="4230" w:type="dxa"/>
          </w:tcPr>
          <w:p w14:paraId="0C420125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ประเทศญี่ปุ่น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5B32A2BC" w14:textId="45ACB0B0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622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219</w:t>
            </w:r>
          </w:p>
        </w:tc>
        <w:tc>
          <w:tcPr>
            <w:tcW w:w="238" w:type="dxa"/>
          </w:tcPr>
          <w:p w14:paraId="4099EC46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6C0A1B6F" w14:textId="4FAE0EB6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234</w:t>
            </w:r>
          </w:p>
        </w:tc>
        <w:tc>
          <w:tcPr>
            <w:tcW w:w="236" w:type="dxa"/>
          </w:tcPr>
          <w:p w14:paraId="5ACB61A4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76DB535" w14:textId="63773CEC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6CD89EB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2630EA25" w14:textId="0BA34313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D9344E4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55C6A230" w14:textId="1150D465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236" w:type="dxa"/>
          </w:tcPr>
          <w:p w14:paraId="4048F097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4942B2F0" w14:textId="0991F6E8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145</w:t>
            </w:r>
          </w:p>
        </w:tc>
        <w:tc>
          <w:tcPr>
            <w:tcW w:w="236" w:type="dxa"/>
          </w:tcPr>
          <w:p w14:paraId="1ED7721D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4A417C9B" w14:textId="3FB9CBF1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D561761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7ACBD29B" w14:textId="69436C84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85B7380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676AE49E" w14:textId="5AA6EDD3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622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322</w:t>
            </w:r>
          </w:p>
        </w:tc>
        <w:tc>
          <w:tcPr>
            <w:tcW w:w="239" w:type="dxa"/>
          </w:tcPr>
          <w:p w14:paraId="0AD169A1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1ECDEC01" w14:textId="54E914DD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</w:tr>
      <w:tr w:rsidR="00BB7175" w:rsidRPr="00B97268" w14:paraId="4F983E7C" w14:textId="77777777" w:rsidTr="00657E2A">
        <w:trPr>
          <w:trHeight w:val="144"/>
        </w:trPr>
        <w:tc>
          <w:tcPr>
            <w:tcW w:w="4230" w:type="dxa"/>
          </w:tcPr>
          <w:p w14:paraId="240ED2BA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6DD58" w14:textId="0CD233F6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BB71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622</w:t>
            </w:r>
            <w:r w:rsidR="00BB71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219</w:t>
            </w:r>
          </w:p>
        </w:tc>
        <w:tc>
          <w:tcPr>
            <w:tcW w:w="238" w:type="dxa"/>
          </w:tcPr>
          <w:p w14:paraId="6D566683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A79EDC" w14:textId="252E4BEB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BB71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165</w:t>
            </w:r>
            <w:r w:rsidR="00BB71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549</w:t>
            </w:r>
          </w:p>
        </w:tc>
        <w:tc>
          <w:tcPr>
            <w:tcW w:w="236" w:type="dxa"/>
          </w:tcPr>
          <w:p w14:paraId="07862DB9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4194D6D7" w14:textId="7C23421F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143</w:t>
            </w:r>
            <w:r w:rsidR="00BB71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810</w:t>
            </w:r>
          </w:p>
        </w:tc>
        <w:tc>
          <w:tcPr>
            <w:tcW w:w="236" w:type="dxa"/>
          </w:tcPr>
          <w:p w14:paraId="0602DEA2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3723AF3D" w14:textId="4A5AA1FA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220</w:t>
            </w:r>
            <w:r w:rsidR="00BB71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864</w:t>
            </w:r>
          </w:p>
        </w:tc>
        <w:tc>
          <w:tcPr>
            <w:tcW w:w="236" w:type="dxa"/>
          </w:tcPr>
          <w:p w14:paraId="6F068E73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6993C311" w14:textId="1204D65B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170</w:t>
            </w:r>
            <w:r w:rsidR="00BB71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683</w:t>
            </w:r>
          </w:p>
        </w:tc>
        <w:tc>
          <w:tcPr>
            <w:tcW w:w="236" w:type="dxa"/>
          </w:tcPr>
          <w:p w14:paraId="64AF5597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357369B5" w14:textId="3D6EC6E2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</w:t>
            </w:r>
            <w:r w:rsidR="00BB71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071</w:t>
            </w:r>
          </w:p>
        </w:tc>
        <w:tc>
          <w:tcPr>
            <w:tcW w:w="236" w:type="dxa"/>
          </w:tcPr>
          <w:p w14:paraId="27AB1527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69574F2F" w14:textId="5DD09F6C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E922C3"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922C3"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585ABFE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04241B06" w14:textId="130AC79D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E922C3"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922C3"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82D704C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0239F984" w14:textId="1F987FAB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BB71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622</w:t>
            </w:r>
            <w:r w:rsidR="00BB71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239" w:type="dxa"/>
          </w:tcPr>
          <w:p w14:paraId="0525F1A2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1BB37B92" w14:textId="516FD442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BB71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172</w:t>
            </w:r>
            <w:r w:rsidR="00BB71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344</w:t>
            </w:r>
          </w:p>
        </w:tc>
      </w:tr>
      <w:tr w:rsidR="00BB7175" w:rsidRPr="00B97268" w14:paraId="11FA02C7" w14:textId="77777777" w:rsidTr="00657E2A">
        <w:trPr>
          <w:trHeight w:val="144"/>
        </w:trPr>
        <w:tc>
          <w:tcPr>
            <w:tcW w:w="4230" w:type="dxa"/>
          </w:tcPr>
          <w:p w14:paraId="1EA1FD51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477FDB8D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F1682DF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6DA765E6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FD0DEF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0C0C5A87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F99235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116AD8B1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07C52F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04246F79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D52ECE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01715102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3D67BB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15C15F02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66884C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1687AAC5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AF1544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</w:tcPr>
          <w:p w14:paraId="70CFB967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C088D3E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</w:tcPr>
          <w:p w14:paraId="1F1F61DC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7175" w:rsidRPr="00B97268" w14:paraId="6368568B" w14:textId="77777777" w:rsidTr="00657E2A">
        <w:trPr>
          <w:trHeight w:val="144"/>
        </w:trPr>
        <w:tc>
          <w:tcPr>
            <w:tcW w:w="4230" w:type="dxa"/>
          </w:tcPr>
          <w:p w14:paraId="3F493534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ประเภทสินค้าและบริการหลัก</w:t>
            </w:r>
          </w:p>
        </w:tc>
        <w:tc>
          <w:tcPr>
            <w:tcW w:w="823" w:type="dxa"/>
            <w:vAlign w:val="bottom"/>
          </w:tcPr>
          <w:p w14:paraId="768AEC78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A9EBCF7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46C435DC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530280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3B93D093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B57CC8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3D80D548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82EFB8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433210A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874323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782792FE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3F0F17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B329FBA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266927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4C9CDB0D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8C726A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7F0E2D89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DF5E996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3E0F1368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7175" w:rsidRPr="000D1B69" w14:paraId="1A69836E" w14:textId="77777777" w:rsidTr="00657E2A">
        <w:trPr>
          <w:trHeight w:val="144"/>
        </w:trPr>
        <w:tc>
          <w:tcPr>
            <w:tcW w:w="4230" w:type="dxa"/>
          </w:tcPr>
          <w:p w14:paraId="34CD0390" w14:textId="77777777" w:rsidR="00BB7175" w:rsidRPr="000D1B69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823" w:type="dxa"/>
            <w:vAlign w:val="bottom"/>
          </w:tcPr>
          <w:p w14:paraId="380E88D3" w14:textId="4A2EBF58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518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238</w:t>
            </w:r>
          </w:p>
        </w:tc>
        <w:tc>
          <w:tcPr>
            <w:tcW w:w="238" w:type="dxa"/>
          </w:tcPr>
          <w:p w14:paraId="20A3D481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481C2823" w14:textId="127D6095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011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259</w:t>
            </w:r>
          </w:p>
        </w:tc>
        <w:tc>
          <w:tcPr>
            <w:tcW w:w="236" w:type="dxa"/>
          </w:tcPr>
          <w:p w14:paraId="7B3CA74B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60EAED9E" w14:textId="6EEEF5FD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143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810</w:t>
            </w:r>
          </w:p>
        </w:tc>
        <w:tc>
          <w:tcPr>
            <w:tcW w:w="236" w:type="dxa"/>
          </w:tcPr>
          <w:p w14:paraId="2FAAAC87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1A9809F" w14:textId="58DA3FBB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864</w:t>
            </w:r>
          </w:p>
        </w:tc>
        <w:tc>
          <w:tcPr>
            <w:tcW w:w="236" w:type="dxa"/>
          </w:tcPr>
          <w:p w14:paraId="1EB83BD7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CDC660C" w14:textId="47CBC04D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170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683</w:t>
            </w:r>
          </w:p>
        </w:tc>
        <w:tc>
          <w:tcPr>
            <w:tcW w:w="236" w:type="dxa"/>
          </w:tcPr>
          <w:p w14:paraId="4E43A403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13F7F623" w14:textId="1C4301F2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071</w:t>
            </w:r>
          </w:p>
        </w:tc>
        <w:tc>
          <w:tcPr>
            <w:tcW w:w="236" w:type="dxa"/>
          </w:tcPr>
          <w:p w14:paraId="2AAA5789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3ECECCC" w14:textId="51AE62C6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22C3" w:rsidRPr="00E922C3">
              <w:rPr>
                <w:rFonts w:asciiTheme="majorBidi" w:hAnsiTheme="majorBidi" w:cstheme="majorBidi"/>
                <w:sz w:val="24"/>
                <w:szCs w:val="24"/>
              </w:rPr>
              <w:t>314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922C3" w:rsidRPr="00E922C3">
              <w:rPr>
                <w:rFonts w:asciiTheme="majorBidi" w:hAnsiTheme="majorBidi" w:cstheme="majorBidi"/>
                <w:sz w:val="24"/>
                <w:szCs w:val="24"/>
              </w:rPr>
              <w:t>390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34539A2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1C0C86D" w14:textId="4B6E0E65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22C3" w:rsidRPr="00E922C3">
              <w:rPr>
                <w:rFonts w:asciiTheme="majorBidi" w:hAnsiTheme="majorBidi" w:cstheme="majorBidi"/>
                <w:sz w:val="24"/>
                <w:szCs w:val="24"/>
              </w:rPr>
              <w:t>299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922C3" w:rsidRPr="00E922C3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BD5EFDD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195FCB34" w14:textId="582B287C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518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341</w:t>
            </w:r>
          </w:p>
        </w:tc>
        <w:tc>
          <w:tcPr>
            <w:tcW w:w="239" w:type="dxa"/>
          </w:tcPr>
          <w:p w14:paraId="0B033C2C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162812E4" w14:textId="0E63B39F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018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054</w:t>
            </w:r>
          </w:p>
        </w:tc>
      </w:tr>
      <w:tr w:rsidR="00BB7175" w:rsidRPr="000D1B69" w14:paraId="3FF9516D" w14:textId="77777777" w:rsidTr="00657E2A">
        <w:trPr>
          <w:trHeight w:val="144"/>
        </w:trPr>
        <w:tc>
          <w:tcPr>
            <w:tcW w:w="4230" w:type="dxa"/>
          </w:tcPr>
          <w:p w14:paraId="5CE3DB31" w14:textId="77777777" w:rsidR="00BB7175" w:rsidRPr="000D1B69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  <w:cs/>
              </w:rPr>
              <w:t>ผลิตพร้อมติดตั้งโครงเหล็ก</w:t>
            </w:r>
          </w:p>
        </w:tc>
        <w:tc>
          <w:tcPr>
            <w:tcW w:w="823" w:type="dxa"/>
            <w:vAlign w:val="bottom"/>
          </w:tcPr>
          <w:p w14:paraId="2C5CC48A" w14:textId="21EEA3AB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DEC9E86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98A63F3" w14:textId="1C529080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315</w:t>
            </w:r>
          </w:p>
        </w:tc>
        <w:tc>
          <w:tcPr>
            <w:tcW w:w="236" w:type="dxa"/>
          </w:tcPr>
          <w:p w14:paraId="4D29696C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48BE2FB9" w14:textId="267E44C9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3399DBB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1464DA64" w14:textId="045F2EB9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C1ADE6E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DD41354" w14:textId="52902860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BF6509D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737F5B5E" w14:textId="1B136AF8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7E11829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168D635" w14:textId="52FB7081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DEE65B9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DC16C6F" w14:textId="14D8DBCD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069AC7A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310A891B" w14:textId="5E74F746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7C3AA0E7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03BC4C9" w14:textId="3BC5B806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315</w:t>
            </w:r>
          </w:p>
        </w:tc>
      </w:tr>
      <w:tr w:rsidR="00BB7175" w:rsidRPr="000D1B69" w14:paraId="7B362A16" w14:textId="77777777" w:rsidTr="00657E2A">
        <w:trPr>
          <w:trHeight w:val="144"/>
        </w:trPr>
        <w:tc>
          <w:tcPr>
            <w:tcW w:w="4230" w:type="dxa"/>
          </w:tcPr>
          <w:p w14:paraId="1FAA2B34" w14:textId="77777777" w:rsidR="00BB7175" w:rsidRPr="000D1B69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5E4827DB" w14:textId="3138D12F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103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981</w:t>
            </w:r>
          </w:p>
        </w:tc>
        <w:tc>
          <w:tcPr>
            <w:tcW w:w="238" w:type="dxa"/>
          </w:tcPr>
          <w:p w14:paraId="112DDEB8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27C5EA60" w14:textId="680EBF03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126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975</w:t>
            </w:r>
          </w:p>
        </w:tc>
        <w:tc>
          <w:tcPr>
            <w:tcW w:w="236" w:type="dxa"/>
          </w:tcPr>
          <w:p w14:paraId="6EBD1AD2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67BAE219" w14:textId="18C2BB9F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780C402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71EC3BEB" w14:textId="1E0DEBB0" w:rsidR="00BB7175" w:rsidRPr="009C0002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C000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EC3933F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7FF48883" w14:textId="17177AE2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326055F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44A8EA0C" w14:textId="64999DE4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F27B4B7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514C889A" w14:textId="744B2CD6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02157A9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1A2CAE76" w14:textId="49DA99CD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F2DA3F5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54F7D3F6" w14:textId="624B2C08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103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981</w:t>
            </w:r>
          </w:p>
        </w:tc>
        <w:tc>
          <w:tcPr>
            <w:tcW w:w="239" w:type="dxa"/>
          </w:tcPr>
          <w:p w14:paraId="428B6E3E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7A110D3F" w14:textId="0A530219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126</w:t>
            </w:r>
            <w:r w:rsidR="00BB71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975</w:t>
            </w:r>
          </w:p>
        </w:tc>
      </w:tr>
      <w:tr w:rsidR="00BB7175" w:rsidRPr="00B97268" w14:paraId="5AC54C44" w14:textId="77777777" w:rsidTr="00657E2A">
        <w:trPr>
          <w:trHeight w:val="144"/>
        </w:trPr>
        <w:tc>
          <w:tcPr>
            <w:tcW w:w="4230" w:type="dxa"/>
          </w:tcPr>
          <w:p w14:paraId="67F9861A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A73E0" w14:textId="2D843972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BB71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622</w:t>
            </w:r>
            <w:r w:rsidR="00BB71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219</w:t>
            </w:r>
          </w:p>
        </w:tc>
        <w:tc>
          <w:tcPr>
            <w:tcW w:w="238" w:type="dxa"/>
          </w:tcPr>
          <w:p w14:paraId="425C4FD0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EA691" w14:textId="48814158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BB71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165</w:t>
            </w:r>
            <w:r w:rsidR="00BB71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549</w:t>
            </w:r>
          </w:p>
        </w:tc>
        <w:tc>
          <w:tcPr>
            <w:tcW w:w="236" w:type="dxa"/>
          </w:tcPr>
          <w:p w14:paraId="31F8F7DF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3749EEC5" w14:textId="21B4B545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143</w:t>
            </w:r>
            <w:r w:rsidR="00BB71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810</w:t>
            </w:r>
          </w:p>
        </w:tc>
        <w:tc>
          <w:tcPr>
            <w:tcW w:w="236" w:type="dxa"/>
          </w:tcPr>
          <w:p w14:paraId="2A59BD5B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4FC211F7" w14:textId="4E592D4C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220</w:t>
            </w:r>
            <w:r w:rsidR="00BB71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864</w:t>
            </w:r>
          </w:p>
        </w:tc>
        <w:tc>
          <w:tcPr>
            <w:tcW w:w="236" w:type="dxa"/>
          </w:tcPr>
          <w:p w14:paraId="63381CA0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7AAF158A" w14:textId="4E2BACC7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170</w:t>
            </w:r>
            <w:r w:rsidR="00BB71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683</w:t>
            </w:r>
          </w:p>
        </w:tc>
        <w:tc>
          <w:tcPr>
            <w:tcW w:w="236" w:type="dxa"/>
          </w:tcPr>
          <w:p w14:paraId="29DA5328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37B50178" w14:textId="40E4D796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</w:t>
            </w:r>
            <w:r w:rsidR="00BB71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071</w:t>
            </w:r>
          </w:p>
        </w:tc>
        <w:tc>
          <w:tcPr>
            <w:tcW w:w="236" w:type="dxa"/>
          </w:tcPr>
          <w:p w14:paraId="36062D90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260EC667" w14:textId="262F6059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E922C3"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922C3"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FDE3623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2ACF9297" w14:textId="68ACFD7A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E922C3"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922C3"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8377555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029D2CDA" w14:textId="4F8527B5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BB71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622</w:t>
            </w:r>
            <w:r w:rsidR="00BB71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239" w:type="dxa"/>
          </w:tcPr>
          <w:p w14:paraId="62CE5B1E" w14:textId="77777777" w:rsidR="00BB7175" w:rsidRPr="00C06B34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218A8963" w14:textId="415CA5B5" w:rsidR="00BB7175" w:rsidRPr="00C06B34" w:rsidRDefault="00E922C3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BB71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172</w:t>
            </w:r>
            <w:r w:rsidR="00BB71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344</w:t>
            </w:r>
          </w:p>
        </w:tc>
      </w:tr>
      <w:tr w:rsidR="00BB7175" w:rsidRPr="00B97268" w14:paraId="388DE0E2" w14:textId="77777777" w:rsidTr="00657E2A">
        <w:trPr>
          <w:trHeight w:val="144"/>
        </w:trPr>
        <w:tc>
          <w:tcPr>
            <w:tcW w:w="4230" w:type="dxa"/>
          </w:tcPr>
          <w:p w14:paraId="5E0BBA79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02FD91C5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4CDF5ED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C606A40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D91256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37A13519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7EE157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2497979B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9FD658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CEEE149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4575E7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6AC8E439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E85F96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8A7C126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A9CFD6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B96EFFA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811C3E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7C2548DE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D695E64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0E56F1FB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7175" w:rsidRPr="00B97268" w14:paraId="31EA3BC6" w14:textId="77777777" w:rsidTr="00657E2A">
        <w:trPr>
          <w:trHeight w:val="144"/>
        </w:trPr>
        <w:tc>
          <w:tcPr>
            <w:tcW w:w="4230" w:type="dxa"/>
          </w:tcPr>
          <w:p w14:paraId="35F90882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2DC824DD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23B109E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5EF97189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858397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77160421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A962BF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573DFD7F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32CF40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3845831F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C410EE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45CA6C6D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AE7601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CF1C720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70EA67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40DD1862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FD2C76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179F98F1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0BB0295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015EEE57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D623D" w:rsidRPr="00B97268" w14:paraId="46FAB13F" w14:textId="77777777" w:rsidTr="00657E2A">
        <w:trPr>
          <w:trHeight w:val="144"/>
        </w:trPr>
        <w:tc>
          <w:tcPr>
            <w:tcW w:w="4230" w:type="dxa"/>
          </w:tcPr>
          <w:p w14:paraId="269C52F3" w14:textId="77777777" w:rsidR="00FD623D" w:rsidRPr="00B97268" w:rsidRDefault="00FD623D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5626FC95" w14:textId="77777777" w:rsidR="00FD623D" w:rsidRPr="00B97268" w:rsidRDefault="00FD623D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0B4C4D5" w14:textId="77777777" w:rsidR="00FD623D" w:rsidRPr="00B97268" w:rsidRDefault="00FD623D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21EFFE04" w14:textId="77777777" w:rsidR="00FD623D" w:rsidRPr="00B97268" w:rsidRDefault="00FD623D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F0A2BE" w14:textId="77777777" w:rsidR="00FD623D" w:rsidRPr="00B97268" w:rsidRDefault="00FD623D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40A00AD8" w14:textId="77777777" w:rsidR="00FD623D" w:rsidRPr="00B97268" w:rsidRDefault="00FD623D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CCE6AB" w14:textId="77777777" w:rsidR="00FD623D" w:rsidRPr="00B97268" w:rsidRDefault="00FD623D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0DBA2509" w14:textId="77777777" w:rsidR="00FD623D" w:rsidRPr="00B97268" w:rsidRDefault="00FD623D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2B87DD" w14:textId="77777777" w:rsidR="00FD623D" w:rsidRPr="00B97268" w:rsidRDefault="00FD623D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607E899" w14:textId="77777777" w:rsidR="00FD623D" w:rsidRPr="00B97268" w:rsidRDefault="00FD623D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732215" w14:textId="77777777" w:rsidR="00FD623D" w:rsidRPr="00B97268" w:rsidRDefault="00FD623D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43EF33B4" w14:textId="77777777" w:rsidR="00FD623D" w:rsidRPr="00B97268" w:rsidRDefault="00FD623D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9F6372" w14:textId="77777777" w:rsidR="00FD623D" w:rsidRPr="00B97268" w:rsidRDefault="00FD623D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FB6EB32" w14:textId="77777777" w:rsidR="00FD623D" w:rsidRPr="00B97268" w:rsidRDefault="00FD623D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69D4C1" w14:textId="77777777" w:rsidR="00FD623D" w:rsidRPr="00B97268" w:rsidRDefault="00FD623D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02139FB2" w14:textId="77777777" w:rsidR="00FD623D" w:rsidRPr="00B97268" w:rsidRDefault="00FD623D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E23041" w14:textId="77777777" w:rsidR="00FD623D" w:rsidRPr="00B97268" w:rsidRDefault="00FD623D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1161F720" w14:textId="77777777" w:rsidR="00FD623D" w:rsidRPr="00B97268" w:rsidRDefault="00FD623D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76523201" w14:textId="77777777" w:rsidR="00FD623D" w:rsidRPr="00B97268" w:rsidRDefault="00FD623D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A555716" w14:textId="77777777" w:rsidR="00FD623D" w:rsidRPr="00B97268" w:rsidRDefault="00FD623D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7175" w:rsidRPr="00B97268" w14:paraId="4FE5841C" w14:textId="77777777" w:rsidTr="00657E2A">
        <w:trPr>
          <w:trHeight w:val="144"/>
        </w:trPr>
        <w:tc>
          <w:tcPr>
            <w:tcW w:w="4230" w:type="dxa"/>
          </w:tcPr>
          <w:p w14:paraId="19AE308D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4A894F7D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0BB4614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B7C34AB" w14:textId="58ACB5B0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FD884B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27628EF9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13A540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0BB743F9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B75205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3D243E2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832C8A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07507225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3797E9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3CB8E66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22C735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2841022A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FCCACA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5CFC96CD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1321422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93B3823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7175" w:rsidRPr="00B97268" w14:paraId="08FC0573" w14:textId="77777777" w:rsidTr="00657E2A">
        <w:trPr>
          <w:trHeight w:val="144"/>
        </w:trPr>
        <w:tc>
          <w:tcPr>
            <w:tcW w:w="4230" w:type="dxa"/>
          </w:tcPr>
          <w:p w14:paraId="0203EF4E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823" w:type="dxa"/>
            <w:vAlign w:val="bottom"/>
          </w:tcPr>
          <w:p w14:paraId="6C00302E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E4536AE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204FA1FB" w14:textId="74C30AF5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05DBD3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3DCEE5A0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4BF8E7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0E987E3A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2F356A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D20DBC8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9C4AF1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66F3DDBC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8E5B80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4590E0C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7CC650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08D0D0BE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E4CF3B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5DEEEBD7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1DA760A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24EF3CCB" w14:textId="77777777" w:rsidR="00BB7175" w:rsidRPr="00B97268" w:rsidRDefault="00BB7175" w:rsidP="00BB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1BD2" w:rsidRPr="00B97268" w14:paraId="6910BEFE" w14:textId="77777777" w:rsidTr="00657E2A">
        <w:trPr>
          <w:trHeight w:val="144"/>
        </w:trPr>
        <w:tc>
          <w:tcPr>
            <w:tcW w:w="4230" w:type="dxa"/>
          </w:tcPr>
          <w:p w14:paraId="4769CE1D" w14:textId="77777777" w:rsidR="00EC1BD2" w:rsidRPr="00B97268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23" w:type="dxa"/>
            <w:vAlign w:val="bottom"/>
          </w:tcPr>
          <w:p w14:paraId="4115175C" w14:textId="2C6DB526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518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238</w:t>
            </w:r>
          </w:p>
        </w:tc>
        <w:tc>
          <w:tcPr>
            <w:tcW w:w="238" w:type="dxa"/>
          </w:tcPr>
          <w:p w14:paraId="612E02AE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3D29BA62" w14:textId="1DA70359" w:rsidR="00EC1BD2" w:rsidRPr="00520C2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011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259</w:t>
            </w:r>
          </w:p>
        </w:tc>
        <w:tc>
          <w:tcPr>
            <w:tcW w:w="236" w:type="dxa"/>
          </w:tcPr>
          <w:p w14:paraId="04E00E08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228706E0" w14:textId="2B3831D1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143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810</w:t>
            </w:r>
          </w:p>
        </w:tc>
        <w:tc>
          <w:tcPr>
            <w:tcW w:w="236" w:type="dxa"/>
          </w:tcPr>
          <w:p w14:paraId="311F7B2B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1FC4F884" w14:textId="03000796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864</w:t>
            </w:r>
          </w:p>
        </w:tc>
        <w:tc>
          <w:tcPr>
            <w:tcW w:w="236" w:type="dxa"/>
          </w:tcPr>
          <w:p w14:paraId="627E95E6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D49905E" w14:textId="332FB5AC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170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683</w:t>
            </w:r>
          </w:p>
        </w:tc>
        <w:tc>
          <w:tcPr>
            <w:tcW w:w="236" w:type="dxa"/>
          </w:tcPr>
          <w:p w14:paraId="7A342AA1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3E546371" w14:textId="26C9C369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071</w:t>
            </w:r>
          </w:p>
        </w:tc>
        <w:tc>
          <w:tcPr>
            <w:tcW w:w="236" w:type="dxa"/>
          </w:tcPr>
          <w:p w14:paraId="4677B0C1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8C4B99F" w14:textId="255A47D2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22C3" w:rsidRPr="00E922C3">
              <w:rPr>
                <w:rFonts w:asciiTheme="majorBidi" w:hAnsiTheme="majorBidi" w:cstheme="majorBidi"/>
                <w:sz w:val="24"/>
                <w:szCs w:val="24"/>
              </w:rPr>
              <w:t>314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922C3" w:rsidRPr="00E922C3">
              <w:rPr>
                <w:rFonts w:asciiTheme="majorBidi" w:hAnsiTheme="majorBidi" w:cstheme="majorBidi"/>
                <w:sz w:val="24"/>
                <w:szCs w:val="24"/>
              </w:rPr>
              <w:t>390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E11FCFA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0322D22C" w14:textId="7FE100F6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22C3" w:rsidRPr="00E922C3">
              <w:rPr>
                <w:rFonts w:asciiTheme="majorBidi" w:hAnsiTheme="majorBidi" w:cstheme="majorBidi"/>
                <w:sz w:val="24"/>
                <w:szCs w:val="24"/>
              </w:rPr>
              <w:t>299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922C3" w:rsidRPr="00E922C3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9E5A32B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29B1A9E0" w14:textId="75EED7F2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518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341</w:t>
            </w:r>
          </w:p>
        </w:tc>
        <w:tc>
          <w:tcPr>
            <w:tcW w:w="239" w:type="dxa"/>
          </w:tcPr>
          <w:p w14:paraId="1FCECD85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BAF244F" w14:textId="234248C9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018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054</w:t>
            </w:r>
          </w:p>
        </w:tc>
      </w:tr>
      <w:tr w:rsidR="00EC1BD2" w:rsidRPr="00B97268" w14:paraId="1EA14D32" w14:textId="77777777" w:rsidTr="00657E2A">
        <w:trPr>
          <w:trHeight w:val="144"/>
        </w:trPr>
        <w:tc>
          <w:tcPr>
            <w:tcW w:w="4230" w:type="dxa"/>
          </w:tcPr>
          <w:p w14:paraId="427BFD60" w14:textId="77777777" w:rsidR="00EC1BD2" w:rsidRPr="00B97268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29B42351" w14:textId="40EF001D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103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981</w:t>
            </w:r>
          </w:p>
        </w:tc>
        <w:tc>
          <w:tcPr>
            <w:tcW w:w="238" w:type="dxa"/>
          </w:tcPr>
          <w:p w14:paraId="7EBBB34A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01DA080F" w14:textId="6EC90363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154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290</w:t>
            </w:r>
          </w:p>
        </w:tc>
        <w:tc>
          <w:tcPr>
            <w:tcW w:w="236" w:type="dxa"/>
          </w:tcPr>
          <w:p w14:paraId="2473E9C3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0DDBAE2B" w14:textId="3093D74A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FB5674F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2D492AAD" w14:textId="31D99A6F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AF6F4AE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1F159C24" w14:textId="04066420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B13DE55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644520C5" w14:textId="08B0A081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B0700C1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66B4C820" w14:textId="7B0A373F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06E4F90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62EF1C48" w14:textId="753BC47F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A1CCF40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0E477C9B" w14:textId="10EE3586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103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981</w:t>
            </w:r>
          </w:p>
        </w:tc>
        <w:tc>
          <w:tcPr>
            <w:tcW w:w="239" w:type="dxa"/>
          </w:tcPr>
          <w:p w14:paraId="6783FC2E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4D6E618D" w14:textId="084F8423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154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290</w:t>
            </w:r>
          </w:p>
        </w:tc>
      </w:tr>
      <w:tr w:rsidR="00EC1BD2" w:rsidRPr="00B97268" w14:paraId="57047E6F" w14:textId="77777777" w:rsidTr="00657E2A">
        <w:trPr>
          <w:trHeight w:val="144"/>
        </w:trPr>
        <w:tc>
          <w:tcPr>
            <w:tcW w:w="4230" w:type="dxa"/>
          </w:tcPr>
          <w:p w14:paraId="2D1B2B04" w14:textId="77777777" w:rsidR="00EC1BD2" w:rsidRPr="00B97268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E069B" w14:textId="6D8CDED8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EC1B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622</w:t>
            </w:r>
            <w:r w:rsidR="00EC1B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219</w:t>
            </w:r>
          </w:p>
        </w:tc>
        <w:tc>
          <w:tcPr>
            <w:tcW w:w="238" w:type="dxa"/>
          </w:tcPr>
          <w:p w14:paraId="7A602D17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EC1D1" w14:textId="5C01ED0F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EC1B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165</w:t>
            </w:r>
            <w:r w:rsidR="00EC1B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549</w:t>
            </w:r>
          </w:p>
        </w:tc>
        <w:tc>
          <w:tcPr>
            <w:tcW w:w="236" w:type="dxa"/>
          </w:tcPr>
          <w:p w14:paraId="094E4F83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1C4D0D3D" w14:textId="50F04EAF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143</w:t>
            </w:r>
            <w:r w:rsidR="00EC1B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810</w:t>
            </w:r>
          </w:p>
        </w:tc>
        <w:tc>
          <w:tcPr>
            <w:tcW w:w="236" w:type="dxa"/>
          </w:tcPr>
          <w:p w14:paraId="53019CEC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7FEDF9AC" w14:textId="71016F89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220</w:t>
            </w:r>
            <w:r w:rsidR="00EC1B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864</w:t>
            </w:r>
          </w:p>
        </w:tc>
        <w:tc>
          <w:tcPr>
            <w:tcW w:w="236" w:type="dxa"/>
          </w:tcPr>
          <w:p w14:paraId="679049EC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2570C81D" w14:textId="5F20C3E4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170</w:t>
            </w:r>
            <w:r w:rsidR="00EC1B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683</w:t>
            </w:r>
          </w:p>
        </w:tc>
        <w:tc>
          <w:tcPr>
            <w:tcW w:w="236" w:type="dxa"/>
          </w:tcPr>
          <w:p w14:paraId="72B9D128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5D99D674" w14:textId="585CC8EC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</w:t>
            </w:r>
            <w:r w:rsidR="00EC1B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071</w:t>
            </w:r>
          </w:p>
        </w:tc>
        <w:tc>
          <w:tcPr>
            <w:tcW w:w="236" w:type="dxa"/>
          </w:tcPr>
          <w:p w14:paraId="71C501C5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2DE1D668" w14:textId="7A94F5E6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E922C3"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922C3"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BEB26BA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17398A56" w14:textId="096BE1B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E922C3"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922C3"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57CB3C7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6C09850C" w14:textId="0ABECDE6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EC1B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622</w:t>
            </w:r>
            <w:r w:rsidR="00EC1B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239" w:type="dxa"/>
          </w:tcPr>
          <w:p w14:paraId="4442208F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37E7E9E3" w14:textId="3D52C637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EC1B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172</w:t>
            </w:r>
            <w:r w:rsidR="00EC1B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344</w:t>
            </w:r>
          </w:p>
        </w:tc>
      </w:tr>
      <w:tr w:rsidR="00EC1BD2" w:rsidRPr="00B97268" w14:paraId="22C42B2F" w14:textId="77777777" w:rsidTr="00657E2A">
        <w:trPr>
          <w:trHeight w:val="144"/>
        </w:trPr>
        <w:tc>
          <w:tcPr>
            <w:tcW w:w="4230" w:type="dxa"/>
          </w:tcPr>
          <w:p w14:paraId="6273416A" w14:textId="77777777" w:rsidR="00EC1BD2" w:rsidRPr="00B97268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7AA15838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AC25EF2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2DC13478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806AF2A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637ADAB6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B256D01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65D3A6FD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3BA19D8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157E3675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5FBE8D1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4C1F6A40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C3BE84C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514B9DA6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CEBD4D3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E509597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487B41F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7515E32C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63B90DFC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4D5A7841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1BD2" w:rsidRPr="00B97268" w14:paraId="1A862426" w14:textId="77777777" w:rsidTr="00657E2A">
        <w:trPr>
          <w:trHeight w:val="144"/>
        </w:trPr>
        <w:tc>
          <w:tcPr>
            <w:tcW w:w="4230" w:type="dxa"/>
          </w:tcPr>
          <w:p w14:paraId="5AB96E2F" w14:textId="77777777" w:rsidR="00EC1BD2" w:rsidRPr="00B97268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(ขาดทุน) </w:t>
            </w: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ตามส่วนงานก่อนหักภาษีเงินได้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16C4DF30" w14:textId="2B8AFBA1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275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279</w:t>
            </w:r>
          </w:p>
        </w:tc>
        <w:tc>
          <w:tcPr>
            <w:tcW w:w="238" w:type="dxa"/>
            <w:vAlign w:val="bottom"/>
          </w:tcPr>
          <w:p w14:paraId="19B2ED50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0046C45F" w14:textId="058DE7A1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267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138</w:t>
            </w:r>
          </w:p>
        </w:tc>
        <w:tc>
          <w:tcPr>
            <w:tcW w:w="236" w:type="dxa"/>
            <w:vAlign w:val="bottom"/>
          </w:tcPr>
          <w:p w14:paraId="35E82DBB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272F21C6" w14:textId="2FFBCD20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524</w:t>
            </w:r>
          </w:p>
        </w:tc>
        <w:tc>
          <w:tcPr>
            <w:tcW w:w="236" w:type="dxa"/>
            <w:vAlign w:val="bottom"/>
          </w:tcPr>
          <w:p w14:paraId="562F6BB1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</w:tcPr>
          <w:p w14:paraId="74433911" w14:textId="15BF0525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798</w:t>
            </w:r>
          </w:p>
        </w:tc>
        <w:tc>
          <w:tcPr>
            <w:tcW w:w="236" w:type="dxa"/>
            <w:vAlign w:val="bottom"/>
          </w:tcPr>
          <w:p w14:paraId="51F14439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2FD33312" w14:textId="5C3524BF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171</w:t>
            </w:r>
          </w:p>
        </w:tc>
        <w:tc>
          <w:tcPr>
            <w:tcW w:w="236" w:type="dxa"/>
            <w:vAlign w:val="bottom"/>
          </w:tcPr>
          <w:p w14:paraId="545B16C0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</w:tcPr>
          <w:p w14:paraId="45849C17" w14:textId="200A88FE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937</w:t>
            </w:r>
          </w:p>
        </w:tc>
        <w:tc>
          <w:tcPr>
            <w:tcW w:w="236" w:type="dxa"/>
            <w:vAlign w:val="bottom"/>
          </w:tcPr>
          <w:p w14:paraId="0B64FE1E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3C757D9F" w14:textId="20C732B0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236" w:type="dxa"/>
            <w:vAlign w:val="bottom"/>
          </w:tcPr>
          <w:p w14:paraId="02610380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</w:tcPr>
          <w:p w14:paraId="5ECFE498" w14:textId="3C395772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22C3" w:rsidRPr="00E922C3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922C3" w:rsidRPr="00E922C3">
              <w:rPr>
                <w:rFonts w:asciiTheme="majorBidi" w:hAnsiTheme="majorBidi" w:cstheme="majorBidi"/>
                <w:sz w:val="24"/>
                <w:szCs w:val="24"/>
              </w:rPr>
              <w:t>085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688183AB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4BA52FE8" w14:textId="7EDC8168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289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839</w:t>
            </w:r>
          </w:p>
        </w:tc>
        <w:tc>
          <w:tcPr>
            <w:tcW w:w="239" w:type="dxa"/>
            <w:vAlign w:val="bottom"/>
          </w:tcPr>
          <w:p w14:paraId="1B2BA9A1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14:paraId="751750DD" w14:textId="5A1947CF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289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788</w:t>
            </w:r>
          </w:p>
        </w:tc>
      </w:tr>
      <w:tr w:rsidR="00EC1BD2" w:rsidRPr="00B97268" w14:paraId="50D0F041" w14:textId="77777777" w:rsidTr="00657E2A">
        <w:trPr>
          <w:trHeight w:val="144"/>
        </w:trPr>
        <w:tc>
          <w:tcPr>
            <w:tcW w:w="4230" w:type="dxa"/>
          </w:tcPr>
          <w:p w14:paraId="27259501" w14:textId="77777777" w:rsidR="00EC1BD2" w:rsidRPr="00B97268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67D220FA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0347F9F4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7B4CC507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B2F9102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vAlign w:val="bottom"/>
          </w:tcPr>
          <w:p w14:paraId="7ADAE70B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ADE91B9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07894273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7C6D9E5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vAlign w:val="bottom"/>
          </w:tcPr>
          <w:p w14:paraId="62A1EECC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952E252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7BC1584D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3656D32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vAlign w:val="bottom"/>
          </w:tcPr>
          <w:p w14:paraId="251AEE4F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53509B2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2EC19F99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5147152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0C4C2E3C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6196664C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  <w:vAlign w:val="bottom"/>
          </w:tcPr>
          <w:p w14:paraId="61DF5BC8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1BD2" w:rsidRPr="00B97268" w14:paraId="551D9B78" w14:textId="77777777" w:rsidTr="00657E2A">
        <w:trPr>
          <w:trHeight w:val="144"/>
        </w:trPr>
        <w:tc>
          <w:tcPr>
            <w:tcW w:w="4230" w:type="dxa"/>
          </w:tcPr>
          <w:p w14:paraId="7A9DDD54" w14:textId="4EBAA233" w:rsidR="00EC1BD2" w:rsidRPr="00976FEE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สินทรัพย์ส่วนงาน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ณ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วันที่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E922C3" w:rsidRPr="00E922C3">
              <w:rPr>
                <w:rFonts w:asciiTheme="majorBidi" w:hAnsiTheme="majorBidi" w:cs="Angsana New"/>
                <w:sz w:val="24"/>
                <w:szCs w:val="24"/>
              </w:rPr>
              <w:t>31</w:t>
            </w:r>
            <w:r>
              <w:rPr>
                <w:rFonts w:asciiTheme="majorBidi" w:hAnsiTheme="majorBidi" w:cs="Angsan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มีนาคม</w:t>
            </w:r>
            <w:r w:rsidR="00657E2A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</w:t>
            </w:r>
            <w:r w:rsidR="00657E2A">
              <w:rPr>
                <w:rFonts w:asciiTheme="majorBidi" w:hAnsiTheme="majorBidi" w:cs="Angsana New"/>
                <w:sz w:val="24"/>
                <w:szCs w:val="24"/>
              </w:rPr>
              <w:t>2565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>/</w:t>
            </w:r>
            <w:r w:rsidR="00E922C3" w:rsidRPr="00E922C3">
              <w:rPr>
                <w:rFonts w:asciiTheme="majorBidi" w:hAnsiTheme="majorBidi" w:cs="Angsana New"/>
                <w:sz w:val="24"/>
                <w:szCs w:val="24"/>
              </w:rPr>
              <w:t>31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ธันวาคม</w:t>
            </w:r>
            <w:r w:rsidR="00657E2A">
              <w:rPr>
                <w:rFonts w:asciiTheme="majorBidi" w:hAnsiTheme="majorBidi" w:cs="Angsana New"/>
                <w:sz w:val="24"/>
                <w:szCs w:val="24"/>
              </w:rPr>
              <w:t xml:space="preserve"> 2564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1540D90D" w14:textId="72BEF2BC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952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013</w:t>
            </w:r>
          </w:p>
        </w:tc>
        <w:tc>
          <w:tcPr>
            <w:tcW w:w="238" w:type="dxa"/>
            <w:vAlign w:val="bottom"/>
          </w:tcPr>
          <w:p w14:paraId="73D3932C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16C1FBD1" w14:textId="4D61421C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</w:t>
            </w:r>
            <w:r w:rsidR="00EC1BD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161</w:t>
            </w:r>
            <w:r w:rsidR="00EC1BD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612</w:t>
            </w:r>
          </w:p>
        </w:tc>
        <w:tc>
          <w:tcPr>
            <w:tcW w:w="236" w:type="dxa"/>
            <w:vAlign w:val="bottom"/>
          </w:tcPr>
          <w:p w14:paraId="2AE64C15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vAlign w:val="bottom"/>
          </w:tcPr>
          <w:p w14:paraId="60017C39" w14:textId="27321692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591</w:t>
            </w:r>
          </w:p>
        </w:tc>
        <w:tc>
          <w:tcPr>
            <w:tcW w:w="236" w:type="dxa"/>
            <w:vAlign w:val="bottom"/>
          </w:tcPr>
          <w:p w14:paraId="34077232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</w:tcPr>
          <w:p w14:paraId="1CB4B9B0" w14:textId="4891E611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782</w:t>
            </w:r>
            <w:r w:rsidR="00EC1BD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231</w:t>
            </w:r>
          </w:p>
        </w:tc>
        <w:tc>
          <w:tcPr>
            <w:tcW w:w="236" w:type="dxa"/>
            <w:vAlign w:val="bottom"/>
          </w:tcPr>
          <w:p w14:paraId="5C446064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vAlign w:val="bottom"/>
          </w:tcPr>
          <w:p w14:paraId="4632B2CC" w14:textId="2033EE79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784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364</w:t>
            </w:r>
          </w:p>
        </w:tc>
        <w:tc>
          <w:tcPr>
            <w:tcW w:w="236" w:type="dxa"/>
            <w:vAlign w:val="bottom"/>
          </w:tcPr>
          <w:p w14:paraId="2202071D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</w:tcPr>
          <w:p w14:paraId="42D7B68E" w14:textId="3C677C1B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828</w:t>
            </w:r>
            <w:r w:rsidR="00EC1BD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065</w:t>
            </w:r>
          </w:p>
        </w:tc>
        <w:tc>
          <w:tcPr>
            <w:tcW w:w="236" w:type="dxa"/>
            <w:vAlign w:val="bottom"/>
          </w:tcPr>
          <w:p w14:paraId="68834950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vAlign w:val="bottom"/>
          </w:tcPr>
          <w:p w14:paraId="0FA07934" w14:textId="6910F0AC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22C3" w:rsidRPr="00E922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922C3" w:rsidRPr="00E922C3">
              <w:rPr>
                <w:rFonts w:asciiTheme="majorBidi" w:hAnsiTheme="majorBidi" w:cstheme="majorBidi"/>
                <w:sz w:val="24"/>
                <w:szCs w:val="24"/>
              </w:rPr>
              <w:t>618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922C3" w:rsidRPr="00E922C3">
              <w:rPr>
                <w:rFonts w:asciiTheme="majorBidi" w:hAnsiTheme="majorBidi" w:cstheme="majorBidi"/>
                <w:sz w:val="24"/>
                <w:szCs w:val="24"/>
              </w:rPr>
              <w:t>530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1A566C07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</w:tcPr>
          <w:p w14:paraId="007AFB80" w14:textId="4942EDEE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</w:t>
            </w:r>
            <w:r w:rsidR="00E922C3" w:rsidRPr="00E922C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="00E922C3" w:rsidRPr="00E922C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560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="00E922C3" w:rsidRPr="00E922C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799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36" w:type="dxa"/>
            <w:vAlign w:val="bottom"/>
          </w:tcPr>
          <w:p w14:paraId="090EFE66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1F423892" w14:textId="1DAAE190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253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438</w:t>
            </w:r>
          </w:p>
        </w:tc>
        <w:tc>
          <w:tcPr>
            <w:tcW w:w="239" w:type="dxa"/>
            <w:vAlign w:val="bottom"/>
          </w:tcPr>
          <w:p w14:paraId="4A80E9C8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14:paraId="4E956A58" w14:textId="3E06742F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</w:t>
            </w:r>
            <w:r w:rsidR="00EC1BD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211</w:t>
            </w:r>
            <w:r w:rsidR="00EC1BD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109</w:t>
            </w:r>
          </w:p>
        </w:tc>
      </w:tr>
      <w:tr w:rsidR="00EC1BD2" w:rsidRPr="00B97268" w14:paraId="1073541C" w14:textId="77777777" w:rsidTr="00657E2A">
        <w:trPr>
          <w:trHeight w:val="144"/>
        </w:trPr>
        <w:tc>
          <w:tcPr>
            <w:tcW w:w="4230" w:type="dxa"/>
          </w:tcPr>
          <w:p w14:paraId="6BE21AD7" w14:textId="77777777" w:rsidR="00EC1BD2" w:rsidRPr="00B97268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5C2C988C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5E5292C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33694F8E" w14:textId="207A5C5F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A1DDADE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vAlign w:val="bottom"/>
          </w:tcPr>
          <w:p w14:paraId="16626026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70F620D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04317B2C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94EF06B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vAlign w:val="bottom"/>
          </w:tcPr>
          <w:p w14:paraId="646A23DE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6EEE42C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25B454BC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2238797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vAlign w:val="bottom"/>
          </w:tcPr>
          <w:p w14:paraId="781576C8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A7AC912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03809F78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8726F98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5930127A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2441C0B1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  <w:vAlign w:val="bottom"/>
          </w:tcPr>
          <w:p w14:paraId="098A0F22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1BD2" w:rsidRPr="00B97268" w14:paraId="15CE8BCB" w14:textId="77777777" w:rsidTr="00657E2A">
        <w:trPr>
          <w:trHeight w:val="144"/>
        </w:trPr>
        <w:tc>
          <w:tcPr>
            <w:tcW w:w="4230" w:type="dxa"/>
          </w:tcPr>
          <w:p w14:paraId="336E77F6" w14:textId="0F0720A2" w:rsidR="00EC1BD2" w:rsidRPr="00B97268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หนี้สินตามส่วนงาน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ณ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วันที่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E922C3" w:rsidRPr="00E922C3">
              <w:rPr>
                <w:rFonts w:asciiTheme="majorBidi" w:hAnsiTheme="majorBidi" w:cs="Angsana New"/>
                <w:sz w:val="24"/>
                <w:szCs w:val="24"/>
              </w:rPr>
              <w:t>31</w:t>
            </w:r>
            <w:r>
              <w:rPr>
                <w:rFonts w:asciiTheme="majorBidi" w:hAnsiTheme="majorBidi" w:cs="Angsan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มีนาคม</w:t>
            </w:r>
            <w:r w:rsidR="00657E2A">
              <w:rPr>
                <w:rFonts w:asciiTheme="majorBidi" w:hAnsiTheme="majorBidi" w:cs="Angsana New"/>
                <w:sz w:val="24"/>
                <w:szCs w:val="24"/>
              </w:rPr>
              <w:t xml:space="preserve"> 2565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>/</w:t>
            </w:r>
            <w:r w:rsidR="00E922C3" w:rsidRPr="00E922C3">
              <w:rPr>
                <w:rFonts w:asciiTheme="majorBidi" w:hAnsiTheme="majorBidi" w:cs="Angsana New"/>
                <w:sz w:val="24"/>
                <w:szCs w:val="24"/>
              </w:rPr>
              <w:t>31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ธันวาคม</w:t>
            </w:r>
            <w:r w:rsidR="00657E2A">
              <w:rPr>
                <w:rFonts w:asciiTheme="majorBidi" w:hAnsiTheme="majorBidi" w:cs="Angsana New"/>
                <w:sz w:val="24"/>
                <w:szCs w:val="24"/>
              </w:rPr>
              <w:t xml:space="preserve"> 2564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2FFCDE47" w14:textId="7BD104E4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750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  <w:tc>
          <w:tcPr>
            <w:tcW w:w="238" w:type="dxa"/>
            <w:vAlign w:val="bottom"/>
          </w:tcPr>
          <w:p w14:paraId="12E80F54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6BA0D292" w14:textId="316181D8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  <w:r w:rsidR="00EC1BD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943</w:t>
            </w:r>
            <w:r w:rsidR="00EC1BD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660</w:t>
            </w:r>
          </w:p>
        </w:tc>
        <w:tc>
          <w:tcPr>
            <w:tcW w:w="236" w:type="dxa"/>
            <w:vAlign w:val="bottom"/>
          </w:tcPr>
          <w:p w14:paraId="13BB08B4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vAlign w:val="bottom"/>
          </w:tcPr>
          <w:p w14:paraId="094996F8" w14:textId="04BF147D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591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195</w:t>
            </w:r>
          </w:p>
        </w:tc>
        <w:tc>
          <w:tcPr>
            <w:tcW w:w="236" w:type="dxa"/>
            <w:vAlign w:val="bottom"/>
          </w:tcPr>
          <w:p w14:paraId="673156B2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</w:tcPr>
          <w:p w14:paraId="6AD7EA1D" w14:textId="56820E1A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243</w:t>
            </w:r>
            <w:r w:rsidR="00EC1BD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319</w:t>
            </w:r>
          </w:p>
        </w:tc>
        <w:tc>
          <w:tcPr>
            <w:tcW w:w="236" w:type="dxa"/>
            <w:vAlign w:val="bottom"/>
          </w:tcPr>
          <w:p w14:paraId="783D599C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vAlign w:val="bottom"/>
          </w:tcPr>
          <w:p w14:paraId="64A3B845" w14:textId="5663EBE9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790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340</w:t>
            </w:r>
          </w:p>
        </w:tc>
        <w:tc>
          <w:tcPr>
            <w:tcW w:w="236" w:type="dxa"/>
            <w:vAlign w:val="bottom"/>
          </w:tcPr>
          <w:p w14:paraId="77E11FFB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</w:tcPr>
          <w:p w14:paraId="1294D620" w14:textId="0435D32D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839</w:t>
            </w:r>
            <w:r w:rsidR="00EC1BD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368</w:t>
            </w:r>
          </w:p>
        </w:tc>
        <w:tc>
          <w:tcPr>
            <w:tcW w:w="236" w:type="dxa"/>
            <w:vAlign w:val="bottom"/>
          </w:tcPr>
          <w:p w14:paraId="72E73980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vAlign w:val="bottom"/>
          </w:tcPr>
          <w:p w14:paraId="2B95E654" w14:textId="1FF30B43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22C3" w:rsidRPr="00E922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922C3" w:rsidRPr="00E922C3">
              <w:rPr>
                <w:rFonts w:asciiTheme="majorBidi" w:hAnsiTheme="majorBidi" w:cstheme="majorBidi"/>
                <w:sz w:val="24"/>
                <w:szCs w:val="24"/>
              </w:rPr>
              <w:t>509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922C3" w:rsidRPr="00E922C3">
              <w:rPr>
                <w:rFonts w:asciiTheme="majorBidi" w:hAnsiTheme="majorBidi" w:cstheme="majorBidi"/>
                <w:sz w:val="24"/>
                <w:szCs w:val="24"/>
              </w:rPr>
              <w:t>163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30B1DDB0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</w:tcPr>
          <w:p w14:paraId="3292731E" w14:textId="11AAF356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</w:t>
            </w:r>
            <w:r w:rsidR="00E922C3" w:rsidRPr="00E922C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="00E922C3" w:rsidRPr="00E922C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438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="00E922C3" w:rsidRPr="00E922C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851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36" w:type="dxa"/>
            <w:vAlign w:val="bottom"/>
          </w:tcPr>
          <w:p w14:paraId="375718FF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2366B2F9" w14:textId="2C20C049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623</w:t>
            </w:r>
            <w:r w:rsidR="00EC1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239" w:type="dxa"/>
            <w:vAlign w:val="bottom"/>
          </w:tcPr>
          <w:p w14:paraId="35ECC71C" w14:textId="77777777" w:rsidR="00EC1BD2" w:rsidRPr="00C06B34" w:rsidRDefault="00EC1BD2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14:paraId="579F500B" w14:textId="39C19648" w:rsidR="00EC1BD2" w:rsidRPr="00C06B34" w:rsidRDefault="00E922C3" w:rsidP="00EC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922C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  <w:r w:rsidR="00EC1BD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587</w:t>
            </w:r>
            <w:r w:rsidR="00EC1BD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496</w:t>
            </w:r>
          </w:p>
        </w:tc>
      </w:tr>
    </w:tbl>
    <w:p w14:paraId="3D8642BF" w14:textId="11CEBE6D" w:rsidR="00775174" w:rsidRPr="00775174" w:rsidRDefault="0077517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  <w:sectPr w:rsidR="00775174" w:rsidRPr="00775174" w:rsidSect="00556CD1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9A691F9" w14:textId="7B852875" w:rsidR="003D788E" w:rsidRDefault="00180230" w:rsidP="003D788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180230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lastRenderedPageBreak/>
        <w:t>ภาษีเงินได้</w:t>
      </w:r>
    </w:p>
    <w:p w14:paraId="3E6E18CD" w14:textId="77777777" w:rsidR="003D788E" w:rsidRPr="003D788E" w:rsidRDefault="003D788E" w:rsidP="003D788E">
      <w:pPr>
        <w:rPr>
          <w:rFonts w:cstheme="minorBidi"/>
          <w:lang w:val="th-TH"/>
        </w:rPr>
      </w:pPr>
    </w:p>
    <w:p w14:paraId="7CDABAF8" w14:textId="195D18F9" w:rsidR="00180230" w:rsidRPr="00A54BF8" w:rsidRDefault="00180230" w:rsidP="00A54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  <w:r w:rsidRPr="00820C48">
        <w:rPr>
          <w:rFonts w:ascii="Angsana New" w:hAnsi="Angsana New" w:cs="Angsana New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A0601B">
        <w:rPr>
          <w:rFonts w:ascii="Angsana New" w:hAnsi="Angsana New" w:cs="Angsana New"/>
          <w:sz w:val="28"/>
          <w:szCs w:val="28"/>
        </w:rPr>
        <w:br/>
      </w:r>
      <w:r w:rsidRPr="00820C48">
        <w:rPr>
          <w:rFonts w:ascii="Angsana New" w:hAnsi="Angsana New" w:cs="Angsana New"/>
          <w:sz w:val="28"/>
          <w:szCs w:val="28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</w:t>
      </w:r>
      <w:r w:rsidRPr="005038CE">
        <w:rPr>
          <w:rFonts w:ascii="Angsana New" w:hAnsi="Angsana New" w:cs="Angsana New"/>
          <w:sz w:val="28"/>
          <w:szCs w:val="28"/>
          <w:cs/>
        </w:rPr>
        <w:t xml:space="preserve"> อัตราภาษีเงินได้</w:t>
      </w:r>
      <w:r w:rsidR="00A0601B">
        <w:rPr>
          <w:rFonts w:ascii="Angsana New" w:hAnsi="Angsana New" w:cs="Angsana New"/>
          <w:sz w:val="28"/>
          <w:szCs w:val="28"/>
        </w:rPr>
        <w:br/>
      </w:r>
      <w:r w:rsidRPr="005038CE">
        <w:rPr>
          <w:rFonts w:ascii="Angsana New" w:hAnsi="Angsana New" w:cs="Angsana New"/>
          <w:sz w:val="28"/>
          <w:szCs w:val="28"/>
          <w:cs/>
        </w:rPr>
        <w:t>ที่</w:t>
      </w:r>
      <w:r w:rsidRPr="003C3AAC">
        <w:rPr>
          <w:rFonts w:ascii="Angsana New" w:hAnsi="Angsana New" w:cs="Angsana New"/>
          <w:sz w:val="28"/>
          <w:szCs w:val="28"/>
          <w:cs/>
        </w:rPr>
        <w:t>แท้จริงรวมของกลุ่มบริษัทในการดำเนินงานต่อเนื่องเป็นระยะเวลา</w:t>
      </w:r>
      <w:r w:rsidR="009C0002">
        <w:rPr>
          <w:rFonts w:ascii="Angsana New" w:hAnsi="Angsana New" w:cs="Angsana New" w:hint="cs"/>
          <w:sz w:val="28"/>
          <w:szCs w:val="28"/>
          <w:cs/>
        </w:rPr>
        <w:t>สาม</w:t>
      </w:r>
      <w:r w:rsidRPr="003C3AAC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E922C3" w:rsidRPr="00E922C3">
        <w:rPr>
          <w:rFonts w:ascii="Angsana New" w:hAnsi="Angsana New" w:cs="Angsana New"/>
          <w:sz w:val="28"/>
          <w:szCs w:val="28"/>
        </w:rPr>
        <w:t>31</w:t>
      </w:r>
      <w:r w:rsidRPr="003C3AAC">
        <w:rPr>
          <w:rFonts w:ascii="Angsana New" w:hAnsi="Angsana New" w:cs="Angsana New"/>
          <w:sz w:val="28"/>
          <w:szCs w:val="28"/>
          <w:cs/>
        </w:rPr>
        <w:t xml:space="preserve"> </w:t>
      </w:r>
      <w:r w:rsidR="009C0002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3C3AAC">
        <w:rPr>
          <w:rFonts w:ascii="Angsana New" w:hAnsi="Angsana New" w:cs="Angsana New"/>
          <w:sz w:val="28"/>
          <w:szCs w:val="28"/>
          <w:cs/>
        </w:rPr>
        <w:t xml:space="preserve"> </w:t>
      </w:r>
      <w:r w:rsidR="00E922C3" w:rsidRPr="00E922C3">
        <w:rPr>
          <w:rFonts w:ascii="Angsana New" w:hAnsi="Angsana New" w:cs="Angsana New"/>
          <w:sz w:val="28"/>
          <w:szCs w:val="28"/>
        </w:rPr>
        <w:t>2565</w:t>
      </w:r>
      <w:r w:rsidRPr="003C3AAC">
        <w:rPr>
          <w:rFonts w:ascii="Angsana New" w:hAnsi="Angsana New" w:cs="Angsana New"/>
          <w:sz w:val="28"/>
          <w:szCs w:val="28"/>
        </w:rPr>
        <w:t xml:space="preserve"> </w:t>
      </w:r>
      <w:r w:rsidRPr="003C3AAC">
        <w:rPr>
          <w:rFonts w:ascii="Angsana New" w:hAnsi="Angsana New" w:cs="Angsana New"/>
          <w:sz w:val="28"/>
          <w:szCs w:val="28"/>
          <w:cs/>
        </w:rPr>
        <w:t>คือ</w:t>
      </w:r>
      <w:r w:rsidR="00F94B35">
        <w:rPr>
          <w:rFonts w:ascii="Angsana New" w:hAnsi="Angsana New" w:cs="Angsana New"/>
          <w:sz w:val="28"/>
          <w:szCs w:val="28"/>
          <w:cs/>
        </w:rPr>
        <w:br/>
      </w:r>
      <w:r w:rsidRPr="006B563D">
        <w:rPr>
          <w:rFonts w:ascii="Angsana New" w:hAnsi="Angsana New" w:cs="Angsana New"/>
          <w:sz w:val="28"/>
          <w:szCs w:val="28"/>
          <w:cs/>
        </w:rPr>
        <w:t xml:space="preserve">ร้อยละ </w:t>
      </w:r>
      <w:r w:rsidR="003B6B81">
        <w:rPr>
          <w:rFonts w:ascii="Angsana New" w:hAnsi="Angsana New" w:cs="Angsana New"/>
          <w:sz w:val="28"/>
          <w:szCs w:val="28"/>
        </w:rPr>
        <w:t>9</w:t>
      </w:r>
      <w:r w:rsidRPr="006B563D">
        <w:rPr>
          <w:rFonts w:ascii="Angsana New" w:hAnsi="Angsana New" w:cs="Angsana New"/>
          <w:sz w:val="28"/>
          <w:szCs w:val="28"/>
        </w:rPr>
        <w:t xml:space="preserve"> (</w:t>
      </w:r>
      <w:r w:rsidR="00E922C3" w:rsidRPr="00E922C3">
        <w:rPr>
          <w:rFonts w:ascii="Angsana New" w:hAnsi="Angsana New" w:cs="Angsana New"/>
          <w:i/>
          <w:iCs/>
          <w:sz w:val="28"/>
          <w:szCs w:val="28"/>
        </w:rPr>
        <w:t>2564</w:t>
      </w:r>
      <w:r w:rsidRPr="006B563D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Pr="006B563D">
        <w:rPr>
          <w:rFonts w:ascii="Angsana New" w:hAnsi="Angsana New" w:cs="Angsana New"/>
          <w:i/>
          <w:iCs/>
          <w:sz w:val="28"/>
          <w:szCs w:val="28"/>
          <w:cs/>
        </w:rPr>
        <w:t xml:space="preserve">ร้อยละ </w:t>
      </w:r>
      <w:r w:rsidR="00E922C3" w:rsidRPr="00E922C3">
        <w:rPr>
          <w:rFonts w:ascii="Angsana New" w:hAnsi="Angsana New" w:cs="Angsana New"/>
          <w:i/>
          <w:iCs/>
          <w:sz w:val="28"/>
          <w:szCs w:val="28"/>
        </w:rPr>
        <w:t>17</w:t>
      </w:r>
      <w:r w:rsidRPr="006B563D">
        <w:rPr>
          <w:rFonts w:ascii="Angsana New" w:hAnsi="Angsana New" w:cs="Angsana New"/>
          <w:i/>
          <w:iCs/>
          <w:sz w:val="28"/>
          <w:szCs w:val="28"/>
        </w:rPr>
        <w:t>)</w:t>
      </w:r>
      <w:r w:rsidRPr="003C3AAC">
        <w:rPr>
          <w:rFonts w:ascii="Angsana New" w:hAnsi="Angsana New" w:cs="Angsana New"/>
          <w:i/>
          <w:iCs/>
          <w:sz w:val="28"/>
          <w:szCs w:val="28"/>
        </w:rPr>
        <w:t xml:space="preserve"> </w:t>
      </w:r>
    </w:p>
    <w:p w14:paraId="33279A16" w14:textId="77777777" w:rsidR="00180230" w:rsidRPr="00180230" w:rsidRDefault="00180230" w:rsidP="00180230">
      <w:pPr>
        <w:rPr>
          <w:rFonts w:cstheme="minorBidi"/>
          <w:cs/>
          <w:lang w:val="th-TH"/>
        </w:rPr>
      </w:pPr>
    </w:p>
    <w:p w14:paraId="1158C248" w14:textId="2C507CCC" w:rsidR="00804175" w:rsidRPr="005A76CC" w:rsidRDefault="00804175" w:rsidP="005A76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5A76C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เงินปันผล</w:t>
      </w:r>
      <w:r w:rsidR="00580C31" w:rsidRPr="005A76C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</w:p>
    <w:p w14:paraId="647B378C" w14:textId="61426198" w:rsidR="003C1CC6" w:rsidRPr="00927AEC" w:rsidRDefault="003C1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  <w:cs/>
        </w:rPr>
      </w:pPr>
    </w:p>
    <w:p w14:paraId="43B6236D" w14:textId="765BEE31" w:rsidR="0069256D" w:rsidRPr="00C17D33" w:rsidRDefault="003A74C6" w:rsidP="00717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17D33">
        <w:rPr>
          <w:rFonts w:asciiTheme="majorBidi" w:hAnsiTheme="majorBidi" w:cstheme="majorBidi"/>
          <w:sz w:val="28"/>
          <w:szCs w:val="28"/>
          <w:cs/>
        </w:rPr>
        <w:t>เงินปันผลที่กลุ่มบริษัทจ่ายให้ผู้ถือหุ้น มีดังนี้</w:t>
      </w:r>
    </w:p>
    <w:p w14:paraId="5821AD71" w14:textId="77777777" w:rsidR="0063022F" w:rsidRPr="00927AEC" w:rsidRDefault="0063022F" w:rsidP="00717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800"/>
        <w:gridCol w:w="1800"/>
        <w:gridCol w:w="1260"/>
        <w:gridCol w:w="270"/>
        <w:gridCol w:w="1260"/>
      </w:tblGrid>
      <w:tr w:rsidR="00F376D9" w:rsidRPr="00C17D33" w14:paraId="26AD01CA" w14:textId="77777777" w:rsidTr="002A58ED">
        <w:trPr>
          <w:tblHeader/>
        </w:trPr>
        <w:tc>
          <w:tcPr>
            <w:tcW w:w="2520" w:type="dxa"/>
            <w:vAlign w:val="bottom"/>
          </w:tcPr>
          <w:p w14:paraId="733A8B04" w14:textId="114048F6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98453E4" w14:textId="3E44DF62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46C04B79" w14:textId="77777777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5A23A2AD" w14:textId="5A1C3E64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4E4C8D41" w14:textId="7C8E529D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</w:t>
            </w:r>
            <w:r w:rsidR="00F376D9"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</w:tcPr>
          <w:p w14:paraId="7561F511" w14:textId="77777777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D55F574" w14:textId="15082AE3" w:rsidR="00A0162E" w:rsidRPr="00C17D33" w:rsidDel="00D43E7A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F376D9" w:rsidRPr="00C17D33" w14:paraId="1E64C67A" w14:textId="77777777" w:rsidTr="005B2E49">
        <w:trPr>
          <w:tblHeader/>
        </w:trPr>
        <w:tc>
          <w:tcPr>
            <w:tcW w:w="2520" w:type="dxa"/>
          </w:tcPr>
          <w:p w14:paraId="76205715" w14:textId="1E703BAA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1B9CA59" w14:textId="77777777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F948CC6" w14:textId="74CF2DCB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0E97CF7" w14:textId="4A369B6C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17D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0536D548" w14:textId="77777777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F30CE30" w14:textId="737A4909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77A9C" w:rsidRPr="00C17D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C17D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7406BC" w:rsidRPr="005B2E49" w14:paraId="6CFF9553" w14:textId="77777777" w:rsidTr="005B2E49">
        <w:tc>
          <w:tcPr>
            <w:tcW w:w="2520" w:type="dxa"/>
          </w:tcPr>
          <w:p w14:paraId="58CDB4A6" w14:textId="0D0B00BC" w:rsidR="007406BC" w:rsidRPr="009655D7" w:rsidRDefault="007406BC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="00E922C3" w:rsidRPr="00E922C3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256</w:t>
            </w:r>
            <w:r w:rsidR="00E922C3" w:rsidRPr="00E922C3">
              <w:rPr>
                <w:rFonts w:ascii="Angsana New" w:hAnsi="Angsana New" w:cs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14:paraId="669832D2" w14:textId="77777777" w:rsidR="007406BC" w:rsidRPr="009655D7" w:rsidRDefault="007406BC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7E29F6B" w14:textId="77777777" w:rsidR="007406BC" w:rsidRPr="009655D7" w:rsidRDefault="007406BC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0AB2BF" w14:textId="77777777" w:rsidR="007406BC" w:rsidRPr="009655D7" w:rsidRDefault="007406BC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78325C" w14:textId="77777777" w:rsidR="007406BC" w:rsidRPr="009655D7" w:rsidRDefault="007406BC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30DF9F" w14:textId="77777777" w:rsidR="007406BC" w:rsidRPr="009655D7" w:rsidRDefault="007406BC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406BC" w:rsidRPr="005B2E49" w14:paraId="4D1B4E1D" w14:textId="77777777" w:rsidTr="005B2E49">
        <w:tc>
          <w:tcPr>
            <w:tcW w:w="2520" w:type="dxa"/>
          </w:tcPr>
          <w:p w14:paraId="73934ABF" w14:textId="38A830E4" w:rsidR="007406BC" w:rsidRPr="009655D7" w:rsidRDefault="007406BC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22E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14:paraId="74A77453" w14:textId="6C5F20A7" w:rsidR="007406BC" w:rsidRPr="009655D7" w:rsidRDefault="00E922C3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="007406BC" w:rsidRPr="001522E2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7406BC" w:rsidRPr="001522E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E922C3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14:paraId="57268691" w14:textId="4E43C9FB" w:rsidR="007406BC" w:rsidRPr="009655D7" w:rsidRDefault="00E922C3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7406BC" w:rsidRPr="001522E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เมษายน </w:t>
            </w:r>
            <w:r w:rsidRPr="00E922C3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7C055099" w14:textId="72B0010F" w:rsidR="007406BC" w:rsidRPr="009655D7" w:rsidRDefault="00E922C3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7406BC" w:rsidRPr="00653948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E922C3">
              <w:rPr>
                <w:rFonts w:ascii="Angsana New" w:hAnsi="Angsana New" w:cs="Angsana New" w:hint="cs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72F1FB4F" w14:textId="77777777" w:rsidR="007406BC" w:rsidRPr="009655D7" w:rsidRDefault="007406BC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42FE1C" w14:textId="6F7E9E69" w:rsidR="007406BC" w:rsidRPr="009655D7" w:rsidRDefault="00E922C3" w:rsidP="00E1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56" w:right="-100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="Angsana New" w:hAnsi="Angsana New" w:cs="Angsana New"/>
                <w:sz w:val="28"/>
                <w:szCs w:val="28"/>
              </w:rPr>
              <w:t>286</w:t>
            </w:r>
            <w:r w:rsidR="007406BC" w:rsidRPr="0065394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199</w:t>
            </w:r>
          </w:p>
        </w:tc>
      </w:tr>
      <w:tr w:rsidR="007406BC" w:rsidRPr="005B2E49" w14:paraId="4F30B27B" w14:textId="77777777" w:rsidTr="004279C6">
        <w:tc>
          <w:tcPr>
            <w:tcW w:w="2520" w:type="dxa"/>
          </w:tcPr>
          <w:p w14:paraId="37971BD3" w14:textId="1B805053" w:rsidR="007406BC" w:rsidRPr="009655D7" w:rsidRDefault="007406BC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140C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800" w:type="dxa"/>
          </w:tcPr>
          <w:p w14:paraId="3B134385" w14:textId="354F6ABC" w:rsidR="007406BC" w:rsidRPr="009655D7" w:rsidRDefault="00E922C3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7406BC" w:rsidRPr="000140C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406BC" w:rsidRPr="000140C4">
              <w:rPr>
                <w:rFonts w:ascii="Angsana New" w:hAnsi="Angsana New" w:cs="Angsana New" w:hint="cs"/>
                <w:sz w:val="28"/>
                <w:szCs w:val="28"/>
                <w:cs/>
              </w:rPr>
              <w:t>สิงหาคม</w:t>
            </w:r>
            <w:r w:rsidR="007406BC" w:rsidRPr="000140C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6D12254C" w14:textId="1F297E8A" w:rsidR="007406BC" w:rsidRPr="009655D7" w:rsidRDefault="00E922C3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7406BC" w:rsidRPr="000140C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406BC" w:rsidRPr="000140C4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="007406BC" w:rsidRPr="000140C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6C2DC899" w14:textId="0A29D079" w:rsidR="007406BC" w:rsidRPr="009655D7" w:rsidRDefault="00E922C3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7406BC" w:rsidRPr="000140C4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270" w:type="dxa"/>
          </w:tcPr>
          <w:p w14:paraId="33757651" w14:textId="77777777" w:rsidR="007406BC" w:rsidRPr="009655D7" w:rsidRDefault="007406BC" w:rsidP="0074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48C815" w14:textId="10AC9803" w:rsidR="007406BC" w:rsidRPr="009655D7" w:rsidRDefault="00E922C3" w:rsidP="00E1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56" w:right="-100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="Angsana New" w:hAnsi="Angsana New" w:cs="Angsana New"/>
                <w:sz w:val="28"/>
                <w:szCs w:val="28"/>
              </w:rPr>
              <w:t>190</w:t>
            </w:r>
            <w:r w:rsidR="007406BC" w:rsidRPr="000140C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799</w:t>
            </w:r>
          </w:p>
        </w:tc>
      </w:tr>
      <w:tr w:rsidR="004279C6" w:rsidRPr="005B2E49" w14:paraId="53604047" w14:textId="77777777" w:rsidTr="004279C6">
        <w:tc>
          <w:tcPr>
            <w:tcW w:w="2520" w:type="dxa"/>
          </w:tcPr>
          <w:p w14:paraId="10C00792" w14:textId="38A38AFA" w:rsidR="004279C6" w:rsidRPr="000140C4" w:rsidRDefault="004279C6" w:rsidP="0042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เงินปันผลระหว่างกาล</w:t>
            </w:r>
          </w:p>
        </w:tc>
        <w:tc>
          <w:tcPr>
            <w:tcW w:w="1800" w:type="dxa"/>
          </w:tcPr>
          <w:p w14:paraId="31EF25A9" w14:textId="7517591B" w:rsidR="004279C6" w:rsidRPr="00D72D43" w:rsidRDefault="00E922C3" w:rsidP="0042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  <w:r w:rsidR="004279C6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="004279C6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พฤศจิกายน 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800" w:type="dxa"/>
          </w:tcPr>
          <w:p w14:paraId="3E849205" w14:textId="1BC25B2B" w:rsidR="004279C6" w:rsidRPr="00D72D43" w:rsidRDefault="00E922C3" w:rsidP="0042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  <w:r w:rsidR="004279C6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="004279C6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ธันวาคม 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260" w:type="dxa"/>
          </w:tcPr>
          <w:p w14:paraId="7EE2AA8C" w14:textId="0A304BED" w:rsidR="004279C6" w:rsidRPr="00D72D43" w:rsidRDefault="00E922C3" w:rsidP="0042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</w:t>
            </w:r>
            <w:r w:rsidR="004279C6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.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37</w:t>
            </w:r>
          </w:p>
        </w:tc>
        <w:tc>
          <w:tcPr>
            <w:tcW w:w="270" w:type="dxa"/>
          </w:tcPr>
          <w:p w14:paraId="58B5A9CE" w14:textId="77777777" w:rsidR="004279C6" w:rsidRPr="009655D7" w:rsidRDefault="004279C6" w:rsidP="0042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4021DF" w14:textId="79DD8BA0" w:rsidR="004279C6" w:rsidRPr="004279C6" w:rsidRDefault="00E922C3" w:rsidP="00E1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56" w:right="-100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176</w:t>
            </w:r>
            <w:r w:rsidR="004279C6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476</w:t>
            </w:r>
          </w:p>
        </w:tc>
      </w:tr>
      <w:tr w:rsidR="004279C6" w:rsidRPr="005B2E49" w14:paraId="5EEB2722" w14:textId="77777777" w:rsidTr="004279C6">
        <w:tc>
          <w:tcPr>
            <w:tcW w:w="2520" w:type="dxa"/>
          </w:tcPr>
          <w:p w14:paraId="64DE7A82" w14:textId="77777777" w:rsidR="004279C6" w:rsidRDefault="004279C6" w:rsidP="0042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800" w:type="dxa"/>
          </w:tcPr>
          <w:p w14:paraId="460EADF5" w14:textId="77777777" w:rsidR="004279C6" w:rsidRDefault="004279C6" w:rsidP="0042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800" w:type="dxa"/>
          </w:tcPr>
          <w:p w14:paraId="3C347CF3" w14:textId="77777777" w:rsidR="004279C6" w:rsidRDefault="004279C6" w:rsidP="0042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</w:tcPr>
          <w:p w14:paraId="44AA542A" w14:textId="77777777" w:rsidR="004279C6" w:rsidRDefault="004279C6" w:rsidP="0042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70" w:type="dxa"/>
          </w:tcPr>
          <w:p w14:paraId="556B9996" w14:textId="77777777" w:rsidR="004279C6" w:rsidRPr="009655D7" w:rsidRDefault="004279C6" w:rsidP="0042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BEFF087" w14:textId="37D9BFED" w:rsidR="004279C6" w:rsidRDefault="00E922C3" w:rsidP="00E1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653</w:t>
            </w:r>
            <w:r w:rsidR="004279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474</w:t>
            </w:r>
          </w:p>
        </w:tc>
      </w:tr>
    </w:tbl>
    <w:p w14:paraId="1288DCF8" w14:textId="44C56E12" w:rsidR="00B76D09" w:rsidRPr="00927AEC" w:rsidRDefault="00B76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th-TH"/>
        </w:rPr>
      </w:pPr>
    </w:p>
    <w:p w14:paraId="5AFD58C1" w14:textId="77777777" w:rsidR="00180230" w:rsidRDefault="00180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66842F74" w14:textId="3F41D10B" w:rsidR="00804175" w:rsidRPr="00DB6D39" w:rsidRDefault="00804175" w:rsidP="00180230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DB6D3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  <w:r w:rsidR="004B34A7" w:rsidRPr="00DB6D3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1AC3D0CC" w14:textId="77777777" w:rsidR="00195AD7" w:rsidRPr="00DB6D39" w:rsidRDefault="00195AD7" w:rsidP="009777AF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06"/>
        <w:gridCol w:w="1531"/>
        <w:gridCol w:w="244"/>
        <w:gridCol w:w="1529"/>
      </w:tblGrid>
      <w:tr w:rsidR="00A75C8E" w:rsidRPr="00DB6D39" w14:paraId="1884D884" w14:textId="77777777" w:rsidTr="00096AD4">
        <w:trPr>
          <w:trHeight w:val="659"/>
          <w:tblHeader/>
        </w:trPr>
        <w:tc>
          <w:tcPr>
            <w:tcW w:w="3146" w:type="pct"/>
            <w:vAlign w:val="bottom"/>
          </w:tcPr>
          <w:p w14:paraId="4F0EC937" w14:textId="1B28ED33" w:rsidR="00A75C8E" w:rsidRPr="00187720" w:rsidRDefault="00A75C8E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922C3" w:rsidRPr="00E922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8772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E922C3" w:rsidRPr="00E922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859" w:type="pct"/>
            <w:vAlign w:val="bottom"/>
          </w:tcPr>
          <w:p w14:paraId="3CE041CF" w14:textId="6D340BB1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7" w:type="pct"/>
            <w:vAlign w:val="bottom"/>
          </w:tcPr>
          <w:p w14:paraId="024979B8" w14:textId="77777777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8" w:type="pct"/>
            <w:vAlign w:val="bottom"/>
          </w:tcPr>
          <w:p w14:paraId="5F9A6D2E" w14:textId="77777777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509801E" w14:textId="13AA0EBD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A75C8E" w:rsidRPr="00DB6D39" w14:paraId="40A6F109" w14:textId="77777777" w:rsidTr="00096AD4">
        <w:trPr>
          <w:tblHeader/>
        </w:trPr>
        <w:tc>
          <w:tcPr>
            <w:tcW w:w="3146" w:type="pct"/>
          </w:tcPr>
          <w:p w14:paraId="692671D5" w14:textId="77777777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4" w:type="pct"/>
            <w:gridSpan w:val="3"/>
          </w:tcPr>
          <w:p w14:paraId="3A71F3E8" w14:textId="6657E003" w:rsidR="00A75C8E" w:rsidRPr="00DB6D39" w:rsidRDefault="00A75C8E" w:rsidP="009777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77A9C"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A6C6C" w:rsidRPr="00DB6D39" w14:paraId="5938BD3B" w14:textId="77777777" w:rsidTr="00096AD4">
        <w:tc>
          <w:tcPr>
            <w:tcW w:w="3146" w:type="pct"/>
          </w:tcPr>
          <w:p w14:paraId="60FE7E7B" w14:textId="30486DEF" w:rsidR="009A6C6C" w:rsidRPr="00DB6D39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59" w:type="pct"/>
            <w:vAlign w:val="bottom"/>
          </w:tcPr>
          <w:p w14:paraId="1E472F6B" w14:textId="3F1A6599" w:rsidR="009A6C6C" w:rsidRPr="00DB6D39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2BF2E394" w14:textId="77777777" w:rsidR="009A6C6C" w:rsidRPr="00DB6D39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8" w:type="pct"/>
          </w:tcPr>
          <w:p w14:paraId="20117817" w14:textId="77777777" w:rsidR="009A6C6C" w:rsidRPr="00DB6D39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14EA" w:rsidRPr="00DB6D39" w14:paraId="67B0BA7E" w14:textId="77777777" w:rsidTr="00096AD4">
        <w:tc>
          <w:tcPr>
            <w:tcW w:w="3146" w:type="pct"/>
          </w:tcPr>
          <w:p w14:paraId="133818A3" w14:textId="17596DE6" w:rsidR="00E914EA" w:rsidRPr="00DB6D39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859" w:type="pct"/>
          </w:tcPr>
          <w:p w14:paraId="62BC35A3" w14:textId="2A372085" w:rsidR="00E914EA" w:rsidRPr="00EE4EB3" w:rsidRDefault="00E922C3" w:rsidP="00E914EA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E914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</w:t>
            </w:r>
          </w:p>
        </w:tc>
        <w:tc>
          <w:tcPr>
            <w:tcW w:w="137" w:type="pct"/>
          </w:tcPr>
          <w:p w14:paraId="69628FD8" w14:textId="77777777" w:rsidR="00E914EA" w:rsidRPr="00EE4EB3" w:rsidRDefault="00E914EA" w:rsidP="00E9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8" w:type="pct"/>
          </w:tcPr>
          <w:p w14:paraId="05354550" w14:textId="1ECE302C" w:rsidR="00E914EA" w:rsidRPr="00EE4EB3" w:rsidRDefault="00E922C3" w:rsidP="00E914EA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E914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</w:t>
            </w:r>
          </w:p>
        </w:tc>
      </w:tr>
      <w:tr w:rsidR="00E914EA" w:rsidRPr="00DB6D39" w14:paraId="7D64BFB7" w14:textId="77777777" w:rsidTr="00096AD4">
        <w:tc>
          <w:tcPr>
            <w:tcW w:w="3146" w:type="pct"/>
          </w:tcPr>
          <w:p w14:paraId="3C24EFD9" w14:textId="026FD7F4" w:rsidR="00E914EA" w:rsidRPr="00DB6D39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52EF">
              <w:rPr>
                <w:rFonts w:asciiTheme="majorBidi" w:hAnsiTheme="majorBidi" w:cs="Angsana New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859" w:type="pct"/>
          </w:tcPr>
          <w:p w14:paraId="70123604" w14:textId="1FE761F0" w:rsidR="00E914EA" w:rsidRPr="00EE4EB3" w:rsidRDefault="00E922C3" w:rsidP="00E914EA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914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</w:p>
        </w:tc>
        <w:tc>
          <w:tcPr>
            <w:tcW w:w="137" w:type="pct"/>
          </w:tcPr>
          <w:p w14:paraId="05AF1DA9" w14:textId="77777777" w:rsidR="00E914EA" w:rsidRPr="00EE4EB3" w:rsidRDefault="00E914EA" w:rsidP="00E9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8" w:type="pct"/>
          </w:tcPr>
          <w:p w14:paraId="2A118695" w14:textId="724CD941" w:rsidR="00E914EA" w:rsidRPr="00EE4EB3" w:rsidRDefault="00E922C3" w:rsidP="00E914EA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914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</w:p>
        </w:tc>
      </w:tr>
      <w:tr w:rsidR="00E914EA" w:rsidRPr="00DB6D39" w14:paraId="2C99331D" w14:textId="77777777" w:rsidTr="00096AD4">
        <w:tc>
          <w:tcPr>
            <w:tcW w:w="3146" w:type="pct"/>
          </w:tcPr>
          <w:p w14:paraId="480BF2C0" w14:textId="77777777" w:rsidR="00E914EA" w:rsidRPr="00DB6D39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pct"/>
            <w:tcBorders>
              <w:top w:val="single" w:sz="4" w:space="0" w:color="auto"/>
              <w:bottom w:val="double" w:sz="4" w:space="0" w:color="auto"/>
            </w:tcBorders>
          </w:tcPr>
          <w:p w14:paraId="6786BCB0" w14:textId="0AA502F1" w:rsidR="00E914EA" w:rsidRPr="00EE4EB3" w:rsidRDefault="00E922C3" w:rsidP="00E914EA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</w:t>
            </w:r>
            <w:r w:rsidR="00E914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723</w:t>
            </w:r>
          </w:p>
        </w:tc>
        <w:tc>
          <w:tcPr>
            <w:tcW w:w="137" w:type="pct"/>
          </w:tcPr>
          <w:p w14:paraId="3701937D" w14:textId="77777777" w:rsidR="00E914EA" w:rsidRPr="00EE4EB3" w:rsidRDefault="00E914EA" w:rsidP="00E9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bottom w:val="double" w:sz="4" w:space="0" w:color="auto"/>
            </w:tcBorders>
          </w:tcPr>
          <w:p w14:paraId="5283FD4C" w14:textId="0F3EA8AA" w:rsidR="00E914EA" w:rsidRPr="00EE4EB3" w:rsidRDefault="00E922C3" w:rsidP="00E914EA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</w:t>
            </w:r>
            <w:r w:rsidR="00E914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723</w:t>
            </w:r>
          </w:p>
        </w:tc>
      </w:tr>
      <w:tr w:rsidR="00E914EA" w:rsidRPr="00DB6D39" w14:paraId="744EC643" w14:textId="77777777" w:rsidTr="00096AD4">
        <w:tc>
          <w:tcPr>
            <w:tcW w:w="3146" w:type="pct"/>
          </w:tcPr>
          <w:p w14:paraId="3C067089" w14:textId="77777777" w:rsidR="00E914EA" w:rsidRPr="00180230" w:rsidRDefault="00E914EA" w:rsidP="00E914EA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59" w:type="pct"/>
            <w:tcBorders>
              <w:top w:val="double" w:sz="4" w:space="0" w:color="auto"/>
            </w:tcBorders>
          </w:tcPr>
          <w:p w14:paraId="5E180CA9" w14:textId="77777777" w:rsidR="00E914EA" w:rsidRPr="00180230" w:rsidRDefault="00E914EA" w:rsidP="00E914EA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37" w:type="pct"/>
          </w:tcPr>
          <w:p w14:paraId="5BAAA7E1" w14:textId="77777777" w:rsidR="00E914EA" w:rsidRPr="00180230" w:rsidRDefault="00E914EA" w:rsidP="00E914EA">
            <w:pPr>
              <w:pStyle w:val="NoSpacing"/>
              <w:rPr>
                <w:rFonts w:asciiTheme="majorBidi" w:hAnsiTheme="majorBidi" w:cstheme="majorBidi"/>
                <w:b/>
                <w:sz w:val="22"/>
              </w:rPr>
            </w:pPr>
          </w:p>
        </w:tc>
        <w:tc>
          <w:tcPr>
            <w:tcW w:w="858" w:type="pct"/>
            <w:tcBorders>
              <w:top w:val="double" w:sz="4" w:space="0" w:color="auto"/>
            </w:tcBorders>
          </w:tcPr>
          <w:p w14:paraId="3CF73F93" w14:textId="77777777" w:rsidR="00E914EA" w:rsidRPr="00180230" w:rsidRDefault="00E914EA" w:rsidP="00E914EA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</w:tr>
      <w:tr w:rsidR="00E914EA" w:rsidRPr="00DB6D39" w14:paraId="510201CA" w14:textId="77777777" w:rsidTr="00096AD4">
        <w:tc>
          <w:tcPr>
            <w:tcW w:w="3146" w:type="pct"/>
          </w:tcPr>
          <w:p w14:paraId="61DDA8A6" w14:textId="536BE45E" w:rsidR="00E914EA" w:rsidRPr="00DB6D39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859" w:type="pct"/>
          </w:tcPr>
          <w:p w14:paraId="0F9BC957" w14:textId="4D4300C7" w:rsidR="00E914EA" w:rsidRPr="00DB6D39" w:rsidRDefault="00E914EA" w:rsidP="00E914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6687CAB2" w14:textId="77777777" w:rsidR="00E914EA" w:rsidRPr="00DB6D39" w:rsidRDefault="00E914EA" w:rsidP="00E9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8" w:type="pct"/>
          </w:tcPr>
          <w:p w14:paraId="0278026F" w14:textId="575E0718" w:rsidR="00E914EA" w:rsidRPr="00DB6D39" w:rsidRDefault="00E914EA" w:rsidP="00E914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14EA" w:rsidRPr="00DB6D39" w14:paraId="0AB1B42E" w14:textId="77777777" w:rsidTr="00096AD4">
        <w:tc>
          <w:tcPr>
            <w:tcW w:w="3146" w:type="pct"/>
          </w:tcPr>
          <w:p w14:paraId="146C9E5C" w14:textId="4049137B" w:rsidR="00E914EA" w:rsidRPr="00DB6D39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55B">
              <w:rPr>
                <w:rFonts w:asciiTheme="majorBidi" w:hAnsiTheme="majorBidi" w:cs="Angsana New" w:hint="cs"/>
                <w:sz w:val="28"/>
                <w:szCs w:val="28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59" w:type="pct"/>
          </w:tcPr>
          <w:p w14:paraId="2603E692" w14:textId="0B9B1538" w:rsidR="00E914EA" w:rsidRPr="00EE4EB3" w:rsidRDefault="00E922C3" w:rsidP="00E914EA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371</w:t>
            </w:r>
            <w:r w:rsidR="00E914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731</w:t>
            </w:r>
          </w:p>
        </w:tc>
        <w:tc>
          <w:tcPr>
            <w:tcW w:w="137" w:type="pct"/>
          </w:tcPr>
          <w:p w14:paraId="7EB13CE3" w14:textId="77777777" w:rsidR="00E914EA" w:rsidRPr="00EE4EB3" w:rsidRDefault="00E914EA" w:rsidP="00E9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8" w:type="pct"/>
          </w:tcPr>
          <w:p w14:paraId="7079C61A" w14:textId="7BBBF852" w:rsidR="00E914EA" w:rsidRPr="00EE4EB3" w:rsidRDefault="00E922C3" w:rsidP="00E914EA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371</w:t>
            </w:r>
            <w:r w:rsidR="00E914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731</w:t>
            </w:r>
          </w:p>
        </w:tc>
      </w:tr>
      <w:tr w:rsidR="00E914EA" w:rsidRPr="00DB6D39" w14:paraId="55928E8D" w14:textId="77777777" w:rsidTr="00096AD4">
        <w:tc>
          <w:tcPr>
            <w:tcW w:w="3146" w:type="pct"/>
          </w:tcPr>
          <w:p w14:paraId="5D0D712C" w14:textId="3D004F64" w:rsidR="00E914EA" w:rsidRPr="00A9655B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652EF">
              <w:rPr>
                <w:rFonts w:asciiTheme="majorBidi" w:hAnsiTheme="majorBidi" w:cs="Angsana New" w:hint="cs"/>
                <w:sz w:val="28"/>
                <w:szCs w:val="28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59" w:type="pct"/>
          </w:tcPr>
          <w:p w14:paraId="67BB850A" w14:textId="5789BD50" w:rsidR="00E914EA" w:rsidRPr="00EE4EB3" w:rsidRDefault="00E922C3" w:rsidP="00E914EA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E914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378</w:t>
            </w:r>
          </w:p>
        </w:tc>
        <w:tc>
          <w:tcPr>
            <w:tcW w:w="137" w:type="pct"/>
          </w:tcPr>
          <w:p w14:paraId="1FEBCB98" w14:textId="77777777" w:rsidR="00E914EA" w:rsidRPr="00EE4EB3" w:rsidRDefault="00E914EA" w:rsidP="00E9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8" w:type="pct"/>
          </w:tcPr>
          <w:p w14:paraId="33EE3C78" w14:textId="6E0B0DC8" w:rsidR="00E914EA" w:rsidRPr="00EE4EB3" w:rsidRDefault="00E922C3" w:rsidP="00E914EA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E914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378</w:t>
            </w:r>
          </w:p>
        </w:tc>
      </w:tr>
      <w:tr w:rsidR="00E914EA" w:rsidRPr="00DB6D39" w14:paraId="33A771D2" w14:textId="77777777" w:rsidTr="00096AD4">
        <w:tc>
          <w:tcPr>
            <w:tcW w:w="3146" w:type="pct"/>
          </w:tcPr>
          <w:p w14:paraId="4AC0957E" w14:textId="474E2724" w:rsidR="00E914EA" w:rsidRPr="00DB6D39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859" w:type="pct"/>
          </w:tcPr>
          <w:p w14:paraId="5933D079" w14:textId="5A309A33" w:rsidR="00E914EA" w:rsidRPr="00EE4EB3" w:rsidRDefault="00E922C3" w:rsidP="00E914EA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914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  <w:r w:rsidR="00E914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784</w:t>
            </w:r>
          </w:p>
        </w:tc>
        <w:tc>
          <w:tcPr>
            <w:tcW w:w="137" w:type="pct"/>
          </w:tcPr>
          <w:p w14:paraId="33D199A9" w14:textId="77777777" w:rsidR="00E914EA" w:rsidRPr="00EE4EB3" w:rsidRDefault="00E914EA" w:rsidP="00E9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8" w:type="pct"/>
          </w:tcPr>
          <w:p w14:paraId="0B00AADC" w14:textId="3966CF08" w:rsidR="00E914EA" w:rsidRPr="00EE4EB3" w:rsidRDefault="00E922C3" w:rsidP="00E914EA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914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  <w:r w:rsidR="00E914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784</w:t>
            </w:r>
          </w:p>
        </w:tc>
      </w:tr>
      <w:tr w:rsidR="00E914EA" w:rsidRPr="00DB6D39" w14:paraId="3A59B2EE" w14:textId="77777777" w:rsidTr="00096AD4">
        <w:tc>
          <w:tcPr>
            <w:tcW w:w="3146" w:type="pct"/>
          </w:tcPr>
          <w:p w14:paraId="1B60CC28" w14:textId="7E41DDFA" w:rsidR="00E914EA" w:rsidRPr="00DB6D39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52EF">
              <w:rPr>
                <w:rFonts w:asciiTheme="majorBidi" w:hAnsiTheme="majorBidi" w:cs="Angsana New" w:hint="cs"/>
                <w:sz w:val="28"/>
                <w:szCs w:val="28"/>
                <w:cs/>
              </w:rPr>
              <w:t>สัญญาอื่น</w:t>
            </w:r>
            <w:r w:rsidRPr="009652E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652EF">
              <w:rPr>
                <w:rFonts w:asciiTheme="majorBidi" w:hAnsiTheme="majorBidi" w:cs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859" w:type="pct"/>
          </w:tcPr>
          <w:p w14:paraId="6B84E622" w14:textId="15988533" w:rsidR="00E914EA" w:rsidRPr="00EE4EB3" w:rsidRDefault="00E922C3" w:rsidP="00E914EA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E914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387</w:t>
            </w:r>
          </w:p>
        </w:tc>
        <w:tc>
          <w:tcPr>
            <w:tcW w:w="137" w:type="pct"/>
          </w:tcPr>
          <w:p w14:paraId="647D8AC1" w14:textId="77777777" w:rsidR="00E914EA" w:rsidRPr="00EE4EB3" w:rsidRDefault="00E914EA" w:rsidP="00E9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8" w:type="pct"/>
          </w:tcPr>
          <w:p w14:paraId="3F40F73D" w14:textId="051C9888" w:rsidR="00E914EA" w:rsidRPr="00EE4EB3" w:rsidRDefault="00E922C3" w:rsidP="00E914EA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E914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387</w:t>
            </w:r>
          </w:p>
        </w:tc>
      </w:tr>
      <w:tr w:rsidR="00E914EA" w:rsidRPr="00DB6D39" w14:paraId="608C7F08" w14:textId="77777777" w:rsidTr="00096AD4">
        <w:tc>
          <w:tcPr>
            <w:tcW w:w="3146" w:type="pct"/>
          </w:tcPr>
          <w:p w14:paraId="3BD5E052" w14:textId="08F252D1" w:rsidR="00E914EA" w:rsidRPr="00DB6D39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B7B3D" w14:textId="173AB3DF" w:rsidR="00E914EA" w:rsidRPr="003203C5" w:rsidRDefault="00E922C3" w:rsidP="00E914EA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E914E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569</w:t>
            </w:r>
            <w:r w:rsidR="00E914E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280</w:t>
            </w:r>
          </w:p>
        </w:tc>
        <w:tc>
          <w:tcPr>
            <w:tcW w:w="137" w:type="pct"/>
            <w:vAlign w:val="bottom"/>
          </w:tcPr>
          <w:p w14:paraId="2E8397A5" w14:textId="77777777" w:rsidR="00E914EA" w:rsidRPr="00DB6D39" w:rsidRDefault="00E914EA" w:rsidP="00E9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D6F89" w14:textId="1D638A73" w:rsidR="00E914EA" w:rsidRPr="00AC32F2" w:rsidRDefault="00E922C3" w:rsidP="00E914EA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E914E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569</w:t>
            </w:r>
            <w:r w:rsidR="00E914E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280</w:t>
            </w:r>
          </w:p>
        </w:tc>
      </w:tr>
    </w:tbl>
    <w:p w14:paraId="1144178A" w14:textId="7FAC03E6" w:rsidR="00350F0A" w:rsidRPr="00180230" w:rsidRDefault="00350F0A" w:rsidP="00E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7DA2B976" w14:textId="7B72DA2F" w:rsidR="00180230" w:rsidRPr="00031D01" w:rsidRDefault="00180230" w:rsidP="00180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>
        <w:rPr>
          <w:rFonts w:ascii="Angsana New" w:hAnsi="Angsana New" w:cs="Angsana New"/>
          <w:i/>
          <w:iCs/>
          <w:sz w:val="28"/>
          <w:szCs w:val="28"/>
          <w:cs/>
        </w:rPr>
        <w:tab/>
      </w:r>
      <w:r w:rsidRPr="00031D01">
        <w:rPr>
          <w:rFonts w:ascii="Angsana New" w:hAnsi="Angsana New" w:cs="Angsana New" w:hint="cs"/>
          <w:i/>
          <w:iCs/>
          <w:sz w:val="28"/>
          <w:szCs w:val="28"/>
          <w:cs/>
        </w:rPr>
        <w:t>สัญญาใช้บริการขนส่งชิ้นงานโครงเหล็ก</w:t>
      </w:r>
    </w:p>
    <w:p w14:paraId="66B1ED49" w14:textId="77777777" w:rsidR="00180230" w:rsidRPr="00031D01" w:rsidRDefault="00180230" w:rsidP="00180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</w:rPr>
        <w:tab/>
      </w:r>
    </w:p>
    <w:p w14:paraId="52E8E874" w14:textId="11F96987" w:rsidR="00180230" w:rsidRPr="00031D01" w:rsidRDefault="00180230" w:rsidP="00180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</w:rPr>
        <w:t xml:space="preserve">บริษัทได้ทำสัญญาใช้บริการขนส่งชิ้นงานโครงเหล็กกับ </w:t>
      </w:r>
      <w:r w:rsidRPr="00031D01">
        <w:rPr>
          <w:rFonts w:ascii="Angsana New" w:hAnsi="Angsana New" w:cs="Angsana New" w:hint="cs"/>
          <w:sz w:val="28"/>
          <w:szCs w:val="28"/>
        </w:rPr>
        <w:t xml:space="preserve">MIHAMA STEEL LOGISTICS CO., LTD 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เพื่อรับบริการขนส่งทางเรือ โดยขนส่งสินค้าไปยังท่าเทียบเรือในประเทศญี่ปุ่น รวมไปถึงการประสานงานต่างๆกับลูกค้า </w:t>
      </w:r>
      <w:r w:rsidRPr="00031D01">
        <w:rPr>
          <w:rFonts w:ascii="Angsana New" w:hAnsi="Angsana New" w:cs="Angsana New" w:hint="cs"/>
          <w:sz w:val="28"/>
          <w:szCs w:val="28"/>
        </w:rPr>
        <w:br/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การให้บริการการจัดการขนถ่ายชิ้นงานและเก็บรักษาชิ้นงานจนกว่าจะส่งมอบ ตลอดจนค่าตรวจสอบและซ่อมแซมชิ้นงานเพิ่มเติมหากเกิดความผิดพลาดระหว่างขนส่ง โดยการกำหนดราคาขึ้นอยู่กับปริมาณน้ำหนักของการใช้บริการหรือแต่ละจำนวนโครงการ ตามเงื่อนไขที่ระบุไว้ในสัญญาและปัจจัยการตลาดอื่นๆ ที่เกี่ยวข้อง ภายใต้เงื่อนไขในสัญญา ทั้งนี้ หากคู่สัญญาฝ่ายใดฝ่ายหนึ่งไม่มีความประสงค์ที่จะต่ออายุสัญญา ต้องทำหนังสือแจ้งให้คู่สัญญาอีกฝ่ายทราบล่วงหน้าเป็นลายลักษณ์อักษรไม่น้อยกว่า </w:t>
      </w:r>
      <w:r w:rsidR="00E922C3" w:rsidRPr="00E922C3">
        <w:rPr>
          <w:rFonts w:ascii="Angsana New" w:hAnsi="Angsana New" w:cs="Angsana New" w:hint="cs"/>
          <w:sz w:val="28"/>
          <w:szCs w:val="28"/>
        </w:rPr>
        <w:t>6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 เดือน ก่อนวันสิ้นสุดของสัญญา</w:t>
      </w:r>
    </w:p>
    <w:p w14:paraId="051E7CB4" w14:textId="77777777" w:rsidR="00180230" w:rsidRDefault="00180230" w:rsidP="00E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B33EC2A" w14:textId="5394B852" w:rsidR="00AC32F2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>
        <w:rPr>
          <w:rFonts w:asciiTheme="majorBidi" w:hAnsiTheme="majorBidi" w:cs="Angsana New"/>
          <w:i/>
          <w:iCs/>
          <w:sz w:val="28"/>
          <w:szCs w:val="28"/>
          <w:cs/>
        </w:rPr>
        <w:tab/>
      </w:r>
      <w:r w:rsidRPr="00AC32F2">
        <w:rPr>
          <w:rFonts w:asciiTheme="majorBidi" w:hAnsiTheme="majorBidi" w:cs="Angsana New" w:hint="cs"/>
          <w:i/>
          <w:iCs/>
          <w:sz w:val="28"/>
          <w:szCs w:val="28"/>
          <w:cs/>
        </w:rPr>
        <w:t>สัญญาว่าจ้างตัวแทนหางาน</w:t>
      </w:r>
    </w:p>
    <w:p w14:paraId="0B6FFA6F" w14:textId="5582856E" w:rsidR="00AC32F2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</w:p>
    <w:p w14:paraId="0B45BAE2" w14:textId="70815E73" w:rsidR="00AC32F2" w:rsidRPr="00AC32F2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sz w:val="28"/>
          <w:szCs w:val="28"/>
        </w:rPr>
      </w:pPr>
      <w:bookmarkStart w:id="3" w:name="_Hlk69326039"/>
      <w:r>
        <w:rPr>
          <w:rFonts w:asciiTheme="majorBidi" w:hAnsiTheme="majorBidi" w:cs="Angsana New"/>
          <w:i/>
          <w:iCs/>
          <w:sz w:val="28"/>
          <w:szCs w:val="28"/>
          <w:cs/>
        </w:rPr>
        <w:tab/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ณ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922C3" w:rsidRPr="00E922C3">
        <w:rPr>
          <w:rFonts w:asciiTheme="majorBidi" w:hAnsiTheme="majorBidi" w:cs="Angsana New"/>
          <w:sz w:val="28"/>
          <w:szCs w:val="28"/>
        </w:rPr>
        <w:t>1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922C3" w:rsidRPr="00E922C3">
        <w:rPr>
          <w:rFonts w:asciiTheme="majorBidi" w:hAnsiTheme="majorBidi" w:cs="Angsana New"/>
          <w:sz w:val="28"/>
          <w:szCs w:val="28"/>
        </w:rPr>
        <w:t>2561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บริษัทได้ทำสัญญาข้อตกลงการหางานกับบริษัท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/>
          <w:sz w:val="28"/>
          <w:szCs w:val="28"/>
        </w:rPr>
        <w:t xml:space="preserve">Creation Import Distribution Inc.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โดยบริษัทดังกล่าวจะเข้ามาเป็นตัวแทนของบริษัทในการเจรจากับลูกค้าใหม่กับบริษัท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โดยสัญญาดังกล่าวมีอัตราค่าบริการตามเงื่อนไขที่ระบุในสัญญา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มีระยะเวลาของสัญญา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922C3" w:rsidRPr="00E922C3">
        <w:rPr>
          <w:rFonts w:asciiTheme="majorBidi" w:hAnsiTheme="majorBidi" w:cs="Angsana New"/>
          <w:sz w:val="28"/>
          <w:szCs w:val="28"/>
        </w:rPr>
        <w:t>2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ปี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ทั้งนี้หากคู่สัญญาฝ่ายใดฝ่ายหนึ่งมิได้แจ้งบอกเลิกล่วงหน้าไม่น้อยกว่า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922C3" w:rsidRPr="00E922C3">
        <w:rPr>
          <w:rFonts w:asciiTheme="majorBidi" w:hAnsiTheme="majorBidi" w:cs="Angsana New"/>
          <w:sz w:val="28"/>
          <w:szCs w:val="28"/>
        </w:rPr>
        <w:t>3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เดือน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ให้ถือว่าข้อกำหนดนี้ขยายเวลาออกไป</w:t>
      </w:r>
    </w:p>
    <w:bookmarkEnd w:id="3"/>
    <w:p w14:paraId="5D7CD9F3" w14:textId="2E93E4C7" w:rsidR="00716264" w:rsidRPr="00ED1A5B" w:rsidRDefault="00716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28B3828" w14:textId="085C295E" w:rsidR="00D90507" w:rsidRDefault="00D90507" w:rsidP="00180230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lang w:val="th-TH"/>
        </w:rPr>
      </w:pPr>
      <w:r w:rsidRPr="00D90507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lastRenderedPageBreak/>
        <w:t>เห</w:t>
      </w:r>
      <w:r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t>ตุการณ์ภายหลังรอบระยะเวลารายงาน</w:t>
      </w:r>
    </w:p>
    <w:p w14:paraId="52ABAC60" w14:textId="1F00C5AE" w:rsidR="00D90507" w:rsidRPr="00346B4A" w:rsidRDefault="00D90507" w:rsidP="00D90507">
      <w:pPr>
        <w:rPr>
          <w:rFonts w:cstheme="minorBidi"/>
          <w:sz w:val="28"/>
          <w:szCs w:val="28"/>
          <w:lang w:val="th-TH"/>
        </w:rPr>
      </w:pPr>
    </w:p>
    <w:p w14:paraId="14A68DBA" w14:textId="54EE1FE5" w:rsidR="00187720" w:rsidRDefault="00187720" w:rsidP="0018772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914EA">
        <w:rPr>
          <w:rFonts w:asciiTheme="majorBidi" w:hAnsiTheme="majorBidi" w:cs="Angsana New"/>
          <w:sz w:val="28"/>
          <w:szCs w:val="28"/>
          <w:cs/>
        </w:rPr>
        <w:t xml:space="preserve">ในการประชุมสามัญประจำปีของผู้ถือหุ้น เมื่อวันที่ </w:t>
      </w:r>
      <w:r w:rsidR="00E922C3" w:rsidRPr="00E922C3">
        <w:rPr>
          <w:rFonts w:asciiTheme="majorBidi" w:hAnsiTheme="majorBidi" w:cs="Angsana New"/>
          <w:sz w:val="28"/>
          <w:szCs w:val="28"/>
        </w:rPr>
        <w:t>7</w:t>
      </w:r>
      <w:r w:rsidRPr="00E914EA">
        <w:rPr>
          <w:rFonts w:asciiTheme="majorBidi" w:hAnsiTheme="majorBidi" w:cs="Angsana New" w:hint="cs"/>
          <w:sz w:val="28"/>
          <w:szCs w:val="28"/>
          <w:cs/>
        </w:rPr>
        <w:t xml:space="preserve"> เมษายน </w:t>
      </w:r>
      <w:r w:rsidR="00E922C3" w:rsidRPr="00E922C3">
        <w:rPr>
          <w:rFonts w:asciiTheme="majorBidi" w:hAnsiTheme="majorBidi" w:cs="Angsana New"/>
          <w:sz w:val="28"/>
          <w:szCs w:val="28"/>
        </w:rPr>
        <w:t>2565</w:t>
      </w:r>
      <w:r w:rsidRPr="00E914EA">
        <w:rPr>
          <w:rFonts w:asciiTheme="majorBidi" w:hAnsiTheme="majorBidi" w:cs="Angsana New" w:hint="cs"/>
          <w:sz w:val="28"/>
          <w:szCs w:val="28"/>
          <w:cs/>
        </w:rPr>
        <w:t xml:space="preserve"> ที่ประชุมได้มีอนุมัติการประกาศจ่ายเงินปันผล</w:t>
      </w:r>
      <w:r w:rsidRPr="00E914EA">
        <w:rPr>
          <w:rFonts w:asciiTheme="majorBidi" w:hAnsiTheme="majorBidi" w:cs="Angsana New"/>
          <w:sz w:val="28"/>
          <w:szCs w:val="28"/>
        </w:rPr>
        <w:br/>
      </w:r>
      <w:r w:rsidRPr="00E914EA">
        <w:rPr>
          <w:rFonts w:asciiTheme="majorBidi" w:hAnsiTheme="majorBidi" w:cs="Angsana New" w:hint="cs"/>
          <w:sz w:val="28"/>
          <w:szCs w:val="28"/>
          <w:cs/>
        </w:rPr>
        <w:t xml:space="preserve">เป็นเงินสดสำหรับผลการดำเนินงานประจำปี </w:t>
      </w:r>
      <w:r w:rsidR="00E922C3" w:rsidRPr="00E922C3">
        <w:rPr>
          <w:rFonts w:asciiTheme="majorBidi" w:hAnsiTheme="majorBidi" w:cs="Angsana New"/>
          <w:sz w:val="28"/>
          <w:szCs w:val="28"/>
        </w:rPr>
        <w:t>2564</w:t>
      </w:r>
      <w:r w:rsidRPr="00E914EA">
        <w:rPr>
          <w:rFonts w:asciiTheme="majorBidi" w:hAnsiTheme="majorBidi" w:cs="Angsana New"/>
          <w:sz w:val="28"/>
          <w:szCs w:val="28"/>
        </w:rPr>
        <w:t xml:space="preserve"> </w:t>
      </w:r>
      <w:r w:rsidRPr="00E914EA">
        <w:rPr>
          <w:rFonts w:asciiTheme="majorBidi" w:hAnsiTheme="majorBidi" w:cs="Angsana New" w:hint="cs"/>
          <w:sz w:val="28"/>
          <w:szCs w:val="28"/>
          <w:cs/>
        </w:rPr>
        <w:t xml:space="preserve">ในอัตราหุ้นละ </w:t>
      </w:r>
      <w:r w:rsidR="00E922C3" w:rsidRPr="00E922C3">
        <w:rPr>
          <w:rFonts w:asciiTheme="majorBidi" w:hAnsiTheme="majorBidi" w:cs="Angsana New"/>
          <w:sz w:val="28"/>
          <w:szCs w:val="28"/>
        </w:rPr>
        <w:t>0</w:t>
      </w:r>
      <w:r w:rsidR="00454E95" w:rsidRPr="00E914EA">
        <w:rPr>
          <w:rFonts w:asciiTheme="majorBidi" w:hAnsiTheme="majorBidi" w:cs="Angsana New"/>
          <w:sz w:val="28"/>
          <w:szCs w:val="28"/>
        </w:rPr>
        <w:t>.</w:t>
      </w:r>
      <w:r w:rsidR="00E922C3" w:rsidRPr="00E922C3">
        <w:rPr>
          <w:rFonts w:asciiTheme="majorBidi" w:hAnsiTheme="majorBidi" w:cs="Angsana New"/>
          <w:sz w:val="28"/>
          <w:szCs w:val="28"/>
        </w:rPr>
        <w:t>50</w:t>
      </w:r>
      <w:r w:rsidRPr="00E914EA">
        <w:rPr>
          <w:rFonts w:asciiTheme="majorBidi" w:hAnsiTheme="majorBidi" w:cs="Angsana New"/>
          <w:sz w:val="28"/>
          <w:szCs w:val="28"/>
        </w:rPr>
        <w:t xml:space="preserve"> </w:t>
      </w:r>
      <w:r w:rsidRPr="00E914EA">
        <w:rPr>
          <w:rFonts w:asciiTheme="majorBidi" w:hAnsiTheme="majorBidi" w:cs="Angsana New" w:hint="cs"/>
          <w:sz w:val="28"/>
          <w:szCs w:val="28"/>
          <w:cs/>
        </w:rPr>
        <w:t xml:space="preserve">บาท รวมเป็นเงินทั้งสิ้น </w:t>
      </w:r>
      <w:r w:rsidR="00E922C3" w:rsidRPr="00E922C3">
        <w:rPr>
          <w:rFonts w:asciiTheme="majorBidi" w:hAnsiTheme="majorBidi" w:cs="Angsana New"/>
          <w:sz w:val="28"/>
          <w:szCs w:val="28"/>
        </w:rPr>
        <w:t>238</w:t>
      </w:r>
      <w:r w:rsidR="00454E95" w:rsidRPr="00E914EA">
        <w:rPr>
          <w:rFonts w:asciiTheme="majorBidi" w:hAnsiTheme="majorBidi" w:cs="Angsana New"/>
          <w:sz w:val="28"/>
          <w:szCs w:val="28"/>
        </w:rPr>
        <w:t>.</w:t>
      </w:r>
      <w:r w:rsidR="00E922C3" w:rsidRPr="00E922C3">
        <w:rPr>
          <w:rFonts w:asciiTheme="majorBidi" w:hAnsiTheme="majorBidi" w:cs="Angsana New"/>
          <w:sz w:val="28"/>
          <w:szCs w:val="28"/>
        </w:rPr>
        <w:t>50</w:t>
      </w:r>
      <w:r w:rsidRPr="00E914EA">
        <w:rPr>
          <w:rFonts w:asciiTheme="majorBidi" w:hAnsiTheme="majorBidi" w:cs="Angsana New"/>
          <w:sz w:val="28"/>
          <w:szCs w:val="28"/>
        </w:rPr>
        <w:t xml:space="preserve"> </w:t>
      </w:r>
      <w:r w:rsidRPr="00E914EA">
        <w:rPr>
          <w:rFonts w:asciiTheme="majorBidi" w:hAnsiTheme="majorBidi" w:cs="Angsana New" w:hint="cs"/>
          <w:sz w:val="28"/>
          <w:szCs w:val="28"/>
          <w:cs/>
        </w:rPr>
        <w:t xml:space="preserve">ล้านบาท </w:t>
      </w:r>
      <w:r w:rsidRPr="00E914EA">
        <w:rPr>
          <w:rFonts w:asciiTheme="majorBidi" w:hAnsiTheme="majorBidi" w:cs="Angsana New"/>
          <w:sz w:val="28"/>
          <w:szCs w:val="28"/>
        </w:rPr>
        <w:br/>
      </w:r>
      <w:r w:rsidRPr="00E914EA">
        <w:rPr>
          <w:rFonts w:asciiTheme="majorBidi" w:hAnsiTheme="majorBidi" w:cs="Angsana New" w:hint="cs"/>
          <w:sz w:val="28"/>
          <w:szCs w:val="28"/>
          <w:cs/>
        </w:rPr>
        <w:t xml:space="preserve">โดยเงินปันผลนี้ได้จ่ายให้แก่ผู้ถือหุ้นแล้วเมื่อวันที่ </w:t>
      </w:r>
      <w:r w:rsidR="00E922C3" w:rsidRPr="00E922C3">
        <w:rPr>
          <w:rFonts w:asciiTheme="majorBidi" w:hAnsiTheme="majorBidi" w:cs="Angsana New"/>
          <w:sz w:val="28"/>
          <w:szCs w:val="28"/>
        </w:rPr>
        <w:t>5</w:t>
      </w:r>
      <w:r w:rsidRPr="00E914EA">
        <w:rPr>
          <w:rFonts w:asciiTheme="majorBidi" w:hAnsiTheme="majorBidi" w:cs="Angsana New"/>
          <w:sz w:val="28"/>
          <w:szCs w:val="28"/>
        </w:rPr>
        <w:t xml:space="preserve"> </w:t>
      </w:r>
      <w:r w:rsidR="00454E95" w:rsidRPr="00E914EA">
        <w:rPr>
          <w:rFonts w:asciiTheme="majorBidi" w:hAnsiTheme="majorBidi" w:cs="Angsana New" w:hint="cs"/>
          <w:sz w:val="28"/>
          <w:szCs w:val="28"/>
          <w:cs/>
        </w:rPr>
        <w:t>พฤษภาคม</w:t>
      </w:r>
      <w:r w:rsidRPr="00E914EA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E922C3" w:rsidRPr="00E922C3">
        <w:rPr>
          <w:rFonts w:asciiTheme="majorBidi" w:hAnsiTheme="majorBidi" w:cs="Angsana New"/>
          <w:sz w:val="28"/>
          <w:szCs w:val="28"/>
        </w:rPr>
        <w:t>2565</w:t>
      </w:r>
    </w:p>
    <w:p w14:paraId="5E699F62" w14:textId="77777777" w:rsidR="00822E4B" w:rsidRPr="00D90507" w:rsidRDefault="00822E4B" w:rsidP="00822E4B">
      <w:pPr>
        <w:pStyle w:val="ListParagraph"/>
        <w:tabs>
          <w:tab w:val="clear" w:pos="227"/>
          <w:tab w:val="clear" w:pos="454"/>
          <w:tab w:val="clear" w:pos="680"/>
          <w:tab w:val="left" w:pos="540"/>
          <w:tab w:val="num" w:pos="1080"/>
        </w:tabs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294D91CD" w14:textId="33F67FA2" w:rsidR="00CE0B52" w:rsidRDefault="00F55BAA" w:rsidP="00180230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color w:val="365F91" w:themeColor="accent1" w:themeShade="BF"/>
          <w:sz w:val="28"/>
          <w:szCs w:val="28"/>
          <w:u w:val="none"/>
          <w:lang w:val="th-TH"/>
        </w:rPr>
      </w:pPr>
      <w:r w:rsidRPr="00F55BAA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t>งบการเงินในสกุลเงินที</w:t>
      </w: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่</w:t>
      </w:r>
      <w:r w:rsidRPr="00F55BAA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t>ใช้ในการดำเนินงาน</w:t>
      </w:r>
    </w:p>
    <w:p w14:paraId="0CB63EBC" w14:textId="46917A61" w:rsidR="00CE0B52" w:rsidRDefault="00CE0B52" w:rsidP="00CE0B52">
      <w:pPr>
        <w:rPr>
          <w:rFonts w:cstheme="minorBidi"/>
          <w:lang w:val="th-TH"/>
        </w:rPr>
      </w:pPr>
    </w:p>
    <w:p w14:paraId="4FAFFEB2" w14:textId="1B76C05A" w:rsidR="000D542A" w:rsidRPr="002A58ED" w:rsidRDefault="000D542A" w:rsidP="00C305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งบแสดงฐานะการเงิน ณ วันที่ </w:t>
      </w:r>
      <w:r w:rsidR="00E922C3" w:rsidRPr="00E922C3">
        <w:rPr>
          <w:rFonts w:asciiTheme="majorBidi" w:hAnsiTheme="majorBidi" w:cstheme="majorBidi"/>
          <w:sz w:val="28"/>
          <w:szCs w:val="28"/>
        </w:rPr>
        <w:t>31</w:t>
      </w:r>
      <w:r w:rsidRPr="002A58ED">
        <w:rPr>
          <w:rFonts w:asciiTheme="majorBidi" w:hAnsiTheme="majorBidi" w:cstheme="majorBidi"/>
          <w:sz w:val="28"/>
          <w:szCs w:val="28"/>
        </w:rPr>
        <w:t xml:space="preserve"> </w:t>
      </w:r>
      <w:r w:rsidR="00187720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922C3" w:rsidRPr="00E922C3">
        <w:rPr>
          <w:rFonts w:asciiTheme="majorBidi" w:hAnsiTheme="majorBidi" w:cstheme="majorBidi"/>
          <w:sz w:val="28"/>
          <w:szCs w:val="28"/>
        </w:rPr>
        <w:t>2565</w:t>
      </w:r>
      <w:r w:rsidRPr="002A58ED">
        <w:rPr>
          <w:rFonts w:asciiTheme="majorBidi" w:hAnsiTheme="majorBidi" w:cstheme="majorBidi"/>
          <w:sz w:val="28"/>
          <w:szCs w:val="28"/>
        </w:rPr>
        <w:t xml:space="preserve"> 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E922C3" w:rsidRPr="00E922C3">
        <w:rPr>
          <w:rFonts w:asciiTheme="majorBidi" w:hAnsiTheme="majorBidi" w:cstheme="majorBidi"/>
          <w:sz w:val="28"/>
          <w:szCs w:val="28"/>
        </w:rPr>
        <w:t>31</w:t>
      </w:r>
      <w:r w:rsidRPr="002A58ED">
        <w:rPr>
          <w:rFonts w:asciiTheme="majorBidi" w:hAnsiTheme="majorBidi" w:cstheme="majorBidi"/>
          <w:sz w:val="28"/>
          <w:szCs w:val="28"/>
        </w:rPr>
        <w:t xml:space="preserve"> 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E922C3" w:rsidRPr="00E922C3">
        <w:rPr>
          <w:rFonts w:asciiTheme="majorBidi" w:hAnsiTheme="majorBidi" w:cstheme="majorBidi"/>
          <w:sz w:val="28"/>
          <w:szCs w:val="28"/>
        </w:rPr>
        <w:t>2564</w:t>
      </w:r>
      <w:r w:rsidRPr="002A58ED">
        <w:rPr>
          <w:rFonts w:asciiTheme="majorBidi" w:hAnsiTheme="majorBidi" w:cstheme="majorBidi"/>
          <w:sz w:val="28"/>
          <w:szCs w:val="28"/>
        </w:rPr>
        <w:t xml:space="preserve"> 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>และงบกำไรขาดทุนเบ็ดเสร็จสำหรับงวด</w:t>
      </w:r>
      <w:r w:rsidRPr="002A58ED">
        <w:rPr>
          <w:rFonts w:asciiTheme="majorBidi" w:hAnsiTheme="majorBidi" w:cstheme="majorBidi"/>
          <w:sz w:val="28"/>
          <w:szCs w:val="28"/>
          <w:cs/>
        </w:rPr>
        <w:t>สามเดือนสิ้นสุดวันที่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922C3" w:rsidRPr="00E922C3">
        <w:rPr>
          <w:rFonts w:asciiTheme="majorBidi" w:hAnsiTheme="majorBidi" w:cstheme="majorBidi"/>
          <w:sz w:val="28"/>
          <w:szCs w:val="28"/>
        </w:rPr>
        <w:t>31</w:t>
      </w:r>
      <w:r w:rsidRPr="002A58E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87720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2A58E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922C3" w:rsidRPr="00E922C3">
        <w:rPr>
          <w:rFonts w:asciiTheme="majorBidi" w:hAnsiTheme="majorBidi" w:cstheme="majorBidi"/>
          <w:sz w:val="28"/>
          <w:szCs w:val="28"/>
        </w:rPr>
        <w:t>2565</w:t>
      </w:r>
      <w:r w:rsidRPr="002A58ED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E922C3" w:rsidRPr="00E922C3">
        <w:rPr>
          <w:rFonts w:asciiTheme="majorBidi" w:hAnsiTheme="majorBidi" w:cstheme="majorBidi"/>
          <w:sz w:val="28"/>
          <w:szCs w:val="28"/>
        </w:rPr>
        <w:t>2564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 แสดงในสกุลเงินเยนญี่ปุ่น ซึ่งเป็นสกุลเงินที่ใช้ในการดำเนินงาน เนื่องจากรายการหลักในการซื้อขายสินค้าของบริษัทเป็นสกุลเงินเยนญี่ปุ่น โดยแสดงรายการดังนี้</w:t>
      </w:r>
    </w:p>
    <w:p w14:paraId="41E9736E" w14:textId="77777777" w:rsidR="003203C5" w:rsidRPr="00675076" w:rsidRDefault="003203C5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6"/>
        <w:gridCol w:w="1215"/>
        <w:gridCol w:w="195"/>
        <w:gridCol w:w="1294"/>
        <w:gridCol w:w="195"/>
        <w:gridCol w:w="1165"/>
        <w:gridCol w:w="181"/>
        <w:gridCol w:w="1259"/>
      </w:tblGrid>
      <w:tr w:rsidR="000D542A" w:rsidRPr="000D542A" w14:paraId="4609E2C4" w14:textId="77777777" w:rsidTr="00C3054C">
        <w:trPr>
          <w:cantSplit/>
          <w:trHeight w:val="39"/>
          <w:tblHeader/>
        </w:trPr>
        <w:tc>
          <w:tcPr>
            <w:tcW w:w="3586" w:type="dxa"/>
          </w:tcPr>
          <w:p w14:paraId="1AF90EAA" w14:textId="77777777" w:rsidR="000D542A" w:rsidRPr="000D542A" w:rsidRDefault="000D542A" w:rsidP="00FF092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4" w:type="dxa"/>
            <w:gridSpan w:val="3"/>
          </w:tcPr>
          <w:p w14:paraId="24D9E010" w14:textId="27D12EBF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D542A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5" w:type="dxa"/>
          </w:tcPr>
          <w:p w14:paraId="55757C82" w14:textId="77777777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5" w:type="dxa"/>
            <w:gridSpan w:val="3"/>
          </w:tcPr>
          <w:p w14:paraId="1FA63347" w14:textId="350D0636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D542A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187720" w:rsidRPr="000D542A" w14:paraId="70AEB060" w14:textId="77777777" w:rsidTr="00C3054C">
        <w:trPr>
          <w:cantSplit/>
          <w:tblHeader/>
        </w:trPr>
        <w:tc>
          <w:tcPr>
            <w:tcW w:w="3586" w:type="dxa"/>
          </w:tcPr>
          <w:p w14:paraId="044D46FC" w14:textId="77777777" w:rsidR="00187720" w:rsidRPr="000D542A" w:rsidRDefault="00187720" w:rsidP="0018772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A8D37E" w14:textId="4BDD39A7" w:rsidR="00187720" w:rsidRPr="000D542A" w:rsidRDefault="00187720" w:rsidP="0018772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D542A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215" w:type="dxa"/>
          </w:tcPr>
          <w:p w14:paraId="1EC6471E" w14:textId="7B690C4B" w:rsidR="00187720" w:rsidRPr="00187720" w:rsidRDefault="00E922C3" w:rsidP="00187720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  <w:r w:rsidR="00187720" w:rsidRPr="000D542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8772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มีนาคม</w:t>
            </w:r>
            <w:r w:rsidR="00187720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br/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95" w:type="dxa"/>
          </w:tcPr>
          <w:p w14:paraId="37A3022C" w14:textId="77777777" w:rsidR="00187720" w:rsidRPr="000D542A" w:rsidRDefault="00187720" w:rsidP="0018772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3971546" w14:textId="7547ABF7" w:rsidR="00187720" w:rsidRPr="000D542A" w:rsidRDefault="00E922C3" w:rsidP="00187720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</w:t>
            </w:r>
            <w:r w:rsidR="00187720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  <w:r w:rsidR="00187720" w:rsidRPr="000D542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ธันวาคม</w:t>
            </w:r>
            <w:r w:rsidR="00187720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br/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95" w:type="dxa"/>
          </w:tcPr>
          <w:p w14:paraId="5617D640" w14:textId="77777777" w:rsidR="00187720" w:rsidRPr="000D542A" w:rsidRDefault="00187720" w:rsidP="0018772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B833B73" w14:textId="2A0FD042" w:rsidR="00187720" w:rsidRPr="000D542A" w:rsidRDefault="00E922C3" w:rsidP="00187720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  <w:r w:rsidR="00187720" w:rsidRPr="000D542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8772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มีนาคม</w:t>
            </w:r>
            <w:r w:rsidR="00187720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br/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1" w:type="dxa"/>
          </w:tcPr>
          <w:p w14:paraId="248CA1B1" w14:textId="77777777" w:rsidR="00187720" w:rsidRPr="000D542A" w:rsidRDefault="00187720" w:rsidP="0018772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223C0F8" w14:textId="30865581" w:rsidR="00187720" w:rsidRPr="000D542A" w:rsidRDefault="00E922C3" w:rsidP="00187720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</w:t>
            </w:r>
            <w:r w:rsidR="00187720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  <w:r w:rsidR="00187720" w:rsidRPr="000D542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ธันวาคม</w:t>
            </w:r>
            <w:r w:rsidR="00187720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br/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2D7A15" w:rsidRPr="000D542A" w14:paraId="25296E87" w14:textId="77777777" w:rsidTr="00C3054C">
        <w:trPr>
          <w:cantSplit/>
          <w:tblHeader/>
        </w:trPr>
        <w:tc>
          <w:tcPr>
            <w:tcW w:w="3586" w:type="dxa"/>
          </w:tcPr>
          <w:p w14:paraId="7A116B2B" w14:textId="77777777" w:rsidR="002D7A15" w:rsidRPr="000D542A" w:rsidRDefault="002D7A15" w:rsidP="00FF092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4" w:type="dxa"/>
            <w:gridSpan w:val="7"/>
          </w:tcPr>
          <w:p w14:paraId="256B6C60" w14:textId="5D57779A" w:rsidR="002D7A15" w:rsidRPr="000D542A" w:rsidRDefault="002D7A15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เยน</w:t>
            </w: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2D7A15" w:rsidRPr="000D542A" w14:paraId="4A38F4BA" w14:textId="77777777" w:rsidTr="00C3054C">
        <w:trPr>
          <w:cantSplit/>
        </w:trPr>
        <w:tc>
          <w:tcPr>
            <w:tcW w:w="3586" w:type="dxa"/>
          </w:tcPr>
          <w:p w14:paraId="280369DE" w14:textId="4A8BC25D" w:rsidR="002D7A15" w:rsidRPr="000D542A" w:rsidRDefault="002D7A15" w:rsidP="00FF092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D542A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15" w:type="dxa"/>
          </w:tcPr>
          <w:p w14:paraId="2601272B" w14:textId="77777777" w:rsidR="002D7A15" w:rsidRPr="000D542A" w:rsidRDefault="002D7A15" w:rsidP="00FF092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54854F8" w14:textId="77777777" w:rsidR="002D7A15" w:rsidRPr="000D542A" w:rsidRDefault="002D7A15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2F0785A" w14:textId="77777777" w:rsidR="002D7A15" w:rsidRPr="000D542A" w:rsidRDefault="002D7A15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E45C866" w14:textId="77777777" w:rsidR="002D7A15" w:rsidRPr="000D542A" w:rsidRDefault="002D7A15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625B145" w14:textId="77777777" w:rsidR="002D7A15" w:rsidRPr="000D542A" w:rsidRDefault="002D7A15" w:rsidP="00FF092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F0E7118" w14:textId="77777777" w:rsidR="002D7A15" w:rsidRPr="000D542A" w:rsidRDefault="002D7A15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8157511" w14:textId="77777777" w:rsidR="002D7A15" w:rsidRPr="000D542A" w:rsidRDefault="002D7A15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2D7A15" w:rsidRPr="000D542A" w14:paraId="354017E7" w14:textId="77777777" w:rsidTr="00C3054C">
        <w:trPr>
          <w:cantSplit/>
        </w:trPr>
        <w:tc>
          <w:tcPr>
            <w:tcW w:w="3586" w:type="dxa"/>
          </w:tcPr>
          <w:p w14:paraId="522AC01D" w14:textId="2A394902" w:rsidR="002D7A15" w:rsidRPr="001B33CB" w:rsidRDefault="002D7A15" w:rsidP="00FF092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B33CB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15" w:type="dxa"/>
          </w:tcPr>
          <w:p w14:paraId="4D18FB84" w14:textId="77777777" w:rsidR="002D7A15" w:rsidRPr="000D542A" w:rsidRDefault="002D7A15" w:rsidP="00FF092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275CEC5" w14:textId="77777777" w:rsidR="002D7A15" w:rsidRPr="000D542A" w:rsidRDefault="002D7A15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C8A30EA" w14:textId="77777777" w:rsidR="002D7A15" w:rsidRPr="000D542A" w:rsidRDefault="002D7A15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C833037" w14:textId="77777777" w:rsidR="002D7A15" w:rsidRPr="000D542A" w:rsidRDefault="002D7A15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FDD7217" w14:textId="77777777" w:rsidR="002D7A15" w:rsidRPr="000D542A" w:rsidRDefault="002D7A15" w:rsidP="00FF092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D6EBA78" w14:textId="77777777" w:rsidR="002D7A15" w:rsidRPr="000D542A" w:rsidRDefault="002D7A15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BF44678" w14:textId="77777777" w:rsidR="002D7A15" w:rsidRPr="000D542A" w:rsidRDefault="002D7A15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61297D" w:rsidRPr="000D542A" w14:paraId="494599E2" w14:textId="77777777" w:rsidTr="009F2EE1">
        <w:trPr>
          <w:cantSplit/>
        </w:trPr>
        <w:tc>
          <w:tcPr>
            <w:tcW w:w="3586" w:type="dxa"/>
            <w:vAlign w:val="bottom"/>
          </w:tcPr>
          <w:p w14:paraId="4F758885" w14:textId="6D304EF7" w:rsidR="0061297D" w:rsidRPr="000D542A" w:rsidRDefault="0061297D" w:rsidP="0061297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1215" w:type="dxa"/>
            <w:vAlign w:val="bottom"/>
          </w:tcPr>
          <w:p w14:paraId="6B033061" w14:textId="6E2FC506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826E7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202</w:t>
            </w:r>
            <w:r w:rsidR="00826E7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239</w:t>
            </w:r>
          </w:p>
        </w:tc>
        <w:tc>
          <w:tcPr>
            <w:tcW w:w="195" w:type="dxa"/>
            <w:vAlign w:val="bottom"/>
          </w:tcPr>
          <w:p w14:paraId="7463DFD0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8E2207" w14:textId="536FE43E" w:rsidR="0061297D" w:rsidRPr="00097EF9" w:rsidRDefault="00E922C3" w:rsidP="0061297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1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974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044</w:t>
            </w:r>
          </w:p>
        </w:tc>
        <w:tc>
          <w:tcPr>
            <w:tcW w:w="195" w:type="dxa"/>
            <w:vAlign w:val="bottom"/>
          </w:tcPr>
          <w:p w14:paraId="05BC3CF0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17A8739" w14:textId="3622E627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223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479</w:t>
            </w:r>
          </w:p>
        </w:tc>
        <w:tc>
          <w:tcPr>
            <w:tcW w:w="181" w:type="dxa"/>
            <w:vAlign w:val="bottom"/>
          </w:tcPr>
          <w:p w14:paraId="74A26CD9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636A431" w14:textId="047BFC27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774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084</w:t>
            </w:r>
          </w:p>
        </w:tc>
      </w:tr>
      <w:tr w:rsidR="0061297D" w:rsidRPr="000D542A" w14:paraId="51AB7670" w14:textId="77777777" w:rsidTr="009F2EE1">
        <w:trPr>
          <w:cantSplit/>
        </w:trPr>
        <w:tc>
          <w:tcPr>
            <w:tcW w:w="3586" w:type="dxa"/>
            <w:vAlign w:val="bottom"/>
          </w:tcPr>
          <w:p w14:paraId="749A771D" w14:textId="0222FBD2" w:rsidR="0061297D" w:rsidRPr="000D542A" w:rsidRDefault="0061297D" w:rsidP="0061297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ลูกหนี้การค้าและลูกหนี้อื่น</w:t>
            </w:r>
          </w:p>
        </w:tc>
        <w:tc>
          <w:tcPr>
            <w:tcW w:w="1215" w:type="dxa"/>
            <w:vAlign w:val="bottom"/>
          </w:tcPr>
          <w:p w14:paraId="64D87B02" w14:textId="31F2AD78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</w:t>
            </w:r>
            <w:r w:rsidR="00826E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382</w:t>
            </w:r>
            <w:r w:rsidR="00826E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144</w:t>
            </w:r>
          </w:p>
        </w:tc>
        <w:tc>
          <w:tcPr>
            <w:tcW w:w="195" w:type="dxa"/>
            <w:vAlign w:val="bottom"/>
          </w:tcPr>
          <w:p w14:paraId="5FF3F615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D347539" w14:textId="06940F72" w:rsidR="0061297D" w:rsidRPr="00EA42D0" w:rsidRDefault="00E922C3" w:rsidP="0061297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6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234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164</w:t>
            </w:r>
          </w:p>
        </w:tc>
        <w:tc>
          <w:tcPr>
            <w:tcW w:w="195" w:type="dxa"/>
            <w:vAlign w:val="bottom"/>
          </w:tcPr>
          <w:p w14:paraId="5081CD45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EACA76F" w14:textId="1674251E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306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836</w:t>
            </w:r>
          </w:p>
        </w:tc>
        <w:tc>
          <w:tcPr>
            <w:tcW w:w="181" w:type="dxa"/>
            <w:vAlign w:val="bottom"/>
          </w:tcPr>
          <w:p w14:paraId="60A01F38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9DA95A3" w14:textId="23851579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7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906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044</w:t>
            </w:r>
          </w:p>
        </w:tc>
      </w:tr>
      <w:tr w:rsidR="0061297D" w:rsidRPr="000D542A" w14:paraId="4F15A7C6" w14:textId="77777777" w:rsidTr="00EA42D0">
        <w:trPr>
          <w:cantSplit/>
        </w:trPr>
        <w:tc>
          <w:tcPr>
            <w:tcW w:w="3586" w:type="dxa"/>
            <w:vAlign w:val="bottom"/>
          </w:tcPr>
          <w:p w14:paraId="11A43BB1" w14:textId="7A889B98" w:rsidR="0061297D" w:rsidRPr="00AC68DA" w:rsidRDefault="0061297D" w:rsidP="0061297D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AC68DA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เงินให้กู้ยืมระยะยาวแก่พนักงานที่ถึง</w:t>
            </w:r>
          </w:p>
          <w:p w14:paraId="0FFBAD0F" w14:textId="467BA426" w:rsidR="0061297D" w:rsidRDefault="0061297D" w:rsidP="0061297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68DA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AC68DA">
              <w:rPr>
                <w:rFonts w:ascii="Angsana New" w:hAnsi="Angsana New" w:cs="Angsana New" w:hint="cs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215" w:type="dxa"/>
            <w:vAlign w:val="bottom"/>
          </w:tcPr>
          <w:p w14:paraId="452AD9A3" w14:textId="69C09317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29</w:t>
            </w:r>
            <w:r w:rsidR="00826E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078</w:t>
            </w:r>
          </w:p>
        </w:tc>
        <w:tc>
          <w:tcPr>
            <w:tcW w:w="195" w:type="dxa"/>
            <w:vAlign w:val="bottom"/>
          </w:tcPr>
          <w:p w14:paraId="17EC1D1B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82554F2" w14:textId="7921319F" w:rsidR="0061297D" w:rsidRPr="00EA42D0" w:rsidRDefault="00E922C3" w:rsidP="0061297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27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295</w:t>
            </w:r>
          </w:p>
        </w:tc>
        <w:tc>
          <w:tcPr>
            <w:tcW w:w="195" w:type="dxa"/>
            <w:vAlign w:val="bottom"/>
          </w:tcPr>
          <w:p w14:paraId="2B38B456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396B1AB7" w14:textId="5C44D14E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29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078</w:t>
            </w:r>
          </w:p>
        </w:tc>
        <w:tc>
          <w:tcPr>
            <w:tcW w:w="181" w:type="dxa"/>
            <w:vAlign w:val="bottom"/>
          </w:tcPr>
          <w:p w14:paraId="5CEC9F4B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CA7DEA7" w14:textId="43958A5D" w:rsidR="0061297D" w:rsidRPr="00EA42D0" w:rsidRDefault="00E922C3" w:rsidP="0061297D">
            <w:pPr>
              <w:pStyle w:val="acctmergecolhdg"/>
              <w:spacing w:line="240" w:lineRule="atLeast"/>
              <w:ind w:left="-88" w:right="-270" w:firstLine="23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27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295</w:t>
            </w:r>
          </w:p>
        </w:tc>
      </w:tr>
      <w:tr w:rsidR="0061297D" w:rsidRPr="000D542A" w14:paraId="3F39BDF7" w14:textId="77777777" w:rsidTr="009F2EE1">
        <w:trPr>
          <w:cantSplit/>
        </w:trPr>
        <w:tc>
          <w:tcPr>
            <w:tcW w:w="3586" w:type="dxa"/>
            <w:vAlign w:val="bottom"/>
          </w:tcPr>
          <w:p w14:paraId="31AC18A0" w14:textId="29D855E7" w:rsidR="0061297D" w:rsidRPr="000D542A" w:rsidRDefault="0061297D" w:rsidP="0061297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สินค้าคงเหลือ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32396E72" w14:textId="53C9C81F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="00826E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983</w:t>
            </w:r>
            <w:r w:rsidR="00826E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338</w:t>
            </w:r>
          </w:p>
        </w:tc>
        <w:tc>
          <w:tcPr>
            <w:tcW w:w="195" w:type="dxa"/>
            <w:vAlign w:val="bottom"/>
          </w:tcPr>
          <w:p w14:paraId="604EC75B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942D3E3" w14:textId="09799D39" w:rsidR="0061297D" w:rsidRPr="00EA42D0" w:rsidRDefault="00E922C3" w:rsidP="0061297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6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939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172</w:t>
            </w:r>
          </w:p>
        </w:tc>
        <w:tc>
          <w:tcPr>
            <w:tcW w:w="195" w:type="dxa"/>
            <w:vAlign w:val="bottom"/>
          </w:tcPr>
          <w:p w14:paraId="23C77F89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37747CF7" w14:textId="4CA6EFA7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095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665</w:t>
            </w:r>
          </w:p>
        </w:tc>
        <w:tc>
          <w:tcPr>
            <w:tcW w:w="181" w:type="dxa"/>
            <w:vAlign w:val="bottom"/>
          </w:tcPr>
          <w:p w14:paraId="0AEAF38A" w14:textId="77777777" w:rsidR="0061297D" w:rsidRPr="00EA42D0" w:rsidRDefault="0061297D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28DA682" w14:textId="5AE9EF98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504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523</w:t>
            </w:r>
          </w:p>
        </w:tc>
      </w:tr>
      <w:tr w:rsidR="0061297D" w:rsidRPr="000D542A" w14:paraId="564B04CA" w14:textId="77777777" w:rsidTr="009F2EE1">
        <w:trPr>
          <w:cantSplit/>
        </w:trPr>
        <w:tc>
          <w:tcPr>
            <w:tcW w:w="3586" w:type="dxa"/>
          </w:tcPr>
          <w:p w14:paraId="714CF95B" w14:textId="7561B064" w:rsidR="0061297D" w:rsidRPr="00C50C6C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50C6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70B73" w14:textId="27238809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826E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596</w:t>
            </w:r>
            <w:r w:rsidR="00826E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799</w:t>
            </w:r>
          </w:p>
        </w:tc>
        <w:tc>
          <w:tcPr>
            <w:tcW w:w="195" w:type="dxa"/>
            <w:vAlign w:val="bottom"/>
          </w:tcPr>
          <w:p w14:paraId="764F0A20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144552D" w14:textId="19913BF2" w:rsidR="0061297D" w:rsidRPr="00EA42D0" w:rsidRDefault="00E922C3" w:rsidP="0061297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15</w:t>
            </w:r>
            <w:r w:rsidR="0061297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174</w:t>
            </w:r>
            <w:r w:rsidR="0061297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675</w:t>
            </w:r>
          </w:p>
        </w:tc>
        <w:tc>
          <w:tcPr>
            <w:tcW w:w="195" w:type="dxa"/>
            <w:vAlign w:val="bottom"/>
          </w:tcPr>
          <w:p w14:paraId="45847A63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7F60B" w14:textId="4107BB94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010A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655</w:t>
            </w:r>
            <w:r w:rsidR="00010A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058</w:t>
            </w:r>
          </w:p>
        </w:tc>
        <w:tc>
          <w:tcPr>
            <w:tcW w:w="181" w:type="dxa"/>
            <w:vAlign w:val="bottom"/>
          </w:tcPr>
          <w:p w14:paraId="7786C1CF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7C61CC9" w14:textId="5B9983F1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15</w:t>
            </w:r>
            <w:r w:rsidR="0061297D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,</w:t>
            </w:r>
            <w:r w:rsidRPr="00E922C3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211</w:t>
            </w:r>
            <w:r w:rsidR="0061297D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,</w:t>
            </w:r>
            <w:r w:rsidRPr="00E922C3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946</w:t>
            </w:r>
          </w:p>
        </w:tc>
      </w:tr>
      <w:tr w:rsidR="0061297D" w:rsidRPr="000D542A" w14:paraId="135A0207" w14:textId="77777777" w:rsidTr="009F2EE1">
        <w:trPr>
          <w:cantSplit/>
        </w:trPr>
        <w:tc>
          <w:tcPr>
            <w:tcW w:w="3586" w:type="dxa"/>
          </w:tcPr>
          <w:p w14:paraId="5508B007" w14:textId="77777777" w:rsidR="0061297D" w:rsidRPr="00C50C6C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4955CDC4" w14:textId="77777777" w:rsidR="0061297D" w:rsidRPr="00BE6156" w:rsidRDefault="0061297D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7BC3AE24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1CFCA865" w14:textId="77777777" w:rsidR="0061297D" w:rsidRPr="00BE6156" w:rsidRDefault="0061297D" w:rsidP="0061297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23D4F459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3BAEC303" w14:textId="77777777" w:rsidR="0061297D" w:rsidRPr="00BE6156" w:rsidRDefault="0061297D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3A7C2B46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894E675" w14:textId="77777777" w:rsidR="0061297D" w:rsidRPr="00BE6156" w:rsidRDefault="0061297D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61297D" w:rsidRPr="000D542A" w14:paraId="476E97B8" w14:textId="77777777" w:rsidTr="00D90507">
        <w:trPr>
          <w:cantSplit/>
        </w:trPr>
        <w:tc>
          <w:tcPr>
            <w:tcW w:w="3586" w:type="dxa"/>
            <w:vAlign w:val="bottom"/>
          </w:tcPr>
          <w:p w14:paraId="577DF626" w14:textId="323EDE3E" w:rsidR="0061297D" w:rsidRPr="001B33CB" w:rsidRDefault="0061297D" w:rsidP="0061297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15" w:type="dxa"/>
          </w:tcPr>
          <w:p w14:paraId="1658EC0B" w14:textId="058C0A93" w:rsidR="0061297D" w:rsidRPr="00AB4775" w:rsidRDefault="0061297D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C642C79" w14:textId="77777777" w:rsidR="0061297D" w:rsidRPr="00AB4775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A0B0CED" w14:textId="4D75C5BF" w:rsidR="0061297D" w:rsidRPr="00AB4775" w:rsidRDefault="0061297D" w:rsidP="0061297D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4FBBA62" w14:textId="77777777" w:rsidR="0061297D" w:rsidRPr="00AB4775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82A3D15" w14:textId="6C171B0D" w:rsidR="0061297D" w:rsidRPr="00AB4775" w:rsidRDefault="0061297D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77635A9" w14:textId="77777777" w:rsidR="0061297D" w:rsidRPr="00AB4775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CF53E94" w14:textId="09AA7A00" w:rsidR="0061297D" w:rsidRPr="00AB4775" w:rsidRDefault="0061297D" w:rsidP="0061297D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61297D" w:rsidRPr="000D542A" w14:paraId="2FC4B5FD" w14:textId="77777777" w:rsidTr="009F2EE1">
        <w:trPr>
          <w:cantSplit/>
        </w:trPr>
        <w:tc>
          <w:tcPr>
            <w:tcW w:w="3586" w:type="dxa"/>
            <w:vAlign w:val="bottom"/>
          </w:tcPr>
          <w:p w14:paraId="1E31009E" w14:textId="6437890E" w:rsidR="0061297D" w:rsidRPr="000D542A" w:rsidRDefault="0061297D" w:rsidP="0061297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  <w:vAlign w:val="bottom"/>
          </w:tcPr>
          <w:p w14:paraId="58F177F3" w14:textId="01385DDE" w:rsidR="0061297D" w:rsidRPr="00EA42D0" w:rsidRDefault="00826E7E" w:rsidP="0061297D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42939B37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3B66313" w14:textId="41B34B58" w:rsidR="0061297D" w:rsidRPr="00EA42D0" w:rsidRDefault="0061297D" w:rsidP="0061297D">
            <w:pPr>
              <w:pStyle w:val="acctmergecolhdg"/>
              <w:tabs>
                <w:tab w:val="decimal" w:pos="778"/>
              </w:tabs>
              <w:spacing w:line="240" w:lineRule="atLeast"/>
              <w:ind w:left="-88" w:right="-53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95" w:type="dxa"/>
            <w:vAlign w:val="bottom"/>
          </w:tcPr>
          <w:p w14:paraId="77039E6D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0E1A339" w14:textId="05C06954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711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238</w:t>
            </w:r>
          </w:p>
        </w:tc>
        <w:tc>
          <w:tcPr>
            <w:tcW w:w="181" w:type="dxa"/>
            <w:vAlign w:val="bottom"/>
          </w:tcPr>
          <w:p w14:paraId="4B3FA3A3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3758D90" w14:textId="2B6799B5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711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238</w:t>
            </w:r>
          </w:p>
        </w:tc>
      </w:tr>
      <w:tr w:rsidR="0061297D" w:rsidRPr="000D542A" w14:paraId="77E29455" w14:textId="77777777" w:rsidTr="009F2EE1">
        <w:trPr>
          <w:cantSplit/>
        </w:trPr>
        <w:tc>
          <w:tcPr>
            <w:tcW w:w="3586" w:type="dxa"/>
            <w:vAlign w:val="bottom"/>
          </w:tcPr>
          <w:p w14:paraId="16FC1FCC" w14:textId="09EEA685" w:rsidR="0061297D" w:rsidRPr="000D542A" w:rsidRDefault="0061297D" w:rsidP="0061297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615CA14F" w14:textId="41200A13" w:rsidR="0061297D" w:rsidRPr="00EA42D0" w:rsidRDefault="00826E7E" w:rsidP="0061297D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39A5497D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5010892" w14:textId="378F7C3B" w:rsidR="0061297D" w:rsidRPr="00EA42D0" w:rsidRDefault="0061297D" w:rsidP="0061297D">
            <w:pPr>
              <w:pStyle w:val="acctmergecolhdg"/>
              <w:tabs>
                <w:tab w:val="decimal" w:pos="778"/>
              </w:tabs>
              <w:spacing w:line="240" w:lineRule="atLeast"/>
              <w:ind w:left="-88" w:right="-53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95" w:type="dxa"/>
            <w:vAlign w:val="bottom"/>
          </w:tcPr>
          <w:p w14:paraId="63B27971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0E9CAED" w14:textId="27519C14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574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600</w:t>
            </w:r>
          </w:p>
        </w:tc>
        <w:tc>
          <w:tcPr>
            <w:tcW w:w="181" w:type="dxa"/>
            <w:vAlign w:val="bottom"/>
          </w:tcPr>
          <w:p w14:paraId="341ACF00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383F1DE" w14:textId="1A67A2E2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499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600</w:t>
            </w:r>
          </w:p>
        </w:tc>
      </w:tr>
      <w:tr w:rsidR="0061297D" w:rsidRPr="000D542A" w14:paraId="6E335539" w14:textId="77777777" w:rsidTr="009F2EE1">
        <w:trPr>
          <w:cantSplit/>
        </w:trPr>
        <w:tc>
          <w:tcPr>
            <w:tcW w:w="3586" w:type="dxa"/>
            <w:vAlign w:val="bottom"/>
          </w:tcPr>
          <w:p w14:paraId="0EE9E923" w14:textId="51D48C7C" w:rsidR="0061297D" w:rsidRPr="000D542A" w:rsidRDefault="0061297D" w:rsidP="0061297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215" w:type="dxa"/>
            <w:vAlign w:val="bottom"/>
          </w:tcPr>
          <w:p w14:paraId="3EA1ABCC" w14:textId="344D8DD9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268</w:t>
            </w:r>
            <w:r w:rsidR="00826E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380</w:t>
            </w:r>
          </w:p>
        </w:tc>
        <w:tc>
          <w:tcPr>
            <w:tcW w:w="195" w:type="dxa"/>
            <w:vAlign w:val="bottom"/>
          </w:tcPr>
          <w:p w14:paraId="5B4880E8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7862F48" w14:textId="169DA539" w:rsidR="0061297D" w:rsidRPr="00EA42D0" w:rsidRDefault="00E922C3" w:rsidP="0061297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254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774</w:t>
            </w:r>
          </w:p>
        </w:tc>
        <w:tc>
          <w:tcPr>
            <w:tcW w:w="195" w:type="dxa"/>
            <w:vAlign w:val="bottom"/>
          </w:tcPr>
          <w:p w14:paraId="41D09F51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B7CCF2C" w14:textId="0993AACE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268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380</w:t>
            </w:r>
          </w:p>
        </w:tc>
        <w:tc>
          <w:tcPr>
            <w:tcW w:w="181" w:type="dxa"/>
            <w:vAlign w:val="bottom"/>
          </w:tcPr>
          <w:p w14:paraId="7E24C8A3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4320694" w14:textId="14E0722D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254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774</w:t>
            </w:r>
          </w:p>
        </w:tc>
      </w:tr>
      <w:tr w:rsidR="0061297D" w:rsidRPr="000D542A" w14:paraId="43505ADD" w14:textId="77777777" w:rsidTr="009F2EE1">
        <w:trPr>
          <w:cantSplit/>
        </w:trPr>
        <w:tc>
          <w:tcPr>
            <w:tcW w:w="3586" w:type="dxa"/>
            <w:vAlign w:val="bottom"/>
          </w:tcPr>
          <w:p w14:paraId="4FDF3908" w14:textId="59EC8D6A" w:rsidR="0061297D" w:rsidRPr="000D542A" w:rsidRDefault="0061297D" w:rsidP="0061297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 อาคารและอุปกรณ์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419BBC80" w14:textId="43CAA32C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="00826E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144</w:t>
            </w:r>
            <w:r w:rsidR="00826E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768</w:t>
            </w:r>
          </w:p>
        </w:tc>
        <w:tc>
          <w:tcPr>
            <w:tcW w:w="195" w:type="dxa"/>
            <w:vAlign w:val="bottom"/>
          </w:tcPr>
          <w:p w14:paraId="0E9B571D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869BA7D" w14:textId="38D8419E" w:rsidR="0061297D" w:rsidRPr="00EA42D0" w:rsidRDefault="00E922C3" w:rsidP="0061297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079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315</w:t>
            </w:r>
          </w:p>
        </w:tc>
        <w:tc>
          <w:tcPr>
            <w:tcW w:w="195" w:type="dxa"/>
            <w:vAlign w:val="bottom"/>
          </w:tcPr>
          <w:p w14:paraId="0B244E24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AD670F5" w14:textId="4FFC49BC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221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097</w:t>
            </w:r>
          </w:p>
        </w:tc>
        <w:tc>
          <w:tcPr>
            <w:tcW w:w="181" w:type="dxa"/>
            <w:vAlign w:val="bottom"/>
          </w:tcPr>
          <w:p w14:paraId="5FB80B1E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28F6CDE" w14:textId="0188D310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180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417</w:t>
            </w:r>
          </w:p>
        </w:tc>
      </w:tr>
      <w:tr w:rsidR="0061297D" w:rsidRPr="000D542A" w14:paraId="68559CE9" w14:textId="77777777" w:rsidTr="009F2EE1">
        <w:trPr>
          <w:cantSplit/>
        </w:trPr>
        <w:tc>
          <w:tcPr>
            <w:tcW w:w="3586" w:type="dxa"/>
            <w:vAlign w:val="bottom"/>
          </w:tcPr>
          <w:p w14:paraId="5A94EF81" w14:textId="1C60E594" w:rsidR="0061297D" w:rsidRPr="000D542A" w:rsidRDefault="0061297D" w:rsidP="0061297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15" w:type="dxa"/>
            <w:vAlign w:val="bottom"/>
          </w:tcPr>
          <w:p w14:paraId="1EB501B4" w14:textId="639E916A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545</w:t>
            </w:r>
            <w:r w:rsidR="00826E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031</w:t>
            </w:r>
          </w:p>
        </w:tc>
        <w:tc>
          <w:tcPr>
            <w:tcW w:w="195" w:type="dxa"/>
            <w:vAlign w:val="bottom"/>
          </w:tcPr>
          <w:p w14:paraId="210F2811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D80C733" w14:textId="5B5A0FEE" w:rsidR="0061297D" w:rsidRPr="00EA42D0" w:rsidRDefault="00E922C3" w:rsidP="0061297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517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701</w:t>
            </w:r>
          </w:p>
        </w:tc>
        <w:tc>
          <w:tcPr>
            <w:tcW w:w="195" w:type="dxa"/>
            <w:vAlign w:val="bottom"/>
          </w:tcPr>
          <w:p w14:paraId="3066E41E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64A1EA6" w14:textId="297F4970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28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020</w:t>
            </w:r>
          </w:p>
        </w:tc>
        <w:tc>
          <w:tcPr>
            <w:tcW w:w="181" w:type="dxa"/>
            <w:vAlign w:val="bottom"/>
          </w:tcPr>
          <w:p w14:paraId="1486B8A6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F6672FA" w14:textId="7915AE74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28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348</w:t>
            </w:r>
          </w:p>
        </w:tc>
      </w:tr>
      <w:tr w:rsidR="0061297D" w:rsidRPr="000D542A" w14:paraId="34B15C99" w14:textId="77777777" w:rsidTr="009F2EE1">
        <w:trPr>
          <w:cantSplit/>
        </w:trPr>
        <w:tc>
          <w:tcPr>
            <w:tcW w:w="3586" w:type="dxa"/>
            <w:vAlign w:val="bottom"/>
          </w:tcPr>
          <w:p w14:paraId="50793858" w14:textId="254C6A2C" w:rsidR="0061297D" w:rsidRPr="000D542A" w:rsidRDefault="0061297D" w:rsidP="0061297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215" w:type="dxa"/>
            <w:vAlign w:val="bottom"/>
          </w:tcPr>
          <w:p w14:paraId="55737836" w14:textId="559F7AA4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74</w:t>
            </w:r>
            <w:r w:rsidR="00826E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523</w:t>
            </w:r>
          </w:p>
        </w:tc>
        <w:tc>
          <w:tcPr>
            <w:tcW w:w="195" w:type="dxa"/>
            <w:vAlign w:val="bottom"/>
          </w:tcPr>
          <w:p w14:paraId="49D78D34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D50D8B5" w14:textId="29220CE2" w:rsidR="0061297D" w:rsidRPr="00EA42D0" w:rsidRDefault="00E922C3" w:rsidP="0061297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74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523</w:t>
            </w:r>
          </w:p>
        </w:tc>
        <w:tc>
          <w:tcPr>
            <w:tcW w:w="195" w:type="dxa"/>
            <w:vAlign w:val="bottom"/>
          </w:tcPr>
          <w:p w14:paraId="51968945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71CFD1A" w14:textId="13312762" w:rsidR="0061297D" w:rsidRPr="00EA42D0" w:rsidRDefault="00010A0D" w:rsidP="0061297D">
            <w:pPr>
              <w:pStyle w:val="acctmergecolhdg"/>
              <w:tabs>
                <w:tab w:val="decimal" w:pos="730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4E268A8A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79D9D89" w14:textId="4FD28756" w:rsidR="0061297D" w:rsidRPr="00EA42D0" w:rsidRDefault="0061297D" w:rsidP="0061297D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61297D" w:rsidRPr="000D542A" w14:paraId="286967CB" w14:textId="77777777" w:rsidTr="009F2EE1">
        <w:trPr>
          <w:cantSplit/>
        </w:trPr>
        <w:tc>
          <w:tcPr>
            <w:tcW w:w="3586" w:type="dxa"/>
            <w:vAlign w:val="bottom"/>
          </w:tcPr>
          <w:p w14:paraId="0D6F32DE" w14:textId="791E1D56" w:rsidR="0061297D" w:rsidRPr="000D542A" w:rsidRDefault="0061297D" w:rsidP="0061297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1B33CB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สินทรัพย์ไม่มีตัวตน</w:t>
            </w:r>
            <w:r w:rsidR="00721633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15" w:type="dxa"/>
            <w:vAlign w:val="bottom"/>
          </w:tcPr>
          <w:p w14:paraId="7DFF353A" w14:textId="1FA7D330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66</w:t>
            </w:r>
            <w:r w:rsidR="00826E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262</w:t>
            </w:r>
          </w:p>
        </w:tc>
        <w:tc>
          <w:tcPr>
            <w:tcW w:w="195" w:type="dxa"/>
            <w:vAlign w:val="bottom"/>
          </w:tcPr>
          <w:p w14:paraId="42A9F652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D5B7232" w14:textId="1A54F167" w:rsidR="0061297D" w:rsidRPr="00EA42D0" w:rsidRDefault="00E922C3" w:rsidP="0061297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64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515</w:t>
            </w:r>
          </w:p>
        </w:tc>
        <w:tc>
          <w:tcPr>
            <w:tcW w:w="195" w:type="dxa"/>
            <w:vAlign w:val="bottom"/>
          </w:tcPr>
          <w:p w14:paraId="0838A9CE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0D6FBD0" w14:textId="4DAE5A5C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30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143</w:t>
            </w:r>
          </w:p>
        </w:tc>
        <w:tc>
          <w:tcPr>
            <w:tcW w:w="181" w:type="dxa"/>
            <w:vAlign w:val="bottom"/>
          </w:tcPr>
          <w:p w14:paraId="528701F9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0639C21" w14:textId="5A9EC289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28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369</w:t>
            </w:r>
          </w:p>
        </w:tc>
      </w:tr>
      <w:tr w:rsidR="0061297D" w:rsidRPr="000D542A" w14:paraId="0BFB536A" w14:textId="77777777" w:rsidTr="009F2EE1">
        <w:trPr>
          <w:cantSplit/>
        </w:trPr>
        <w:tc>
          <w:tcPr>
            <w:tcW w:w="3586" w:type="dxa"/>
            <w:vAlign w:val="bottom"/>
          </w:tcPr>
          <w:p w14:paraId="3A1D814F" w14:textId="6027E7AD" w:rsidR="0061297D" w:rsidRPr="000D542A" w:rsidRDefault="0061297D" w:rsidP="0061297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vAlign w:val="bottom"/>
          </w:tcPr>
          <w:p w14:paraId="18F67677" w14:textId="2CF41B21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16</w:t>
            </w:r>
            <w:r w:rsidR="00826E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248</w:t>
            </w:r>
          </w:p>
        </w:tc>
        <w:tc>
          <w:tcPr>
            <w:tcW w:w="195" w:type="dxa"/>
            <w:vAlign w:val="bottom"/>
          </w:tcPr>
          <w:p w14:paraId="422B60A3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52729E7" w14:textId="47BDB1D7" w:rsidR="0061297D" w:rsidRPr="00EA42D0" w:rsidRDefault="00E922C3" w:rsidP="0061297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12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611</w:t>
            </w:r>
          </w:p>
        </w:tc>
        <w:tc>
          <w:tcPr>
            <w:tcW w:w="195" w:type="dxa"/>
            <w:vAlign w:val="bottom"/>
          </w:tcPr>
          <w:p w14:paraId="1A7F50D9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14D44B7" w14:textId="5FBDEEFE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33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328</w:t>
            </w:r>
          </w:p>
        </w:tc>
        <w:tc>
          <w:tcPr>
            <w:tcW w:w="181" w:type="dxa"/>
            <w:vAlign w:val="bottom"/>
          </w:tcPr>
          <w:p w14:paraId="2C51D695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AA1CB26" w14:textId="1799E8E0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29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691</w:t>
            </w:r>
          </w:p>
        </w:tc>
      </w:tr>
      <w:tr w:rsidR="00D841C7" w:rsidRPr="000D542A" w14:paraId="463F1513" w14:textId="77777777" w:rsidTr="009F2EE1">
        <w:trPr>
          <w:cantSplit/>
        </w:trPr>
        <w:tc>
          <w:tcPr>
            <w:tcW w:w="3586" w:type="dxa"/>
            <w:vAlign w:val="bottom"/>
          </w:tcPr>
          <w:p w14:paraId="507E7AB2" w14:textId="77777777" w:rsidR="00D841C7" w:rsidRDefault="00D841C7" w:rsidP="0061297D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F35E372" w14:textId="77777777" w:rsidR="00D841C7" w:rsidRDefault="00D841C7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71634BA7" w14:textId="77777777" w:rsidR="00D841C7" w:rsidRPr="00EA42D0" w:rsidRDefault="00D841C7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95A2B33" w14:textId="77777777" w:rsidR="00D841C7" w:rsidRDefault="00D841C7" w:rsidP="0061297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95" w:type="dxa"/>
            <w:vAlign w:val="bottom"/>
          </w:tcPr>
          <w:p w14:paraId="6337FBCC" w14:textId="77777777" w:rsidR="00D841C7" w:rsidRPr="00EA42D0" w:rsidRDefault="00D841C7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5C3AAC1" w14:textId="77777777" w:rsidR="00D841C7" w:rsidRDefault="00D841C7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6E7AB2A9" w14:textId="77777777" w:rsidR="00D841C7" w:rsidRPr="00EA42D0" w:rsidRDefault="00D841C7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424E3AB" w14:textId="77777777" w:rsidR="00D841C7" w:rsidRDefault="00D841C7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</w:pPr>
          </w:p>
        </w:tc>
      </w:tr>
      <w:tr w:rsidR="0061297D" w:rsidRPr="000D542A" w14:paraId="48CA0AFD" w14:textId="77777777" w:rsidTr="009F2EE1">
        <w:trPr>
          <w:cantSplit/>
        </w:trPr>
        <w:tc>
          <w:tcPr>
            <w:tcW w:w="3586" w:type="dxa"/>
            <w:vAlign w:val="bottom"/>
          </w:tcPr>
          <w:p w14:paraId="294B15F7" w14:textId="63B12BFC" w:rsidR="0061297D" w:rsidRDefault="0061297D" w:rsidP="0061297D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 xml:space="preserve">   </w:t>
            </w:r>
            <w:r w:rsidRPr="001B33CB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215" w:type="dxa"/>
            <w:vAlign w:val="bottom"/>
          </w:tcPr>
          <w:p w14:paraId="40966B8A" w14:textId="2913D694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502</w:t>
            </w:r>
            <w:r w:rsidR="00826E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609</w:t>
            </w:r>
          </w:p>
        </w:tc>
        <w:tc>
          <w:tcPr>
            <w:tcW w:w="195" w:type="dxa"/>
            <w:vAlign w:val="bottom"/>
          </w:tcPr>
          <w:p w14:paraId="65A8598F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680A748" w14:textId="535C7280" w:rsidR="0061297D" w:rsidRPr="00EA42D0" w:rsidRDefault="00E922C3" w:rsidP="0061297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459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933</w:t>
            </w:r>
          </w:p>
        </w:tc>
        <w:tc>
          <w:tcPr>
            <w:tcW w:w="195" w:type="dxa"/>
            <w:vAlign w:val="bottom"/>
          </w:tcPr>
          <w:p w14:paraId="109E30F4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FC8B22C" w14:textId="2E4CB2EE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502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609</w:t>
            </w:r>
          </w:p>
        </w:tc>
        <w:tc>
          <w:tcPr>
            <w:tcW w:w="181" w:type="dxa"/>
            <w:vAlign w:val="bottom"/>
          </w:tcPr>
          <w:p w14:paraId="7167F7EE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C9F5D46" w14:textId="06878A75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459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933</w:t>
            </w:r>
          </w:p>
        </w:tc>
      </w:tr>
      <w:tr w:rsidR="0061297D" w:rsidRPr="000D542A" w14:paraId="33DDAD69" w14:textId="77777777" w:rsidTr="009F2EE1">
        <w:trPr>
          <w:cantSplit/>
        </w:trPr>
        <w:tc>
          <w:tcPr>
            <w:tcW w:w="3586" w:type="dxa"/>
            <w:vAlign w:val="bottom"/>
          </w:tcPr>
          <w:p w14:paraId="40814A5C" w14:textId="0ABAF238" w:rsidR="0061297D" w:rsidRPr="000D542A" w:rsidRDefault="0061297D" w:rsidP="0061297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3B0E765A" w14:textId="156B4F0F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="00826E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083</w:t>
            </w:r>
          </w:p>
        </w:tc>
        <w:tc>
          <w:tcPr>
            <w:tcW w:w="195" w:type="dxa"/>
            <w:vAlign w:val="bottom"/>
          </w:tcPr>
          <w:p w14:paraId="34DF26C0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FDE553C" w14:textId="1CA179D6" w:rsidR="0061297D" w:rsidRPr="00EA42D0" w:rsidRDefault="00E922C3" w:rsidP="0061297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10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161</w:t>
            </w:r>
          </w:p>
        </w:tc>
        <w:tc>
          <w:tcPr>
            <w:tcW w:w="195" w:type="dxa"/>
            <w:vAlign w:val="bottom"/>
          </w:tcPr>
          <w:p w14:paraId="3F78D58F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19A5A50B" w14:textId="2974203C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130</w:t>
            </w:r>
          </w:p>
        </w:tc>
        <w:tc>
          <w:tcPr>
            <w:tcW w:w="181" w:type="dxa"/>
            <w:vAlign w:val="bottom"/>
          </w:tcPr>
          <w:p w14:paraId="02B96586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D7886F2" w14:textId="18D75D02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121</w:t>
            </w:r>
          </w:p>
        </w:tc>
      </w:tr>
      <w:tr w:rsidR="0061297D" w:rsidRPr="000D542A" w14:paraId="2A63CB32" w14:textId="77777777" w:rsidTr="009F2EE1">
        <w:trPr>
          <w:cantSplit/>
        </w:trPr>
        <w:tc>
          <w:tcPr>
            <w:tcW w:w="3586" w:type="dxa"/>
            <w:vAlign w:val="bottom"/>
          </w:tcPr>
          <w:p w14:paraId="0FA2D2AE" w14:textId="2ED1825E" w:rsidR="0061297D" w:rsidRPr="001B33CB" w:rsidRDefault="0061297D" w:rsidP="0061297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รวมสินทรัพย์ไม่หมุนเวียน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926DD" w14:textId="261AE45F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826E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622</w:t>
            </w:r>
            <w:r w:rsidR="00826E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904</w:t>
            </w:r>
          </w:p>
        </w:tc>
        <w:tc>
          <w:tcPr>
            <w:tcW w:w="195" w:type="dxa"/>
            <w:vAlign w:val="bottom"/>
          </w:tcPr>
          <w:p w14:paraId="66D4DB54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EEF06DA" w14:textId="79CBB857" w:rsidR="0061297D" w:rsidRPr="00EA42D0" w:rsidRDefault="00E922C3" w:rsidP="0061297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</w:t>
            </w:r>
            <w:r w:rsidR="0061297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473</w:t>
            </w:r>
            <w:r w:rsidR="0061297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533</w:t>
            </w:r>
          </w:p>
        </w:tc>
        <w:tc>
          <w:tcPr>
            <w:tcW w:w="195" w:type="dxa"/>
            <w:vAlign w:val="bottom"/>
          </w:tcPr>
          <w:p w14:paraId="02E68ACD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79763" w14:textId="55BA91AF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10A0D" w:rsidRPr="00010A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369</w:t>
            </w:r>
            <w:r w:rsidR="00010A0D" w:rsidRPr="00010A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545</w:t>
            </w:r>
          </w:p>
        </w:tc>
        <w:tc>
          <w:tcPr>
            <w:tcW w:w="181" w:type="dxa"/>
            <w:vAlign w:val="bottom"/>
          </w:tcPr>
          <w:p w14:paraId="5E27A4A8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1E49CE5" w14:textId="1917D98A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</w:t>
            </w:r>
            <w:r w:rsidR="0061297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192</w:t>
            </w:r>
            <w:r w:rsidR="0061297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491</w:t>
            </w:r>
          </w:p>
        </w:tc>
      </w:tr>
      <w:tr w:rsidR="0061297D" w:rsidRPr="000D542A" w14:paraId="2DAA9ABC" w14:textId="77777777" w:rsidTr="009F2EE1">
        <w:trPr>
          <w:cantSplit/>
        </w:trPr>
        <w:tc>
          <w:tcPr>
            <w:tcW w:w="3586" w:type="dxa"/>
          </w:tcPr>
          <w:p w14:paraId="20C732B7" w14:textId="3FE92504" w:rsidR="0061297D" w:rsidRPr="002D7A15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14AB5" w14:textId="1525E9FC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="00826E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219</w:t>
            </w:r>
            <w:r w:rsidR="00826E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703</w:t>
            </w:r>
          </w:p>
        </w:tc>
        <w:tc>
          <w:tcPr>
            <w:tcW w:w="195" w:type="dxa"/>
            <w:vAlign w:val="bottom"/>
          </w:tcPr>
          <w:p w14:paraId="07CBCC63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06CA225" w14:textId="176BEB40" w:rsidR="0061297D" w:rsidRPr="00EA42D0" w:rsidRDefault="00E922C3" w:rsidP="0061297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  <w:t>21</w:t>
            </w:r>
            <w:r w:rsidR="0061297D"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  <w:t>,</w:t>
            </w:r>
            <w:r w:rsidRPr="00E922C3"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  <w:t>648</w:t>
            </w:r>
            <w:r w:rsidR="0061297D"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  <w:t>,</w:t>
            </w:r>
            <w:r w:rsidRPr="00E922C3"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  <w:t>208</w:t>
            </w:r>
          </w:p>
        </w:tc>
        <w:tc>
          <w:tcPr>
            <w:tcW w:w="195" w:type="dxa"/>
            <w:vAlign w:val="bottom"/>
          </w:tcPr>
          <w:p w14:paraId="5295376A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BAC68" w14:textId="7F3F4479" w:rsidR="0061297D" w:rsidRPr="00010A0D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010A0D" w:rsidRPr="00010A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024</w:t>
            </w:r>
            <w:r w:rsidR="00010A0D" w:rsidRPr="00010A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603</w:t>
            </w:r>
          </w:p>
        </w:tc>
        <w:tc>
          <w:tcPr>
            <w:tcW w:w="181" w:type="dxa"/>
            <w:vAlign w:val="bottom"/>
          </w:tcPr>
          <w:p w14:paraId="4091F5E3" w14:textId="77777777" w:rsidR="0061297D" w:rsidRPr="00010A0D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3A92D2B7" w14:textId="4301455F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21</w:t>
            </w:r>
            <w:r w:rsidR="006129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404</w:t>
            </w:r>
            <w:r w:rsidR="006129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437</w:t>
            </w:r>
          </w:p>
        </w:tc>
      </w:tr>
      <w:tr w:rsidR="00137E2C" w:rsidRPr="000D542A" w14:paraId="3C2A528E" w14:textId="77777777" w:rsidTr="00A73194">
        <w:trPr>
          <w:cantSplit/>
          <w:trHeight w:val="144"/>
        </w:trPr>
        <w:tc>
          <w:tcPr>
            <w:tcW w:w="3586" w:type="dxa"/>
          </w:tcPr>
          <w:p w14:paraId="52806AF1" w14:textId="77777777" w:rsidR="00137E2C" w:rsidRPr="00A9655B" w:rsidRDefault="00137E2C" w:rsidP="00EA42D0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3938E86" w14:textId="77777777" w:rsidR="00137E2C" w:rsidRPr="000D542A" w:rsidRDefault="00137E2C" w:rsidP="00EA42D0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ECF69FE" w14:textId="77777777" w:rsidR="00137E2C" w:rsidRPr="000D542A" w:rsidRDefault="00137E2C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62221C6" w14:textId="77777777" w:rsidR="00137E2C" w:rsidRPr="000D542A" w:rsidRDefault="00137E2C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6765D02" w14:textId="77777777" w:rsidR="00137E2C" w:rsidRPr="000D542A" w:rsidRDefault="00137E2C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5DAD26C" w14:textId="77777777" w:rsidR="00137E2C" w:rsidRPr="000D542A" w:rsidRDefault="00137E2C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6C731A8" w14:textId="77777777" w:rsidR="00137E2C" w:rsidRPr="000D542A" w:rsidRDefault="00137E2C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2C8CB42" w14:textId="77777777" w:rsidR="00137E2C" w:rsidRPr="000D542A" w:rsidRDefault="00137E2C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EA42D0" w:rsidRPr="000D542A" w14:paraId="240AA5F4" w14:textId="77777777" w:rsidTr="00C3054C">
        <w:trPr>
          <w:cantSplit/>
        </w:trPr>
        <w:tc>
          <w:tcPr>
            <w:tcW w:w="3586" w:type="dxa"/>
          </w:tcPr>
          <w:p w14:paraId="33ABA6FF" w14:textId="21879C45" w:rsidR="00EA42D0" w:rsidRPr="00AB4775" w:rsidRDefault="00EA42D0" w:rsidP="00EA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B477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215" w:type="dxa"/>
          </w:tcPr>
          <w:p w14:paraId="5B3261EC" w14:textId="77777777" w:rsidR="00EA42D0" w:rsidRPr="00A9655B" w:rsidRDefault="00EA42D0" w:rsidP="00EA42D0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95" w:type="dxa"/>
          </w:tcPr>
          <w:p w14:paraId="36E37A0B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FCDD3A2" w14:textId="77777777" w:rsidR="00EA42D0" w:rsidRPr="000D542A" w:rsidRDefault="00EA42D0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63CCD50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59D3947" w14:textId="77777777" w:rsidR="00EA42D0" w:rsidRPr="000D542A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7BAB09A5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B9DE943" w14:textId="77777777" w:rsidR="00EA42D0" w:rsidRPr="000D542A" w:rsidRDefault="00EA42D0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EA42D0" w:rsidRPr="000D542A" w14:paraId="712A09DD" w14:textId="77777777" w:rsidTr="00C3054C">
        <w:trPr>
          <w:cantSplit/>
        </w:trPr>
        <w:tc>
          <w:tcPr>
            <w:tcW w:w="3586" w:type="dxa"/>
            <w:vAlign w:val="bottom"/>
          </w:tcPr>
          <w:p w14:paraId="765889E1" w14:textId="6809107B" w:rsidR="00EA42D0" w:rsidRPr="001B33CB" w:rsidRDefault="00EA42D0" w:rsidP="00EA42D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15" w:type="dxa"/>
          </w:tcPr>
          <w:p w14:paraId="3DAE7B71" w14:textId="77777777" w:rsidR="00EA42D0" w:rsidRPr="000D542A" w:rsidRDefault="00EA42D0" w:rsidP="00EA42D0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9C27DE2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5642D27" w14:textId="77777777" w:rsidR="00EA42D0" w:rsidRPr="000D542A" w:rsidRDefault="00EA42D0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F251A24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D68C346" w14:textId="77777777" w:rsidR="00EA42D0" w:rsidRPr="00794392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1718395C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75D4B9A" w14:textId="77777777" w:rsidR="00EA42D0" w:rsidRPr="000D542A" w:rsidRDefault="00EA42D0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61297D" w:rsidRPr="000D542A" w14:paraId="1C219C54" w14:textId="77777777" w:rsidTr="00C3054C">
        <w:trPr>
          <w:cantSplit/>
        </w:trPr>
        <w:tc>
          <w:tcPr>
            <w:tcW w:w="3586" w:type="dxa"/>
            <w:vAlign w:val="bottom"/>
          </w:tcPr>
          <w:p w14:paraId="181112FF" w14:textId="5331A4F2" w:rsidR="0061297D" w:rsidRPr="00AB4775" w:rsidRDefault="0061297D" w:rsidP="0061297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AB4775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15" w:type="dxa"/>
          </w:tcPr>
          <w:p w14:paraId="6212796E" w14:textId="76DF67F2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</w:t>
            </w:r>
            <w:r w:rsidR="00826E7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091</w:t>
            </w:r>
            <w:r w:rsidR="00826E7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443</w:t>
            </w:r>
          </w:p>
        </w:tc>
        <w:tc>
          <w:tcPr>
            <w:tcW w:w="195" w:type="dxa"/>
          </w:tcPr>
          <w:p w14:paraId="79C96506" w14:textId="77777777" w:rsidR="0061297D" w:rsidRPr="00EA42D0" w:rsidRDefault="0061297D" w:rsidP="0061297D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right="-79" w:firstLine="37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E357EE2" w14:textId="3A8D51F7" w:rsidR="0061297D" w:rsidRPr="00EA42D0" w:rsidRDefault="00E922C3" w:rsidP="0061297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4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624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909</w:t>
            </w:r>
          </w:p>
        </w:tc>
        <w:tc>
          <w:tcPr>
            <w:tcW w:w="195" w:type="dxa"/>
          </w:tcPr>
          <w:p w14:paraId="25516691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ED88093" w14:textId="584EACCA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815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106</w:t>
            </w:r>
          </w:p>
        </w:tc>
        <w:tc>
          <w:tcPr>
            <w:tcW w:w="181" w:type="dxa"/>
          </w:tcPr>
          <w:p w14:paraId="12C94E36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FCA3A0B" w14:textId="1E6A4D8A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6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190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244</w:t>
            </w:r>
          </w:p>
        </w:tc>
      </w:tr>
      <w:tr w:rsidR="0061297D" w:rsidRPr="000D542A" w14:paraId="28407406" w14:textId="77777777" w:rsidTr="00C3054C">
        <w:trPr>
          <w:cantSplit/>
        </w:trPr>
        <w:tc>
          <w:tcPr>
            <w:tcW w:w="3586" w:type="dxa"/>
            <w:vAlign w:val="bottom"/>
          </w:tcPr>
          <w:p w14:paraId="49486D93" w14:textId="552CA4E4" w:rsidR="0061297D" w:rsidRPr="00AB4775" w:rsidRDefault="0061297D" w:rsidP="0061297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AB4775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215" w:type="dxa"/>
          </w:tcPr>
          <w:p w14:paraId="7AA08D92" w14:textId="65422904" w:rsidR="0061297D" w:rsidRPr="00FF170F" w:rsidRDefault="0061297D" w:rsidP="0061297D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C640CD3" w14:textId="77777777" w:rsidR="0061297D" w:rsidRPr="00FF170F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54D0559" w14:textId="327E32A6" w:rsidR="0061297D" w:rsidRPr="00FF170F" w:rsidRDefault="0061297D" w:rsidP="0061297D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6D2E334" w14:textId="77777777" w:rsidR="0061297D" w:rsidRPr="00FF170F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362FA63" w14:textId="114DE3E4" w:rsidR="0061297D" w:rsidRPr="00AC1475" w:rsidRDefault="0061297D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772C8027" w14:textId="77777777" w:rsidR="0061297D" w:rsidRPr="00FF170F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13D505B" w14:textId="7AAD5096" w:rsidR="0061297D" w:rsidRPr="00FF170F" w:rsidRDefault="0061297D" w:rsidP="0061297D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61297D" w:rsidRPr="000D542A" w14:paraId="22408604" w14:textId="77777777" w:rsidTr="00C3054C">
        <w:trPr>
          <w:cantSplit/>
        </w:trPr>
        <w:tc>
          <w:tcPr>
            <w:tcW w:w="3586" w:type="dxa"/>
            <w:vAlign w:val="bottom"/>
          </w:tcPr>
          <w:p w14:paraId="29AC0EDD" w14:textId="66948984" w:rsidR="0061297D" w:rsidRPr="000D542A" w:rsidRDefault="0061297D" w:rsidP="0061297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ชำระภายในหนึ่งปี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48C309A1" w14:textId="07E600B3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</w:t>
            </w:r>
            <w:r w:rsidR="00826E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850</w:t>
            </w:r>
          </w:p>
        </w:tc>
        <w:tc>
          <w:tcPr>
            <w:tcW w:w="195" w:type="dxa"/>
          </w:tcPr>
          <w:p w14:paraId="7D553B0E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9C7728F" w14:textId="1DA7AD8B" w:rsidR="0061297D" w:rsidRPr="00EA42D0" w:rsidRDefault="00E922C3" w:rsidP="0061297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9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626</w:t>
            </w:r>
          </w:p>
        </w:tc>
        <w:tc>
          <w:tcPr>
            <w:tcW w:w="195" w:type="dxa"/>
          </w:tcPr>
          <w:p w14:paraId="0382B623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8921C8E" w14:textId="08F4765A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320</w:t>
            </w:r>
          </w:p>
        </w:tc>
        <w:tc>
          <w:tcPr>
            <w:tcW w:w="181" w:type="dxa"/>
          </w:tcPr>
          <w:p w14:paraId="285E4423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368B04E" w14:textId="6F2D6DDD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9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097</w:t>
            </w:r>
          </w:p>
        </w:tc>
      </w:tr>
      <w:tr w:rsidR="0061297D" w:rsidRPr="000D542A" w14:paraId="1E6255D6" w14:textId="77777777" w:rsidTr="00C3054C">
        <w:trPr>
          <w:cantSplit/>
        </w:trPr>
        <w:tc>
          <w:tcPr>
            <w:tcW w:w="3586" w:type="dxa"/>
            <w:vAlign w:val="bottom"/>
          </w:tcPr>
          <w:p w14:paraId="31F35EA1" w14:textId="6DDE992A" w:rsidR="0061297D" w:rsidRPr="000D542A" w:rsidRDefault="0061297D" w:rsidP="0061297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เงินกู้ยืมระยะสั้นจากกิจการที่เกี่ยวข้องกัน</w:t>
            </w:r>
          </w:p>
        </w:tc>
        <w:tc>
          <w:tcPr>
            <w:tcW w:w="1215" w:type="dxa"/>
          </w:tcPr>
          <w:p w14:paraId="608219F5" w14:textId="3FE1F130" w:rsidR="0061297D" w:rsidRPr="00EA42D0" w:rsidRDefault="00826E7E" w:rsidP="0061297D">
            <w:pPr>
              <w:pStyle w:val="acctmergecolhdg"/>
              <w:tabs>
                <w:tab w:val="decimal" w:pos="72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7A2AB32D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328CA1F" w14:textId="1A509986" w:rsidR="0061297D" w:rsidRPr="00EA42D0" w:rsidRDefault="0061297D" w:rsidP="0061297D">
            <w:pPr>
              <w:pStyle w:val="acctmergecolhdg"/>
              <w:tabs>
                <w:tab w:val="decimal" w:pos="790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95" w:type="dxa"/>
          </w:tcPr>
          <w:p w14:paraId="5EDEDC01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6AAFCEA" w14:textId="5DF5EF03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21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020</w:t>
            </w:r>
          </w:p>
        </w:tc>
        <w:tc>
          <w:tcPr>
            <w:tcW w:w="181" w:type="dxa"/>
          </w:tcPr>
          <w:p w14:paraId="08B55BBA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08CA352" w14:textId="3CDCA31C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19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735</w:t>
            </w:r>
          </w:p>
        </w:tc>
      </w:tr>
      <w:tr w:rsidR="0061297D" w:rsidRPr="000D542A" w14:paraId="40375F0F" w14:textId="77777777" w:rsidTr="00C3054C">
        <w:trPr>
          <w:cantSplit/>
        </w:trPr>
        <w:tc>
          <w:tcPr>
            <w:tcW w:w="3586" w:type="dxa"/>
            <w:vAlign w:val="bottom"/>
          </w:tcPr>
          <w:p w14:paraId="4B71A6EC" w14:textId="1ADE44EA" w:rsidR="0061297D" w:rsidRDefault="0061297D" w:rsidP="0061297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215" w:type="dxa"/>
          </w:tcPr>
          <w:p w14:paraId="621D92D5" w14:textId="6B919000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54</w:t>
            </w:r>
            <w:r w:rsidR="00826E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624</w:t>
            </w:r>
          </w:p>
        </w:tc>
        <w:tc>
          <w:tcPr>
            <w:tcW w:w="195" w:type="dxa"/>
          </w:tcPr>
          <w:p w14:paraId="2396F330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0FC2AF0" w14:textId="26640822" w:rsidR="0061297D" w:rsidRPr="00EA42D0" w:rsidRDefault="00E922C3" w:rsidP="005F3533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135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354</w:t>
            </w:r>
          </w:p>
        </w:tc>
        <w:tc>
          <w:tcPr>
            <w:tcW w:w="195" w:type="dxa"/>
          </w:tcPr>
          <w:p w14:paraId="1508235D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4416918" w14:textId="3EDF3F8D" w:rsidR="0061297D" w:rsidRPr="00EA42D0" w:rsidRDefault="00010A0D" w:rsidP="0061297D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14:paraId="0C69B469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E3AC8D4" w14:textId="776A2B55" w:rsidR="0061297D" w:rsidRPr="00EA42D0" w:rsidRDefault="0061297D" w:rsidP="0061297D">
            <w:pPr>
              <w:pStyle w:val="acctmergecolhdg"/>
              <w:tabs>
                <w:tab w:val="decimal" w:pos="730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-</w:t>
            </w:r>
          </w:p>
        </w:tc>
      </w:tr>
      <w:tr w:rsidR="0061297D" w:rsidRPr="000D542A" w14:paraId="7D948BFD" w14:textId="77777777" w:rsidTr="001B33CB">
        <w:trPr>
          <w:cantSplit/>
        </w:trPr>
        <w:tc>
          <w:tcPr>
            <w:tcW w:w="3586" w:type="dxa"/>
            <w:vAlign w:val="bottom"/>
          </w:tcPr>
          <w:p w14:paraId="53740C51" w14:textId="2948EBB2" w:rsidR="0061297D" w:rsidRPr="000D542A" w:rsidRDefault="0061297D" w:rsidP="0061297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ภาษีเงินได้ค้างจ่าย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6096ACD" w14:textId="1374F7A9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252</w:t>
            </w:r>
            <w:r w:rsidR="00826E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362</w:t>
            </w:r>
          </w:p>
        </w:tc>
        <w:tc>
          <w:tcPr>
            <w:tcW w:w="195" w:type="dxa"/>
          </w:tcPr>
          <w:p w14:paraId="5252F91D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42BA1AE" w14:textId="0FDDA826" w:rsidR="0061297D" w:rsidRPr="00EA42D0" w:rsidRDefault="00E922C3" w:rsidP="0061297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187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949</w:t>
            </w:r>
          </w:p>
        </w:tc>
        <w:tc>
          <w:tcPr>
            <w:tcW w:w="195" w:type="dxa"/>
          </w:tcPr>
          <w:p w14:paraId="28E66961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A65678F" w14:textId="2DEF4B7B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177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457</w:t>
            </w:r>
          </w:p>
        </w:tc>
        <w:tc>
          <w:tcPr>
            <w:tcW w:w="181" w:type="dxa"/>
          </w:tcPr>
          <w:p w14:paraId="0F42B111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C8FA408" w14:textId="3F0D44A1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96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752</w:t>
            </w:r>
          </w:p>
        </w:tc>
      </w:tr>
      <w:tr w:rsidR="0061297D" w:rsidRPr="000D542A" w14:paraId="3DA2379F" w14:textId="77777777" w:rsidTr="001B33CB">
        <w:trPr>
          <w:cantSplit/>
        </w:trPr>
        <w:tc>
          <w:tcPr>
            <w:tcW w:w="3586" w:type="dxa"/>
            <w:vAlign w:val="bottom"/>
          </w:tcPr>
          <w:p w14:paraId="45E67833" w14:textId="3E84AB84" w:rsidR="0061297D" w:rsidRPr="001B33CB" w:rsidRDefault="0061297D" w:rsidP="0061297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359E0C07" w14:textId="0AE8DDC7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826E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408</w:t>
            </w:r>
            <w:r w:rsidR="00826E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279</w:t>
            </w:r>
          </w:p>
        </w:tc>
        <w:tc>
          <w:tcPr>
            <w:tcW w:w="195" w:type="dxa"/>
          </w:tcPr>
          <w:p w14:paraId="0B4037AC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39A46DC5" w14:textId="20CC12B0" w:rsidR="0061297D" w:rsidRPr="00EA42D0" w:rsidRDefault="00E922C3" w:rsidP="0061297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4</w:t>
            </w:r>
            <w:r w:rsidR="0061297D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,</w:t>
            </w:r>
            <w:r w:rsidRPr="00E922C3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957</w:t>
            </w:r>
            <w:r w:rsidR="0061297D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,</w:t>
            </w:r>
            <w:r w:rsidRPr="00E922C3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838</w:t>
            </w:r>
          </w:p>
        </w:tc>
        <w:tc>
          <w:tcPr>
            <w:tcW w:w="195" w:type="dxa"/>
          </w:tcPr>
          <w:p w14:paraId="7413DF74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39704A85" w14:textId="51A98E27" w:rsidR="0061297D" w:rsidRPr="000140C4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10A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022</w:t>
            </w:r>
            <w:r w:rsidR="00010A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903</w:t>
            </w:r>
          </w:p>
        </w:tc>
        <w:tc>
          <w:tcPr>
            <w:tcW w:w="181" w:type="dxa"/>
          </w:tcPr>
          <w:p w14:paraId="23E7A104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818E1FC" w14:textId="7B0EABED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  <w:t>6</w:t>
            </w:r>
            <w:r w:rsidR="0061297D"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  <w:t>,</w:t>
            </w:r>
            <w:r w:rsidRPr="00E922C3"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  <w:t>315</w:t>
            </w:r>
            <w:r w:rsidR="0061297D"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  <w:t>,</w:t>
            </w:r>
            <w:r w:rsidRPr="00E922C3"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  <w:t>828</w:t>
            </w:r>
          </w:p>
        </w:tc>
      </w:tr>
      <w:tr w:rsidR="0061297D" w:rsidRPr="000D542A" w14:paraId="4F94B39E" w14:textId="77777777" w:rsidTr="001B33CB">
        <w:trPr>
          <w:cantSplit/>
        </w:trPr>
        <w:tc>
          <w:tcPr>
            <w:tcW w:w="3586" w:type="dxa"/>
            <w:vAlign w:val="bottom"/>
          </w:tcPr>
          <w:p w14:paraId="54441A68" w14:textId="77777777" w:rsidR="0061297D" w:rsidRPr="001B33CB" w:rsidRDefault="0061297D" w:rsidP="0061297D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53B5DCD3" w14:textId="77777777" w:rsidR="0061297D" w:rsidRPr="000D542A" w:rsidRDefault="0061297D" w:rsidP="0061297D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2E56AB7" w14:textId="77777777" w:rsidR="0061297D" w:rsidRPr="000D542A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3B9CB6" w14:textId="77777777" w:rsidR="0061297D" w:rsidRPr="000D542A" w:rsidRDefault="0061297D" w:rsidP="0061297D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7F7CEBC" w14:textId="77777777" w:rsidR="0061297D" w:rsidRPr="000D542A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8C2B9E4" w14:textId="77777777" w:rsidR="0061297D" w:rsidRPr="000D542A" w:rsidRDefault="0061297D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1162577E" w14:textId="77777777" w:rsidR="0061297D" w:rsidRPr="000D542A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4C33353" w14:textId="77777777" w:rsidR="0061297D" w:rsidRPr="000D542A" w:rsidRDefault="0061297D" w:rsidP="0061297D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61297D" w:rsidRPr="000D542A" w14:paraId="50F59054" w14:textId="77777777" w:rsidTr="001B33CB">
        <w:trPr>
          <w:cantSplit/>
        </w:trPr>
        <w:tc>
          <w:tcPr>
            <w:tcW w:w="3586" w:type="dxa"/>
            <w:vAlign w:val="bottom"/>
          </w:tcPr>
          <w:p w14:paraId="52D88732" w14:textId="3EBC5C93" w:rsidR="0061297D" w:rsidRPr="001B33CB" w:rsidRDefault="0061297D" w:rsidP="0061297D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B33C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15" w:type="dxa"/>
          </w:tcPr>
          <w:p w14:paraId="57C765D9" w14:textId="77777777" w:rsidR="0061297D" w:rsidRPr="000D542A" w:rsidRDefault="0061297D" w:rsidP="0061297D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79B2A20" w14:textId="77777777" w:rsidR="0061297D" w:rsidRPr="000D542A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ABBD81" w14:textId="77777777" w:rsidR="0061297D" w:rsidRPr="000D542A" w:rsidRDefault="0061297D" w:rsidP="0061297D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591DA52" w14:textId="77777777" w:rsidR="0061297D" w:rsidRPr="000D542A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7718188" w14:textId="77777777" w:rsidR="0061297D" w:rsidRPr="000D542A" w:rsidRDefault="0061297D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8834773" w14:textId="77777777" w:rsidR="0061297D" w:rsidRPr="000D542A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F58E929" w14:textId="77777777" w:rsidR="0061297D" w:rsidRPr="000D542A" w:rsidRDefault="0061297D" w:rsidP="0061297D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61297D" w:rsidRPr="000D542A" w14:paraId="047D21B3" w14:textId="77777777" w:rsidTr="009F2EE1">
        <w:trPr>
          <w:cantSplit/>
        </w:trPr>
        <w:tc>
          <w:tcPr>
            <w:tcW w:w="3586" w:type="dxa"/>
            <w:vAlign w:val="bottom"/>
          </w:tcPr>
          <w:p w14:paraId="1AC2A542" w14:textId="0CC957C1" w:rsidR="0061297D" w:rsidRPr="000D542A" w:rsidRDefault="0061297D" w:rsidP="0061297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15" w:type="dxa"/>
          </w:tcPr>
          <w:p w14:paraId="384A9651" w14:textId="199E1AB5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20</w:t>
            </w:r>
            <w:r w:rsidR="00826E7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985</w:t>
            </w:r>
          </w:p>
        </w:tc>
        <w:tc>
          <w:tcPr>
            <w:tcW w:w="195" w:type="dxa"/>
          </w:tcPr>
          <w:p w14:paraId="207563E4" w14:textId="77777777" w:rsidR="0061297D" w:rsidRPr="00EA42D0" w:rsidRDefault="0061297D" w:rsidP="0061297D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285D9B9" w14:textId="2042538A" w:rsidR="0061297D" w:rsidRPr="00EA42D0" w:rsidRDefault="00E922C3" w:rsidP="0061297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19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993</w:t>
            </w:r>
          </w:p>
        </w:tc>
        <w:tc>
          <w:tcPr>
            <w:tcW w:w="195" w:type="dxa"/>
          </w:tcPr>
          <w:p w14:paraId="73FE7B60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4D004AB" w14:textId="2AF61364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466</w:t>
            </w:r>
          </w:p>
        </w:tc>
        <w:tc>
          <w:tcPr>
            <w:tcW w:w="181" w:type="dxa"/>
          </w:tcPr>
          <w:p w14:paraId="3B4FD216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03B7827" w14:textId="7CE6A253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19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341</w:t>
            </w:r>
          </w:p>
        </w:tc>
      </w:tr>
      <w:tr w:rsidR="0061297D" w:rsidRPr="000D542A" w14:paraId="551CB6A0" w14:textId="77777777" w:rsidTr="00C3054C">
        <w:trPr>
          <w:cantSplit/>
        </w:trPr>
        <w:tc>
          <w:tcPr>
            <w:tcW w:w="3586" w:type="dxa"/>
            <w:vAlign w:val="bottom"/>
          </w:tcPr>
          <w:p w14:paraId="6F8A1847" w14:textId="17ED381D" w:rsidR="0061297D" w:rsidRPr="000D542A" w:rsidRDefault="0061297D" w:rsidP="0061297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</w:tcPr>
          <w:p w14:paraId="1FD25627" w14:textId="686315F9" w:rsidR="0061297D" w:rsidRPr="00EA42D0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143</w:t>
            </w:r>
            <w:r w:rsidR="00826E7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076</w:t>
            </w:r>
          </w:p>
        </w:tc>
        <w:tc>
          <w:tcPr>
            <w:tcW w:w="195" w:type="dxa"/>
          </w:tcPr>
          <w:p w14:paraId="633FE178" w14:textId="77777777" w:rsidR="0061297D" w:rsidRPr="00EA42D0" w:rsidRDefault="0061297D" w:rsidP="0061297D">
            <w:pPr>
              <w:pStyle w:val="acctmergecolhdg"/>
              <w:tabs>
                <w:tab w:val="left" w:pos="1106"/>
              </w:tabs>
              <w:spacing w:line="240" w:lineRule="atLeast"/>
              <w:ind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4B9A77D" w14:textId="254EFFF7" w:rsidR="0061297D" w:rsidRPr="00EA42D0" w:rsidRDefault="00E922C3" w:rsidP="0061297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136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764</w:t>
            </w:r>
          </w:p>
        </w:tc>
        <w:tc>
          <w:tcPr>
            <w:tcW w:w="195" w:type="dxa"/>
          </w:tcPr>
          <w:p w14:paraId="015B39A9" w14:textId="77777777" w:rsidR="0061297D" w:rsidRPr="00EA42D0" w:rsidRDefault="0061297D" w:rsidP="0061297D">
            <w:pPr>
              <w:pStyle w:val="acctmergecolhdg"/>
              <w:spacing w:line="240" w:lineRule="atLeast"/>
              <w:ind w:left="-88" w:right="-358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3BFB44E" w14:textId="3D52B35A" w:rsidR="0061297D" w:rsidRPr="00EA42D0" w:rsidRDefault="00010A0D" w:rsidP="0061297D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14:paraId="0C74D8C0" w14:textId="77777777" w:rsidR="0061297D" w:rsidRPr="00EA42D0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9ABF681" w14:textId="36EE347A" w:rsidR="0061297D" w:rsidRPr="00EA42D0" w:rsidRDefault="0061297D" w:rsidP="0061297D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-</w:t>
            </w:r>
          </w:p>
        </w:tc>
      </w:tr>
      <w:tr w:rsidR="0061297D" w:rsidRPr="000D542A" w14:paraId="7D9FF81A" w14:textId="77777777" w:rsidTr="00C3054C">
        <w:trPr>
          <w:cantSplit/>
        </w:trPr>
        <w:tc>
          <w:tcPr>
            <w:tcW w:w="3586" w:type="dxa"/>
            <w:vAlign w:val="bottom"/>
          </w:tcPr>
          <w:p w14:paraId="72C3E514" w14:textId="7967538A" w:rsidR="0061297D" w:rsidRPr="000D542A" w:rsidRDefault="0061297D" w:rsidP="0061297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15" w:type="dxa"/>
          </w:tcPr>
          <w:p w14:paraId="603829B9" w14:textId="77777777" w:rsidR="0061297D" w:rsidRPr="00506E99" w:rsidRDefault="0061297D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</w:tcPr>
          <w:p w14:paraId="65A588FA" w14:textId="77777777" w:rsidR="0061297D" w:rsidRPr="00FF170F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A84D8CE" w14:textId="77777777" w:rsidR="0061297D" w:rsidRPr="00FF170F" w:rsidRDefault="0061297D" w:rsidP="0061297D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57E2595" w14:textId="77777777" w:rsidR="0061297D" w:rsidRPr="00FF170F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374C1AA" w14:textId="77777777" w:rsidR="0061297D" w:rsidRPr="00AC1475" w:rsidRDefault="0061297D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3136460A" w14:textId="77777777" w:rsidR="0061297D" w:rsidRPr="00FF170F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A29B8B7" w14:textId="77777777" w:rsidR="0061297D" w:rsidRPr="00FF170F" w:rsidRDefault="0061297D" w:rsidP="0061297D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61297D" w:rsidRPr="000D542A" w14:paraId="0F6ADB4B" w14:textId="77777777" w:rsidTr="00C3054C">
        <w:trPr>
          <w:cantSplit/>
        </w:trPr>
        <w:tc>
          <w:tcPr>
            <w:tcW w:w="3586" w:type="dxa"/>
            <w:vAlign w:val="bottom"/>
          </w:tcPr>
          <w:p w14:paraId="59BBD822" w14:textId="63537935" w:rsidR="0061297D" w:rsidRPr="000D542A" w:rsidRDefault="0061297D" w:rsidP="0061297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215" w:type="dxa"/>
          </w:tcPr>
          <w:p w14:paraId="165F72BD" w14:textId="18F4305D" w:rsidR="0061297D" w:rsidRPr="00542A7E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102</w:t>
            </w:r>
            <w:r w:rsidR="00826E7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129</w:t>
            </w:r>
          </w:p>
        </w:tc>
        <w:tc>
          <w:tcPr>
            <w:tcW w:w="195" w:type="dxa"/>
          </w:tcPr>
          <w:p w14:paraId="66C16831" w14:textId="77777777" w:rsidR="0061297D" w:rsidRPr="00542A7E" w:rsidRDefault="0061297D" w:rsidP="0061297D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4C70E19" w14:textId="3C04B003" w:rsidR="0061297D" w:rsidRPr="00542A7E" w:rsidRDefault="00E922C3" w:rsidP="0061297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93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521</w:t>
            </w:r>
          </w:p>
        </w:tc>
        <w:tc>
          <w:tcPr>
            <w:tcW w:w="195" w:type="dxa"/>
          </w:tcPr>
          <w:p w14:paraId="037496F3" w14:textId="77777777" w:rsidR="0061297D" w:rsidRPr="00542A7E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ACF8ECB" w14:textId="79947A01" w:rsidR="0061297D" w:rsidRPr="00542A7E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102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129</w:t>
            </w:r>
          </w:p>
        </w:tc>
        <w:tc>
          <w:tcPr>
            <w:tcW w:w="181" w:type="dxa"/>
          </w:tcPr>
          <w:p w14:paraId="77A5C328" w14:textId="77777777" w:rsidR="0061297D" w:rsidRPr="00542A7E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D3CC553" w14:textId="6B5FFC91" w:rsidR="0061297D" w:rsidRPr="00542A7E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93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521</w:t>
            </w:r>
          </w:p>
        </w:tc>
      </w:tr>
      <w:tr w:rsidR="0061297D" w:rsidRPr="000D542A" w14:paraId="625580FF" w14:textId="77777777" w:rsidTr="00C3054C">
        <w:trPr>
          <w:cantSplit/>
        </w:trPr>
        <w:tc>
          <w:tcPr>
            <w:tcW w:w="3586" w:type="dxa"/>
            <w:vAlign w:val="bottom"/>
          </w:tcPr>
          <w:p w14:paraId="04D0E871" w14:textId="3FD65DD6" w:rsidR="0061297D" w:rsidRPr="000D542A" w:rsidRDefault="0061297D" w:rsidP="0061297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D71D8D8" w14:textId="1038BB90" w:rsidR="0061297D" w:rsidRPr="00542A7E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198</w:t>
            </w:r>
            <w:r w:rsidR="00826E7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463</w:t>
            </w:r>
          </w:p>
        </w:tc>
        <w:tc>
          <w:tcPr>
            <w:tcW w:w="195" w:type="dxa"/>
          </w:tcPr>
          <w:p w14:paraId="7398AD3C" w14:textId="77777777" w:rsidR="0061297D" w:rsidRPr="00542A7E" w:rsidRDefault="0061297D" w:rsidP="0061297D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33ABDAC" w14:textId="4D614E57" w:rsidR="0061297D" w:rsidRPr="00542A7E" w:rsidRDefault="00E922C3" w:rsidP="0061297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184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817</w:t>
            </w:r>
          </w:p>
        </w:tc>
        <w:tc>
          <w:tcPr>
            <w:tcW w:w="195" w:type="dxa"/>
          </w:tcPr>
          <w:p w14:paraId="3F8B5876" w14:textId="77777777" w:rsidR="0061297D" w:rsidRPr="00542A7E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5FCD6CB3" w14:textId="0BCBB36C" w:rsidR="0061297D" w:rsidRPr="00542A7E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182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895</w:t>
            </w:r>
          </w:p>
        </w:tc>
        <w:tc>
          <w:tcPr>
            <w:tcW w:w="181" w:type="dxa"/>
          </w:tcPr>
          <w:p w14:paraId="66CFF3F4" w14:textId="77777777" w:rsidR="0061297D" w:rsidRPr="00542A7E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2CECB2E" w14:textId="5C69351E" w:rsidR="0061297D" w:rsidRPr="00542A7E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169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24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8</w:t>
            </w:r>
          </w:p>
        </w:tc>
      </w:tr>
      <w:tr w:rsidR="0061297D" w:rsidRPr="000D542A" w14:paraId="513FA27C" w14:textId="77777777" w:rsidTr="00A43099">
        <w:trPr>
          <w:cantSplit/>
        </w:trPr>
        <w:tc>
          <w:tcPr>
            <w:tcW w:w="3586" w:type="dxa"/>
            <w:vAlign w:val="bottom"/>
          </w:tcPr>
          <w:p w14:paraId="66835CEA" w14:textId="2F794912" w:rsidR="0061297D" w:rsidRPr="001B33CB" w:rsidRDefault="0061297D" w:rsidP="0061297D">
            <w:pPr>
              <w:tabs>
                <w:tab w:val="left" w:pos="34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รวมหนี้สินไม่หมุนเวียน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89057BF" w14:textId="65006285" w:rsidR="0061297D" w:rsidRPr="00542A7E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464</w:t>
            </w:r>
            <w:r w:rsidR="00826E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653</w:t>
            </w:r>
          </w:p>
        </w:tc>
        <w:tc>
          <w:tcPr>
            <w:tcW w:w="195" w:type="dxa"/>
          </w:tcPr>
          <w:p w14:paraId="348329F5" w14:textId="77777777" w:rsidR="0061297D" w:rsidRPr="00542A7E" w:rsidRDefault="0061297D" w:rsidP="0061297D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6ED613D" w14:textId="16085285" w:rsidR="0061297D" w:rsidRPr="00542A7E" w:rsidRDefault="00E922C3" w:rsidP="0061297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435</w:t>
            </w:r>
            <w:r w:rsidR="0061297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095</w:t>
            </w:r>
          </w:p>
        </w:tc>
        <w:tc>
          <w:tcPr>
            <w:tcW w:w="195" w:type="dxa"/>
          </w:tcPr>
          <w:p w14:paraId="7BB834B4" w14:textId="77777777" w:rsidR="0061297D" w:rsidRPr="00542A7E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64CACB89" w14:textId="53466C05" w:rsidR="0061297D" w:rsidRPr="00542A7E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</w:t>
            </w:r>
            <w:r w:rsidR="00010A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490</w:t>
            </w:r>
          </w:p>
        </w:tc>
        <w:tc>
          <w:tcPr>
            <w:tcW w:w="181" w:type="dxa"/>
          </w:tcPr>
          <w:p w14:paraId="52EF2135" w14:textId="77777777" w:rsidR="0061297D" w:rsidRPr="00542A7E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AD9D14F" w14:textId="4B27B636" w:rsidR="0061297D" w:rsidRPr="00542A7E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282</w:t>
            </w:r>
            <w:r w:rsidR="0061297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110</w:t>
            </w:r>
          </w:p>
        </w:tc>
      </w:tr>
      <w:tr w:rsidR="0061297D" w:rsidRPr="000D542A" w14:paraId="31DC20FF" w14:textId="77777777" w:rsidTr="00A43099">
        <w:trPr>
          <w:cantSplit/>
        </w:trPr>
        <w:tc>
          <w:tcPr>
            <w:tcW w:w="3586" w:type="dxa"/>
            <w:vAlign w:val="bottom"/>
          </w:tcPr>
          <w:p w14:paraId="6FE6E7AC" w14:textId="7E2C4B95" w:rsidR="0061297D" w:rsidRPr="001B33CB" w:rsidRDefault="0061297D" w:rsidP="0061297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0852ABD9" w14:textId="35E4D49B" w:rsidR="0061297D" w:rsidRPr="00542A7E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826E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872</w:t>
            </w:r>
            <w:r w:rsidR="00826E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932</w:t>
            </w:r>
          </w:p>
        </w:tc>
        <w:tc>
          <w:tcPr>
            <w:tcW w:w="195" w:type="dxa"/>
          </w:tcPr>
          <w:p w14:paraId="669748C5" w14:textId="77777777" w:rsidR="0061297D" w:rsidRPr="00542A7E" w:rsidRDefault="0061297D" w:rsidP="0061297D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4CF9C76" w14:textId="6D3799D4" w:rsidR="0061297D" w:rsidRPr="00542A7E" w:rsidRDefault="00E922C3" w:rsidP="0061297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  <w:r w:rsidR="006129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392</w:t>
            </w:r>
            <w:r w:rsidR="0061297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933</w:t>
            </w:r>
          </w:p>
        </w:tc>
        <w:tc>
          <w:tcPr>
            <w:tcW w:w="195" w:type="dxa"/>
          </w:tcPr>
          <w:p w14:paraId="3BB22E1D" w14:textId="77777777" w:rsidR="0061297D" w:rsidRPr="00542A7E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3D9FE0CF" w14:textId="662780F1" w:rsidR="0061297D" w:rsidRPr="00542A7E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10A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</w:t>
            </w:r>
            <w:r w:rsidR="00010A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393</w:t>
            </w:r>
          </w:p>
        </w:tc>
        <w:tc>
          <w:tcPr>
            <w:tcW w:w="181" w:type="dxa"/>
          </w:tcPr>
          <w:p w14:paraId="3980299C" w14:textId="77777777" w:rsidR="0061297D" w:rsidRPr="00542A7E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4C9194C" w14:textId="4D860830" w:rsidR="0061297D" w:rsidRPr="00542A7E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</w:t>
            </w:r>
            <w:r w:rsidR="0061297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597</w:t>
            </w:r>
            <w:r w:rsidR="0061297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938</w:t>
            </w:r>
          </w:p>
        </w:tc>
      </w:tr>
      <w:tr w:rsidR="00EA42D0" w:rsidRPr="000D542A" w14:paraId="290F84F5" w14:textId="77777777" w:rsidTr="006B563D">
        <w:trPr>
          <w:cantSplit/>
          <w:trHeight w:val="343"/>
        </w:trPr>
        <w:tc>
          <w:tcPr>
            <w:tcW w:w="3586" w:type="dxa"/>
          </w:tcPr>
          <w:p w14:paraId="483E8AA1" w14:textId="5163EC88" w:rsidR="00EA42D0" w:rsidRPr="003D64FD" w:rsidRDefault="00EA42D0" w:rsidP="00EA42D0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225919A2" w14:textId="77777777" w:rsidR="00EA42D0" w:rsidRPr="003D64FD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95" w:type="dxa"/>
          </w:tcPr>
          <w:p w14:paraId="4F3918D8" w14:textId="77777777" w:rsidR="00EA42D0" w:rsidRPr="003D64FD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C7AEAC3" w14:textId="77777777" w:rsidR="00EA42D0" w:rsidRPr="003D64FD" w:rsidRDefault="00EA42D0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5" w:type="dxa"/>
          </w:tcPr>
          <w:p w14:paraId="728D21F0" w14:textId="77777777" w:rsidR="00EA42D0" w:rsidRPr="003D64FD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2B5BF1FE" w14:textId="77777777" w:rsidR="00EA42D0" w:rsidRPr="003D64FD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1" w:type="dxa"/>
          </w:tcPr>
          <w:p w14:paraId="015F7638" w14:textId="77777777" w:rsidR="00EA42D0" w:rsidRPr="003D64FD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646E6C2" w14:textId="77777777" w:rsidR="00EA42D0" w:rsidRPr="003D64FD" w:rsidRDefault="00EA42D0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</w:tr>
      <w:tr w:rsidR="006B563D" w:rsidRPr="000D542A" w14:paraId="4FEC74FB" w14:textId="77777777" w:rsidTr="006B563D">
        <w:trPr>
          <w:cantSplit/>
          <w:trHeight w:val="343"/>
        </w:trPr>
        <w:tc>
          <w:tcPr>
            <w:tcW w:w="3586" w:type="dxa"/>
          </w:tcPr>
          <w:p w14:paraId="69106FCD" w14:textId="77777777" w:rsidR="006B563D" w:rsidRPr="003D64FD" w:rsidRDefault="006B563D" w:rsidP="00EA42D0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5" w:type="dxa"/>
          </w:tcPr>
          <w:p w14:paraId="369E0575" w14:textId="77777777" w:rsidR="006B563D" w:rsidRPr="003D64FD" w:rsidRDefault="006B563D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95" w:type="dxa"/>
          </w:tcPr>
          <w:p w14:paraId="67442840" w14:textId="77777777" w:rsidR="006B563D" w:rsidRPr="003D64FD" w:rsidRDefault="006B563D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94" w:type="dxa"/>
          </w:tcPr>
          <w:p w14:paraId="3CC91BC8" w14:textId="77777777" w:rsidR="006B563D" w:rsidRPr="003D64FD" w:rsidRDefault="006B563D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5" w:type="dxa"/>
          </w:tcPr>
          <w:p w14:paraId="0A3B9D27" w14:textId="77777777" w:rsidR="006B563D" w:rsidRPr="003D64FD" w:rsidRDefault="006B563D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65" w:type="dxa"/>
          </w:tcPr>
          <w:p w14:paraId="2C089E50" w14:textId="77777777" w:rsidR="006B563D" w:rsidRPr="003D64FD" w:rsidRDefault="006B563D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1" w:type="dxa"/>
          </w:tcPr>
          <w:p w14:paraId="61AE1EEE" w14:textId="77777777" w:rsidR="006B563D" w:rsidRPr="003D64FD" w:rsidRDefault="006B563D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59" w:type="dxa"/>
          </w:tcPr>
          <w:p w14:paraId="6FE56F51" w14:textId="77777777" w:rsidR="006B563D" w:rsidRPr="003D64FD" w:rsidRDefault="006B563D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</w:tr>
      <w:tr w:rsidR="004D15C2" w:rsidRPr="000D542A" w14:paraId="502AEFC9" w14:textId="77777777" w:rsidTr="006B563D">
        <w:trPr>
          <w:cantSplit/>
          <w:trHeight w:val="343"/>
        </w:trPr>
        <w:tc>
          <w:tcPr>
            <w:tcW w:w="3586" w:type="dxa"/>
          </w:tcPr>
          <w:p w14:paraId="3C24BADF" w14:textId="77777777" w:rsidR="004D15C2" w:rsidRPr="003D64FD" w:rsidRDefault="004D15C2" w:rsidP="004D15C2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5" w:type="dxa"/>
          </w:tcPr>
          <w:p w14:paraId="6821DFB1" w14:textId="77777777" w:rsidR="004D15C2" w:rsidRPr="003D64FD" w:rsidRDefault="004D15C2" w:rsidP="004D15C2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95" w:type="dxa"/>
          </w:tcPr>
          <w:p w14:paraId="768F6B9B" w14:textId="77777777" w:rsidR="004D15C2" w:rsidRPr="003D64FD" w:rsidRDefault="004D15C2" w:rsidP="004D15C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94" w:type="dxa"/>
          </w:tcPr>
          <w:p w14:paraId="771FFF22" w14:textId="77777777" w:rsidR="004D15C2" w:rsidRPr="003D64FD" w:rsidRDefault="004D15C2" w:rsidP="004D15C2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5" w:type="dxa"/>
          </w:tcPr>
          <w:p w14:paraId="218BB5DD" w14:textId="77777777" w:rsidR="004D15C2" w:rsidRPr="003D64FD" w:rsidRDefault="004D15C2" w:rsidP="004D15C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65" w:type="dxa"/>
          </w:tcPr>
          <w:p w14:paraId="07CC922A" w14:textId="77777777" w:rsidR="004D15C2" w:rsidRPr="003D64FD" w:rsidRDefault="004D15C2" w:rsidP="004D15C2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1" w:type="dxa"/>
          </w:tcPr>
          <w:p w14:paraId="4E10158C" w14:textId="77777777" w:rsidR="004D15C2" w:rsidRPr="003D64FD" w:rsidRDefault="004D15C2" w:rsidP="004D15C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59" w:type="dxa"/>
          </w:tcPr>
          <w:p w14:paraId="5A176FDA" w14:textId="77777777" w:rsidR="004D15C2" w:rsidRPr="003D64FD" w:rsidRDefault="004D15C2" w:rsidP="004D15C2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</w:tr>
      <w:tr w:rsidR="006B563D" w:rsidRPr="000D542A" w14:paraId="59A3A3A3" w14:textId="77777777" w:rsidTr="006B563D">
        <w:trPr>
          <w:cantSplit/>
          <w:trHeight w:val="343"/>
        </w:trPr>
        <w:tc>
          <w:tcPr>
            <w:tcW w:w="3586" w:type="dxa"/>
          </w:tcPr>
          <w:p w14:paraId="76FE9DF3" w14:textId="77777777" w:rsidR="006B563D" w:rsidRPr="003D64FD" w:rsidRDefault="006B563D" w:rsidP="00EA42D0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5" w:type="dxa"/>
          </w:tcPr>
          <w:p w14:paraId="20FE5D14" w14:textId="77777777" w:rsidR="006B563D" w:rsidRPr="003D64FD" w:rsidRDefault="006B563D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95" w:type="dxa"/>
          </w:tcPr>
          <w:p w14:paraId="59458E06" w14:textId="77777777" w:rsidR="006B563D" w:rsidRPr="003D64FD" w:rsidRDefault="006B563D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94" w:type="dxa"/>
          </w:tcPr>
          <w:p w14:paraId="5C665A23" w14:textId="77777777" w:rsidR="006B563D" w:rsidRPr="003D64FD" w:rsidRDefault="006B563D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5" w:type="dxa"/>
          </w:tcPr>
          <w:p w14:paraId="5D9CE860" w14:textId="77777777" w:rsidR="006B563D" w:rsidRPr="003D64FD" w:rsidRDefault="006B563D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65" w:type="dxa"/>
          </w:tcPr>
          <w:p w14:paraId="678B87C9" w14:textId="77777777" w:rsidR="006B563D" w:rsidRPr="003D64FD" w:rsidRDefault="006B563D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1" w:type="dxa"/>
          </w:tcPr>
          <w:p w14:paraId="6EE50CD9" w14:textId="77777777" w:rsidR="006B563D" w:rsidRPr="003D64FD" w:rsidRDefault="006B563D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59" w:type="dxa"/>
          </w:tcPr>
          <w:p w14:paraId="642AD113" w14:textId="77777777" w:rsidR="006B563D" w:rsidRPr="003D64FD" w:rsidRDefault="006B563D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</w:tr>
      <w:tr w:rsidR="006B563D" w:rsidRPr="000D542A" w14:paraId="13DB3386" w14:textId="77777777" w:rsidTr="006B563D">
        <w:trPr>
          <w:cantSplit/>
          <w:trHeight w:val="343"/>
        </w:trPr>
        <w:tc>
          <w:tcPr>
            <w:tcW w:w="3586" w:type="dxa"/>
          </w:tcPr>
          <w:p w14:paraId="7A9E5BC6" w14:textId="77777777" w:rsidR="006B563D" w:rsidRPr="003D64FD" w:rsidRDefault="006B563D" w:rsidP="00EA42D0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5" w:type="dxa"/>
          </w:tcPr>
          <w:p w14:paraId="2833A87A" w14:textId="77777777" w:rsidR="006B563D" w:rsidRPr="003D64FD" w:rsidRDefault="006B563D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95" w:type="dxa"/>
          </w:tcPr>
          <w:p w14:paraId="60D31960" w14:textId="77777777" w:rsidR="006B563D" w:rsidRPr="003D64FD" w:rsidRDefault="006B563D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94" w:type="dxa"/>
          </w:tcPr>
          <w:p w14:paraId="1D81558A" w14:textId="77777777" w:rsidR="006B563D" w:rsidRPr="003D64FD" w:rsidRDefault="006B563D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5" w:type="dxa"/>
          </w:tcPr>
          <w:p w14:paraId="05BB4490" w14:textId="77777777" w:rsidR="006B563D" w:rsidRPr="003D64FD" w:rsidRDefault="006B563D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65" w:type="dxa"/>
          </w:tcPr>
          <w:p w14:paraId="7C41E8FA" w14:textId="77777777" w:rsidR="006B563D" w:rsidRPr="003D64FD" w:rsidRDefault="006B563D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1" w:type="dxa"/>
          </w:tcPr>
          <w:p w14:paraId="0793C685" w14:textId="77777777" w:rsidR="006B563D" w:rsidRPr="003D64FD" w:rsidRDefault="006B563D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59" w:type="dxa"/>
          </w:tcPr>
          <w:p w14:paraId="4B338DFE" w14:textId="77777777" w:rsidR="006B563D" w:rsidRPr="003D64FD" w:rsidRDefault="006B563D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</w:tr>
      <w:tr w:rsidR="001F41C8" w:rsidRPr="000D542A" w14:paraId="6689666C" w14:textId="77777777" w:rsidTr="006B563D">
        <w:trPr>
          <w:cantSplit/>
          <w:trHeight w:val="343"/>
        </w:trPr>
        <w:tc>
          <w:tcPr>
            <w:tcW w:w="3586" w:type="dxa"/>
          </w:tcPr>
          <w:p w14:paraId="362E97A5" w14:textId="77777777" w:rsidR="001F41C8" w:rsidRPr="003D64FD" w:rsidRDefault="001F41C8" w:rsidP="00EA42D0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5" w:type="dxa"/>
          </w:tcPr>
          <w:p w14:paraId="347C7526" w14:textId="77777777" w:rsidR="001F41C8" w:rsidRPr="003D64FD" w:rsidRDefault="001F41C8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95" w:type="dxa"/>
          </w:tcPr>
          <w:p w14:paraId="25A71556" w14:textId="77777777" w:rsidR="001F41C8" w:rsidRPr="003D64FD" w:rsidRDefault="001F41C8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94" w:type="dxa"/>
          </w:tcPr>
          <w:p w14:paraId="15EA589D" w14:textId="77777777" w:rsidR="001F41C8" w:rsidRPr="003D64FD" w:rsidRDefault="001F41C8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5" w:type="dxa"/>
          </w:tcPr>
          <w:p w14:paraId="5A5646BE" w14:textId="77777777" w:rsidR="001F41C8" w:rsidRPr="003D64FD" w:rsidRDefault="001F41C8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65" w:type="dxa"/>
          </w:tcPr>
          <w:p w14:paraId="3AE4BA58" w14:textId="77777777" w:rsidR="001F41C8" w:rsidRPr="003D64FD" w:rsidRDefault="001F41C8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1" w:type="dxa"/>
          </w:tcPr>
          <w:p w14:paraId="73CD9B35" w14:textId="77777777" w:rsidR="001F41C8" w:rsidRPr="003D64FD" w:rsidRDefault="001F41C8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59" w:type="dxa"/>
          </w:tcPr>
          <w:p w14:paraId="31C826E8" w14:textId="77777777" w:rsidR="001F41C8" w:rsidRPr="003D64FD" w:rsidRDefault="001F41C8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</w:tr>
      <w:tr w:rsidR="001F41C8" w:rsidRPr="000D542A" w14:paraId="0E3E0C6B" w14:textId="77777777" w:rsidTr="006B563D">
        <w:trPr>
          <w:cantSplit/>
          <w:trHeight w:val="343"/>
        </w:trPr>
        <w:tc>
          <w:tcPr>
            <w:tcW w:w="3586" w:type="dxa"/>
          </w:tcPr>
          <w:p w14:paraId="23CC0AFA" w14:textId="77777777" w:rsidR="001F41C8" w:rsidRPr="003D64FD" w:rsidRDefault="001F41C8" w:rsidP="00EA42D0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5" w:type="dxa"/>
          </w:tcPr>
          <w:p w14:paraId="65CDF0B6" w14:textId="77777777" w:rsidR="001F41C8" w:rsidRPr="003D64FD" w:rsidRDefault="001F41C8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95" w:type="dxa"/>
          </w:tcPr>
          <w:p w14:paraId="2898526E" w14:textId="77777777" w:rsidR="001F41C8" w:rsidRPr="003D64FD" w:rsidRDefault="001F41C8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94" w:type="dxa"/>
          </w:tcPr>
          <w:p w14:paraId="769F1768" w14:textId="77777777" w:rsidR="001F41C8" w:rsidRPr="003D64FD" w:rsidRDefault="001F41C8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5" w:type="dxa"/>
          </w:tcPr>
          <w:p w14:paraId="5051DBA1" w14:textId="77777777" w:rsidR="001F41C8" w:rsidRPr="003D64FD" w:rsidRDefault="001F41C8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65" w:type="dxa"/>
          </w:tcPr>
          <w:p w14:paraId="6F638A39" w14:textId="77777777" w:rsidR="001F41C8" w:rsidRPr="003D64FD" w:rsidRDefault="001F41C8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1" w:type="dxa"/>
          </w:tcPr>
          <w:p w14:paraId="58BAABA2" w14:textId="77777777" w:rsidR="001F41C8" w:rsidRPr="003D64FD" w:rsidRDefault="001F41C8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59" w:type="dxa"/>
          </w:tcPr>
          <w:p w14:paraId="0C575AAB" w14:textId="77777777" w:rsidR="001F41C8" w:rsidRPr="003D64FD" w:rsidRDefault="001F41C8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</w:tr>
      <w:tr w:rsidR="00C72B07" w:rsidRPr="000D542A" w14:paraId="53E38D71" w14:textId="77777777" w:rsidTr="006B563D">
        <w:trPr>
          <w:cantSplit/>
          <w:trHeight w:val="343"/>
        </w:trPr>
        <w:tc>
          <w:tcPr>
            <w:tcW w:w="3586" w:type="dxa"/>
          </w:tcPr>
          <w:p w14:paraId="59770FF0" w14:textId="77777777" w:rsidR="00C72B07" w:rsidRPr="003D64FD" w:rsidRDefault="00C72B07" w:rsidP="00EA42D0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5" w:type="dxa"/>
          </w:tcPr>
          <w:p w14:paraId="47AB496C" w14:textId="77777777" w:rsidR="00C72B07" w:rsidRPr="003D64FD" w:rsidRDefault="00C72B07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95" w:type="dxa"/>
          </w:tcPr>
          <w:p w14:paraId="112C88E8" w14:textId="77777777" w:rsidR="00C72B07" w:rsidRPr="003D64FD" w:rsidRDefault="00C72B07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94" w:type="dxa"/>
          </w:tcPr>
          <w:p w14:paraId="748CE97F" w14:textId="77777777" w:rsidR="00C72B07" w:rsidRPr="003D64FD" w:rsidRDefault="00C72B07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5" w:type="dxa"/>
          </w:tcPr>
          <w:p w14:paraId="5CE69656" w14:textId="77777777" w:rsidR="00C72B07" w:rsidRPr="003D64FD" w:rsidRDefault="00C72B07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65" w:type="dxa"/>
          </w:tcPr>
          <w:p w14:paraId="15223BFC" w14:textId="77777777" w:rsidR="00C72B07" w:rsidRPr="003D64FD" w:rsidRDefault="00C72B07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1" w:type="dxa"/>
          </w:tcPr>
          <w:p w14:paraId="5D63E4BF" w14:textId="77777777" w:rsidR="00C72B07" w:rsidRPr="003D64FD" w:rsidRDefault="00C72B07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59" w:type="dxa"/>
          </w:tcPr>
          <w:p w14:paraId="5C4B680C" w14:textId="77777777" w:rsidR="00C72B07" w:rsidRPr="003D64FD" w:rsidRDefault="00C72B07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</w:tr>
      <w:tr w:rsidR="00EA42D0" w:rsidRPr="000D542A" w14:paraId="73E94918" w14:textId="77777777" w:rsidTr="006B563D">
        <w:trPr>
          <w:cantSplit/>
        </w:trPr>
        <w:tc>
          <w:tcPr>
            <w:tcW w:w="3586" w:type="dxa"/>
          </w:tcPr>
          <w:p w14:paraId="5E27D709" w14:textId="01761080" w:rsidR="00EA42D0" w:rsidRPr="00FF170F" w:rsidRDefault="00EA42D0" w:rsidP="00EA42D0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FF170F">
              <w:rPr>
                <w:rFonts w:asciiTheme="majorBidi" w:hAnsiTheme="majorBidi" w:cs="Angsana New" w:hint="cs"/>
                <w:sz w:val="28"/>
                <w:szCs w:val="28"/>
                <w:cs/>
              </w:rPr>
              <w:lastRenderedPageBreak/>
              <w:t>ส่วนของผู้ถือหุ้น</w:t>
            </w:r>
          </w:p>
        </w:tc>
        <w:tc>
          <w:tcPr>
            <w:tcW w:w="1215" w:type="dxa"/>
          </w:tcPr>
          <w:p w14:paraId="39716AF5" w14:textId="77777777" w:rsidR="00EA42D0" w:rsidRPr="00506E99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</w:tcPr>
          <w:p w14:paraId="4F21080D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13ECCC4" w14:textId="77777777" w:rsidR="00EA42D0" w:rsidRPr="000D542A" w:rsidRDefault="00EA42D0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1424037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5A63CA0" w14:textId="77777777" w:rsidR="00EA42D0" w:rsidRPr="000D542A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57073E8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61B6472" w14:textId="77777777" w:rsidR="00EA42D0" w:rsidRPr="000D542A" w:rsidRDefault="00EA42D0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EA42D0" w:rsidRPr="000D542A" w14:paraId="317B9F6C" w14:textId="77777777" w:rsidTr="001B33CB">
        <w:trPr>
          <w:cantSplit/>
        </w:trPr>
        <w:tc>
          <w:tcPr>
            <w:tcW w:w="3586" w:type="dxa"/>
            <w:vAlign w:val="bottom"/>
          </w:tcPr>
          <w:p w14:paraId="072490A2" w14:textId="5AD6A5CA" w:rsidR="00EA42D0" w:rsidRPr="000D542A" w:rsidRDefault="00EA42D0" w:rsidP="00EA42D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1215" w:type="dxa"/>
          </w:tcPr>
          <w:p w14:paraId="20CD4875" w14:textId="77777777" w:rsidR="00EA42D0" w:rsidRPr="00506E99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</w:tcPr>
          <w:p w14:paraId="7E616D6B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AAF958F" w14:textId="77777777" w:rsidR="00EA42D0" w:rsidRPr="000D542A" w:rsidRDefault="00EA42D0" w:rsidP="00EA42D0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D097A2C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FA0C121" w14:textId="77777777" w:rsidR="00EA42D0" w:rsidRPr="000D542A" w:rsidRDefault="00EA42D0" w:rsidP="00EA42D0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51DCBFB" w14:textId="77777777" w:rsidR="00EA42D0" w:rsidRPr="000D542A" w:rsidRDefault="00EA42D0" w:rsidP="00EA42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327307B" w14:textId="77777777" w:rsidR="00EA42D0" w:rsidRPr="000D542A" w:rsidRDefault="00EA42D0" w:rsidP="00EA42D0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61297D" w:rsidRPr="000D542A" w14:paraId="1C2926E8" w14:textId="77777777" w:rsidTr="001B33CB">
        <w:trPr>
          <w:cantSplit/>
        </w:trPr>
        <w:tc>
          <w:tcPr>
            <w:tcW w:w="3586" w:type="dxa"/>
            <w:vAlign w:val="bottom"/>
          </w:tcPr>
          <w:p w14:paraId="0FE100E6" w14:textId="2DB1DEBC" w:rsidR="0061297D" w:rsidRDefault="0061297D" w:rsidP="0061297D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ทุนจดทะเบียน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45EC1F7E" w14:textId="1AD1D51D" w:rsidR="0061297D" w:rsidRPr="00542A7E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  <w:r w:rsidR="00826E7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269</w:t>
            </w:r>
            <w:r w:rsidR="00826E7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343</w:t>
            </w:r>
          </w:p>
        </w:tc>
        <w:tc>
          <w:tcPr>
            <w:tcW w:w="195" w:type="dxa"/>
          </w:tcPr>
          <w:p w14:paraId="0E80F77F" w14:textId="77777777" w:rsidR="0061297D" w:rsidRPr="00542A7E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4A38AFF" w14:textId="05280A7E" w:rsidR="0061297D" w:rsidRPr="00542A7E" w:rsidRDefault="00E922C3" w:rsidP="0061297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269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343</w:t>
            </w:r>
          </w:p>
        </w:tc>
        <w:tc>
          <w:tcPr>
            <w:tcW w:w="195" w:type="dxa"/>
          </w:tcPr>
          <w:p w14:paraId="11181389" w14:textId="77777777" w:rsidR="0061297D" w:rsidRPr="00542A7E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63B21967" w14:textId="385F92E8" w:rsidR="0061297D" w:rsidRPr="00542A7E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81" w:type="dxa"/>
          </w:tcPr>
          <w:p w14:paraId="42856BD2" w14:textId="77777777" w:rsidR="0061297D" w:rsidRPr="00542A7E" w:rsidRDefault="0061297D" w:rsidP="00612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1386243E" w14:textId="3B47A7A5" w:rsidR="0061297D" w:rsidRPr="00542A7E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269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343</w:t>
            </w:r>
          </w:p>
        </w:tc>
      </w:tr>
      <w:tr w:rsidR="00010A0D" w:rsidRPr="000D542A" w14:paraId="65338463" w14:textId="77777777" w:rsidTr="001B33CB">
        <w:trPr>
          <w:cantSplit/>
        </w:trPr>
        <w:tc>
          <w:tcPr>
            <w:tcW w:w="3586" w:type="dxa"/>
            <w:vAlign w:val="bottom"/>
          </w:tcPr>
          <w:p w14:paraId="146E42E6" w14:textId="699DFB26" w:rsidR="00010A0D" w:rsidRPr="000D542A" w:rsidRDefault="00010A0D" w:rsidP="00010A0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ทุนที่ออกและชำระแล้ว</w:t>
            </w: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65091E49" w14:textId="7DF2349F" w:rsidR="00010A0D" w:rsidRPr="00542A7E" w:rsidRDefault="00E922C3" w:rsidP="00010A0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269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343</w:t>
            </w:r>
          </w:p>
        </w:tc>
        <w:tc>
          <w:tcPr>
            <w:tcW w:w="195" w:type="dxa"/>
          </w:tcPr>
          <w:p w14:paraId="29DBC138" w14:textId="77777777" w:rsidR="00010A0D" w:rsidRPr="00542A7E" w:rsidRDefault="00010A0D" w:rsidP="00010A0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6E904DFE" w14:textId="6C273154" w:rsidR="00010A0D" w:rsidRPr="00542A7E" w:rsidRDefault="00E922C3" w:rsidP="00010A0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269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343</w:t>
            </w:r>
          </w:p>
        </w:tc>
        <w:tc>
          <w:tcPr>
            <w:tcW w:w="195" w:type="dxa"/>
          </w:tcPr>
          <w:p w14:paraId="310D0282" w14:textId="77777777" w:rsidR="00010A0D" w:rsidRPr="00542A7E" w:rsidRDefault="00010A0D" w:rsidP="00010A0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</w:tcPr>
          <w:p w14:paraId="5B260B2B" w14:textId="4BF8811D" w:rsidR="00010A0D" w:rsidRPr="00542A7E" w:rsidRDefault="00E922C3" w:rsidP="00010A0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269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343</w:t>
            </w:r>
          </w:p>
        </w:tc>
        <w:tc>
          <w:tcPr>
            <w:tcW w:w="181" w:type="dxa"/>
          </w:tcPr>
          <w:p w14:paraId="5D875792" w14:textId="77777777" w:rsidR="00010A0D" w:rsidRPr="00542A7E" w:rsidRDefault="00010A0D" w:rsidP="00010A0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2C376BE9" w14:textId="46F72920" w:rsidR="00010A0D" w:rsidRPr="00542A7E" w:rsidRDefault="00E922C3" w:rsidP="00010A0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269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343</w:t>
            </w:r>
          </w:p>
        </w:tc>
      </w:tr>
      <w:tr w:rsidR="00010A0D" w:rsidRPr="000D542A" w14:paraId="61514A96" w14:textId="77777777" w:rsidTr="00C3054C">
        <w:trPr>
          <w:cantSplit/>
        </w:trPr>
        <w:tc>
          <w:tcPr>
            <w:tcW w:w="3586" w:type="dxa"/>
            <w:vAlign w:val="bottom"/>
          </w:tcPr>
          <w:p w14:paraId="687B5DB0" w14:textId="779EF43D" w:rsidR="00010A0D" w:rsidRPr="000D542A" w:rsidRDefault="00010A0D" w:rsidP="00010A0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ส่วนเกินมูลค่าหุ้น</w:t>
            </w:r>
          </w:p>
        </w:tc>
        <w:tc>
          <w:tcPr>
            <w:tcW w:w="1215" w:type="dxa"/>
          </w:tcPr>
          <w:p w14:paraId="5FC625FE" w14:textId="44507506" w:rsidR="00010A0D" w:rsidRPr="00542A7E" w:rsidRDefault="00E922C3" w:rsidP="00010A0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371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008</w:t>
            </w:r>
          </w:p>
        </w:tc>
        <w:tc>
          <w:tcPr>
            <w:tcW w:w="195" w:type="dxa"/>
          </w:tcPr>
          <w:p w14:paraId="4FAC612E" w14:textId="77777777" w:rsidR="00010A0D" w:rsidRPr="00542A7E" w:rsidRDefault="00010A0D" w:rsidP="00010A0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3190EBC" w14:textId="369C4E24" w:rsidR="00010A0D" w:rsidRPr="00542A7E" w:rsidRDefault="00E922C3" w:rsidP="00010A0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371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008</w:t>
            </w:r>
          </w:p>
        </w:tc>
        <w:tc>
          <w:tcPr>
            <w:tcW w:w="195" w:type="dxa"/>
          </w:tcPr>
          <w:p w14:paraId="135700CA" w14:textId="77777777" w:rsidR="00010A0D" w:rsidRPr="00542A7E" w:rsidRDefault="00010A0D" w:rsidP="00010A0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BC60B98" w14:textId="177E1B11" w:rsidR="00010A0D" w:rsidRPr="00542A7E" w:rsidRDefault="00E922C3" w:rsidP="00010A0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371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008</w:t>
            </w:r>
          </w:p>
        </w:tc>
        <w:tc>
          <w:tcPr>
            <w:tcW w:w="181" w:type="dxa"/>
          </w:tcPr>
          <w:p w14:paraId="47B78143" w14:textId="77777777" w:rsidR="00010A0D" w:rsidRPr="00542A7E" w:rsidRDefault="00010A0D" w:rsidP="00010A0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5E6C646" w14:textId="12F195B5" w:rsidR="00010A0D" w:rsidRPr="00542A7E" w:rsidRDefault="00E922C3" w:rsidP="00010A0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371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008</w:t>
            </w:r>
          </w:p>
        </w:tc>
      </w:tr>
      <w:tr w:rsidR="00010A0D" w:rsidRPr="000D542A" w14:paraId="6BE901E2" w14:textId="77777777" w:rsidTr="00C3054C">
        <w:trPr>
          <w:cantSplit/>
        </w:trPr>
        <w:tc>
          <w:tcPr>
            <w:tcW w:w="3586" w:type="dxa"/>
            <w:vAlign w:val="bottom"/>
          </w:tcPr>
          <w:p w14:paraId="05A2B1C2" w14:textId="6D3ADBC0" w:rsidR="00010A0D" w:rsidRPr="000D542A" w:rsidRDefault="00010A0D" w:rsidP="00010A0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215" w:type="dxa"/>
          </w:tcPr>
          <w:p w14:paraId="4D8A1B45" w14:textId="77777777" w:rsidR="00010A0D" w:rsidRPr="00542A7E" w:rsidRDefault="00010A0D" w:rsidP="00010A0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</w:tcPr>
          <w:p w14:paraId="4644FDF5" w14:textId="77777777" w:rsidR="00010A0D" w:rsidRPr="00542A7E" w:rsidRDefault="00010A0D" w:rsidP="00010A0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FCF7C50" w14:textId="77777777" w:rsidR="00010A0D" w:rsidRPr="00542A7E" w:rsidRDefault="00010A0D" w:rsidP="00010A0D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5E100E0" w14:textId="77777777" w:rsidR="00010A0D" w:rsidRPr="00542A7E" w:rsidRDefault="00010A0D" w:rsidP="00010A0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3EB55DD" w14:textId="77777777" w:rsidR="00010A0D" w:rsidRPr="00542A7E" w:rsidRDefault="00010A0D" w:rsidP="00010A0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4649B383" w14:textId="77777777" w:rsidR="00010A0D" w:rsidRPr="00542A7E" w:rsidRDefault="00010A0D" w:rsidP="00010A0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4787339" w14:textId="77777777" w:rsidR="00010A0D" w:rsidRPr="00542A7E" w:rsidRDefault="00010A0D" w:rsidP="00010A0D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010A0D" w:rsidRPr="000D542A" w14:paraId="62AB4FB1" w14:textId="77777777" w:rsidTr="00C3054C">
        <w:trPr>
          <w:cantSplit/>
        </w:trPr>
        <w:tc>
          <w:tcPr>
            <w:tcW w:w="3586" w:type="dxa"/>
            <w:vAlign w:val="bottom"/>
          </w:tcPr>
          <w:p w14:paraId="6572A2CC" w14:textId="6FBAF5B7" w:rsidR="00010A0D" w:rsidRPr="000D542A" w:rsidRDefault="00010A0D" w:rsidP="00010A0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จัดสรรแล้ว</w:t>
            </w:r>
          </w:p>
        </w:tc>
        <w:tc>
          <w:tcPr>
            <w:tcW w:w="1215" w:type="dxa"/>
          </w:tcPr>
          <w:p w14:paraId="79DC5322" w14:textId="77777777" w:rsidR="00010A0D" w:rsidRPr="00542A7E" w:rsidRDefault="00010A0D" w:rsidP="00010A0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</w:tcPr>
          <w:p w14:paraId="146E3631" w14:textId="77777777" w:rsidR="00010A0D" w:rsidRPr="00542A7E" w:rsidRDefault="00010A0D" w:rsidP="00010A0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321AC92" w14:textId="77777777" w:rsidR="00010A0D" w:rsidRPr="00542A7E" w:rsidRDefault="00010A0D" w:rsidP="00010A0D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DE654C7" w14:textId="77777777" w:rsidR="00010A0D" w:rsidRPr="00542A7E" w:rsidRDefault="00010A0D" w:rsidP="00010A0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84F13D0" w14:textId="77777777" w:rsidR="00010A0D" w:rsidRPr="00542A7E" w:rsidRDefault="00010A0D" w:rsidP="00010A0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7CB7CAE8" w14:textId="77777777" w:rsidR="00010A0D" w:rsidRPr="00542A7E" w:rsidRDefault="00010A0D" w:rsidP="00010A0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1F016E6" w14:textId="77777777" w:rsidR="00010A0D" w:rsidRPr="00542A7E" w:rsidRDefault="00010A0D" w:rsidP="00010A0D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010A0D" w:rsidRPr="000D542A" w14:paraId="6F01B427" w14:textId="77777777" w:rsidTr="00C3054C">
        <w:trPr>
          <w:cantSplit/>
        </w:trPr>
        <w:tc>
          <w:tcPr>
            <w:tcW w:w="3586" w:type="dxa"/>
            <w:vAlign w:val="bottom"/>
          </w:tcPr>
          <w:p w14:paraId="60575797" w14:textId="15EC0ED9" w:rsidR="00010A0D" w:rsidRPr="000D542A" w:rsidRDefault="00010A0D" w:rsidP="00010A0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1215" w:type="dxa"/>
          </w:tcPr>
          <w:p w14:paraId="11C81A31" w14:textId="1F5365FF" w:rsidR="00010A0D" w:rsidRPr="00542A7E" w:rsidRDefault="00E922C3" w:rsidP="00010A0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153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579</w:t>
            </w:r>
          </w:p>
        </w:tc>
        <w:tc>
          <w:tcPr>
            <w:tcW w:w="195" w:type="dxa"/>
          </w:tcPr>
          <w:p w14:paraId="44A19794" w14:textId="77777777" w:rsidR="00010A0D" w:rsidRPr="00542A7E" w:rsidRDefault="00010A0D" w:rsidP="00010A0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640D113" w14:textId="256E80D7" w:rsidR="00010A0D" w:rsidRPr="00542A7E" w:rsidRDefault="00E922C3" w:rsidP="00010A0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153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579</w:t>
            </w:r>
          </w:p>
        </w:tc>
        <w:tc>
          <w:tcPr>
            <w:tcW w:w="195" w:type="dxa"/>
          </w:tcPr>
          <w:p w14:paraId="7FA1843D" w14:textId="77777777" w:rsidR="00010A0D" w:rsidRPr="00542A7E" w:rsidRDefault="00010A0D" w:rsidP="00010A0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25B1D28" w14:textId="64B10631" w:rsidR="00010A0D" w:rsidRPr="00542A7E" w:rsidRDefault="00E922C3" w:rsidP="00010A0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153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579</w:t>
            </w:r>
          </w:p>
        </w:tc>
        <w:tc>
          <w:tcPr>
            <w:tcW w:w="181" w:type="dxa"/>
          </w:tcPr>
          <w:p w14:paraId="2C7A7142" w14:textId="77777777" w:rsidR="00010A0D" w:rsidRPr="00542A7E" w:rsidRDefault="00010A0D" w:rsidP="00010A0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057AFD7" w14:textId="5908F581" w:rsidR="00010A0D" w:rsidRPr="00542A7E" w:rsidRDefault="00E922C3" w:rsidP="00010A0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153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579</w:t>
            </w:r>
          </w:p>
        </w:tc>
      </w:tr>
      <w:tr w:rsidR="00010A0D" w:rsidRPr="000D542A" w14:paraId="00C95CEF" w14:textId="77777777" w:rsidTr="00C3054C">
        <w:trPr>
          <w:cantSplit/>
        </w:trPr>
        <w:tc>
          <w:tcPr>
            <w:tcW w:w="3586" w:type="dxa"/>
            <w:vAlign w:val="bottom"/>
          </w:tcPr>
          <w:p w14:paraId="061B8248" w14:textId="2700DB9E" w:rsidR="00010A0D" w:rsidRPr="000D542A" w:rsidRDefault="00010A0D" w:rsidP="00010A0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215" w:type="dxa"/>
          </w:tcPr>
          <w:p w14:paraId="6861C411" w14:textId="25778909" w:rsidR="00010A0D" w:rsidRPr="00542A7E" w:rsidRDefault="00E922C3" w:rsidP="00010A0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14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544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165</w:t>
            </w:r>
          </w:p>
        </w:tc>
        <w:tc>
          <w:tcPr>
            <w:tcW w:w="195" w:type="dxa"/>
          </w:tcPr>
          <w:p w14:paraId="09ABBE0F" w14:textId="77777777" w:rsidR="00010A0D" w:rsidRPr="00542A7E" w:rsidRDefault="00010A0D" w:rsidP="00010A0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CA6FEEC" w14:textId="1B516FB4" w:rsidR="00010A0D" w:rsidRPr="00542A7E" w:rsidRDefault="00E922C3" w:rsidP="00010A0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13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619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793</w:t>
            </w:r>
          </w:p>
        </w:tc>
        <w:tc>
          <w:tcPr>
            <w:tcW w:w="195" w:type="dxa"/>
          </w:tcPr>
          <w:p w14:paraId="4D8E636C" w14:textId="77777777" w:rsidR="00010A0D" w:rsidRPr="00542A7E" w:rsidRDefault="00010A0D" w:rsidP="00010A0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A890F35" w14:textId="49E81624" w:rsidR="00010A0D" w:rsidRPr="00542A7E" w:rsidRDefault="00E922C3" w:rsidP="00010A0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902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280</w:t>
            </w:r>
          </w:p>
        </w:tc>
        <w:tc>
          <w:tcPr>
            <w:tcW w:w="181" w:type="dxa"/>
          </w:tcPr>
          <w:p w14:paraId="27195074" w14:textId="77777777" w:rsidR="00010A0D" w:rsidRPr="00542A7E" w:rsidRDefault="00010A0D" w:rsidP="00010A0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13030B5" w14:textId="47BF2AE8" w:rsidR="00010A0D" w:rsidRPr="00542A7E" w:rsidRDefault="00E922C3" w:rsidP="00010A0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13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012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569</w:t>
            </w:r>
          </w:p>
        </w:tc>
      </w:tr>
      <w:tr w:rsidR="00010A0D" w:rsidRPr="000D542A" w14:paraId="75166091" w14:textId="77777777" w:rsidTr="00C3054C">
        <w:trPr>
          <w:cantSplit/>
        </w:trPr>
        <w:tc>
          <w:tcPr>
            <w:tcW w:w="3586" w:type="dxa"/>
            <w:vAlign w:val="bottom"/>
          </w:tcPr>
          <w:p w14:paraId="3F7D3A9E" w14:textId="08EFB6AF" w:rsidR="00010A0D" w:rsidRPr="000D542A" w:rsidRDefault="00010A0D" w:rsidP="00010A0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23EA5C0" w14:textId="18B3AFCF" w:rsidR="00010A0D" w:rsidRPr="00542A7E" w:rsidRDefault="00E922C3" w:rsidP="00010A0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42</w:t>
            </w:r>
            <w:r w:rsidR="00A4229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054</w:t>
            </w:r>
          </w:p>
        </w:tc>
        <w:tc>
          <w:tcPr>
            <w:tcW w:w="195" w:type="dxa"/>
          </w:tcPr>
          <w:p w14:paraId="7869953B" w14:textId="77777777" w:rsidR="00010A0D" w:rsidRPr="00542A7E" w:rsidRDefault="00010A0D" w:rsidP="00010A0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58EFA83" w14:textId="1E371DB1" w:rsidR="00010A0D" w:rsidRPr="00542A7E" w:rsidRDefault="00E922C3" w:rsidP="00010A0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302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121</w:t>
            </w:r>
          </w:p>
        </w:tc>
        <w:tc>
          <w:tcPr>
            <w:tcW w:w="195" w:type="dxa"/>
          </w:tcPr>
          <w:p w14:paraId="592D33A7" w14:textId="77777777" w:rsidR="00010A0D" w:rsidRPr="00542A7E" w:rsidRDefault="00010A0D" w:rsidP="00010A0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3623731F" w14:textId="67A63460" w:rsidR="00010A0D" w:rsidRPr="00542A7E" w:rsidRDefault="00010A0D" w:rsidP="00010A0D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14:paraId="090443DB" w14:textId="77777777" w:rsidR="00010A0D" w:rsidRPr="00542A7E" w:rsidRDefault="00010A0D" w:rsidP="00010A0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3ABE900" w14:textId="0BDDE658" w:rsidR="00010A0D" w:rsidRPr="00542A7E" w:rsidRDefault="00010A0D" w:rsidP="00010A0D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-</w:t>
            </w:r>
          </w:p>
        </w:tc>
      </w:tr>
      <w:tr w:rsidR="00010A0D" w:rsidRPr="000D542A" w14:paraId="027FC91A" w14:textId="77777777" w:rsidTr="00C3054C">
        <w:trPr>
          <w:cantSplit/>
        </w:trPr>
        <w:tc>
          <w:tcPr>
            <w:tcW w:w="3586" w:type="dxa"/>
            <w:vAlign w:val="bottom"/>
          </w:tcPr>
          <w:p w14:paraId="4E638D70" w14:textId="6F40201A" w:rsidR="00010A0D" w:rsidRPr="001B33CB" w:rsidRDefault="00010A0D" w:rsidP="00010A0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รวมส่วนของบริษัทใหญ่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5C35DDD9" w14:textId="1210EB17" w:rsidR="00010A0D" w:rsidRPr="00542A7E" w:rsidRDefault="00E922C3" w:rsidP="00010A0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010A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761</w:t>
            </w:r>
            <w:r w:rsidR="00010A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</w:t>
            </w:r>
          </w:p>
        </w:tc>
        <w:tc>
          <w:tcPr>
            <w:tcW w:w="195" w:type="dxa"/>
          </w:tcPr>
          <w:p w14:paraId="198CB7B5" w14:textId="77777777" w:rsidR="00010A0D" w:rsidRPr="00542A7E" w:rsidRDefault="00010A0D" w:rsidP="00010A0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670677B" w14:textId="437AC5D9" w:rsidR="00010A0D" w:rsidRPr="00542A7E" w:rsidRDefault="00E922C3" w:rsidP="00010A0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15</w:t>
            </w:r>
            <w:r w:rsidR="00010A0D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,</w:t>
            </w:r>
            <w:r w:rsidRPr="00E922C3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715</w:t>
            </w:r>
            <w:r w:rsidR="00010A0D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,</w:t>
            </w:r>
            <w:r w:rsidRPr="00E922C3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844</w:t>
            </w:r>
          </w:p>
        </w:tc>
        <w:tc>
          <w:tcPr>
            <w:tcW w:w="195" w:type="dxa"/>
          </w:tcPr>
          <w:p w14:paraId="613EB385" w14:textId="77777777" w:rsidR="00010A0D" w:rsidRPr="00542A7E" w:rsidRDefault="00010A0D" w:rsidP="00010A0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3D79ED5A" w14:textId="29725227" w:rsidR="00010A0D" w:rsidRPr="00542A7E" w:rsidRDefault="00E922C3" w:rsidP="00010A0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010A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696</w:t>
            </w:r>
            <w:r w:rsidR="00010A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</w:p>
        </w:tc>
        <w:tc>
          <w:tcPr>
            <w:tcW w:w="181" w:type="dxa"/>
          </w:tcPr>
          <w:p w14:paraId="09936F17" w14:textId="77777777" w:rsidR="00010A0D" w:rsidRPr="00542A7E" w:rsidRDefault="00010A0D" w:rsidP="00010A0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78196D37" w14:textId="5ADA6C33" w:rsidR="00010A0D" w:rsidRPr="00542A7E" w:rsidRDefault="00E922C3" w:rsidP="00010A0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14</w:t>
            </w:r>
            <w:r w:rsidR="00010A0D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,</w:t>
            </w:r>
            <w:r w:rsidRPr="00E922C3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806</w:t>
            </w:r>
            <w:r w:rsidR="00010A0D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,</w:t>
            </w:r>
            <w:r w:rsidRPr="00E922C3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499</w:t>
            </w:r>
          </w:p>
        </w:tc>
      </w:tr>
      <w:tr w:rsidR="00010A0D" w:rsidRPr="000D542A" w14:paraId="4A5998A1" w14:textId="77777777" w:rsidTr="00C3054C">
        <w:trPr>
          <w:cantSplit/>
        </w:trPr>
        <w:tc>
          <w:tcPr>
            <w:tcW w:w="3586" w:type="dxa"/>
            <w:vAlign w:val="bottom"/>
          </w:tcPr>
          <w:p w14:paraId="28A321ED" w14:textId="0A1C7F0F" w:rsidR="00010A0D" w:rsidRPr="000D542A" w:rsidRDefault="00010A0D" w:rsidP="00010A0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5594EBA" w14:textId="75C0C340" w:rsidR="00010A0D" w:rsidRPr="00542A7E" w:rsidRDefault="00E922C3" w:rsidP="00010A0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585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622</w:t>
            </w:r>
          </w:p>
        </w:tc>
        <w:tc>
          <w:tcPr>
            <w:tcW w:w="195" w:type="dxa"/>
          </w:tcPr>
          <w:p w14:paraId="1E2DEFF1" w14:textId="77777777" w:rsidR="00010A0D" w:rsidRPr="00542A7E" w:rsidRDefault="00010A0D" w:rsidP="00010A0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35AB722" w14:textId="325420A4" w:rsidR="00010A0D" w:rsidRPr="00542A7E" w:rsidRDefault="00E922C3" w:rsidP="00010A0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539</w:t>
            </w:r>
            <w:r w:rsidR="00010A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431</w:t>
            </w:r>
          </w:p>
        </w:tc>
        <w:tc>
          <w:tcPr>
            <w:tcW w:w="195" w:type="dxa"/>
          </w:tcPr>
          <w:p w14:paraId="2A30713D" w14:textId="77777777" w:rsidR="00010A0D" w:rsidRPr="00542A7E" w:rsidRDefault="00010A0D" w:rsidP="00010A0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1F74FB7E" w14:textId="21C66275" w:rsidR="00010A0D" w:rsidRPr="00542A7E" w:rsidRDefault="00010A0D" w:rsidP="00010A0D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14:paraId="65E0CB71" w14:textId="77777777" w:rsidR="00010A0D" w:rsidRPr="00542A7E" w:rsidRDefault="00010A0D" w:rsidP="00010A0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BE99081" w14:textId="0875BD24" w:rsidR="00010A0D" w:rsidRPr="00542A7E" w:rsidRDefault="00010A0D" w:rsidP="00010A0D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-</w:t>
            </w:r>
          </w:p>
        </w:tc>
      </w:tr>
      <w:tr w:rsidR="00010A0D" w:rsidRPr="000D542A" w14:paraId="030A7A1B" w14:textId="77777777" w:rsidTr="00C3054C">
        <w:trPr>
          <w:cantSplit/>
        </w:trPr>
        <w:tc>
          <w:tcPr>
            <w:tcW w:w="3586" w:type="dxa"/>
            <w:vAlign w:val="bottom"/>
          </w:tcPr>
          <w:p w14:paraId="6023C6F4" w14:textId="02430E70" w:rsidR="00010A0D" w:rsidRPr="001B33CB" w:rsidRDefault="00010A0D" w:rsidP="00010A0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794576E" w14:textId="0DD75B10" w:rsidR="00010A0D" w:rsidRPr="00542A7E" w:rsidRDefault="00E922C3" w:rsidP="00010A0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010A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</w:t>
            </w:r>
            <w:r w:rsidR="00010A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771</w:t>
            </w:r>
          </w:p>
        </w:tc>
        <w:tc>
          <w:tcPr>
            <w:tcW w:w="195" w:type="dxa"/>
          </w:tcPr>
          <w:p w14:paraId="70EAFA2A" w14:textId="77777777" w:rsidR="00010A0D" w:rsidRPr="00542A7E" w:rsidRDefault="00010A0D" w:rsidP="00010A0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18C09FC" w14:textId="02F5B18D" w:rsidR="00010A0D" w:rsidRPr="00542A7E" w:rsidRDefault="00E922C3" w:rsidP="00010A0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16</w:t>
            </w:r>
            <w:r w:rsidR="00010A0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255</w:t>
            </w:r>
            <w:r w:rsidR="00010A0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275</w:t>
            </w:r>
          </w:p>
        </w:tc>
        <w:tc>
          <w:tcPr>
            <w:tcW w:w="195" w:type="dxa"/>
          </w:tcPr>
          <w:p w14:paraId="7467AB3C" w14:textId="77777777" w:rsidR="00010A0D" w:rsidRPr="00542A7E" w:rsidRDefault="00010A0D" w:rsidP="00010A0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482120D2" w14:textId="30B6D7A4" w:rsidR="00010A0D" w:rsidRPr="00542A7E" w:rsidRDefault="00E922C3" w:rsidP="00010A0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010A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696</w:t>
            </w:r>
            <w:r w:rsidR="00010A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</w:p>
        </w:tc>
        <w:tc>
          <w:tcPr>
            <w:tcW w:w="181" w:type="dxa"/>
          </w:tcPr>
          <w:p w14:paraId="39F4FF9E" w14:textId="77777777" w:rsidR="00010A0D" w:rsidRPr="00542A7E" w:rsidRDefault="00010A0D" w:rsidP="00010A0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6FF1663" w14:textId="27E5D509" w:rsidR="00010A0D" w:rsidRPr="00542A7E" w:rsidRDefault="00E922C3" w:rsidP="00010A0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14</w:t>
            </w:r>
            <w:r w:rsidR="00010A0D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,</w:t>
            </w:r>
            <w:r w:rsidRPr="00E922C3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806</w:t>
            </w:r>
            <w:r w:rsidR="00010A0D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,</w:t>
            </w:r>
            <w:r w:rsidRPr="00E922C3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499</w:t>
            </w:r>
          </w:p>
        </w:tc>
      </w:tr>
      <w:tr w:rsidR="00010A0D" w:rsidRPr="000D542A" w14:paraId="5D0583E4" w14:textId="77777777" w:rsidTr="00C3054C">
        <w:trPr>
          <w:cantSplit/>
        </w:trPr>
        <w:tc>
          <w:tcPr>
            <w:tcW w:w="3586" w:type="dxa"/>
            <w:vAlign w:val="bottom"/>
          </w:tcPr>
          <w:p w14:paraId="1A0E169A" w14:textId="618D83B3" w:rsidR="00010A0D" w:rsidRPr="000D542A" w:rsidRDefault="00010A0D" w:rsidP="00010A0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2985E305" w14:textId="4921D32C" w:rsidR="00010A0D" w:rsidRPr="00542A7E" w:rsidRDefault="00E922C3" w:rsidP="00010A0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010A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</w:t>
            </w:r>
            <w:r w:rsidR="00010A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</w:t>
            </w:r>
          </w:p>
        </w:tc>
        <w:tc>
          <w:tcPr>
            <w:tcW w:w="195" w:type="dxa"/>
          </w:tcPr>
          <w:p w14:paraId="1062FED3" w14:textId="77777777" w:rsidR="00010A0D" w:rsidRPr="00542A7E" w:rsidRDefault="00010A0D" w:rsidP="00010A0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0D6AD7C" w14:textId="40FA67A7" w:rsidR="00010A0D" w:rsidRPr="00542A7E" w:rsidRDefault="00E922C3" w:rsidP="00010A0D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21</w:t>
            </w:r>
            <w:r w:rsidR="00010A0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648</w:t>
            </w:r>
            <w:r w:rsidR="00010A0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208</w:t>
            </w:r>
          </w:p>
        </w:tc>
        <w:tc>
          <w:tcPr>
            <w:tcW w:w="195" w:type="dxa"/>
          </w:tcPr>
          <w:p w14:paraId="06CA36CE" w14:textId="77777777" w:rsidR="00010A0D" w:rsidRPr="00542A7E" w:rsidRDefault="00010A0D" w:rsidP="00010A0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6A53EA0" w14:textId="3C983B21" w:rsidR="00010A0D" w:rsidRPr="00542A7E" w:rsidRDefault="00E922C3" w:rsidP="00010A0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010A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024</w:t>
            </w:r>
            <w:r w:rsidR="00010A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603</w:t>
            </w:r>
          </w:p>
        </w:tc>
        <w:tc>
          <w:tcPr>
            <w:tcW w:w="181" w:type="dxa"/>
          </w:tcPr>
          <w:p w14:paraId="5C604608" w14:textId="77777777" w:rsidR="00010A0D" w:rsidRPr="00542A7E" w:rsidRDefault="00010A0D" w:rsidP="00010A0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746B8CCD" w14:textId="372A94A2" w:rsidR="00010A0D" w:rsidRPr="00542A7E" w:rsidRDefault="00E922C3" w:rsidP="00010A0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21</w:t>
            </w:r>
            <w:r w:rsidR="00010A0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404</w:t>
            </w:r>
            <w:r w:rsidR="00010A0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437</w:t>
            </w:r>
          </w:p>
        </w:tc>
      </w:tr>
    </w:tbl>
    <w:p w14:paraId="2033E92A" w14:textId="3F3A2FFF" w:rsidR="007B1B08" w:rsidRDefault="007B1B08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22"/>
          <w:cs/>
        </w:rPr>
      </w:pPr>
    </w:p>
    <w:p w14:paraId="36502161" w14:textId="77777777" w:rsidR="007B1B08" w:rsidRDefault="007B1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  <w:r>
        <w:rPr>
          <w:rFonts w:asciiTheme="majorBidi" w:hAnsiTheme="majorBidi" w:cstheme="majorBidi"/>
          <w:sz w:val="22"/>
          <w:cs/>
        </w:rP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170"/>
        <w:gridCol w:w="270"/>
        <w:gridCol w:w="1107"/>
        <w:gridCol w:w="243"/>
        <w:gridCol w:w="1260"/>
      </w:tblGrid>
      <w:tr w:rsidR="00E753B6" w:rsidRPr="00BB102D" w14:paraId="40C1A5A5" w14:textId="77777777" w:rsidTr="006D2ED9">
        <w:trPr>
          <w:trHeight w:val="385"/>
          <w:tblHeader/>
        </w:trPr>
        <w:tc>
          <w:tcPr>
            <w:tcW w:w="3510" w:type="dxa"/>
          </w:tcPr>
          <w:p w14:paraId="66C1E619" w14:textId="77777777" w:rsidR="00E753B6" w:rsidRPr="00BB102D" w:rsidRDefault="00E753B6" w:rsidP="00FF0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5B285FFA" w14:textId="77777777" w:rsidR="00E753B6" w:rsidRPr="00BB102D" w:rsidRDefault="00E753B6" w:rsidP="00FF09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6F6D23D" w14:textId="77777777" w:rsidR="00E753B6" w:rsidRPr="00BB102D" w:rsidRDefault="00E753B6" w:rsidP="00FF09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35EC2E86" w14:textId="77777777" w:rsidR="00E753B6" w:rsidRPr="00BB102D" w:rsidRDefault="00E753B6" w:rsidP="00FF09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2ED9" w:rsidRPr="00BB102D" w14:paraId="451B8CDC" w14:textId="77777777" w:rsidTr="006D2ED9">
        <w:trPr>
          <w:trHeight w:val="385"/>
          <w:tblHeader/>
        </w:trPr>
        <w:tc>
          <w:tcPr>
            <w:tcW w:w="3510" w:type="dxa"/>
          </w:tcPr>
          <w:p w14:paraId="573FC0FE" w14:textId="77777777" w:rsidR="006D2ED9" w:rsidRPr="00BB102D" w:rsidRDefault="006D2ED9" w:rsidP="00FF0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43DBAC96" w14:textId="41FB3E8B" w:rsidR="006D2ED9" w:rsidRPr="006D2ED9" w:rsidRDefault="006D2ED9" w:rsidP="00FF09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สำหรับงวดสามเดือนสิ้นสุด</w:t>
            </w:r>
            <w:r w:rsidR="00C656BD">
              <w:rPr>
                <w:rFonts w:ascii="Angsana New" w:hAnsi="Angsana New" w:cs="Angsana New"/>
                <w:b/>
                <w:sz w:val="28"/>
                <w:szCs w:val="28"/>
              </w:rPr>
              <w:br/>
            </w: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 w:rsidR="00C656BD"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  <w:r w:rsidR="00E922C3" w:rsidRPr="00E922C3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BB29A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87720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5D78C7F0" w14:textId="77777777" w:rsidR="006D2ED9" w:rsidRPr="00BB102D" w:rsidRDefault="006D2ED9" w:rsidP="00FF09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7D9B2D08" w14:textId="2AC2E969" w:rsidR="00C656BD" w:rsidRPr="00C656BD" w:rsidRDefault="00BB29AF" w:rsidP="00C656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สำหรับงวดสามเดือนสิ้นสุด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br/>
            </w:r>
            <w:r w:rsidR="0018772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 w:rsidR="00187720"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  <w:r w:rsidR="00E922C3" w:rsidRPr="00E922C3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8772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87720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187720" w:rsidRPr="00BB102D" w14:paraId="6045D501" w14:textId="77777777" w:rsidTr="00716264">
        <w:trPr>
          <w:trHeight w:val="385"/>
          <w:tblHeader/>
        </w:trPr>
        <w:tc>
          <w:tcPr>
            <w:tcW w:w="3510" w:type="dxa"/>
          </w:tcPr>
          <w:p w14:paraId="3EEA5A42" w14:textId="023E32CF" w:rsidR="00187720" w:rsidRPr="00D85A54" w:rsidRDefault="00187720" w:rsidP="0018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E753B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0" w:type="dxa"/>
          </w:tcPr>
          <w:p w14:paraId="5F7A1E6E" w14:textId="43FAAEB3" w:rsidR="00187720" w:rsidRPr="00187720" w:rsidRDefault="00E922C3" w:rsidP="001877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22C3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270" w:type="dxa"/>
          </w:tcPr>
          <w:p w14:paraId="6AEE3EA5" w14:textId="77777777" w:rsidR="00187720" w:rsidRPr="00BB102D" w:rsidRDefault="00187720" w:rsidP="001877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E6343B" w14:textId="1F73DB51" w:rsidR="00187720" w:rsidRPr="00BB102D" w:rsidRDefault="00E922C3" w:rsidP="001877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22C3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A6E91AD" w14:textId="77777777" w:rsidR="00187720" w:rsidRPr="00BB102D" w:rsidRDefault="00187720" w:rsidP="001877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ED7764E" w14:textId="12626022" w:rsidR="00187720" w:rsidRPr="00BB102D" w:rsidRDefault="00E922C3" w:rsidP="001877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22C3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243" w:type="dxa"/>
          </w:tcPr>
          <w:p w14:paraId="5AE29415" w14:textId="77777777" w:rsidR="00187720" w:rsidRPr="00BB102D" w:rsidRDefault="00187720" w:rsidP="001877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57CC4F" w14:textId="478BF709" w:rsidR="00187720" w:rsidRPr="00BB102D" w:rsidRDefault="00E922C3" w:rsidP="001877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22C3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E922C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E753B6" w:rsidRPr="00BB102D" w14:paraId="01E0A1E1" w14:textId="77777777" w:rsidTr="006F6785">
        <w:trPr>
          <w:trHeight w:val="173"/>
          <w:tblHeader/>
        </w:trPr>
        <w:tc>
          <w:tcPr>
            <w:tcW w:w="3510" w:type="dxa"/>
          </w:tcPr>
          <w:p w14:paraId="72096D30" w14:textId="77777777" w:rsidR="00E753B6" w:rsidRPr="00BB102D" w:rsidRDefault="00E753B6" w:rsidP="006F6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580" w:type="dxa"/>
            <w:gridSpan w:val="7"/>
            <w:hideMark/>
          </w:tcPr>
          <w:p w14:paraId="41C3715C" w14:textId="34DE159D" w:rsidR="00E753B6" w:rsidRPr="00BB102D" w:rsidRDefault="00E753B6" w:rsidP="006F67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</w:t>
            </w:r>
            <w:r w:rsidR="008E1887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เยน</w:t>
            </w: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E753B6" w:rsidRPr="00BB102D" w14:paraId="132CCD89" w14:textId="77777777" w:rsidTr="00716264">
        <w:trPr>
          <w:trHeight w:val="399"/>
        </w:trPr>
        <w:tc>
          <w:tcPr>
            <w:tcW w:w="3510" w:type="dxa"/>
            <w:vAlign w:val="bottom"/>
          </w:tcPr>
          <w:p w14:paraId="21AEE4D8" w14:textId="69A71BBE" w:rsidR="00E753B6" w:rsidRPr="00C50C6C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C50C6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41F4FB" w14:textId="5A6945F4" w:rsidR="00E753B6" w:rsidRPr="00B41FC3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601BDA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19256D" w14:textId="0FDE3378" w:rsidR="00E753B6" w:rsidRPr="00DE5448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BDBF63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B63E4F2" w14:textId="43F101C8" w:rsidR="00E753B6" w:rsidRPr="00FF092A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25309A8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A64187" w14:textId="1730BDE0" w:rsidR="00E753B6" w:rsidRPr="00DE5448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297D" w:rsidRPr="00BB102D" w14:paraId="5138E818" w14:textId="77777777" w:rsidTr="009E4CDF">
        <w:trPr>
          <w:trHeight w:val="399"/>
        </w:trPr>
        <w:tc>
          <w:tcPr>
            <w:tcW w:w="3510" w:type="dxa"/>
            <w:vAlign w:val="bottom"/>
          </w:tcPr>
          <w:p w14:paraId="00905AE9" w14:textId="59EC7C09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3CFC4CC0" w14:textId="58EB0A85" w:rsidR="0061297D" w:rsidRPr="006B563D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</w:t>
            </w:r>
            <w:r w:rsidR="00EC42F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697</w:t>
            </w:r>
            <w:r w:rsidR="00EC42F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474</w:t>
            </w:r>
          </w:p>
        </w:tc>
        <w:tc>
          <w:tcPr>
            <w:tcW w:w="270" w:type="dxa"/>
            <w:vAlign w:val="bottom"/>
          </w:tcPr>
          <w:p w14:paraId="36192CC1" w14:textId="77777777" w:rsidR="0061297D" w:rsidRPr="006B563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D6C698" w14:textId="6E971B16" w:rsidR="0061297D" w:rsidRPr="006B563D" w:rsidRDefault="00E922C3" w:rsidP="00E13AB4">
            <w:pPr>
              <w:pStyle w:val="acctmergecolhdg"/>
              <w:tabs>
                <w:tab w:val="decimal" w:pos="1001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004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8DB74C" w14:textId="77777777" w:rsidR="0061297D" w:rsidRPr="006B563D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27BD9EAD" w14:textId="5A4843E3" w:rsidR="0061297D" w:rsidRPr="006B563D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  <w:r w:rsidR="00010A0D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Cs/>
                <w:sz w:val="28"/>
                <w:szCs w:val="28"/>
              </w:rPr>
              <w:t>697</w:t>
            </w:r>
            <w:r w:rsidR="00010A0D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Cs/>
                <w:sz w:val="28"/>
                <w:szCs w:val="28"/>
              </w:rPr>
              <w:t>113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07D11F0" w14:textId="77777777" w:rsidR="0061297D" w:rsidRPr="006B563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925FBC7" w14:textId="7ED7C60E" w:rsidR="0061297D" w:rsidRPr="006B563D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979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784</w:t>
            </w:r>
          </w:p>
        </w:tc>
      </w:tr>
      <w:tr w:rsidR="0061297D" w:rsidRPr="00BB102D" w14:paraId="173AD14D" w14:textId="77777777" w:rsidTr="009E4CDF">
        <w:trPr>
          <w:trHeight w:val="399"/>
        </w:trPr>
        <w:tc>
          <w:tcPr>
            <w:tcW w:w="3510" w:type="dxa"/>
            <w:vAlign w:val="bottom"/>
          </w:tcPr>
          <w:p w14:paraId="05EFB25D" w14:textId="2473E86E" w:rsidR="0061297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รายได้ตามสัญญา</w:t>
            </w:r>
          </w:p>
        </w:tc>
        <w:tc>
          <w:tcPr>
            <w:tcW w:w="1260" w:type="dxa"/>
            <w:shd w:val="clear" w:color="auto" w:fill="auto"/>
          </w:tcPr>
          <w:p w14:paraId="579A42F5" w14:textId="4BFF8820" w:rsidR="0061297D" w:rsidRPr="006B563D" w:rsidRDefault="00EC42F3" w:rsidP="00EC42F3">
            <w:pPr>
              <w:pStyle w:val="acctmergecolhdg"/>
              <w:tabs>
                <w:tab w:val="decimal" w:pos="731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40796CB" w14:textId="77777777" w:rsidR="0061297D" w:rsidRPr="006B563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30CD8D" w14:textId="35F70CA9" w:rsidR="0061297D" w:rsidRPr="006B563D" w:rsidRDefault="00E922C3" w:rsidP="0061297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yellow"/>
                <w:lang w:val="en-US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95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4A71F6" w14:textId="77777777" w:rsidR="0061297D" w:rsidRPr="006B563D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7402DF1A" w14:textId="18CF635E" w:rsidR="0061297D" w:rsidRPr="006B563D" w:rsidRDefault="00010A0D" w:rsidP="00010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D35E880" w14:textId="77777777" w:rsidR="0061297D" w:rsidRPr="006B563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8253A50" w14:textId="36D5F4B5" w:rsidR="0061297D" w:rsidRPr="006B563D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eastAsia="Calibri" w:hAnsiTheme="majorBidi" w:cstheme="majorBidi"/>
                <w:bCs/>
                <w:sz w:val="28"/>
                <w:szCs w:val="28"/>
                <w:highlight w:val="yellow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</w:tr>
      <w:tr w:rsidR="0061297D" w:rsidRPr="00BB102D" w14:paraId="4CF8A1EA" w14:textId="77777777" w:rsidTr="009E4CDF">
        <w:trPr>
          <w:trHeight w:val="399"/>
        </w:trPr>
        <w:tc>
          <w:tcPr>
            <w:tcW w:w="3510" w:type="dxa"/>
            <w:vAlign w:val="bottom"/>
          </w:tcPr>
          <w:p w14:paraId="2B338DCD" w14:textId="78F6AF1D" w:rsidR="0061297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กำไรจากอัตราแลกเปลี่ยนสุทธิ</w:t>
            </w:r>
          </w:p>
        </w:tc>
        <w:tc>
          <w:tcPr>
            <w:tcW w:w="1260" w:type="dxa"/>
            <w:shd w:val="clear" w:color="auto" w:fill="auto"/>
          </w:tcPr>
          <w:p w14:paraId="73D3A8D8" w14:textId="24AB9342" w:rsidR="0061297D" w:rsidRPr="006B563D" w:rsidRDefault="00E922C3" w:rsidP="00EC42F3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75</w:t>
            </w:r>
            <w:r w:rsidR="00EC42F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909</w:t>
            </w:r>
          </w:p>
        </w:tc>
        <w:tc>
          <w:tcPr>
            <w:tcW w:w="270" w:type="dxa"/>
            <w:vAlign w:val="bottom"/>
          </w:tcPr>
          <w:p w14:paraId="1A01493A" w14:textId="77777777" w:rsidR="0061297D" w:rsidRPr="006B563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62F922" w14:textId="001B4FDE" w:rsidR="0061297D" w:rsidRPr="0061297D" w:rsidRDefault="0061297D" w:rsidP="0061297D">
            <w:pPr>
              <w:pStyle w:val="acctmergecolhdg"/>
              <w:tabs>
                <w:tab w:val="decimal" w:pos="73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C56A1" w14:textId="77777777" w:rsidR="0061297D" w:rsidRPr="006B563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6C94510D" w14:textId="2447C4E8" w:rsidR="0061297D" w:rsidRPr="00010A0D" w:rsidRDefault="00E922C3" w:rsidP="00010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10A0D" w:rsidRPr="00010A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547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0F65597" w14:textId="77777777" w:rsidR="0061297D" w:rsidRPr="00010A0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53E2AB1" w14:textId="491993B4" w:rsidR="0061297D" w:rsidRPr="0061297D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129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297D" w:rsidRPr="00BB102D" w14:paraId="4791BD97" w14:textId="77777777" w:rsidTr="009E4CDF">
        <w:trPr>
          <w:trHeight w:val="399"/>
        </w:trPr>
        <w:tc>
          <w:tcPr>
            <w:tcW w:w="3510" w:type="dxa"/>
            <w:vAlign w:val="bottom"/>
          </w:tcPr>
          <w:p w14:paraId="5A7BA960" w14:textId="4FAC11B9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51DAD07" w14:textId="36004D15" w:rsidR="0061297D" w:rsidRPr="006B563D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</w:t>
            </w:r>
            <w:r w:rsidR="00EC42F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110</w:t>
            </w:r>
          </w:p>
        </w:tc>
        <w:tc>
          <w:tcPr>
            <w:tcW w:w="270" w:type="dxa"/>
            <w:vAlign w:val="bottom"/>
          </w:tcPr>
          <w:p w14:paraId="6E83C79F" w14:textId="77777777" w:rsidR="0061297D" w:rsidRPr="006B563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8E160C" w14:textId="5437A303" w:rsidR="0061297D" w:rsidRPr="006B563D" w:rsidRDefault="00E922C3" w:rsidP="0061297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0AACA" w14:textId="77777777" w:rsidR="0061297D" w:rsidRPr="006B563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2CD4FED2" w14:textId="358E43CE" w:rsidR="0061297D" w:rsidRPr="006B563D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Cs/>
                <w:sz w:val="28"/>
                <w:szCs w:val="28"/>
              </w:rPr>
              <w:t>27</w:t>
            </w:r>
            <w:r w:rsidR="00010A0D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Cs/>
                <w:sz w:val="28"/>
                <w:szCs w:val="28"/>
              </w:rPr>
              <w:t>684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2408673" w14:textId="77777777" w:rsidR="0061297D" w:rsidRPr="006B563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0729A2F" w14:textId="754432F5" w:rsidR="0061297D" w:rsidRPr="006B563D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</w:tr>
      <w:tr w:rsidR="0061297D" w:rsidRPr="00BB102D" w14:paraId="1861855B" w14:textId="77777777" w:rsidTr="009E4CDF">
        <w:trPr>
          <w:trHeight w:val="399"/>
        </w:trPr>
        <w:tc>
          <w:tcPr>
            <w:tcW w:w="3510" w:type="dxa"/>
            <w:vAlign w:val="bottom"/>
          </w:tcPr>
          <w:p w14:paraId="29877734" w14:textId="27BC3871" w:rsidR="0061297D" w:rsidRPr="00C50C6C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50C6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4C5CE" w14:textId="58C08EE0" w:rsidR="0061297D" w:rsidRPr="00542A7E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C42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804</w:t>
            </w:r>
            <w:r w:rsidR="00EC42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493</w:t>
            </w:r>
          </w:p>
        </w:tc>
        <w:tc>
          <w:tcPr>
            <w:tcW w:w="270" w:type="dxa"/>
            <w:vAlign w:val="bottom"/>
          </w:tcPr>
          <w:p w14:paraId="6555475A" w14:textId="77777777" w:rsidR="0061297D" w:rsidRPr="00542A7E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F2788" w14:textId="33EFB970" w:rsidR="0061297D" w:rsidRPr="00C06B34" w:rsidRDefault="00E922C3" w:rsidP="0061297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BC4C18" w14:textId="77777777" w:rsidR="0061297D" w:rsidRPr="00C06B34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01DB1" w14:textId="3EC3F1FF" w:rsidR="0061297D" w:rsidRPr="00C06B34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sz w:val="28"/>
                <w:szCs w:val="28"/>
              </w:rPr>
              <w:t>5</w:t>
            </w:r>
            <w:r w:rsidR="00010A0D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sz w:val="28"/>
                <w:szCs w:val="28"/>
              </w:rPr>
              <w:t>732</w:t>
            </w:r>
            <w:r w:rsidR="0006763E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sz w:val="28"/>
                <w:szCs w:val="28"/>
              </w:rPr>
              <w:t>344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23FFB80" w14:textId="77777777" w:rsidR="0061297D" w:rsidRPr="00C06B34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01C12" w14:textId="03633372" w:rsidR="0061297D" w:rsidRPr="00C06B34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6129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</w:t>
            </w:r>
            <w:r w:rsidR="006129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031</w:t>
            </w:r>
          </w:p>
        </w:tc>
      </w:tr>
      <w:tr w:rsidR="0061297D" w:rsidRPr="00BB102D" w14:paraId="67F17F10" w14:textId="77777777" w:rsidTr="007B1B08">
        <w:trPr>
          <w:trHeight w:val="244"/>
        </w:trPr>
        <w:tc>
          <w:tcPr>
            <w:tcW w:w="3510" w:type="dxa"/>
            <w:vAlign w:val="bottom"/>
          </w:tcPr>
          <w:p w14:paraId="561579D4" w14:textId="77777777" w:rsidR="0061297D" w:rsidRPr="007B1B08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0EF9907" w14:textId="77777777" w:rsidR="0061297D" w:rsidRPr="007B1B08" w:rsidRDefault="0061297D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52CE614E" w14:textId="77777777" w:rsidR="0061297D" w:rsidRPr="007B1B08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277DD47" w14:textId="77777777" w:rsidR="0061297D" w:rsidRPr="007B1B08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5B70D4DE" w14:textId="77777777" w:rsidR="0061297D" w:rsidRPr="007B1B08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12A32DF4" w14:textId="77777777" w:rsidR="0061297D" w:rsidRPr="007B1B08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shd w:val="clear" w:color="auto" w:fill="auto"/>
          </w:tcPr>
          <w:p w14:paraId="1926B34C" w14:textId="77777777" w:rsidR="0061297D" w:rsidRPr="007B1B08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CB93349" w14:textId="77777777" w:rsidR="0061297D" w:rsidRPr="007B1B08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61297D" w:rsidRPr="00BB102D" w14:paraId="280E06F7" w14:textId="77777777" w:rsidTr="00886635">
        <w:trPr>
          <w:trHeight w:val="218"/>
        </w:trPr>
        <w:tc>
          <w:tcPr>
            <w:tcW w:w="3510" w:type="dxa"/>
            <w:vAlign w:val="bottom"/>
          </w:tcPr>
          <w:p w14:paraId="638A774F" w14:textId="7ACE0B4F" w:rsidR="0061297D" w:rsidRPr="00C50C6C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50C6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1001B7" w14:textId="77777777" w:rsidR="0061297D" w:rsidRPr="00506E99" w:rsidRDefault="0061297D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1EB886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99CDDC" w14:textId="77777777" w:rsidR="0061297D" w:rsidRPr="00B62165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B7B6150" w14:textId="77777777" w:rsidR="0061297D" w:rsidRPr="00B62165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7512595" w14:textId="77777777" w:rsidR="0061297D" w:rsidRPr="00B62165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5F1BB811" w14:textId="77777777" w:rsidR="0061297D" w:rsidRPr="00B62165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715671" w14:textId="77777777" w:rsidR="0061297D" w:rsidRPr="00B62165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297D" w:rsidRPr="00BB102D" w14:paraId="55207A03" w14:textId="77777777" w:rsidTr="009E4CDF">
        <w:trPr>
          <w:trHeight w:val="399"/>
        </w:trPr>
        <w:tc>
          <w:tcPr>
            <w:tcW w:w="3510" w:type="dxa"/>
            <w:vAlign w:val="bottom"/>
          </w:tcPr>
          <w:p w14:paraId="07A3D7C0" w14:textId="2C45BD1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3398A87F" w14:textId="3D8544F8" w:rsidR="0061297D" w:rsidRPr="006B563D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EC42F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627</w:t>
            </w:r>
            <w:r w:rsidR="00EC42F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261</w:t>
            </w:r>
          </w:p>
        </w:tc>
        <w:tc>
          <w:tcPr>
            <w:tcW w:w="270" w:type="dxa"/>
          </w:tcPr>
          <w:p w14:paraId="0284D3C3" w14:textId="77777777" w:rsidR="0061297D" w:rsidRPr="006B563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BCA3D6" w14:textId="2D207056" w:rsidR="0061297D" w:rsidRPr="006B563D" w:rsidRDefault="00E922C3" w:rsidP="0061297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328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E62F96" w14:textId="77777777" w:rsidR="0061297D" w:rsidRPr="006B563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38BC5054" w14:textId="7C2B7C56" w:rsidR="0061297D" w:rsidRPr="006B563D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  <w:r w:rsidR="0006763E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Cs/>
                <w:sz w:val="28"/>
                <w:szCs w:val="28"/>
              </w:rPr>
              <w:t>718</w:t>
            </w:r>
            <w:r w:rsidR="0006763E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Cs/>
                <w:sz w:val="28"/>
                <w:szCs w:val="28"/>
              </w:rPr>
              <w:t>676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B628141" w14:textId="77777777" w:rsidR="0061297D" w:rsidRPr="006B563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D05732D" w14:textId="2E8F3144" w:rsidR="0061297D" w:rsidRPr="006B563D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467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</w:tr>
      <w:tr w:rsidR="0061297D" w:rsidRPr="00BB102D" w14:paraId="406129C3" w14:textId="77777777" w:rsidTr="009E4CDF">
        <w:trPr>
          <w:trHeight w:val="399"/>
        </w:trPr>
        <w:tc>
          <w:tcPr>
            <w:tcW w:w="3510" w:type="dxa"/>
            <w:vAlign w:val="bottom"/>
          </w:tcPr>
          <w:p w14:paraId="770BCD2D" w14:textId="3059AAB1" w:rsidR="0061297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ต้นทุนงานตามสัญญา</w:t>
            </w:r>
          </w:p>
        </w:tc>
        <w:tc>
          <w:tcPr>
            <w:tcW w:w="1260" w:type="dxa"/>
            <w:shd w:val="clear" w:color="auto" w:fill="auto"/>
          </w:tcPr>
          <w:p w14:paraId="1ACB3D19" w14:textId="3CB3A2BB" w:rsidR="0061297D" w:rsidRPr="006B563D" w:rsidRDefault="00EC42F3" w:rsidP="00EC42F3">
            <w:pPr>
              <w:pStyle w:val="acctmergecolhdg"/>
              <w:tabs>
                <w:tab w:val="decimal" w:pos="731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F3A467" w14:textId="77777777" w:rsidR="0061297D" w:rsidRPr="006B563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AF6BF5B" w14:textId="508261D7" w:rsidR="0061297D" w:rsidRPr="006B563D" w:rsidRDefault="00E922C3" w:rsidP="0061297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eastAsia="Arial Unicode MS" w:hAnsiTheme="majorBidi" w:cstheme="majorBidi"/>
                <w:b w:val="0"/>
                <w:bCs/>
                <w:sz w:val="28"/>
                <w:szCs w:val="28"/>
                <w:highlight w:val="yellow"/>
                <w:lang w:val="en-US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63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181240" w14:textId="77777777" w:rsidR="0061297D" w:rsidRPr="006B563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21810C53" w14:textId="2B4DEF5F" w:rsidR="0061297D" w:rsidRPr="006B563D" w:rsidRDefault="0006763E" w:rsidP="00067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EC29548" w14:textId="77777777" w:rsidR="0061297D" w:rsidRPr="006B563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9E5CFC9" w14:textId="4661C170" w:rsidR="0061297D" w:rsidRPr="006B563D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eastAsia="Calibri" w:hAnsiTheme="majorBidi" w:cstheme="majorBidi"/>
                <w:bCs/>
                <w:sz w:val="28"/>
                <w:szCs w:val="28"/>
                <w:highlight w:val="yellow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075</w:t>
            </w:r>
          </w:p>
        </w:tc>
      </w:tr>
      <w:tr w:rsidR="0061297D" w:rsidRPr="00BB102D" w14:paraId="671F7DBC" w14:textId="77777777" w:rsidTr="009E4CDF">
        <w:trPr>
          <w:trHeight w:val="399"/>
        </w:trPr>
        <w:tc>
          <w:tcPr>
            <w:tcW w:w="3510" w:type="dxa"/>
            <w:vAlign w:val="bottom"/>
          </w:tcPr>
          <w:p w14:paraId="4E485752" w14:textId="744F46DA" w:rsidR="0061297D" w:rsidRPr="00583BF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BF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260" w:type="dxa"/>
            <w:shd w:val="clear" w:color="auto" w:fill="auto"/>
          </w:tcPr>
          <w:p w14:paraId="484AC419" w14:textId="6CE04B70" w:rsidR="0061297D" w:rsidRPr="00583BFA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798</w:t>
            </w:r>
            <w:r w:rsidR="00EC42F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208</w:t>
            </w:r>
          </w:p>
        </w:tc>
        <w:tc>
          <w:tcPr>
            <w:tcW w:w="270" w:type="dxa"/>
          </w:tcPr>
          <w:p w14:paraId="7751CEB7" w14:textId="77777777" w:rsidR="0061297D" w:rsidRPr="00583BF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74484E" w14:textId="34F063B3" w:rsidR="0061297D" w:rsidRPr="00583BFA" w:rsidRDefault="00E922C3" w:rsidP="0061297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352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570</w:t>
            </w:r>
          </w:p>
        </w:tc>
        <w:tc>
          <w:tcPr>
            <w:tcW w:w="270" w:type="dxa"/>
            <w:vAlign w:val="bottom"/>
          </w:tcPr>
          <w:p w14:paraId="40069BB2" w14:textId="77777777" w:rsidR="0061297D" w:rsidRPr="00583BF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588FE0D1" w14:textId="065CC566" w:rsidR="0061297D" w:rsidRPr="00583BFA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Cs/>
                <w:sz w:val="28"/>
                <w:szCs w:val="28"/>
              </w:rPr>
              <w:t>798</w:t>
            </w:r>
            <w:r w:rsidR="0006763E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Cs/>
                <w:sz w:val="28"/>
                <w:szCs w:val="28"/>
              </w:rPr>
              <w:t>208</w:t>
            </w:r>
          </w:p>
        </w:tc>
        <w:tc>
          <w:tcPr>
            <w:tcW w:w="243" w:type="dxa"/>
            <w:vAlign w:val="bottom"/>
          </w:tcPr>
          <w:p w14:paraId="22B09402" w14:textId="77777777" w:rsidR="0061297D" w:rsidRPr="006B563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2AE1A6" w14:textId="49596244" w:rsidR="0061297D" w:rsidRPr="006B563D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352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</w:tr>
      <w:tr w:rsidR="0061297D" w:rsidRPr="00BB102D" w14:paraId="3929C891" w14:textId="77777777" w:rsidTr="009E4CDF">
        <w:trPr>
          <w:trHeight w:val="399"/>
        </w:trPr>
        <w:tc>
          <w:tcPr>
            <w:tcW w:w="3510" w:type="dxa"/>
            <w:vAlign w:val="bottom"/>
          </w:tcPr>
          <w:p w14:paraId="0BD6F21D" w14:textId="7AF56170" w:rsidR="0061297D" w:rsidRPr="00583BF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BF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5012E6CD" w14:textId="29DB6F0A" w:rsidR="0061297D" w:rsidRPr="00583BFA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354</w:t>
            </w:r>
            <w:r w:rsidR="00EC42F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873</w:t>
            </w:r>
          </w:p>
        </w:tc>
        <w:tc>
          <w:tcPr>
            <w:tcW w:w="270" w:type="dxa"/>
          </w:tcPr>
          <w:p w14:paraId="002D1D05" w14:textId="77777777" w:rsidR="0061297D" w:rsidRPr="00583BF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BEF46C" w14:textId="052DA7C4" w:rsidR="0061297D" w:rsidRPr="00583BFA" w:rsidRDefault="00E922C3" w:rsidP="0061297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271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458</w:t>
            </w:r>
          </w:p>
        </w:tc>
        <w:tc>
          <w:tcPr>
            <w:tcW w:w="270" w:type="dxa"/>
            <w:vAlign w:val="bottom"/>
          </w:tcPr>
          <w:p w14:paraId="01B3C881" w14:textId="77777777" w:rsidR="0061297D" w:rsidRPr="00583BF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691FA2A0" w14:textId="50C6BA17" w:rsidR="0061297D" w:rsidRPr="00583BFA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Cs/>
                <w:sz w:val="28"/>
                <w:szCs w:val="28"/>
              </w:rPr>
              <w:t>244</w:t>
            </w:r>
            <w:r w:rsidR="0006763E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Cs/>
                <w:sz w:val="28"/>
                <w:szCs w:val="28"/>
              </w:rPr>
              <w:t>402</w:t>
            </w:r>
          </w:p>
        </w:tc>
        <w:tc>
          <w:tcPr>
            <w:tcW w:w="243" w:type="dxa"/>
            <w:vAlign w:val="bottom"/>
          </w:tcPr>
          <w:p w14:paraId="7DAEC2F1" w14:textId="77777777" w:rsidR="0061297D" w:rsidRPr="006B563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79A132" w14:textId="0F760654" w:rsidR="0061297D" w:rsidRPr="006B563D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194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</w:tr>
      <w:tr w:rsidR="0061297D" w:rsidRPr="00BB102D" w14:paraId="230D96F6" w14:textId="77777777" w:rsidTr="009E4CDF">
        <w:trPr>
          <w:trHeight w:val="399"/>
        </w:trPr>
        <w:tc>
          <w:tcPr>
            <w:tcW w:w="3510" w:type="dxa"/>
            <w:vAlign w:val="bottom"/>
          </w:tcPr>
          <w:p w14:paraId="6B22B633" w14:textId="1694B147" w:rsidR="0061297D" w:rsidRPr="00583BF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BF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ขาดทุนจากอัตราแลกเปลี่ยนสุทธิ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DB4B1A6" w14:textId="6995B7B1" w:rsidR="0061297D" w:rsidRPr="00583BFA" w:rsidRDefault="00EC42F3" w:rsidP="00EC42F3">
            <w:pPr>
              <w:pStyle w:val="acctmergecolhdg"/>
              <w:tabs>
                <w:tab w:val="decimal" w:pos="731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0FFD8E" w14:textId="77777777" w:rsidR="0061297D" w:rsidRPr="00583BF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7EF8AA" w14:textId="4389C698" w:rsidR="0061297D" w:rsidRPr="00583BFA" w:rsidRDefault="00E922C3" w:rsidP="0061297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67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485</w:t>
            </w:r>
          </w:p>
        </w:tc>
        <w:tc>
          <w:tcPr>
            <w:tcW w:w="270" w:type="dxa"/>
            <w:vAlign w:val="bottom"/>
          </w:tcPr>
          <w:p w14:paraId="6A1687EB" w14:textId="77777777" w:rsidR="0061297D" w:rsidRPr="00583BF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7D692D5E" w14:textId="72DDE7B5" w:rsidR="0061297D" w:rsidRPr="00583BFA" w:rsidRDefault="0006763E" w:rsidP="00067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46FE57AC" w14:textId="77777777" w:rsidR="0061297D" w:rsidRPr="006B563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764A50" w14:textId="74CF9741" w:rsidR="0061297D" w:rsidRPr="006B563D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525</w:t>
            </w:r>
          </w:p>
        </w:tc>
      </w:tr>
      <w:tr w:rsidR="0061297D" w:rsidRPr="00C50C6C" w14:paraId="71755823" w14:textId="77777777" w:rsidTr="009F2EE1">
        <w:trPr>
          <w:trHeight w:val="399"/>
        </w:trPr>
        <w:tc>
          <w:tcPr>
            <w:tcW w:w="3510" w:type="dxa"/>
            <w:vAlign w:val="bottom"/>
          </w:tcPr>
          <w:p w14:paraId="465E221A" w14:textId="40DD336F" w:rsidR="0061297D" w:rsidRPr="00583BF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83BF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F298C" w14:textId="2943F42A" w:rsidR="0061297D" w:rsidRPr="00583BFA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EC42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780</w:t>
            </w:r>
            <w:r w:rsidR="00EC42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</w:t>
            </w:r>
          </w:p>
        </w:tc>
        <w:tc>
          <w:tcPr>
            <w:tcW w:w="270" w:type="dxa"/>
          </w:tcPr>
          <w:p w14:paraId="0BF99B22" w14:textId="77777777" w:rsidR="0061297D" w:rsidRPr="00583BF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C10E78" w14:textId="17949E7F" w:rsidR="0061297D" w:rsidRPr="00583BFA" w:rsidRDefault="00E922C3" w:rsidP="0061297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082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904</w:t>
            </w:r>
          </w:p>
        </w:tc>
        <w:tc>
          <w:tcPr>
            <w:tcW w:w="270" w:type="dxa"/>
            <w:vAlign w:val="bottom"/>
          </w:tcPr>
          <w:p w14:paraId="6654BE06" w14:textId="77777777" w:rsidR="0061297D" w:rsidRPr="00583BF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AE15E" w14:textId="1FD677FC" w:rsidR="0061297D" w:rsidRPr="00583BFA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sz w:val="28"/>
                <w:szCs w:val="28"/>
              </w:rPr>
              <w:t>4</w:t>
            </w:r>
            <w:r w:rsidR="0006763E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sz w:val="28"/>
                <w:szCs w:val="28"/>
              </w:rPr>
              <w:t>761</w:t>
            </w:r>
            <w:r w:rsidR="0006763E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sz w:val="28"/>
                <w:szCs w:val="28"/>
              </w:rPr>
              <w:t>286</w:t>
            </w:r>
          </w:p>
        </w:tc>
        <w:tc>
          <w:tcPr>
            <w:tcW w:w="243" w:type="dxa"/>
            <w:vAlign w:val="bottom"/>
          </w:tcPr>
          <w:p w14:paraId="2874C74A" w14:textId="77777777" w:rsidR="0061297D" w:rsidRPr="001B4AE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0E2A31" w14:textId="70B6CC8E" w:rsidR="0061297D" w:rsidRPr="001B4AEA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129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143</w:t>
            </w:r>
            <w:r w:rsidR="006129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796</w:t>
            </w:r>
          </w:p>
        </w:tc>
      </w:tr>
      <w:tr w:rsidR="0061297D" w:rsidRPr="00C50C6C" w14:paraId="5AEEBD94" w14:textId="77777777" w:rsidTr="009F2EE1">
        <w:trPr>
          <w:trHeight w:val="399"/>
        </w:trPr>
        <w:tc>
          <w:tcPr>
            <w:tcW w:w="3510" w:type="dxa"/>
            <w:vAlign w:val="bottom"/>
          </w:tcPr>
          <w:p w14:paraId="68B8F54F" w14:textId="0F5A9DB0" w:rsidR="0061297D" w:rsidRPr="00C50C6C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485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1260" w:type="dxa"/>
            <w:shd w:val="clear" w:color="auto" w:fill="auto"/>
          </w:tcPr>
          <w:p w14:paraId="1AA7C339" w14:textId="04657351" w:rsidR="0061297D" w:rsidRPr="00DC641F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C42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024</w:t>
            </w:r>
            <w:r w:rsidR="00EC42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</w:t>
            </w:r>
          </w:p>
        </w:tc>
        <w:tc>
          <w:tcPr>
            <w:tcW w:w="270" w:type="dxa"/>
          </w:tcPr>
          <w:p w14:paraId="30F92E49" w14:textId="77777777" w:rsidR="0061297D" w:rsidRPr="00DC641F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71726C" w14:textId="3B91297B" w:rsidR="0061297D" w:rsidRPr="001B4AEA" w:rsidRDefault="00E922C3" w:rsidP="0061297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043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</w:t>
            </w:r>
          </w:p>
        </w:tc>
        <w:tc>
          <w:tcPr>
            <w:tcW w:w="270" w:type="dxa"/>
            <w:vAlign w:val="bottom"/>
          </w:tcPr>
          <w:p w14:paraId="353F7326" w14:textId="77777777" w:rsidR="0061297D" w:rsidRPr="001B4AE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E315171" w14:textId="46457EF3" w:rsidR="0061297D" w:rsidRPr="001B4AEA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sz w:val="28"/>
                <w:szCs w:val="28"/>
              </w:rPr>
              <w:t>971</w:t>
            </w:r>
            <w:r w:rsidR="0006763E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sz w:val="28"/>
                <w:szCs w:val="28"/>
              </w:rPr>
              <w:t>058</w:t>
            </w:r>
          </w:p>
        </w:tc>
        <w:tc>
          <w:tcPr>
            <w:tcW w:w="243" w:type="dxa"/>
            <w:vAlign w:val="bottom"/>
          </w:tcPr>
          <w:p w14:paraId="250E57AF" w14:textId="77777777" w:rsidR="0061297D" w:rsidRPr="001B4AE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46A32D" w14:textId="34007CEE" w:rsidR="0061297D" w:rsidRPr="001B4AEA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959</w:t>
            </w:r>
            <w:r w:rsidR="006129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235</w:t>
            </w:r>
          </w:p>
        </w:tc>
      </w:tr>
      <w:tr w:rsidR="0061297D" w:rsidRPr="00C50C6C" w14:paraId="6CDBAB5C" w14:textId="77777777" w:rsidTr="009F2EE1">
        <w:trPr>
          <w:trHeight w:val="399"/>
        </w:trPr>
        <w:tc>
          <w:tcPr>
            <w:tcW w:w="3510" w:type="dxa"/>
            <w:vAlign w:val="bottom"/>
          </w:tcPr>
          <w:p w14:paraId="2D2FA6CF" w14:textId="5DC5003D" w:rsidR="0061297D" w:rsidRPr="00C50C6C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485A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81F209A" w14:textId="02C4089E" w:rsidR="0061297D" w:rsidRPr="00542A7E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</w:t>
            </w:r>
            <w:r w:rsidR="00EC42F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509</w:t>
            </w:r>
          </w:p>
        </w:tc>
        <w:tc>
          <w:tcPr>
            <w:tcW w:w="270" w:type="dxa"/>
          </w:tcPr>
          <w:p w14:paraId="7D327FC5" w14:textId="77777777" w:rsidR="0061297D" w:rsidRPr="00542A7E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5CA1E1" w14:textId="4AF12821" w:rsidR="0061297D" w:rsidRPr="001B4AEA" w:rsidRDefault="00E922C3" w:rsidP="0061297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24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825</w:t>
            </w:r>
          </w:p>
        </w:tc>
        <w:tc>
          <w:tcPr>
            <w:tcW w:w="270" w:type="dxa"/>
            <w:vAlign w:val="bottom"/>
          </w:tcPr>
          <w:p w14:paraId="1DBAEB37" w14:textId="77777777" w:rsidR="0061297D" w:rsidRPr="001B4AE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26DE527B" w14:textId="7E7C93E0" w:rsidR="0061297D" w:rsidRPr="00F8398D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  <w:r w:rsidR="0006763E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Cs/>
                <w:sz w:val="28"/>
                <w:szCs w:val="28"/>
              </w:rPr>
              <w:t>219</w:t>
            </w:r>
          </w:p>
        </w:tc>
        <w:tc>
          <w:tcPr>
            <w:tcW w:w="243" w:type="dxa"/>
            <w:vAlign w:val="bottom"/>
          </w:tcPr>
          <w:p w14:paraId="3A0F06AF" w14:textId="77777777" w:rsidR="0061297D" w:rsidRPr="001B4AE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8044C8" w14:textId="5F74F73A" w:rsidR="0061297D" w:rsidRPr="001B4AEA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969</w:t>
            </w:r>
          </w:p>
        </w:tc>
      </w:tr>
      <w:tr w:rsidR="0061297D" w:rsidRPr="00C50C6C" w14:paraId="56AB3853" w14:textId="77777777" w:rsidTr="009F2EE1">
        <w:trPr>
          <w:trHeight w:val="399"/>
        </w:trPr>
        <w:tc>
          <w:tcPr>
            <w:tcW w:w="3510" w:type="dxa"/>
            <w:vAlign w:val="bottom"/>
          </w:tcPr>
          <w:p w14:paraId="2DC902BA" w14:textId="2E58CE5A" w:rsidR="0061297D" w:rsidRPr="00C50C6C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50C6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60" w:type="dxa"/>
            <w:shd w:val="clear" w:color="auto" w:fill="auto"/>
          </w:tcPr>
          <w:p w14:paraId="137A6F37" w14:textId="662BB48D" w:rsidR="0061297D" w:rsidRPr="00542A7E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C42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019</w:t>
            </w:r>
            <w:r w:rsidR="00EC42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642</w:t>
            </w:r>
          </w:p>
        </w:tc>
        <w:tc>
          <w:tcPr>
            <w:tcW w:w="270" w:type="dxa"/>
          </w:tcPr>
          <w:p w14:paraId="5B095C0F" w14:textId="77777777" w:rsidR="0061297D" w:rsidRPr="00542A7E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1D8571" w14:textId="209D48AA" w:rsidR="0061297D" w:rsidRPr="001B4AEA" w:rsidRDefault="00E922C3" w:rsidP="0061297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018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492</w:t>
            </w:r>
          </w:p>
        </w:tc>
        <w:tc>
          <w:tcPr>
            <w:tcW w:w="270" w:type="dxa"/>
            <w:vAlign w:val="bottom"/>
          </w:tcPr>
          <w:p w14:paraId="3494F94C" w14:textId="77777777" w:rsidR="0061297D" w:rsidRPr="001B4AE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522CA9C2" w14:textId="7A6B2D6E" w:rsidR="0061297D" w:rsidRPr="00F8398D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sz w:val="28"/>
                <w:szCs w:val="28"/>
              </w:rPr>
              <w:t>967</w:t>
            </w:r>
            <w:r w:rsidR="0006763E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sz w:val="28"/>
                <w:szCs w:val="28"/>
              </w:rPr>
              <w:t>839</w:t>
            </w:r>
          </w:p>
        </w:tc>
        <w:tc>
          <w:tcPr>
            <w:tcW w:w="243" w:type="dxa"/>
            <w:vAlign w:val="bottom"/>
          </w:tcPr>
          <w:p w14:paraId="16794674" w14:textId="77777777" w:rsidR="0061297D" w:rsidRPr="001B4AE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9094DA" w14:textId="3BC6A0C6" w:rsidR="0061297D" w:rsidRPr="001B4AEA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933</w:t>
            </w:r>
            <w:r w:rsidR="006129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</w:t>
            </w:r>
          </w:p>
        </w:tc>
      </w:tr>
      <w:tr w:rsidR="0061297D" w:rsidRPr="00BB102D" w14:paraId="0552FE54" w14:textId="77777777" w:rsidTr="009F2EE1">
        <w:trPr>
          <w:trHeight w:val="399"/>
        </w:trPr>
        <w:tc>
          <w:tcPr>
            <w:tcW w:w="3510" w:type="dxa"/>
            <w:vAlign w:val="bottom"/>
          </w:tcPr>
          <w:p w14:paraId="0872CFE6" w14:textId="6032260E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79E5BDC" w14:textId="1A692C92" w:rsidR="0061297D" w:rsidRPr="00542A7E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93</w:t>
            </w:r>
            <w:r w:rsidR="00EC42F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207</w:t>
            </w:r>
          </w:p>
        </w:tc>
        <w:tc>
          <w:tcPr>
            <w:tcW w:w="270" w:type="dxa"/>
          </w:tcPr>
          <w:p w14:paraId="5136D9D4" w14:textId="77777777" w:rsidR="0061297D" w:rsidRPr="00542A7E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04F8683" w14:textId="4CF970F5" w:rsidR="0061297D" w:rsidRPr="001B4AEA" w:rsidRDefault="00E922C3" w:rsidP="0061297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171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290</w:t>
            </w:r>
          </w:p>
        </w:tc>
        <w:tc>
          <w:tcPr>
            <w:tcW w:w="270" w:type="dxa"/>
            <w:vAlign w:val="bottom"/>
          </w:tcPr>
          <w:p w14:paraId="45E82A07" w14:textId="77777777" w:rsidR="0061297D" w:rsidRPr="001B4AE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76A13198" w14:textId="021E4689" w:rsidR="0061297D" w:rsidRPr="00F8398D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Cs/>
                <w:sz w:val="28"/>
                <w:szCs w:val="28"/>
              </w:rPr>
              <w:t>78</w:t>
            </w:r>
            <w:r w:rsidR="0006763E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Cs/>
                <w:sz w:val="28"/>
                <w:szCs w:val="28"/>
              </w:rPr>
              <w:t>129</w:t>
            </w:r>
          </w:p>
        </w:tc>
        <w:tc>
          <w:tcPr>
            <w:tcW w:w="243" w:type="dxa"/>
            <w:vAlign w:val="bottom"/>
          </w:tcPr>
          <w:p w14:paraId="20F8995E" w14:textId="77777777" w:rsidR="0061297D" w:rsidRPr="001B4AE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207C71" w14:textId="39F304D2" w:rsidR="0061297D" w:rsidRPr="001B4AEA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713</w:t>
            </w:r>
          </w:p>
        </w:tc>
      </w:tr>
      <w:tr w:rsidR="0061297D" w:rsidRPr="00BB102D" w14:paraId="4F19D1F4" w14:textId="77777777" w:rsidTr="009F2EE1">
        <w:trPr>
          <w:trHeight w:val="145"/>
        </w:trPr>
        <w:tc>
          <w:tcPr>
            <w:tcW w:w="3510" w:type="dxa"/>
            <w:vAlign w:val="bottom"/>
          </w:tcPr>
          <w:p w14:paraId="38D5AD0E" w14:textId="4DDCDC19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ADFD6" w14:textId="0B44D09D" w:rsidR="0061297D" w:rsidRPr="00542A7E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926</w:t>
            </w:r>
            <w:r w:rsidR="00EC42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435</w:t>
            </w:r>
          </w:p>
        </w:tc>
        <w:tc>
          <w:tcPr>
            <w:tcW w:w="270" w:type="dxa"/>
          </w:tcPr>
          <w:p w14:paraId="2E79E571" w14:textId="77777777" w:rsidR="0061297D" w:rsidRPr="00542A7E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3EB95" w14:textId="186F409F" w:rsidR="0061297D" w:rsidRPr="001B4AEA" w:rsidRDefault="00E922C3" w:rsidP="0061297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847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</w:p>
        </w:tc>
        <w:tc>
          <w:tcPr>
            <w:tcW w:w="270" w:type="dxa"/>
            <w:vAlign w:val="bottom"/>
          </w:tcPr>
          <w:p w14:paraId="35516A34" w14:textId="77777777" w:rsidR="0061297D" w:rsidRPr="001B4AE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6413C7" w14:textId="14CED05F" w:rsidR="0061297D" w:rsidRPr="0006763E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sz w:val="28"/>
                <w:szCs w:val="28"/>
              </w:rPr>
              <w:t>889</w:t>
            </w:r>
            <w:r w:rsidR="0006763E" w:rsidRPr="0006763E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sz w:val="28"/>
                <w:szCs w:val="28"/>
              </w:rPr>
              <w:t>710</w:t>
            </w:r>
          </w:p>
        </w:tc>
        <w:tc>
          <w:tcPr>
            <w:tcW w:w="243" w:type="dxa"/>
            <w:vAlign w:val="bottom"/>
          </w:tcPr>
          <w:p w14:paraId="0D576654" w14:textId="77777777" w:rsidR="0061297D" w:rsidRPr="0006763E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FD5E5C" w14:textId="728A23A2" w:rsidR="0061297D" w:rsidRPr="001B4AEA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797</w:t>
            </w:r>
            <w:r w:rsidR="006129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553</w:t>
            </w:r>
          </w:p>
        </w:tc>
      </w:tr>
      <w:tr w:rsidR="0061297D" w:rsidRPr="00BB102D" w14:paraId="32C32B8A" w14:textId="77777777" w:rsidTr="00DC641F">
        <w:trPr>
          <w:trHeight w:val="145"/>
        </w:trPr>
        <w:tc>
          <w:tcPr>
            <w:tcW w:w="3510" w:type="dxa"/>
            <w:vAlign w:val="bottom"/>
          </w:tcPr>
          <w:p w14:paraId="6A70E705" w14:textId="77777777" w:rsidR="0061297D" w:rsidRPr="007B1B08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85B9A77" w14:textId="77777777" w:rsidR="0061297D" w:rsidRPr="007B1B08" w:rsidRDefault="0061297D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3D416D12" w14:textId="77777777" w:rsidR="0061297D" w:rsidRPr="007B1B08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2021AF7" w14:textId="77777777" w:rsidR="0061297D" w:rsidRPr="007B1B08" w:rsidRDefault="0061297D" w:rsidP="0061297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75D13DE2" w14:textId="77777777" w:rsidR="0061297D" w:rsidRPr="007B1B08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7740043B" w14:textId="77777777" w:rsidR="0061297D" w:rsidRPr="007B1B08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243" w:type="dxa"/>
          </w:tcPr>
          <w:p w14:paraId="6DEF3275" w14:textId="77777777" w:rsidR="0061297D" w:rsidRPr="007B1B08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12"/>
                <w:szCs w:val="12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6FA96B" w14:textId="77777777" w:rsidR="0061297D" w:rsidRPr="007B1B08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</w:tr>
      <w:tr w:rsidR="0061297D" w:rsidRPr="00BB102D" w14:paraId="508746AC" w14:textId="77777777" w:rsidTr="00DC641F">
        <w:trPr>
          <w:trHeight w:val="399"/>
        </w:trPr>
        <w:tc>
          <w:tcPr>
            <w:tcW w:w="3510" w:type="dxa"/>
            <w:vAlign w:val="bottom"/>
          </w:tcPr>
          <w:p w14:paraId="19BFE4FF" w14:textId="48B6F140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133BA6" w14:textId="36F32468" w:rsidR="0061297D" w:rsidRPr="00506E99" w:rsidRDefault="0061297D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8E3FF55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C74A47" w14:textId="625D78E0" w:rsidR="0061297D" w:rsidRPr="00BB102D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1795CF0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47EF202E" w14:textId="5DCB7BE9" w:rsidR="0061297D" w:rsidRPr="00AC1475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BB25901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0D6277" w14:textId="73AA0D41" w:rsidR="0061297D" w:rsidRPr="00BB102D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297D" w:rsidRPr="00BB102D" w14:paraId="73D0E5F1" w14:textId="77777777" w:rsidTr="00AC1475">
        <w:trPr>
          <w:trHeight w:val="399"/>
        </w:trPr>
        <w:tc>
          <w:tcPr>
            <w:tcW w:w="3510" w:type="dxa"/>
            <w:vAlign w:val="bottom"/>
          </w:tcPr>
          <w:p w14:paraId="70AF0D59" w14:textId="12A83219" w:rsidR="0061297D" w:rsidRPr="00096AD4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96AD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096AD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096AD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33B28A" w14:textId="77777777" w:rsidR="0061297D" w:rsidRPr="00506E99" w:rsidRDefault="0061297D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4552874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FDDF8D" w14:textId="77777777" w:rsidR="0061297D" w:rsidRPr="00BB102D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3761643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4440F3B6" w14:textId="77777777" w:rsidR="0061297D" w:rsidRPr="00AC1475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AD27220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70E368" w14:textId="77777777" w:rsidR="0061297D" w:rsidRPr="00BB102D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297D" w:rsidRPr="00BB102D" w14:paraId="61001676" w14:textId="77777777" w:rsidTr="006819F6">
        <w:trPr>
          <w:trHeight w:val="560"/>
        </w:trPr>
        <w:tc>
          <w:tcPr>
            <w:tcW w:w="3510" w:type="dxa"/>
            <w:vAlign w:val="bottom"/>
          </w:tcPr>
          <w:p w14:paraId="30125499" w14:textId="3256F962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F02C1" w14:textId="562C8CB8" w:rsidR="0061297D" w:rsidRPr="00542A7E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249</w:t>
            </w:r>
            <w:r w:rsidR="00EC42F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812</w:t>
            </w:r>
          </w:p>
        </w:tc>
        <w:tc>
          <w:tcPr>
            <w:tcW w:w="270" w:type="dxa"/>
            <w:vAlign w:val="bottom"/>
          </w:tcPr>
          <w:p w14:paraId="78A96713" w14:textId="77777777" w:rsidR="0061297D" w:rsidRPr="00542A7E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E43040" w14:textId="7ED78116" w:rsidR="0061297D" w:rsidRPr="001B4AEA" w:rsidRDefault="00E922C3" w:rsidP="0061297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837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220</w:t>
            </w:r>
          </w:p>
        </w:tc>
        <w:tc>
          <w:tcPr>
            <w:tcW w:w="270" w:type="dxa"/>
            <w:vAlign w:val="bottom"/>
          </w:tcPr>
          <w:p w14:paraId="6E1BD3E6" w14:textId="77777777" w:rsidR="0061297D" w:rsidRPr="001B4AE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D17CA" w14:textId="5D1C9A96" w:rsidR="0061297D" w:rsidRPr="00F8398D" w:rsidRDefault="0006763E" w:rsidP="0061297D">
            <w:pPr>
              <w:pStyle w:val="acctmergecolhdg"/>
              <w:tabs>
                <w:tab w:val="decimal" w:pos="700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71A67653" w14:textId="77777777" w:rsidR="0061297D" w:rsidRPr="00F8398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A16351B" w14:textId="3885FAFC" w:rsidR="0061297D" w:rsidRPr="00F8398D" w:rsidRDefault="0061297D" w:rsidP="0061297D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61297D" w:rsidRPr="00BB102D" w14:paraId="56C43F84" w14:textId="77777777" w:rsidTr="00D5247F">
        <w:trPr>
          <w:trHeight w:val="399"/>
        </w:trPr>
        <w:tc>
          <w:tcPr>
            <w:tcW w:w="3510" w:type="dxa"/>
            <w:vAlign w:val="bottom"/>
          </w:tcPr>
          <w:p w14:paraId="5B6A9BE9" w14:textId="2AB4982E" w:rsidR="0061297D" w:rsidRPr="00096AD4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96AD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รวมรายการที่อาจถูกจัดประเภทใหม่ไว้ใน</w:t>
            </w:r>
            <w:r w:rsidRPr="00096AD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Pr="00096AD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  กำไร</w:t>
            </w:r>
            <w:r w:rsidR="00CE3DF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096AD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ขาดทุนในภายหลัง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E010C" w14:textId="79E94B18" w:rsidR="0061297D" w:rsidRPr="0037669B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249</w:t>
            </w:r>
            <w:r w:rsidR="00EC42F3" w:rsidRPr="003766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812</w:t>
            </w:r>
          </w:p>
        </w:tc>
        <w:tc>
          <w:tcPr>
            <w:tcW w:w="270" w:type="dxa"/>
            <w:vAlign w:val="bottom"/>
          </w:tcPr>
          <w:p w14:paraId="010AEE86" w14:textId="77777777" w:rsidR="0061297D" w:rsidRPr="00542A7E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D30E5" w14:textId="2C8023A7" w:rsidR="0061297D" w:rsidRPr="0037669B" w:rsidRDefault="00E922C3" w:rsidP="0061297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837</w:t>
            </w:r>
            <w:r w:rsidR="0061297D" w:rsidRPr="003766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</w:p>
        </w:tc>
        <w:tc>
          <w:tcPr>
            <w:tcW w:w="270" w:type="dxa"/>
            <w:vAlign w:val="bottom"/>
          </w:tcPr>
          <w:p w14:paraId="46F98D18" w14:textId="77777777" w:rsidR="0061297D" w:rsidRPr="001B4AE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6B722" w14:textId="2D6350AC" w:rsidR="0061297D" w:rsidRPr="0037669B" w:rsidRDefault="0006763E" w:rsidP="0061297D">
            <w:pPr>
              <w:pStyle w:val="acctmergecolhdg"/>
              <w:tabs>
                <w:tab w:val="decimal" w:pos="700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766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0CCC7A9B" w14:textId="77777777" w:rsidR="0061297D" w:rsidRPr="0037669B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84B7A" w14:textId="06FA5637" w:rsidR="0061297D" w:rsidRPr="0037669B" w:rsidRDefault="0061297D" w:rsidP="0061297D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766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297D" w:rsidRPr="00BB102D" w14:paraId="0900DC47" w14:textId="77777777" w:rsidTr="007B1B08">
        <w:trPr>
          <w:trHeight w:val="50"/>
        </w:trPr>
        <w:tc>
          <w:tcPr>
            <w:tcW w:w="3510" w:type="dxa"/>
            <w:vAlign w:val="bottom"/>
          </w:tcPr>
          <w:p w14:paraId="18338264" w14:textId="77777777" w:rsidR="0061297D" w:rsidRPr="007B1B08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DFC64" w14:textId="77777777" w:rsidR="0061297D" w:rsidRPr="007B1B08" w:rsidRDefault="0061297D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  <w:vAlign w:val="bottom"/>
          </w:tcPr>
          <w:p w14:paraId="18683570" w14:textId="77777777" w:rsidR="0061297D" w:rsidRPr="007B1B08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0D6CA7F" w14:textId="77777777" w:rsidR="0061297D" w:rsidRPr="007B1B08" w:rsidRDefault="0061297D" w:rsidP="0061297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  <w:vAlign w:val="bottom"/>
          </w:tcPr>
          <w:p w14:paraId="7B236EE8" w14:textId="77777777" w:rsidR="0061297D" w:rsidRPr="007B1B08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2B564" w14:textId="77777777" w:rsidR="0061297D" w:rsidRPr="007B1B08" w:rsidRDefault="0061297D" w:rsidP="0061297D">
            <w:pPr>
              <w:pStyle w:val="acctmergecolhdg"/>
              <w:tabs>
                <w:tab w:val="decimal" w:pos="700"/>
              </w:tabs>
              <w:spacing w:line="240" w:lineRule="atLeast"/>
              <w:ind w:left="-79" w:right="-366"/>
              <w:jc w:val="left"/>
              <w:rPr>
                <w:rFonts w:asciiTheme="majorBidi" w:eastAsia="Arial Unicode MS" w:hAnsiTheme="majorBidi" w:cstheme="majorBidi"/>
                <w:sz w:val="2"/>
                <w:szCs w:val="2"/>
              </w:rPr>
            </w:pPr>
          </w:p>
        </w:tc>
        <w:tc>
          <w:tcPr>
            <w:tcW w:w="243" w:type="dxa"/>
            <w:vAlign w:val="bottom"/>
          </w:tcPr>
          <w:p w14:paraId="7AD58196" w14:textId="77777777" w:rsidR="0061297D" w:rsidRPr="007B1B08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BD94389" w14:textId="77777777" w:rsidR="0061297D" w:rsidRPr="007B1B08" w:rsidRDefault="0061297D" w:rsidP="0061297D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eastAsia="Arial Unicode MS" w:hAnsiTheme="majorBidi" w:cstheme="majorBidi"/>
                <w:sz w:val="2"/>
                <w:szCs w:val="2"/>
              </w:rPr>
            </w:pPr>
          </w:p>
        </w:tc>
      </w:tr>
      <w:tr w:rsidR="0061297D" w:rsidRPr="00BB102D" w14:paraId="0077A44E" w14:textId="77777777" w:rsidTr="009F2EE1">
        <w:trPr>
          <w:trHeight w:val="399"/>
        </w:trPr>
        <w:tc>
          <w:tcPr>
            <w:tcW w:w="3510" w:type="dxa"/>
            <w:vAlign w:val="bottom"/>
          </w:tcPr>
          <w:p w14:paraId="234CBCCE" w14:textId="2D6F90A4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กำไรเบ็ดเสร็จรวมสำหรับงวด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DD189A" w14:textId="1A9370DE" w:rsidR="0061297D" w:rsidRPr="00542A7E" w:rsidRDefault="00EC42F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40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176,247</w:t>
            </w:r>
          </w:p>
        </w:tc>
        <w:tc>
          <w:tcPr>
            <w:tcW w:w="270" w:type="dxa"/>
            <w:vAlign w:val="bottom"/>
          </w:tcPr>
          <w:p w14:paraId="750580D7" w14:textId="77777777" w:rsidR="0061297D" w:rsidRPr="00542A7E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F2CC172" w14:textId="4AE48A05" w:rsidR="0061297D" w:rsidRPr="00542A7E" w:rsidRDefault="00E922C3" w:rsidP="0061297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422</w:t>
            </w:r>
          </w:p>
        </w:tc>
        <w:tc>
          <w:tcPr>
            <w:tcW w:w="270" w:type="dxa"/>
            <w:vAlign w:val="bottom"/>
          </w:tcPr>
          <w:p w14:paraId="230630AC" w14:textId="77777777" w:rsidR="0061297D" w:rsidRPr="00542A7E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85EC82" w14:textId="772EDD10" w:rsidR="0061297D" w:rsidRPr="00542A7E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sz w:val="28"/>
                <w:szCs w:val="28"/>
              </w:rPr>
              <w:t>889</w:t>
            </w:r>
            <w:r w:rsidR="0006763E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sz w:val="28"/>
                <w:szCs w:val="28"/>
              </w:rPr>
              <w:t>710</w:t>
            </w:r>
          </w:p>
        </w:tc>
        <w:tc>
          <w:tcPr>
            <w:tcW w:w="243" w:type="dxa"/>
            <w:vAlign w:val="bottom"/>
          </w:tcPr>
          <w:p w14:paraId="0FCF0FA5" w14:textId="77777777" w:rsidR="0061297D" w:rsidRPr="00542A7E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597ED4F" w14:textId="5087EBDD" w:rsidR="0061297D" w:rsidRPr="00542A7E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797</w:t>
            </w:r>
            <w:r w:rsidR="006129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553</w:t>
            </w:r>
          </w:p>
        </w:tc>
      </w:tr>
      <w:tr w:rsidR="0061297D" w:rsidRPr="00BB102D" w14:paraId="3DC8A91F" w14:textId="77777777" w:rsidTr="00716264">
        <w:trPr>
          <w:trHeight w:val="399"/>
        </w:trPr>
        <w:tc>
          <w:tcPr>
            <w:tcW w:w="3510" w:type="dxa"/>
            <w:vAlign w:val="bottom"/>
          </w:tcPr>
          <w:p w14:paraId="7D6E1920" w14:textId="4AE04454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lastRenderedPageBreak/>
              <w:t>การแบ่งปันกำไร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CEF7AA" w14:textId="182E4023" w:rsidR="0061297D" w:rsidRPr="00506E99" w:rsidRDefault="0061297D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001D36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6D5C30" w14:textId="655565C6" w:rsidR="0061297D" w:rsidRPr="00DE5448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76606D" w14:textId="77777777" w:rsidR="0061297D" w:rsidRPr="00DE5448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01"/>
              </w:tabs>
              <w:spacing w:line="240" w:lineRule="auto"/>
              <w:ind w:left="-91"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C5DF7E9" w14:textId="56A0792C" w:rsidR="0061297D" w:rsidRPr="00BB102D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4BFC75F8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467A25" w14:textId="76EF5518" w:rsidR="0061297D" w:rsidRPr="00BB102D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297D" w:rsidRPr="00BB102D" w14:paraId="13C71936" w14:textId="77777777" w:rsidTr="009F2EE1">
        <w:trPr>
          <w:trHeight w:val="399"/>
        </w:trPr>
        <w:tc>
          <w:tcPr>
            <w:tcW w:w="3510" w:type="dxa"/>
            <w:vAlign w:val="bottom"/>
          </w:tcPr>
          <w:p w14:paraId="560CCF45" w14:textId="28E2AE54" w:rsidR="0061297D" w:rsidRPr="00BB102D" w:rsidRDefault="0061297D" w:rsidP="0061297D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49D9AF" w14:textId="0B69AD15" w:rsidR="0061297D" w:rsidRPr="00542A7E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924</w:t>
            </w:r>
            <w:r w:rsidR="00EC42F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372</w:t>
            </w:r>
          </w:p>
        </w:tc>
        <w:tc>
          <w:tcPr>
            <w:tcW w:w="270" w:type="dxa"/>
            <w:vAlign w:val="bottom"/>
          </w:tcPr>
          <w:p w14:paraId="3B30E7BD" w14:textId="77777777" w:rsidR="0061297D" w:rsidRPr="00542A7E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371D58" w14:textId="69FF9B4F" w:rsidR="0061297D" w:rsidRPr="001B4AEA" w:rsidRDefault="00E922C3" w:rsidP="0061297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821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270" w:type="dxa"/>
            <w:vAlign w:val="bottom"/>
          </w:tcPr>
          <w:p w14:paraId="036D9117" w14:textId="77777777" w:rsidR="0061297D" w:rsidRPr="001B4AE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1D63C3D9" w14:textId="128FE8CF" w:rsidR="0061297D" w:rsidRPr="00F8398D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889</w:t>
            </w:r>
            <w:r w:rsidR="000676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  <w:tc>
          <w:tcPr>
            <w:tcW w:w="243" w:type="dxa"/>
            <w:vAlign w:val="bottom"/>
          </w:tcPr>
          <w:p w14:paraId="175D20EB" w14:textId="77777777" w:rsidR="0061297D" w:rsidRPr="001B4AE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C49CFA" w14:textId="59B9B953" w:rsidR="0061297D" w:rsidRPr="001B4AEA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797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</w:tr>
      <w:tr w:rsidR="0061297D" w:rsidRPr="00BB102D" w14:paraId="0C7C85BC" w14:textId="77777777" w:rsidTr="009F2EE1">
        <w:trPr>
          <w:trHeight w:val="399"/>
        </w:trPr>
        <w:tc>
          <w:tcPr>
            <w:tcW w:w="3510" w:type="dxa"/>
            <w:vAlign w:val="bottom"/>
          </w:tcPr>
          <w:p w14:paraId="581EDFCB" w14:textId="10264129" w:rsidR="0061297D" w:rsidRPr="00BB102D" w:rsidRDefault="0061297D" w:rsidP="0061297D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  <w:t xml:space="preserve"> 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29028" w14:textId="624929CD" w:rsidR="0061297D" w:rsidRPr="00542A7E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EC42F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063</w:t>
            </w:r>
          </w:p>
        </w:tc>
        <w:tc>
          <w:tcPr>
            <w:tcW w:w="270" w:type="dxa"/>
            <w:vAlign w:val="bottom"/>
          </w:tcPr>
          <w:p w14:paraId="74711B41" w14:textId="77777777" w:rsidR="0061297D" w:rsidRPr="00542A7E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2F8CD1" w14:textId="0DF602FD" w:rsidR="0061297D" w:rsidRPr="001B4AEA" w:rsidRDefault="00E922C3" w:rsidP="0061297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270</w:t>
            </w:r>
          </w:p>
        </w:tc>
        <w:tc>
          <w:tcPr>
            <w:tcW w:w="270" w:type="dxa"/>
            <w:vAlign w:val="bottom"/>
          </w:tcPr>
          <w:p w14:paraId="6539FFAC" w14:textId="77777777" w:rsidR="0061297D" w:rsidRPr="001B4AE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7D1249D7" w14:textId="35E2F909" w:rsidR="0061297D" w:rsidRPr="00F8398D" w:rsidRDefault="0006763E" w:rsidP="0061297D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41A7AD93" w14:textId="77777777" w:rsidR="0061297D" w:rsidRPr="001B4AE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078D61" w14:textId="77777777" w:rsidR="0061297D" w:rsidRDefault="0061297D" w:rsidP="0061297D">
            <w:pPr>
              <w:pStyle w:val="acctmergecolhdg"/>
              <w:tabs>
                <w:tab w:val="decimal" w:pos="560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BAAC9A" w14:textId="4DC78F1D" w:rsidR="0061297D" w:rsidRPr="001B4AEA" w:rsidRDefault="0061297D" w:rsidP="0061297D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297D" w:rsidRPr="00BB102D" w14:paraId="136AD3B9" w14:textId="77777777" w:rsidTr="009F2EE1">
        <w:trPr>
          <w:trHeight w:val="404"/>
        </w:trPr>
        <w:tc>
          <w:tcPr>
            <w:tcW w:w="3510" w:type="dxa"/>
            <w:vAlign w:val="center"/>
          </w:tcPr>
          <w:p w14:paraId="20234575" w14:textId="44CEADC5" w:rsidR="0061297D" w:rsidRPr="00F7666E" w:rsidRDefault="0061297D" w:rsidP="0061297D">
            <w:pPr>
              <w:tabs>
                <w:tab w:val="left" w:pos="117"/>
                <w:tab w:val="decimal" w:pos="1143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  <w:r w:rsidRPr="00F7666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1C3029" w14:textId="3F0A879C" w:rsidR="0061297D" w:rsidRPr="00542A7E" w:rsidRDefault="00E922C3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926</w:t>
            </w:r>
            <w:r w:rsidR="00EC42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435</w:t>
            </w:r>
          </w:p>
        </w:tc>
        <w:tc>
          <w:tcPr>
            <w:tcW w:w="270" w:type="dxa"/>
            <w:vAlign w:val="bottom"/>
          </w:tcPr>
          <w:p w14:paraId="7E70576D" w14:textId="77777777" w:rsidR="0061297D" w:rsidRPr="00542A7E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6FC31" w14:textId="31DD5CDB" w:rsidR="0061297D" w:rsidRPr="001B4AEA" w:rsidRDefault="00E922C3" w:rsidP="0061297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847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</w:p>
        </w:tc>
        <w:tc>
          <w:tcPr>
            <w:tcW w:w="270" w:type="dxa"/>
            <w:vAlign w:val="bottom"/>
          </w:tcPr>
          <w:p w14:paraId="7095A68F" w14:textId="77777777" w:rsidR="0061297D" w:rsidRPr="001B4AE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3B615" w14:textId="7605B883" w:rsidR="0061297D" w:rsidRPr="00F8398D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sz w:val="28"/>
                <w:szCs w:val="28"/>
              </w:rPr>
              <w:t>889</w:t>
            </w:r>
            <w:r w:rsidR="0006763E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sz w:val="28"/>
                <w:szCs w:val="28"/>
              </w:rPr>
              <w:t>710</w:t>
            </w:r>
          </w:p>
        </w:tc>
        <w:tc>
          <w:tcPr>
            <w:tcW w:w="243" w:type="dxa"/>
            <w:vAlign w:val="bottom"/>
          </w:tcPr>
          <w:p w14:paraId="4D0D2077" w14:textId="77777777" w:rsidR="0061297D" w:rsidRPr="001B4AE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A35119" w14:textId="7BCA334F" w:rsidR="0061297D" w:rsidRPr="001B4AEA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797</w:t>
            </w:r>
            <w:r w:rsidR="006129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553</w:t>
            </w:r>
          </w:p>
        </w:tc>
      </w:tr>
      <w:tr w:rsidR="0061297D" w:rsidRPr="00BB102D" w14:paraId="67927D50" w14:textId="77777777" w:rsidTr="00CB7627">
        <w:trPr>
          <w:trHeight w:val="404"/>
        </w:trPr>
        <w:tc>
          <w:tcPr>
            <w:tcW w:w="3510" w:type="dxa"/>
            <w:vAlign w:val="bottom"/>
          </w:tcPr>
          <w:p w14:paraId="3F676AF9" w14:textId="1F500FB8" w:rsidR="0061297D" w:rsidRPr="00F7666E" w:rsidRDefault="0061297D" w:rsidP="0061297D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7666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การแบ่งปันกำไรเบ็ดเสร็จรวม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7FAA92" w14:textId="77777777" w:rsidR="0061297D" w:rsidRPr="00506E99" w:rsidRDefault="0061297D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BF9442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A76D23" w14:textId="77777777" w:rsidR="0061297D" w:rsidRPr="00BB102D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12A44A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19359D27" w14:textId="77777777" w:rsidR="0061297D" w:rsidRPr="00AC1475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38DA94B8" w14:textId="77777777" w:rsidR="0061297D" w:rsidRPr="00BB102D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882F7C" w14:textId="77777777" w:rsidR="0061297D" w:rsidRPr="00BB102D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297D" w:rsidRPr="00BB102D" w14:paraId="6ABADB4A" w14:textId="77777777" w:rsidTr="009F2EE1">
        <w:trPr>
          <w:trHeight w:val="404"/>
        </w:trPr>
        <w:tc>
          <w:tcPr>
            <w:tcW w:w="3510" w:type="dxa"/>
            <w:vAlign w:val="bottom"/>
          </w:tcPr>
          <w:p w14:paraId="737AB77E" w14:textId="73834B39" w:rsidR="0061297D" w:rsidRDefault="0061297D" w:rsidP="0061297D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DE5C60" w14:textId="1C793BC5" w:rsidR="0061297D" w:rsidRPr="00542A7E" w:rsidRDefault="000B6FCE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</w:t>
            </w:r>
            <w:r w:rsidR="00704C7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132,119</w:t>
            </w:r>
          </w:p>
        </w:tc>
        <w:tc>
          <w:tcPr>
            <w:tcW w:w="270" w:type="dxa"/>
            <w:vAlign w:val="bottom"/>
          </w:tcPr>
          <w:p w14:paraId="7E8AB599" w14:textId="77777777" w:rsidR="0061297D" w:rsidRPr="00542A7E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65AFE9" w14:textId="43883B77" w:rsidR="0061297D" w:rsidRPr="001B4AEA" w:rsidRDefault="00E922C3" w:rsidP="0061297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638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916</w:t>
            </w:r>
          </w:p>
        </w:tc>
        <w:tc>
          <w:tcPr>
            <w:tcW w:w="270" w:type="dxa"/>
            <w:vAlign w:val="bottom"/>
          </w:tcPr>
          <w:p w14:paraId="1A1A44E7" w14:textId="77777777" w:rsidR="0061297D" w:rsidRPr="001B4AEA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CD221CA" w14:textId="367F4322" w:rsidR="0061297D" w:rsidRPr="001B4AEA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Cs/>
                <w:sz w:val="28"/>
                <w:szCs w:val="28"/>
              </w:rPr>
              <w:t>889</w:t>
            </w:r>
            <w:r w:rsidR="0006763E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Cs/>
                <w:sz w:val="28"/>
                <w:szCs w:val="28"/>
              </w:rPr>
              <w:t>710</w:t>
            </w:r>
          </w:p>
        </w:tc>
        <w:tc>
          <w:tcPr>
            <w:tcW w:w="243" w:type="dxa"/>
            <w:vAlign w:val="bottom"/>
          </w:tcPr>
          <w:p w14:paraId="2467345A" w14:textId="77777777" w:rsidR="0061297D" w:rsidRPr="001B4AE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501ED0" w14:textId="36B1D249" w:rsidR="0061297D" w:rsidRPr="001B4AEA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</w:rPr>
              <w:t>797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</w:tr>
      <w:tr w:rsidR="0061297D" w:rsidRPr="00BB102D" w14:paraId="4A09A7F4" w14:textId="77777777" w:rsidTr="009F2EE1">
        <w:trPr>
          <w:trHeight w:val="404"/>
        </w:trPr>
        <w:tc>
          <w:tcPr>
            <w:tcW w:w="3510" w:type="dxa"/>
            <w:vAlign w:val="bottom"/>
          </w:tcPr>
          <w:p w14:paraId="5CA08318" w14:textId="63D1F4BC" w:rsidR="0061297D" w:rsidRDefault="0061297D" w:rsidP="0061297D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  <w:t xml:space="preserve"> 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2060A" w14:textId="3CB72D89" w:rsidR="0061297D" w:rsidRPr="00542A7E" w:rsidRDefault="003561AB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44,128</w:t>
            </w:r>
          </w:p>
        </w:tc>
        <w:tc>
          <w:tcPr>
            <w:tcW w:w="270" w:type="dxa"/>
            <w:vAlign w:val="bottom"/>
          </w:tcPr>
          <w:p w14:paraId="583E6AB3" w14:textId="77777777" w:rsidR="0061297D" w:rsidRPr="00542A7E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90304A" w14:textId="5C5E2137" w:rsidR="0061297D" w:rsidRPr="001B4AEA" w:rsidRDefault="00E922C3" w:rsidP="0061297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45</w:t>
            </w:r>
            <w:r w:rsidR="0061297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506</w:t>
            </w:r>
          </w:p>
        </w:tc>
        <w:tc>
          <w:tcPr>
            <w:tcW w:w="270" w:type="dxa"/>
            <w:vAlign w:val="bottom"/>
          </w:tcPr>
          <w:p w14:paraId="4F9969DD" w14:textId="77777777" w:rsidR="0061297D" w:rsidRPr="001B4AE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F1B2D" w14:textId="4B3F522E" w:rsidR="0061297D" w:rsidRPr="001B4AEA" w:rsidRDefault="0006763E" w:rsidP="0061297D">
            <w:pPr>
              <w:pStyle w:val="acctmergecolhdg"/>
              <w:tabs>
                <w:tab w:val="decimal" w:pos="713"/>
              </w:tabs>
              <w:spacing w:line="240" w:lineRule="atLeast"/>
              <w:ind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664269A8" w14:textId="77777777" w:rsidR="0061297D" w:rsidRPr="001B4AE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DD0512" w14:textId="77777777" w:rsidR="0061297D" w:rsidRDefault="0061297D" w:rsidP="0061297D">
            <w:pPr>
              <w:pStyle w:val="acctmergecolhdg"/>
              <w:tabs>
                <w:tab w:val="decimal" w:pos="560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DC49D8" w14:textId="60187979" w:rsidR="0061297D" w:rsidRPr="001B4AEA" w:rsidRDefault="0061297D" w:rsidP="0061297D">
            <w:pPr>
              <w:pStyle w:val="acctmergecolhdg"/>
              <w:tabs>
                <w:tab w:val="decimal" w:pos="713"/>
              </w:tabs>
              <w:spacing w:line="240" w:lineRule="atLeast"/>
              <w:ind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297D" w:rsidRPr="00BB102D" w14:paraId="12F23DC9" w14:textId="77777777" w:rsidTr="009F2EE1">
        <w:trPr>
          <w:trHeight w:val="404"/>
        </w:trPr>
        <w:tc>
          <w:tcPr>
            <w:tcW w:w="3510" w:type="dxa"/>
            <w:vAlign w:val="center"/>
          </w:tcPr>
          <w:p w14:paraId="3AF43039" w14:textId="361CAD9F" w:rsidR="0061297D" w:rsidRDefault="0061297D" w:rsidP="0061297D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กำไรเบ็ดเสร็จรวมสำหรับงวด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EACF87" w14:textId="611786BA" w:rsidR="0061297D" w:rsidRPr="00542A7E" w:rsidRDefault="009F2AA9" w:rsidP="0061297D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C5F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176,</w:t>
            </w:r>
            <w:r w:rsidR="007C7A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247</w:t>
            </w:r>
          </w:p>
        </w:tc>
        <w:tc>
          <w:tcPr>
            <w:tcW w:w="270" w:type="dxa"/>
            <w:vAlign w:val="bottom"/>
          </w:tcPr>
          <w:p w14:paraId="7F283931" w14:textId="77777777" w:rsidR="0061297D" w:rsidRPr="00542A7E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27141F" w14:textId="222D24C8" w:rsidR="0061297D" w:rsidRPr="001B4AEA" w:rsidRDefault="00E922C3" w:rsidP="0061297D">
            <w:pPr>
              <w:pStyle w:val="acctmergecolhdg"/>
              <w:tabs>
                <w:tab w:val="decimal" w:pos="101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  <w:r w:rsidR="00612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422</w:t>
            </w:r>
          </w:p>
        </w:tc>
        <w:tc>
          <w:tcPr>
            <w:tcW w:w="270" w:type="dxa"/>
            <w:vAlign w:val="bottom"/>
          </w:tcPr>
          <w:p w14:paraId="073BC4E7" w14:textId="77777777" w:rsidR="0061297D" w:rsidRPr="001B4AE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FD8B04" w14:textId="2E961BF1" w:rsidR="0061297D" w:rsidRPr="001B4AEA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sz w:val="28"/>
                <w:szCs w:val="28"/>
              </w:rPr>
              <w:t>889</w:t>
            </w:r>
            <w:r w:rsidR="0006763E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sz w:val="28"/>
                <w:szCs w:val="28"/>
              </w:rPr>
              <w:t>710</w:t>
            </w:r>
          </w:p>
        </w:tc>
        <w:tc>
          <w:tcPr>
            <w:tcW w:w="243" w:type="dxa"/>
            <w:vAlign w:val="bottom"/>
          </w:tcPr>
          <w:p w14:paraId="0BCADBAB" w14:textId="77777777" w:rsidR="0061297D" w:rsidRPr="001B4AE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59DFFB" w14:textId="25F9136A" w:rsidR="0061297D" w:rsidRPr="001B4AEA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797</w:t>
            </w:r>
            <w:r w:rsidR="006129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553</w:t>
            </w:r>
          </w:p>
        </w:tc>
      </w:tr>
      <w:tr w:rsidR="0061297D" w:rsidRPr="00CE2716" w14:paraId="28147FD0" w14:textId="77777777" w:rsidTr="004B2EB2">
        <w:trPr>
          <w:trHeight w:val="224"/>
        </w:trPr>
        <w:tc>
          <w:tcPr>
            <w:tcW w:w="3510" w:type="dxa"/>
            <w:vAlign w:val="bottom"/>
          </w:tcPr>
          <w:p w14:paraId="1D739872" w14:textId="77777777" w:rsidR="0061297D" w:rsidRPr="00CE2716" w:rsidRDefault="0061297D" w:rsidP="0061297D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AC169E" w14:textId="77777777" w:rsidR="0061297D" w:rsidRPr="00CE2716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2EC96FF" w14:textId="77777777" w:rsidR="0061297D" w:rsidRPr="00CE2716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969882F" w14:textId="77777777" w:rsidR="0061297D" w:rsidRPr="001B4AEA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9A3ADB" w14:textId="77777777" w:rsidR="0061297D" w:rsidRPr="001B4AE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D0BDD9" w14:textId="77777777" w:rsidR="0061297D" w:rsidRPr="001B4AEA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0E1002F4" w14:textId="77777777" w:rsidR="0061297D" w:rsidRPr="001B4AE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74E0B4E" w14:textId="77777777" w:rsidR="0061297D" w:rsidRPr="001B4AEA" w:rsidRDefault="0061297D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1297D" w:rsidRPr="00BB102D" w14:paraId="00E68BB7" w14:textId="77777777" w:rsidTr="004B2EB2">
        <w:trPr>
          <w:trHeight w:val="404"/>
        </w:trPr>
        <w:tc>
          <w:tcPr>
            <w:tcW w:w="3510" w:type="dxa"/>
            <w:vAlign w:val="bottom"/>
          </w:tcPr>
          <w:p w14:paraId="77F48A11" w14:textId="3815F07F" w:rsidR="0061297D" w:rsidRDefault="0061297D" w:rsidP="0061297D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 (เยน)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B619F04" w14:textId="0DD8F655" w:rsidR="0061297D" w:rsidRPr="00542A7E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B2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</w:p>
        </w:tc>
        <w:tc>
          <w:tcPr>
            <w:tcW w:w="270" w:type="dxa"/>
          </w:tcPr>
          <w:p w14:paraId="6B1E4B92" w14:textId="77777777" w:rsidR="0061297D" w:rsidRPr="00542A7E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4460845" w14:textId="38E8D26A" w:rsidR="0061297D" w:rsidRPr="001B4AEA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right="-2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22C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61297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.</w:t>
            </w:r>
            <w:r w:rsidRPr="00E922C3">
              <w:rPr>
                <w:rFonts w:ascii="Angsana New" w:hAnsi="Angsana New" w:cs="Angsana New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270" w:type="dxa"/>
            <w:vAlign w:val="bottom"/>
          </w:tcPr>
          <w:p w14:paraId="0DB7E5A8" w14:textId="77777777" w:rsidR="0061297D" w:rsidRPr="001B4AE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F22669" w14:textId="7B99E786" w:rsidR="0061297D" w:rsidRPr="001B4AEA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B2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243" w:type="dxa"/>
            <w:vAlign w:val="bottom"/>
          </w:tcPr>
          <w:p w14:paraId="7EB875D0" w14:textId="77777777" w:rsidR="0061297D" w:rsidRPr="001B4AEA" w:rsidRDefault="0061297D" w:rsidP="00612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58CAD71" w14:textId="4D1D0F79" w:rsidR="0061297D" w:rsidRPr="001B4AEA" w:rsidRDefault="00E922C3" w:rsidP="00612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right="-5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129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2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</w:p>
        </w:tc>
      </w:tr>
    </w:tbl>
    <w:p w14:paraId="413E31EE" w14:textId="5B4969D9" w:rsidR="00F7666E" w:rsidRPr="00187720" w:rsidRDefault="00F7666E" w:rsidP="00CE2716">
      <w:pPr>
        <w:tabs>
          <w:tab w:val="clear" w:pos="227"/>
          <w:tab w:val="clear" w:pos="454"/>
          <w:tab w:val="clear" w:pos="680"/>
          <w:tab w:val="left" w:pos="540"/>
          <w:tab w:val="num" w:pos="1080"/>
        </w:tabs>
        <w:jc w:val="thaiDistribute"/>
        <w:rPr>
          <w:rFonts w:asciiTheme="majorBidi" w:hAnsiTheme="majorBidi" w:cstheme="majorBidi"/>
          <w:b/>
          <w:bCs/>
          <w:sz w:val="2"/>
          <w:szCs w:val="2"/>
          <w:cs/>
        </w:rPr>
      </w:pPr>
    </w:p>
    <w:sectPr w:rsidR="00F7666E" w:rsidRPr="00187720" w:rsidSect="009777AF">
      <w:headerReference w:type="default" r:id="rId14"/>
      <w:pgSz w:w="11909" w:h="16834" w:code="9"/>
      <w:pgMar w:top="691" w:right="1109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D1A24" w14:textId="77777777" w:rsidR="00245472" w:rsidRDefault="00245472">
      <w:r>
        <w:separator/>
      </w:r>
    </w:p>
  </w:endnote>
  <w:endnote w:type="continuationSeparator" w:id="0">
    <w:p w14:paraId="2131B4A6" w14:textId="77777777" w:rsidR="00245472" w:rsidRDefault="00245472">
      <w:r>
        <w:continuationSeparator/>
      </w:r>
    </w:p>
  </w:endnote>
  <w:endnote w:type="continuationNotice" w:id="1">
    <w:p w14:paraId="1B7BEF16" w14:textId="77777777" w:rsidR="00245472" w:rsidRDefault="0024547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32941" w14:textId="77777777" w:rsidR="00D91799" w:rsidRDefault="00D917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13384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0584A4" w14:textId="550ECBD3" w:rsidR="009C0002" w:rsidRDefault="009C0002">
        <w:pPr>
          <w:pStyle w:val="Footer"/>
          <w:jc w:val="center"/>
        </w:pPr>
        <w:r w:rsidRPr="00C42F7E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C42F7E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C42F7E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E922C3" w:rsidRPr="00E922C3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C42F7E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E0D56" w14:textId="7973A599" w:rsidR="009C0002" w:rsidRPr="00C827F6" w:rsidRDefault="009C0002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A92715">
      <w:rPr>
        <w:rFonts w:ascii="Angsana New" w:hAnsi="Angsana New"/>
        <w:noProof/>
        <w:sz w:val="30"/>
        <w:szCs w:val="30"/>
        <w:lang w:val="fr-FR"/>
      </w:rPr>
      <w:t>MCS Q122 T3 V3.docx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E922C3" w:rsidRPr="00E922C3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9C0002" w:rsidRPr="00C827F6" w:rsidRDefault="009C0002">
    <w:pPr>
      <w:pStyle w:val="Footer"/>
      <w:rPr>
        <w:lang w:val="fr-FR"/>
      </w:rPr>
    </w:pPr>
  </w:p>
  <w:p w14:paraId="34F930A6" w14:textId="77777777" w:rsidR="009C0002" w:rsidRDefault="009C000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8F9F8" w14:textId="77777777" w:rsidR="00245472" w:rsidRDefault="00245472">
      <w:r>
        <w:separator/>
      </w:r>
    </w:p>
  </w:footnote>
  <w:footnote w:type="continuationSeparator" w:id="0">
    <w:p w14:paraId="0025842F" w14:textId="77777777" w:rsidR="00245472" w:rsidRDefault="00245472">
      <w:r>
        <w:continuationSeparator/>
      </w:r>
    </w:p>
  </w:footnote>
  <w:footnote w:type="continuationNotice" w:id="1">
    <w:p w14:paraId="2AACE56F" w14:textId="77777777" w:rsidR="00245472" w:rsidRDefault="0024547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131CF" w14:textId="77777777" w:rsidR="009C0002" w:rsidRPr="00FA7747" w:rsidRDefault="009C0002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9C0002" w:rsidRPr="00FA7747" w:rsidRDefault="009C0002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53A2FD3F" w:rsidR="009C0002" w:rsidRPr="00410770" w:rsidRDefault="009C0002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="00E922C3" w:rsidRPr="00E922C3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E922C3" w:rsidRPr="00E922C3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9C0002" w:rsidRPr="00074891" w:rsidRDefault="009C0002" w:rsidP="00713C50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50BFF" w14:textId="77777777" w:rsidR="009C0002" w:rsidRPr="00DC0DD7" w:rsidRDefault="009C0002" w:rsidP="00F70C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598580F0" w14:textId="77777777" w:rsidR="009C0002" w:rsidRPr="0025022B" w:rsidRDefault="009C0002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71B06D7F" w14:textId="2E53647D" w:rsidR="009C0002" w:rsidRPr="00F55BAA" w:rsidRDefault="009C0002" w:rsidP="00D2557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="00E922C3" w:rsidRPr="00E922C3">
      <w:rPr>
        <w:rFonts w:asciiTheme="majorBidi" w:hAnsiTheme="majorBidi" w:cstheme="majorBidi"/>
        <w:sz w:val="30"/>
        <w:szCs w:val="30"/>
        <w:lang w:val="en-US" w:bidi="th-TH"/>
      </w:rPr>
      <w:t>31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มีนาคม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</w:t>
    </w:r>
    <w:r w:rsidR="00E922C3" w:rsidRPr="00E922C3">
      <w:rPr>
        <w:rFonts w:asciiTheme="majorBidi" w:hAnsiTheme="majorBidi" w:cstheme="majorBidi"/>
        <w:sz w:val="30"/>
        <w:szCs w:val="30"/>
        <w:lang w:val="en-US" w:bidi="th-TH"/>
      </w:rPr>
      <w:t>2565</w:t>
    </w:r>
    <w:r w:rsidRPr="00F55BAA">
      <w:rPr>
        <w:rFonts w:asciiTheme="majorBidi" w:hAnsiTheme="majorBidi" w:cstheme="majorBidi"/>
        <w:sz w:val="30"/>
        <w:szCs w:val="30"/>
        <w:lang w:bidi="th-TH"/>
      </w:rPr>
      <w:t xml:space="preserve"> (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ไม่ได้ตรวจสอบ</w:t>
    </w:r>
    <w:r w:rsidRPr="00F55BAA">
      <w:rPr>
        <w:rFonts w:asciiTheme="majorBidi" w:hAnsiTheme="majorBidi" w:cstheme="majorBidi"/>
        <w:sz w:val="30"/>
        <w:szCs w:val="30"/>
        <w:lang w:bidi="th-TH"/>
      </w:rPr>
      <w:t>)</w:t>
    </w:r>
  </w:p>
  <w:p w14:paraId="18659A13" w14:textId="77777777" w:rsidR="009C0002" w:rsidRPr="00410770" w:rsidRDefault="009C000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E02A8" w14:textId="77777777" w:rsidR="00D91799" w:rsidRDefault="00D9179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A3B75" w14:textId="77777777" w:rsidR="009C0002" w:rsidRPr="00F55BAA" w:rsidRDefault="009C0002" w:rsidP="00F70C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>.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>.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F55BAA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2B526AAE" w14:textId="77777777" w:rsidR="009C0002" w:rsidRPr="00F55BAA" w:rsidRDefault="009C0002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F55BAA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F55BAA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F55BAA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13D35D4C" w14:textId="5A2993E0" w:rsidR="009C0002" w:rsidRPr="00F55BAA" w:rsidRDefault="009C0002" w:rsidP="00D25572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F55BAA">
      <w:rPr>
        <w:rFonts w:ascii="Angsana New" w:hAnsi="Angsana New" w:cs="Angsana New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="00E922C3" w:rsidRPr="00E922C3">
      <w:rPr>
        <w:rFonts w:ascii="Angsana New" w:hAnsi="Angsana New" w:cs="Angsana New"/>
        <w:bCs/>
        <w:sz w:val="30"/>
        <w:szCs w:val="30"/>
        <w:lang w:val="en-US" w:bidi="th-TH"/>
      </w:rPr>
      <w:t>31</w:t>
    </w:r>
    <w:r w:rsidRPr="00F55BAA">
      <w:rPr>
        <w:rFonts w:ascii="Angsana New" w:hAnsi="Angsana New" w:cs="Angsana New"/>
        <w:bCs/>
        <w:sz w:val="30"/>
        <w:szCs w:val="30"/>
        <w:cs/>
        <w:lang w:bidi="th-TH"/>
      </w:rPr>
      <w:t xml:space="preserve"> </w:t>
    </w:r>
    <w:r>
      <w:rPr>
        <w:rFonts w:ascii="Angsana New" w:hAnsi="Angsana New" w:cs="Angsana New" w:hint="cs"/>
        <w:bCs/>
        <w:sz w:val="30"/>
        <w:szCs w:val="30"/>
        <w:cs/>
        <w:lang w:bidi="th-TH"/>
      </w:rPr>
      <w:t>มีนาคม</w:t>
    </w:r>
    <w:r w:rsidRPr="00F55BAA">
      <w:rPr>
        <w:rFonts w:ascii="Angsana New" w:hAnsi="Angsana New" w:cs="Angsana New"/>
        <w:bCs/>
        <w:sz w:val="30"/>
        <w:szCs w:val="30"/>
        <w:cs/>
        <w:lang w:bidi="th-TH"/>
      </w:rPr>
      <w:t xml:space="preserve"> </w:t>
    </w:r>
    <w:r w:rsidR="00E922C3" w:rsidRPr="00E922C3">
      <w:rPr>
        <w:rFonts w:ascii="Angsana New" w:hAnsi="Angsana New" w:cs="Angsana New"/>
        <w:bCs/>
        <w:sz w:val="30"/>
        <w:szCs w:val="30"/>
        <w:lang w:val="en-US" w:bidi="th-TH"/>
      </w:rPr>
      <w:t>2565</w:t>
    </w:r>
    <w:r w:rsidRPr="00F55BAA">
      <w:rPr>
        <w:rFonts w:ascii="Angsana New" w:hAnsi="Angsana New" w:cs="Angsana New"/>
        <w:bCs/>
        <w:sz w:val="30"/>
        <w:szCs w:val="30"/>
        <w:lang w:bidi="th-TH"/>
      </w:rPr>
      <w:t xml:space="preserve"> (</w:t>
    </w:r>
    <w:r w:rsidRPr="00F55BAA">
      <w:rPr>
        <w:rFonts w:ascii="Angsana New" w:hAnsi="Angsana New" w:cs="Angsana New"/>
        <w:bCs/>
        <w:sz w:val="30"/>
        <w:szCs w:val="30"/>
        <w:cs/>
        <w:lang w:bidi="th-TH"/>
      </w:rPr>
      <w:t>ไม่ได้ตรวจสอบ</w:t>
    </w:r>
    <w:r w:rsidRPr="00F55BAA">
      <w:rPr>
        <w:rFonts w:ascii="Angsana New" w:hAnsi="Angsana New" w:cs="Angsana New"/>
        <w:bCs/>
        <w:sz w:val="30"/>
        <w:szCs w:val="30"/>
        <w:lang w:val="en-US" w:bidi="th-TH"/>
      </w:rPr>
      <w:t>)</w:t>
    </w:r>
  </w:p>
  <w:p w14:paraId="2EAED60C" w14:textId="77777777" w:rsidR="009C0002" w:rsidRPr="00410770" w:rsidRDefault="009C000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6B1386"/>
    <w:multiLevelType w:val="multilevel"/>
    <w:tmpl w:val="364685B0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4"/>
  </w:num>
  <w:num w:numId="6">
    <w:abstractNumId w:val="14"/>
  </w:num>
  <w:num w:numId="7">
    <w:abstractNumId w:val="15"/>
  </w:num>
  <w:num w:numId="8">
    <w:abstractNumId w:val="10"/>
  </w:num>
  <w:num w:numId="9">
    <w:abstractNumId w:val="1"/>
  </w:num>
  <w:num w:numId="10">
    <w:abstractNumId w:val="8"/>
  </w:num>
  <w:num w:numId="11">
    <w:abstractNumId w:val="13"/>
  </w:num>
  <w:num w:numId="12">
    <w:abstractNumId w:val="2"/>
  </w:num>
  <w:num w:numId="13">
    <w:abstractNumId w:val="7"/>
  </w:num>
  <w:num w:numId="14">
    <w:abstractNumId w:val="11"/>
  </w:num>
  <w:num w:numId="15">
    <w:abstractNumId w:val="5"/>
  </w:num>
  <w:num w:numId="16">
    <w:abstractNumId w:val="16"/>
  </w:num>
  <w:num w:numId="17">
    <w:abstractNumId w:val="0"/>
  </w:num>
  <w:num w:numId="18">
    <w:abstractNumId w:val="0"/>
  </w:num>
  <w:num w:numId="19">
    <w:abstractNumId w:val="0"/>
  </w:num>
  <w:num w:numId="20">
    <w:abstractNumId w:val="12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5A1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738"/>
    <w:rsid w:val="00010A0D"/>
    <w:rsid w:val="000112EE"/>
    <w:rsid w:val="000115FB"/>
    <w:rsid w:val="0001192B"/>
    <w:rsid w:val="00012E83"/>
    <w:rsid w:val="0001324D"/>
    <w:rsid w:val="000135F7"/>
    <w:rsid w:val="0001364C"/>
    <w:rsid w:val="0001367E"/>
    <w:rsid w:val="0001370F"/>
    <w:rsid w:val="00013716"/>
    <w:rsid w:val="00013862"/>
    <w:rsid w:val="00013C02"/>
    <w:rsid w:val="000140C4"/>
    <w:rsid w:val="000148F7"/>
    <w:rsid w:val="00014A12"/>
    <w:rsid w:val="00014A4A"/>
    <w:rsid w:val="0001562E"/>
    <w:rsid w:val="000159E2"/>
    <w:rsid w:val="00015C52"/>
    <w:rsid w:val="000160A4"/>
    <w:rsid w:val="000163E0"/>
    <w:rsid w:val="00016690"/>
    <w:rsid w:val="000167EF"/>
    <w:rsid w:val="00016879"/>
    <w:rsid w:val="00016E14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22C"/>
    <w:rsid w:val="00022BB4"/>
    <w:rsid w:val="00022CE8"/>
    <w:rsid w:val="00023CE6"/>
    <w:rsid w:val="00023DFC"/>
    <w:rsid w:val="00024304"/>
    <w:rsid w:val="000243CE"/>
    <w:rsid w:val="000247B0"/>
    <w:rsid w:val="00024953"/>
    <w:rsid w:val="00024B71"/>
    <w:rsid w:val="00024F30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17F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A25"/>
    <w:rsid w:val="00035BFA"/>
    <w:rsid w:val="00035D7C"/>
    <w:rsid w:val="00036576"/>
    <w:rsid w:val="00036714"/>
    <w:rsid w:val="000367E5"/>
    <w:rsid w:val="00036C1A"/>
    <w:rsid w:val="00036C21"/>
    <w:rsid w:val="00036C24"/>
    <w:rsid w:val="00036E95"/>
    <w:rsid w:val="00036F52"/>
    <w:rsid w:val="00037609"/>
    <w:rsid w:val="0003760B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0B3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E2E"/>
    <w:rsid w:val="00056F2D"/>
    <w:rsid w:val="000570A0"/>
    <w:rsid w:val="00057A0E"/>
    <w:rsid w:val="00057AD1"/>
    <w:rsid w:val="000602A0"/>
    <w:rsid w:val="00060676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4C2"/>
    <w:rsid w:val="000639A9"/>
    <w:rsid w:val="00063A6E"/>
    <w:rsid w:val="00063DC3"/>
    <w:rsid w:val="000640C2"/>
    <w:rsid w:val="000641F4"/>
    <w:rsid w:val="000642A6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63E"/>
    <w:rsid w:val="0006774B"/>
    <w:rsid w:val="00067BEB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730"/>
    <w:rsid w:val="000758AE"/>
    <w:rsid w:val="00075907"/>
    <w:rsid w:val="00075927"/>
    <w:rsid w:val="00075BC1"/>
    <w:rsid w:val="00075D21"/>
    <w:rsid w:val="00075FFE"/>
    <w:rsid w:val="00076170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99D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CA7"/>
    <w:rsid w:val="00090EBA"/>
    <w:rsid w:val="00090F48"/>
    <w:rsid w:val="000911C3"/>
    <w:rsid w:val="000913A0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AD4"/>
    <w:rsid w:val="00096F65"/>
    <w:rsid w:val="00097067"/>
    <w:rsid w:val="000970FD"/>
    <w:rsid w:val="00097659"/>
    <w:rsid w:val="00097EF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553"/>
    <w:rsid w:val="000A4B0B"/>
    <w:rsid w:val="000A4C2E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D7"/>
    <w:rsid w:val="000A7DB4"/>
    <w:rsid w:val="000B00A5"/>
    <w:rsid w:val="000B0188"/>
    <w:rsid w:val="000B09DC"/>
    <w:rsid w:val="000B0C1D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33FE"/>
    <w:rsid w:val="000B3CE4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CE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48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E1"/>
    <w:rsid w:val="000C2DF8"/>
    <w:rsid w:val="000C3273"/>
    <w:rsid w:val="000C3693"/>
    <w:rsid w:val="000C38FA"/>
    <w:rsid w:val="000C3CF9"/>
    <w:rsid w:val="000C3DA0"/>
    <w:rsid w:val="000C40E5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837"/>
    <w:rsid w:val="000D1929"/>
    <w:rsid w:val="000D1947"/>
    <w:rsid w:val="000D1979"/>
    <w:rsid w:val="000D1B69"/>
    <w:rsid w:val="000D1F12"/>
    <w:rsid w:val="000D2246"/>
    <w:rsid w:val="000D2500"/>
    <w:rsid w:val="000D262E"/>
    <w:rsid w:val="000D2D38"/>
    <w:rsid w:val="000D2D82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5DA1"/>
    <w:rsid w:val="000D6054"/>
    <w:rsid w:val="000D614D"/>
    <w:rsid w:val="000D6183"/>
    <w:rsid w:val="000D6590"/>
    <w:rsid w:val="000D6696"/>
    <w:rsid w:val="000D66BA"/>
    <w:rsid w:val="000D6971"/>
    <w:rsid w:val="000D6E16"/>
    <w:rsid w:val="000D6FB3"/>
    <w:rsid w:val="000D7072"/>
    <w:rsid w:val="000D71C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0C7"/>
    <w:rsid w:val="000E54C4"/>
    <w:rsid w:val="000E56AF"/>
    <w:rsid w:val="000E5B32"/>
    <w:rsid w:val="000E5B65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4DDD"/>
    <w:rsid w:val="000F4E29"/>
    <w:rsid w:val="000F59B5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E29"/>
    <w:rsid w:val="001060B0"/>
    <w:rsid w:val="00106136"/>
    <w:rsid w:val="00106190"/>
    <w:rsid w:val="001063D4"/>
    <w:rsid w:val="00106D49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418"/>
    <w:rsid w:val="0012795F"/>
    <w:rsid w:val="00127973"/>
    <w:rsid w:val="0013011B"/>
    <w:rsid w:val="00130588"/>
    <w:rsid w:val="001305BB"/>
    <w:rsid w:val="00130698"/>
    <w:rsid w:val="00130BCE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4D84"/>
    <w:rsid w:val="00135009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96D"/>
    <w:rsid w:val="001379B1"/>
    <w:rsid w:val="00137E2C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965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E8"/>
    <w:rsid w:val="0014774F"/>
    <w:rsid w:val="001478A7"/>
    <w:rsid w:val="00147D09"/>
    <w:rsid w:val="00150273"/>
    <w:rsid w:val="0015060B"/>
    <w:rsid w:val="001508F8"/>
    <w:rsid w:val="0015162A"/>
    <w:rsid w:val="00151AD7"/>
    <w:rsid w:val="00151CA8"/>
    <w:rsid w:val="001520E7"/>
    <w:rsid w:val="001522E2"/>
    <w:rsid w:val="001525FB"/>
    <w:rsid w:val="0015288D"/>
    <w:rsid w:val="00152942"/>
    <w:rsid w:val="001529D7"/>
    <w:rsid w:val="00152E00"/>
    <w:rsid w:val="00152E38"/>
    <w:rsid w:val="00153A70"/>
    <w:rsid w:val="00153B37"/>
    <w:rsid w:val="00153B4E"/>
    <w:rsid w:val="00153B92"/>
    <w:rsid w:val="00153D66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1720"/>
    <w:rsid w:val="0016178C"/>
    <w:rsid w:val="00161AC9"/>
    <w:rsid w:val="00161BDE"/>
    <w:rsid w:val="00161C6E"/>
    <w:rsid w:val="00162451"/>
    <w:rsid w:val="00162CF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6DB8"/>
    <w:rsid w:val="0016760F"/>
    <w:rsid w:val="00167728"/>
    <w:rsid w:val="00167EB5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659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8D4"/>
    <w:rsid w:val="00176C9D"/>
    <w:rsid w:val="0017765D"/>
    <w:rsid w:val="00177EE2"/>
    <w:rsid w:val="00180230"/>
    <w:rsid w:val="001804E5"/>
    <w:rsid w:val="0018075B"/>
    <w:rsid w:val="00180DB8"/>
    <w:rsid w:val="00180E4D"/>
    <w:rsid w:val="00181088"/>
    <w:rsid w:val="0018127B"/>
    <w:rsid w:val="001816E8"/>
    <w:rsid w:val="001818DA"/>
    <w:rsid w:val="00181B8C"/>
    <w:rsid w:val="00181D49"/>
    <w:rsid w:val="00182234"/>
    <w:rsid w:val="001826FA"/>
    <w:rsid w:val="001826FB"/>
    <w:rsid w:val="00182D71"/>
    <w:rsid w:val="00182E29"/>
    <w:rsid w:val="00183341"/>
    <w:rsid w:val="001835BA"/>
    <w:rsid w:val="00183A4D"/>
    <w:rsid w:val="00183CB9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8AC"/>
    <w:rsid w:val="00185959"/>
    <w:rsid w:val="00185FDB"/>
    <w:rsid w:val="001865C5"/>
    <w:rsid w:val="0018681D"/>
    <w:rsid w:val="00186AC3"/>
    <w:rsid w:val="00186E89"/>
    <w:rsid w:val="00187057"/>
    <w:rsid w:val="00187423"/>
    <w:rsid w:val="00187720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7DC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CB"/>
    <w:rsid w:val="001B33F9"/>
    <w:rsid w:val="001B375C"/>
    <w:rsid w:val="001B37F6"/>
    <w:rsid w:val="001B4233"/>
    <w:rsid w:val="001B49E6"/>
    <w:rsid w:val="001B4AEA"/>
    <w:rsid w:val="001B4F5D"/>
    <w:rsid w:val="001B4F5E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B09"/>
    <w:rsid w:val="001C3C91"/>
    <w:rsid w:val="001C42A9"/>
    <w:rsid w:val="001C4325"/>
    <w:rsid w:val="001C4995"/>
    <w:rsid w:val="001C4A99"/>
    <w:rsid w:val="001C50F2"/>
    <w:rsid w:val="001C5927"/>
    <w:rsid w:val="001C5939"/>
    <w:rsid w:val="001C5BDD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2824"/>
    <w:rsid w:val="001D2C80"/>
    <w:rsid w:val="001D2FEC"/>
    <w:rsid w:val="001D38AB"/>
    <w:rsid w:val="001D3D79"/>
    <w:rsid w:val="001D3DA4"/>
    <w:rsid w:val="001D3DFA"/>
    <w:rsid w:val="001D4174"/>
    <w:rsid w:val="001D4460"/>
    <w:rsid w:val="001D4640"/>
    <w:rsid w:val="001D522E"/>
    <w:rsid w:val="001D5645"/>
    <w:rsid w:val="001D5D99"/>
    <w:rsid w:val="001D65E4"/>
    <w:rsid w:val="001D6F41"/>
    <w:rsid w:val="001D73E2"/>
    <w:rsid w:val="001D792D"/>
    <w:rsid w:val="001D7DA1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F2"/>
    <w:rsid w:val="001E6380"/>
    <w:rsid w:val="001E656B"/>
    <w:rsid w:val="001E6CDC"/>
    <w:rsid w:val="001E6F38"/>
    <w:rsid w:val="001E7058"/>
    <w:rsid w:val="001E7168"/>
    <w:rsid w:val="001E7747"/>
    <w:rsid w:val="001E7A88"/>
    <w:rsid w:val="001E7EF8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41C8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B12"/>
    <w:rsid w:val="00202B38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C56"/>
    <w:rsid w:val="0021072A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5D70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76A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177"/>
    <w:rsid w:val="00234B12"/>
    <w:rsid w:val="0023559E"/>
    <w:rsid w:val="002359D4"/>
    <w:rsid w:val="00236096"/>
    <w:rsid w:val="002367F7"/>
    <w:rsid w:val="0023687A"/>
    <w:rsid w:val="00236EFF"/>
    <w:rsid w:val="00236F74"/>
    <w:rsid w:val="00237122"/>
    <w:rsid w:val="00237317"/>
    <w:rsid w:val="002374A7"/>
    <w:rsid w:val="00237580"/>
    <w:rsid w:val="00237DA6"/>
    <w:rsid w:val="00237EF0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472"/>
    <w:rsid w:val="00245AA3"/>
    <w:rsid w:val="002465FC"/>
    <w:rsid w:val="002469A7"/>
    <w:rsid w:val="00246C27"/>
    <w:rsid w:val="00246C64"/>
    <w:rsid w:val="00246CE7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BA3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1F7"/>
    <w:rsid w:val="002603B1"/>
    <w:rsid w:val="0026063D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5BF"/>
    <w:rsid w:val="00265655"/>
    <w:rsid w:val="002657FA"/>
    <w:rsid w:val="00265F36"/>
    <w:rsid w:val="00265F65"/>
    <w:rsid w:val="002662D6"/>
    <w:rsid w:val="00266557"/>
    <w:rsid w:val="002665F4"/>
    <w:rsid w:val="00266610"/>
    <w:rsid w:val="00266777"/>
    <w:rsid w:val="0026680E"/>
    <w:rsid w:val="00266CF3"/>
    <w:rsid w:val="00266E75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2BB1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8CD"/>
    <w:rsid w:val="0029199E"/>
    <w:rsid w:val="00291A03"/>
    <w:rsid w:val="00291D68"/>
    <w:rsid w:val="00291FC2"/>
    <w:rsid w:val="0029204D"/>
    <w:rsid w:val="002922B7"/>
    <w:rsid w:val="002925F7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3F0"/>
    <w:rsid w:val="002A09C2"/>
    <w:rsid w:val="002A0E56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35"/>
    <w:rsid w:val="002A5647"/>
    <w:rsid w:val="002A58ED"/>
    <w:rsid w:val="002A6176"/>
    <w:rsid w:val="002A6302"/>
    <w:rsid w:val="002A6368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0E3"/>
    <w:rsid w:val="002C03D9"/>
    <w:rsid w:val="002C0607"/>
    <w:rsid w:val="002C08A2"/>
    <w:rsid w:val="002C0E74"/>
    <w:rsid w:val="002C0EED"/>
    <w:rsid w:val="002C0F5E"/>
    <w:rsid w:val="002C155B"/>
    <w:rsid w:val="002C165A"/>
    <w:rsid w:val="002C17F3"/>
    <w:rsid w:val="002C207E"/>
    <w:rsid w:val="002C22BA"/>
    <w:rsid w:val="002C23D0"/>
    <w:rsid w:val="002C25B7"/>
    <w:rsid w:val="002C25C9"/>
    <w:rsid w:val="002C26CC"/>
    <w:rsid w:val="002C284C"/>
    <w:rsid w:val="002C2921"/>
    <w:rsid w:val="002C2954"/>
    <w:rsid w:val="002C36F6"/>
    <w:rsid w:val="002C3C07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62D"/>
    <w:rsid w:val="002D27BD"/>
    <w:rsid w:val="002D2979"/>
    <w:rsid w:val="002D304C"/>
    <w:rsid w:val="002D3165"/>
    <w:rsid w:val="002D369B"/>
    <w:rsid w:val="002D3C70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C51"/>
    <w:rsid w:val="002D6D42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0F7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8A1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98E"/>
    <w:rsid w:val="00306DA0"/>
    <w:rsid w:val="00306EFB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55B"/>
    <w:rsid w:val="00311F22"/>
    <w:rsid w:val="00312238"/>
    <w:rsid w:val="003125CC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61E3"/>
    <w:rsid w:val="003166A7"/>
    <w:rsid w:val="003166CD"/>
    <w:rsid w:val="00316A40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4055"/>
    <w:rsid w:val="0032405B"/>
    <w:rsid w:val="00324478"/>
    <w:rsid w:val="003245D6"/>
    <w:rsid w:val="00324AC9"/>
    <w:rsid w:val="00324B0E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A9E"/>
    <w:rsid w:val="00330D8A"/>
    <w:rsid w:val="00330E9E"/>
    <w:rsid w:val="00331012"/>
    <w:rsid w:val="00331205"/>
    <w:rsid w:val="00331BDC"/>
    <w:rsid w:val="0033276F"/>
    <w:rsid w:val="00332962"/>
    <w:rsid w:val="00332A97"/>
    <w:rsid w:val="00332C18"/>
    <w:rsid w:val="00332D2E"/>
    <w:rsid w:val="00333482"/>
    <w:rsid w:val="00333C93"/>
    <w:rsid w:val="00333CEF"/>
    <w:rsid w:val="00333E34"/>
    <w:rsid w:val="00333F17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4210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1F"/>
    <w:rsid w:val="003468CF"/>
    <w:rsid w:val="00346AF1"/>
    <w:rsid w:val="00346B4A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43F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5D"/>
    <w:rsid w:val="00355CA1"/>
    <w:rsid w:val="00355CA7"/>
    <w:rsid w:val="00355F44"/>
    <w:rsid w:val="003561AB"/>
    <w:rsid w:val="00356539"/>
    <w:rsid w:val="00357151"/>
    <w:rsid w:val="003573C0"/>
    <w:rsid w:val="003573DD"/>
    <w:rsid w:val="003574C6"/>
    <w:rsid w:val="00357553"/>
    <w:rsid w:val="00357890"/>
    <w:rsid w:val="00357985"/>
    <w:rsid w:val="00357C5A"/>
    <w:rsid w:val="00357CEB"/>
    <w:rsid w:val="0036011A"/>
    <w:rsid w:val="00360161"/>
    <w:rsid w:val="0036067A"/>
    <w:rsid w:val="00360B28"/>
    <w:rsid w:val="00360CFD"/>
    <w:rsid w:val="003610A2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C7A"/>
    <w:rsid w:val="00365C86"/>
    <w:rsid w:val="00365F41"/>
    <w:rsid w:val="00366510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D19"/>
    <w:rsid w:val="00373ED9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9B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2E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178"/>
    <w:rsid w:val="00394291"/>
    <w:rsid w:val="0039456C"/>
    <w:rsid w:val="00394C1B"/>
    <w:rsid w:val="00394C4C"/>
    <w:rsid w:val="0039558C"/>
    <w:rsid w:val="003955B1"/>
    <w:rsid w:val="003959E1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8C"/>
    <w:rsid w:val="003A5CFF"/>
    <w:rsid w:val="003A61C3"/>
    <w:rsid w:val="003A6754"/>
    <w:rsid w:val="003A699A"/>
    <w:rsid w:val="003A6F0C"/>
    <w:rsid w:val="003A74C6"/>
    <w:rsid w:val="003A7A04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314F"/>
    <w:rsid w:val="003B34FA"/>
    <w:rsid w:val="003B37EC"/>
    <w:rsid w:val="003B392D"/>
    <w:rsid w:val="003B3FDB"/>
    <w:rsid w:val="003B5005"/>
    <w:rsid w:val="003B507A"/>
    <w:rsid w:val="003B50D2"/>
    <w:rsid w:val="003B5403"/>
    <w:rsid w:val="003B580C"/>
    <w:rsid w:val="003B6776"/>
    <w:rsid w:val="003B68AE"/>
    <w:rsid w:val="003B68CF"/>
    <w:rsid w:val="003B6B27"/>
    <w:rsid w:val="003B6B81"/>
    <w:rsid w:val="003B6DDD"/>
    <w:rsid w:val="003B6E9B"/>
    <w:rsid w:val="003B6ED6"/>
    <w:rsid w:val="003B6FE6"/>
    <w:rsid w:val="003B70C3"/>
    <w:rsid w:val="003B751A"/>
    <w:rsid w:val="003B78FE"/>
    <w:rsid w:val="003B7C45"/>
    <w:rsid w:val="003B7DB4"/>
    <w:rsid w:val="003C094B"/>
    <w:rsid w:val="003C0C88"/>
    <w:rsid w:val="003C110C"/>
    <w:rsid w:val="003C1195"/>
    <w:rsid w:val="003C18B0"/>
    <w:rsid w:val="003C18F3"/>
    <w:rsid w:val="003C19A4"/>
    <w:rsid w:val="003C1B73"/>
    <w:rsid w:val="003C1CC6"/>
    <w:rsid w:val="003C1D64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AAC"/>
    <w:rsid w:val="003C3DF1"/>
    <w:rsid w:val="003C414D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AAA"/>
    <w:rsid w:val="003D0DA6"/>
    <w:rsid w:val="003D166E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C62"/>
    <w:rsid w:val="003D3D3C"/>
    <w:rsid w:val="003D49F3"/>
    <w:rsid w:val="003D4C0D"/>
    <w:rsid w:val="003D525F"/>
    <w:rsid w:val="003D5362"/>
    <w:rsid w:val="003D5472"/>
    <w:rsid w:val="003D5B91"/>
    <w:rsid w:val="003D5F01"/>
    <w:rsid w:val="003D5FE3"/>
    <w:rsid w:val="003D64FD"/>
    <w:rsid w:val="003D6828"/>
    <w:rsid w:val="003D6BA4"/>
    <w:rsid w:val="003D77F5"/>
    <w:rsid w:val="003D788E"/>
    <w:rsid w:val="003D78FA"/>
    <w:rsid w:val="003D79DF"/>
    <w:rsid w:val="003E00F9"/>
    <w:rsid w:val="003E0BCC"/>
    <w:rsid w:val="003E0FB3"/>
    <w:rsid w:val="003E10D2"/>
    <w:rsid w:val="003E12A9"/>
    <w:rsid w:val="003E1490"/>
    <w:rsid w:val="003E1731"/>
    <w:rsid w:val="003E1DD4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3222"/>
    <w:rsid w:val="003E3602"/>
    <w:rsid w:val="003E3873"/>
    <w:rsid w:val="003E4295"/>
    <w:rsid w:val="003E44C3"/>
    <w:rsid w:val="003E45EC"/>
    <w:rsid w:val="003E4800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BB9"/>
    <w:rsid w:val="003E7D98"/>
    <w:rsid w:val="003F0524"/>
    <w:rsid w:val="003F06E0"/>
    <w:rsid w:val="003F0C1C"/>
    <w:rsid w:val="003F0CE8"/>
    <w:rsid w:val="003F148A"/>
    <w:rsid w:val="003F1F48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2F8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AA4"/>
    <w:rsid w:val="00406B6D"/>
    <w:rsid w:val="00406BBA"/>
    <w:rsid w:val="00406C22"/>
    <w:rsid w:val="00406D0B"/>
    <w:rsid w:val="00406E82"/>
    <w:rsid w:val="00407303"/>
    <w:rsid w:val="00407B9E"/>
    <w:rsid w:val="00410770"/>
    <w:rsid w:val="0041089C"/>
    <w:rsid w:val="00410966"/>
    <w:rsid w:val="00410E02"/>
    <w:rsid w:val="0041106F"/>
    <w:rsid w:val="00411269"/>
    <w:rsid w:val="004119BC"/>
    <w:rsid w:val="004123F4"/>
    <w:rsid w:val="00412542"/>
    <w:rsid w:val="00412856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79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3A5"/>
    <w:rsid w:val="0042290E"/>
    <w:rsid w:val="00422AAB"/>
    <w:rsid w:val="00422E9E"/>
    <w:rsid w:val="004230AE"/>
    <w:rsid w:val="00423D1A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971"/>
    <w:rsid w:val="004279C6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4B8"/>
    <w:rsid w:val="00433567"/>
    <w:rsid w:val="004336E0"/>
    <w:rsid w:val="00433753"/>
    <w:rsid w:val="00433893"/>
    <w:rsid w:val="00433BD3"/>
    <w:rsid w:val="00433D45"/>
    <w:rsid w:val="00433E84"/>
    <w:rsid w:val="0043416E"/>
    <w:rsid w:val="00434226"/>
    <w:rsid w:val="00434231"/>
    <w:rsid w:val="004342D5"/>
    <w:rsid w:val="0043508A"/>
    <w:rsid w:val="004350AE"/>
    <w:rsid w:val="0043526D"/>
    <w:rsid w:val="0043571E"/>
    <w:rsid w:val="00435C4D"/>
    <w:rsid w:val="00435DC0"/>
    <w:rsid w:val="00436BA2"/>
    <w:rsid w:val="00436E1F"/>
    <w:rsid w:val="0043728C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4B71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3A"/>
    <w:rsid w:val="004474F9"/>
    <w:rsid w:val="00447BB8"/>
    <w:rsid w:val="00447DC2"/>
    <w:rsid w:val="00450012"/>
    <w:rsid w:val="00450237"/>
    <w:rsid w:val="00450590"/>
    <w:rsid w:val="00450EBB"/>
    <w:rsid w:val="004511FA"/>
    <w:rsid w:val="0045141E"/>
    <w:rsid w:val="00451545"/>
    <w:rsid w:val="00451BC0"/>
    <w:rsid w:val="00452011"/>
    <w:rsid w:val="0045203F"/>
    <w:rsid w:val="0045207E"/>
    <w:rsid w:val="00453583"/>
    <w:rsid w:val="00453E77"/>
    <w:rsid w:val="00453F18"/>
    <w:rsid w:val="00454215"/>
    <w:rsid w:val="00454289"/>
    <w:rsid w:val="00454455"/>
    <w:rsid w:val="004545A6"/>
    <w:rsid w:val="0045490C"/>
    <w:rsid w:val="00454974"/>
    <w:rsid w:val="00454E95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574C4"/>
    <w:rsid w:val="00460722"/>
    <w:rsid w:val="00461041"/>
    <w:rsid w:val="00461586"/>
    <w:rsid w:val="00461869"/>
    <w:rsid w:val="004619D1"/>
    <w:rsid w:val="00461C6D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649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5E7"/>
    <w:rsid w:val="00474634"/>
    <w:rsid w:val="00475357"/>
    <w:rsid w:val="004758D4"/>
    <w:rsid w:val="00476322"/>
    <w:rsid w:val="00476655"/>
    <w:rsid w:val="0047777E"/>
    <w:rsid w:val="00477904"/>
    <w:rsid w:val="00480171"/>
    <w:rsid w:val="0048057C"/>
    <w:rsid w:val="00480DC5"/>
    <w:rsid w:val="00480F35"/>
    <w:rsid w:val="0048106D"/>
    <w:rsid w:val="0048140E"/>
    <w:rsid w:val="00481741"/>
    <w:rsid w:val="00481826"/>
    <w:rsid w:val="004819C1"/>
    <w:rsid w:val="004819F5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6C5"/>
    <w:rsid w:val="00483CAD"/>
    <w:rsid w:val="004850EE"/>
    <w:rsid w:val="004852E8"/>
    <w:rsid w:val="00485432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EEC"/>
    <w:rsid w:val="00493FE9"/>
    <w:rsid w:val="0049427C"/>
    <w:rsid w:val="00494348"/>
    <w:rsid w:val="004952F4"/>
    <w:rsid w:val="00495765"/>
    <w:rsid w:val="0049602D"/>
    <w:rsid w:val="0049688E"/>
    <w:rsid w:val="00496B61"/>
    <w:rsid w:val="00497162"/>
    <w:rsid w:val="0049732C"/>
    <w:rsid w:val="004973AE"/>
    <w:rsid w:val="004975CC"/>
    <w:rsid w:val="00497E7B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339F"/>
    <w:rsid w:val="004A351E"/>
    <w:rsid w:val="004A3819"/>
    <w:rsid w:val="004A4359"/>
    <w:rsid w:val="004A4778"/>
    <w:rsid w:val="004A4792"/>
    <w:rsid w:val="004A48D8"/>
    <w:rsid w:val="004A5300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0F6F"/>
    <w:rsid w:val="004B1A85"/>
    <w:rsid w:val="004B1A95"/>
    <w:rsid w:val="004B226C"/>
    <w:rsid w:val="004B234C"/>
    <w:rsid w:val="004B2C1F"/>
    <w:rsid w:val="004B2EB2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1D05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6184"/>
    <w:rsid w:val="004C6642"/>
    <w:rsid w:val="004C6A57"/>
    <w:rsid w:val="004C7020"/>
    <w:rsid w:val="004C712C"/>
    <w:rsid w:val="004D01C2"/>
    <w:rsid w:val="004D0255"/>
    <w:rsid w:val="004D051D"/>
    <w:rsid w:val="004D07F5"/>
    <w:rsid w:val="004D0D96"/>
    <w:rsid w:val="004D116E"/>
    <w:rsid w:val="004D142F"/>
    <w:rsid w:val="004D14A5"/>
    <w:rsid w:val="004D15C2"/>
    <w:rsid w:val="004D1B22"/>
    <w:rsid w:val="004D1DDC"/>
    <w:rsid w:val="004D1E33"/>
    <w:rsid w:val="004D1F6C"/>
    <w:rsid w:val="004D21E7"/>
    <w:rsid w:val="004D2606"/>
    <w:rsid w:val="004D26A9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1D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3E50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7BF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E7E69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1F9"/>
    <w:rsid w:val="005004C4"/>
    <w:rsid w:val="00500768"/>
    <w:rsid w:val="00500B7F"/>
    <w:rsid w:val="00500C77"/>
    <w:rsid w:val="00500F1C"/>
    <w:rsid w:val="0050129F"/>
    <w:rsid w:val="00501565"/>
    <w:rsid w:val="005015EB"/>
    <w:rsid w:val="0050197D"/>
    <w:rsid w:val="005019BB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6248"/>
    <w:rsid w:val="0050643C"/>
    <w:rsid w:val="00506504"/>
    <w:rsid w:val="00506E99"/>
    <w:rsid w:val="005070F2"/>
    <w:rsid w:val="0050744D"/>
    <w:rsid w:val="00507485"/>
    <w:rsid w:val="00507CE0"/>
    <w:rsid w:val="00507DBA"/>
    <w:rsid w:val="0051012E"/>
    <w:rsid w:val="00510272"/>
    <w:rsid w:val="00510665"/>
    <w:rsid w:val="00510CCA"/>
    <w:rsid w:val="00510E28"/>
    <w:rsid w:val="0051161C"/>
    <w:rsid w:val="00511CF3"/>
    <w:rsid w:val="00511F35"/>
    <w:rsid w:val="005127E5"/>
    <w:rsid w:val="0051291B"/>
    <w:rsid w:val="00512AA2"/>
    <w:rsid w:val="00512BB5"/>
    <w:rsid w:val="00512F27"/>
    <w:rsid w:val="00512FE9"/>
    <w:rsid w:val="00512FED"/>
    <w:rsid w:val="00513618"/>
    <w:rsid w:val="00513669"/>
    <w:rsid w:val="00513F65"/>
    <w:rsid w:val="00514152"/>
    <w:rsid w:val="0051421C"/>
    <w:rsid w:val="00514AF2"/>
    <w:rsid w:val="00514FF3"/>
    <w:rsid w:val="00515595"/>
    <w:rsid w:val="00515A9C"/>
    <w:rsid w:val="00515F99"/>
    <w:rsid w:val="005165CF"/>
    <w:rsid w:val="00516892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C24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43A"/>
    <w:rsid w:val="00526E2F"/>
    <w:rsid w:val="00527211"/>
    <w:rsid w:val="0052765D"/>
    <w:rsid w:val="00530411"/>
    <w:rsid w:val="00530BAE"/>
    <w:rsid w:val="00530DC1"/>
    <w:rsid w:val="00530FAC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903"/>
    <w:rsid w:val="00542A7E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876"/>
    <w:rsid w:val="00545D68"/>
    <w:rsid w:val="005463E3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63E"/>
    <w:rsid w:val="00550851"/>
    <w:rsid w:val="00550B2A"/>
    <w:rsid w:val="00550B8A"/>
    <w:rsid w:val="00550C5E"/>
    <w:rsid w:val="005512F8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EDF"/>
    <w:rsid w:val="00555F77"/>
    <w:rsid w:val="005563F9"/>
    <w:rsid w:val="00556837"/>
    <w:rsid w:val="00556C74"/>
    <w:rsid w:val="00556CD1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DA0"/>
    <w:rsid w:val="00567442"/>
    <w:rsid w:val="00567C81"/>
    <w:rsid w:val="00570159"/>
    <w:rsid w:val="00570DF9"/>
    <w:rsid w:val="00570E22"/>
    <w:rsid w:val="0057161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97"/>
    <w:rsid w:val="0057324D"/>
    <w:rsid w:val="005734D5"/>
    <w:rsid w:val="00573AC4"/>
    <w:rsid w:val="00573F6D"/>
    <w:rsid w:val="005745EA"/>
    <w:rsid w:val="00574611"/>
    <w:rsid w:val="005746CA"/>
    <w:rsid w:val="00574A0F"/>
    <w:rsid w:val="00574CEA"/>
    <w:rsid w:val="00574FB3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1F3B"/>
    <w:rsid w:val="005821DB"/>
    <w:rsid w:val="0058234C"/>
    <w:rsid w:val="00582C2C"/>
    <w:rsid w:val="00583BFA"/>
    <w:rsid w:val="00583C2E"/>
    <w:rsid w:val="00583CF9"/>
    <w:rsid w:val="00583D32"/>
    <w:rsid w:val="0058425B"/>
    <w:rsid w:val="0058435E"/>
    <w:rsid w:val="005843DB"/>
    <w:rsid w:val="00584474"/>
    <w:rsid w:val="00584616"/>
    <w:rsid w:val="00584D79"/>
    <w:rsid w:val="00585144"/>
    <w:rsid w:val="005852BB"/>
    <w:rsid w:val="00585772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120C"/>
    <w:rsid w:val="00591749"/>
    <w:rsid w:val="0059192C"/>
    <w:rsid w:val="00591A8D"/>
    <w:rsid w:val="00591EEF"/>
    <w:rsid w:val="005925BC"/>
    <w:rsid w:val="0059263D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3E8"/>
    <w:rsid w:val="0059571B"/>
    <w:rsid w:val="00595A3D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E5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C9D"/>
    <w:rsid w:val="005A7400"/>
    <w:rsid w:val="005A7402"/>
    <w:rsid w:val="005A7500"/>
    <w:rsid w:val="005A76CC"/>
    <w:rsid w:val="005A7BB3"/>
    <w:rsid w:val="005B04D0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26"/>
    <w:rsid w:val="005B2D66"/>
    <w:rsid w:val="005B2E49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AA0"/>
    <w:rsid w:val="005C0BC9"/>
    <w:rsid w:val="005C0E8F"/>
    <w:rsid w:val="005C1245"/>
    <w:rsid w:val="005C162A"/>
    <w:rsid w:val="005C1997"/>
    <w:rsid w:val="005C1A8A"/>
    <w:rsid w:val="005C21F2"/>
    <w:rsid w:val="005C227D"/>
    <w:rsid w:val="005C2437"/>
    <w:rsid w:val="005C28EC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3B7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931"/>
    <w:rsid w:val="005D2E2B"/>
    <w:rsid w:val="005D36EC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974"/>
    <w:rsid w:val="005E0B4B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0E19"/>
    <w:rsid w:val="005F1278"/>
    <w:rsid w:val="005F14D2"/>
    <w:rsid w:val="005F14E1"/>
    <w:rsid w:val="005F17FF"/>
    <w:rsid w:val="005F1A71"/>
    <w:rsid w:val="005F1B80"/>
    <w:rsid w:val="005F1CC2"/>
    <w:rsid w:val="005F1E8D"/>
    <w:rsid w:val="005F243E"/>
    <w:rsid w:val="005F266C"/>
    <w:rsid w:val="005F27D3"/>
    <w:rsid w:val="005F2FB8"/>
    <w:rsid w:val="005F347B"/>
    <w:rsid w:val="005F3533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5CA"/>
    <w:rsid w:val="00601898"/>
    <w:rsid w:val="00601A14"/>
    <w:rsid w:val="00601A59"/>
    <w:rsid w:val="00601A61"/>
    <w:rsid w:val="00601B5A"/>
    <w:rsid w:val="00601BBB"/>
    <w:rsid w:val="006021B7"/>
    <w:rsid w:val="00602EFB"/>
    <w:rsid w:val="00603102"/>
    <w:rsid w:val="00603A65"/>
    <w:rsid w:val="006040AC"/>
    <w:rsid w:val="006040EA"/>
    <w:rsid w:val="00604343"/>
    <w:rsid w:val="00604977"/>
    <w:rsid w:val="00604DEE"/>
    <w:rsid w:val="00604FE8"/>
    <w:rsid w:val="006055A7"/>
    <w:rsid w:val="006057E5"/>
    <w:rsid w:val="00605A61"/>
    <w:rsid w:val="00605E2D"/>
    <w:rsid w:val="006065B7"/>
    <w:rsid w:val="00606970"/>
    <w:rsid w:val="00606B89"/>
    <w:rsid w:val="00606EE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29C"/>
    <w:rsid w:val="006123C5"/>
    <w:rsid w:val="00612512"/>
    <w:rsid w:val="00612561"/>
    <w:rsid w:val="0061297D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781"/>
    <w:rsid w:val="00621F24"/>
    <w:rsid w:val="00622540"/>
    <w:rsid w:val="00622820"/>
    <w:rsid w:val="0062292C"/>
    <w:rsid w:val="00622933"/>
    <w:rsid w:val="00622A8D"/>
    <w:rsid w:val="00622AD3"/>
    <w:rsid w:val="00622FCE"/>
    <w:rsid w:val="006230F8"/>
    <w:rsid w:val="006243DE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3E"/>
    <w:rsid w:val="00627C7B"/>
    <w:rsid w:val="00627E0A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3E4"/>
    <w:rsid w:val="00632687"/>
    <w:rsid w:val="00632FF1"/>
    <w:rsid w:val="00633DDC"/>
    <w:rsid w:val="00633E47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82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31DA"/>
    <w:rsid w:val="00643A5B"/>
    <w:rsid w:val="00643C41"/>
    <w:rsid w:val="00643D35"/>
    <w:rsid w:val="00643E5C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CCE"/>
    <w:rsid w:val="00647D38"/>
    <w:rsid w:val="00650006"/>
    <w:rsid w:val="006502FA"/>
    <w:rsid w:val="00650B17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B56"/>
    <w:rsid w:val="00652C79"/>
    <w:rsid w:val="0065301E"/>
    <w:rsid w:val="0065304C"/>
    <w:rsid w:val="006530AB"/>
    <w:rsid w:val="00653284"/>
    <w:rsid w:val="006535BC"/>
    <w:rsid w:val="00653930"/>
    <w:rsid w:val="00653948"/>
    <w:rsid w:val="0065459B"/>
    <w:rsid w:val="0065473B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D2D"/>
    <w:rsid w:val="00657E1E"/>
    <w:rsid w:val="00657E2A"/>
    <w:rsid w:val="00657F55"/>
    <w:rsid w:val="0066007E"/>
    <w:rsid w:val="006605CB"/>
    <w:rsid w:val="00660747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83F"/>
    <w:rsid w:val="00667F02"/>
    <w:rsid w:val="00670033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BC4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076"/>
    <w:rsid w:val="006752B8"/>
    <w:rsid w:val="0067536C"/>
    <w:rsid w:val="0067542F"/>
    <w:rsid w:val="0067584C"/>
    <w:rsid w:val="00675C2E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8AA"/>
    <w:rsid w:val="00677C9B"/>
    <w:rsid w:val="00677F93"/>
    <w:rsid w:val="0068018E"/>
    <w:rsid w:val="00680326"/>
    <w:rsid w:val="006803CE"/>
    <w:rsid w:val="0068049D"/>
    <w:rsid w:val="006804E2"/>
    <w:rsid w:val="006807C8"/>
    <w:rsid w:val="00680E9A"/>
    <w:rsid w:val="00680F6D"/>
    <w:rsid w:val="00681003"/>
    <w:rsid w:val="0068128C"/>
    <w:rsid w:val="00681696"/>
    <w:rsid w:val="006819F6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69"/>
    <w:rsid w:val="006847C8"/>
    <w:rsid w:val="00684DE5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7E1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32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3E"/>
    <w:rsid w:val="00697FAC"/>
    <w:rsid w:val="006A0094"/>
    <w:rsid w:val="006A0115"/>
    <w:rsid w:val="006A0451"/>
    <w:rsid w:val="006A08AF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8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D9A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63D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7B3"/>
    <w:rsid w:val="006C4F56"/>
    <w:rsid w:val="006C56F6"/>
    <w:rsid w:val="006C5943"/>
    <w:rsid w:val="006C5D8A"/>
    <w:rsid w:val="006C6387"/>
    <w:rsid w:val="006C6B9A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C4B"/>
    <w:rsid w:val="006D0EFB"/>
    <w:rsid w:val="006D116F"/>
    <w:rsid w:val="006D1249"/>
    <w:rsid w:val="006D1512"/>
    <w:rsid w:val="006D15A0"/>
    <w:rsid w:val="006D15F0"/>
    <w:rsid w:val="006D17AE"/>
    <w:rsid w:val="006D1BA6"/>
    <w:rsid w:val="006D1D2F"/>
    <w:rsid w:val="006D25B9"/>
    <w:rsid w:val="006D2602"/>
    <w:rsid w:val="006D279C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5F10"/>
    <w:rsid w:val="006D670F"/>
    <w:rsid w:val="006D6A93"/>
    <w:rsid w:val="006D6BDC"/>
    <w:rsid w:val="006D6F1A"/>
    <w:rsid w:val="006D7705"/>
    <w:rsid w:val="006D7DD8"/>
    <w:rsid w:val="006D7E58"/>
    <w:rsid w:val="006D7E97"/>
    <w:rsid w:val="006E030E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E4B"/>
    <w:rsid w:val="006E5476"/>
    <w:rsid w:val="006E5C1C"/>
    <w:rsid w:val="006E5CD9"/>
    <w:rsid w:val="006E62AF"/>
    <w:rsid w:val="006E6698"/>
    <w:rsid w:val="006E66A2"/>
    <w:rsid w:val="006E69D5"/>
    <w:rsid w:val="006E6A4A"/>
    <w:rsid w:val="006E7736"/>
    <w:rsid w:val="006E7928"/>
    <w:rsid w:val="006E7AA7"/>
    <w:rsid w:val="006F03F0"/>
    <w:rsid w:val="006F18C1"/>
    <w:rsid w:val="006F1B26"/>
    <w:rsid w:val="006F1BB5"/>
    <w:rsid w:val="006F23B4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FD7"/>
    <w:rsid w:val="006F514E"/>
    <w:rsid w:val="006F5506"/>
    <w:rsid w:val="006F5AB0"/>
    <w:rsid w:val="006F5D80"/>
    <w:rsid w:val="006F66B2"/>
    <w:rsid w:val="006F6773"/>
    <w:rsid w:val="006F6785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A9F"/>
    <w:rsid w:val="00703290"/>
    <w:rsid w:val="0070380A"/>
    <w:rsid w:val="00703F3D"/>
    <w:rsid w:val="00704231"/>
    <w:rsid w:val="007043E8"/>
    <w:rsid w:val="0070444B"/>
    <w:rsid w:val="00704890"/>
    <w:rsid w:val="00704C76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AAC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85A"/>
    <w:rsid w:val="00714CB7"/>
    <w:rsid w:val="00714F05"/>
    <w:rsid w:val="0071500E"/>
    <w:rsid w:val="0071520C"/>
    <w:rsid w:val="00715251"/>
    <w:rsid w:val="00715475"/>
    <w:rsid w:val="00715A7E"/>
    <w:rsid w:val="00715B96"/>
    <w:rsid w:val="00715C66"/>
    <w:rsid w:val="00715D75"/>
    <w:rsid w:val="00716264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633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4FB3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28F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801"/>
    <w:rsid w:val="00736F65"/>
    <w:rsid w:val="00737145"/>
    <w:rsid w:val="00737196"/>
    <w:rsid w:val="007372B7"/>
    <w:rsid w:val="00737E72"/>
    <w:rsid w:val="0074001C"/>
    <w:rsid w:val="0074035E"/>
    <w:rsid w:val="00740453"/>
    <w:rsid w:val="00740626"/>
    <w:rsid w:val="00740647"/>
    <w:rsid w:val="00740690"/>
    <w:rsid w:val="007406BC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6FA1"/>
    <w:rsid w:val="007471AB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AD9"/>
    <w:rsid w:val="00754E32"/>
    <w:rsid w:val="00754FD8"/>
    <w:rsid w:val="00755249"/>
    <w:rsid w:val="0075526E"/>
    <w:rsid w:val="00755579"/>
    <w:rsid w:val="00755825"/>
    <w:rsid w:val="007564C5"/>
    <w:rsid w:val="00756834"/>
    <w:rsid w:val="00756B01"/>
    <w:rsid w:val="00756FCA"/>
    <w:rsid w:val="00757032"/>
    <w:rsid w:val="007574C2"/>
    <w:rsid w:val="0075760D"/>
    <w:rsid w:val="00757E1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174"/>
    <w:rsid w:val="00775281"/>
    <w:rsid w:val="0077551E"/>
    <w:rsid w:val="007757D8"/>
    <w:rsid w:val="00775A5A"/>
    <w:rsid w:val="00775C9F"/>
    <w:rsid w:val="00776274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392"/>
    <w:rsid w:val="00794714"/>
    <w:rsid w:val="00794A7A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FA5"/>
    <w:rsid w:val="007A626D"/>
    <w:rsid w:val="007A6A96"/>
    <w:rsid w:val="007A6AC6"/>
    <w:rsid w:val="007A6C2A"/>
    <w:rsid w:val="007A73AA"/>
    <w:rsid w:val="007A7410"/>
    <w:rsid w:val="007A7602"/>
    <w:rsid w:val="007B0348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B08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364"/>
    <w:rsid w:val="007C14D5"/>
    <w:rsid w:val="007C2014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5207"/>
    <w:rsid w:val="007C529B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2F0"/>
    <w:rsid w:val="007C739E"/>
    <w:rsid w:val="007C7AD8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7AD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640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3D1"/>
    <w:rsid w:val="007E0578"/>
    <w:rsid w:val="007E0CA5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34"/>
    <w:rsid w:val="007E6B8E"/>
    <w:rsid w:val="007E6F26"/>
    <w:rsid w:val="007E6F94"/>
    <w:rsid w:val="007E6FA2"/>
    <w:rsid w:val="007E7559"/>
    <w:rsid w:val="007E79C6"/>
    <w:rsid w:val="007E7D2D"/>
    <w:rsid w:val="007E7E60"/>
    <w:rsid w:val="007F010C"/>
    <w:rsid w:val="007F03E4"/>
    <w:rsid w:val="007F060C"/>
    <w:rsid w:val="007F0659"/>
    <w:rsid w:val="007F0F90"/>
    <w:rsid w:val="007F1107"/>
    <w:rsid w:val="007F1A89"/>
    <w:rsid w:val="007F1C60"/>
    <w:rsid w:val="007F1D57"/>
    <w:rsid w:val="007F23D2"/>
    <w:rsid w:val="007F2C6A"/>
    <w:rsid w:val="007F2E47"/>
    <w:rsid w:val="007F2FF7"/>
    <w:rsid w:val="007F3162"/>
    <w:rsid w:val="007F35B5"/>
    <w:rsid w:val="007F372E"/>
    <w:rsid w:val="007F37B4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231E"/>
    <w:rsid w:val="00802769"/>
    <w:rsid w:val="00802A7B"/>
    <w:rsid w:val="00802ACA"/>
    <w:rsid w:val="00803A47"/>
    <w:rsid w:val="00803DEF"/>
    <w:rsid w:val="008040B2"/>
    <w:rsid w:val="00804175"/>
    <w:rsid w:val="008043F2"/>
    <w:rsid w:val="008046B7"/>
    <w:rsid w:val="008048BF"/>
    <w:rsid w:val="00804E07"/>
    <w:rsid w:val="008054F9"/>
    <w:rsid w:val="008059F6"/>
    <w:rsid w:val="00805C4A"/>
    <w:rsid w:val="00805D1D"/>
    <w:rsid w:val="00805D93"/>
    <w:rsid w:val="0080612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446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48"/>
    <w:rsid w:val="00820CEE"/>
    <w:rsid w:val="00820E4C"/>
    <w:rsid w:val="00820EBC"/>
    <w:rsid w:val="008212D5"/>
    <w:rsid w:val="0082143C"/>
    <w:rsid w:val="00821527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E4B"/>
    <w:rsid w:val="00822F74"/>
    <w:rsid w:val="008230DB"/>
    <w:rsid w:val="008232D0"/>
    <w:rsid w:val="00823AC9"/>
    <w:rsid w:val="00823F59"/>
    <w:rsid w:val="00824769"/>
    <w:rsid w:val="00824B74"/>
    <w:rsid w:val="00824F69"/>
    <w:rsid w:val="008255DF"/>
    <w:rsid w:val="0082579E"/>
    <w:rsid w:val="0082585C"/>
    <w:rsid w:val="00825976"/>
    <w:rsid w:val="00825B05"/>
    <w:rsid w:val="00825C7C"/>
    <w:rsid w:val="00825CA8"/>
    <w:rsid w:val="008261E4"/>
    <w:rsid w:val="0082647A"/>
    <w:rsid w:val="0082668F"/>
    <w:rsid w:val="00826957"/>
    <w:rsid w:val="00826E7E"/>
    <w:rsid w:val="00827324"/>
    <w:rsid w:val="008273A6"/>
    <w:rsid w:val="00827BC9"/>
    <w:rsid w:val="00827E45"/>
    <w:rsid w:val="00827F45"/>
    <w:rsid w:val="008308DC"/>
    <w:rsid w:val="00830B8F"/>
    <w:rsid w:val="00830C14"/>
    <w:rsid w:val="00830CCA"/>
    <w:rsid w:val="008311CC"/>
    <w:rsid w:val="008313E4"/>
    <w:rsid w:val="00831B32"/>
    <w:rsid w:val="008324F4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C29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2DF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36"/>
    <w:rsid w:val="00847EA7"/>
    <w:rsid w:val="00847F5D"/>
    <w:rsid w:val="00850030"/>
    <w:rsid w:val="00850177"/>
    <w:rsid w:val="008501C9"/>
    <w:rsid w:val="00850982"/>
    <w:rsid w:val="00850D3B"/>
    <w:rsid w:val="00851069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80B"/>
    <w:rsid w:val="00853B9B"/>
    <w:rsid w:val="00853D16"/>
    <w:rsid w:val="0085409E"/>
    <w:rsid w:val="00854175"/>
    <w:rsid w:val="008542F6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468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2DF8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4A2"/>
    <w:rsid w:val="0086554F"/>
    <w:rsid w:val="008656F3"/>
    <w:rsid w:val="008659BC"/>
    <w:rsid w:val="00865B66"/>
    <w:rsid w:val="00866595"/>
    <w:rsid w:val="00866BA5"/>
    <w:rsid w:val="00866EED"/>
    <w:rsid w:val="00866F52"/>
    <w:rsid w:val="0087099E"/>
    <w:rsid w:val="00870D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2EE8"/>
    <w:rsid w:val="008732D9"/>
    <w:rsid w:val="00873370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2FC"/>
    <w:rsid w:val="0088230B"/>
    <w:rsid w:val="00882472"/>
    <w:rsid w:val="00882488"/>
    <w:rsid w:val="008824AA"/>
    <w:rsid w:val="00883072"/>
    <w:rsid w:val="0088310F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35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1CC9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DAB"/>
    <w:rsid w:val="00894EEE"/>
    <w:rsid w:val="00894FA7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482C"/>
    <w:rsid w:val="008B5002"/>
    <w:rsid w:val="008B5468"/>
    <w:rsid w:val="008B57FC"/>
    <w:rsid w:val="008B5885"/>
    <w:rsid w:val="008B60BE"/>
    <w:rsid w:val="008B6D30"/>
    <w:rsid w:val="008B6D6D"/>
    <w:rsid w:val="008B6DD8"/>
    <w:rsid w:val="008B7177"/>
    <w:rsid w:val="008C0652"/>
    <w:rsid w:val="008C0857"/>
    <w:rsid w:val="008C0E3C"/>
    <w:rsid w:val="008C0EF0"/>
    <w:rsid w:val="008C1928"/>
    <w:rsid w:val="008C1A65"/>
    <w:rsid w:val="008C1AE2"/>
    <w:rsid w:val="008C1D9F"/>
    <w:rsid w:val="008C2531"/>
    <w:rsid w:val="008C2C97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996"/>
    <w:rsid w:val="008C7D2E"/>
    <w:rsid w:val="008C7EDA"/>
    <w:rsid w:val="008C7F47"/>
    <w:rsid w:val="008D004C"/>
    <w:rsid w:val="008D047C"/>
    <w:rsid w:val="008D0565"/>
    <w:rsid w:val="008D06F6"/>
    <w:rsid w:val="008D0BE7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A6"/>
    <w:rsid w:val="008E1887"/>
    <w:rsid w:val="008E1C50"/>
    <w:rsid w:val="008E1E2D"/>
    <w:rsid w:val="008E1F7A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0F40"/>
    <w:rsid w:val="009010EC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608C"/>
    <w:rsid w:val="009261A6"/>
    <w:rsid w:val="00926266"/>
    <w:rsid w:val="00926615"/>
    <w:rsid w:val="00926985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E39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FF1"/>
    <w:rsid w:val="00936613"/>
    <w:rsid w:val="00936992"/>
    <w:rsid w:val="00936ADF"/>
    <w:rsid w:val="00936C89"/>
    <w:rsid w:val="00936E66"/>
    <w:rsid w:val="009372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65C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CD7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364"/>
    <w:rsid w:val="00946C8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9FE"/>
    <w:rsid w:val="00950A4B"/>
    <w:rsid w:val="00951236"/>
    <w:rsid w:val="0095133C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AA9"/>
    <w:rsid w:val="00953F4F"/>
    <w:rsid w:val="009543AF"/>
    <w:rsid w:val="00954970"/>
    <w:rsid w:val="00954A37"/>
    <w:rsid w:val="00954C49"/>
    <w:rsid w:val="00954E28"/>
    <w:rsid w:val="0095522E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2EF"/>
    <w:rsid w:val="00965493"/>
    <w:rsid w:val="009654B8"/>
    <w:rsid w:val="009655D7"/>
    <w:rsid w:val="009659D7"/>
    <w:rsid w:val="00965EE7"/>
    <w:rsid w:val="0096604D"/>
    <w:rsid w:val="0096673C"/>
    <w:rsid w:val="00966BE1"/>
    <w:rsid w:val="009673F4"/>
    <w:rsid w:val="00967476"/>
    <w:rsid w:val="00967700"/>
    <w:rsid w:val="00967B14"/>
    <w:rsid w:val="00967B27"/>
    <w:rsid w:val="00967C8E"/>
    <w:rsid w:val="009704F5"/>
    <w:rsid w:val="009709AD"/>
    <w:rsid w:val="00970BB9"/>
    <w:rsid w:val="00971042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57AC"/>
    <w:rsid w:val="00976DF4"/>
    <w:rsid w:val="00976ED2"/>
    <w:rsid w:val="00977017"/>
    <w:rsid w:val="009777AF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38C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385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5F5"/>
    <w:rsid w:val="009A3B8B"/>
    <w:rsid w:val="009A401E"/>
    <w:rsid w:val="009A4328"/>
    <w:rsid w:val="009A43A9"/>
    <w:rsid w:val="009A4CA7"/>
    <w:rsid w:val="009A4CD3"/>
    <w:rsid w:val="009A569D"/>
    <w:rsid w:val="009A57B8"/>
    <w:rsid w:val="009A5B16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C0002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83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540"/>
    <w:rsid w:val="009C665B"/>
    <w:rsid w:val="009C6786"/>
    <w:rsid w:val="009C69EB"/>
    <w:rsid w:val="009C6A2B"/>
    <w:rsid w:val="009C6A49"/>
    <w:rsid w:val="009C6DF7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E38"/>
    <w:rsid w:val="009D51BE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43E"/>
    <w:rsid w:val="009E0BB7"/>
    <w:rsid w:val="009E0CB6"/>
    <w:rsid w:val="009E0E04"/>
    <w:rsid w:val="009E1249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B1"/>
    <w:rsid w:val="009E43A6"/>
    <w:rsid w:val="009E4444"/>
    <w:rsid w:val="009E4771"/>
    <w:rsid w:val="009E491C"/>
    <w:rsid w:val="009E4CDF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7DD"/>
    <w:rsid w:val="009F184D"/>
    <w:rsid w:val="009F1971"/>
    <w:rsid w:val="009F1D7F"/>
    <w:rsid w:val="009F1DB5"/>
    <w:rsid w:val="009F22DD"/>
    <w:rsid w:val="009F2421"/>
    <w:rsid w:val="009F2503"/>
    <w:rsid w:val="009F2AA9"/>
    <w:rsid w:val="009F2C92"/>
    <w:rsid w:val="009F2EE1"/>
    <w:rsid w:val="009F3426"/>
    <w:rsid w:val="009F3829"/>
    <w:rsid w:val="009F39A8"/>
    <w:rsid w:val="009F3A05"/>
    <w:rsid w:val="009F3A06"/>
    <w:rsid w:val="009F3ABF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1D7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01B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64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2A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EE9"/>
    <w:rsid w:val="00A23218"/>
    <w:rsid w:val="00A234F3"/>
    <w:rsid w:val="00A23D21"/>
    <w:rsid w:val="00A23EFD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BF1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E61"/>
    <w:rsid w:val="00A42299"/>
    <w:rsid w:val="00A4230F"/>
    <w:rsid w:val="00A4250C"/>
    <w:rsid w:val="00A43099"/>
    <w:rsid w:val="00A43434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405"/>
    <w:rsid w:val="00A545FC"/>
    <w:rsid w:val="00A54697"/>
    <w:rsid w:val="00A546F3"/>
    <w:rsid w:val="00A54914"/>
    <w:rsid w:val="00A5492B"/>
    <w:rsid w:val="00A54BF8"/>
    <w:rsid w:val="00A54C75"/>
    <w:rsid w:val="00A5536E"/>
    <w:rsid w:val="00A553BB"/>
    <w:rsid w:val="00A557C1"/>
    <w:rsid w:val="00A56306"/>
    <w:rsid w:val="00A56875"/>
    <w:rsid w:val="00A57118"/>
    <w:rsid w:val="00A57189"/>
    <w:rsid w:val="00A57579"/>
    <w:rsid w:val="00A575B9"/>
    <w:rsid w:val="00A576AE"/>
    <w:rsid w:val="00A60138"/>
    <w:rsid w:val="00A6058B"/>
    <w:rsid w:val="00A605E7"/>
    <w:rsid w:val="00A60905"/>
    <w:rsid w:val="00A6095F"/>
    <w:rsid w:val="00A60C56"/>
    <w:rsid w:val="00A611B2"/>
    <w:rsid w:val="00A61497"/>
    <w:rsid w:val="00A6152D"/>
    <w:rsid w:val="00A616C6"/>
    <w:rsid w:val="00A61A25"/>
    <w:rsid w:val="00A61DEF"/>
    <w:rsid w:val="00A61EBC"/>
    <w:rsid w:val="00A62017"/>
    <w:rsid w:val="00A62D88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725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8C4"/>
    <w:rsid w:val="00A9199A"/>
    <w:rsid w:val="00A91B66"/>
    <w:rsid w:val="00A91B95"/>
    <w:rsid w:val="00A91E16"/>
    <w:rsid w:val="00A92160"/>
    <w:rsid w:val="00A92228"/>
    <w:rsid w:val="00A92715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16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1DF3"/>
    <w:rsid w:val="00AA284E"/>
    <w:rsid w:val="00AA28E1"/>
    <w:rsid w:val="00AA2ABA"/>
    <w:rsid w:val="00AA342C"/>
    <w:rsid w:val="00AA3477"/>
    <w:rsid w:val="00AA3C9F"/>
    <w:rsid w:val="00AA3F9D"/>
    <w:rsid w:val="00AA41C7"/>
    <w:rsid w:val="00AA43EE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36D"/>
    <w:rsid w:val="00AB3C9D"/>
    <w:rsid w:val="00AB3CC5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690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475"/>
    <w:rsid w:val="00AC16D0"/>
    <w:rsid w:val="00AC1D4D"/>
    <w:rsid w:val="00AC1E4D"/>
    <w:rsid w:val="00AC1F39"/>
    <w:rsid w:val="00AC2050"/>
    <w:rsid w:val="00AC23AE"/>
    <w:rsid w:val="00AC29D5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5FD6"/>
    <w:rsid w:val="00AC6218"/>
    <w:rsid w:val="00AC64B4"/>
    <w:rsid w:val="00AC64B5"/>
    <w:rsid w:val="00AC68DA"/>
    <w:rsid w:val="00AC6D94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41C2"/>
    <w:rsid w:val="00AD4318"/>
    <w:rsid w:val="00AD47A7"/>
    <w:rsid w:val="00AD4A52"/>
    <w:rsid w:val="00AD4B69"/>
    <w:rsid w:val="00AD4C92"/>
    <w:rsid w:val="00AD4D8E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FFC"/>
    <w:rsid w:val="00AE003C"/>
    <w:rsid w:val="00AE0428"/>
    <w:rsid w:val="00AE0553"/>
    <w:rsid w:val="00AE06D8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321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07F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C29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2DD1"/>
    <w:rsid w:val="00B032B1"/>
    <w:rsid w:val="00B03318"/>
    <w:rsid w:val="00B034D6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61EE"/>
    <w:rsid w:val="00B06733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D54"/>
    <w:rsid w:val="00B213E6"/>
    <w:rsid w:val="00B214CA"/>
    <w:rsid w:val="00B219FD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5D2C"/>
    <w:rsid w:val="00B264F7"/>
    <w:rsid w:val="00B26709"/>
    <w:rsid w:val="00B26B3F"/>
    <w:rsid w:val="00B27934"/>
    <w:rsid w:val="00B27E47"/>
    <w:rsid w:val="00B27F53"/>
    <w:rsid w:val="00B27FA1"/>
    <w:rsid w:val="00B3089B"/>
    <w:rsid w:val="00B30C51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AC9"/>
    <w:rsid w:val="00B32B43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2"/>
    <w:rsid w:val="00B36387"/>
    <w:rsid w:val="00B36414"/>
    <w:rsid w:val="00B36681"/>
    <w:rsid w:val="00B36A5C"/>
    <w:rsid w:val="00B36AD2"/>
    <w:rsid w:val="00B36C29"/>
    <w:rsid w:val="00B36E8C"/>
    <w:rsid w:val="00B36FCA"/>
    <w:rsid w:val="00B4004D"/>
    <w:rsid w:val="00B400D5"/>
    <w:rsid w:val="00B40697"/>
    <w:rsid w:val="00B40D65"/>
    <w:rsid w:val="00B41646"/>
    <w:rsid w:val="00B41660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2E2"/>
    <w:rsid w:val="00B43368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76E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2165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292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5E6"/>
    <w:rsid w:val="00B84898"/>
    <w:rsid w:val="00B84C53"/>
    <w:rsid w:val="00B84D43"/>
    <w:rsid w:val="00B851C3"/>
    <w:rsid w:val="00B85757"/>
    <w:rsid w:val="00B85792"/>
    <w:rsid w:val="00B85924"/>
    <w:rsid w:val="00B85A37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2F"/>
    <w:rsid w:val="00B87645"/>
    <w:rsid w:val="00B877A1"/>
    <w:rsid w:val="00B87E2B"/>
    <w:rsid w:val="00B903CF"/>
    <w:rsid w:val="00B90848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82A"/>
    <w:rsid w:val="00BA0DFB"/>
    <w:rsid w:val="00BA1341"/>
    <w:rsid w:val="00BA13AA"/>
    <w:rsid w:val="00BA1E52"/>
    <w:rsid w:val="00BA212B"/>
    <w:rsid w:val="00BA2298"/>
    <w:rsid w:val="00BA2364"/>
    <w:rsid w:val="00BA23B3"/>
    <w:rsid w:val="00BA26CF"/>
    <w:rsid w:val="00BA292D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88"/>
    <w:rsid w:val="00BB293C"/>
    <w:rsid w:val="00BB297B"/>
    <w:rsid w:val="00BB29AF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175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7F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3166"/>
    <w:rsid w:val="00BD3376"/>
    <w:rsid w:val="00BD361B"/>
    <w:rsid w:val="00BD3741"/>
    <w:rsid w:val="00BD39DE"/>
    <w:rsid w:val="00BD3D4C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B66"/>
    <w:rsid w:val="00BE01BF"/>
    <w:rsid w:val="00BE08DD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5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AD7"/>
    <w:rsid w:val="00C04390"/>
    <w:rsid w:val="00C043AB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6B34"/>
    <w:rsid w:val="00C0736D"/>
    <w:rsid w:val="00C073B5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F8"/>
    <w:rsid w:val="00C12810"/>
    <w:rsid w:val="00C12C33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2AE"/>
    <w:rsid w:val="00C143AD"/>
    <w:rsid w:val="00C1453F"/>
    <w:rsid w:val="00C14BA7"/>
    <w:rsid w:val="00C14C2B"/>
    <w:rsid w:val="00C14C75"/>
    <w:rsid w:val="00C14D12"/>
    <w:rsid w:val="00C150B1"/>
    <w:rsid w:val="00C15377"/>
    <w:rsid w:val="00C153E3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8A9"/>
    <w:rsid w:val="00C249DA"/>
    <w:rsid w:val="00C24D9D"/>
    <w:rsid w:val="00C24ED8"/>
    <w:rsid w:val="00C261A2"/>
    <w:rsid w:val="00C26470"/>
    <w:rsid w:val="00C266C7"/>
    <w:rsid w:val="00C267CB"/>
    <w:rsid w:val="00C27235"/>
    <w:rsid w:val="00C27497"/>
    <w:rsid w:val="00C278AC"/>
    <w:rsid w:val="00C27B16"/>
    <w:rsid w:val="00C27BEC"/>
    <w:rsid w:val="00C302B1"/>
    <w:rsid w:val="00C3054C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9D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825"/>
    <w:rsid w:val="00C41DED"/>
    <w:rsid w:val="00C42614"/>
    <w:rsid w:val="00C42E1B"/>
    <w:rsid w:val="00C42F2B"/>
    <w:rsid w:val="00C42F7E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C6C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3C06"/>
    <w:rsid w:val="00C5443B"/>
    <w:rsid w:val="00C544F6"/>
    <w:rsid w:val="00C54580"/>
    <w:rsid w:val="00C54591"/>
    <w:rsid w:val="00C550A9"/>
    <w:rsid w:val="00C550F5"/>
    <w:rsid w:val="00C551C8"/>
    <w:rsid w:val="00C553F8"/>
    <w:rsid w:val="00C5553B"/>
    <w:rsid w:val="00C5584C"/>
    <w:rsid w:val="00C5592E"/>
    <w:rsid w:val="00C55DC8"/>
    <w:rsid w:val="00C55FC5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7F6"/>
    <w:rsid w:val="00C64F45"/>
    <w:rsid w:val="00C650C1"/>
    <w:rsid w:val="00C654C1"/>
    <w:rsid w:val="00C654ED"/>
    <w:rsid w:val="00C65610"/>
    <w:rsid w:val="00C656BD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0F9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2B07"/>
    <w:rsid w:val="00C734BD"/>
    <w:rsid w:val="00C73704"/>
    <w:rsid w:val="00C737B0"/>
    <w:rsid w:val="00C747C5"/>
    <w:rsid w:val="00C74817"/>
    <w:rsid w:val="00C7496A"/>
    <w:rsid w:val="00C74A97"/>
    <w:rsid w:val="00C74AEA"/>
    <w:rsid w:val="00C752DA"/>
    <w:rsid w:val="00C758B4"/>
    <w:rsid w:val="00C75B95"/>
    <w:rsid w:val="00C75CD3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15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0D56"/>
    <w:rsid w:val="00C910C5"/>
    <w:rsid w:val="00C9159E"/>
    <w:rsid w:val="00C919E3"/>
    <w:rsid w:val="00C91A08"/>
    <w:rsid w:val="00C91AFB"/>
    <w:rsid w:val="00C91DBA"/>
    <w:rsid w:val="00C92358"/>
    <w:rsid w:val="00C92638"/>
    <w:rsid w:val="00C92A23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1B3"/>
    <w:rsid w:val="00C97811"/>
    <w:rsid w:val="00C97A64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5E63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6CE"/>
    <w:rsid w:val="00CB0F41"/>
    <w:rsid w:val="00CB15C7"/>
    <w:rsid w:val="00CB167E"/>
    <w:rsid w:val="00CB17C6"/>
    <w:rsid w:val="00CB1823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CB2"/>
    <w:rsid w:val="00CB70CC"/>
    <w:rsid w:val="00CB71C8"/>
    <w:rsid w:val="00CB75F5"/>
    <w:rsid w:val="00CB7627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34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D44"/>
    <w:rsid w:val="00CC2ED9"/>
    <w:rsid w:val="00CC3BED"/>
    <w:rsid w:val="00CC3DE2"/>
    <w:rsid w:val="00CC3F2D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2E9"/>
    <w:rsid w:val="00CC69B9"/>
    <w:rsid w:val="00CC6D0B"/>
    <w:rsid w:val="00CC712C"/>
    <w:rsid w:val="00CC72EE"/>
    <w:rsid w:val="00CC739A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78BD"/>
    <w:rsid w:val="00CD7E5F"/>
    <w:rsid w:val="00CD7EF1"/>
    <w:rsid w:val="00CE0B27"/>
    <w:rsid w:val="00CE0B52"/>
    <w:rsid w:val="00CE0C1C"/>
    <w:rsid w:val="00CE0E04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716"/>
    <w:rsid w:val="00CE2FC5"/>
    <w:rsid w:val="00CE30F3"/>
    <w:rsid w:val="00CE37AF"/>
    <w:rsid w:val="00CE3C51"/>
    <w:rsid w:val="00CE3DF7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C22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471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4BDA"/>
    <w:rsid w:val="00CF4EFD"/>
    <w:rsid w:val="00CF55A1"/>
    <w:rsid w:val="00CF55DC"/>
    <w:rsid w:val="00CF561F"/>
    <w:rsid w:val="00CF5805"/>
    <w:rsid w:val="00CF58D8"/>
    <w:rsid w:val="00CF5E81"/>
    <w:rsid w:val="00CF6370"/>
    <w:rsid w:val="00CF6819"/>
    <w:rsid w:val="00CF6A53"/>
    <w:rsid w:val="00CF6DEC"/>
    <w:rsid w:val="00CF7037"/>
    <w:rsid w:val="00CF77B7"/>
    <w:rsid w:val="00CF77EC"/>
    <w:rsid w:val="00CF784C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ECF"/>
    <w:rsid w:val="00D02480"/>
    <w:rsid w:val="00D024A5"/>
    <w:rsid w:val="00D026E6"/>
    <w:rsid w:val="00D02F41"/>
    <w:rsid w:val="00D03126"/>
    <w:rsid w:val="00D032D9"/>
    <w:rsid w:val="00D03FAE"/>
    <w:rsid w:val="00D0404E"/>
    <w:rsid w:val="00D0406D"/>
    <w:rsid w:val="00D0438F"/>
    <w:rsid w:val="00D04464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68E"/>
    <w:rsid w:val="00D067FB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613"/>
    <w:rsid w:val="00D167C2"/>
    <w:rsid w:val="00D168CB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B43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909"/>
    <w:rsid w:val="00D23E67"/>
    <w:rsid w:val="00D23F45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35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1FE3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EF7"/>
    <w:rsid w:val="00D35A0C"/>
    <w:rsid w:val="00D35A3E"/>
    <w:rsid w:val="00D35DF0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792"/>
    <w:rsid w:val="00D40995"/>
    <w:rsid w:val="00D414C0"/>
    <w:rsid w:val="00D41D0B"/>
    <w:rsid w:val="00D41E75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47F"/>
    <w:rsid w:val="00D5281D"/>
    <w:rsid w:val="00D52F7C"/>
    <w:rsid w:val="00D532DA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81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2180"/>
    <w:rsid w:val="00D621B1"/>
    <w:rsid w:val="00D624D4"/>
    <w:rsid w:val="00D628FE"/>
    <w:rsid w:val="00D62FF4"/>
    <w:rsid w:val="00D63524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A72"/>
    <w:rsid w:val="00D72D43"/>
    <w:rsid w:val="00D72FDB"/>
    <w:rsid w:val="00D736B1"/>
    <w:rsid w:val="00D73C91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CF5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CEE"/>
    <w:rsid w:val="00D822C9"/>
    <w:rsid w:val="00D82A47"/>
    <w:rsid w:val="00D82F80"/>
    <w:rsid w:val="00D835B0"/>
    <w:rsid w:val="00D8369B"/>
    <w:rsid w:val="00D836E3"/>
    <w:rsid w:val="00D83768"/>
    <w:rsid w:val="00D8394C"/>
    <w:rsid w:val="00D841C7"/>
    <w:rsid w:val="00D84287"/>
    <w:rsid w:val="00D85060"/>
    <w:rsid w:val="00D85228"/>
    <w:rsid w:val="00D85A54"/>
    <w:rsid w:val="00D85C12"/>
    <w:rsid w:val="00D85C82"/>
    <w:rsid w:val="00D85DD5"/>
    <w:rsid w:val="00D865B8"/>
    <w:rsid w:val="00D86AAC"/>
    <w:rsid w:val="00D86AF3"/>
    <w:rsid w:val="00D86D5E"/>
    <w:rsid w:val="00D871C9"/>
    <w:rsid w:val="00D871D9"/>
    <w:rsid w:val="00D900F8"/>
    <w:rsid w:val="00D901A5"/>
    <w:rsid w:val="00D90507"/>
    <w:rsid w:val="00D905BB"/>
    <w:rsid w:val="00D908BF"/>
    <w:rsid w:val="00D90955"/>
    <w:rsid w:val="00D90A48"/>
    <w:rsid w:val="00D90AEA"/>
    <w:rsid w:val="00D90D69"/>
    <w:rsid w:val="00D910CB"/>
    <w:rsid w:val="00D91220"/>
    <w:rsid w:val="00D913A3"/>
    <w:rsid w:val="00D9173C"/>
    <w:rsid w:val="00D91799"/>
    <w:rsid w:val="00D917B6"/>
    <w:rsid w:val="00D9196E"/>
    <w:rsid w:val="00D91CA9"/>
    <w:rsid w:val="00D91E32"/>
    <w:rsid w:val="00D92692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1487"/>
    <w:rsid w:val="00DA20D7"/>
    <w:rsid w:val="00DA2167"/>
    <w:rsid w:val="00DA2A8C"/>
    <w:rsid w:val="00DA3025"/>
    <w:rsid w:val="00DA32EE"/>
    <w:rsid w:val="00DA369F"/>
    <w:rsid w:val="00DA37F2"/>
    <w:rsid w:val="00DA395C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3F2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958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2DAC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866"/>
    <w:rsid w:val="00DC4F99"/>
    <w:rsid w:val="00DC522D"/>
    <w:rsid w:val="00DC5323"/>
    <w:rsid w:val="00DC539D"/>
    <w:rsid w:val="00DC5508"/>
    <w:rsid w:val="00DC5651"/>
    <w:rsid w:val="00DC5A75"/>
    <w:rsid w:val="00DC641F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29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A88"/>
    <w:rsid w:val="00DD1D18"/>
    <w:rsid w:val="00DD1FC5"/>
    <w:rsid w:val="00DD2003"/>
    <w:rsid w:val="00DD21F0"/>
    <w:rsid w:val="00DD2248"/>
    <w:rsid w:val="00DD22F9"/>
    <w:rsid w:val="00DD2477"/>
    <w:rsid w:val="00DD2969"/>
    <w:rsid w:val="00DD2993"/>
    <w:rsid w:val="00DD2C06"/>
    <w:rsid w:val="00DD34A6"/>
    <w:rsid w:val="00DD37DF"/>
    <w:rsid w:val="00DD3D22"/>
    <w:rsid w:val="00DD47DE"/>
    <w:rsid w:val="00DD49DF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108"/>
    <w:rsid w:val="00DE3298"/>
    <w:rsid w:val="00DE3723"/>
    <w:rsid w:val="00DE376B"/>
    <w:rsid w:val="00DE39E4"/>
    <w:rsid w:val="00DE3AA5"/>
    <w:rsid w:val="00DE3EBC"/>
    <w:rsid w:val="00DE4814"/>
    <w:rsid w:val="00DE4950"/>
    <w:rsid w:val="00DE4D22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2A0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404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AB4"/>
    <w:rsid w:val="00E13B63"/>
    <w:rsid w:val="00E13FBE"/>
    <w:rsid w:val="00E141F3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811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230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6BD3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AA"/>
    <w:rsid w:val="00E41BE3"/>
    <w:rsid w:val="00E41E92"/>
    <w:rsid w:val="00E4203F"/>
    <w:rsid w:val="00E42114"/>
    <w:rsid w:val="00E42165"/>
    <w:rsid w:val="00E4257C"/>
    <w:rsid w:val="00E426FF"/>
    <w:rsid w:val="00E42C27"/>
    <w:rsid w:val="00E42E6F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EC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9D8"/>
    <w:rsid w:val="00E61DD8"/>
    <w:rsid w:val="00E62163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F7A"/>
    <w:rsid w:val="00E71299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4163"/>
    <w:rsid w:val="00E74179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76A"/>
    <w:rsid w:val="00E819CC"/>
    <w:rsid w:val="00E819D0"/>
    <w:rsid w:val="00E81DF1"/>
    <w:rsid w:val="00E82227"/>
    <w:rsid w:val="00E827A7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396"/>
    <w:rsid w:val="00E86B5E"/>
    <w:rsid w:val="00E86E3E"/>
    <w:rsid w:val="00E87117"/>
    <w:rsid w:val="00E8738A"/>
    <w:rsid w:val="00E87797"/>
    <w:rsid w:val="00E87ACE"/>
    <w:rsid w:val="00E90019"/>
    <w:rsid w:val="00E907B0"/>
    <w:rsid w:val="00E90C44"/>
    <w:rsid w:val="00E90E79"/>
    <w:rsid w:val="00E911DD"/>
    <w:rsid w:val="00E914EA"/>
    <w:rsid w:val="00E916AC"/>
    <w:rsid w:val="00E919AB"/>
    <w:rsid w:val="00E91E04"/>
    <w:rsid w:val="00E922C3"/>
    <w:rsid w:val="00E92368"/>
    <w:rsid w:val="00E92448"/>
    <w:rsid w:val="00E929E0"/>
    <w:rsid w:val="00E92A27"/>
    <w:rsid w:val="00E92B66"/>
    <w:rsid w:val="00E930DC"/>
    <w:rsid w:val="00E936CE"/>
    <w:rsid w:val="00E936FA"/>
    <w:rsid w:val="00E93B00"/>
    <w:rsid w:val="00E93BA8"/>
    <w:rsid w:val="00E94447"/>
    <w:rsid w:val="00E9491D"/>
    <w:rsid w:val="00E949BE"/>
    <w:rsid w:val="00E949EC"/>
    <w:rsid w:val="00E94DEB"/>
    <w:rsid w:val="00E94DF7"/>
    <w:rsid w:val="00E95019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D0"/>
    <w:rsid w:val="00EA42F2"/>
    <w:rsid w:val="00EA49AD"/>
    <w:rsid w:val="00EA4A90"/>
    <w:rsid w:val="00EA4BB7"/>
    <w:rsid w:val="00EA5072"/>
    <w:rsid w:val="00EA5348"/>
    <w:rsid w:val="00EA557B"/>
    <w:rsid w:val="00EA5745"/>
    <w:rsid w:val="00EA58D2"/>
    <w:rsid w:val="00EA5A06"/>
    <w:rsid w:val="00EA5DC2"/>
    <w:rsid w:val="00EA6268"/>
    <w:rsid w:val="00EA6783"/>
    <w:rsid w:val="00EA6C27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0E"/>
    <w:rsid w:val="00EB01C2"/>
    <w:rsid w:val="00EB0409"/>
    <w:rsid w:val="00EB09D0"/>
    <w:rsid w:val="00EB0B98"/>
    <w:rsid w:val="00EB0CAD"/>
    <w:rsid w:val="00EB0FA2"/>
    <w:rsid w:val="00EB0FC7"/>
    <w:rsid w:val="00EB1518"/>
    <w:rsid w:val="00EB160B"/>
    <w:rsid w:val="00EB2AB1"/>
    <w:rsid w:val="00EB2B1C"/>
    <w:rsid w:val="00EB2BEC"/>
    <w:rsid w:val="00EB2D2A"/>
    <w:rsid w:val="00EB2FB7"/>
    <w:rsid w:val="00EB30F6"/>
    <w:rsid w:val="00EB3159"/>
    <w:rsid w:val="00EB349E"/>
    <w:rsid w:val="00EB34A7"/>
    <w:rsid w:val="00EB36B6"/>
    <w:rsid w:val="00EB36C7"/>
    <w:rsid w:val="00EB3A60"/>
    <w:rsid w:val="00EB3CB2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575"/>
    <w:rsid w:val="00EC0303"/>
    <w:rsid w:val="00EC0B83"/>
    <w:rsid w:val="00EC0FA4"/>
    <w:rsid w:val="00EC12FB"/>
    <w:rsid w:val="00EC153B"/>
    <w:rsid w:val="00EC1BD2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2F3"/>
    <w:rsid w:val="00EC492E"/>
    <w:rsid w:val="00EC4CDC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237"/>
    <w:rsid w:val="00ED057F"/>
    <w:rsid w:val="00ED06F9"/>
    <w:rsid w:val="00ED07DC"/>
    <w:rsid w:val="00ED1182"/>
    <w:rsid w:val="00ED11A8"/>
    <w:rsid w:val="00ED170F"/>
    <w:rsid w:val="00ED1A5B"/>
    <w:rsid w:val="00ED1C7C"/>
    <w:rsid w:val="00ED1CC3"/>
    <w:rsid w:val="00ED1F01"/>
    <w:rsid w:val="00ED2275"/>
    <w:rsid w:val="00ED2381"/>
    <w:rsid w:val="00ED2AEE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1A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4BD"/>
    <w:rsid w:val="00ED7534"/>
    <w:rsid w:val="00ED797A"/>
    <w:rsid w:val="00EE0D0B"/>
    <w:rsid w:val="00EE18A3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398"/>
    <w:rsid w:val="00EE47CE"/>
    <w:rsid w:val="00EE4AEC"/>
    <w:rsid w:val="00EE4C20"/>
    <w:rsid w:val="00EE4EB3"/>
    <w:rsid w:val="00EE51F4"/>
    <w:rsid w:val="00EE54C6"/>
    <w:rsid w:val="00EE553D"/>
    <w:rsid w:val="00EE6374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AC8"/>
    <w:rsid w:val="00F00BC0"/>
    <w:rsid w:val="00F00F96"/>
    <w:rsid w:val="00F01085"/>
    <w:rsid w:val="00F01F6B"/>
    <w:rsid w:val="00F0233B"/>
    <w:rsid w:val="00F0245D"/>
    <w:rsid w:val="00F02BD3"/>
    <w:rsid w:val="00F02C5A"/>
    <w:rsid w:val="00F02E74"/>
    <w:rsid w:val="00F03063"/>
    <w:rsid w:val="00F03162"/>
    <w:rsid w:val="00F0321D"/>
    <w:rsid w:val="00F036C6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873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239"/>
    <w:rsid w:val="00F24368"/>
    <w:rsid w:val="00F249A1"/>
    <w:rsid w:val="00F24B82"/>
    <w:rsid w:val="00F24D03"/>
    <w:rsid w:val="00F24D3E"/>
    <w:rsid w:val="00F24EAF"/>
    <w:rsid w:val="00F25085"/>
    <w:rsid w:val="00F250B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B0"/>
    <w:rsid w:val="00F276FB"/>
    <w:rsid w:val="00F2798C"/>
    <w:rsid w:val="00F27E39"/>
    <w:rsid w:val="00F312CE"/>
    <w:rsid w:val="00F3162F"/>
    <w:rsid w:val="00F31B96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1052"/>
    <w:rsid w:val="00F41CA4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46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2464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5FD"/>
    <w:rsid w:val="00F62A4E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998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4F15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98D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4FAC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B8A"/>
    <w:rsid w:val="00F92EBB"/>
    <w:rsid w:val="00F92ED8"/>
    <w:rsid w:val="00F930E9"/>
    <w:rsid w:val="00F932E7"/>
    <w:rsid w:val="00F93720"/>
    <w:rsid w:val="00F93BF8"/>
    <w:rsid w:val="00F93EA0"/>
    <w:rsid w:val="00F9405C"/>
    <w:rsid w:val="00F94197"/>
    <w:rsid w:val="00F94B2D"/>
    <w:rsid w:val="00F94B35"/>
    <w:rsid w:val="00F95116"/>
    <w:rsid w:val="00F95637"/>
    <w:rsid w:val="00F95680"/>
    <w:rsid w:val="00F957DE"/>
    <w:rsid w:val="00F9592D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AE9"/>
    <w:rsid w:val="00FA1E1E"/>
    <w:rsid w:val="00FA210F"/>
    <w:rsid w:val="00FA21EE"/>
    <w:rsid w:val="00FA226A"/>
    <w:rsid w:val="00FA2326"/>
    <w:rsid w:val="00FA2377"/>
    <w:rsid w:val="00FA25A3"/>
    <w:rsid w:val="00FA2607"/>
    <w:rsid w:val="00FA2B1D"/>
    <w:rsid w:val="00FA2F16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DAA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2B7"/>
    <w:rsid w:val="00FB4BB3"/>
    <w:rsid w:val="00FB5020"/>
    <w:rsid w:val="00FB5252"/>
    <w:rsid w:val="00FB59A8"/>
    <w:rsid w:val="00FB5A28"/>
    <w:rsid w:val="00FB5D89"/>
    <w:rsid w:val="00FB5F60"/>
    <w:rsid w:val="00FB5F83"/>
    <w:rsid w:val="00FB624F"/>
    <w:rsid w:val="00FB699B"/>
    <w:rsid w:val="00FB6A87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56D"/>
    <w:rsid w:val="00FC2A43"/>
    <w:rsid w:val="00FC2B76"/>
    <w:rsid w:val="00FC3083"/>
    <w:rsid w:val="00FC314A"/>
    <w:rsid w:val="00FC3227"/>
    <w:rsid w:val="00FC34BD"/>
    <w:rsid w:val="00FC3778"/>
    <w:rsid w:val="00FC3BBB"/>
    <w:rsid w:val="00FC3CA0"/>
    <w:rsid w:val="00FC3CEE"/>
    <w:rsid w:val="00FC4169"/>
    <w:rsid w:val="00FC449E"/>
    <w:rsid w:val="00FC454D"/>
    <w:rsid w:val="00FC48B1"/>
    <w:rsid w:val="00FC4A98"/>
    <w:rsid w:val="00FC5182"/>
    <w:rsid w:val="00FC598E"/>
    <w:rsid w:val="00FC5A83"/>
    <w:rsid w:val="00FC5C9E"/>
    <w:rsid w:val="00FC6000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DD2"/>
    <w:rsid w:val="00FD6102"/>
    <w:rsid w:val="00FD623D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A89"/>
    <w:rsid w:val="00FE4EF9"/>
    <w:rsid w:val="00FE4F74"/>
    <w:rsid w:val="00FE5275"/>
    <w:rsid w:val="00FE52EA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20"/>
    <w:rsid w:val="00FF43DD"/>
    <w:rsid w:val="00FF445B"/>
    <w:rsid w:val="00FF4972"/>
    <w:rsid w:val="00FF53AD"/>
    <w:rsid w:val="00FF54F3"/>
    <w:rsid w:val="00FF599F"/>
    <w:rsid w:val="00FF5AE0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  <w:rsid w:val="5BF063A4"/>
    <w:rsid w:val="7CD3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956B92"/>
  <w15:docId w15:val="{77D28375-F338-4950-85BB-C9E143196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uiPriority w:val="1"/>
    <w:qFormat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1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C1D6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02C0D-7899-4EA8-B396-02A04943B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615</TotalTime>
  <Pages>16</Pages>
  <Words>2902</Words>
  <Characters>16546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Chanikan, Krainara</cp:lastModifiedBy>
  <cp:revision>84</cp:revision>
  <cp:lastPrinted>2022-05-12T05:20:00Z</cp:lastPrinted>
  <dcterms:created xsi:type="dcterms:W3CDTF">2022-05-11T02:12:00Z</dcterms:created>
  <dcterms:modified xsi:type="dcterms:W3CDTF">2022-05-13T07:01:00Z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