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19C3BE02" w:rsidR="000C411E" w:rsidRPr="000C411E" w:rsidRDefault="000C411E" w:rsidP="000C411E">
      <w:pPr>
        <w:spacing w:line="240" w:lineRule="auto"/>
        <w:rPr>
          <w:sz w:val="2"/>
          <w:szCs w:val="2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0C411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A9E0D79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8B26AE" w:rsidRPr="00BA3B87" w14:paraId="79CE6E6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14B282CE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6D018B8D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23FF8F75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C476D60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24FAD731" w:rsidR="00245568" w:rsidRPr="00BC6587" w:rsidRDefault="00227D0B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7A6BA7" w:rsidRPr="00BA3B87" w14:paraId="54B73173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A75CA6" w14:textId="697551F7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9A379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3ECFB" w14:textId="482C6FE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A6BA7" w:rsidRPr="00BA3B87" w14:paraId="601F07DF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54D666E4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7C693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BA7" w:rsidRPr="00BA3B87" w14:paraId="4BFAA22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403623D3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E640FE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7A6BA7" w:rsidRPr="00C241F2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A6BA7" w:rsidRPr="00BA3B87" w14:paraId="7B712E7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8093E2D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958810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233F09F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7A6BA7" w:rsidRPr="00BA3B87" w14:paraId="45C2872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15A32D1A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911CF2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4A2741C7" w:rsidR="007A6BA7" w:rsidRPr="00BA3B87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E1CD4" w:rsidRPr="00BA3B87" w14:paraId="05A7DB5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2C4573" w14:textId="1396E889" w:rsidR="009E1CD4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7150BA" w14:textId="77777777" w:rsidR="009E1CD4" w:rsidRPr="00BA3B87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32C477" w14:textId="2F201FE5" w:rsidR="009E1CD4" w:rsidRDefault="009E1CD4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B0049" w:rsidRPr="00BA3B87" w14:paraId="31D9D28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E70A7B" w14:textId="391605A4" w:rsidR="00BB0049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489DB2A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9A2DD" w14:textId="118F3C1D" w:rsidR="00BB0049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E1CD4" w:rsidRPr="00BA3B87" w14:paraId="7174231B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66A526" w14:textId="667D624D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DA57DB" w14:textId="77777777" w:rsidR="009E1CD4" w:rsidRPr="00BA3B87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69371D" w14:textId="447D157C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B0049" w:rsidRPr="00BA3B87" w14:paraId="33558F11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5825FBB0" w:rsidR="00BB0049" w:rsidRPr="00BC65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E1C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B31CF6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39DA06CE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E1CD4" w:rsidRPr="00BA3B87" w14:paraId="15494D6D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FC8D7E" w14:textId="09FC943A" w:rsidR="009E1CD4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8CCFA01" w14:textId="5B3F356F" w:rsidR="009E1CD4" w:rsidRPr="00BA3B87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A9FF365" w14:textId="69DDE85F" w:rsidR="009E1CD4" w:rsidRPr="00AE12E6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BB0049" w:rsidRPr="00BA3B87" w14:paraId="1D73B54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0A55B3B5" w:rsidR="00BB0049" w:rsidRPr="00BC65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E1C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B280D8" w14:textId="77777777" w:rsidR="00BB0049" w:rsidRPr="00BA3B87" w:rsidRDefault="00BB0049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5007498D" w:rsidR="00BB0049" w:rsidRPr="00BA3B87" w:rsidRDefault="009E1CD4" w:rsidP="00BB00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812E0" w:rsidRPr="00BA3B87" w14:paraId="1855049E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53C3B2DB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48D94F4A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430EB" w:rsidRPr="00BA3B87" w14:paraId="56A071F2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7EEC8339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9586376" w:rsidR="002430EB" w:rsidRPr="006A3DFE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812E0" w:rsidRPr="00BA3B87" w14:paraId="779DD9F7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4621D1F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0C41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9433A9" w:rsidRDefault="001940B5" w:rsidP="00F87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firstLine="36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636AAC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2F86DDE5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36AAC">
        <w:rPr>
          <w:rFonts w:ascii="Angsana New" w:hAnsi="Angsana New"/>
          <w:bCs/>
          <w:sz w:val="30"/>
          <w:szCs w:val="30"/>
        </w:rPr>
        <w:t>13</w:t>
      </w:r>
      <w:r w:rsidR="000C411E" w:rsidRPr="00280581">
        <w:rPr>
          <w:rFonts w:ascii="Angsana New" w:hAnsi="Angsana New"/>
          <w:sz w:val="30"/>
          <w:szCs w:val="30"/>
          <w:cs/>
        </w:rPr>
        <w:t xml:space="preserve"> </w:t>
      </w:r>
      <w:r w:rsidR="000C411E" w:rsidRPr="0028058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C411E" w:rsidRPr="00280581">
        <w:rPr>
          <w:rFonts w:ascii="Angsana New" w:hAnsi="Angsana New" w:hint="cs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5</w:t>
      </w:r>
    </w:p>
    <w:p w14:paraId="19C18B58" w14:textId="77777777" w:rsidR="00661CC0" w:rsidRPr="00636AAC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636AAC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25EFB538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</w:p>
    <w:p w14:paraId="2983236C" w14:textId="26F2B0F1" w:rsidR="001512FC" w:rsidRPr="00636AA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60BF5A5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0C411E">
        <w:rPr>
          <w:rFonts w:ascii="Angsana New" w:hAnsi="Angsana New"/>
          <w:sz w:val="30"/>
          <w:szCs w:val="30"/>
        </w:rPr>
        <w:t>4</w:t>
      </w:r>
      <w:r w:rsidR="00436168" w:rsidRPr="009433A9">
        <w:rPr>
          <w:rFonts w:ascii="Angsana New" w:hAnsi="Angsana New"/>
          <w:sz w:val="30"/>
          <w:szCs w:val="30"/>
        </w:rPr>
        <w:t xml:space="preserve"> </w:t>
      </w:r>
    </w:p>
    <w:p w14:paraId="6728B332" w14:textId="77777777" w:rsidR="001E2D8D" w:rsidRPr="00636AAC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3CC89D71" w:rsidR="00C45EB9" w:rsidRPr="009433A9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636AAC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4F7FEE85" w14:textId="01040C3E" w:rsidR="004C4B4B" w:rsidRDefault="007C7EB8" w:rsidP="007C7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696C17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="00A96AFA">
        <w:rPr>
          <w:rFonts w:ascii="Angsana New" w:hAnsi="Angsana New"/>
          <w:sz w:val="30"/>
          <w:szCs w:val="30"/>
        </w:rPr>
        <w:t xml:space="preserve"> </w:t>
      </w:r>
      <w:r w:rsidR="00696C17">
        <w:rPr>
          <w:rFonts w:ascii="Angsana New" w:hAnsi="Angsana New"/>
          <w:sz w:val="30"/>
          <w:szCs w:val="30"/>
        </w:rPr>
        <w:t>5</w:t>
      </w:r>
    </w:p>
    <w:p w14:paraId="1DB22139" w14:textId="77777777" w:rsidR="007C7EB8" w:rsidRPr="00636AAC" w:rsidRDefault="007C7EB8" w:rsidP="007C7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9EE4D36" w14:textId="2E16FAC6" w:rsidR="004C4B4B" w:rsidRDefault="004C4B4B" w:rsidP="004C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928C5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3928C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3928C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Pr="003928C5">
        <w:rPr>
          <w:rFonts w:ascii="Angsana New" w:hAnsi="Angsana New"/>
          <w:bCs/>
          <w:sz w:val="30"/>
          <w:szCs w:val="30"/>
        </w:rPr>
        <w:t>31</w:t>
      </w:r>
      <w:r w:rsidRPr="00BA6654">
        <w:rPr>
          <w:rFonts w:ascii="Angsana New" w:hAnsi="Angsana New"/>
          <w:b/>
          <w:sz w:val="30"/>
          <w:szCs w:val="30"/>
          <w:cs/>
        </w:rPr>
        <w:t xml:space="preserve"> </w:t>
      </w:r>
      <w:r w:rsidRPr="003928C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EE728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928C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46151C35" w14:textId="5E5F6125" w:rsidR="00636AAC" w:rsidRDefault="0063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4C4B4B" w:rsidRPr="00ED3F2A" w14:paraId="7B4B5090" w14:textId="77777777" w:rsidTr="004C4B4B">
        <w:trPr>
          <w:tblHeader/>
        </w:trPr>
        <w:tc>
          <w:tcPr>
            <w:tcW w:w="2132" w:type="pct"/>
          </w:tcPr>
          <w:p w14:paraId="32E80661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0A498B03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266A86A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757B86E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B4B" w:rsidRPr="00ED3F2A" w14:paraId="5D639915" w14:textId="77777777" w:rsidTr="004C4B4B">
        <w:trPr>
          <w:tblHeader/>
        </w:trPr>
        <w:tc>
          <w:tcPr>
            <w:tcW w:w="2132" w:type="pct"/>
          </w:tcPr>
          <w:p w14:paraId="135EA737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3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3141A90C" w14:textId="08E34429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EFEF073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5B435E" w14:textId="3B157C4A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293453F4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857335" w14:textId="450D5511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5A1A19B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4C179A0" w14:textId="35CB160E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C4B4B" w:rsidRPr="00ED3F2A" w14:paraId="1A39EEDC" w14:textId="77777777" w:rsidTr="004C4B4B">
        <w:trPr>
          <w:tblHeader/>
        </w:trPr>
        <w:tc>
          <w:tcPr>
            <w:tcW w:w="2132" w:type="pct"/>
          </w:tcPr>
          <w:p w14:paraId="50F4B00A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561261AC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B4B" w:rsidRPr="00ED3F2A" w14:paraId="1A829587" w14:textId="77777777" w:rsidTr="004C4B4B">
        <w:tc>
          <w:tcPr>
            <w:tcW w:w="2132" w:type="pct"/>
          </w:tcPr>
          <w:p w14:paraId="3B8D2C90" w14:textId="77777777" w:rsidR="004C4B4B" w:rsidRPr="00ED3F2A" w:rsidRDefault="004C4B4B" w:rsidP="004C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31F36475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161B5AB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7C8340CD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259F6F3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6063B97E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D00238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2F20A52" w14:textId="77777777" w:rsidR="004C4B4B" w:rsidRPr="00ED3F2A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65299" w:rsidRPr="00ED3F2A" w14:paraId="6B910277" w14:textId="77777777" w:rsidTr="004C4B4B">
        <w:tc>
          <w:tcPr>
            <w:tcW w:w="2132" w:type="pct"/>
          </w:tcPr>
          <w:p w14:paraId="1EAF1631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3DF31E7B" w14:textId="43DB7F8E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2E535D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E504FA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A0D8B60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4A88817" w14:textId="43DB6E84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128" w:type="pct"/>
          </w:tcPr>
          <w:p w14:paraId="1079A64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EC0BE4" w14:textId="7780EB36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524</w:t>
            </w:r>
          </w:p>
        </w:tc>
      </w:tr>
      <w:tr w:rsidR="00C65299" w:rsidRPr="00ED3F2A" w14:paraId="2216396A" w14:textId="77777777" w:rsidTr="004C4B4B">
        <w:tc>
          <w:tcPr>
            <w:tcW w:w="2132" w:type="pct"/>
          </w:tcPr>
          <w:p w14:paraId="35188ADD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09940F0A" w14:textId="56B95342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011A27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91782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5ABC6037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C40037" w14:textId="657149E4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1,974</w:t>
            </w:r>
          </w:p>
        </w:tc>
        <w:tc>
          <w:tcPr>
            <w:tcW w:w="128" w:type="pct"/>
          </w:tcPr>
          <w:p w14:paraId="0548F67B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B247E82" w14:textId="6AD47E00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,790</w:t>
            </w:r>
          </w:p>
        </w:tc>
      </w:tr>
      <w:tr w:rsidR="00C65299" w:rsidRPr="00ED3F2A" w14:paraId="6D312084" w14:textId="77777777" w:rsidTr="004C4B4B">
        <w:tc>
          <w:tcPr>
            <w:tcW w:w="2132" w:type="pct"/>
          </w:tcPr>
          <w:p w14:paraId="49A55878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673FDFF0" w14:textId="1EBC01AA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87EED0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58F705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80958D9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A27B76" w14:textId="28B9A0EF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28" w:type="pct"/>
          </w:tcPr>
          <w:p w14:paraId="796736A7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A8AE3D" w14:textId="1F09BD78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C65299" w:rsidRPr="00ED3F2A" w14:paraId="23893E49" w14:textId="77777777" w:rsidTr="004C4B4B">
        <w:tc>
          <w:tcPr>
            <w:tcW w:w="2132" w:type="pct"/>
          </w:tcPr>
          <w:p w14:paraId="10B9574D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3156D574" w14:textId="2D98A5CF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B478A9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9DDA8B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D5C5C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1282B2" w14:textId="16D2390E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388</w:t>
            </w:r>
          </w:p>
        </w:tc>
        <w:tc>
          <w:tcPr>
            <w:tcW w:w="128" w:type="pct"/>
          </w:tcPr>
          <w:p w14:paraId="412CC11A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CF8E580" w14:textId="14F600DF" w:rsidR="00C65299" w:rsidRPr="00ED3F2A" w:rsidRDefault="00C65299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432</w:t>
            </w:r>
          </w:p>
        </w:tc>
      </w:tr>
      <w:tr w:rsidR="005469E3" w:rsidRPr="00ED3F2A" w14:paraId="2BA83694" w14:textId="77777777" w:rsidTr="004C4B4B">
        <w:tc>
          <w:tcPr>
            <w:tcW w:w="2132" w:type="pct"/>
          </w:tcPr>
          <w:p w14:paraId="33C57733" w14:textId="6178B1C0" w:rsidR="005469E3" w:rsidRPr="00ED3F2A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  <w:r w:rsidR="00696C17">
              <w:rPr>
                <w:rFonts w:ascii="Angsana New" w:hAnsi="Angsana New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624" w:type="pct"/>
          </w:tcPr>
          <w:p w14:paraId="397AB505" w14:textId="1B80D406" w:rsidR="005469E3" w:rsidRPr="00ED3F2A" w:rsidRDefault="007044A2" w:rsidP="007044A2">
            <w:pPr>
              <w:pStyle w:val="acctfourfigures"/>
              <w:tabs>
                <w:tab w:val="clear" w:pos="765"/>
              </w:tabs>
              <w:spacing w:line="240" w:lineRule="auto"/>
              <w:ind w:left="-741" w:right="329" w:hanging="2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7F6453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388005" w14:textId="2F0B6880" w:rsidR="005469E3" w:rsidRPr="00ED3F2A" w:rsidRDefault="005469E3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7941EAD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69AB0A" w14:textId="073FA30F" w:rsidR="005469E3" w:rsidRDefault="005469E3" w:rsidP="00C6529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  <w:tc>
          <w:tcPr>
            <w:tcW w:w="128" w:type="pct"/>
          </w:tcPr>
          <w:p w14:paraId="28D37075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8DF977" w14:textId="2F5F2B6D" w:rsidR="005469E3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65299" w:rsidRPr="00ED3F2A" w14:paraId="7895DC3C" w14:textId="77777777" w:rsidTr="004C4B4B">
        <w:tc>
          <w:tcPr>
            <w:tcW w:w="2132" w:type="pct"/>
          </w:tcPr>
          <w:p w14:paraId="632747D1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74FAF9D5" w14:textId="541DC1E0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B4F6992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91F65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AA4E59D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30988BC" w14:textId="1FF9119D" w:rsidR="00C65299" w:rsidRPr="001516B9" w:rsidRDefault="008E31DC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</w:t>
            </w:r>
            <w:r w:rsidR="001732A2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28" w:type="pct"/>
          </w:tcPr>
          <w:p w14:paraId="0FCF5FD4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19BFF17" w14:textId="65A5BCA6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2,350</w:t>
            </w:r>
          </w:p>
        </w:tc>
      </w:tr>
      <w:tr w:rsidR="00C65299" w:rsidRPr="00ED3F2A" w14:paraId="456F0924" w14:textId="77777777" w:rsidTr="004C4B4B">
        <w:tc>
          <w:tcPr>
            <w:tcW w:w="2132" w:type="pct"/>
          </w:tcPr>
          <w:p w14:paraId="282EE38F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29DC9EDF" w14:textId="14A399C0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FC79427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68B460D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B4F2A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4E8F492" w14:textId="719DA8C4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37FB579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05CDBF4" w14:textId="05B34D0A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C65299" w:rsidRPr="00ED3F2A" w14:paraId="776A1D18" w14:textId="77777777" w:rsidTr="004C4B4B">
        <w:tc>
          <w:tcPr>
            <w:tcW w:w="2132" w:type="pct"/>
          </w:tcPr>
          <w:p w14:paraId="4FBE7A53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5967B098" w14:textId="634E1963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9EEAD6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7E4D3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65DF5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35358A" w14:textId="31C4CB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1732A2">
              <w:rPr>
                <w:rFonts w:ascii="Angsana New" w:hAnsi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28" w:type="pct"/>
          </w:tcPr>
          <w:p w14:paraId="0353C66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F00E87" w14:textId="59DEA3A6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4,894</w:t>
            </w:r>
          </w:p>
        </w:tc>
      </w:tr>
      <w:tr w:rsidR="00C65299" w:rsidRPr="00ED3F2A" w14:paraId="200AE5FB" w14:textId="77777777" w:rsidTr="004C4B4B">
        <w:tc>
          <w:tcPr>
            <w:tcW w:w="2132" w:type="pct"/>
          </w:tcPr>
          <w:p w14:paraId="3CEB2093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234D6ED0" w14:textId="4630E579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A0D902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1B20B7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66E200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CEAF7D" w14:textId="6D5066BB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8E31D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14:paraId="692F222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3F1B66" w14:textId="1FCF445A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C65299" w:rsidRPr="004C4B4B" w14:paraId="5E5F939A" w14:textId="77777777" w:rsidTr="004C4B4B">
        <w:tc>
          <w:tcPr>
            <w:tcW w:w="2132" w:type="pct"/>
          </w:tcPr>
          <w:p w14:paraId="49626FF1" w14:textId="77777777" w:rsidR="00C65299" w:rsidRPr="004C4B4B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606D46CB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5B41B635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02F7EEA4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7C8AC5D1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72D3E4A0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45F6CF14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</w:tcPr>
          <w:p w14:paraId="2872FCF9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65299" w:rsidRPr="00ED3F2A" w14:paraId="5B2969E7" w14:textId="77777777" w:rsidTr="004C4B4B">
        <w:tc>
          <w:tcPr>
            <w:tcW w:w="2132" w:type="pct"/>
          </w:tcPr>
          <w:p w14:paraId="5D25A46D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0821C610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2B80CD6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D129F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84483E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7845F0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C3F496B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2F06398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5299" w:rsidRPr="00ED3F2A" w14:paraId="0983D68B" w14:textId="77777777" w:rsidTr="004C4B4B">
        <w:tc>
          <w:tcPr>
            <w:tcW w:w="2132" w:type="pct"/>
          </w:tcPr>
          <w:p w14:paraId="5ED098C9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6B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03824E02" w14:textId="317293C2" w:rsidR="00C65299" w:rsidRPr="00ED3F2A" w:rsidRDefault="00C01BE7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9,821</w:t>
            </w:r>
          </w:p>
        </w:tc>
        <w:tc>
          <w:tcPr>
            <w:tcW w:w="128" w:type="pct"/>
          </w:tcPr>
          <w:p w14:paraId="38F76749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6423D14" w14:textId="759C1EA5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4,844</w:t>
            </w:r>
          </w:p>
        </w:tc>
        <w:tc>
          <w:tcPr>
            <w:tcW w:w="128" w:type="pct"/>
          </w:tcPr>
          <w:p w14:paraId="362DEEC6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2DF8D9" w14:textId="6E2F5D7A" w:rsidR="00C65299" w:rsidRPr="00ED3F2A" w:rsidRDefault="00C01BE7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,821</w:t>
            </w:r>
          </w:p>
        </w:tc>
        <w:tc>
          <w:tcPr>
            <w:tcW w:w="128" w:type="pct"/>
          </w:tcPr>
          <w:p w14:paraId="4DB06B48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41089D1" w14:textId="15395489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844</w:t>
            </w:r>
          </w:p>
        </w:tc>
      </w:tr>
      <w:tr w:rsidR="00C65299" w:rsidRPr="00ED3F2A" w14:paraId="21B02007" w14:textId="77777777" w:rsidTr="004C4B4B">
        <w:tc>
          <w:tcPr>
            <w:tcW w:w="2132" w:type="pct"/>
          </w:tcPr>
          <w:p w14:paraId="21CA4E24" w14:textId="77777777" w:rsidR="00C65299" w:rsidRPr="004C4B4B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69248508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39106876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45844791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7EBA5133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4CCA1553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7FA0FE78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</w:tcPr>
          <w:p w14:paraId="5E4F4252" w14:textId="77777777" w:rsidR="00C65299" w:rsidRPr="004C4B4B" w:rsidRDefault="00C65299" w:rsidP="00C65299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65299" w:rsidRPr="00ED3F2A" w14:paraId="043A03F0" w14:textId="77777777" w:rsidTr="004C4B4B">
        <w:tc>
          <w:tcPr>
            <w:tcW w:w="2132" w:type="pct"/>
          </w:tcPr>
          <w:p w14:paraId="7CC97705" w14:textId="77777777" w:rsidR="00C65299" w:rsidRPr="001516B9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57E7E9C9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7009E4E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C611D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2A665F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A2123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8A09F64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50FA50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69E3" w:rsidRPr="00ED3F2A" w14:paraId="458AF8E4" w14:textId="77777777" w:rsidTr="004C4B4B">
        <w:tc>
          <w:tcPr>
            <w:tcW w:w="2132" w:type="pct"/>
          </w:tcPr>
          <w:p w14:paraId="72D7FD49" w14:textId="1DCE6402" w:rsidR="005469E3" w:rsidRP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631CDCA4" w14:textId="16A05BEE" w:rsidR="005469E3" w:rsidRPr="00ED3F2A" w:rsidRDefault="005469E3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128" w:type="pct"/>
          </w:tcPr>
          <w:p w14:paraId="65497AFC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EFFF59B" w14:textId="1FF0F683" w:rsidR="005469E3" w:rsidRPr="00ED3F2A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7E0FE7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34ED88" w14:textId="365BA09D" w:rsidR="005469E3" w:rsidRPr="00ED3F2A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128" w:type="pct"/>
          </w:tcPr>
          <w:p w14:paraId="5889415D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9D6727" w14:textId="742D88E3" w:rsidR="005469E3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69E3" w:rsidRPr="00ED3F2A" w14:paraId="7AADA31C" w14:textId="77777777" w:rsidTr="004C4B4B">
        <w:tc>
          <w:tcPr>
            <w:tcW w:w="2132" w:type="pct"/>
          </w:tcPr>
          <w:p w14:paraId="466965D8" w14:textId="2B4B1484" w:rsidR="005469E3" w:rsidRP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5474E051" w14:textId="74906417" w:rsidR="005469E3" w:rsidRDefault="005469E3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3,472</w:t>
            </w:r>
          </w:p>
        </w:tc>
        <w:tc>
          <w:tcPr>
            <w:tcW w:w="128" w:type="pct"/>
          </w:tcPr>
          <w:p w14:paraId="22CE5CE4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CE6C05" w14:textId="625CB58C" w:rsidR="005469E3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712E9D0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A09CEA" w14:textId="209577A2" w:rsidR="005469E3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3,472</w:t>
            </w:r>
          </w:p>
        </w:tc>
        <w:tc>
          <w:tcPr>
            <w:tcW w:w="128" w:type="pct"/>
          </w:tcPr>
          <w:p w14:paraId="1BB09A5F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11EEE6D" w14:textId="211B3927" w:rsidR="005469E3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65299" w:rsidRPr="00ED3F2A" w14:paraId="0281A9EC" w14:textId="77777777" w:rsidTr="004C4B4B">
        <w:tc>
          <w:tcPr>
            <w:tcW w:w="2132" w:type="pct"/>
          </w:tcPr>
          <w:p w14:paraId="40B5C93B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18F5BB5F" w14:textId="3ABE2FED" w:rsidR="00C65299" w:rsidRPr="00ED3F2A" w:rsidRDefault="00C65299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8E31DC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28" w:type="pct"/>
          </w:tcPr>
          <w:p w14:paraId="2621E44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07865" w14:textId="0CF9FEBE" w:rsidR="00C65299" w:rsidRPr="00ED3F2A" w:rsidRDefault="00C65299" w:rsidP="00D3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28" w:type="pct"/>
          </w:tcPr>
          <w:p w14:paraId="2D57C8C2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BD7CF1" w14:textId="3F09B0ED" w:rsidR="00C65299" w:rsidRPr="00ED3F2A" w:rsidRDefault="008E31DC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1,240</w:t>
            </w:r>
          </w:p>
        </w:tc>
        <w:tc>
          <w:tcPr>
            <w:tcW w:w="128" w:type="pct"/>
          </w:tcPr>
          <w:p w14:paraId="4F6EE172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CBBF95" w14:textId="0CF4B0F1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8E31DC" w:rsidRPr="00ED3F2A" w14:paraId="4AF00B9C" w14:textId="77777777" w:rsidTr="004C4B4B">
        <w:tc>
          <w:tcPr>
            <w:tcW w:w="2132" w:type="pct"/>
          </w:tcPr>
          <w:p w14:paraId="7EB5EEC8" w14:textId="44951278" w:rsidR="008E31DC" w:rsidRPr="00ED3F2A" w:rsidRDefault="008E31DC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249677C7" w14:textId="09C12721" w:rsidR="008E31DC" w:rsidRDefault="005469E3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2,284</w:t>
            </w:r>
          </w:p>
        </w:tc>
        <w:tc>
          <w:tcPr>
            <w:tcW w:w="128" w:type="pct"/>
          </w:tcPr>
          <w:p w14:paraId="3B7DD05B" w14:textId="77777777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EFC56" w14:textId="7EF12947" w:rsidR="008E31DC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1,521</w:t>
            </w:r>
          </w:p>
        </w:tc>
        <w:tc>
          <w:tcPr>
            <w:tcW w:w="128" w:type="pct"/>
          </w:tcPr>
          <w:p w14:paraId="281361CF" w14:textId="63894774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A9C11A0" w14:textId="4E982C78" w:rsidR="008E31DC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2,284</w:t>
            </w:r>
          </w:p>
        </w:tc>
        <w:tc>
          <w:tcPr>
            <w:tcW w:w="128" w:type="pct"/>
          </w:tcPr>
          <w:p w14:paraId="205CEF49" w14:textId="77777777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5473ED" w14:textId="6E864559" w:rsidR="008E31DC" w:rsidRDefault="005469E3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1,521</w:t>
            </w:r>
          </w:p>
        </w:tc>
      </w:tr>
      <w:tr w:rsidR="005469E3" w:rsidRPr="00ED3F2A" w14:paraId="119EF7CB" w14:textId="77777777" w:rsidTr="004C4B4B">
        <w:tc>
          <w:tcPr>
            <w:tcW w:w="2132" w:type="pct"/>
          </w:tcPr>
          <w:p w14:paraId="74DF84CA" w14:textId="51E54609" w:rsid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3DF6419A" w14:textId="40AE3003" w:rsidR="005469E3" w:rsidRDefault="005469E3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28" w:type="pct"/>
          </w:tcPr>
          <w:p w14:paraId="2B3F937A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0983B1" w14:textId="7574BFEC" w:rsidR="005469E3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50DE502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117510D" w14:textId="392B241A" w:rsidR="005469E3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28" w:type="pct"/>
          </w:tcPr>
          <w:p w14:paraId="168D129A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D0F5E3C" w14:textId="4714C98B" w:rsidR="005469E3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E31DC" w:rsidRPr="00ED3F2A" w14:paraId="4985140C" w14:textId="77777777" w:rsidTr="004C4B4B">
        <w:tc>
          <w:tcPr>
            <w:tcW w:w="2132" w:type="pct"/>
          </w:tcPr>
          <w:p w14:paraId="2CC18CDF" w14:textId="256581DD" w:rsidR="008E31DC" w:rsidRPr="00ED3F2A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84606C7" w14:textId="24B2AE26" w:rsidR="008E31DC" w:rsidRDefault="005469E3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28" w:type="pct"/>
          </w:tcPr>
          <w:p w14:paraId="517EC9DF" w14:textId="77777777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135817" w14:textId="75CF9C67" w:rsidR="008E31DC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927294B" w14:textId="77777777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81244" w14:textId="625F16EB" w:rsidR="008E31DC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28" w:type="pct"/>
          </w:tcPr>
          <w:p w14:paraId="19918363" w14:textId="77777777" w:rsidR="008E31DC" w:rsidRPr="00ED3F2A" w:rsidRDefault="008E31DC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E6A27C8" w14:textId="74FF14E7" w:rsidR="008E31D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69E3" w:rsidRPr="00ED3F2A" w14:paraId="32A4348D" w14:textId="77777777" w:rsidTr="004C4B4B">
        <w:tc>
          <w:tcPr>
            <w:tcW w:w="2132" w:type="pct"/>
          </w:tcPr>
          <w:p w14:paraId="5707C142" w14:textId="4B5BB136" w:rsid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</w:tcPr>
          <w:p w14:paraId="5F8DDFC2" w14:textId="42ED5E58" w:rsidR="005469E3" w:rsidRDefault="005469E3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28" w:type="pct"/>
          </w:tcPr>
          <w:p w14:paraId="60CE0D0F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BD7F4C1" w14:textId="27493009" w:rsidR="005469E3" w:rsidRPr="00D31F7C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1F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6D57712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4590AE" w14:textId="6D76D340" w:rsidR="005469E3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28" w:type="pct"/>
          </w:tcPr>
          <w:p w14:paraId="75CC4451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65C0DA" w14:textId="029325CE" w:rsidR="005469E3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469E3" w:rsidRPr="00ED3F2A" w14:paraId="2D12E87C" w14:textId="77777777" w:rsidTr="004C4B4B">
        <w:tc>
          <w:tcPr>
            <w:tcW w:w="2132" w:type="pct"/>
          </w:tcPr>
          <w:p w14:paraId="72587A10" w14:textId="77777777" w:rsid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74F99AB" w14:textId="77777777" w:rsidR="005469E3" w:rsidRDefault="005469E3" w:rsidP="00C6529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3C717A7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E3360A" w14:textId="77777777" w:rsidR="005469E3" w:rsidRDefault="005469E3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29CE558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170DED" w14:textId="77777777" w:rsidR="005469E3" w:rsidRDefault="005469E3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77E1658" w14:textId="77777777" w:rsidR="005469E3" w:rsidRPr="00ED3F2A" w:rsidRDefault="005469E3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B2BDEE7" w14:textId="77777777" w:rsidR="005469E3" w:rsidRDefault="005469E3" w:rsidP="00D31F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5299" w:rsidRPr="00ED3F2A" w14:paraId="0C208AF4" w14:textId="77777777" w:rsidTr="004C4B4B">
        <w:tc>
          <w:tcPr>
            <w:tcW w:w="2132" w:type="pct"/>
          </w:tcPr>
          <w:p w14:paraId="43F00D87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6B43BDF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0DCC431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5F5CA6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757225C4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71FCBC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9D8BF8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39312D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5299" w:rsidRPr="00ED3F2A" w14:paraId="742BB284" w14:textId="77777777" w:rsidTr="004C4B4B">
        <w:tc>
          <w:tcPr>
            <w:tcW w:w="2132" w:type="pct"/>
          </w:tcPr>
          <w:p w14:paraId="577F7301" w14:textId="7777777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4F6BC853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4F1059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718D0F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83D72A8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647AB0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1C37BBD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36EFEA5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65299" w:rsidRPr="00ED3F2A" w14:paraId="6148136E" w14:textId="77777777" w:rsidTr="004C4B4B">
        <w:tc>
          <w:tcPr>
            <w:tcW w:w="2132" w:type="pct"/>
          </w:tcPr>
          <w:p w14:paraId="4B6C6318" w14:textId="77777777" w:rsidR="00C65299" w:rsidRPr="000B6262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1822745A" w14:textId="7DAAC309" w:rsidR="00C65299" w:rsidRPr="000B6262" w:rsidRDefault="000B6262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26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7,223</w:t>
            </w:r>
          </w:p>
        </w:tc>
        <w:tc>
          <w:tcPr>
            <w:tcW w:w="128" w:type="pct"/>
          </w:tcPr>
          <w:p w14:paraId="7CD651FF" w14:textId="77777777" w:rsidR="00C65299" w:rsidRPr="00C65299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</w:tcPr>
          <w:p w14:paraId="45149168" w14:textId="49D3E5C6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  <w:tc>
          <w:tcPr>
            <w:tcW w:w="128" w:type="pct"/>
          </w:tcPr>
          <w:p w14:paraId="411B20AB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8C10A73" w14:textId="320DEC84" w:rsidR="00C65299" w:rsidRPr="00ED3F2A" w:rsidRDefault="000B6262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6,563</w:t>
            </w:r>
          </w:p>
        </w:tc>
        <w:tc>
          <w:tcPr>
            <w:tcW w:w="128" w:type="pct"/>
          </w:tcPr>
          <w:p w14:paraId="30BABED0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36EDA9" w14:textId="0E264691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384EE1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,082</w:t>
            </w:r>
          </w:p>
        </w:tc>
      </w:tr>
      <w:tr w:rsidR="00C65299" w:rsidRPr="00ED3F2A" w14:paraId="2D90B5A5" w14:textId="77777777" w:rsidTr="004C4B4B">
        <w:tc>
          <w:tcPr>
            <w:tcW w:w="2132" w:type="pct"/>
          </w:tcPr>
          <w:p w14:paraId="251E5527" w14:textId="77777777" w:rsidR="00C65299" w:rsidRPr="000B6262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7B58C1E" w14:textId="483341A4" w:rsidR="00C65299" w:rsidRPr="000B6262" w:rsidRDefault="000B6262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26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528</w:t>
            </w:r>
          </w:p>
        </w:tc>
        <w:tc>
          <w:tcPr>
            <w:tcW w:w="128" w:type="pct"/>
          </w:tcPr>
          <w:p w14:paraId="2ACD114C" w14:textId="77777777" w:rsidR="00C65299" w:rsidRPr="00C65299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81D6582" w14:textId="0B34FBF7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28" w:type="pct"/>
          </w:tcPr>
          <w:p w14:paraId="3ACBD7FC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929BB62" w14:textId="7EFB9AB6" w:rsidR="00C65299" w:rsidRPr="00ED3F2A" w:rsidRDefault="000B6262" w:rsidP="00C6529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528</w:t>
            </w:r>
          </w:p>
        </w:tc>
        <w:tc>
          <w:tcPr>
            <w:tcW w:w="128" w:type="pct"/>
          </w:tcPr>
          <w:p w14:paraId="11067A78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094F53B" w14:textId="29FCDD58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384EE1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</w:tr>
      <w:tr w:rsidR="00C65299" w:rsidRPr="00ED3F2A" w14:paraId="7550B607" w14:textId="77777777" w:rsidTr="004C4B4B">
        <w:tc>
          <w:tcPr>
            <w:tcW w:w="2132" w:type="pct"/>
          </w:tcPr>
          <w:p w14:paraId="23955349" w14:textId="77777777" w:rsidR="00C65299" w:rsidRPr="000B6262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0B62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0B6262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2A8D0EA" w14:textId="3525C5CB" w:rsidR="00C65299" w:rsidRPr="000B6262" w:rsidRDefault="000B6262" w:rsidP="00C6529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2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7,751</w:t>
            </w:r>
          </w:p>
        </w:tc>
        <w:tc>
          <w:tcPr>
            <w:tcW w:w="128" w:type="pct"/>
          </w:tcPr>
          <w:p w14:paraId="11638018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135DF74" w14:textId="0F836AE8" w:rsidR="00C65299" w:rsidRPr="00ED3F2A" w:rsidRDefault="00C65299" w:rsidP="00C6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6,515</w:t>
            </w:r>
          </w:p>
        </w:tc>
        <w:tc>
          <w:tcPr>
            <w:tcW w:w="128" w:type="pct"/>
          </w:tcPr>
          <w:p w14:paraId="7ACA2A99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8D11808" w14:textId="1FB41EB2" w:rsidR="00C65299" w:rsidRPr="00ED3F2A" w:rsidRDefault="000B6262" w:rsidP="00C652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7,091</w:t>
            </w:r>
          </w:p>
        </w:tc>
        <w:tc>
          <w:tcPr>
            <w:tcW w:w="128" w:type="pct"/>
          </w:tcPr>
          <w:p w14:paraId="4893CCD6" w14:textId="77777777" w:rsidR="00C65299" w:rsidRPr="00ED3F2A" w:rsidRDefault="00C65299" w:rsidP="00C652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9261717" w14:textId="562BD49A" w:rsidR="00C65299" w:rsidRPr="00ED3F2A" w:rsidRDefault="00C65299" w:rsidP="00D31F7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6,305</w:t>
            </w:r>
          </w:p>
        </w:tc>
      </w:tr>
    </w:tbl>
    <w:p w14:paraId="2F945805" w14:textId="02F0AF4A" w:rsidR="001F7A4C" w:rsidRDefault="001F7A4C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4DC5A82B" w14:textId="7C2065E2" w:rsidR="001E7815" w:rsidRDefault="001E7815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C4B4B" w:rsidRPr="003928C5">
        <w:rPr>
          <w:rFonts w:ascii="Angsana New" w:hAnsi="Angsana New"/>
          <w:bCs/>
          <w:sz w:val="30"/>
          <w:szCs w:val="30"/>
        </w:rPr>
        <w:t>31</w:t>
      </w:r>
      <w:r w:rsidR="004C4B4B" w:rsidRPr="00503B4C">
        <w:rPr>
          <w:rFonts w:ascii="Angsana New" w:hAnsi="Angsana New"/>
          <w:bCs/>
          <w:sz w:val="30"/>
          <w:szCs w:val="30"/>
          <w:cs/>
        </w:rPr>
        <w:t xml:space="preserve"> </w:t>
      </w:r>
      <w:r w:rsidR="004C4B4B" w:rsidRPr="003928C5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 w:rsidR="004C4B4B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14034480" w14:textId="5C6797B3" w:rsidR="001F7A4C" w:rsidRPr="00D765F4" w:rsidRDefault="001F7A4C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270"/>
        <w:gridCol w:w="1080"/>
        <w:gridCol w:w="270"/>
        <w:gridCol w:w="1098"/>
        <w:gridCol w:w="270"/>
        <w:gridCol w:w="1053"/>
      </w:tblGrid>
      <w:tr w:rsidR="001E7815" w:rsidRPr="009433A9" w14:paraId="50371D23" w14:textId="77777777" w:rsidTr="00870BC3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D159FB" w14:textId="77777777" w:rsidR="001E7815" w:rsidRPr="009433A9" w:rsidRDefault="001E7815" w:rsidP="00152DDA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5BC4A" w14:textId="77777777" w:rsidR="001E7815" w:rsidRPr="009433A9" w:rsidRDefault="001E7815" w:rsidP="00152DD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52F02" w14:textId="77777777" w:rsidR="001E7815" w:rsidRPr="009433A9" w:rsidRDefault="001E7815" w:rsidP="00152DDA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94E8C" w14:textId="77777777" w:rsidR="001E7815" w:rsidRPr="009433A9" w:rsidRDefault="001E7815" w:rsidP="00152DDA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815" w:rsidRPr="009433A9" w14:paraId="2D9E90D4" w14:textId="77777777" w:rsidTr="00870BC3">
        <w:trPr>
          <w:tblHeader/>
        </w:trPr>
        <w:tc>
          <w:tcPr>
            <w:tcW w:w="4770" w:type="dxa"/>
          </w:tcPr>
          <w:p w14:paraId="6D659E1B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F5C34" w14:textId="03A79C68" w:rsidR="001E7815" w:rsidRPr="009433A9" w:rsidRDefault="004C4B4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31346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3EA2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C298286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F8131AA" w14:textId="299D9AB9" w:rsidR="001E7815" w:rsidRPr="009433A9" w:rsidRDefault="004C4B4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5AF8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F3E4D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E7815" w:rsidRPr="009433A9" w14:paraId="66C6EFC6" w14:textId="77777777" w:rsidTr="00870BC3">
        <w:trPr>
          <w:tblHeader/>
        </w:trPr>
        <w:tc>
          <w:tcPr>
            <w:tcW w:w="4770" w:type="dxa"/>
          </w:tcPr>
          <w:p w14:paraId="3726D98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2DE16" w14:textId="26A31793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BEE2F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6B417" w14:textId="3A9CFA2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07A854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DD16D6A" w14:textId="0713D78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5F5F9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E3D749" w14:textId="7E3A2E98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4C4B4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7815" w:rsidRPr="009433A9" w14:paraId="60832294" w14:textId="77777777" w:rsidTr="00870BC3">
        <w:trPr>
          <w:tblHeader/>
        </w:trPr>
        <w:tc>
          <w:tcPr>
            <w:tcW w:w="4770" w:type="dxa"/>
          </w:tcPr>
          <w:p w14:paraId="78E95A1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0" w:type="dxa"/>
            <w:gridSpan w:val="7"/>
          </w:tcPr>
          <w:p w14:paraId="2B330CE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815" w:rsidRPr="009433A9" w14:paraId="1CAA83B4" w14:textId="77777777" w:rsidTr="00870BC3">
        <w:tc>
          <w:tcPr>
            <w:tcW w:w="4770" w:type="dxa"/>
          </w:tcPr>
          <w:p w14:paraId="21D2831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0" w:type="dxa"/>
            <w:gridSpan w:val="7"/>
          </w:tcPr>
          <w:p w14:paraId="23FC2F2C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7815" w:rsidRPr="006A7090" w14:paraId="6914BF7A" w14:textId="77777777" w:rsidTr="00870BC3">
        <w:tc>
          <w:tcPr>
            <w:tcW w:w="4770" w:type="dxa"/>
          </w:tcPr>
          <w:p w14:paraId="548B4643" w14:textId="77777777" w:rsidR="001E7815" w:rsidRPr="009433A9" w:rsidRDefault="001E7815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E13692E" w14:textId="2C8584C2" w:rsidR="001E7815" w:rsidRPr="0025186E" w:rsidRDefault="0024186D" w:rsidP="00D95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703"/>
                <w:tab w:val="decimal" w:pos="760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6F8AE" w14:textId="77777777" w:rsidR="001E7815" w:rsidRPr="0025186E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F0581" w14:textId="77777777" w:rsidR="001E7815" w:rsidRPr="0025186E" w:rsidRDefault="001E7815" w:rsidP="00F90BD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2D49E" w14:textId="77777777" w:rsidR="001E7815" w:rsidRPr="0025186E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13986C" w14:textId="37DFDF92" w:rsidR="001E7815" w:rsidRPr="0025186E" w:rsidRDefault="00C65299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277,27</w:t>
            </w:r>
            <w:r w:rsidR="008206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CB5E13" w14:textId="77777777" w:rsidR="001E7815" w:rsidRPr="0025186E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E4B587" w14:textId="750243A3" w:rsidR="001E7815" w:rsidRPr="0025186E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86E">
              <w:rPr>
                <w:rFonts w:ascii="Angsana New" w:hAnsi="Angsana New"/>
                <w:sz w:val="30"/>
                <w:szCs w:val="30"/>
              </w:rPr>
              <w:t>283,415</w:t>
            </w:r>
          </w:p>
        </w:tc>
      </w:tr>
      <w:tr w:rsidR="005802EA" w:rsidRPr="006A7090" w14:paraId="40AB89D5" w14:textId="77777777" w:rsidTr="00870BC3">
        <w:tc>
          <w:tcPr>
            <w:tcW w:w="4770" w:type="dxa"/>
          </w:tcPr>
          <w:p w14:paraId="316FB05C" w14:textId="36A98E1C" w:rsidR="005802EA" w:rsidRPr="009433A9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D89D2" w14:textId="2A22D497" w:rsidR="005802EA" w:rsidRPr="0025186E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</w:t>
            </w:r>
            <w:r w:rsidR="008206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2D134E" w14:textId="77777777" w:rsidR="005802EA" w:rsidRPr="0025186E" w:rsidRDefault="005802EA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A8541" w14:textId="772518CA" w:rsidR="005802EA" w:rsidRPr="0025186E" w:rsidRDefault="005802EA" w:rsidP="00D951A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6FA70" w14:textId="77777777" w:rsidR="005802EA" w:rsidRPr="0025186E" w:rsidRDefault="005802EA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225CC6" w14:textId="12699270" w:rsidR="005802EA" w:rsidRPr="0025186E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2061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4E4DF9B6" w14:textId="77777777" w:rsidR="005802EA" w:rsidRPr="0025186E" w:rsidRDefault="005802EA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71969B" w14:textId="2A4A7578" w:rsidR="005802EA" w:rsidRPr="0025186E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186E" w:rsidRPr="006A7090" w14:paraId="1C2E018C" w14:textId="77777777" w:rsidTr="00870BC3">
        <w:tc>
          <w:tcPr>
            <w:tcW w:w="4770" w:type="dxa"/>
          </w:tcPr>
          <w:p w14:paraId="36331324" w14:textId="0CB30A70" w:rsidR="0025186E" w:rsidRPr="005802EA" w:rsidRDefault="005802EA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2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7219C7" w14:textId="3128F9AD" w:rsidR="0025186E" w:rsidRPr="00D951A4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3,70</w:t>
            </w:r>
            <w:r w:rsidR="0082061D"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53CEFF" w14:textId="77777777" w:rsidR="0025186E" w:rsidRPr="009433A9" w:rsidRDefault="0025186E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38CF18" w14:textId="1D524253" w:rsidR="0025186E" w:rsidRPr="00F90BDE" w:rsidRDefault="005802EA" w:rsidP="00D951A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B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DD058" w14:textId="77777777" w:rsidR="0025186E" w:rsidRPr="009433A9" w:rsidRDefault="0025186E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DE86ED" w14:textId="75A521F1" w:rsidR="0025186E" w:rsidRPr="00D951A4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280,</w:t>
            </w:r>
            <w:r w:rsidR="0082061D" w:rsidRPr="00D951A4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1AEB0C77" w14:textId="77777777" w:rsidR="0025186E" w:rsidRPr="009433A9" w:rsidRDefault="0025186E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649E6F4" w14:textId="31CFA759" w:rsidR="0025186E" w:rsidRPr="00D951A4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283,415</w:t>
            </w:r>
          </w:p>
        </w:tc>
      </w:tr>
      <w:tr w:rsidR="001E7815" w:rsidRPr="009433A9" w14:paraId="6A137215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9771" w14:textId="77777777" w:rsidR="001E7815" w:rsidRPr="00870BC3" w:rsidRDefault="001E7815" w:rsidP="00152DDA">
            <w:pPr>
              <w:ind w:right="-1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A802" w14:textId="77777777" w:rsidR="001E7815" w:rsidRPr="00870BC3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C63" w14:textId="77777777" w:rsidR="001E7815" w:rsidRPr="00870BC3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94EE0" w14:textId="77777777" w:rsidR="001E7815" w:rsidRPr="00870BC3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CA35" w14:textId="77777777" w:rsidR="001E7815" w:rsidRPr="00870BC3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11D35" w14:textId="77777777" w:rsidR="001E7815" w:rsidRPr="00870BC3" w:rsidRDefault="001E7815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5ECE" w14:textId="77777777" w:rsidR="001E7815" w:rsidRPr="00870BC3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FBE6" w14:textId="77777777" w:rsidR="001E7815" w:rsidRPr="00870BC3" w:rsidRDefault="001E7815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7815" w:rsidRPr="0068292A" w14:paraId="0CDBB579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6D11" w14:textId="77777777" w:rsidR="001E7815" w:rsidRPr="0068292A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0EC10" w14:textId="77777777" w:rsidR="001E7815" w:rsidRPr="0068292A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CED8" w14:textId="77777777" w:rsidR="001E7815" w:rsidRPr="0068292A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14AE" w14:textId="77777777" w:rsidR="001E7815" w:rsidRPr="0068292A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2A62" w14:textId="77777777" w:rsidR="001E7815" w:rsidRPr="0068292A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CBCE8" w14:textId="77777777" w:rsidR="001E7815" w:rsidRPr="0068292A" w:rsidRDefault="001E7815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8D0" w14:textId="77777777" w:rsidR="001E7815" w:rsidRPr="0068292A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F576CF" w14:textId="77777777" w:rsidR="001E7815" w:rsidRPr="00D951A4" w:rsidRDefault="001E7815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090" w:rsidRPr="0068292A" w14:paraId="081664BA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A75D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94C4" w14:textId="1F1F841B" w:rsidR="006A7090" w:rsidRPr="0068292A" w:rsidRDefault="00044F77" w:rsidP="0024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1851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B199" w14:textId="77777777" w:rsidR="006A7090" w:rsidRPr="0068292A" w:rsidRDefault="006A7090" w:rsidP="00D951A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29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9B7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2CEA0" w14:textId="250BABB9" w:rsidR="006A7090" w:rsidRPr="0068292A" w:rsidRDefault="00C65299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977F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3F49AA48" w14:textId="1C1B2EE7" w:rsidR="006A7090" w:rsidRPr="0068292A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7,874</w:t>
            </w:r>
          </w:p>
        </w:tc>
      </w:tr>
      <w:tr w:rsidR="006A7090" w:rsidRPr="0068292A" w14:paraId="464296C8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821D" w14:textId="05B0B6D6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B52D4" w14:textId="1001C15E" w:rsidR="006A7090" w:rsidRPr="0068292A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3CA6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948E8A" w14:textId="538605B6" w:rsidR="006A7090" w:rsidRPr="0068292A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FCA2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484AE" w14:textId="53CFD68D" w:rsidR="006A7090" w:rsidRPr="0068292A" w:rsidRDefault="005802EA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D908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770CEF3B" w14:textId="59E31089" w:rsidR="006A7090" w:rsidRPr="0068292A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</w:tr>
      <w:tr w:rsidR="006A7090" w:rsidRPr="0068292A" w14:paraId="0338D96C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DB81" w14:textId="77777777" w:rsidR="006A7090" w:rsidRPr="0068292A" w:rsidRDefault="006A7090" w:rsidP="006A709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2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DCF2" w14:textId="45B89438" w:rsidR="006A7090" w:rsidRPr="0068292A" w:rsidRDefault="00C65299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1E22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8DFAE" w14:textId="2DC85E7F" w:rsidR="006A7090" w:rsidRPr="0068292A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148B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2D591" w14:textId="30D0F302" w:rsidR="006A7090" w:rsidRPr="0068292A" w:rsidRDefault="00C65299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093" w14:textId="77777777" w:rsidR="006A7090" w:rsidRPr="0068292A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05D97A63" w14:textId="76FE2F95" w:rsidR="006A7090" w:rsidRPr="0068292A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92A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6A7090" w:rsidRPr="009433A9" w14:paraId="007B7171" w14:textId="77777777" w:rsidTr="00870BC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B337" w14:textId="77777777" w:rsidR="006A7090" w:rsidRPr="009433A9" w:rsidRDefault="006A7090" w:rsidP="006A709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D1A8E" w14:textId="3C5F967B" w:rsidR="006A7090" w:rsidRPr="00D951A4" w:rsidRDefault="00044F77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5802EA"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E56" w14:textId="77777777" w:rsidR="006A7090" w:rsidRPr="006A7090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5AE49" w14:textId="31DF3F43" w:rsidR="006A7090" w:rsidRPr="00D951A4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2,777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0695" w14:textId="77777777" w:rsidR="006A7090" w:rsidRPr="006A7090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305C" w14:textId="5EDCCA39" w:rsidR="006A7090" w:rsidRPr="00D951A4" w:rsidRDefault="00044F77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02EA"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02EA" w:rsidRPr="00D951A4"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60A" w14:textId="77777777" w:rsidR="006A7090" w:rsidRPr="006A7090" w:rsidRDefault="006A7090" w:rsidP="006A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31E3A" w14:textId="107462D7" w:rsidR="006A7090" w:rsidRPr="00D951A4" w:rsidRDefault="006A70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10,651</w:t>
            </w:r>
          </w:p>
        </w:tc>
      </w:tr>
    </w:tbl>
    <w:p w14:paraId="3865710D" w14:textId="00E7F9F6" w:rsidR="00B578F0" w:rsidRPr="00D765F4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1F1409" w14:textId="5C3C70B0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t xml:space="preserve">ยอดคงเหลือของเงินให้กู้ยืมแก่กิจการที่เกี่ยวข้องกัน ณ วันที่ </w:t>
      </w:r>
      <w:r w:rsidRPr="00C02BB7">
        <w:rPr>
          <w:rFonts w:ascii="Angsana New" w:hAnsi="Angsana New"/>
          <w:sz w:val="30"/>
          <w:szCs w:val="30"/>
        </w:rPr>
        <w:t xml:space="preserve">31 </w:t>
      </w:r>
      <w:r w:rsidRPr="00C02BB7">
        <w:rPr>
          <w:rFonts w:ascii="Angsana New" w:hAnsi="Angsana New"/>
          <w:sz w:val="30"/>
          <w:szCs w:val="30"/>
          <w:cs/>
        </w:rPr>
        <w:t xml:space="preserve">มีนาคม </w:t>
      </w:r>
      <w:r w:rsidRPr="00C02BB7">
        <w:rPr>
          <w:rFonts w:ascii="Angsana New" w:hAnsi="Angsana New"/>
          <w:sz w:val="30"/>
          <w:szCs w:val="30"/>
        </w:rPr>
        <w:t xml:space="preserve">2565 </w:t>
      </w:r>
      <w:r w:rsidRPr="00C02BB7">
        <w:rPr>
          <w:rFonts w:ascii="Angsana New" w:hAnsi="Angsana New"/>
          <w:sz w:val="30"/>
          <w:szCs w:val="30"/>
          <w:cs/>
        </w:rPr>
        <w:t xml:space="preserve">และ </w:t>
      </w:r>
      <w:r w:rsidRPr="00C02BB7">
        <w:rPr>
          <w:rFonts w:ascii="Angsana New" w:hAnsi="Angsana New"/>
          <w:sz w:val="30"/>
          <w:szCs w:val="30"/>
        </w:rPr>
        <w:t xml:space="preserve">31 </w:t>
      </w:r>
      <w:r w:rsidRPr="00C02BB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02BB7">
        <w:rPr>
          <w:rFonts w:ascii="Angsana New" w:hAnsi="Angsana New"/>
          <w:sz w:val="30"/>
          <w:szCs w:val="30"/>
        </w:rPr>
        <w:t xml:space="preserve">2564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D765F4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66"/>
        <w:gridCol w:w="1176"/>
        <w:gridCol w:w="270"/>
        <w:gridCol w:w="1088"/>
        <w:gridCol w:w="270"/>
        <w:gridCol w:w="1080"/>
        <w:gridCol w:w="270"/>
        <w:gridCol w:w="1080"/>
        <w:gridCol w:w="270"/>
        <w:gridCol w:w="1100"/>
        <w:gridCol w:w="270"/>
        <w:gridCol w:w="1053"/>
      </w:tblGrid>
      <w:tr w:rsidR="001E5A90" w:rsidRPr="00D951A4" w14:paraId="7722F95C" w14:textId="77777777" w:rsidTr="00870BC3">
        <w:trPr>
          <w:trHeight w:val="351"/>
        </w:trPr>
        <w:tc>
          <w:tcPr>
            <w:tcW w:w="1966" w:type="dxa"/>
            <w:shd w:val="clear" w:color="auto" w:fill="auto"/>
            <w:vAlign w:val="bottom"/>
          </w:tcPr>
          <w:p w14:paraId="336AC299" w14:textId="408D2910" w:rsidR="001E5A90" w:rsidRPr="00D951A4" w:rsidRDefault="001E5A90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53C8E58A" w14:textId="548CB7CC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CF3289F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958AABB" w14:textId="77777777" w:rsidR="001E5A90" w:rsidRPr="00D951A4" w:rsidRDefault="001E5A90" w:rsidP="00EB5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31572493" w14:textId="338B126B" w:rsidR="001E5A90" w:rsidRPr="00D951A4" w:rsidRDefault="001E5A90" w:rsidP="00A17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A90" w:rsidRPr="00D951A4" w14:paraId="310D8C52" w14:textId="77777777" w:rsidTr="00D765F4">
        <w:trPr>
          <w:trHeight w:val="398"/>
        </w:trPr>
        <w:tc>
          <w:tcPr>
            <w:tcW w:w="1966" w:type="dxa"/>
            <w:shd w:val="clear" w:color="auto" w:fill="auto"/>
            <w:vAlign w:val="bottom"/>
          </w:tcPr>
          <w:p w14:paraId="13C53616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CB7B29" w14:textId="1CE7E11D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FCFB03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vAlign w:val="bottom"/>
          </w:tcPr>
          <w:p w14:paraId="657BF706" w14:textId="0345164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0DA048C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B6F73" w14:textId="1C3892F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E25D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0BF32" w14:textId="52BAA7F3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FF1A6EE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A5106" w14:textId="0C0DC39F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F7F05" w14:textId="44D41DD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19D77E7" w14:textId="5D408804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31</w:t>
            </w: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5A90" w:rsidRPr="00D951A4" w14:paraId="1F1A44F7" w14:textId="77777777" w:rsidTr="00870BC3">
        <w:trPr>
          <w:trHeight w:val="360"/>
        </w:trPr>
        <w:tc>
          <w:tcPr>
            <w:tcW w:w="1966" w:type="dxa"/>
            <w:shd w:val="clear" w:color="auto" w:fill="auto"/>
            <w:vAlign w:val="bottom"/>
          </w:tcPr>
          <w:p w14:paraId="6FCCF07D" w14:textId="7DE15533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8479092"/>
            <w:r w:rsidRPr="00D95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0"/>
          </w:p>
        </w:tc>
        <w:tc>
          <w:tcPr>
            <w:tcW w:w="1176" w:type="dxa"/>
            <w:shd w:val="clear" w:color="auto" w:fill="auto"/>
            <w:vAlign w:val="bottom"/>
          </w:tcPr>
          <w:p w14:paraId="505FB8C9" w14:textId="224E7A8C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8650695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897E554" w14:textId="610FE241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5BE213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D79B" w14:textId="591421A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35F54D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CD2CA8" w14:textId="5677394B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9773D1" w14:textId="77777777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330131" w14:textId="3A814136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C0DF4" w14:textId="0D530D5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F5E9E2" w14:textId="451C3B84" w:rsidR="001E5A90" w:rsidRPr="00D951A4" w:rsidRDefault="001E5A90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9320B" w:rsidRPr="00D951A4" w14:paraId="05D1F061" w14:textId="77777777" w:rsidTr="00D765F4">
        <w:trPr>
          <w:trHeight w:val="362"/>
        </w:trPr>
        <w:tc>
          <w:tcPr>
            <w:tcW w:w="1966" w:type="dxa"/>
            <w:shd w:val="clear" w:color="auto" w:fill="auto"/>
          </w:tcPr>
          <w:p w14:paraId="4DD4849B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</w:tcPr>
          <w:p w14:paraId="6AC4555A" w14:textId="235D7759" w:rsidR="0099320B" w:rsidRPr="00D951A4" w:rsidRDefault="0099320B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943AD5A" w14:textId="77777777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7"/>
          </w:tcPr>
          <w:p w14:paraId="518C136C" w14:textId="2A42D95E" w:rsidR="0099320B" w:rsidRPr="00D951A4" w:rsidRDefault="0099320B" w:rsidP="009D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951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51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5A90" w:rsidRPr="00D951A4" w14:paraId="6724ECEE" w14:textId="77777777" w:rsidTr="00870BC3">
        <w:trPr>
          <w:trHeight w:val="341"/>
        </w:trPr>
        <w:tc>
          <w:tcPr>
            <w:tcW w:w="1966" w:type="dxa"/>
            <w:shd w:val="clear" w:color="auto" w:fill="auto"/>
          </w:tcPr>
          <w:p w14:paraId="41FA0A11" w14:textId="45516003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3060F3C9" w14:textId="364E72D7" w:rsidR="001E5A90" w:rsidRPr="00D951A4" w:rsidRDefault="001E5A90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right="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4.50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275360C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1177B0D3" w14:textId="305A9C79" w:rsidR="001E5A90" w:rsidRPr="00D951A4" w:rsidRDefault="001E5A90" w:rsidP="0014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4.50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394D2F3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2EF010" w14:textId="545E1B61" w:rsidR="001E5A90" w:rsidRPr="00F90BDE" w:rsidRDefault="001E5A90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4F2FB344" w:rsidR="001E5A90" w:rsidRPr="00D951A4" w:rsidRDefault="001E5A90" w:rsidP="00F90BD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5D9C137" w14:textId="3956E741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201,946</w:t>
            </w:r>
          </w:p>
        </w:tc>
        <w:tc>
          <w:tcPr>
            <w:tcW w:w="270" w:type="dxa"/>
            <w:shd w:val="clear" w:color="auto" w:fill="auto"/>
          </w:tcPr>
          <w:p w14:paraId="255F4377" w14:textId="1FB535B2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5A71D89" w14:textId="1E397CA9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1E5A90" w:rsidRPr="00D951A4" w14:paraId="0DE4A68E" w14:textId="77777777" w:rsidTr="00870BC3">
        <w:trPr>
          <w:trHeight w:val="396"/>
        </w:trPr>
        <w:tc>
          <w:tcPr>
            <w:tcW w:w="1966" w:type="dxa"/>
            <w:shd w:val="clear" w:color="auto" w:fill="auto"/>
          </w:tcPr>
          <w:p w14:paraId="7879C957" w14:textId="16D4C7AE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</w:tcPr>
          <w:p w14:paraId="1A868A41" w14:textId="6A97F2D8" w:rsidR="001E5A90" w:rsidRPr="00D951A4" w:rsidRDefault="001E5A90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left" w:pos="760"/>
              </w:tabs>
              <w:spacing w:line="240" w:lineRule="auto"/>
              <w:ind w:lef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10.00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424CC9EF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5403B21" w14:textId="6420C3A8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10.00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14.00</w:t>
            </w:r>
          </w:p>
        </w:tc>
        <w:tc>
          <w:tcPr>
            <w:tcW w:w="270" w:type="dxa"/>
          </w:tcPr>
          <w:p w14:paraId="33E1EABC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29C75" w14:textId="6119BFDA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C1B7411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3487016B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  <w:tc>
          <w:tcPr>
            <w:tcW w:w="270" w:type="dxa"/>
          </w:tcPr>
          <w:p w14:paraId="108AED5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540AF57" w14:textId="55F269E0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  <w:shd w:val="clear" w:color="auto" w:fill="auto"/>
          </w:tcPr>
          <w:p w14:paraId="65E8FADC" w14:textId="0DD5FC6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C9AE8DF" w14:textId="517BCE0A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331,120</w:t>
            </w:r>
          </w:p>
        </w:tc>
      </w:tr>
      <w:tr w:rsidR="001E5A90" w:rsidRPr="00D951A4" w14:paraId="11FD5E6E" w14:textId="77777777" w:rsidTr="00D765F4">
        <w:trPr>
          <w:trHeight w:val="412"/>
        </w:trPr>
        <w:tc>
          <w:tcPr>
            <w:tcW w:w="1966" w:type="dxa"/>
            <w:shd w:val="clear" w:color="auto" w:fill="auto"/>
          </w:tcPr>
          <w:p w14:paraId="455E90F2" w14:textId="02AB6CF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1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5FB31F28" w14:textId="7531B5E7" w:rsidR="001E5A90" w:rsidRPr="00D951A4" w:rsidRDefault="001E5A90" w:rsidP="00F9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0"/>
              </w:tabs>
              <w:spacing w:line="240" w:lineRule="auto"/>
              <w:ind w:left="-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5.39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6122"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15.00</w:t>
            </w:r>
          </w:p>
        </w:tc>
        <w:tc>
          <w:tcPr>
            <w:tcW w:w="270" w:type="dxa"/>
          </w:tcPr>
          <w:p w14:paraId="69744D4D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685F463" w14:textId="6BA316DE" w:rsidR="001E5A90" w:rsidRPr="00D951A4" w:rsidRDefault="001E5A90" w:rsidP="005E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firstLine="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7.72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-</w:t>
            </w:r>
            <w:r w:rsidRPr="00D951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51A4"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  <w:tc>
          <w:tcPr>
            <w:tcW w:w="270" w:type="dxa"/>
          </w:tcPr>
          <w:p w14:paraId="28204502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BF1838" w14:textId="7CF6EE48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121,401</w:t>
            </w:r>
          </w:p>
        </w:tc>
        <w:tc>
          <w:tcPr>
            <w:tcW w:w="270" w:type="dxa"/>
          </w:tcPr>
          <w:p w14:paraId="1883299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908B7" w14:textId="634E848F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  <w:tc>
          <w:tcPr>
            <w:tcW w:w="270" w:type="dxa"/>
          </w:tcPr>
          <w:p w14:paraId="40974902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23E6B05" w14:textId="4FD4983B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121,401</w:t>
            </w:r>
          </w:p>
        </w:tc>
        <w:tc>
          <w:tcPr>
            <w:tcW w:w="270" w:type="dxa"/>
            <w:shd w:val="clear" w:color="auto" w:fill="auto"/>
          </w:tcPr>
          <w:p w14:paraId="3F11229E" w14:textId="7D939815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237A0AC5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1A4">
              <w:rPr>
                <w:rFonts w:ascii="Angsana New" w:hAnsi="Angsana New"/>
                <w:sz w:val="30"/>
                <w:szCs w:val="30"/>
              </w:rPr>
              <w:t>47,103</w:t>
            </w:r>
          </w:p>
        </w:tc>
      </w:tr>
      <w:tr w:rsidR="001E5A90" w:rsidRPr="00D951A4" w14:paraId="436F321E" w14:textId="77777777" w:rsidTr="00D765F4">
        <w:trPr>
          <w:trHeight w:val="351"/>
        </w:trPr>
        <w:tc>
          <w:tcPr>
            <w:tcW w:w="1966" w:type="dxa"/>
            <w:shd w:val="clear" w:color="auto" w:fill="auto"/>
          </w:tcPr>
          <w:p w14:paraId="702B9A9E" w14:textId="568FCC8D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1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14:paraId="326A925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A729B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2B7A319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F8634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79041326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519,521</w:t>
            </w:r>
          </w:p>
        </w:tc>
        <w:tc>
          <w:tcPr>
            <w:tcW w:w="270" w:type="dxa"/>
          </w:tcPr>
          <w:p w14:paraId="52FA2112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68E8E841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378,223</w:t>
            </w:r>
          </w:p>
        </w:tc>
        <w:tc>
          <w:tcPr>
            <w:tcW w:w="270" w:type="dxa"/>
          </w:tcPr>
          <w:p w14:paraId="3EAB48D6" w14:textId="77777777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29E0F1D1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721,467</w:t>
            </w:r>
          </w:p>
        </w:tc>
        <w:tc>
          <w:tcPr>
            <w:tcW w:w="270" w:type="dxa"/>
            <w:shd w:val="clear" w:color="auto" w:fill="auto"/>
          </w:tcPr>
          <w:p w14:paraId="11F24B25" w14:textId="4F9C6F5D" w:rsidR="001E5A90" w:rsidRPr="00D951A4" w:rsidRDefault="001E5A90" w:rsidP="001E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A81AA7A" w:rsidR="001E5A90" w:rsidRPr="00D951A4" w:rsidRDefault="001E5A90" w:rsidP="00D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1A4">
              <w:rPr>
                <w:rFonts w:ascii="Angsana New" w:hAnsi="Angsana New"/>
                <w:b/>
                <w:bCs/>
                <w:sz w:val="30"/>
                <w:szCs w:val="30"/>
              </w:rPr>
              <w:t>587,386</w:t>
            </w:r>
          </w:p>
        </w:tc>
      </w:tr>
    </w:tbl>
    <w:p w14:paraId="4B5440D2" w14:textId="64868EAE" w:rsidR="00870BC3" w:rsidRPr="00D765F4" w:rsidRDefault="00870BC3">
      <w:pPr>
        <w:rPr>
          <w:sz w:val="30"/>
          <w:szCs w:val="30"/>
        </w:rPr>
      </w:pPr>
    </w:p>
    <w:p w14:paraId="191C8DC4" w14:textId="77777777" w:rsidR="00870BC3" w:rsidRDefault="0087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8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076"/>
        <w:gridCol w:w="238"/>
        <w:gridCol w:w="1096"/>
        <w:gridCol w:w="236"/>
        <w:gridCol w:w="1076"/>
        <w:gridCol w:w="262"/>
        <w:gridCol w:w="1082"/>
      </w:tblGrid>
      <w:tr w:rsidR="004F7328" w:rsidRPr="009433A9" w14:paraId="72FF50FE" w14:textId="77777777" w:rsidTr="00D765F4">
        <w:tc>
          <w:tcPr>
            <w:tcW w:w="2425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0" w:type="pct"/>
          </w:tcPr>
          <w:p w14:paraId="6CC64794" w14:textId="77777777" w:rsidR="004F7328" w:rsidRPr="008F575E" w:rsidRDefault="004F7328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0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575E" w:rsidRPr="009433A9" w14:paraId="61BC02E8" w14:textId="77777777" w:rsidTr="00D765F4">
        <w:tc>
          <w:tcPr>
            <w:tcW w:w="2425" w:type="pct"/>
          </w:tcPr>
          <w:p w14:paraId="47D3190F" w14:textId="7E9D7DA3" w:rsidR="004C4B4B" w:rsidRPr="009433A9" w:rsidRDefault="004C4B4B" w:rsidP="004C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087526CD" w14:textId="323EA688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21" w:type="pct"/>
          </w:tcPr>
          <w:p w14:paraId="115E2B7E" w14:textId="77777777" w:rsidR="004C4B4B" w:rsidRPr="009433A9" w:rsidRDefault="004C4B4B" w:rsidP="008F5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40" w:right="-7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4B729E8" w14:textId="70FF9AB2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" w:type="pct"/>
          </w:tcPr>
          <w:p w14:paraId="61CF9EC4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750ABE36" w14:textId="2EDAC3E6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383004DF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5379E2E" w14:textId="469A0411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F575E" w:rsidRPr="009433A9" w14:paraId="18FD4411" w14:textId="77777777" w:rsidTr="00D765F4">
        <w:tc>
          <w:tcPr>
            <w:tcW w:w="2425" w:type="pct"/>
          </w:tcPr>
          <w:p w14:paraId="04C860F7" w14:textId="3F233830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63C9FAD" w14:textId="5879BF53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" w:type="pct"/>
          </w:tcPr>
          <w:p w14:paraId="2EC66F5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A92423" w14:textId="0DC14A3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0" w:type="pct"/>
          </w:tcPr>
          <w:p w14:paraId="2CDBFE8D" w14:textId="77777777" w:rsidR="004C4B4B" w:rsidRPr="008F575E" w:rsidRDefault="004C4B4B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7" w:type="pct"/>
          </w:tcPr>
          <w:p w14:paraId="0EC124AB" w14:textId="61C0494C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22A86580" w14:textId="77777777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4AADE0" w14:textId="3AE0D00B" w:rsidR="004C4B4B" w:rsidRPr="009433A9" w:rsidRDefault="004C4B4B" w:rsidP="004C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2028" w:rsidRPr="009433A9" w14:paraId="7726E844" w14:textId="77777777" w:rsidTr="00B326A9">
        <w:tc>
          <w:tcPr>
            <w:tcW w:w="2425" w:type="pct"/>
          </w:tcPr>
          <w:p w14:paraId="472903E9" w14:textId="41C8095B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5" w:type="pct"/>
            <w:gridSpan w:val="7"/>
          </w:tcPr>
          <w:p w14:paraId="0B87E348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9433A9" w14:paraId="3FC9E9F9" w14:textId="77777777" w:rsidTr="00B326A9">
        <w:tc>
          <w:tcPr>
            <w:tcW w:w="2425" w:type="pct"/>
          </w:tcPr>
          <w:p w14:paraId="4B46E774" w14:textId="375ED13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75" w:type="pct"/>
            <w:gridSpan w:val="7"/>
          </w:tcPr>
          <w:p w14:paraId="7A2A31E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F575E" w:rsidRPr="009433A9" w14:paraId="3A3EDA42" w14:textId="77777777" w:rsidTr="00D765F4">
        <w:tc>
          <w:tcPr>
            <w:tcW w:w="2425" w:type="pct"/>
          </w:tcPr>
          <w:p w14:paraId="2AA971DD" w14:textId="5EE7A8E9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4181FA2F" w14:textId="68DA3FCE" w:rsidR="00676DD5" w:rsidRPr="00696C17" w:rsidRDefault="009465D0" w:rsidP="00772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3267C12E" w14:textId="77777777" w:rsidR="00676DD5" w:rsidRPr="00696C17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16ACEF6" w14:textId="77777777" w:rsidR="00676DD5" w:rsidRPr="00696C17" w:rsidRDefault="00676DD5" w:rsidP="007720A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99297A0" w14:textId="77777777" w:rsidR="00676DD5" w:rsidRPr="00696C17" w:rsidRDefault="00676DD5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7CF89F3" w14:textId="58B6E29A" w:rsidR="00676DD5" w:rsidRPr="00696C17" w:rsidRDefault="009465D0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 w:hint="cs"/>
                <w:sz w:val="30"/>
                <w:szCs w:val="30"/>
                <w:cs/>
              </w:rPr>
              <w:t>837</w:t>
            </w:r>
          </w:p>
        </w:tc>
        <w:tc>
          <w:tcPr>
            <w:tcW w:w="133" w:type="pct"/>
          </w:tcPr>
          <w:p w14:paraId="4FEC0B4A" w14:textId="77777777" w:rsidR="00676DD5" w:rsidRPr="00696C17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D79F1D2" w14:textId="5A0268E1" w:rsidR="00676DD5" w:rsidRPr="00696C17" w:rsidRDefault="003D2DA8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4,523</w:t>
            </w:r>
          </w:p>
        </w:tc>
      </w:tr>
      <w:tr w:rsidR="008F575E" w:rsidRPr="009433A9" w14:paraId="78E5B7FD" w14:textId="77777777" w:rsidTr="00D765F4">
        <w:tc>
          <w:tcPr>
            <w:tcW w:w="2425" w:type="pct"/>
          </w:tcPr>
          <w:p w14:paraId="4C4C4E3F" w14:textId="4F8F1185" w:rsidR="002A6117" w:rsidRPr="009433A9" w:rsidRDefault="002A61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6629DE1" w14:textId="4C2BB3AC" w:rsidR="002A6117" w:rsidRPr="00696C17" w:rsidRDefault="002A6117" w:rsidP="008F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1" w:type="pct"/>
          </w:tcPr>
          <w:p w14:paraId="304F9628" w14:textId="77777777" w:rsidR="002A6117" w:rsidRPr="00696C17" w:rsidRDefault="002A6117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8405911" w14:textId="409B99A9" w:rsidR="002A6117" w:rsidRPr="00696C17" w:rsidRDefault="002A6117" w:rsidP="00EA256C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57A5C787" w14:textId="77777777" w:rsidR="002A6117" w:rsidRPr="00696C17" w:rsidRDefault="002A6117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DE464AE" w14:textId="1285889A" w:rsidR="002A6117" w:rsidRPr="00696C17" w:rsidRDefault="002A6117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33" w:type="pct"/>
          </w:tcPr>
          <w:p w14:paraId="0DF72A80" w14:textId="77777777" w:rsidR="002A6117" w:rsidRPr="00696C17" w:rsidRDefault="002A6117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E262852" w14:textId="0197A7A5" w:rsidR="002A6117" w:rsidRPr="00696C17" w:rsidRDefault="0063245F" w:rsidP="0062500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840" w:right="-80"/>
              <w:rPr>
                <w:rFonts w:ascii="Angsana New" w:hAnsi="Angsana New"/>
                <w:sz w:val="30"/>
                <w:szCs w:val="30"/>
              </w:rPr>
            </w:pPr>
            <w:r w:rsidRPr="006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6C17" w:rsidRPr="009433A9" w14:paraId="7482EB52" w14:textId="77777777" w:rsidTr="00D765F4">
        <w:tc>
          <w:tcPr>
            <w:tcW w:w="2425" w:type="pct"/>
          </w:tcPr>
          <w:p w14:paraId="7646A548" w14:textId="2A6D5DC4" w:rsidR="00696C17" w:rsidRPr="00696C17" w:rsidRDefault="00696C17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0F3FA0FD" w14:textId="7BA61D23" w:rsidR="00696C17" w:rsidRDefault="00696C17" w:rsidP="008F5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21" w:type="pct"/>
          </w:tcPr>
          <w:p w14:paraId="170FB7B2" w14:textId="77777777" w:rsidR="00696C17" w:rsidRPr="009433A9" w:rsidRDefault="00696C17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06DA77" w14:textId="2EB8BE7A" w:rsidR="00696C17" w:rsidRDefault="00696C17" w:rsidP="00DF2C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EF7E6EB" w14:textId="77777777" w:rsidR="00696C17" w:rsidRPr="008F575E" w:rsidRDefault="00696C17" w:rsidP="008F575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5762771F" w14:textId="43FB52EF" w:rsidR="00696C17" w:rsidRDefault="00696C17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1,024</w:t>
            </w:r>
          </w:p>
        </w:tc>
        <w:tc>
          <w:tcPr>
            <w:tcW w:w="133" w:type="pct"/>
          </w:tcPr>
          <w:p w14:paraId="7780D17A" w14:textId="77777777" w:rsidR="00696C17" w:rsidRPr="009433A9" w:rsidRDefault="00696C17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3F120C5" w14:textId="04B630B6" w:rsidR="00696C17" w:rsidRPr="00625002" w:rsidRDefault="00696C17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4,523</w:t>
            </w:r>
          </w:p>
        </w:tc>
      </w:tr>
      <w:tr w:rsidR="00676DD5" w:rsidRPr="00B815DC" w14:paraId="00289405" w14:textId="77777777" w:rsidTr="00B326A9">
        <w:tc>
          <w:tcPr>
            <w:tcW w:w="2425" w:type="pct"/>
          </w:tcPr>
          <w:p w14:paraId="17BADDA5" w14:textId="77777777" w:rsidR="00676DD5" w:rsidRPr="00B815DC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5" w:type="pct"/>
            <w:gridSpan w:val="7"/>
          </w:tcPr>
          <w:p w14:paraId="76D5B909" w14:textId="6E2E22EE" w:rsidR="00676DD5" w:rsidRPr="00B815D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6DD5" w:rsidRPr="009433A9" w14:paraId="03787AFA" w14:textId="77777777" w:rsidTr="00B326A9">
        <w:tc>
          <w:tcPr>
            <w:tcW w:w="2425" w:type="pct"/>
          </w:tcPr>
          <w:p w14:paraId="26CAF7F9" w14:textId="037A13F5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75" w:type="pct"/>
            <w:gridSpan w:val="7"/>
          </w:tcPr>
          <w:p w14:paraId="5397D94F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F575E" w:rsidRPr="009433A9" w14:paraId="43D74D8C" w14:textId="77777777" w:rsidTr="00D765F4">
        <w:tc>
          <w:tcPr>
            <w:tcW w:w="2425" w:type="pct"/>
          </w:tcPr>
          <w:p w14:paraId="2FC34023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70803AA8" w14:textId="17CEB5C1" w:rsidR="00676DD5" w:rsidRPr="007A2D1C" w:rsidRDefault="009465D0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02573340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6655C73C" w14:textId="4CDF4C24" w:rsidR="00676DD5" w:rsidRPr="007A2D1C" w:rsidRDefault="00676DD5" w:rsidP="0061213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3C9305B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5850B839" w14:textId="237DB402" w:rsidR="00676DD5" w:rsidRPr="00F521D7" w:rsidRDefault="00185CF9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133" w:type="pct"/>
          </w:tcPr>
          <w:p w14:paraId="2BB84025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6819253" w14:textId="5FBB8EA9" w:rsidR="00676DD5" w:rsidRPr="00625002" w:rsidRDefault="003D2DA8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</w:tbl>
    <w:p w14:paraId="159FE87C" w14:textId="77777777" w:rsidR="00B51157" w:rsidRPr="00B815DC" w:rsidRDefault="00B51157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69B5" w14:textId="4B43E62C" w:rsidR="0084324E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="00434E2F" w:rsidRPr="00265EC7">
        <w:rPr>
          <w:rFonts w:ascii="Angsana New" w:hAnsi="Angsana New"/>
          <w:sz w:val="30"/>
          <w:szCs w:val="30"/>
          <w:cs/>
        </w:rPr>
        <w:t>ของเงินกู้ยืมจาก</w:t>
      </w:r>
      <w:r w:rsidR="00482EF4" w:rsidRPr="00265EC7">
        <w:rPr>
          <w:rFonts w:ascii="Angsana New" w:hAnsi="Angsana New" w:hint="cs"/>
          <w:sz w:val="30"/>
          <w:szCs w:val="30"/>
          <w:cs/>
        </w:rPr>
        <w:t>บุคคลและ</w:t>
      </w:r>
      <w:r w:rsidR="00434E2F" w:rsidRPr="00265EC7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B5115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51157">
        <w:rPr>
          <w:rFonts w:ascii="Angsana New" w:hAnsi="Angsana New"/>
          <w:sz w:val="30"/>
          <w:szCs w:val="30"/>
        </w:rPr>
        <w:t xml:space="preserve">31 </w:t>
      </w:r>
      <w:r w:rsidRPr="00B51157">
        <w:rPr>
          <w:rFonts w:ascii="Angsana New" w:hAnsi="Angsana New"/>
          <w:sz w:val="30"/>
          <w:szCs w:val="30"/>
          <w:cs/>
        </w:rPr>
        <w:t xml:space="preserve">มีนาคม </w:t>
      </w:r>
      <w:r w:rsidRPr="00B51157">
        <w:rPr>
          <w:rFonts w:ascii="Angsana New" w:hAnsi="Angsana New"/>
          <w:sz w:val="30"/>
          <w:szCs w:val="30"/>
        </w:rPr>
        <w:t xml:space="preserve">2565 </w:t>
      </w:r>
      <w:r w:rsidRPr="00B51157">
        <w:rPr>
          <w:rFonts w:ascii="Angsana New" w:hAnsi="Angsana New"/>
          <w:sz w:val="30"/>
          <w:szCs w:val="30"/>
          <w:cs/>
        </w:rPr>
        <w:t xml:space="preserve">และ </w:t>
      </w:r>
      <w:r w:rsidRPr="00B51157">
        <w:rPr>
          <w:rFonts w:ascii="Angsana New" w:hAnsi="Angsana New"/>
          <w:sz w:val="30"/>
          <w:szCs w:val="30"/>
        </w:rPr>
        <w:t xml:space="preserve">31 </w:t>
      </w:r>
      <w:r w:rsidRPr="00B511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51157">
        <w:rPr>
          <w:rFonts w:ascii="Angsana New" w:hAnsi="Angsana New"/>
          <w:sz w:val="30"/>
          <w:szCs w:val="30"/>
        </w:rPr>
        <w:t xml:space="preserve">2564 </w:t>
      </w:r>
      <w:r w:rsidRPr="00B51157">
        <w:rPr>
          <w:rFonts w:ascii="Angsana New" w:hAnsi="Angsana New"/>
          <w:sz w:val="30"/>
          <w:szCs w:val="30"/>
          <w:cs/>
        </w:rPr>
        <w:t>มีดังนี้</w:t>
      </w:r>
    </w:p>
    <w:p w14:paraId="06E202D3" w14:textId="77777777" w:rsidR="00B51157" w:rsidRPr="00B815DC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007"/>
        <w:gridCol w:w="1170"/>
        <w:gridCol w:w="270"/>
        <w:gridCol w:w="1170"/>
        <w:gridCol w:w="240"/>
        <w:gridCol w:w="1078"/>
        <w:gridCol w:w="242"/>
        <w:gridCol w:w="1090"/>
        <w:gridCol w:w="236"/>
        <w:gridCol w:w="1078"/>
        <w:gridCol w:w="261"/>
        <w:gridCol w:w="1089"/>
      </w:tblGrid>
      <w:tr w:rsidR="001D2F56" w:rsidRPr="009433A9" w14:paraId="662517BE" w14:textId="77777777" w:rsidTr="00B326A9">
        <w:trPr>
          <w:trHeight w:val="391"/>
        </w:trPr>
        <w:tc>
          <w:tcPr>
            <w:tcW w:w="2007" w:type="dxa"/>
            <w:vAlign w:val="bottom"/>
          </w:tcPr>
          <w:p w14:paraId="0202F68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46B886AA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7D72595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14:paraId="0715E647" w14:textId="73E195A2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2882E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0130EA2" w14:textId="6706E974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B326A9" w:rsidRPr="009433A9" w14:paraId="236ABF3E" w14:textId="77777777" w:rsidTr="00D765F4">
        <w:trPr>
          <w:trHeight w:val="371"/>
        </w:trPr>
        <w:tc>
          <w:tcPr>
            <w:tcW w:w="2007" w:type="dxa"/>
            <w:shd w:val="clear" w:color="auto" w:fill="auto"/>
            <w:vAlign w:val="bottom"/>
          </w:tcPr>
          <w:p w14:paraId="380CCB6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673150" w14:textId="79A7F455" w:rsidR="001D2F56" w:rsidRPr="009433A9" w:rsidRDefault="001D2F56" w:rsidP="00D7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2DBB8C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5EF7B" w14:textId="368CAAC8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4F9D34CC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912B55A" w14:textId="2042F533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0B938D29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40FC5CE6" w14:textId="1850996D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1187183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3CDA67A5" w14:textId="32466C8D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8C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vAlign w:val="bottom"/>
          </w:tcPr>
          <w:p w14:paraId="21C6EF7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0A34A6B" w14:textId="39C7E77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326A9" w:rsidRPr="009433A9" w14:paraId="3AD24A6A" w14:textId="77777777" w:rsidTr="00B326A9">
        <w:trPr>
          <w:trHeight w:val="403"/>
        </w:trPr>
        <w:tc>
          <w:tcPr>
            <w:tcW w:w="2007" w:type="dxa"/>
            <w:vAlign w:val="bottom"/>
          </w:tcPr>
          <w:p w14:paraId="5137753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7992BC1" w14:textId="572C40EC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A30645B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86B759" w14:textId="57AE2ABD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A5A470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0DAE9" w14:textId="04833A42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75E21C16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B965B08" w14:textId="7B457BE9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853B45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434A553" w14:textId="7EC2E261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vAlign w:val="bottom"/>
          </w:tcPr>
          <w:p w14:paraId="02B752BF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C05EFED" w14:textId="734EE455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D2F56" w:rsidRPr="009433A9" w14:paraId="1E892C4D" w14:textId="77777777" w:rsidTr="00B326A9">
        <w:trPr>
          <w:trHeight w:val="379"/>
        </w:trPr>
        <w:tc>
          <w:tcPr>
            <w:tcW w:w="2007" w:type="dxa"/>
          </w:tcPr>
          <w:p w14:paraId="307D8CF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95AC02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017BFB7" w14:textId="77777777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7"/>
          </w:tcPr>
          <w:p w14:paraId="17F49F1F" w14:textId="613F830E" w:rsidR="001D2F56" w:rsidRPr="009433A9" w:rsidRDefault="001D2F56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26A9" w:rsidRPr="009433A9" w14:paraId="384380D5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12450323" w14:textId="7A957C24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C960571" w14:textId="098EF81D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225BB4F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942D0" w14:textId="5CA6046E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0" w:type="dxa"/>
          </w:tcPr>
          <w:p w14:paraId="3EF75E4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04F1AD" w14:textId="18A52F0A" w:rsidR="001D2F56" w:rsidRPr="00B87066" w:rsidRDefault="00B8706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02AD43" w14:textId="77777777" w:rsidR="001D2F56" w:rsidRPr="00696C17" w:rsidRDefault="001D2F56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747295DD" w14:textId="140A4E47" w:rsidR="001D2F56" w:rsidRPr="00B87066" w:rsidRDefault="00B8706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CBFD11" w14:textId="77777777" w:rsidR="001D2F56" w:rsidRPr="00696C17" w:rsidRDefault="001D2F56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6C5076B" w14:textId="325B7CC7" w:rsidR="001D2F56" w:rsidRPr="00625002" w:rsidRDefault="001D2F56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625002">
              <w:rPr>
                <w:rFonts w:ascii="Angsana New" w:hAnsi="Angsana New"/>
                <w:sz w:val="30"/>
                <w:szCs w:val="30"/>
              </w:rPr>
              <w:t>,945</w:t>
            </w:r>
          </w:p>
        </w:tc>
        <w:tc>
          <w:tcPr>
            <w:tcW w:w="261" w:type="dxa"/>
          </w:tcPr>
          <w:p w14:paraId="3FBA7641" w14:textId="77777777" w:rsidR="001D2F56" w:rsidRPr="009433A9" w:rsidRDefault="001D2F5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0963B9" w14:textId="3BC1FB3F" w:rsidR="001D2F56" w:rsidRPr="00625002" w:rsidRDefault="001D2F5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25,945</w:t>
            </w:r>
          </w:p>
        </w:tc>
      </w:tr>
      <w:tr w:rsidR="00B326A9" w:rsidRPr="009433A9" w14:paraId="40A931FC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709D0A53" w14:textId="4C487F64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</w:tcPr>
          <w:p w14:paraId="53A20D55" w14:textId="144C0B9A" w:rsidR="001D2F56" w:rsidRPr="00C605F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605F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AE66766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96EA6" w14:textId="4465D87B" w:rsidR="001D2F56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EB6B1CB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1CF8A44" w14:textId="17239CF1" w:rsidR="001D2F56" w:rsidRPr="00B87066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71F84484" w14:textId="77777777" w:rsidR="001D2F56" w:rsidRPr="00696C17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C6978C8" w14:textId="20E96782" w:rsidR="001D2F56" w:rsidRPr="00B87066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066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554B822C" w14:textId="77777777" w:rsidR="001D2F56" w:rsidRPr="00696C17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65CB956C" w:rsidR="001D2F56" w:rsidRPr="00625002" w:rsidRDefault="001D2F56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61" w:type="dxa"/>
          </w:tcPr>
          <w:p w14:paraId="0A56A30B" w14:textId="77777777" w:rsidR="001D2F56" w:rsidRPr="009433A9" w:rsidRDefault="001D2F56" w:rsidP="006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hang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B98828" w14:textId="27594C10" w:rsidR="001D2F56" w:rsidRPr="00625002" w:rsidRDefault="001D2F5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002">
              <w:rPr>
                <w:rFonts w:ascii="Angsana New" w:hAnsi="Angsana New"/>
                <w:sz w:val="30"/>
                <w:szCs w:val="30"/>
              </w:rPr>
              <w:t>134,120</w:t>
            </w:r>
          </w:p>
        </w:tc>
      </w:tr>
      <w:tr w:rsidR="00B326A9" w:rsidRPr="009433A9" w14:paraId="1197DFD6" w14:textId="77777777" w:rsidTr="00B326A9">
        <w:trPr>
          <w:trHeight w:val="403"/>
        </w:trPr>
        <w:tc>
          <w:tcPr>
            <w:tcW w:w="2007" w:type="dxa"/>
            <w:shd w:val="clear" w:color="auto" w:fill="auto"/>
          </w:tcPr>
          <w:p w14:paraId="37603472" w14:textId="6BC9EF45" w:rsidR="001D2F56" w:rsidRPr="00712F4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0C8C04D" w14:textId="77777777" w:rsidR="001D2F56" w:rsidRPr="00C605FF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5F701" w14:textId="77777777" w:rsidR="001D2F56" w:rsidRPr="009433A9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1C193" w14:textId="77777777" w:rsidR="001D2F56" w:rsidRDefault="001D2F56" w:rsidP="001D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74BEC13" w14:textId="77777777" w:rsidR="001D2F56" w:rsidRPr="00696C17" w:rsidRDefault="001D2F56" w:rsidP="001D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209" w:right="61"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3BAE525F" w:rsidR="001D2F56" w:rsidRPr="00B87066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66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42" w:type="dxa"/>
          </w:tcPr>
          <w:p w14:paraId="3BC1A311" w14:textId="77777777" w:rsidR="001D2F56" w:rsidRPr="00696C17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7589EBF6" w:rsidR="001D2F56" w:rsidRPr="00B87066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66">
              <w:rPr>
                <w:rFonts w:ascii="Angsana New" w:hAnsi="Angsana New"/>
                <w:b/>
                <w:bCs/>
                <w:sz w:val="30"/>
                <w:szCs w:val="30"/>
              </w:rPr>
              <w:t>134,120</w:t>
            </w:r>
          </w:p>
        </w:tc>
        <w:tc>
          <w:tcPr>
            <w:tcW w:w="236" w:type="dxa"/>
          </w:tcPr>
          <w:p w14:paraId="380DCE4C" w14:textId="77777777" w:rsidR="001D2F56" w:rsidRPr="00696C17" w:rsidRDefault="001D2F56" w:rsidP="00612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left" w:pos="1139"/>
              </w:tabs>
              <w:spacing w:after="0"/>
              <w:ind w:left="-20" w:right="61" w:hanging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7B6D0F7B" w:rsidR="001D2F56" w:rsidRPr="001D2F56" w:rsidRDefault="001D2F56" w:rsidP="00625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56">
              <w:rPr>
                <w:rFonts w:ascii="Angsana New" w:hAnsi="Angsana New"/>
                <w:b/>
                <w:bCs/>
                <w:sz w:val="30"/>
                <w:szCs w:val="30"/>
              </w:rPr>
              <w:t>214,065</w:t>
            </w:r>
          </w:p>
        </w:tc>
        <w:tc>
          <w:tcPr>
            <w:tcW w:w="261" w:type="dxa"/>
          </w:tcPr>
          <w:p w14:paraId="70BC01E5" w14:textId="77777777" w:rsidR="001D2F56" w:rsidRPr="009433A9" w:rsidRDefault="001D2F56" w:rsidP="00612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hanging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27C7D4D6" w:rsidR="001D2F56" w:rsidRPr="00625002" w:rsidRDefault="001D2F56" w:rsidP="0062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02">
              <w:rPr>
                <w:rFonts w:ascii="Angsana New" w:hAnsi="Angsana New"/>
                <w:b/>
                <w:bCs/>
                <w:sz w:val="30"/>
                <w:szCs w:val="30"/>
              </w:rPr>
              <w:t>160,065</w:t>
            </w:r>
          </w:p>
        </w:tc>
      </w:tr>
    </w:tbl>
    <w:p w14:paraId="65728146" w14:textId="1F817117" w:rsidR="006922E6" w:rsidRPr="00B815DC" w:rsidRDefault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56EF4D" w14:textId="490A2ABD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0D6DDD5C" w14:textId="77777777" w:rsidR="0084324E" w:rsidRPr="00B815DC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EA36B8" w14:textId="4E934A5D" w:rsidR="00F71CE4" w:rsidRDefault="007D27F9" w:rsidP="007D27F9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27F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บริษัทได้ทำสัญญาเช่ากับ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7D27F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แห่งหนึ่งซึ่งครอบคลุมการให้เช่าทรัพย์สินและอุปกรณ์เพื่อ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โดยสัญญาจะสิ้นสุดเมื่อบริษัทบอกเลิกสัญญาเป็นลายลักษณ์อักษรแก่คู่สัญญา</w:t>
      </w:r>
    </w:p>
    <w:p w14:paraId="5E25A326" w14:textId="77777777" w:rsidR="0084324E" w:rsidRPr="00B815DC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41F40E" w14:textId="1E425EE5" w:rsidR="00F71CE4" w:rsidRDefault="00F71CE4" w:rsidP="00F71CE4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>
        <w:rPr>
          <w:rFonts w:ascii="Angsana New" w:hAnsi="Angsana New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ได้ทำสัญญากับ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ที่เกี่ยวข้องกันหลายแห่งเพื่อ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</w:t>
      </w:r>
      <w:r w:rsidR="00E71E22">
        <w:rPr>
          <w:rFonts w:ascii="Angsana New" w:hAnsi="Angsana New"/>
          <w:b/>
          <w:spacing w:val="6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</w:t>
      </w:r>
      <w:r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11114235" w14:textId="77777777" w:rsidR="0084324E" w:rsidRPr="00B815DC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12384B" w14:textId="7CBE366F" w:rsidR="00F71CE4" w:rsidRDefault="00F71CE4" w:rsidP="00F71CE4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ที่เกี่ยวข้องกันหลายแห่ง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3CD39E36" w14:textId="77777777" w:rsidR="00AB7224" w:rsidRDefault="00AB7224" w:rsidP="00F71CE4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C3E2CB" w14:textId="01306EF0" w:rsidR="0084324E" w:rsidRDefault="00F71CE4" w:rsidP="00F71CE4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t>บริษัทได้ทำสัญญาให้กู้ยืมเงินหลายฉบับแก่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C605FF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C605FF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C605FF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spacing w:val="-2"/>
          <w:sz w:val="30"/>
          <w:szCs w:val="30"/>
        </w:rPr>
        <w:t>256</w:t>
      </w:r>
      <w:r w:rsidR="00E01F7F">
        <w:rPr>
          <w:rFonts w:ascii="Angsana New" w:hAnsi="Angsana New"/>
          <w:spacing w:val="-2"/>
          <w:sz w:val="30"/>
          <w:szCs w:val="30"/>
        </w:rPr>
        <w:t>6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จนถึงเดือ</w:t>
      </w:r>
      <w:r>
        <w:rPr>
          <w:rFonts w:ascii="Angsana New" w:hAnsi="Angsana New" w:hint="cs"/>
          <w:spacing w:val="-2"/>
          <w:sz w:val="30"/>
          <w:szCs w:val="30"/>
          <w:cs/>
        </w:rPr>
        <w:t>นสิงหาคม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spacing w:val="-2"/>
          <w:sz w:val="30"/>
          <w:szCs w:val="30"/>
        </w:rPr>
        <w:t>2573</w:t>
      </w:r>
    </w:p>
    <w:p w14:paraId="31A33C4A" w14:textId="77777777" w:rsidR="0099320B" w:rsidRPr="00B815DC" w:rsidRDefault="0099320B" w:rsidP="0099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1ED66D7" w14:textId="7497AA98" w:rsidR="0026032B" w:rsidRPr="0026032B" w:rsidRDefault="0026032B" w:rsidP="0026032B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71B42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บริษัทได้ทำสัญญาเงินให้กู้ยืมแก่</w:t>
      </w:r>
      <w:r w:rsidR="00DF42B0">
        <w:rPr>
          <w:rFonts w:ascii="Angsana New" w:hAnsi="Angsana New" w:hint="cs"/>
          <w:b/>
          <w:spacing w:val="6"/>
          <w:sz w:val="30"/>
          <w:szCs w:val="30"/>
          <w:cs/>
        </w:rPr>
        <w:t>กิจการ</w:t>
      </w:r>
      <w:r w:rsidRPr="00671B42">
        <w:rPr>
          <w:rFonts w:ascii="Angsana New" w:hAnsi="Angsana New"/>
          <w:spacing w:val="-2"/>
          <w:sz w:val="30"/>
          <w:szCs w:val="30"/>
          <w:cs/>
        </w:rPr>
        <w:t>ที่เกี่ยวข้องกันแห่งหนึ่งเพื่อใช้ในการ</w:t>
      </w:r>
      <w:r w:rsidRPr="00671B42">
        <w:rPr>
          <w:rFonts w:ascii="Angsana New" w:hAnsi="Angsana New" w:hint="cs"/>
          <w:spacing w:val="-2"/>
          <w:sz w:val="30"/>
          <w:szCs w:val="30"/>
          <w:cs/>
        </w:rPr>
        <w:t>ดำเนินงาน</w:t>
      </w:r>
      <w:r w:rsidRPr="00671B42">
        <w:rPr>
          <w:rFonts w:ascii="Angsana New" w:hAnsi="Angsana New"/>
          <w:spacing w:val="-2"/>
          <w:sz w:val="30"/>
          <w:szCs w:val="30"/>
          <w:cs/>
        </w:rPr>
        <w:t xml:space="preserve"> ซึ่งมีอัตราดอกเบี้ยเท่ากับ</w:t>
      </w:r>
      <w:r w:rsidR="00265EC7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Pr="00671B42">
        <w:rPr>
          <w:rFonts w:ascii="Angsana New" w:hAnsi="Angsana New"/>
          <w:spacing w:val="-2"/>
          <w:sz w:val="30"/>
          <w:szCs w:val="30"/>
          <w:cs/>
        </w:rPr>
        <w:t>ที่ระบุในสัญญา ซึ่งสัญญาดังกล่าวจะสิ้นสุดตามที่ระบุในสัญญา</w:t>
      </w:r>
    </w:p>
    <w:p w14:paraId="5E4CC197" w14:textId="77777777" w:rsidR="0099320B" w:rsidRPr="00B815DC" w:rsidRDefault="0099320B" w:rsidP="0099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A10A24" w14:textId="0028B5F8" w:rsidR="00F71CE4" w:rsidRPr="006B07E9" w:rsidRDefault="00F71CE4" w:rsidP="00F71CE4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B07E9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งินให้กู้ยืมแก่บริษัทร่วมแห่งหนึ่งเพื่อใช้ในการก่อสร้างโรงงานไฟฟ้าพลังงานแสงอาทิตย์ </w:t>
      </w:r>
      <w:r w:rsidR="00265EC7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โดยมีอัตราดอกเบี้ยร้อยละ </w:t>
      </w:r>
      <w:r w:rsidRPr="00C605FF">
        <w:rPr>
          <w:rFonts w:ascii="Angsana New" w:hAnsi="Angsana New"/>
          <w:spacing w:val="-2"/>
          <w:sz w:val="30"/>
          <w:szCs w:val="30"/>
        </w:rPr>
        <w:t>10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>
        <w:rPr>
          <w:rFonts w:ascii="Angsana New" w:hAnsi="Angsana New"/>
          <w:spacing w:val="-2"/>
          <w:sz w:val="30"/>
          <w:szCs w:val="30"/>
        </w:rPr>
        <w:t>14</w:t>
      </w:r>
      <w:r w:rsidRPr="006B07E9">
        <w:rPr>
          <w:rFonts w:ascii="Angsana New" w:hAnsi="Angsana New"/>
          <w:spacing w:val="-2"/>
          <w:sz w:val="30"/>
          <w:szCs w:val="30"/>
        </w:rPr>
        <w:t xml:space="preserve"> </w:t>
      </w:r>
      <w:r w:rsidRPr="006B07E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1B2CD97B" w14:textId="77777777" w:rsidR="00B51157" w:rsidRPr="00B815DC" w:rsidRDefault="00B51157" w:rsidP="00B5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1EF6D11" w14:textId="55708B6B" w:rsidR="00F71CE4" w:rsidRDefault="00F71CE4" w:rsidP="00F71CE4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A08B5">
        <w:rPr>
          <w:rFonts w:ascii="Angsana New" w:hAnsi="Angsana New"/>
          <w:spacing w:val="-2"/>
          <w:sz w:val="30"/>
          <w:szCs w:val="30"/>
          <w:cs/>
        </w:rPr>
        <w:t>บริษัทได้ทำสัญญากู้ยืมเงินจากกรรมการ</w:t>
      </w:r>
      <w:r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9A08B5">
        <w:rPr>
          <w:rFonts w:ascii="Angsana New" w:hAnsi="Angsana New"/>
          <w:spacing w:val="-2"/>
          <w:sz w:val="30"/>
          <w:szCs w:val="30"/>
          <w:cs/>
        </w:rPr>
        <w:t>วงเงินกู้ยืม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250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ซึ่งมีอัตราดอกเบี้ยร้อยละ </w:t>
      </w:r>
      <w:r w:rsidRPr="009A08B5">
        <w:rPr>
          <w:rFonts w:ascii="Angsana New" w:hAnsi="Angsana New"/>
          <w:spacing w:val="-2"/>
          <w:sz w:val="30"/>
          <w:szCs w:val="30"/>
        </w:rPr>
        <w:t xml:space="preserve">4.5 </w:t>
      </w:r>
      <w:r w:rsidRPr="009A08B5">
        <w:rPr>
          <w:rFonts w:ascii="Angsana New" w:hAnsi="Angsana New"/>
          <w:spacing w:val="-2"/>
          <w:sz w:val="30"/>
          <w:szCs w:val="30"/>
          <w:cs/>
        </w:rPr>
        <w:t>ต่อปี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9A08B5">
        <w:rPr>
          <w:rFonts w:ascii="Angsana New" w:hAnsi="Angsana New"/>
          <w:spacing w:val="-2"/>
          <w:sz w:val="30"/>
          <w:szCs w:val="30"/>
          <w:cs/>
        </w:rPr>
        <w:t xml:space="preserve"> ซึ่งสัญญาดังกล่าวจะสิ้นสุด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ภายใน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>ปี หรือเมื่อได้รับชำระคืนเต็มจำนวน</w:t>
      </w:r>
    </w:p>
    <w:p w14:paraId="2FF8D065" w14:textId="45796DFA" w:rsidR="00B815DC" w:rsidRDefault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CC0578E" w14:textId="35A20910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36A425CD" w14:textId="77777777" w:rsidR="0052692C" w:rsidRPr="006922E6" w:rsidRDefault="0052692C" w:rsidP="005269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90"/>
        <w:jc w:val="thaiDistribute"/>
        <w:rPr>
          <w:rFonts w:ascii="Angsana New" w:hAnsi="Angsana New"/>
          <w:sz w:val="16"/>
          <w:szCs w:val="16"/>
          <w:cs/>
        </w:rPr>
      </w:pPr>
    </w:p>
    <w:p w14:paraId="42721DBF" w14:textId="0273D10B" w:rsidR="00F30622" w:rsidRPr="00B815DC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56"/>
        <w:gridCol w:w="1079"/>
        <w:gridCol w:w="1266"/>
        <w:gridCol w:w="181"/>
        <w:gridCol w:w="1267"/>
        <w:gridCol w:w="178"/>
        <w:gridCol w:w="1155"/>
        <w:gridCol w:w="183"/>
        <w:gridCol w:w="1261"/>
        <w:gridCol w:w="6"/>
        <w:gridCol w:w="21"/>
      </w:tblGrid>
      <w:tr w:rsidR="00CC6738" w:rsidRPr="009433A9" w14:paraId="60C6A3AF" w14:textId="77777777" w:rsidTr="006C06DD">
        <w:trPr>
          <w:cantSplit/>
        </w:trPr>
        <w:tc>
          <w:tcPr>
            <w:tcW w:w="3056" w:type="dxa"/>
            <w:vAlign w:val="bottom"/>
            <w:hideMark/>
          </w:tcPr>
          <w:p w14:paraId="62C15EB1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EABBF0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vAlign w:val="bottom"/>
          </w:tcPr>
          <w:p w14:paraId="2F5A9B59" w14:textId="53FFFF1C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066027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6" w:type="dxa"/>
            <w:gridSpan w:val="5"/>
            <w:vAlign w:val="bottom"/>
          </w:tcPr>
          <w:p w14:paraId="09A382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9433A9" w14:paraId="22DEBC4F" w14:textId="77777777" w:rsidTr="006C06DD">
        <w:trPr>
          <w:gridAfter w:val="2"/>
          <w:wAfter w:w="27" w:type="dxa"/>
          <w:cantSplit/>
        </w:trPr>
        <w:tc>
          <w:tcPr>
            <w:tcW w:w="3056" w:type="dxa"/>
            <w:vAlign w:val="bottom"/>
          </w:tcPr>
          <w:p w14:paraId="3F826384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6780E6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6" w:type="dxa"/>
            <w:vAlign w:val="bottom"/>
          </w:tcPr>
          <w:p w14:paraId="08308ADC" w14:textId="75AE833B" w:rsidR="00CC6738" w:rsidRPr="009433A9" w:rsidRDefault="004C4B4B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C4B4B">
              <w:rPr>
                <w:rFonts w:ascii="Angsana New" w:hAnsi="Angsana New"/>
                <w:b w:val="0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C6738"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E106868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C167398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45D89DB" w14:textId="056BD679" w:rsidR="00CC6738" w:rsidRPr="009433A9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37E3EF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D41A014" w14:textId="34BB86E0" w:rsidR="00CC6738" w:rsidRPr="009433A9" w:rsidRDefault="004C4B4B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B4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3928C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C6738" w:rsidRPr="009433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09A71B20" w14:textId="77777777" w:rsidR="00CC6738" w:rsidRPr="009433A9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C857D7" w14:textId="0FAF30FC" w:rsidR="00CC6738" w:rsidRPr="009433A9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4C4B4B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CC6738" w:rsidRPr="009433A9" w14:paraId="0335E5E6" w14:textId="77777777" w:rsidTr="006C06DD">
        <w:trPr>
          <w:gridAfter w:val="1"/>
          <w:wAfter w:w="21" w:type="dxa"/>
          <w:cantSplit/>
          <w:trHeight w:val="335"/>
        </w:trPr>
        <w:tc>
          <w:tcPr>
            <w:tcW w:w="3056" w:type="dxa"/>
            <w:vAlign w:val="bottom"/>
            <w:hideMark/>
          </w:tcPr>
          <w:p w14:paraId="55EAD713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29F25C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7" w:type="dxa"/>
            <w:gridSpan w:val="8"/>
            <w:vAlign w:val="bottom"/>
            <w:hideMark/>
          </w:tcPr>
          <w:p w14:paraId="2D49CC78" w14:textId="6EBED4B0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9433A9" w14:paraId="24AD7F6E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4792FCCA" w14:textId="550E08B2" w:rsidR="00CC6738" w:rsidRPr="009433A9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79" w:type="dxa"/>
          </w:tcPr>
          <w:p w14:paraId="7ACAC899" w14:textId="2AEAA31F" w:rsidR="00CC6738" w:rsidRPr="009433A9" w:rsidRDefault="00331F66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6" w:type="dxa"/>
          </w:tcPr>
          <w:p w14:paraId="6CF8B99B" w14:textId="7D415AE3" w:rsidR="00CC6738" w:rsidRPr="009433A9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F5628D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D27CCA" w14:textId="53FBC856" w:rsidR="00CC6738" w:rsidRPr="009433A9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0A0264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0A61DC" w14:textId="55C0795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A592339" w14:textId="77777777" w:rsidR="00CC6738" w:rsidRPr="009433A9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A8F436" w14:textId="336F73F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3CE" w:rsidRPr="009433A9" w14:paraId="02DEABB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1E81046E" w14:textId="7E161A3F" w:rsidR="009733CE" w:rsidRPr="009433A9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5693AB3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14:paraId="7A1CC3E8" w14:textId="57FB139E" w:rsidR="009733CE" w:rsidRPr="00DE5837" w:rsidRDefault="00DE5837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</w:t>
            </w:r>
            <w:r w:rsidR="008206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3C949471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B0F81F4" w14:textId="3BB063E4" w:rsidR="009733CE" w:rsidRPr="009433A9" w:rsidRDefault="009733CE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CF92B63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021BDA" w14:textId="636AD060" w:rsidR="009733CE" w:rsidRPr="009433A9" w:rsidRDefault="009465D0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5837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83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3" w:type="dxa"/>
          </w:tcPr>
          <w:p w14:paraId="41F35E73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7B3CF7" w14:textId="2EFC021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</w:tr>
      <w:tr w:rsidR="009733CE" w:rsidRPr="009433A9" w14:paraId="683F9905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E709636" w14:textId="1E1CE72E" w:rsidR="009733CE" w:rsidRPr="009465D0" w:rsidRDefault="009733CE" w:rsidP="009733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703F96CA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288C947" w14:textId="1158271A" w:rsidR="009733CE" w:rsidRPr="009433A9" w:rsidRDefault="00DE5837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8,292</w:t>
            </w:r>
          </w:p>
        </w:tc>
        <w:tc>
          <w:tcPr>
            <w:tcW w:w="181" w:type="dxa"/>
          </w:tcPr>
          <w:p w14:paraId="649E9969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702B36" w14:textId="78F4EB8E" w:rsidR="009733CE" w:rsidRPr="009433A9" w:rsidRDefault="009733CE" w:rsidP="007B75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713676D4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799668" w14:textId="438F1787" w:rsidR="009733CE" w:rsidRPr="009433A9" w:rsidRDefault="00E808A5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="00DE58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DE58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828</w:t>
            </w:r>
          </w:p>
        </w:tc>
        <w:tc>
          <w:tcPr>
            <w:tcW w:w="183" w:type="dxa"/>
          </w:tcPr>
          <w:p w14:paraId="408BE321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195508A" w14:textId="14E8EC1F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9733CE" w:rsidRPr="009433A9" w14:paraId="2FAAB72D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CD96037" w14:textId="77777777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0B5AF41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A4D0036" w14:textId="02888FBB" w:rsidR="009733CE" w:rsidRPr="009433A9" w:rsidRDefault="00DE5837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061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074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82061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995</w:t>
            </w:r>
          </w:p>
        </w:tc>
        <w:tc>
          <w:tcPr>
            <w:tcW w:w="181" w:type="dxa"/>
          </w:tcPr>
          <w:p w14:paraId="270DF68E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DB85E61" w14:textId="66FD9C99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178" w:type="dxa"/>
          </w:tcPr>
          <w:p w14:paraId="0509A34E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DCAA8AC" w14:textId="34A11A6F" w:rsidR="009733CE" w:rsidRPr="009433A9" w:rsidRDefault="00E808A5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29</w:t>
            </w:r>
            <w:r w:rsidR="00DE58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,7</w:t>
            </w:r>
            <w:r w:rsidR="00DE58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</w:t>
            </w:r>
          </w:p>
        </w:tc>
        <w:tc>
          <w:tcPr>
            <w:tcW w:w="183" w:type="dxa"/>
          </w:tcPr>
          <w:p w14:paraId="42B5B74F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0462FF5" w14:textId="46B72AD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  <w:tr w:rsidR="006922E6" w:rsidRPr="009433A9" w14:paraId="0CEA5342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6311362A" w14:textId="074D2BFD" w:rsidR="006922E6" w:rsidRPr="009433A9" w:rsidRDefault="006922E6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2657D41C" w14:textId="77777777" w:rsidR="006922E6" w:rsidRPr="009433A9" w:rsidRDefault="006922E6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270EA66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0DD15B0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95B11F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5B89DDE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8D42E9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4CC8C0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BE3B01" w14:textId="77777777" w:rsidR="006922E6" w:rsidRPr="009433A9" w:rsidRDefault="006922E6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3CE" w:rsidRPr="009433A9" w14:paraId="28C23419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BCB11B1" w14:textId="6A963304" w:rsidR="009733CE" w:rsidRPr="009433A9" w:rsidRDefault="009733CE" w:rsidP="009733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9" w:type="dxa"/>
          </w:tcPr>
          <w:p w14:paraId="3BBA5CA9" w14:textId="77777777" w:rsidR="009733CE" w:rsidRPr="009433A9" w:rsidRDefault="009733CE" w:rsidP="009733CE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728A38" w14:textId="3E056657" w:rsidR="009733CE" w:rsidRPr="00B81049" w:rsidRDefault="009465D0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65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061D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946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061D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81" w:type="dxa"/>
          </w:tcPr>
          <w:p w14:paraId="7D2D54CA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1AD067" w14:textId="22FC820E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78" w:type="dxa"/>
          </w:tcPr>
          <w:p w14:paraId="52B9E58B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A7F570" w14:textId="70749D71" w:rsidR="009733CE" w:rsidRPr="009465D0" w:rsidRDefault="009465D0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E58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E58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83" w:type="dxa"/>
          </w:tcPr>
          <w:p w14:paraId="067FB1C4" w14:textId="77777777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D36B24" w14:textId="2AEB5602" w:rsidR="009733CE" w:rsidRPr="009433A9" w:rsidRDefault="009733CE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</w:p>
        </w:tc>
      </w:tr>
      <w:tr w:rsidR="00F4145D" w:rsidRPr="009433A9" w14:paraId="569083C3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DAB4486" w14:textId="3C13BF01" w:rsidR="00F4145D" w:rsidRPr="009433A9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79" w:type="dxa"/>
          </w:tcPr>
          <w:p w14:paraId="0E70C1C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64410" w14:textId="5C936633" w:rsidR="00F4145D" w:rsidRPr="009465D0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13,446</w:t>
            </w:r>
          </w:p>
        </w:tc>
        <w:tc>
          <w:tcPr>
            <w:tcW w:w="181" w:type="dxa"/>
          </w:tcPr>
          <w:p w14:paraId="4F2DD4B5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45F4C1" w14:textId="1DC48E64" w:rsidR="00F4145D" w:rsidRPr="00C605FF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9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</w:tcPr>
          <w:p w14:paraId="12CB5127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CF5121F" w14:textId="18976055" w:rsidR="00F4145D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  <w:tc>
          <w:tcPr>
            <w:tcW w:w="183" w:type="dxa"/>
          </w:tcPr>
          <w:p w14:paraId="00C4F7A6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F5D3A41" w14:textId="025753BB" w:rsidR="00F4145D" w:rsidRPr="00C605FF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F4145D" w:rsidRPr="009433A9" w14:paraId="1B185F85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10DDCCC0" w14:textId="1F2CB3F4" w:rsidR="00F4145D" w:rsidRPr="002A3304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F3608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79" w:type="dxa"/>
          </w:tcPr>
          <w:p w14:paraId="280494A1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C6A4C7" w14:textId="1F38D5F6" w:rsidR="00F4145D" w:rsidRPr="00D9323E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7,6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</w:t>
            </w:r>
          </w:p>
        </w:tc>
        <w:tc>
          <w:tcPr>
            <w:tcW w:w="181" w:type="dxa"/>
          </w:tcPr>
          <w:p w14:paraId="29AC3A4A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44F41C" w14:textId="4C160789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C400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178" w:type="dxa"/>
          </w:tcPr>
          <w:p w14:paraId="2355BE19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B6A9C73" w14:textId="491E5DEE" w:rsidR="00F4145D" w:rsidRPr="000C7B6E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34</w:t>
            </w:r>
          </w:p>
        </w:tc>
        <w:tc>
          <w:tcPr>
            <w:tcW w:w="183" w:type="dxa"/>
          </w:tcPr>
          <w:p w14:paraId="3400B9AD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ADFE9C8" w14:textId="214F42A0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F4145D" w:rsidRPr="009433A9" w14:paraId="422B0D3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865585D" w14:textId="3255C73A" w:rsidR="00F4145D" w:rsidRPr="00DC4B9A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 w:rsidRPr="00DC4B9A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79" w:type="dxa"/>
          </w:tcPr>
          <w:p w14:paraId="32FB9A3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957ECD2" w14:textId="0E26A6D0" w:rsidR="00F4145D" w:rsidRPr="00B0740D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808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6,745</w:t>
            </w:r>
          </w:p>
        </w:tc>
        <w:tc>
          <w:tcPr>
            <w:tcW w:w="181" w:type="dxa"/>
          </w:tcPr>
          <w:p w14:paraId="3D252103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703925" w14:textId="042BF24F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178" w:type="dxa"/>
          </w:tcPr>
          <w:p w14:paraId="704D1E19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988A73B" w14:textId="702814F0" w:rsidR="00F4145D" w:rsidRPr="000C7B6E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2,440</w:t>
            </w:r>
          </w:p>
        </w:tc>
        <w:tc>
          <w:tcPr>
            <w:tcW w:w="183" w:type="dxa"/>
          </w:tcPr>
          <w:p w14:paraId="6A846FE7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5C5D937" w14:textId="78BBBAEE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F4145D" w:rsidRPr="009433A9" w14:paraId="3730B74B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1C38DC0" w14:textId="36B228B3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A4166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79" w:type="dxa"/>
          </w:tcPr>
          <w:p w14:paraId="5621EFF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EFFC22D" w14:textId="0F1FC88C" w:rsidR="00F4145D" w:rsidRPr="00C40008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81" w:type="dxa"/>
          </w:tcPr>
          <w:p w14:paraId="64C92451" w14:textId="77777777" w:rsidR="00F4145D" w:rsidRPr="00D9323E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</w:tcPr>
          <w:p w14:paraId="13832DE4" w14:textId="5B4BEF0C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78" w:type="dxa"/>
          </w:tcPr>
          <w:p w14:paraId="2A843DF9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E4A5180" w14:textId="5D278092" w:rsidR="00F4145D" w:rsidRPr="000C7B6E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83" w:type="dxa"/>
          </w:tcPr>
          <w:p w14:paraId="74255F62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8C9222B" w14:textId="5CC48E94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</w:tr>
      <w:tr w:rsidR="00F4145D" w:rsidRPr="009433A9" w14:paraId="40F869F8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0E872A51" w14:textId="49D6AC49" w:rsidR="00F4145D" w:rsidRPr="00566A00" w:rsidRDefault="00F4145D" w:rsidP="00F4145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07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740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79" w:type="dxa"/>
          </w:tcPr>
          <w:p w14:paraId="1CD00E6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26F1274" w14:textId="6B788A98" w:rsidR="00F4145D" w:rsidRPr="00C40008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181" w:type="dxa"/>
          </w:tcPr>
          <w:p w14:paraId="2A23F2B7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2312A6" w14:textId="0B1E8A10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78" w:type="dxa"/>
          </w:tcPr>
          <w:p w14:paraId="1C8F3EAD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E643A8E" w14:textId="184AA5AE" w:rsidR="00F4145D" w:rsidRPr="000C7B6E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914</w:t>
            </w:r>
          </w:p>
        </w:tc>
        <w:tc>
          <w:tcPr>
            <w:tcW w:w="183" w:type="dxa"/>
          </w:tcPr>
          <w:p w14:paraId="26272CE8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7F29985" w14:textId="7B9EA5EB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C7B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F4145D" w:rsidRPr="009433A9" w14:paraId="1E8A8EA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417A5297" w14:textId="77777777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E0A708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CBF4320" w14:textId="298DE27E" w:rsidR="00F4145D" w:rsidRPr="00C40008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637</w:t>
            </w:r>
          </w:p>
        </w:tc>
        <w:tc>
          <w:tcPr>
            <w:tcW w:w="181" w:type="dxa"/>
          </w:tcPr>
          <w:p w14:paraId="207ED50E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C036EE" w14:textId="2DA32E1A" w:rsidR="00F4145D" w:rsidRPr="00164E37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78" w:type="dxa"/>
          </w:tcPr>
          <w:p w14:paraId="35080ED2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12D5746" w14:textId="67429F63" w:rsidR="00F4145D" w:rsidRPr="000C7B6E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3" w:type="dxa"/>
          </w:tcPr>
          <w:p w14:paraId="1379C8C3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2179A63" w14:textId="105026A1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519</w:t>
            </w:r>
          </w:p>
        </w:tc>
      </w:tr>
      <w:tr w:rsidR="00F4145D" w:rsidRPr="006E315B" w14:paraId="444A3900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3104EA34" w14:textId="77777777" w:rsidR="00F4145D" w:rsidRPr="006E315B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499931A" w14:textId="77777777" w:rsidR="00F4145D" w:rsidRPr="006E315B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2AD077D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3052558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7768020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481E3FB0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B7E2AA3" w14:textId="77777777" w:rsidR="00F4145D" w:rsidRPr="006E315B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236980A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37395E5" w14:textId="77777777" w:rsidR="00F4145D" w:rsidRPr="006E315B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145D" w:rsidRPr="009433A9" w14:paraId="3ADA9C6A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01A93F89" w14:textId="11339F20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44ED616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54F71A33" w14:textId="26803E4F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315,63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1" w:type="dxa"/>
          </w:tcPr>
          <w:p w14:paraId="26B4EF8C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5684B6" w14:textId="54845708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78" w:type="dxa"/>
          </w:tcPr>
          <w:p w14:paraId="402DEC18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C7347A" w14:textId="777B1140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543,84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41350B68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035B84" w14:textId="3016ACF5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  <w:tr w:rsidR="00F4145D" w:rsidRPr="009433A9" w14:paraId="0CEAA0AF" w14:textId="77777777" w:rsidTr="006C06DD">
        <w:trPr>
          <w:gridAfter w:val="2"/>
          <w:wAfter w:w="27" w:type="dxa"/>
          <w:cantSplit/>
        </w:trPr>
        <w:tc>
          <w:tcPr>
            <w:tcW w:w="3056" w:type="dxa"/>
          </w:tcPr>
          <w:p w14:paraId="5690C329" w14:textId="2D332A99" w:rsidR="00F4145D" w:rsidRPr="009433A9" w:rsidRDefault="00F4145D" w:rsidP="00F414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79" w:type="dxa"/>
          </w:tcPr>
          <w:p w14:paraId="0A9BCCF8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130E1A" w14:textId="7AD08F3C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410C446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246A08C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A0316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BA52FDF" w14:textId="77777777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2A3F6C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7ED00206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145D" w:rsidRPr="009433A9" w14:paraId="09668E84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6FAF5098" w14:textId="35B1A2B9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79" w:type="dxa"/>
          </w:tcPr>
          <w:p w14:paraId="57F45C1F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3B3B900" w14:textId="442C6649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3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,561)</w:t>
            </w:r>
          </w:p>
        </w:tc>
        <w:tc>
          <w:tcPr>
            <w:tcW w:w="181" w:type="dxa"/>
          </w:tcPr>
          <w:p w14:paraId="10CD107E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5FE5CEF" w14:textId="740BA7AB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3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A400847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58A6242" w14:textId="1E8FB041" w:rsidR="00F4145D" w:rsidRPr="00566A00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(46,516)</w:t>
            </w:r>
          </w:p>
        </w:tc>
        <w:tc>
          <w:tcPr>
            <w:tcW w:w="183" w:type="dxa"/>
          </w:tcPr>
          <w:p w14:paraId="58E86F58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8045610" w14:textId="70F60C64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37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145D" w:rsidRPr="009433A9" w14:paraId="76608E2F" w14:textId="77777777" w:rsidTr="006C06DD">
        <w:trPr>
          <w:gridAfter w:val="2"/>
          <w:wAfter w:w="27" w:type="dxa"/>
          <w:cantSplit/>
        </w:trPr>
        <w:tc>
          <w:tcPr>
            <w:tcW w:w="3056" w:type="dxa"/>
            <w:hideMark/>
          </w:tcPr>
          <w:p w14:paraId="3E76043E" w14:textId="1908FF52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</w:tcPr>
          <w:p w14:paraId="27BA0BD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08D9165" w14:textId="468A1FFF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</w:p>
        </w:tc>
        <w:tc>
          <w:tcPr>
            <w:tcW w:w="181" w:type="dxa"/>
          </w:tcPr>
          <w:p w14:paraId="620FA57C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D4C5F11" w14:textId="7E2C3C2F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178" w:type="dxa"/>
          </w:tcPr>
          <w:p w14:paraId="45E7BA8F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5ECE04E" w14:textId="7392A24B" w:rsidR="00F4145D" w:rsidRPr="009433A9" w:rsidRDefault="00F4145D" w:rsidP="00A55489">
            <w:pPr>
              <w:pStyle w:val="acctfourfigures"/>
              <w:tabs>
                <w:tab w:val="clear" w:pos="765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497,3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183" w:type="dxa"/>
          </w:tcPr>
          <w:p w14:paraId="4B6600CE" w14:textId="77777777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339AAF7" w14:textId="2A464CEB" w:rsidR="00F4145D" w:rsidRPr="009433A9" w:rsidRDefault="00F4145D" w:rsidP="00A5548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798</w:t>
            </w:r>
          </w:p>
        </w:tc>
      </w:tr>
    </w:tbl>
    <w:p w14:paraId="5519A9A7" w14:textId="77777777" w:rsidR="006C06DD" w:rsidRDefault="006C06DD">
      <w:r>
        <w:br w:type="page"/>
      </w:r>
    </w:p>
    <w:tbl>
      <w:tblPr>
        <w:tblW w:w="96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5"/>
        <w:gridCol w:w="1258"/>
        <w:gridCol w:w="181"/>
        <w:gridCol w:w="1258"/>
        <w:gridCol w:w="181"/>
        <w:gridCol w:w="1169"/>
        <w:gridCol w:w="183"/>
        <w:gridCol w:w="1261"/>
      </w:tblGrid>
      <w:tr w:rsidR="00F4145D" w:rsidRPr="009433A9" w14:paraId="426F247D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5AC1D481" w14:textId="57485F31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720A8">
              <w:rPr>
                <w:sz w:val="30"/>
                <w:szCs w:val="30"/>
              </w:rPr>
              <w:br w:type="column"/>
            </w:r>
          </w:p>
        </w:tc>
        <w:tc>
          <w:tcPr>
            <w:tcW w:w="2697" w:type="dxa"/>
            <w:gridSpan w:val="3"/>
            <w:vAlign w:val="bottom"/>
          </w:tcPr>
          <w:p w14:paraId="59023CD1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45E4039A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576B1771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4145D" w:rsidRPr="009433A9" w14:paraId="20453767" w14:textId="77777777" w:rsidTr="006C06DD">
        <w:trPr>
          <w:cantSplit/>
        </w:trPr>
        <w:tc>
          <w:tcPr>
            <w:tcW w:w="4135" w:type="dxa"/>
            <w:vAlign w:val="bottom"/>
          </w:tcPr>
          <w:p w14:paraId="3CD7B277" w14:textId="709DF58B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58" w:type="dxa"/>
            <w:vAlign w:val="bottom"/>
          </w:tcPr>
          <w:p w14:paraId="55D7CD11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720A8">
              <w:rPr>
                <w:rFonts w:ascii="Angsana New" w:hAnsi="Angsana New"/>
                <w:b w:val="0"/>
                <w:sz w:val="30"/>
                <w:szCs w:val="30"/>
              </w:rPr>
              <w:t>31</w:t>
            </w:r>
            <w:r w:rsidRPr="007720A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55B190AD" w14:textId="52E2DCC4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180812CB" w14:textId="77777777" w:rsidR="00F4145D" w:rsidRPr="007720A8" w:rsidRDefault="00F4145D" w:rsidP="00F4145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8C5B657" w14:textId="7457324B" w:rsidR="00F4145D" w:rsidRPr="007720A8" w:rsidRDefault="00F4145D" w:rsidP="00F414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81" w:type="dxa"/>
          </w:tcPr>
          <w:p w14:paraId="23F0CAC0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79EE27E" w14:textId="0EEDC00C" w:rsidR="00F4145D" w:rsidRPr="007720A8" w:rsidRDefault="00F4145D" w:rsidP="00F414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0A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7720A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5563E532" w14:textId="77777777" w:rsidR="00F4145D" w:rsidRPr="007720A8" w:rsidRDefault="00F4145D" w:rsidP="00F414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5C9ECE" w14:textId="16605EC9" w:rsidR="00F4145D" w:rsidRPr="007720A8" w:rsidRDefault="00F4145D" w:rsidP="00F414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720A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F4145D" w:rsidRPr="009433A9" w14:paraId="0ABAC9C9" w14:textId="77777777" w:rsidTr="006C06DD">
        <w:trPr>
          <w:cantSplit/>
        </w:trPr>
        <w:tc>
          <w:tcPr>
            <w:tcW w:w="4135" w:type="dxa"/>
            <w:vAlign w:val="bottom"/>
            <w:hideMark/>
          </w:tcPr>
          <w:p w14:paraId="1A6B39EB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1E99BB7F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720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4145D" w:rsidRPr="009433A9" w14:paraId="38868D05" w14:textId="77777777" w:rsidTr="006C06DD">
        <w:trPr>
          <w:cantSplit/>
        </w:trPr>
        <w:tc>
          <w:tcPr>
            <w:tcW w:w="4135" w:type="dxa"/>
            <w:vAlign w:val="bottom"/>
          </w:tcPr>
          <w:p w14:paraId="3ADBE4E8" w14:textId="77777777" w:rsidR="00F4145D" w:rsidRPr="007720A8" w:rsidRDefault="00F4145D" w:rsidP="00F414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720A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1" w:type="dxa"/>
            <w:gridSpan w:val="7"/>
            <w:vAlign w:val="bottom"/>
          </w:tcPr>
          <w:p w14:paraId="20E97DA9" w14:textId="77777777" w:rsidR="00F4145D" w:rsidRPr="007720A8" w:rsidRDefault="00F4145D" w:rsidP="00F414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4145D" w:rsidRPr="009433A9" w14:paraId="7402117F" w14:textId="77777777" w:rsidTr="006C06DD">
        <w:trPr>
          <w:cantSplit/>
        </w:trPr>
        <w:tc>
          <w:tcPr>
            <w:tcW w:w="4135" w:type="dxa"/>
            <w:hideMark/>
          </w:tcPr>
          <w:p w14:paraId="1CDCBD61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5B59ED6E" w14:textId="121253EB" w:rsidR="00F4145D" w:rsidRPr="007720A8" w:rsidRDefault="00F4145D" w:rsidP="00B85C0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3,703</w:t>
            </w:r>
          </w:p>
        </w:tc>
        <w:tc>
          <w:tcPr>
            <w:tcW w:w="181" w:type="dxa"/>
          </w:tcPr>
          <w:p w14:paraId="23F681D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DF9F4C" w14:textId="0BFB13ED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EEF510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53C211B" w14:textId="09D27F32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720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26</w:t>
            </w:r>
          </w:p>
        </w:tc>
        <w:tc>
          <w:tcPr>
            <w:tcW w:w="183" w:type="dxa"/>
          </w:tcPr>
          <w:p w14:paraId="2ECEEEC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AB7706" w14:textId="465D7CD2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68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,211</w:t>
            </w:r>
          </w:p>
        </w:tc>
      </w:tr>
      <w:tr w:rsidR="00F4145D" w:rsidRPr="009433A9" w14:paraId="44DDC64A" w14:textId="77777777" w:rsidTr="006C06DD">
        <w:trPr>
          <w:cantSplit/>
        </w:trPr>
        <w:tc>
          <w:tcPr>
            <w:tcW w:w="4135" w:type="dxa"/>
            <w:hideMark/>
          </w:tcPr>
          <w:p w14:paraId="0E6619B2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7DF46C2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4E5C74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1A776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863CCB6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B14C98" w14:textId="77777777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57D41B0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F1E34D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45D" w:rsidRPr="009433A9" w14:paraId="03BA0348" w14:textId="77777777" w:rsidTr="006C06DD">
        <w:trPr>
          <w:cantSplit/>
        </w:trPr>
        <w:tc>
          <w:tcPr>
            <w:tcW w:w="4135" w:type="dxa"/>
            <w:hideMark/>
          </w:tcPr>
          <w:p w14:paraId="0B0CE8EA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720A8">
              <w:rPr>
                <w:rFonts w:ascii="Angsana New" w:hAnsi="Angsana New"/>
                <w:sz w:val="30"/>
                <w:szCs w:val="30"/>
              </w:rPr>
              <w:t>3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09501F4B" w14:textId="2B6522F1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1CD424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A73B8CB" w14:textId="3A382A1D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84FCEA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E78D8C" w14:textId="51D8899A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1,622</w:t>
            </w:r>
          </w:p>
        </w:tc>
        <w:tc>
          <w:tcPr>
            <w:tcW w:w="183" w:type="dxa"/>
          </w:tcPr>
          <w:p w14:paraId="3A2E2D5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88D6720" w14:textId="0B8A610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F4145D" w:rsidRPr="009433A9" w14:paraId="669DD341" w14:textId="77777777" w:rsidTr="006C06DD">
        <w:trPr>
          <w:cantSplit/>
        </w:trPr>
        <w:tc>
          <w:tcPr>
            <w:tcW w:w="4135" w:type="dxa"/>
            <w:hideMark/>
          </w:tcPr>
          <w:p w14:paraId="121C8DAB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6C73888C" w14:textId="61FA495F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74A623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BA78FE8" w14:textId="17B46B29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64897A4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EE38D4" w14:textId="2E2FBEFD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3" w:type="dxa"/>
          </w:tcPr>
          <w:p w14:paraId="43071D71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015EC8" w14:textId="56BA049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</w:tr>
      <w:tr w:rsidR="00F4145D" w:rsidRPr="009433A9" w14:paraId="3CDBE3B1" w14:textId="77777777" w:rsidTr="006C06DD">
        <w:trPr>
          <w:cantSplit/>
        </w:trPr>
        <w:tc>
          <w:tcPr>
            <w:tcW w:w="4135" w:type="dxa"/>
            <w:hideMark/>
          </w:tcPr>
          <w:p w14:paraId="4FBE5216" w14:textId="77777777" w:rsidR="00F4145D" w:rsidRPr="007720A8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/>
                <w:sz w:val="30"/>
                <w:szCs w:val="30"/>
              </w:rPr>
              <w:t>6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-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20A8">
              <w:rPr>
                <w:rFonts w:ascii="Angsana New" w:hAnsi="Angsana New"/>
                <w:sz w:val="30"/>
                <w:szCs w:val="30"/>
              </w:rPr>
              <w:t>12</w:t>
            </w: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535FEEEE" w14:textId="59DDA8D6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25E119B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D6256D" w14:textId="7F7FC873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B669053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BBB62A" w14:textId="3FBA9A0B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3" w:type="dxa"/>
          </w:tcPr>
          <w:p w14:paraId="3448466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3C16210" w14:textId="394FF385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F4145D" w:rsidRPr="009433A9" w14:paraId="7A2CCAEC" w14:textId="77777777" w:rsidTr="006C06DD">
        <w:trPr>
          <w:cantSplit/>
        </w:trPr>
        <w:tc>
          <w:tcPr>
            <w:tcW w:w="4135" w:type="dxa"/>
            <w:hideMark/>
          </w:tcPr>
          <w:p w14:paraId="5ABADC02" w14:textId="77777777" w:rsidR="00F4145D" w:rsidRPr="007720A8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720A8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720A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27A30617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B19EF08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6439EBB2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4C41E12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513C81DE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206,834</w:t>
            </w:r>
          </w:p>
        </w:tc>
        <w:tc>
          <w:tcPr>
            <w:tcW w:w="183" w:type="dxa"/>
          </w:tcPr>
          <w:p w14:paraId="0CD814CE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4B3E122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Pr="00772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</w:tr>
      <w:tr w:rsidR="00F4145D" w:rsidRPr="009433A9" w14:paraId="1682F66C" w14:textId="77777777" w:rsidTr="006C06DD">
        <w:trPr>
          <w:cantSplit/>
        </w:trPr>
        <w:tc>
          <w:tcPr>
            <w:tcW w:w="4135" w:type="dxa"/>
            <w:hideMark/>
          </w:tcPr>
          <w:p w14:paraId="2371AC28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17FD5DA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3,703</w:t>
            </w:r>
          </w:p>
        </w:tc>
        <w:tc>
          <w:tcPr>
            <w:tcW w:w="181" w:type="dxa"/>
          </w:tcPr>
          <w:p w14:paraId="504E1D0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1D13F8B0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7D9C86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2DD4FA78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lang w:val="en-US"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280,877</w:t>
            </w:r>
          </w:p>
        </w:tc>
        <w:tc>
          <w:tcPr>
            <w:tcW w:w="183" w:type="dxa"/>
          </w:tcPr>
          <w:p w14:paraId="6091E0E3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487E" w14:textId="274B3E08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283,415</w:t>
            </w:r>
          </w:p>
        </w:tc>
      </w:tr>
      <w:tr w:rsidR="00F4145D" w:rsidRPr="009433A9" w14:paraId="7E2D2BA9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344F3F" w14:textId="77777777" w:rsidR="00F4145D" w:rsidRPr="007720A8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4F21C335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AC7F890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7767E" w14:textId="2238366E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1A992DE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566553AD" w:rsidR="00F4145D" w:rsidRPr="007720A8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340" w:right="3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C8D7FC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2B16C" w14:textId="0C9786E9" w:rsidR="00F4145D" w:rsidRPr="007720A8" w:rsidRDefault="00F4145D" w:rsidP="00F4145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145D" w:rsidRPr="009433A9" w14:paraId="69778EDE" w14:textId="77777777" w:rsidTr="006C06DD">
        <w:trPr>
          <w:cantSplit/>
        </w:trPr>
        <w:tc>
          <w:tcPr>
            <w:tcW w:w="4135" w:type="dxa"/>
            <w:hideMark/>
          </w:tcPr>
          <w:p w14:paraId="25F0F1C6" w14:textId="77777777" w:rsidR="00F4145D" w:rsidRPr="007720A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66AA0EA3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3,703</w:t>
            </w:r>
          </w:p>
        </w:tc>
        <w:tc>
          <w:tcPr>
            <w:tcW w:w="181" w:type="dxa"/>
          </w:tcPr>
          <w:p w14:paraId="433E6F35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618CE02B" w:rsidR="00F4145D" w:rsidRPr="007720A8" w:rsidRDefault="00F4145D" w:rsidP="00F414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A5CAB8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71B58C44" w:rsidR="00F4145D" w:rsidRPr="007720A8" w:rsidRDefault="00F4145D" w:rsidP="002D4F1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280,877</w:t>
            </w:r>
          </w:p>
        </w:tc>
        <w:tc>
          <w:tcPr>
            <w:tcW w:w="183" w:type="dxa"/>
          </w:tcPr>
          <w:p w14:paraId="510FC77D" w14:textId="77777777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4DCCD" w14:textId="2C1F4F7E" w:rsidR="00F4145D" w:rsidRPr="007720A8" w:rsidRDefault="00F4145D" w:rsidP="00F41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20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  <w:tr w:rsidR="00F4145D" w:rsidRPr="009433A9" w14:paraId="538274E5" w14:textId="77777777" w:rsidTr="006C06DD">
        <w:trPr>
          <w:cantSplit/>
        </w:trPr>
        <w:tc>
          <w:tcPr>
            <w:tcW w:w="4135" w:type="dxa"/>
          </w:tcPr>
          <w:p w14:paraId="66F7BE8A" w14:textId="2C904CE9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กิจการอื่น</w:t>
            </w:r>
          </w:p>
        </w:tc>
        <w:tc>
          <w:tcPr>
            <w:tcW w:w="1258" w:type="dxa"/>
          </w:tcPr>
          <w:p w14:paraId="49559610" w14:textId="77777777" w:rsidR="00F4145D" w:rsidRPr="003E33F2" w:rsidRDefault="00F4145D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36ACD29" w14:textId="77777777" w:rsidR="00F4145D" w:rsidRPr="003E33F2" w:rsidRDefault="00F4145D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34D8691" w14:textId="77777777" w:rsidR="00F4145D" w:rsidRPr="009433A9" w:rsidRDefault="00F4145D" w:rsidP="00F4145D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30305F70" w14:textId="77777777" w:rsidR="00F4145D" w:rsidRPr="009433A9" w:rsidRDefault="00F4145D" w:rsidP="00F414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CA21B4" w14:textId="77777777" w:rsidR="00F4145D" w:rsidRPr="00B81049" w:rsidRDefault="00F4145D" w:rsidP="002D4F13">
            <w:pPr>
              <w:pStyle w:val="acctfourfigures"/>
              <w:tabs>
                <w:tab w:val="decimal" w:pos="701"/>
                <w:tab w:val="decimal" w:pos="83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477BE44F" w14:textId="77777777" w:rsidR="00F4145D" w:rsidRPr="009433A9" w:rsidRDefault="00F4145D" w:rsidP="00F414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76F29671" w14:textId="77777777" w:rsidR="00F4145D" w:rsidRPr="009433A9" w:rsidRDefault="00F4145D" w:rsidP="00F414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145D" w:rsidRPr="009433A9" w14:paraId="0E0C05A5" w14:textId="77777777" w:rsidTr="006C06DD">
        <w:trPr>
          <w:cantSplit/>
        </w:trPr>
        <w:tc>
          <w:tcPr>
            <w:tcW w:w="4135" w:type="dxa"/>
            <w:hideMark/>
          </w:tcPr>
          <w:p w14:paraId="254361EC" w14:textId="77777777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25105FD2" w14:textId="6BF402CC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195,280</w:t>
            </w:r>
          </w:p>
        </w:tc>
        <w:tc>
          <w:tcPr>
            <w:tcW w:w="181" w:type="dxa"/>
          </w:tcPr>
          <w:p w14:paraId="0038C0E7" w14:textId="77777777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1C4D0795" w14:textId="6A80E31E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1" w:type="dxa"/>
          </w:tcPr>
          <w:p w14:paraId="5228924E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981A4E1" w14:textId="6D10D979" w:rsidR="00F4145D" w:rsidRPr="00B81049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92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168,608</w:t>
            </w:r>
          </w:p>
        </w:tc>
        <w:tc>
          <w:tcPr>
            <w:tcW w:w="183" w:type="dxa"/>
          </w:tcPr>
          <w:p w14:paraId="7D9F572D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64E05AE6" w14:textId="3887BA42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F4145D" w:rsidRPr="009433A9" w14:paraId="08F08B49" w14:textId="77777777" w:rsidTr="006C06DD">
        <w:trPr>
          <w:cantSplit/>
        </w:trPr>
        <w:tc>
          <w:tcPr>
            <w:tcW w:w="4135" w:type="dxa"/>
            <w:hideMark/>
          </w:tcPr>
          <w:p w14:paraId="7E41477B" w14:textId="77777777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296030E5" w14:textId="77777777" w:rsidR="00F4145D" w:rsidRPr="00B8104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81" w:type="dxa"/>
          </w:tcPr>
          <w:p w14:paraId="6A409ABA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4B7CD418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0EE18699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CF541F1" w14:textId="2A468974" w:rsidR="00F4145D" w:rsidRPr="00B81049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100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67EFBAC0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72DC4FDB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4145D" w:rsidRPr="009433A9" w14:paraId="6C7038D8" w14:textId="77777777" w:rsidTr="006C06DD">
        <w:trPr>
          <w:cantSplit/>
        </w:trPr>
        <w:tc>
          <w:tcPr>
            <w:tcW w:w="4135" w:type="dxa"/>
            <w:hideMark/>
          </w:tcPr>
          <w:p w14:paraId="0F1C136A" w14:textId="77777777" w:rsidR="00F4145D" w:rsidRPr="009433A9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9433A9">
              <w:rPr>
                <w:rFonts w:ascii="Angsana New" w:hAnsi="Angsana New"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43217D35" w14:textId="2FD30AF2" w:rsidR="00F4145D" w:rsidRPr="00F3685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24,105</w:t>
            </w:r>
          </w:p>
        </w:tc>
        <w:tc>
          <w:tcPr>
            <w:tcW w:w="181" w:type="dxa"/>
          </w:tcPr>
          <w:p w14:paraId="76CD40D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3B3CF868" w14:textId="6D95EF81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1" w:type="dxa"/>
          </w:tcPr>
          <w:p w14:paraId="2D127D22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57428A" w14:textId="04D0517D" w:rsidR="00F4145D" w:rsidRPr="00B81049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17,248</w:t>
            </w:r>
          </w:p>
        </w:tc>
        <w:tc>
          <w:tcPr>
            <w:tcW w:w="183" w:type="dxa"/>
          </w:tcPr>
          <w:p w14:paraId="63A0830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1FCF3D52" w14:textId="4A013D88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</w:tr>
      <w:tr w:rsidR="00F4145D" w:rsidRPr="009433A9" w14:paraId="1E0030D0" w14:textId="77777777" w:rsidTr="006C06DD">
        <w:trPr>
          <w:cantSplit/>
        </w:trPr>
        <w:tc>
          <w:tcPr>
            <w:tcW w:w="4135" w:type="dxa"/>
            <w:hideMark/>
          </w:tcPr>
          <w:p w14:paraId="2841B04E" w14:textId="77777777" w:rsidR="00F4145D" w:rsidRPr="009433A9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B15614C" w14:textId="65CBF13D" w:rsidR="00F4145D" w:rsidRPr="00F3685A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1,207</w:t>
            </w:r>
          </w:p>
        </w:tc>
        <w:tc>
          <w:tcPr>
            <w:tcW w:w="181" w:type="dxa"/>
          </w:tcPr>
          <w:p w14:paraId="7E428CF4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5A265FA7" w14:textId="2C122080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181" w:type="dxa"/>
          </w:tcPr>
          <w:p w14:paraId="0D3082FB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91D8D96" w14:textId="75404464" w:rsidR="00F4145D" w:rsidRPr="00B81049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487</w:t>
            </w:r>
          </w:p>
        </w:tc>
        <w:tc>
          <w:tcPr>
            <w:tcW w:w="183" w:type="dxa"/>
          </w:tcPr>
          <w:p w14:paraId="1DCD6206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6B36524C" w14:textId="2CA27628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F4145D" w:rsidRPr="009433A9" w14:paraId="0E734EF6" w14:textId="77777777" w:rsidTr="006C06DD">
        <w:trPr>
          <w:cantSplit/>
        </w:trPr>
        <w:tc>
          <w:tcPr>
            <w:tcW w:w="4135" w:type="dxa"/>
            <w:hideMark/>
          </w:tcPr>
          <w:p w14:paraId="085D5124" w14:textId="77777777" w:rsidR="00F4145D" w:rsidRPr="009433A9" w:rsidRDefault="00F4145D" w:rsidP="00F414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/>
                <w:sz w:val="29"/>
                <w:szCs w:val="29"/>
              </w:rPr>
              <w:t>6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-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12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58" w:type="dxa"/>
          </w:tcPr>
          <w:p w14:paraId="7EFE80AE" w14:textId="3F6AA30B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1,721</w:t>
            </w:r>
          </w:p>
        </w:tc>
        <w:tc>
          <w:tcPr>
            <w:tcW w:w="181" w:type="dxa"/>
          </w:tcPr>
          <w:p w14:paraId="049B92AB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5F565C8C" w14:textId="4E75930F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181" w:type="dxa"/>
          </w:tcPr>
          <w:p w14:paraId="0F294A11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E0B3489" w14:textId="52068D0E" w:rsidR="00F4145D" w:rsidRPr="00B81049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100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1,721</w:t>
            </w:r>
          </w:p>
        </w:tc>
        <w:tc>
          <w:tcPr>
            <w:tcW w:w="183" w:type="dxa"/>
          </w:tcPr>
          <w:p w14:paraId="4EEB34C0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</w:tcPr>
          <w:p w14:paraId="30538071" w14:textId="6F9B97A6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</w:tr>
      <w:tr w:rsidR="00F4145D" w:rsidRPr="009433A9" w14:paraId="1C732D90" w14:textId="77777777" w:rsidTr="006C06DD">
        <w:trPr>
          <w:cantSplit/>
        </w:trPr>
        <w:tc>
          <w:tcPr>
            <w:tcW w:w="4135" w:type="dxa"/>
            <w:hideMark/>
          </w:tcPr>
          <w:p w14:paraId="78A8FA05" w14:textId="77777777" w:rsidR="00F4145D" w:rsidRPr="009433A9" w:rsidRDefault="00F4145D" w:rsidP="00F4145D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3AFF4784" w:rsidR="00F4145D" w:rsidRPr="003E33F2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46,135</w:t>
            </w:r>
          </w:p>
        </w:tc>
        <w:tc>
          <w:tcPr>
            <w:tcW w:w="181" w:type="dxa"/>
          </w:tcPr>
          <w:p w14:paraId="7E7128A0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0F978802" w:rsidR="00F4145D" w:rsidRPr="009433A9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81" w:type="dxa"/>
          </w:tcPr>
          <w:p w14:paraId="1B7DDF70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768C5A44" w:rsidR="00F4145D" w:rsidRPr="00B81049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44,094</w:t>
            </w:r>
          </w:p>
        </w:tc>
        <w:tc>
          <w:tcPr>
            <w:tcW w:w="183" w:type="dxa"/>
          </w:tcPr>
          <w:p w14:paraId="3CA7BD66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3F15A135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</w:tr>
      <w:tr w:rsidR="00F4145D" w:rsidRPr="009433A9" w14:paraId="4B37E0BA" w14:textId="77777777" w:rsidTr="006C06DD">
        <w:trPr>
          <w:cantSplit/>
        </w:trPr>
        <w:tc>
          <w:tcPr>
            <w:tcW w:w="4135" w:type="dxa"/>
            <w:hideMark/>
          </w:tcPr>
          <w:p w14:paraId="09A7A583" w14:textId="77777777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6350F526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268,448</w:t>
            </w:r>
          </w:p>
        </w:tc>
        <w:tc>
          <w:tcPr>
            <w:tcW w:w="181" w:type="dxa"/>
          </w:tcPr>
          <w:p w14:paraId="3830FC9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43497B3C" w:rsidR="00F4145D" w:rsidRPr="00BB3270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387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181" w:type="dxa"/>
          </w:tcPr>
          <w:p w14:paraId="03B4D9DD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440F093B" w:rsidR="00F4145D" w:rsidRPr="00B81049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232,158</w:t>
            </w:r>
          </w:p>
        </w:tc>
        <w:tc>
          <w:tcPr>
            <w:tcW w:w="183" w:type="dxa"/>
          </w:tcPr>
          <w:p w14:paraId="1AE325B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A4222" w14:textId="3BD6494B" w:rsidR="00F4145D" w:rsidRPr="009433A9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352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</w:p>
        </w:tc>
      </w:tr>
      <w:tr w:rsidR="00F4145D" w:rsidRPr="009433A9" w14:paraId="312EA624" w14:textId="77777777" w:rsidTr="006C06DD">
        <w:trPr>
          <w:cantSplit/>
          <w:trHeight w:val="71"/>
        </w:trPr>
        <w:tc>
          <w:tcPr>
            <w:tcW w:w="4135" w:type="dxa"/>
            <w:vAlign w:val="bottom"/>
            <w:hideMark/>
          </w:tcPr>
          <w:p w14:paraId="39B51943" w14:textId="77777777" w:rsidR="00F4145D" w:rsidRPr="009433A9" w:rsidRDefault="00F4145D" w:rsidP="00F4145D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0350AC0E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(48,561)</w:t>
            </w:r>
          </w:p>
        </w:tc>
        <w:tc>
          <w:tcPr>
            <w:tcW w:w="181" w:type="dxa"/>
            <w:vAlign w:val="bottom"/>
          </w:tcPr>
          <w:p w14:paraId="7E923188" w14:textId="77777777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32252" w14:textId="750983B6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46C87DA1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052D2052" w:rsidR="00F4145D" w:rsidRPr="00B81049" w:rsidRDefault="00F4145D" w:rsidP="002D4F13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(46,516)</w:t>
            </w:r>
          </w:p>
        </w:tc>
        <w:tc>
          <w:tcPr>
            <w:tcW w:w="183" w:type="dxa"/>
            <w:vAlign w:val="bottom"/>
          </w:tcPr>
          <w:p w14:paraId="4E1E0D49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077BE" w14:textId="26C69053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9"/>
                <w:szCs w:val="29"/>
              </w:rPr>
            </w:pPr>
            <w:r w:rsidRPr="006176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  <w:r w:rsidRPr="006176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145D" w:rsidRPr="009433A9" w14:paraId="03DF816C" w14:textId="77777777" w:rsidTr="006C06DD">
        <w:trPr>
          <w:cantSplit/>
        </w:trPr>
        <w:tc>
          <w:tcPr>
            <w:tcW w:w="4135" w:type="dxa"/>
            <w:hideMark/>
          </w:tcPr>
          <w:p w14:paraId="65A87F21" w14:textId="77777777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32B8EA16" w:rsidR="00F4145D" w:rsidRPr="003E33F2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219,887</w:t>
            </w:r>
          </w:p>
        </w:tc>
        <w:tc>
          <w:tcPr>
            <w:tcW w:w="181" w:type="dxa"/>
          </w:tcPr>
          <w:p w14:paraId="0EED9482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090ED1EF" w:rsidR="00F4145D" w:rsidRPr="00BB3270" w:rsidRDefault="00F4145D" w:rsidP="009019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181" w:type="dxa"/>
          </w:tcPr>
          <w:p w14:paraId="46E71BA8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188F4219" w:rsidR="00F4145D" w:rsidRPr="00B81049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100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185,642</w:t>
            </w:r>
          </w:p>
        </w:tc>
        <w:tc>
          <w:tcPr>
            <w:tcW w:w="183" w:type="dxa"/>
          </w:tcPr>
          <w:p w14:paraId="0EF49EC7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BF7D5" w14:textId="2A9B7DF8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670</w:t>
            </w:r>
          </w:p>
        </w:tc>
      </w:tr>
      <w:tr w:rsidR="00F4145D" w:rsidRPr="009433A9" w14:paraId="16CC6185" w14:textId="77777777" w:rsidTr="006C06DD">
        <w:trPr>
          <w:cantSplit/>
        </w:trPr>
        <w:tc>
          <w:tcPr>
            <w:tcW w:w="4135" w:type="dxa"/>
          </w:tcPr>
          <w:p w14:paraId="3074B3F3" w14:textId="77777777" w:rsidR="00F4145D" w:rsidRPr="004810C8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8A37FF1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9E2F759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F4145D" w:rsidRPr="004810C8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100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3" w:type="dxa"/>
          </w:tcPr>
          <w:p w14:paraId="68D1C8D8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</w:tcPr>
          <w:p w14:paraId="5312E447" w14:textId="77777777" w:rsidR="00F4145D" w:rsidRPr="004810C8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F4145D" w:rsidRPr="009433A9" w14:paraId="1FD5B591" w14:textId="77777777" w:rsidTr="006C06DD">
        <w:trPr>
          <w:cantSplit/>
        </w:trPr>
        <w:tc>
          <w:tcPr>
            <w:tcW w:w="4135" w:type="dxa"/>
          </w:tcPr>
          <w:p w14:paraId="39C5EA1B" w14:textId="77777777" w:rsidR="00F4145D" w:rsidRPr="009433A9" w:rsidRDefault="00F4145D" w:rsidP="00F41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78B2EFE3" w14:textId="5CA85E43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223,590</w:t>
            </w:r>
          </w:p>
        </w:tc>
        <w:tc>
          <w:tcPr>
            <w:tcW w:w="181" w:type="dxa"/>
          </w:tcPr>
          <w:p w14:paraId="03A9CEC1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8" w:type="dxa"/>
            <w:tcBorders>
              <w:left w:val="nil"/>
              <w:bottom w:val="double" w:sz="4" w:space="0" w:color="auto"/>
              <w:right w:val="nil"/>
            </w:tcBorders>
          </w:tcPr>
          <w:p w14:paraId="246D7C2F" w14:textId="18987832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80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338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669</w:t>
            </w:r>
          </w:p>
        </w:tc>
        <w:tc>
          <w:tcPr>
            <w:tcW w:w="181" w:type="dxa"/>
          </w:tcPr>
          <w:p w14:paraId="1741E826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</w:tcPr>
          <w:p w14:paraId="5673C1CF" w14:textId="2C7E6D23" w:rsidR="00F4145D" w:rsidRPr="009433A9" w:rsidRDefault="00F4145D" w:rsidP="002D4F13">
            <w:pPr>
              <w:pStyle w:val="acctfourfigures"/>
              <w:tabs>
                <w:tab w:val="clear" w:pos="765"/>
                <w:tab w:val="decimal" w:pos="830"/>
                <w:tab w:val="decimal" w:pos="1000"/>
              </w:tabs>
              <w:spacing w:line="240" w:lineRule="auto"/>
              <w:ind w:left="-70" w:right="9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466,519</w:t>
            </w:r>
          </w:p>
        </w:tc>
        <w:tc>
          <w:tcPr>
            <w:tcW w:w="183" w:type="dxa"/>
          </w:tcPr>
          <w:p w14:paraId="31DF1165" w14:textId="77777777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</w:tcPr>
          <w:p w14:paraId="55AB1872" w14:textId="2A3C6751" w:rsidR="00F4145D" w:rsidRPr="009433A9" w:rsidRDefault="00F4145D" w:rsidP="00F41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589</w:t>
            </w:r>
            <w:r w:rsidRPr="006176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05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</w:tr>
    </w:tbl>
    <w:p w14:paraId="665B85B5" w14:textId="77777777" w:rsidR="00CD5A4B" w:rsidRPr="006C06DD" w:rsidRDefault="00CD5A4B" w:rsidP="00CD5A4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58"/>
        <w:gridCol w:w="180"/>
        <w:gridCol w:w="1266"/>
        <w:gridCol w:w="178"/>
        <w:gridCol w:w="1173"/>
        <w:gridCol w:w="183"/>
        <w:gridCol w:w="1258"/>
      </w:tblGrid>
      <w:tr w:rsidR="00CD5A4B" w:rsidRPr="00DD1DFB" w14:paraId="7BFBB704" w14:textId="77777777" w:rsidTr="0031083D">
        <w:trPr>
          <w:cantSplit/>
        </w:trPr>
        <w:tc>
          <w:tcPr>
            <w:tcW w:w="4140" w:type="dxa"/>
            <w:vAlign w:val="bottom"/>
            <w:hideMark/>
          </w:tcPr>
          <w:p w14:paraId="60255A7A" w14:textId="77777777" w:rsidR="00CD5A4B" w:rsidRPr="00DD1DFB" w:rsidRDefault="00CD5A4B" w:rsidP="00525C0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DD1DF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DD1DF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DD1DF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140CDF7A" w14:textId="77777777" w:rsidR="00CD5A4B" w:rsidRPr="00DD1DFB" w:rsidRDefault="00CD5A4B" w:rsidP="00525C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DD1DFB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E6070A" w14:textId="77777777" w:rsidR="00CD5A4B" w:rsidRPr="00DD1DFB" w:rsidRDefault="00CD5A4B" w:rsidP="00525C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2FA8DB8F" w14:textId="77777777" w:rsidR="00CD5A4B" w:rsidRPr="00DD1DFB" w:rsidRDefault="00CD5A4B" w:rsidP="00525C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CD5A4B" w:rsidRPr="00DD1DFB" w14:paraId="6D0FE5A3" w14:textId="77777777" w:rsidTr="0031083D">
        <w:trPr>
          <w:cantSplit/>
        </w:trPr>
        <w:tc>
          <w:tcPr>
            <w:tcW w:w="4140" w:type="dxa"/>
            <w:vAlign w:val="bottom"/>
          </w:tcPr>
          <w:p w14:paraId="02A90BE5" w14:textId="0ACB227F" w:rsidR="00CD5A4B" w:rsidRPr="00DD1DFB" w:rsidRDefault="00CD5A4B" w:rsidP="00525C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DD1D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258" w:type="dxa"/>
            <w:vAlign w:val="bottom"/>
          </w:tcPr>
          <w:p w14:paraId="2A39F1FC" w14:textId="01E40CA1" w:rsidR="00CD5A4B" w:rsidRPr="00DD1DFB" w:rsidRDefault="00CD5A4B" w:rsidP="00525C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C052752" w14:textId="77777777" w:rsidR="00CD5A4B" w:rsidRPr="00DD1DFB" w:rsidRDefault="00CD5A4B" w:rsidP="00525C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CC225F1" w14:textId="01D11015" w:rsidR="00CD5A4B" w:rsidRPr="00DD1DFB" w:rsidRDefault="00CD5A4B" w:rsidP="00525C0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F366E61" w14:textId="77777777" w:rsidR="00CD5A4B" w:rsidRPr="00DD1DFB" w:rsidRDefault="00CD5A4B" w:rsidP="00525C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66358BA7" w14:textId="3E4C0BB2" w:rsidR="00CD5A4B" w:rsidRPr="00DD1DFB" w:rsidRDefault="00CD5A4B" w:rsidP="00525C0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DD1DFB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Cs/>
                <w:sz w:val="29"/>
                <w:szCs w:val="29"/>
              </w:rPr>
              <w:t>5</w:t>
            </w:r>
          </w:p>
        </w:tc>
        <w:tc>
          <w:tcPr>
            <w:tcW w:w="183" w:type="dxa"/>
            <w:vAlign w:val="bottom"/>
          </w:tcPr>
          <w:p w14:paraId="2F3B6ECB" w14:textId="77777777" w:rsidR="00CD5A4B" w:rsidRPr="00DD1DFB" w:rsidRDefault="00CD5A4B" w:rsidP="00525C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16163585" w14:textId="17B528BD" w:rsidR="00CD5A4B" w:rsidRPr="00DD1DFB" w:rsidRDefault="00CD5A4B" w:rsidP="00525C0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4</w:t>
            </w:r>
          </w:p>
        </w:tc>
      </w:tr>
      <w:tr w:rsidR="00CD5A4B" w:rsidRPr="00DD1DFB" w14:paraId="4F502945" w14:textId="77777777" w:rsidTr="0031083D">
        <w:trPr>
          <w:cantSplit/>
        </w:trPr>
        <w:tc>
          <w:tcPr>
            <w:tcW w:w="4140" w:type="dxa"/>
            <w:vAlign w:val="bottom"/>
            <w:hideMark/>
          </w:tcPr>
          <w:p w14:paraId="15E99282" w14:textId="77777777" w:rsidR="00CD5A4B" w:rsidRPr="00DD1DFB" w:rsidRDefault="00CD5A4B" w:rsidP="00525C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3CA6351B" w14:textId="77777777" w:rsidR="00CD5A4B" w:rsidRPr="00DD1DFB" w:rsidRDefault="00CD5A4B" w:rsidP="00525C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DD1DF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CD5A4B" w:rsidRPr="00DD1DFB" w14:paraId="388F652B" w14:textId="77777777" w:rsidTr="0031083D">
        <w:trPr>
          <w:cantSplit/>
        </w:trPr>
        <w:tc>
          <w:tcPr>
            <w:tcW w:w="4140" w:type="dxa"/>
          </w:tcPr>
          <w:p w14:paraId="514C1B73" w14:textId="1603C56D" w:rsidR="00CD5A4B" w:rsidRPr="00DD1DFB" w:rsidRDefault="00A436FA" w:rsidP="00F9274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(ลดลง)</w:t>
            </w:r>
            <w:r w:rsidR="00B22CA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B22CAC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6FC5ED61" w14:textId="66EB41BC" w:rsidR="00CD5A4B" w:rsidRPr="00DD1DFB" w:rsidRDefault="00F465F8" w:rsidP="00CD5A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90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2061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471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730A3F1" w14:textId="77777777" w:rsidR="00CD5A4B" w:rsidRPr="00DD1DFB" w:rsidRDefault="00CD5A4B" w:rsidP="00CD5A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90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400E1836" w14:textId="24D459AB" w:rsidR="00CD5A4B" w:rsidRPr="00DD1DFB" w:rsidRDefault="00CD5A4B" w:rsidP="0090196B">
            <w:pPr>
              <w:pStyle w:val="acctfourfigures"/>
              <w:tabs>
                <w:tab w:val="clear" w:pos="765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</w:rPr>
              <w:t>5,747</w:t>
            </w:r>
          </w:p>
        </w:tc>
        <w:tc>
          <w:tcPr>
            <w:tcW w:w="178" w:type="dxa"/>
          </w:tcPr>
          <w:p w14:paraId="77C3AA47" w14:textId="77777777" w:rsidR="00CD5A4B" w:rsidRPr="00DD1DFB" w:rsidRDefault="00CD5A4B" w:rsidP="00CD5A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28685DC1" w14:textId="3ACA5796" w:rsidR="00CD5A4B" w:rsidRPr="00F465F8" w:rsidRDefault="00F465F8" w:rsidP="002D4F13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(271)</w:t>
            </w:r>
          </w:p>
        </w:tc>
        <w:tc>
          <w:tcPr>
            <w:tcW w:w="183" w:type="dxa"/>
          </w:tcPr>
          <w:p w14:paraId="46E1879C" w14:textId="77777777" w:rsidR="00CD5A4B" w:rsidRPr="00DD1DFB" w:rsidRDefault="00CD5A4B" w:rsidP="00CD5A4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551C44FC" w14:textId="77576087" w:rsidR="00CD5A4B" w:rsidRPr="00DD1DFB" w:rsidRDefault="00CD5A4B" w:rsidP="0090196B">
            <w:pPr>
              <w:pStyle w:val="acctfourfigures"/>
              <w:tabs>
                <w:tab w:val="clear" w:pos="765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</w:rPr>
              <w:t>6,822</w:t>
            </w:r>
          </w:p>
        </w:tc>
      </w:tr>
    </w:tbl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1B95D64" w14:textId="77777777" w:rsidR="00680119" w:rsidRDefault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  <w:sectPr w:rsidR="00680119" w:rsidSect="00695F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434EAD08" w14:textId="77777777" w:rsidR="00680119" w:rsidRDefault="00680119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</w:t>
      </w:r>
      <w:r w:rsidRPr="000C4855">
        <w:rPr>
          <w:rFonts w:ascii="Angsana New" w:hAnsi="Angsana New"/>
          <w:bCs/>
          <w:sz w:val="30"/>
          <w:szCs w:val="30"/>
          <w:cs/>
        </w:rPr>
        <w:t>ในการร่วมค้า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23C4EC8A" w:rsidR="00680119" w:rsidRPr="003748DE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48DE">
        <w:rPr>
          <w:rFonts w:ascii="Angsana New" w:hAnsi="Angsana New"/>
          <w:sz w:val="30"/>
          <w:szCs w:val="30"/>
          <w:cs/>
        </w:rPr>
        <w:t>เงินลงทุนในการร่วมค้า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ณ</w:t>
      </w:r>
      <w:r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มีนาคม </w:t>
      </w:r>
      <w:r w:rsidR="00AB7224" w:rsidRPr="003748DE">
        <w:rPr>
          <w:rFonts w:ascii="Angsana New" w:hAnsi="Angsana New"/>
          <w:sz w:val="30"/>
          <w:szCs w:val="30"/>
        </w:rPr>
        <w:t xml:space="preserve">2565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 xml:space="preserve">2564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174B23" w:rsidRPr="003748DE">
        <w:rPr>
          <w:rFonts w:ascii="Angsana New" w:hAnsi="Angsana New"/>
          <w:sz w:val="30"/>
          <w:szCs w:val="30"/>
        </w:rPr>
        <w:t xml:space="preserve">31 </w:t>
      </w:r>
      <w:r w:rsidR="00174B23" w:rsidRPr="003748DE">
        <w:rPr>
          <w:rFonts w:ascii="Angsana New" w:hAnsi="Angsana New" w:hint="cs"/>
          <w:sz w:val="30"/>
          <w:szCs w:val="30"/>
          <w:cs/>
        </w:rPr>
        <w:t>มีนาคม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>มีดังนี้</w:t>
      </w:r>
      <w:r w:rsidRPr="003748DE">
        <w:rPr>
          <w:rFonts w:ascii="Angsana New" w:hAnsi="Angsana New"/>
          <w:sz w:val="30"/>
          <w:szCs w:val="30"/>
        </w:rPr>
        <w:t xml:space="preserve"> </w:t>
      </w:r>
    </w:p>
    <w:p w14:paraId="6A869641" w14:textId="483F3AFE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810"/>
        <w:gridCol w:w="720"/>
        <w:gridCol w:w="180"/>
        <w:gridCol w:w="720"/>
        <w:gridCol w:w="215"/>
        <w:gridCol w:w="775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3"/>
        <w:gridCol w:w="807"/>
        <w:gridCol w:w="180"/>
        <w:gridCol w:w="818"/>
        <w:gridCol w:w="13"/>
      </w:tblGrid>
      <w:tr w:rsidR="00680119" w:rsidRPr="003748DE" w14:paraId="704A6DF4" w14:textId="77777777" w:rsidTr="00E54915">
        <w:trPr>
          <w:gridAfter w:val="1"/>
          <w:wAfter w:w="13" w:type="dxa"/>
          <w:cantSplit/>
          <w:tblHeader/>
        </w:trPr>
        <w:tc>
          <w:tcPr>
            <w:tcW w:w="2430" w:type="dxa"/>
          </w:tcPr>
          <w:p w14:paraId="3EBBFA4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8" w:type="dxa"/>
            <w:gridSpan w:val="21"/>
            <w:vAlign w:val="bottom"/>
          </w:tcPr>
          <w:p w14:paraId="4C7CF186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80119" w:rsidRPr="003748DE" w14:paraId="7EED01C4" w14:textId="77777777" w:rsidTr="00E54915">
        <w:trPr>
          <w:cantSplit/>
          <w:tblHeader/>
        </w:trPr>
        <w:tc>
          <w:tcPr>
            <w:tcW w:w="2430" w:type="dxa"/>
          </w:tcPr>
          <w:p w14:paraId="72692665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46F2DB2A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6DCEB871" w14:textId="77777777" w:rsidR="00680119" w:rsidRPr="003748DE" w:rsidRDefault="00680119" w:rsidP="00E54915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2E86AD41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FB16728" w14:textId="77777777" w:rsidR="00680119" w:rsidRPr="003748DE" w:rsidRDefault="00680119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3CF73D9" w14:textId="77777777" w:rsidR="00680119" w:rsidRPr="003748DE" w:rsidRDefault="00680119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75" w:type="dxa"/>
            <w:gridSpan w:val="3"/>
          </w:tcPr>
          <w:p w14:paraId="589C31A9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7B29F476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3944B6E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3B1E787A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1B00BF08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6AD602A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44EDEF5" w14:textId="77777777" w:rsidR="00680119" w:rsidRPr="003748DE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มูลค่าตาม</w:t>
            </w:r>
          </w:p>
          <w:p w14:paraId="20CC4395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วิธีส่วนได้เสีย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3" w:type="dxa"/>
          </w:tcPr>
          <w:p w14:paraId="57497827" w14:textId="77777777" w:rsidR="00680119" w:rsidRPr="003748DE" w:rsidRDefault="00680119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818" w:type="dxa"/>
            <w:gridSpan w:val="4"/>
          </w:tcPr>
          <w:p w14:paraId="3D737DBF" w14:textId="77777777" w:rsidR="00E54915" w:rsidRDefault="00680119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="00DA1EC8"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09B8504B" w14:textId="1C1A7126" w:rsidR="00680119" w:rsidRPr="003748DE" w:rsidRDefault="00E54915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สามเดือนสิ้นสุดวันที่</w:t>
            </w:r>
          </w:p>
        </w:tc>
      </w:tr>
      <w:tr w:rsidR="00AB7224" w:rsidRPr="003748DE" w14:paraId="2854E586" w14:textId="77777777" w:rsidTr="00E54915">
        <w:trPr>
          <w:cantSplit/>
          <w:tblHeader/>
        </w:trPr>
        <w:tc>
          <w:tcPr>
            <w:tcW w:w="2430" w:type="dxa"/>
          </w:tcPr>
          <w:p w14:paraId="6569C911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6537D9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C062A0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3881BE6" w14:textId="2B9BEDA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7A3250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D0CC59" w14:textId="18874F0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D3C3265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9663225" w14:textId="039E8A60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09E8D2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D9B1272" w14:textId="1579A9D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11F9F77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358267" w14:textId="7AC98693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0D8920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F66932C" w14:textId="2CF73D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D28D22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1313D5" w14:textId="74F3A8F5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ECC14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BF6DAC" w14:textId="1647603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BDF581E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524461D2" w14:textId="7F36239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46996D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01CCC958" w14:textId="4F37507A" w:rsidR="00AB7224" w:rsidRPr="003748DE" w:rsidRDefault="00BC07A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</w:tr>
      <w:tr w:rsidR="00AB7224" w:rsidRPr="003748DE" w14:paraId="2B81B717" w14:textId="77777777" w:rsidTr="00E54915">
        <w:trPr>
          <w:cantSplit/>
          <w:tblHeader/>
        </w:trPr>
        <w:tc>
          <w:tcPr>
            <w:tcW w:w="2430" w:type="dxa"/>
          </w:tcPr>
          <w:p w14:paraId="6864F296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03BB599C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4569657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766CECF" w14:textId="4CBF8E1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3E18E51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C189F68" w14:textId="6BBAF2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37A837A4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4B6B66C5" w14:textId="7DEE8508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7252656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5E086E4A" w14:textId="427276E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7BF94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7F8CF" w14:textId="3C490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69B0DE0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41F780" w14:textId="59C505F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1AC0BE3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4F3B12" w14:textId="7682F65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D9A069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8FCB697" w14:textId="1931ACD2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3" w:type="dxa"/>
            <w:vAlign w:val="bottom"/>
          </w:tcPr>
          <w:p w14:paraId="01F5748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807" w:type="dxa"/>
            <w:vAlign w:val="bottom"/>
          </w:tcPr>
          <w:p w14:paraId="408354CD" w14:textId="21BFAA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0959117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38FF0C25" w14:textId="5106D6B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3AE1511C" w14:textId="77777777" w:rsidTr="00E54915">
        <w:trPr>
          <w:cantSplit/>
          <w:trHeight w:val="270"/>
        </w:trPr>
        <w:tc>
          <w:tcPr>
            <w:tcW w:w="2430" w:type="dxa"/>
          </w:tcPr>
          <w:p w14:paraId="5BF6142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0A6F2DA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6371637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620" w:type="dxa"/>
            <w:gridSpan w:val="3"/>
          </w:tcPr>
          <w:p w14:paraId="6A5C1ECF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6B16DB71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7636" w:type="dxa"/>
            <w:gridSpan w:val="16"/>
          </w:tcPr>
          <w:p w14:paraId="66ED5BA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379244B0" w14:textId="77777777" w:rsidTr="00E54915">
        <w:trPr>
          <w:cantSplit/>
        </w:trPr>
        <w:tc>
          <w:tcPr>
            <w:tcW w:w="2430" w:type="dxa"/>
          </w:tcPr>
          <w:p w14:paraId="6EB31244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66D0BF4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45E08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C3729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050EB7C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AD59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5575DB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73B394C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5F082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17C7CD9B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27713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F2E8CB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D9247E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059D1B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CF08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760D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E0B75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FE68735" w14:textId="77777777" w:rsidR="00AB7224" w:rsidRPr="003748DE" w:rsidRDefault="00AB7224" w:rsidP="00AB7224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9DDD23C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DD71F04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CDA06A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5B8FD2AE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AB7224" w:rsidRPr="003748DE" w14:paraId="28F1C8E3" w14:textId="77777777" w:rsidTr="00E54915">
        <w:trPr>
          <w:cantSplit/>
        </w:trPr>
        <w:tc>
          <w:tcPr>
            <w:tcW w:w="2430" w:type="dxa"/>
          </w:tcPr>
          <w:p w14:paraId="0161E7DD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 xml:space="preserve">บริษัท สแกน แอดวานซ์ เพาเวอร์ จำกัด </w:t>
            </w:r>
          </w:p>
        </w:tc>
        <w:tc>
          <w:tcPr>
            <w:tcW w:w="2430" w:type="dxa"/>
            <w:vAlign w:val="bottom"/>
          </w:tcPr>
          <w:p w14:paraId="2408A72F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810" w:type="dxa"/>
            <w:vAlign w:val="bottom"/>
          </w:tcPr>
          <w:p w14:paraId="7B027BC1" w14:textId="77777777" w:rsidR="00AB7224" w:rsidRPr="003748DE" w:rsidRDefault="00AB7224" w:rsidP="00E5491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952A3F9" w14:textId="200020B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58.69</w:t>
            </w:r>
          </w:p>
        </w:tc>
        <w:tc>
          <w:tcPr>
            <w:tcW w:w="180" w:type="dxa"/>
          </w:tcPr>
          <w:p w14:paraId="62694545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9362A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53.47</w:t>
            </w:r>
          </w:p>
        </w:tc>
        <w:tc>
          <w:tcPr>
            <w:tcW w:w="215" w:type="dxa"/>
            <w:vAlign w:val="bottom"/>
          </w:tcPr>
          <w:p w14:paraId="603C5A70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6665654" w14:textId="31307C34" w:rsidR="00AB7224" w:rsidRPr="003748DE" w:rsidRDefault="00AB7224" w:rsidP="004D41D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9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1F0A8D9D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7833E" w14:textId="0E5FD41B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138,500</w:t>
            </w:r>
          </w:p>
        </w:tc>
        <w:tc>
          <w:tcPr>
            <w:tcW w:w="180" w:type="dxa"/>
            <w:vAlign w:val="bottom"/>
          </w:tcPr>
          <w:p w14:paraId="36A2DF1B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155D2C5" w14:textId="108BA2D4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74839FBD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3FD22" w14:textId="7E3ABB05" w:rsidR="00AB7224" w:rsidRPr="003748DE" w:rsidRDefault="00AB7224" w:rsidP="00AB72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6062FBB5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5F406B" w14:textId="0712B04A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123,924</w:t>
            </w:r>
          </w:p>
        </w:tc>
        <w:tc>
          <w:tcPr>
            <w:tcW w:w="180" w:type="dxa"/>
            <w:vAlign w:val="bottom"/>
          </w:tcPr>
          <w:p w14:paraId="713737C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E632D72" w14:textId="578EBC84" w:rsidR="00AB7224" w:rsidRPr="003748DE" w:rsidRDefault="00AB7224" w:rsidP="00AB72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6DD3671F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2280213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48FCF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626DCA2B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AB7224" w:rsidRPr="003748DE" w14:paraId="55EADD5B" w14:textId="77777777" w:rsidTr="00E54915">
        <w:trPr>
          <w:cantSplit/>
        </w:trPr>
        <w:tc>
          <w:tcPr>
            <w:tcW w:w="2430" w:type="dxa"/>
          </w:tcPr>
          <w:p w14:paraId="02B624A7" w14:textId="0331B76D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20A8B951" w14:textId="136DD9AE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810" w:type="dxa"/>
            <w:vAlign w:val="bottom"/>
          </w:tcPr>
          <w:p w14:paraId="03DA1712" w14:textId="017214DD" w:rsidR="00AB7224" w:rsidRPr="003748DE" w:rsidRDefault="00AB7224" w:rsidP="00E5491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0B3D252" w14:textId="30FAECA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6D988A4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C99C3" w14:textId="5C9B3C34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8A37F84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35FD533" w14:textId="6C180222" w:rsidR="00AB7224" w:rsidRPr="003748DE" w:rsidRDefault="00AB7224" w:rsidP="004D41D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9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6E82F518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1018551" w14:textId="487FCA7A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6447F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29E33C" w14:textId="6E5A12B2" w:rsidR="00AB7224" w:rsidRPr="003748DE" w:rsidRDefault="007D2F77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379</w:t>
            </w:r>
            <w:r w:rsidR="00AB7224"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,</w:t>
            </w: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6DFF757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C4991F8" w14:textId="78D36513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1C52A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A5AFA8" w14:textId="0ED3B2A3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378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,</w:t>
            </w:r>
            <w:r w:rsidRPr="003748DE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33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F5079E0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D6068E7" w14:textId="1380FDD8" w:rsidR="00AB7224" w:rsidRPr="003748DE" w:rsidRDefault="00AB7224" w:rsidP="00AB722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6A56C43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3373A67" w14:textId="4B4D577A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8693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7B786C97" w14:textId="73CD5360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860223" w:rsidRPr="003748DE" w14:paraId="198D261A" w14:textId="77777777" w:rsidTr="00E54915">
        <w:trPr>
          <w:cantSplit/>
        </w:trPr>
        <w:tc>
          <w:tcPr>
            <w:tcW w:w="2430" w:type="dxa"/>
          </w:tcPr>
          <w:p w14:paraId="70490263" w14:textId="5496F5BB" w:rsidR="00860223" w:rsidRPr="003748DE" w:rsidRDefault="00860223" w:rsidP="00860223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3BED877A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273225F" w14:textId="77777777" w:rsidR="00860223" w:rsidRPr="003748DE" w:rsidRDefault="00860223" w:rsidP="00E5491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FA6231" w14:textId="77777777" w:rsidR="00860223" w:rsidRPr="003748DE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6195B6CF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7930834" w14:textId="77777777" w:rsidR="00860223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AE8708" w14:textId="77777777" w:rsidR="00860223" w:rsidRPr="003748DE" w:rsidRDefault="00860223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387F3D6F" w14:textId="77777777" w:rsidR="00860223" w:rsidRPr="003748DE" w:rsidRDefault="00860223" w:rsidP="004D41D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9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4AB29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5070396" w14:textId="77777777" w:rsidR="00860223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21541B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EA455A5" w14:textId="77777777" w:rsidR="00860223" w:rsidRDefault="00860223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765981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4549D67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2755DB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157972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E0B773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2EA70A0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6EF664C" w14:textId="77777777" w:rsidR="00860223" w:rsidRPr="003748DE" w:rsidRDefault="00860223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9341F9D" w14:textId="77777777" w:rsidR="00860223" w:rsidRPr="003748DE" w:rsidRDefault="00860223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ADB81A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vAlign w:val="bottom"/>
          </w:tcPr>
          <w:p w14:paraId="267CB735" w14:textId="77777777" w:rsidR="00860223" w:rsidRPr="003748DE" w:rsidRDefault="00860223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AB7224" w:rsidRPr="003748DE" w14:paraId="78B3DFE0" w14:textId="77777777" w:rsidTr="00E54915">
        <w:trPr>
          <w:cantSplit/>
        </w:trPr>
        <w:tc>
          <w:tcPr>
            <w:tcW w:w="2430" w:type="dxa"/>
          </w:tcPr>
          <w:p w14:paraId="13A214E4" w14:textId="7BB56598" w:rsidR="00AB7224" w:rsidRPr="003748DE" w:rsidRDefault="00860223" w:rsidP="00860223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4C081F88" w14:textId="6138B14E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810" w:type="dxa"/>
            <w:vAlign w:val="bottom"/>
          </w:tcPr>
          <w:p w14:paraId="6EAE80CA" w14:textId="109704FB" w:rsidR="00AB7224" w:rsidRPr="003748DE" w:rsidRDefault="00AB7224" w:rsidP="00E5491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78FC42A" w14:textId="278D2E1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21653FA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44691BA" w14:textId="4A616C02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625153AD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6503FC25" w14:textId="36AC8281" w:rsidR="00AB7224" w:rsidRPr="003748DE" w:rsidRDefault="00AB7224" w:rsidP="004D41D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9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4ED11A6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5CAF0F5" w14:textId="6987941E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AD72D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6D89AD" w14:textId="18284CF9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="007D2F77">
              <w:rPr>
                <w:rFonts w:ascii="Angsana New" w:hAnsi="Angsana New"/>
                <w:sz w:val="21"/>
                <w:szCs w:val="21"/>
                <w:lang w:val="en-US" w:bidi="th-TH"/>
              </w:rPr>
              <w:t>4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,5</w:t>
            </w:r>
            <w:r w:rsidR="007D2F77">
              <w:rPr>
                <w:rFonts w:ascii="Angsana New" w:hAnsi="Angsana New"/>
                <w:sz w:val="21"/>
                <w:szCs w:val="21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174791C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AF8623" w14:textId="60D979FE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9AB3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E9D677" w14:textId="2A2A097B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highlight w:val="yellow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24,240</w:t>
            </w:r>
          </w:p>
        </w:tc>
        <w:tc>
          <w:tcPr>
            <w:tcW w:w="180" w:type="dxa"/>
            <w:vAlign w:val="bottom"/>
          </w:tcPr>
          <w:p w14:paraId="51D54E5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2B923B" w14:textId="569702F6" w:rsidR="00AB7224" w:rsidRPr="003748DE" w:rsidRDefault="00AB7224" w:rsidP="00AB722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95E2D6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222BF9E5" w14:textId="7121B67D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1E8AFB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tcBorders>
              <w:bottom w:val="single" w:sz="4" w:space="0" w:color="auto"/>
            </w:tcBorders>
            <w:vAlign w:val="bottom"/>
          </w:tcPr>
          <w:p w14:paraId="0AC668EC" w14:textId="270489EE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AB7224" w:rsidRPr="003748DE" w14:paraId="499ECA6B" w14:textId="77777777" w:rsidTr="00E54915">
        <w:trPr>
          <w:cantSplit/>
        </w:trPr>
        <w:tc>
          <w:tcPr>
            <w:tcW w:w="2430" w:type="dxa"/>
          </w:tcPr>
          <w:p w14:paraId="5EB46A34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4A5B4081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C6791E" w14:textId="29CA937F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214F1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1EE3DB0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655914D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B40BF1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5" w:type="dxa"/>
            <w:vAlign w:val="bottom"/>
          </w:tcPr>
          <w:p w14:paraId="053AF5A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EE6D4B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2E3B27B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430987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148CD" w14:textId="0960BA9C" w:rsidR="00AB7224" w:rsidRPr="003748DE" w:rsidRDefault="007D2F77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50</w:t>
            </w:r>
            <w:r w:rsidR="00AB7224"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967</w:t>
            </w:r>
          </w:p>
        </w:tc>
        <w:tc>
          <w:tcPr>
            <w:tcW w:w="180" w:type="dxa"/>
            <w:vAlign w:val="bottom"/>
          </w:tcPr>
          <w:p w14:paraId="09E2A24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7AA3F" w14:textId="3D76276D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75,835</w:t>
            </w:r>
          </w:p>
        </w:tc>
        <w:tc>
          <w:tcPr>
            <w:tcW w:w="180" w:type="dxa"/>
            <w:vAlign w:val="bottom"/>
          </w:tcPr>
          <w:p w14:paraId="47CB1EC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8CE13" w14:textId="4D6151CD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526,495</w:t>
            </w:r>
          </w:p>
        </w:tc>
        <w:tc>
          <w:tcPr>
            <w:tcW w:w="180" w:type="dxa"/>
            <w:vAlign w:val="bottom"/>
          </w:tcPr>
          <w:p w14:paraId="0DB68C91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B4C1A" w14:textId="33BE29F4" w:rsidR="00AB7224" w:rsidRPr="003748DE" w:rsidRDefault="00AB7224" w:rsidP="00AB72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95,742</w:t>
            </w:r>
          </w:p>
        </w:tc>
        <w:tc>
          <w:tcPr>
            <w:tcW w:w="183" w:type="dxa"/>
            <w:vAlign w:val="bottom"/>
          </w:tcPr>
          <w:p w14:paraId="10E3487B" w14:textId="77777777" w:rsidR="00AB7224" w:rsidRPr="003748DE" w:rsidRDefault="00AB7224" w:rsidP="00AB7224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051A6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294BA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6948" w14:textId="5EB7C6AA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3CC6F405" w14:textId="202FFDE4" w:rsidR="00680119" w:rsidRPr="00860223" w:rsidRDefault="00680119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tbl>
      <w:tblPr>
        <w:tblW w:w="151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430"/>
        <w:gridCol w:w="1530"/>
        <w:gridCol w:w="900"/>
        <w:gridCol w:w="180"/>
        <w:gridCol w:w="900"/>
        <w:gridCol w:w="215"/>
        <w:gridCol w:w="955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7"/>
      </w:tblGrid>
      <w:tr w:rsidR="00C9397E" w:rsidRPr="003748DE" w14:paraId="7598DE22" w14:textId="77777777" w:rsidTr="00E54915">
        <w:trPr>
          <w:cantSplit/>
          <w:tblHeader/>
        </w:trPr>
        <w:tc>
          <w:tcPr>
            <w:tcW w:w="2430" w:type="dxa"/>
          </w:tcPr>
          <w:p w14:paraId="1C57FF76" w14:textId="77777777" w:rsidR="0045792C" w:rsidRPr="003748DE" w:rsidRDefault="0045792C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7" w:type="dxa"/>
            <w:gridSpan w:val="17"/>
            <w:vAlign w:val="bottom"/>
          </w:tcPr>
          <w:p w14:paraId="76F023C3" w14:textId="7A27FEF2" w:rsidR="0045792C" w:rsidRPr="003748DE" w:rsidRDefault="0045792C" w:rsidP="00114A6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  <w:r w:rsidRPr="00E5491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E54915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03539B" w:rsidRPr="003748DE" w14:paraId="17CC9F56" w14:textId="77777777" w:rsidTr="00E54915">
        <w:trPr>
          <w:cantSplit/>
          <w:tblHeader/>
        </w:trPr>
        <w:tc>
          <w:tcPr>
            <w:tcW w:w="2430" w:type="dxa"/>
          </w:tcPr>
          <w:p w14:paraId="048EA695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  <w:vAlign w:val="bottom"/>
          </w:tcPr>
          <w:p w14:paraId="6F9948B7" w14:textId="77777777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1D4E0F55" w14:textId="77777777" w:rsidR="00611C52" w:rsidRDefault="00611C52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6878339" w14:textId="05C2CD63" w:rsidR="0003539B" w:rsidRPr="003748DE" w:rsidRDefault="0003539B" w:rsidP="00114A6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</w:tcPr>
          <w:p w14:paraId="6A958957" w14:textId="77777777" w:rsidR="00611C52" w:rsidRDefault="00611C52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6A8DDC7E" w14:textId="0D72077A" w:rsidR="0003539B" w:rsidRPr="003748DE" w:rsidRDefault="0003539B" w:rsidP="00114A62">
            <w:pPr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F50AFB4" w14:textId="77777777" w:rsidR="0003539B" w:rsidRPr="003748DE" w:rsidRDefault="0003539B" w:rsidP="00114A62">
            <w:pPr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25" w:type="dxa"/>
            <w:gridSpan w:val="3"/>
          </w:tcPr>
          <w:p w14:paraId="75DF2A98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5CBEBC55" w14:textId="4219E125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ทุนชำระแล้ว</w:t>
            </w:r>
            <w:r w:rsidRPr="003748DE">
              <w:rPr>
                <w:rFonts w:ascii="Angsana New" w:hAnsi="Angsana New"/>
                <w:b w:val="0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1C4BFF91" w14:textId="77777777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1980" w:type="dxa"/>
            <w:gridSpan w:val="3"/>
          </w:tcPr>
          <w:p w14:paraId="0C5F6106" w14:textId="77777777" w:rsidR="00611C52" w:rsidRDefault="00611C52" w:rsidP="00114A62">
            <w:pPr>
              <w:pStyle w:val="acctmergecolhdg"/>
              <w:spacing w:line="240" w:lineRule="auto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  <w:p w14:paraId="2AF8A740" w14:textId="7CBD7C88" w:rsidR="0003539B" w:rsidRPr="003748DE" w:rsidRDefault="0003539B" w:rsidP="00114A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0350743" w14:textId="77777777" w:rsidR="0003539B" w:rsidRPr="003748DE" w:rsidRDefault="0003539B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1A24E3E0" w14:textId="77777777" w:rsidR="00611C52" w:rsidRDefault="00611C52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เงินปันผลรับสำหรับ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งวด</w:t>
            </w:r>
          </w:p>
          <w:p w14:paraId="7EC2F20B" w14:textId="1446D747" w:rsidR="0003539B" w:rsidRPr="003748DE" w:rsidRDefault="00611C52" w:rsidP="00611C5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สามเดือนสิ้นสุดวันที่</w:t>
            </w:r>
          </w:p>
        </w:tc>
      </w:tr>
      <w:tr w:rsidR="00AB7224" w:rsidRPr="003748DE" w14:paraId="70B28C46" w14:textId="77777777" w:rsidTr="00E54915">
        <w:trPr>
          <w:cantSplit/>
          <w:tblHeader/>
        </w:trPr>
        <w:tc>
          <w:tcPr>
            <w:tcW w:w="2430" w:type="dxa"/>
          </w:tcPr>
          <w:p w14:paraId="20096C27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2486D9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645A9772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270CE14" w14:textId="2FA704F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C9E8AB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3B6F56" w14:textId="35776276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215" w:type="dxa"/>
            <w:vAlign w:val="bottom"/>
          </w:tcPr>
          <w:p w14:paraId="682B0836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5E6F4E1" w14:textId="41DC8A6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84D3F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6970EB8" w14:textId="44B7520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C1C8D19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E5DD344" w14:textId="4A50ADE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07EDA13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810D34" w14:textId="142D420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AE458EF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4BDF585" w14:textId="61CEBF6B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680C45D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34F9DD7B" w14:textId="1E14AF3C" w:rsidR="00AB7224" w:rsidRPr="003748DE" w:rsidRDefault="00BC07A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 xml:space="preserve">31 </w:t>
            </w:r>
            <w:r w:rsidRPr="003748DE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มีนาคม</w:t>
            </w:r>
          </w:p>
        </w:tc>
      </w:tr>
      <w:tr w:rsidR="00AB7224" w:rsidRPr="003748DE" w14:paraId="1B21317C" w14:textId="77777777" w:rsidTr="00E54915">
        <w:trPr>
          <w:cantSplit/>
          <w:tblHeader/>
        </w:trPr>
        <w:tc>
          <w:tcPr>
            <w:tcW w:w="2430" w:type="dxa"/>
          </w:tcPr>
          <w:p w14:paraId="0A211BF0" w14:textId="77777777" w:rsidR="00AB7224" w:rsidRPr="003748DE" w:rsidRDefault="00AB7224" w:rsidP="00AB722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30" w:type="dxa"/>
          </w:tcPr>
          <w:p w14:paraId="33396CB4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30" w:type="dxa"/>
          </w:tcPr>
          <w:p w14:paraId="3D0BF6CE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F080645" w14:textId="289F6085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41E538D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1C27DA7" w14:textId="05468B9D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215" w:type="dxa"/>
            <w:vAlign w:val="bottom"/>
          </w:tcPr>
          <w:p w14:paraId="6D5B3892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F962F20" w14:textId="7E66A979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F9AC2A8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F2A6D51" w14:textId="438083F0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69B07E6F" w14:textId="77777777" w:rsidR="00AB7224" w:rsidRPr="003748DE" w:rsidRDefault="00AB7224" w:rsidP="00AB722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2EF6980" w14:textId="3452672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25AF3309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5AA73" w14:textId="584B27C4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04A8D0E0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B61E5B5" w14:textId="56416EA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55B643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vAlign w:val="bottom"/>
          </w:tcPr>
          <w:p w14:paraId="4C52AF70" w14:textId="273FF94E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</w:t>
            </w:r>
            <w:r w:rsidRPr="003748DE">
              <w:rPr>
                <w:rFonts w:ascii="Angsana New" w:hAnsi="Angsana New"/>
                <w:sz w:val="21"/>
                <w:szCs w:val="21"/>
                <w:lang w:val="en-US"/>
              </w:rPr>
              <w:t>564</w:t>
            </w:r>
          </w:p>
        </w:tc>
      </w:tr>
      <w:tr w:rsidR="00AB7224" w:rsidRPr="003748DE" w14:paraId="66352EDB" w14:textId="77777777" w:rsidTr="00E54915">
        <w:trPr>
          <w:cantSplit/>
          <w:trHeight w:val="270"/>
        </w:trPr>
        <w:tc>
          <w:tcPr>
            <w:tcW w:w="2430" w:type="dxa"/>
          </w:tcPr>
          <w:p w14:paraId="0CBC5C68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30" w:type="dxa"/>
          </w:tcPr>
          <w:p w14:paraId="3131C8BD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530" w:type="dxa"/>
          </w:tcPr>
          <w:p w14:paraId="5DEED506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3"/>
          </w:tcPr>
          <w:p w14:paraId="2E6F2345" w14:textId="77777777" w:rsidR="00AB7224" w:rsidRPr="003748DE" w:rsidRDefault="00AB7224" w:rsidP="00AB722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215" w:type="dxa"/>
          </w:tcPr>
          <w:p w14:paraId="78A8CA9B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i/>
                <w:iCs/>
                <w:sz w:val="21"/>
                <w:szCs w:val="21"/>
              </w:rPr>
            </w:pPr>
          </w:p>
        </w:tc>
        <w:tc>
          <w:tcPr>
            <w:tcW w:w="6542" w:type="dxa"/>
            <w:gridSpan w:val="11"/>
          </w:tcPr>
          <w:p w14:paraId="7E71938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AB7224" w:rsidRPr="003748DE" w14:paraId="75194119" w14:textId="77777777" w:rsidTr="00E54915">
        <w:trPr>
          <w:cantSplit/>
        </w:trPr>
        <w:tc>
          <w:tcPr>
            <w:tcW w:w="2430" w:type="dxa"/>
          </w:tcPr>
          <w:p w14:paraId="215363CC" w14:textId="77777777" w:rsidR="00AB7224" w:rsidRPr="003748DE" w:rsidRDefault="00AB7224" w:rsidP="00AB72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2430" w:type="dxa"/>
            <w:vAlign w:val="bottom"/>
          </w:tcPr>
          <w:p w14:paraId="1728539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11B907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81D915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2571C8C8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93070F2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269AC4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B03C087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FDE644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C7795C5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B982F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1E1A30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936D0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5F8A48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CC9626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98EFA0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2D7FB4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88E72B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AB7224" w:rsidRPr="003748DE" w14:paraId="15ADEF30" w14:textId="77777777" w:rsidTr="00E54915">
        <w:trPr>
          <w:cantSplit/>
        </w:trPr>
        <w:tc>
          <w:tcPr>
            <w:tcW w:w="2430" w:type="dxa"/>
          </w:tcPr>
          <w:p w14:paraId="02EB1E9C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430" w:type="dxa"/>
            <w:vAlign w:val="bottom"/>
          </w:tcPr>
          <w:p w14:paraId="1101FAC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ธุรกิจก๊าซธรรมชาติอัดสำหรับอุตสาหกรรม</w:t>
            </w:r>
          </w:p>
        </w:tc>
        <w:tc>
          <w:tcPr>
            <w:tcW w:w="1530" w:type="dxa"/>
            <w:vAlign w:val="bottom"/>
          </w:tcPr>
          <w:p w14:paraId="13FD547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789D68D6" w14:textId="5C2CE291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49CBC84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CE892F" w14:textId="6D618C63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7371978E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67D0075D" w14:textId="5498F4E9" w:rsidR="00AB7224" w:rsidRPr="003748DE" w:rsidRDefault="00AB7224" w:rsidP="004D41D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left="-20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32B76077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FFC7B5D" w14:textId="0ED31609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5793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6D862C3" w14:textId="5B69C53A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210</w:t>
            </w: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,</w:t>
            </w:r>
            <w:r w:rsidRPr="003748DE"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4651B1A0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181859" w14:textId="6410636C" w:rsidR="00AB7224" w:rsidRPr="003748DE" w:rsidRDefault="00AB7224" w:rsidP="00AB722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AE44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689B0A" w14:textId="4DC0B008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09AC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00E0A4C" w14:textId="22041702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860223" w:rsidRPr="003748DE" w14:paraId="280B46E6" w14:textId="77777777" w:rsidTr="00E54915">
        <w:trPr>
          <w:cantSplit/>
        </w:trPr>
        <w:tc>
          <w:tcPr>
            <w:tcW w:w="2430" w:type="dxa"/>
          </w:tcPr>
          <w:p w14:paraId="245BF3E1" w14:textId="7A036F19" w:rsidR="00860223" w:rsidRPr="003748DE" w:rsidRDefault="00860223" w:rsidP="00860223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 w:rsidRPr="008D4863">
              <w:rPr>
                <w:rFonts w:ascii="Angsana New" w:hAnsi="Angsana New"/>
                <w:sz w:val="21"/>
                <w:szCs w:val="21"/>
                <w:cs/>
              </w:rPr>
              <w:t>บริษัท พืชเภสัชกรรม จำกัด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76A7C13C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AD0FBA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410440" w14:textId="77777777" w:rsidR="00860223" w:rsidRPr="003748DE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774CCF22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8B33AEB" w14:textId="77777777" w:rsidR="00860223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EE8350A" w14:textId="77777777" w:rsidR="00860223" w:rsidRPr="003748DE" w:rsidRDefault="00860223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5D47C182" w14:textId="77777777" w:rsidR="00860223" w:rsidRPr="003748DE" w:rsidRDefault="00860223" w:rsidP="004D41D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left="-20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D78241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AACABE9" w14:textId="77777777" w:rsidR="00860223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4C019B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E669CD" w14:textId="77777777" w:rsidR="00860223" w:rsidRPr="003748DE" w:rsidRDefault="00860223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75DD26" w14:textId="77777777" w:rsidR="00860223" w:rsidRPr="003748DE" w:rsidRDefault="00860223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DB1E86E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2E6D78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2A868E" w14:textId="77777777" w:rsidR="00860223" w:rsidRPr="003748DE" w:rsidRDefault="00860223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79006D" w14:textId="77777777" w:rsidR="00860223" w:rsidRPr="003748DE" w:rsidRDefault="00860223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01245C5" w14:textId="77777777" w:rsidR="00860223" w:rsidRPr="003748DE" w:rsidRDefault="00860223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</w:tr>
      <w:tr w:rsidR="00AB7224" w:rsidRPr="003748DE" w14:paraId="5C6E35A9" w14:textId="77777777" w:rsidTr="00E54915">
        <w:trPr>
          <w:cantSplit/>
        </w:trPr>
        <w:tc>
          <w:tcPr>
            <w:tcW w:w="2430" w:type="dxa"/>
          </w:tcPr>
          <w:p w14:paraId="24E0C235" w14:textId="6E4AA1C4" w:rsidR="00AB7224" w:rsidRPr="003748DE" w:rsidRDefault="008D4863" w:rsidP="00AB7224">
            <w:pPr>
              <w:spacing w:line="240" w:lineRule="auto"/>
              <w:ind w:left="191" w:hanging="18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  (ชื่อเดิม</w:t>
            </w:r>
            <w:r w:rsidR="00AB7224" w:rsidRPr="003748DE">
              <w:rPr>
                <w:rFonts w:ascii="Angsana New" w:hAnsi="Angsana New"/>
                <w:sz w:val="21"/>
                <w:szCs w:val="21"/>
                <w:cs/>
              </w:rPr>
              <w:t>บริษัท สแกน เมดิเฮิร์บ จำกัด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5D873B6D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1530" w:type="dxa"/>
            <w:vAlign w:val="bottom"/>
          </w:tcPr>
          <w:p w14:paraId="27FFAC1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900" w:type="dxa"/>
            <w:vAlign w:val="bottom"/>
          </w:tcPr>
          <w:p w14:paraId="167928D3" w14:textId="40FCC0CC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46.36</w:t>
            </w:r>
          </w:p>
        </w:tc>
        <w:tc>
          <w:tcPr>
            <w:tcW w:w="180" w:type="dxa"/>
          </w:tcPr>
          <w:p w14:paraId="411FEAEA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083D8B2" w14:textId="5253AD25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5D1CD54B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62F73AB" w14:textId="394E3983" w:rsidR="00AB7224" w:rsidRPr="003748DE" w:rsidRDefault="00AB7224" w:rsidP="004D41D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left="-200" w:right="10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57528C2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AA978D1" w14:textId="53012126" w:rsidR="00AB7224" w:rsidRPr="003748DE" w:rsidRDefault="00E54915" w:rsidP="00AB7224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8C9157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07EEA" w14:textId="03C02CFF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5F019559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CB55F7" w14:textId="6F29DCFA" w:rsidR="00AB7224" w:rsidRPr="003748DE" w:rsidRDefault="00AB7224" w:rsidP="00AB722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DCE61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ADBF6E" w14:textId="742DF45A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95A517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7EB6428" w14:textId="11F37A60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sz w:val="21"/>
                <w:szCs w:val="21"/>
                <w:lang w:val="en-US" w:bidi="th-TH"/>
              </w:rPr>
              <w:t>-</w:t>
            </w:r>
          </w:p>
        </w:tc>
      </w:tr>
      <w:tr w:rsidR="00AB7224" w:rsidRPr="003748DE" w14:paraId="1CDAB7D6" w14:textId="77777777" w:rsidTr="00E54915">
        <w:trPr>
          <w:cantSplit/>
        </w:trPr>
        <w:tc>
          <w:tcPr>
            <w:tcW w:w="2430" w:type="dxa"/>
          </w:tcPr>
          <w:p w14:paraId="0B0D7A27" w14:textId="77777777" w:rsidR="00AB7224" w:rsidRPr="003748DE" w:rsidRDefault="00AB7224" w:rsidP="00AB7224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F13D0E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422A9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3691303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</w:tcPr>
          <w:p w14:paraId="310B355B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0AA0AE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0C2E4AA" w14:textId="77777777" w:rsidR="00AB7224" w:rsidRPr="003748DE" w:rsidRDefault="00AB7224" w:rsidP="00AB722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5" w:type="dxa"/>
            <w:vAlign w:val="bottom"/>
          </w:tcPr>
          <w:p w14:paraId="3FCB231A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0E7203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838C791" w14:textId="77777777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1"/>
                <w:szCs w:val="2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CBD7F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E9756" w14:textId="687D306F" w:rsidR="00AB7224" w:rsidRPr="003748DE" w:rsidRDefault="00AB7224" w:rsidP="00AB7224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56D0B527" w14:textId="77777777" w:rsidR="00AB7224" w:rsidRPr="003748DE" w:rsidRDefault="00AB7224" w:rsidP="00AB722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7D33" w14:textId="114A69F1" w:rsidR="00AB7224" w:rsidRPr="003748DE" w:rsidRDefault="00AB7224" w:rsidP="00AB722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49D3D0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30BE2" w14:textId="7777777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ABBEA9" w14:textId="77777777" w:rsidR="00AB7224" w:rsidRPr="003748DE" w:rsidRDefault="00AB7224" w:rsidP="00AB7224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E1FE7" w14:textId="5A749F37" w:rsidR="00AB7224" w:rsidRPr="003748DE" w:rsidRDefault="00AB7224" w:rsidP="00AB7224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</w:pPr>
            <w:r w:rsidRPr="003748DE">
              <w:rPr>
                <w:rFonts w:ascii="Angsana New" w:hAnsi="Angsana New"/>
                <w:b/>
                <w:bCs/>
                <w:sz w:val="21"/>
                <w:szCs w:val="21"/>
                <w:lang w:val="en-US" w:bidi="th-TH"/>
              </w:rPr>
              <w:t>-</w:t>
            </w:r>
          </w:p>
        </w:tc>
      </w:tr>
    </w:tbl>
    <w:p w14:paraId="02687DAE" w14:textId="77777777" w:rsidR="00680119" w:rsidRDefault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  <w:sectPr w:rsidR="00680119" w:rsidSect="000E2B77">
          <w:pgSz w:w="16834" w:h="11909" w:orient="landscape" w:code="9"/>
          <w:pgMar w:top="1152" w:right="691" w:bottom="1152" w:left="576" w:header="720" w:footer="720" w:gutter="0"/>
          <w:pgNumType w:start="20"/>
          <w:cols w:space="720"/>
          <w:docGrid w:linePitch="245"/>
        </w:sectPr>
      </w:pPr>
    </w:p>
    <w:p w14:paraId="60284886" w14:textId="6A37874D" w:rsidR="006379EB" w:rsidRPr="006379EB" w:rsidRDefault="006379EB" w:rsidP="00680119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9EB">
        <w:rPr>
          <w:rFonts w:ascii="Angsana New" w:hAnsi="Angsana New" w:hint="cs"/>
          <w:i/>
          <w:iCs/>
          <w:sz w:val="30"/>
          <w:szCs w:val="30"/>
          <w:cs/>
        </w:rPr>
        <w:t>การเพิ่มทุนใน</w:t>
      </w:r>
      <w:r w:rsidRPr="006379EB">
        <w:rPr>
          <w:rFonts w:ascii="Angsana New" w:hAnsi="Angsana New"/>
          <w:i/>
          <w:iCs/>
          <w:sz w:val="30"/>
          <w:szCs w:val="30"/>
          <w:cs/>
        </w:rPr>
        <w:t>บริษัท สแกน แอดวานซ์ เพาเวอร์ จำกัด ("</w:t>
      </w:r>
      <w:r w:rsidRPr="006379EB">
        <w:rPr>
          <w:rFonts w:ascii="Angsana New" w:hAnsi="Angsana New"/>
          <w:i/>
          <w:iCs/>
          <w:sz w:val="30"/>
          <w:szCs w:val="30"/>
        </w:rPr>
        <w:t>SAP")</w:t>
      </w:r>
    </w:p>
    <w:p w14:paraId="7EECDA28" w14:textId="49224709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6B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66B6B">
        <w:rPr>
          <w:rFonts w:ascii="Angsana New" w:hAnsi="Angsana New"/>
          <w:sz w:val="30"/>
          <w:szCs w:val="30"/>
        </w:rPr>
        <w:t xml:space="preserve">5 </w:t>
      </w:r>
      <w:r w:rsidRPr="00E66B6B">
        <w:rPr>
          <w:rFonts w:ascii="Angsana New" w:hAnsi="Angsana New"/>
          <w:sz w:val="30"/>
          <w:szCs w:val="30"/>
          <w:cs/>
        </w:rPr>
        <w:t xml:space="preserve">มกราคม </w:t>
      </w:r>
      <w:r w:rsidRPr="00E66B6B">
        <w:rPr>
          <w:rFonts w:ascii="Angsana New" w:hAnsi="Angsana New"/>
          <w:sz w:val="30"/>
          <w:szCs w:val="30"/>
        </w:rPr>
        <w:t xml:space="preserve">2565 </w:t>
      </w:r>
      <w:r w:rsidR="0063749E">
        <w:rPr>
          <w:rFonts w:ascii="Angsana New" w:hAnsi="Angsana New"/>
          <w:sz w:val="30"/>
          <w:szCs w:val="30"/>
        </w:rPr>
        <w:t>SAP</w:t>
      </w:r>
      <w:r w:rsidRPr="00E66B6B"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ได้เรียกชำระทุนเพิ่มเติมจากผู้ถือหุ้น ร้อยละ </w:t>
      </w:r>
      <w:r w:rsidRPr="00E66B6B">
        <w:rPr>
          <w:rFonts w:ascii="Angsana New" w:hAnsi="Angsana New"/>
          <w:sz w:val="30"/>
          <w:szCs w:val="30"/>
        </w:rPr>
        <w:t>1.5</w:t>
      </w:r>
      <w:r>
        <w:rPr>
          <w:rFonts w:ascii="Angsana New" w:hAnsi="Angsana New"/>
          <w:sz w:val="30"/>
          <w:szCs w:val="30"/>
        </w:rPr>
        <w:t xml:space="preserve"> </w:t>
      </w:r>
      <w:r w:rsidRPr="00E66B6B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Pr="00E66B6B">
        <w:rPr>
          <w:rFonts w:ascii="Angsana New" w:hAnsi="Angsana New"/>
          <w:sz w:val="30"/>
          <w:szCs w:val="30"/>
        </w:rPr>
        <w:t xml:space="preserve">2,000,000 </w:t>
      </w:r>
      <w:r w:rsidRPr="00E66B6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E66B6B">
        <w:rPr>
          <w:rFonts w:ascii="Angsana New" w:hAnsi="Angsana New"/>
          <w:sz w:val="30"/>
          <w:szCs w:val="30"/>
        </w:rPr>
        <w:t xml:space="preserve">100 </w:t>
      </w:r>
      <w:r w:rsidRPr="00E66B6B">
        <w:rPr>
          <w:rFonts w:ascii="Angsana New" w:hAnsi="Angsana New"/>
          <w:sz w:val="30"/>
          <w:szCs w:val="30"/>
          <w:cs/>
        </w:rPr>
        <w:t>บาท โดยบริษัท คอนโทร์โน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CCL</w:t>
      </w:r>
      <w:r>
        <w:rPr>
          <w:rFonts w:ascii="Angsana New" w:hAnsi="Angsana New" w:hint="cs"/>
          <w:sz w:val="30"/>
          <w:szCs w:val="30"/>
          <w:cs/>
        </w:rPr>
        <w:t>”)</w:t>
      </w:r>
      <w:r w:rsidRPr="00E66B6B">
        <w:rPr>
          <w:rFonts w:ascii="Angsana New" w:hAnsi="Angsana New"/>
          <w:sz w:val="30"/>
          <w:szCs w:val="30"/>
          <w:cs/>
        </w:rPr>
        <w:t xml:space="preserve"> ซึ่งเป็นบริษัทย่อยในกลุ่มบริษัทได้จ่ายชำระเงินค่าหุ้นเพิ่มทุนดังกล่าวแล้วเป็นจำนวน </w:t>
      </w:r>
      <w:r w:rsidRPr="00E66B6B">
        <w:rPr>
          <w:rFonts w:ascii="Angsana New" w:hAnsi="Angsana New"/>
          <w:sz w:val="30"/>
          <w:szCs w:val="30"/>
        </w:rPr>
        <w:t xml:space="preserve">1.53 </w:t>
      </w:r>
      <w:r w:rsidRPr="00E66B6B">
        <w:rPr>
          <w:rFonts w:ascii="Angsana New" w:hAnsi="Angsana New"/>
          <w:sz w:val="30"/>
          <w:szCs w:val="30"/>
          <w:cs/>
        </w:rPr>
        <w:t>ล้านบาท เพื่อรักษาสัดส่วนการถือหุ้นเดิม</w:t>
      </w:r>
    </w:p>
    <w:p w14:paraId="5F7A318E" w14:textId="77777777" w:rsidR="00680119" w:rsidRPr="006C06DD" w:rsidRDefault="00680119" w:rsidP="00680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DCC0CB2" w14:textId="7F08F8C6" w:rsidR="00680119" w:rsidRDefault="00680119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6C03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 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มีการออกหุ้นสามัญเพิ่มเติมจ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300,000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(</w:t>
      </w:r>
      <w:r w:rsidRPr="00CE6C03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2,375,000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2,675,000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หุ้น</w:t>
      </w:r>
      <w:r w:rsidRPr="00CE6C03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มูลค่าหุ้นละ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คิดเป็นจ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และได้เรียกช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ระค่าหุ้นครั้งแรกร้อยละ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</w:rPr>
        <w:t xml:space="preserve"> CCL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เป็นผู้จองซื้อหุ้นเพิ่มทุนดังกล่าวแต่เพียงผู้เดียวและได้จ่ายช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ระเงินแล้วเป็นจ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CE6C03">
        <w:rPr>
          <w:rFonts w:ascii="Angsana New" w:hAnsi="Angsana New"/>
          <w:sz w:val="30"/>
          <w:szCs w:val="30"/>
          <w:cs/>
        </w:rPr>
        <w:t>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ภายหลังการเพิ่มทุนดังกล่าว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สัดส่วนการถือหุ้นของ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บริษัทเพิ่มขึ้นจากร้อยละ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53.47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เป็นร้อยละ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58.69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</w:rPr>
        <w:t>SAP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E6C03">
        <w:rPr>
          <w:rFonts w:ascii="Angsana New" w:hAnsi="Angsana New"/>
          <w:sz w:val="30"/>
          <w:szCs w:val="30"/>
          <w:cs/>
        </w:rPr>
        <w:t>ยังคง</w:t>
      </w:r>
      <w:r w:rsidR="006379EB">
        <w:rPr>
          <w:rFonts w:ascii="Angsana New" w:hAnsi="Angsana New" w:hint="cs"/>
          <w:sz w:val="30"/>
          <w:szCs w:val="30"/>
          <w:cs/>
        </w:rPr>
        <w:t>สถานะ</w:t>
      </w:r>
      <w:r w:rsidRPr="00CE6C03">
        <w:rPr>
          <w:rFonts w:ascii="Angsana New" w:hAnsi="Angsana New"/>
          <w:sz w:val="30"/>
          <w:szCs w:val="30"/>
          <w:cs/>
        </w:rPr>
        <w:t>เป็นการร่วมค้าของ</w:t>
      </w:r>
      <w:r w:rsidR="00FE291F">
        <w:rPr>
          <w:rFonts w:ascii="Angsana New" w:hAnsi="Angsana New" w:hint="cs"/>
          <w:sz w:val="30"/>
          <w:szCs w:val="30"/>
          <w:cs/>
        </w:rPr>
        <w:t>กลุ่ม</w:t>
      </w:r>
      <w:r w:rsidRPr="00CE6C03">
        <w:rPr>
          <w:rFonts w:ascii="Angsana New" w:hAnsi="Angsana New"/>
          <w:sz w:val="30"/>
          <w:szCs w:val="30"/>
          <w:cs/>
        </w:rPr>
        <w:t>บริษัท</w:t>
      </w:r>
    </w:p>
    <w:p w14:paraId="512D8004" w14:textId="77777777" w:rsidR="006C06DD" w:rsidRPr="006C06DD" w:rsidRDefault="006C06DD" w:rsidP="00EF32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754837" w14:textId="77777777" w:rsidR="00174B2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  <w:sectPr w:rsidR="00174B23" w:rsidSect="000E2B77"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245"/>
        </w:sect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08899931" w14:textId="6F9E318F" w:rsidR="00BF3DAB" w:rsidRPr="00E15AA0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15423BE" w14:textId="72BD5807" w:rsidR="00BB7D86" w:rsidRDefault="00BB7D86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382803CA" w14:textId="79789029" w:rsidR="00174B23" w:rsidRPr="006B07E9" w:rsidRDefault="00174B23" w:rsidP="00174B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E94CB2" w:rsidRPr="003748DE">
        <w:rPr>
          <w:rFonts w:ascii="Angsana New" w:hAnsi="Angsana New"/>
          <w:sz w:val="30"/>
          <w:szCs w:val="30"/>
        </w:rPr>
        <w:t xml:space="preserve">31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มีนาคม </w:t>
      </w:r>
      <w:r w:rsidR="00E94CB2" w:rsidRPr="003748DE">
        <w:rPr>
          <w:rFonts w:ascii="Angsana New" w:hAnsi="Angsana New"/>
          <w:sz w:val="30"/>
          <w:szCs w:val="30"/>
        </w:rPr>
        <w:t xml:space="preserve">2565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E94CB2" w:rsidRPr="003748DE">
        <w:rPr>
          <w:rFonts w:ascii="Angsana New" w:hAnsi="Angsana New"/>
          <w:sz w:val="30"/>
          <w:szCs w:val="30"/>
        </w:rPr>
        <w:t xml:space="preserve">31 </w:t>
      </w:r>
      <w:r w:rsidR="00E94CB2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E94CB2" w:rsidRPr="003748DE">
        <w:rPr>
          <w:rFonts w:ascii="Angsana New" w:hAnsi="Angsana New"/>
          <w:sz w:val="30"/>
          <w:szCs w:val="30"/>
        </w:rPr>
        <w:t xml:space="preserve">2564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E70AAA" w14:textId="0E90FAFF" w:rsidR="00174B23" w:rsidRDefault="00174B23" w:rsidP="00DC1B32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174B23" w:rsidRPr="006B07E9" w14:paraId="7F3AF319" w14:textId="77777777" w:rsidTr="00114A62">
        <w:trPr>
          <w:cantSplit/>
          <w:tblHeader/>
        </w:trPr>
        <w:tc>
          <w:tcPr>
            <w:tcW w:w="4476" w:type="dxa"/>
          </w:tcPr>
          <w:p w14:paraId="5C32D872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25A67DF5" w14:textId="77777777" w:rsidR="00174B23" w:rsidRPr="006B07E9" w:rsidRDefault="00174B23" w:rsidP="00114A62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74B23" w:rsidRPr="006B07E9" w14:paraId="37D5158B" w14:textId="77777777" w:rsidTr="00114A62">
        <w:trPr>
          <w:cantSplit/>
          <w:tblHeader/>
        </w:trPr>
        <w:tc>
          <w:tcPr>
            <w:tcW w:w="4476" w:type="dxa"/>
          </w:tcPr>
          <w:p w14:paraId="7F2E81E0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D2BEEDD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396117" w14:textId="31AB215E" w:rsidR="00174B23" w:rsidRPr="006B07E9" w:rsidRDefault="00235311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24E8CCA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21EBBFC9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A7C0EA1" w14:textId="69775459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44A09E1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95F9C7A" w14:textId="77777777" w:rsidR="0063749E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6A034F" w14:textId="6C29599C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90DD03C" w14:textId="77777777" w:rsidR="00174B23" w:rsidRPr="006B07E9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3D51C4A" w14:textId="77777777" w:rsidR="0063749E" w:rsidRDefault="00174B23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งวด</w:t>
            </w:r>
          </w:p>
          <w:p w14:paraId="41FA3BCE" w14:textId="661BCEB0" w:rsidR="00174B23" w:rsidRPr="006B07E9" w:rsidRDefault="0063749E" w:rsidP="00114A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สามเดือนสิ้นสุดวันที่</w:t>
            </w:r>
          </w:p>
        </w:tc>
      </w:tr>
      <w:tr w:rsidR="00235311" w:rsidRPr="006B07E9" w14:paraId="23AC97F4" w14:textId="77777777" w:rsidTr="00114A62">
        <w:trPr>
          <w:cantSplit/>
          <w:tblHeader/>
        </w:trPr>
        <w:tc>
          <w:tcPr>
            <w:tcW w:w="4476" w:type="dxa"/>
          </w:tcPr>
          <w:p w14:paraId="04A848D2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E532A" w14:textId="2F7D51D6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5C958E9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4B6A4" w14:textId="626E3EF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ABF7CC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23D2C2" w14:textId="0D52B41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C595A35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6754E" w14:textId="38D39DEA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62EE0D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47817" w14:textId="613F061F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22FD7FB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D98EB" w14:textId="49DAB771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D6035F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2AF87" w14:textId="1CB95F2B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1514986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226558B" w14:textId="0D8C135F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</w:tr>
      <w:tr w:rsidR="00235311" w:rsidRPr="006B07E9" w14:paraId="7D7DB42A" w14:textId="77777777" w:rsidTr="00114A62">
        <w:trPr>
          <w:cantSplit/>
          <w:tblHeader/>
        </w:trPr>
        <w:tc>
          <w:tcPr>
            <w:tcW w:w="4476" w:type="dxa"/>
          </w:tcPr>
          <w:p w14:paraId="1F32EB7E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0F080" w14:textId="5C1F1270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9753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6E498" w14:textId="2F132E53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E5C56B6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77667F" w14:textId="0DE5059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A402EF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15AC6" w14:textId="26151B3F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1D4308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57EC8" w14:textId="12C3171B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EEDA827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D6C8" w14:textId="615A2AC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347ED0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1C854" w14:textId="5B2797BD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79F2564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F6A564E" w14:textId="18F51524" w:rsidR="00235311" w:rsidRPr="00C605FF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235311" w:rsidRPr="006B07E9" w14:paraId="65C3DE03" w14:textId="77777777" w:rsidTr="00114A62">
        <w:trPr>
          <w:cantSplit/>
        </w:trPr>
        <w:tc>
          <w:tcPr>
            <w:tcW w:w="4476" w:type="dxa"/>
          </w:tcPr>
          <w:p w14:paraId="2F4E390B" w14:textId="77777777" w:rsidR="00235311" w:rsidRPr="006B07E9" w:rsidRDefault="00235311" w:rsidP="0023531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6EF26D2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B13F98" w14:textId="77777777" w:rsidR="00235311" w:rsidRPr="006B07E9" w:rsidRDefault="00235311" w:rsidP="0023531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4DE1AD58" w14:textId="77777777" w:rsidR="00235311" w:rsidRPr="006B07E9" w:rsidRDefault="00235311" w:rsidP="002353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35311" w:rsidRPr="006B07E9" w14:paraId="50997696" w14:textId="77777777" w:rsidTr="00114A62">
        <w:trPr>
          <w:cantSplit/>
        </w:trPr>
        <w:tc>
          <w:tcPr>
            <w:tcW w:w="4476" w:type="dxa"/>
          </w:tcPr>
          <w:p w14:paraId="2628F926" w14:textId="77777777" w:rsidR="00235311" w:rsidRPr="006B07E9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CEAFB67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BB54AB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ABEB15" w14:textId="223B2AAF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C6638A2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975493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0946E4E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589D8D" w14:textId="713FBE36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7A0DD67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5A6E37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65431DD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ADD2749" w14:textId="241F868E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138F55B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299C18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4561E43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6D3A624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5DF444EB" w14:textId="77777777" w:rsidTr="00114A62">
        <w:trPr>
          <w:cantSplit/>
        </w:trPr>
        <w:tc>
          <w:tcPr>
            <w:tcW w:w="4476" w:type="dxa"/>
          </w:tcPr>
          <w:p w14:paraId="0D525629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2AC016E5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63B2B4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F825B3" w14:textId="562A17C6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8CB14E0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ECAED6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FFC434C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EA89B" w14:textId="6E75C8E5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6870EA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A46C1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7A894063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813D7" w14:textId="441C34AC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5F9E254D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09E119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0D6C07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4F60A42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72E7B6FB" w14:textId="77777777" w:rsidTr="00114A62">
        <w:trPr>
          <w:cantSplit/>
        </w:trPr>
        <w:tc>
          <w:tcPr>
            <w:tcW w:w="4476" w:type="dxa"/>
          </w:tcPr>
          <w:p w14:paraId="7F04CC06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76140E84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A7DE665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AFCA80D" w14:textId="2FCB8FED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9C7E233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3D9272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280A0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15E752" w14:textId="64EAF219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6357E56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090F4B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C9C740E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D25B0" w14:textId="4E306164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0E3B9A4C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026B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B88E2D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B331CE0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631ECDD5" w14:textId="77777777" w:rsidTr="00114A62">
        <w:trPr>
          <w:cantSplit/>
        </w:trPr>
        <w:tc>
          <w:tcPr>
            <w:tcW w:w="4476" w:type="dxa"/>
          </w:tcPr>
          <w:p w14:paraId="3E63B3E5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1F923A6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DD94769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955226" w14:textId="261FC51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27D4ED4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45D862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E8AF861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7645F" w14:textId="2AA952B4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828720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69EC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6E86356C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C571D" w14:textId="10A42943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2D66B626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6695A3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877324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1591F9E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2F430505" w14:textId="77777777" w:rsidTr="00114A62">
        <w:trPr>
          <w:cantSplit/>
        </w:trPr>
        <w:tc>
          <w:tcPr>
            <w:tcW w:w="4476" w:type="dxa"/>
          </w:tcPr>
          <w:p w14:paraId="2FCB51A0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26073A86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E5CE085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C1E5736" w14:textId="38182AF1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3048710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BE3F7D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60966D9C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7D34A" w14:textId="0DC2AFFC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717AA7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B1810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056C48E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F2B8B" w14:textId="2D63B510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0FF63091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1EDF5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02D48E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A10B81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6706CFDC" w14:textId="77777777" w:rsidTr="00114A62">
        <w:trPr>
          <w:cantSplit/>
        </w:trPr>
        <w:tc>
          <w:tcPr>
            <w:tcW w:w="4476" w:type="dxa"/>
          </w:tcPr>
          <w:p w14:paraId="63C19141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080" w:type="dxa"/>
          </w:tcPr>
          <w:p w14:paraId="13EE5FF4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3AE3D85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EFBDD3" w14:textId="29A0DD78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75522C47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799DD2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A86F36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F3014" w14:textId="505684BD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9A4315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62B7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BEC2BB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170DB" w14:textId="32926C65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E7D3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932AD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F7D8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F94CF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85CB134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0D6EE8E4" w14:textId="77777777" w:rsidTr="00114A62">
        <w:trPr>
          <w:cantSplit/>
        </w:trPr>
        <w:tc>
          <w:tcPr>
            <w:tcW w:w="4476" w:type="dxa"/>
          </w:tcPr>
          <w:p w14:paraId="0B611F10" w14:textId="77777777" w:rsidR="00235311" w:rsidRPr="00DE7D3F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D3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27F1711F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748D7099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125A294" w14:textId="5BB37908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BDAF17D" w14:textId="77777777" w:rsidR="00235311" w:rsidRPr="00DE7D3F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6F2DA4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936AF44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E9081" w14:textId="06A80D09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82A85AC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6E50A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5A9D640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77F9" w14:textId="7C08065D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CEE7FF8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0383D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76A72C5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9C1DE03" w14:textId="77777777" w:rsidR="00235311" w:rsidRPr="00DE7D3F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155C25ED" w14:textId="77777777" w:rsidTr="00DE7D3F">
        <w:trPr>
          <w:cantSplit/>
        </w:trPr>
        <w:tc>
          <w:tcPr>
            <w:tcW w:w="4476" w:type="dxa"/>
          </w:tcPr>
          <w:p w14:paraId="6E52C805" w14:textId="35ABB1C7" w:rsidR="00235311" w:rsidRPr="007407A5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080" w:type="dxa"/>
          </w:tcPr>
          <w:p w14:paraId="78D06086" w14:textId="68084526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13E67E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7E6CAE" w14:textId="6C8D64E7" w:rsidR="00235311" w:rsidRPr="00C605F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01C2142" w14:textId="77777777" w:rsidR="00235311" w:rsidRPr="006B07E9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34B6D7" w14:textId="7C2A0B92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575C73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29BD8" w14:textId="47391A8B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5AA16EE1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79D87" w14:textId="14D762A3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3448B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9761E" w14:textId="6F09423B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0" w:type="dxa"/>
          </w:tcPr>
          <w:p w14:paraId="24352CC6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37389" w14:textId="513ED3BC" w:rsidR="00235311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A740CCF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11C4A52" w14:textId="724DA856" w:rsidR="00235311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49754E32" w14:textId="77777777" w:rsidTr="00DE7D3F">
        <w:trPr>
          <w:cantSplit/>
        </w:trPr>
        <w:tc>
          <w:tcPr>
            <w:tcW w:w="4476" w:type="dxa"/>
          </w:tcPr>
          <w:p w14:paraId="30AB1912" w14:textId="37A30648" w:rsidR="00235311" w:rsidRPr="007407A5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เมดิเฮิร์บ จำกัด</w:t>
            </w:r>
          </w:p>
        </w:tc>
        <w:tc>
          <w:tcPr>
            <w:tcW w:w="1080" w:type="dxa"/>
          </w:tcPr>
          <w:p w14:paraId="2EEDA653" w14:textId="2051AEC7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128F5F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9132BD1" w14:textId="43E11855" w:rsidR="00235311" w:rsidRPr="00C605F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F84D7F4" w14:textId="77777777" w:rsidR="00235311" w:rsidRPr="006B07E9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65D7C1D" w14:textId="740ACF01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F4186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31751E" w14:textId="23AA0951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266C5A9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99BFD" w14:textId="4D3436CD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3091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E2DF3" w14:textId="67273029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5A61B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E24A0C" w14:textId="656F7EFE" w:rsidR="00235311" w:rsidRDefault="00235311" w:rsidP="0023531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3FB274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78AE1555" w14:textId="0167B7E9" w:rsidR="00235311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19932B39" w14:textId="77777777" w:rsidTr="00DE7D3F">
        <w:trPr>
          <w:cantSplit/>
        </w:trPr>
        <w:tc>
          <w:tcPr>
            <w:tcW w:w="4476" w:type="dxa"/>
          </w:tcPr>
          <w:p w14:paraId="6B5A46F8" w14:textId="676960FD" w:rsidR="00235311" w:rsidRPr="007407A5" w:rsidRDefault="00235311" w:rsidP="002353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7A5">
              <w:rPr>
                <w:rFonts w:ascii="Angsana New" w:hAnsi="Angsana New"/>
                <w:sz w:val="28"/>
                <w:szCs w:val="28"/>
                <w:cs/>
              </w:rPr>
              <w:t>บริษัท สแกน ไอซีที จำกัด</w:t>
            </w:r>
          </w:p>
        </w:tc>
        <w:tc>
          <w:tcPr>
            <w:tcW w:w="1080" w:type="dxa"/>
          </w:tcPr>
          <w:p w14:paraId="01617AEE" w14:textId="284A8A03" w:rsidR="00235311" w:rsidRPr="00DE7D3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B5A00E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C9F747" w14:textId="4E9D5022" w:rsidR="00235311" w:rsidRPr="00C605FF" w:rsidRDefault="00235311" w:rsidP="002353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4203AFF" w14:textId="77777777" w:rsidR="00235311" w:rsidRPr="006B07E9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383FC7D" w14:textId="5DB45A04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A158F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9FA1A" w14:textId="28DC5AAE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2D1C612F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90238" w14:textId="288F92EA" w:rsidR="00235311" w:rsidRPr="00DE7D3F" w:rsidRDefault="00235311" w:rsidP="002353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66F663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06F7D9" w14:textId="2703DC59" w:rsidR="00235311" w:rsidRPr="00C605FF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7D3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0" w:type="dxa"/>
          </w:tcPr>
          <w:p w14:paraId="795F2F66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A47BA" w14:textId="7A27BCCD" w:rsidR="00235311" w:rsidRDefault="00235311" w:rsidP="0023531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468E8529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4974085" w14:textId="72A9BE01" w:rsidR="00235311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35311" w:rsidRPr="006B07E9" w14:paraId="6B67CFBE" w14:textId="77777777" w:rsidTr="00DE7D3F">
        <w:trPr>
          <w:cantSplit/>
        </w:trPr>
        <w:tc>
          <w:tcPr>
            <w:tcW w:w="4476" w:type="dxa"/>
          </w:tcPr>
          <w:p w14:paraId="71227201" w14:textId="77777777" w:rsidR="00235311" w:rsidRPr="006B07E9" w:rsidRDefault="00235311" w:rsidP="002353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7C85DA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27CED8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F36F55B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6F896F" w14:textId="77777777" w:rsidR="00235311" w:rsidRPr="006B07E9" w:rsidRDefault="00235311" w:rsidP="0023531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5E50" w14:textId="0B447812" w:rsidR="00235311" w:rsidRPr="00DE7D3F" w:rsidRDefault="00A80E2C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E2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428,250</w:t>
            </w:r>
          </w:p>
        </w:tc>
        <w:tc>
          <w:tcPr>
            <w:tcW w:w="180" w:type="dxa"/>
          </w:tcPr>
          <w:p w14:paraId="6A46E79F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30A052" w14:textId="4426CD78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180" w:type="dxa"/>
          </w:tcPr>
          <w:p w14:paraId="0D83304D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E0AA86" w14:textId="1433A45E" w:rsidR="00235311" w:rsidRPr="00D810FD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DE7D3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682,808</w:t>
            </w:r>
          </w:p>
        </w:tc>
        <w:tc>
          <w:tcPr>
            <w:tcW w:w="180" w:type="dxa"/>
          </w:tcPr>
          <w:p w14:paraId="51FACB7E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D8182" w14:textId="1CD9306E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80" w:type="dxa"/>
          </w:tcPr>
          <w:p w14:paraId="273E1ED0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0C916" w14:textId="5818CB10" w:rsidR="00235311" w:rsidRPr="006B07E9" w:rsidRDefault="00235311" w:rsidP="0023531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78" w:type="dxa"/>
          </w:tcPr>
          <w:p w14:paraId="0B9F1B53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1E7F9D2" w14:textId="77777777" w:rsidR="00235311" w:rsidRPr="006B07E9" w:rsidRDefault="00235311" w:rsidP="0023531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1D090E8" w14:textId="77777777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0E2B77">
          <w:pgSz w:w="16834" w:h="11909" w:orient="landscape" w:code="9"/>
          <w:pgMar w:top="1152" w:right="691" w:bottom="1152" w:left="576" w:header="720" w:footer="720" w:gutter="0"/>
          <w:pgNumType w:start="22"/>
          <w:cols w:space="720"/>
          <w:docGrid w:linePitch="245"/>
        </w:sectPr>
      </w:pPr>
    </w:p>
    <w:p w14:paraId="3DF24BEA" w14:textId="3FB4D063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เครือข่ายก๊าซไทย-ญี่ปุ่น</w:t>
      </w:r>
      <w:r w:rsidRPr="0063749E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63749E">
        <w:rPr>
          <w:rFonts w:asciiTheme="majorBidi" w:hAnsiTheme="majorBidi"/>
          <w:i/>
          <w:iCs/>
          <w:sz w:val="30"/>
          <w:szCs w:val="30"/>
          <w:cs/>
        </w:rPr>
        <w:t>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(“</w:t>
      </w:r>
      <w:r w:rsidRPr="0063749E">
        <w:rPr>
          <w:rFonts w:ascii="Angsana New" w:hAnsi="Angsana New"/>
          <w:i/>
          <w:iCs/>
          <w:sz w:val="30"/>
          <w:szCs w:val="30"/>
        </w:rPr>
        <w:t>TJN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>”)</w:t>
      </w:r>
    </w:p>
    <w:p w14:paraId="1E2A9CE5" w14:textId="63575E8A" w:rsidR="00C53E57" w:rsidRDefault="0009689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 w:rsidR="00E31FEC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C53E57" w:rsidRPr="00E31FEC">
        <w:rPr>
          <w:rFonts w:ascii="Angsana New" w:hAnsi="Angsana New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</w:rPr>
        <w:t>25</w:t>
      </w:r>
      <w:r w:rsidR="00E31FEC" w:rsidRPr="00E31FEC">
        <w:rPr>
          <w:rFonts w:ascii="Angsana New" w:hAnsi="Angsana New"/>
          <w:sz w:val="30"/>
          <w:szCs w:val="30"/>
        </w:rPr>
        <w:t>65</w:t>
      </w:r>
      <w:r w:rsidR="00C53E57" w:rsidRPr="00E31FEC">
        <w:rPr>
          <w:rFonts w:ascii="Angsana New" w:hAnsi="Angsana New"/>
          <w:sz w:val="30"/>
          <w:szCs w:val="30"/>
        </w:rPr>
        <w:t xml:space="preserve"> </w:t>
      </w:r>
      <w:r w:rsidR="00E31FEC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="Angsana New" w:hAnsi="Angsana New"/>
          <w:sz w:val="30"/>
          <w:szCs w:val="30"/>
        </w:rPr>
        <w:t xml:space="preserve"> </w:t>
      </w:r>
      <w:r w:rsidR="0063749E"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53E57" w:rsidRPr="00E31FEC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C53E57" w:rsidRPr="00614F1E">
        <w:rPr>
          <w:rFonts w:ascii="Angsana New" w:hAnsi="Angsana New"/>
          <w:sz w:val="30"/>
          <w:szCs w:val="30"/>
          <w:cs/>
        </w:rPr>
        <w:t>ออกไปร้อยละ</w:t>
      </w:r>
      <w:r w:rsidR="00614F1E" w:rsidRPr="00614F1E">
        <w:rPr>
          <w:rFonts w:ascii="Angsana New" w:hAnsi="Angsana New"/>
          <w:sz w:val="30"/>
          <w:szCs w:val="30"/>
        </w:rPr>
        <w:t xml:space="preserve"> 49</w:t>
      </w:r>
      <w:r w:rsidR="00C53E57" w:rsidRPr="00614F1E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BB1347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31FEC" w:rsidRPr="00614F1E">
        <w:rPr>
          <w:rFonts w:ascii="Angsana New" w:hAnsi="Angsana New"/>
          <w:sz w:val="30"/>
          <w:szCs w:val="30"/>
        </w:rPr>
        <w:t>313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 ล้านบาท ทำให้กลุ่มบริษัทจัดประเภทเงินลงทุนใน</w:t>
      </w:r>
      <w:r>
        <w:rPr>
          <w:rFonts w:ascii="Angsana New" w:hAnsi="Angsana New"/>
          <w:sz w:val="30"/>
          <w:szCs w:val="30"/>
        </w:rPr>
        <w:t xml:space="preserve"> TJN </w:t>
      </w:r>
      <w:r w:rsidR="00C53E57" w:rsidRPr="00614F1E">
        <w:rPr>
          <w:rFonts w:ascii="Angsana New" w:hAnsi="Angsana New"/>
          <w:sz w:val="30"/>
          <w:szCs w:val="30"/>
          <w:cs/>
        </w:rPr>
        <w:t>เป็น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614F1E" w:rsidRPr="00614F1E">
        <w:rPr>
          <w:rFonts w:ascii="Angsana New" w:hAnsi="Angsana New" w:hint="cs"/>
          <w:sz w:val="30"/>
          <w:szCs w:val="30"/>
          <w:cs/>
        </w:rPr>
        <w:t>โดย</w:t>
      </w:r>
      <w:r w:rsidR="00C53E57" w:rsidRPr="00614F1E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TJN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ในงบการเงิน</w:t>
      </w:r>
      <w:r w:rsidR="00614F1E" w:rsidRPr="00614F1E">
        <w:rPr>
          <w:rFonts w:ascii="Angsana New" w:hAnsi="Angsana New" w:hint="cs"/>
          <w:sz w:val="30"/>
          <w:szCs w:val="30"/>
          <w:cs/>
        </w:rPr>
        <w:t>รวม</w:t>
      </w:r>
      <w:r w:rsidR="00C53E57" w:rsidRPr="00614F1E">
        <w:rPr>
          <w:rFonts w:ascii="Angsana New" w:hAnsi="Angsana New"/>
          <w:sz w:val="30"/>
          <w:szCs w:val="30"/>
          <w:cs/>
        </w:rPr>
        <w:t>ของกลุ่มบริษัท ณ วันที่ขายมีจำนวน</w:t>
      </w:r>
      <w:r w:rsidR="00614F1E" w:rsidRPr="00614F1E">
        <w:rPr>
          <w:rFonts w:ascii="Angsana New" w:hAnsi="Angsana New" w:hint="cs"/>
          <w:sz w:val="30"/>
          <w:szCs w:val="30"/>
          <w:cs/>
        </w:rPr>
        <w:t xml:space="preserve"> </w:t>
      </w:r>
      <w:r w:rsidR="008E20F1">
        <w:rPr>
          <w:rFonts w:ascii="Angsana New" w:hAnsi="Angsana New"/>
          <w:sz w:val="30"/>
          <w:szCs w:val="30"/>
        </w:rPr>
        <w:t>201</w:t>
      </w:r>
      <w:r w:rsidR="00614F1E" w:rsidRPr="00614F1E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ล้านบาท มูลค่ายุติธรรมของ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="00C53E57" w:rsidRPr="00614F1E">
        <w:rPr>
          <w:rFonts w:ascii="Angsana New" w:hAnsi="Angsana New"/>
          <w:sz w:val="30"/>
          <w:szCs w:val="30"/>
          <w:cs/>
        </w:rPr>
        <w:t>ส่วนได้เสียของ</w:t>
      </w:r>
      <w:r w:rsidR="00E66B6B" w:rsidRPr="00614F1E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614F1E">
        <w:rPr>
          <w:rFonts w:ascii="Angsana New" w:hAnsi="Angsana New"/>
          <w:sz w:val="30"/>
          <w:szCs w:val="30"/>
          <w:cs/>
        </w:rPr>
        <w:t>ที่ยังคงอยู่ในกลุ่มบริษัท ณ วันที่สูญเสียอำนาจการควบคุมมีจำนวน</w:t>
      </w:r>
      <w:r w:rsidR="00614F1E" w:rsidRPr="00614F1E">
        <w:rPr>
          <w:rFonts w:ascii="Angsana New" w:hAnsi="Angsana New"/>
          <w:sz w:val="30"/>
          <w:szCs w:val="30"/>
        </w:rPr>
        <w:t xml:space="preserve"> 379 </w:t>
      </w:r>
      <w:r w:rsidR="00C53E57" w:rsidRPr="00614F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C53E57" w:rsidRPr="00E66B6B">
        <w:rPr>
          <w:rFonts w:ascii="Angsana New" w:hAnsi="Angsana New"/>
          <w:sz w:val="30"/>
          <w:szCs w:val="30"/>
          <w:cs/>
        </w:rPr>
        <w:t>ได้ถือเป็นมูลค่าเริ่มแรกของเงินลงทุนใน</w:t>
      </w:r>
      <w:r w:rsidR="00E66B6B" w:rsidRPr="00E66B6B">
        <w:rPr>
          <w:rFonts w:ascii="Angsana New" w:hAnsi="Angsana New" w:hint="cs"/>
          <w:sz w:val="30"/>
          <w:szCs w:val="30"/>
          <w:cs/>
        </w:rPr>
        <w:t>การร่วมค้า</w:t>
      </w:r>
      <w:r w:rsidR="00C53E57" w:rsidRPr="00E66B6B">
        <w:rPr>
          <w:rFonts w:ascii="Angsana New" w:hAnsi="Angsana New"/>
          <w:sz w:val="30"/>
          <w:szCs w:val="30"/>
          <w:cs/>
        </w:rPr>
        <w:t>นั้น ณ วัน</w:t>
      </w:r>
      <w:r w:rsidR="00E71E22">
        <w:rPr>
          <w:rFonts w:ascii="Angsana New" w:hAnsi="Angsana New" w:hint="cs"/>
          <w:sz w:val="30"/>
          <w:szCs w:val="30"/>
          <w:cs/>
        </w:rPr>
        <w:t>นั้น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0B6529">
        <w:rPr>
          <w:rFonts w:ascii="Angsana New" w:hAnsi="Angsana New" w:hint="cs"/>
          <w:sz w:val="30"/>
          <w:szCs w:val="30"/>
          <w:cs/>
        </w:rPr>
        <w:t>กลุ่ม</w:t>
      </w:r>
      <w:r w:rsidR="00C53E57" w:rsidRPr="00E66B6B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="00614F1E">
        <w:rPr>
          <w:rFonts w:ascii="Angsana New" w:hAnsi="Angsana New" w:hint="cs"/>
          <w:sz w:val="30"/>
          <w:szCs w:val="30"/>
          <w:cs/>
        </w:rPr>
        <w:t>และกำไรจากการเปลี่ยนสถานะเงินลงทุน</w:t>
      </w:r>
      <w:r>
        <w:rPr>
          <w:rFonts w:ascii="Angsana New" w:hAnsi="Angsana New"/>
          <w:sz w:val="30"/>
          <w:szCs w:val="30"/>
        </w:rPr>
        <w:t xml:space="preserve"> 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E66B6B" w:rsidRPr="00E66B6B">
        <w:rPr>
          <w:rFonts w:ascii="Angsana New" w:hAnsi="Angsana New"/>
          <w:sz w:val="30"/>
          <w:szCs w:val="30"/>
        </w:rPr>
        <w:t>1</w:t>
      </w:r>
      <w:r w:rsidR="00614F1E">
        <w:rPr>
          <w:rFonts w:ascii="Angsana New" w:hAnsi="Angsana New"/>
          <w:sz w:val="30"/>
          <w:szCs w:val="30"/>
        </w:rPr>
        <w:t>2</w:t>
      </w:r>
      <w:r w:rsidR="00277B7E">
        <w:rPr>
          <w:rFonts w:ascii="Angsana New" w:hAnsi="Angsana New"/>
          <w:sz w:val="30"/>
          <w:szCs w:val="30"/>
        </w:rPr>
        <w:t>0</w:t>
      </w:r>
      <w:r w:rsidR="00C53E57" w:rsidRPr="00E66B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14F1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54E77">
        <w:rPr>
          <w:rFonts w:ascii="Angsana New" w:hAnsi="Angsana New"/>
          <w:sz w:val="30"/>
          <w:szCs w:val="30"/>
        </w:rPr>
        <w:t>1</w:t>
      </w:r>
      <w:r w:rsidR="00277B7E">
        <w:rPr>
          <w:rFonts w:ascii="Angsana New" w:hAnsi="Angsana New"/>
          <w:sz w:val="30"/>
          <w:szCs w:val="30"/>
        </w:rPr>
        <w:t>78</w:t>
      </w:r>
      <w:r w:rsidR="00614F1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1C2F8C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ในงบกำไรขาดทุนรวมสำหรับงวดสามเดือนสิ้นสุดวันที่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31 </w:t>
      </w:r>
      <w:r w:rsidR="001C2F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4AB2E97A" w14:textId="5FCBEAAB" w:rsidR="00277B7E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Cs/>
          <w:sz w:val="30"/>
          <w:szCs w:val="30"/>
        </w:rPr>
      </w:pPr>
    </w:p>
    <w:p w14:paraId="57E52093" w14:textId="77777777" w:rsidR="0063749E" w:rsidRPr="0063749E" w:rsidRDefault="0063749E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สแกน เมดิเฮิร์บ จำกัด (“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>SMH</w:t>
      </w:r>
      <w:r w:rsidRPr="0063749E">
        <w:rPr>
          <w:rFonts w:asciiTheme="majorBidi" w:hAnsiTheme="majorBidi" w:cstheme="majorBidi" w:hint="cs"/>
          <w:i/>
          <w:iCs/>
          <w:sz w:val="30"/>
          <w:szCs w:val="30"/>
          <w:cs/>
        </w:rPr>
        <w:t>”)</w:t>
      </w:r>
      <w:r w:rsidRPr="006374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BA69F12" w14:textId="796175B8" w:rsidR="00E66B6B" w:rsidRDefault="00152175" w:rsidP="00E66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darkGray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13 </w:t>
      </w:r>
      <w:r w:rsidR="00E66B6B" w:rsidRPr="00E31FEC">
        <w:rPr>
          <w:rFonts w:ascii="Angsana New" w:hAnsi="Angsana New" w:hint="cs"/>
          <w:sz w:val="30"/>
          <w:szCs w:val="30"/>
          <w:cs/>
        </w:rPr>
        <w:t>มกราคม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 </w:t>
      </w:r>
      <w:r w:rsidR="00E66B6B" w:rsidRPr="00E31FEC">
        <w:rPr>
          <w:rFonts w:ascii="Angsana New" w:hAnsi="Angsana New"/>
          <w:sz w:val="30"/>
          <w:szCs w:val="30"/>
        </w:rPr>
        <w:t xml:space="preserve">2565 </w:t>
      </w:r>
      <w:r w:rsidR="00E66B6B">
        <w:rPr>
          <w:rFonts w:ascii="Angsana New" w:hAnsi="Angsana New" w:hint="cs"/>
          <w:sz w:val="30"/>
          <w:szCs w:val="30"/>
          <w:cs/>
        </w:rPr>
        <w:t>กลุ่ม</w:t>
      </w:r>
      <w:r w:rsidR="00E66B6B" w:rsidRPr="00E31FEC">
        <w:rPr>
          <w:rFonts w:ascii="Angsana New" w:hAnsi="Angsana New"/>
          <w:sz w:val="30"/>
          <w:szCs w:val="30"/>
          <w:cs/>
        </w:rPr>
        <w:t>บริษัทได้ขายส่วนได้เสียใน</w:t>
      </w:r>
      <w:r w:rsidR="0063749E">
        <w:rPr>
          <w:rFonts w:asciiTheme="majorBidi" w:hAnsiTheme="majorBidi" w:cstheme="majorBidi"/>
          <w:sz w:val="30"/>
          <w:szCs w:val="30"/>
        </w:rPr>
        <w:t xml:space="preserve"> SMH</w:t>
      </w:r>
      <w:r w:rsidR="00E66B6B">
        <w:rPr>
          <w:rFonts w:asciiTheme="majorBidi" w:hAnsiTheme="majorBidi" w:cstheme="majorBidi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>ซึ่งเป็นบริษัทย่อยออกไป</w:t>
      </w:r>
      <w:r w:rsidR="00E66B6B" w:rsidRPr="00152175">
        <w:rPr>
          <w:rFonts w:ascii="Angsana New" w:hAnsi="Angsana New"/>
          <w:sz w:val="30"/>
          <w:szCs w:val="30"/>
          <w:cs/>
        </w:rPr>
        <w:t>ร้อยละ</w:t>
      </w:r>
      <w:r w:rsidRPr="00152175">
        <w:rPr>
          <w:rFonts w:ascii="Angsana New" w:hAnsi="Angsana New"/>
          <w:sz w:val="30"/>
          <w:szCs w:val="30"/>
        </w:rPr>
        <w:t xml:space="preserve"> 49 </w:t>
      </w:r>
      <w:r w:rsidRPr="00152175">
        <w:rPr>
          <w:rFonts w:ascii="Angsana New" w:hAnsi="Angsana New" w:hint="cs"/>
          <w:sz w:val="30"/>
          <w:szCs w:val="30"/>
          <w:cs/>
        </w:rPr>
        <w:t>ให้แก่บุคคลและกิจการที่ไม่เกี่ยวข้องกัน</w:t>
      </w:r>
      <w:r w:rsidR="00E66B6B" w:rsidRPr="00152175">
        <w:rPr>
          <w:rFonts w:ascii="Angsana New" w:hAnsi="Angsana New"/>
          <w:sz w:val="30"/>
          <w:szCs w:val="30"/>
        </w:rPr>
        <w:t xml:space="preserve"> </w:t>
      </w:r>
      <w:r w:rsidR="00E66B6B" w:rsidRPr="00E31FEC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E66B6B" w:rsidRPr="00152175">
        <w:rPr>
          <w:rFonts w:ascii="Angsana New" w:hAnsi="Angsana New"/>
          <w:sz w:val="30"/>
          <w:szCs w:val="30"/>
        </w:rPr>
        <w:t>2.45</w:t>
      </w:r>
      <w:r w:rsidR="00E66B6B" w:rsidRPr="00152175">
        <w:rPr>
          <w:rFonts w:ascii="Angsana New" w:hAnsi="Angsana New"/>
          <w:sz w:val="30"/>
          <w:szCs w:val="30"/>
          <w:cs/>
        </w:rPr>
        <w:t xml:space="preserve"> ล้านบาท</w:t>
      </w:r>
      <w:r w:rsidR="00E66B6B" w:rsidRPr="00E66B6B">
        <w:rPr>
          <w:rFonts w:ascii="Angsana New" w:hAnsi="Angsana New"/>
          <w:sz w:val="30"/>
          <w:szCs w:val="30"/>
          <w:cs/>
        </w:rPr>
        <w:t xml:space="preserve"> </w:t>
      </w:r>
      <w:r w:rsidR="00C9469A">
        <w:rPr>
          <w:rFonts w:ascii="Angsana New" w:hAnsi="Angsana New" w:hint="cs"/>
          <w:sz w:val="30"/>
          <w:szCs w:val="30"/>
          <w:cs/>
        </w:rPr>
        <w:t>ทำให้สัดส่วนการถือหุ้นของ</w:t>
      </w:r>
      <w:r w:rsidR="00CA1C52">
        <w:rPr>
          <w:rFonts w:ascii="Angsana New" w:hAnsi="Angsana New" w:hint="cs"/>
          <w:sz w:val="30"/>
          <w:szCs w:val="30"/>
          <w:cs/>
        </w:rPr>
        <w:t>กลุ่ม</w:t>
      </w:r>
      <w:r w:rsidR="00C9469A">
        <w:rPr>
          <w:rFonts w:ascii="Angsana New" w:hAnsi="Angsana New" w:hint="cs"/>
          <w:sz w:val="30"/>
          <w:szCs w:val="30"/>
          <w:cs/>
        </w:rPr>
        <w:t>บริษัท</w:t>
      </w:r>
      <w:r w:rsidR="009D0C83">
        <w:rPr>
          <w:rFonts w:ascii="Angsana New" w:hAnsi="Angsana New" w:hint="cs"/>
          <w:sz w:val="30"/>
          <w:szCs w:val="30"/>
          <w:cs/>
        </w:rPr>
        <w:t>ลดลงจาก</w:t>
      </w:r>
      <w:r w:rsidR="0081541F">
        <w:rPr>
          <w:rFonts w:ascii="Angsana New" w:hAnsi="Angsana New"/>
          <w:sz w:val="30"/>
          <w:szCs w:val="30"/>
        </w:rPr>
        <w:t xml:space="preserve">  </w:t>
      </w:r>
      <w:r w:rsidR="009D0C8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D0C83">
        <w:rPr>
          <w:rFonts w:ascii="Angsana New" w:hAnsi="Angsana New"/>
          <w:sz w:val="30"/>
          <w:szCs w:val="30"/>
        </w:rPr>
        <w:t>100</w:t>
      </w:r>
      <w:r w:rsidR="009D0C83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9D0C83">
        <w:rPr>
          <w:rFonts w:ascii="Angsana New" w:hAnsi="Angsana New"/>
          <w:sz w:val="30"/>
          <w:szCs w:val="30"/>
        </w:rPr>
        <w:t xml:space="preserve">51 </w:t>
      </w:r>
      <w:r w:rsidR="009D0C83">
        <w:rPr>
          <w:rFonts w:ascii="Angsana New" w:hAnsi="Angsana New" w:hint="cs"/>
          <w:sz w:val="30"/>
          <w:szCs w:val="30"/>
          <w:cs/>
        </w:rPr>
        <w:t xml:space="preserve">ซึ่ง </w:t>
      </w:r>
      <w:r w:rsidR="009D0C83">
        <w:rPr>
          <w:rFonts w:ascii="Angsana New" w:hAnsi="Angsana New"/>
          <w:sz w:val="30"/>
          <w:szCs w:val="30"/>
        </w:rPr>
        <w:t xml:space="preserve">SMH </w:t>
      </w:r>
      <w:r w:rsidR="009D0C83">
        <w:rPr>
          <w:rFonts w:ascii="Angsana New" w:hAnsi="Angsana New" w:hint="cs"/>
          <w:sz w:val="30"/>
          <w:szCs w:val="30"/>
          <w:cs/>
        </w:rPr>
        <w:t>ยังคงเป็นบริษัทย่อยของ</w:t>
      </w:r>
      <w:r w:rsidR="005A6BF9">
        <w:rPr>
          <w:rFonts w:ascii="Angsana New" w:hAnsi="Angsana New" w:hint="cs"/>
          <w:sz w:val="30"/>
          <w:szCs w:val="30"/>
          <w:cs/>
        </w:rPr>
        <w:t>กลุ่ม</w:t>
      </w:r>
      <w:r w:rsidR="009D0C83">
        <w:rPr>
          <w:rFonts w:ascii="Angsana New" w:hAnsi="Angsana New" w:hint="cs"/>
          <w:sz w:val="30"/>
          <w:szCs w:val="30"/>
          <w:cs/>
        </w:rPr>
        <w:t>บริษัท</w:t>
      </w:r>
    </w:p>
    <w:p w14:paraId="4CB3CB6E" w14:textId="6AC83827" w:rsidR="006C06DD" w:rsidRPr="00A17E93" w:rsidRDefault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F70A2AE" w14:textId="0D54FCE1" w:rsidR="000B6529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A17E9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F6968">
        <w:rPr>
          <w:rFonts w:ascii="Angsana New" w:hAnsi="Angsana New"/>
          <w:sz w:val="30"/>
          <w:szCs w:val="30"/>
        </w:rPr>
        <w:t xml:space="preserve">20 </w:t>
      </w:r>
      <w:r w:rsidRPr="00A17E93">
        <w:rPr>
          <w:rFonts w:ascii="Angsana New" w:hAnsi="Angsana New"/>
          <w:sz w:val="30"/>
          <w:szCs w:val="30"/>
          <w:cs/>
        </w:rPr>
        <w:t>มกราคม</w:t>
      </w:r>
      <w:r w:rsidR="00FF6968">
        <w:rPr>
          <w:rFonts w:ascii="Angsana New" w:hAnsi="Angsana New"/>
          <w:sz w:val="30"/>
          <w:szCs w:val="30"/>
        </w:rPr>
        <w:t xml:space="preserve"> 2565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ได้ตกลงทำสัญญาจองซื้อหุ้นกับผู้ถือหุ้นรายใหม่ โดยผู้ถือหุ้นรายใหม่จ่ายชำระ</w:t>
      </w:r>
      <w:r w:rsidR="00932659">
        <w:rPr>
          <w:rFonts w:ascii="Angsana New" w:hAnsi="Angsana New"/>
          <w:sz w:val="30"/>
          <w:szCs w:val="30"/>
        </w:rPr>
        <w:t xml:space="preserve">   </w:t>
      </w:r>
      <w:r w:rsidRPr="00A17E93">
        <w:rPr>
          <w:rFonts w:ascii="Angsana New" w:hAnsi="Angsana New"/>
          <w:sz w:val="30"/>
          <w:szCs w:val="30"/>
          <w:cs/>
        </w:rPr>
        <w:t>ค่าจองซื้อหุ้นงวดที่</w:t>
      </w:r>
      <w:r w:rsidR="00FF6968">
        <w:rPr>
          <w:rFonts w:ascii="Angsana New" w:hAnsi="Angsana New"/>
          <w:sz w:val="30"/>
          <w:szCs w:val="30"/>
        </w:rPr>
        <w:t xml:space="preserve"> 1 </w:t>
      </w:r>
      <w:r w:rsidRPr="00A17E93">
        <w:rPr>
          <w:rFonts w:ascii="Angsana New" w:hAnsi="Angsana New"/>
          <w:sz w:val="30"/>
          <w:szCs w:val="30"/>
          <w:cs/>
        </w:rPr>
        <w:t>เป็นจำนวนเงิน</w:t>
      </w:r>
      <w:r w:rsidR="00FF6968">
        <w:rPr>
          <w:rFonts w:ascii="Angsana New" w:hAnsi="Angsana New"/>
          <w:sz w:val="30"/>
          <w:szCs w:val="30"/>
        </w:rPr>
        <w:t xml:space="preserve"> 18 </w:t>
      </w:r>
      <w:r w:rsidRPr="00A17E93">
        <w:rPr>
          <w:rFonts w:ascii="Angsana New" w:hAnsi="Angsana New"/>
          <w:sz w:val="30"/>
          <w:szCs w:val="30"/>
          <w:cs/>
        </w:rPr>
        <w:t>ล้านบาท และได้รับโอนหุ้นสามัญเพิ่มทุนจำนวน</w:t>
      </w:r>
      <w:r w:rsidR="00FF6968">
        <w:rPr>
          <w:rFonts w:ascii="Angsana New" w:hAnsi="Angsana New"/>
          <w:sz w:val="30"/>
          <w:szCs w:val="30"/>
        </w:rPr>
        <w:t xml:space="preserve"> 5,000 </w:t>
      </w:r>
      <w:r w:rsidRPr="00A17E93">
        <w:rPr>
          <w:rFonts w:ascii="Angsana New" w:hAnsi="Angsana New"/>
          <w:sz w:val="30"/>
          <w:szCs w:val="30"/>
          <w:cs/>
        </w:rPr>
        <w:t>หุ้น ทำให้สัดส่วนการถือหุ้นของกลุ่มบริษัทลดลงจากร้อยละ</w:t>
      </w:r>
      <w:r w:rsidR="00FF6968">
        <w:rPr>
          <w:rFonts w:ascii="Angsana New" w:hAnsi="Angsana New"/>
          <w:sz w:val="30"/>
          <w:szCs w:val="30"/>
        </w:rPr>
        <w:t xml:space="preserve"> 51 </w:t>
      </w:r>
      <w:r w:rsidRPr="00A17E93">
        <w:rPr>
          <w:rFonts w:ascii="Angsana New" w:hAnsi="Angsana New"/>
          <w:sz w:val="30"/>
          <w:szCs w:val="30"/>
          <w:cs/>
        </w:rPr>
        <w:t>เป็นร้อยละ</w:t>
      </w:r>
      <w:r w:rsidR="00FF6968">
        <w:rPr>
          <w:rFonts w:ascii="Angsana New" w:hAnsi="Angsana New"/>
          <w:sz w:val="30"/>
          <w:szCs w:val="30"/>
        </w:rPr>
        <w:t xml:space="preserve"> 46 </w:t>
      </w:r>
      <w:r w:rsidRPr="00A17E93">
        <w:rPr>
          <w:rFonts w:ascii="Angsana New" w:hAnsi="Angsana New"/>
          <w:sz w:val="30"/>
          <w:szCs w:val="30"/>
          <w:cs/>
        </w:rPr>
        <w:t xml:space="preserve">และ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ได้จดทะเบียนการเพิ่มทุนดังกล่าวแล้วกับกระทรวงพาณิชย์</w:t>
      </w:r>
      <w:r w:rsidR="0063749E">
        <w:rPr>
          <w:rFonts w:ascii="Angsana New" w:hAnsi="Angsana New" w:hint="cs"/>
          <w:sz w:val="30"/>
          <w:szCs w:val="30"/>
          <w:cs/>
        </w:rPr>
        <w:t>ใน</w:t>
      </w:r>
      <w:r w:rsidRPr="00A17E93">
        <w:rPr>
          <w:rFonts w:ascii="Angsana New" w:hAnsi="Angsana New"/>
          <w:sz w:val="30"/>
          <w:szCs w:val="30"/>
          <w:cs/>
        </w:rPr>
        <w:t>วันที่</w:t>
      </w:r>
      <w:r w:rsidR="00FF6968">
        <w:rPr>
          <w:rFonts w:ascii="Angsana New" w:hAnsi="Angsana New"/>
          <w:sz w:val="30"/>
          <w:szCs w:val="30"/>
        </w:rPr>
        <w:t xml:space="preserve"> 11 </w:t>
      </w:r>
      <w:r w:rsidRPr="00A17E93">
        <w:rPr>
          <w:rFonts w:ascii="Angsana New" w:hAnsi="Angsana New"/>
          <w:sz w:val="30"/>
          <w:szCs w:val="30"/>
          <w:cs/>
        </w:rPr>
        <w:t>มีนาคม</w:t>
      </w:r>
      <w:r w:rsidR="00FF6968">
        <w:rPr>
          <w:rFonts w:ascii="Angsana New" w:hAnsi="Angsana New"/>
          <w:sz w:val="30"/>
          <w:szCs w:val="30"/>
        </w:rPr>
        <w:t xml:space="preserve"> 2565</w:t>
      </w:r>
      <w:r w:rsidRPr="00A17E93">
        <w:rPr>
          <w:rFonts w:ascii="Angsana New" w:hAnsi="Angsana New"/>
          <w:sz w:val="30"/>
          <w:szCs w:val="30"/>
          <w:cs/>
        </w:rPr>
        <w:t xml:space="preserve"> ทำให้กลุ่มบริษัทจัดประเภทเงินลงทุนใน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เป็นการร่วมค้า มูลค่า</w:t>
      </w:r>
      <w:r w:rsidR="00574B94">
        <w:rPr>
          <w:rFonts w:ascii="Angsana New" w:hAnsi="Angsana New" w:hint="cs"/>
          <w:sz w:val="30"/>
          <w:szCs w:val="30"/>
          <w:cs/>
        </w:rPr>
        <w:t xml:space="preserve">     </w:t>
      </w:r>
      <w:r w:rsidRPr="00A17E93">
        <w:rPr>
          <w:rFonts w:ascii="Angsana New" w:hAnsi="Angsana New"/>
          <w:sz w:val="30"/>
          <w:szCs w:val="30"/>
          <w:cs/>
        </w:rPr>
        <w:t xml:space="preserve">ตามบัญชีของสินทรัพย์สุทธิ </w:t>
      </w:r>
      <w:r w:rsidRPr="00A17E93">
        <w:rPr>
          <w:rFonts w:ascii="Angsana New" w:hAnsi="Angsana New"/>
          <w:sz w:val="30"/>
          <w:szCs w:val="30"/>
        </w:rPr>
        <w:t xml:space="preserve">SMH </w:t>
      </w:r>
      <w:r w:rsidRPr="00A17E93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วันที่สูญเสียการควบคุมมีจำนวน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</w:t>
      </w:r>
      <w:r w:rsidR="008E20F1">
        <w:rPr>
          <w:rFonts w:ascii="Angsana New" w:hAnsi="Angsana New"/>
          <w:sz w:val="30"/>
          <w:szCs w:val="30"/>
        </w:rPr>
        <w:t>1</w:t>
      </w:r>
      <w:r w:rsidRPr="00A17E93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มูลค่ายุติธรรมของส่วนได้เสียของการร่วมค้าที่ยังคงอยู่ในกลุ่มบริษัท ณ วันที่สูญเสียอำนาจควบคุมมีจำนวน</w:t>
      </w:r>
      <w:r w:rsidR="00FF6968">
        <w:rPr>
          <w:rFonts w:ascii="Angsana New" w:hAnsi="Angsana New"/>
          <w:sz w:val="30"/>
          <w:szCs w:val="30"/>
        </w:rPr>
        <w:t xml:space="preserve"> 24</w:t>
      </w:r>
      <w:r w:rsidRPr="00A17E93">
        <w:rPr>
          <w:rFonts w:ascii="Angsana New" w:hAnsi="Angsana New"/>
          <w:sz w:val="30"/>
          <w:szCs w:val="30"/>
          <w:cs/>
        </w:rPr>
        <w:t xml:space="preserve"> </w:t>
      </w:r>
      <w:r w:rsidR="0081541F">
        <w:rPr>
          <w:rFonts w:ascii="Angsana New" w:hAnsi="Angsana New"/>
          <w:sz w:val="30"/>
          <w:szCs w:val="30"/>
        </w:rPr>
        <w:t xml:space="preserve"> </w:t>
      </w:r>
      <w:r w:rsidRPr="00A17E93">
        <w:rPr>
          <w:rFonts w:ascii="Angsana New" w:hAnsi="Angsana New"/>
          <w:sz w:val="30"/>
          <w:szCs w:val="30"/>
          <w:cs/>
        </w:rPr>
        <w:t xml:space="preserve">ล้านบาท ได้ถือเป็นมูลค่าเริ่มแรกของเงินลงทุนในการร่วมค้า ณ วันนั้น </w:t>
      </w:r>
      <w:r w:rsidR="0063749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17E93">
        <w:rPr>
          <w:rFonts w:ascii="Angsana New" w:hAnsi="Angsana New"/>
          <w:sz w:val="30"/>
          <w:szCs w:val="30"/>
          <w:cs/>
        </w:rPr>
        <w:t>รับรู้กำไรจากการเปลี่ยนสถานะเงินลงทุนเป็นจำนวน</w:t>
      </w:r>
      <w:r w:rsidR="00FF6968">
        <w:rPr>
          <w:rFonts w:ascii="Angsana New" w:hAnsi="Angsana New"/>
          <w:sz w:val="30"/>
          <w:szCs w:val="30"/>
        </w:rPr>
        <w:t xml:space="preserve"> 23 </w:t>
      </w:r>
      <w:r w:rsidRPr="00A17E93">
        <w:rPr>
          <w:rFonts w:ascii="Angsana New" w:hAnsi="Angsana New"/>
          <w:sz w:val="30"/>
          <w:szCs w:val="30"/>
          <w:cs/>
        </w:rPr>
        <w:t>ล้านบาท</w:t>
      </w:r>
      <w:r w:rsidR="001C2F8C" w:rsidRPr="00A17E93">
        <w:rPr>
          <w:rFonts w:ascii="Angsana New" w:hAnsi="Angsana New"/>
          <w:sz w:val="30"/>
          <w:szCs w:val="30"/>
          <w:cs/>
        </w:rPr>
        <w:t>ในงบกำไรขาดทุนรวมสำหรับงวดสามเดือนสิ้นสุดวันที่</w:t>
      </w:r>
      <w:r w:rsidR="001C2F8C">
        <w:rPr>
          <w:rFonts w:ascii="Angsana New" w:hAnsi="Angsana New"/>
          <w:sz w:val="30"/>
          <w:szCs w:val="30"/>
        </w:rPr>
        <w:t xml:space="preserve"> 31</w:t>
      </w:r>
      <w:r w:rsidR="001C2F8C" w:rsidRPr="00A17E93">
        <w:rPr>
          <w:rFonts w:ascii="Angsana New" w:hAnsi="Angsana New"/>
          <w:sz w:val="30"/>
          <w:szCs w:val="30"/>
          <w:cs/>
        </w:rPr>
        <w:t xml:space="preserve"> มีนาคม </w:t>
      </w:r>
      <w:r w:rsidR="001C2F8C">
        <w:rPr>
          <w:rFonts w:ascii="Angsana New" w:hAnsi="Angsana New"/>
          <w:sz w:val="30"/>
          <w:szCs w:val="30"/>
        </w:rPr>
        <w:t>2565</w:t>
      </w:r>
    </w:p>
    <w:p w14:paraId="24ABB840" w14:textId="77777777" w:rsidR="00A17E93" w:rsidRPr="00A17E93" w:rsidRDefault="00A17E93" w:rsidP="000B65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D9B5FE" w14:textId="6D12871C" w:rsidR="00726DBB" w:rsidRPr="00726DBB" w:rsidRDefault="00D757A1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="Angsana New" w:hAnsi="Angsana New"/>
          <w:sz w:val="30"/>
          <w:szCs w:val="30"/>
        </w:rPr>
        <w:t xml:space="preserve">SMH 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D1CAA">
        <w:rPr>
          <w:rFonts w:ascii="Angsana New" w:hAnsi="Angsana New"/>
          <w:sz w:val="30"/>
          <w:szCs w:val="30"/>
        </w:rPr>
        <w:t>1</w:t>
      </w:r>
      <w:r w:rsidR="00726DBB" w:rsidRPr="00726DB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D1C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ผู้ถือหุ้นมีมติอนุมัติเปลี่ยนชื่อ</w:t>
      </w:r>
      <w:r w:rsidR="00EB251C">
        <w:rPr>
          <w:rFonts w:ascii="Angsana New" w:hAnsi="Angsana New" w:hint="cs"/>
          <w:sz w:val="30"/>
          <w:szCs w:val="30"/>
          <w:cs/>
        </w:rPr>
        <w:t xml:space="preserve">บริษัทเป็น                   </w:t>
      </w:r>
      <w:r w:rsidR="00A17E93" w:rsidRPr="00726DBB">
        <w:rPr>
          <w:rFonts w:ascii="Angsana New" w:hAnsi="Angsana New"/>
          <w:sz w:val="30"/>
          <w:szCs w:val="30"/>
          <w:cs/>
        </w:rPr>
        <w:t>บริษัท พืชเภสัชกรรม จำกัด</w:t>
      </w:r>
      <w:r>
        <w:rPr>
          <w:rFonts w:ascii="Angsana New" w:hAnsi="Angsana New" w:hint="cs"/>
          <w:sz w:val="30"/>
          <w:szCs w:val="30"/>
          <w:cs/>
        </w:rPr>
        <w:t xml:space="preserve"> และได้จดทะเบียนเปลี่ยนชื่อดังกล่าว</w:t>
      </w:r>
      <w:r w:rsidR="00EB251C">
        <w:rPr>
          <w:rFonts w:ascii="Angsana New" w:hAnsi="Angsana New" w:hint="cs"/>
          <w:sz w:val="30"/>
          <w:szCs w:val="30"/>
          <w:cs/>
        </w:rPr>
        <w:t>กับ</w:t>
      </w:r>
      <w:r w:rsidR="00A17E93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="00726DBB" w:rsidRPr="00726DBB">
        <w:rPr>
          <w:rFonts w:ascii="Angsana New" w:hAnsi="Angsana New"/>
          <w:sz w:val="30"/>
          <w:szCs w:val="30"/>
          <w:cs/>
        </w:rPr>
        <w:t>เมื่อวันที่</w:t>
      </w:r>
      <w:r w:rsidR="00726DBB">
        <w:rPr>
          <w:rFonts w:ascii="Angsana New" w:hAnsi="Angsana New" w:hint="cs"/>
          <w:sz w:val="30"/>
          <w:szCs w:val="30"/>
          <w:cs/>
        </w:rPr>
        <w:t xml:space="preserve"> </w:t>
      </w:r>
      <w:r w:rsidR="00726DBB" w:rsidRPr="00726DBB">
        <w:rPr>
          <w:rFonts w:ascii="Angsana New" w:hAnsi="Angsana New"/>
          <w:sz w:val="30"/>
          <w:szCs w:val="30"/>
        </w:rPr>
        <w:t xml:space="preserve">9 </w:t>
      </w:r>
      <w:r w:rsidR="00726DBB" w:rsidRPr="00726DBB">
        <w:rPr>
          <w:rFonts w:ascii="Angsana New" w:hAnsi="Angsana New"/>
          <w:sz w:val="30"/>
          <w:szCs w:val="30"/>
          <w:cs/>
        </w:rPr>
        <w:t xml:space="preserve">มีนาคม </w:t>
      </w:r>
      <w:r w:rsidR="00726DBB" w:rsidRPr="00726DBB">
        <w:rPr>
          <w:rFonts w:ascii="Angsana New" w:hAnsi="Angsana New"/>
          <w:sz w:val="30"/>
          <w:szCs w:val="30"/>
        </w:rPr>
        <w:t>2565</w:t>
      </w:r>
    </w:p>
    <w:p w14:paraId="027D41F8" w14:textId="557833E8" w:rsidR="00726DBB" w:rsidRDefault="00726DBB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F6C397F" w14:textId="5C6EA576" w:rsidR="0063749E" w:rsidRPr="0063749E" w:rsidRDefault="0063749E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49E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</w:t>
      </w:r>
      <w:r w:rsidRPr="0063749E">
        <w:rPr>
          <w:rFonts w:ascii="Angsana New" w:hAnsi="Angsana New"/>
          <w:i/>
          <w:iCs/>
          <w:sz w:val="30"/>
          <w:szCs w:val="30"/>
          <w:cs/>
        </w:rPr>
        <w:t>บริษัท สแกน ไอซีที จำกัด</w:t>
      </w:r>
      <w:r w:rsidRPr="0063749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3749E">
        <w:rPr>
          <w:rFonts w:ascii="Angsana New" w:hAnsi="Angsana New"/>
          <w:i/>
          <w:iCs/>
          <w:sz w:val="30"/>
          <w:szCs w:val="30"/>
        </w:rPr>
        <w:t>(“ICT”)</w:t>
      </w:r>
    </w:p>
    <w:p w14:paraId="79ED9C26" w14:textId="442EBC32" w:rsidR="000B6529" w:rsidRPr="006E4678" w:rsidRDefault="006E4678" w:rsidP="00C53E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E77E37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E77E37">
        <w:rPr>
          <w:rFonts w:ascii="Angsana New" w:hAnsi="Angsana New"/>
          <w:sz w:val="30"/>
          <w:szCs w:val="30"/>
        </w:rPr>
        <w:t xml:space="preserve"> 2565 </w:t>
      </w:r>
      <w:r w:rsidRPr="00E77E37">
        <w:rPr>
          <w:rFonts w:ascii="Angsana New" w:hAnsi="Angsana New" w:hint="cs"/>
          <w:sz w:val="30"/>
          <w:szCs w:val="30"/>
          <w:cs/>
        </w:rPr>
        <w:t>บริษัทได้ขายหุ้นทั้งหมดใน</w:t>
      </w:r>
      <w:r w:rsidR="0063749E">
        <w:rPr>
          <w:rFonts w:ascii="Angsana New" w:hAnsi="Angsana New"/>
          <w:sz w:val="30"/>
          <w:szCs w:val="30"/>
        </w:rPr>
        <w:t xml:space="preserve"> ICT</w:t>
      </w:r>
      <w:r w:rsidR="00C21829" w:rsidRPr="00E77E37">
        <w:rPr>
          <w:rFonts w:ascii="Angsana New" w:hAnsi="Angsana New" w:hint="cs"/>
          <w:sz w:val="30"/>
          <w:szCs w:val="30"/>
          <w:cs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</w:t>
      </w:r>
      <w:r w:rsidRPr="00F9473A">
        <w:rPr>
          <w:rFonts w:ascii="Angsana New" w:hAnsi="Angsana New" w:hint="cs"/>
          <w:sz w:val="30"/>
          <w:szCs w:val="30"/>
        </w:rPr>
        <w:t>64</w:t>
      </w:r>
      <w:r w:rsidRPr="00F9473A">
        <w:rPr>
          <w:rFonts w:ascii="Angsana New" w:hAnsi="Angsana New"/>
          <w:sz w:val="30"/>
          <w:szCs w:val="30"/>
        </w:rPr>
        <w:t xml:space="preserve"> </w:t>
      </w:r>
      <w:r w:rsidRPr="00F9473A">
        <w:rPr>
          <w:rFonts w:ascii="Angsana New" w:hAnsi="Angsana New" w:hint="cs"/>
          <w:sz w:val="30"/>
          <w:szCs w:val="30"/>
          <w:cs/>
        </w:rPr>
        <w:t>ล้านบาท</w:t>
      </w:r>
      <w:r w:rsidR="004C5A2F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>ให้แก่กิจการที่ไม่เกี่ยวข้องกัน</w:t>
      </w:r>
      <w:r w:rsidR="00E77E37" w:rsidRPr="00F9473A">
        <w:rPr>
          <w:rFonts w:ascii="Angsana New" w:hAnsi="Angsana New" w:hint="cs"/>
          <w:sz w:val="30"/>
          <w:szCs w:val="30"/>
          <w:cs/>
        </w:rPr>
        <w:t xml:space="preserve"> โดย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มูลค่าตามบัญชีของสินทรัพย์สุทธิ </w:t>
      </w:r>
      <w:r w:rsidR="00E77E37" w:rsidRPr="00F9473A">
        <w:rPr>
          <w:rFonts w:ascii="Angsana New" w:hAnsi="Angsana New"/>
          <w:sz w:val="30"/>
          <w:szCs w:val="30"/>
        </w:rPr>
        <w:t xml:space="preserve">ICT </w:t>
      </w:r>
      <w:r w:rsidR="00E77E37" w:rsidRPr="00F9473A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</w:t>
      </w:r>
      <w:r w:rsidR="00E77E37" w:rsidRPr="00F9473A">
        <w:rPr>
          <w:rFonts w:ascii="Angsana New" w:hAnsi="Angsana New" w:hint="cs"/>
          <w:sz w:val="30"/>
          <w:szCs w:val="30"/>
          <w:cs/>
        </w:rPr>
        <w:t>ขาย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มีจำนวน </w:t>
      </w:r>
      <w:r w:rsidR="00E77E37" w:rsidRPr="00F9473A">
        <w:rPr>
          <w:rFonts w:ascii="Angsana New" w:hAnsi="Angsana New"/>
          <w:sz w:val="30"/>
          <w:szCs w:val="30"/>
        </w:rPr>
        <w:t>0.12</w:t>
      </w:r>
      <w:r w:rsidR="00E77E37" w:rsidRPr="00F9473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9473A">
        <w:rPr>
          <w:rFonts w:ascii="Angsana New" w:hAnsi="Angsana New" w:hint="cs"/>
          <w:sz w:val="30"/>
          <w:szCs w:val="30"/>
          <w:cs/>
        </w:rPr>
        <w:t xml:space="preserve"> </w:t>
      </w:r>
      <w:r w:rsidR="00790314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F9473A">
        <w:rPr>
          <w:rFonts w:ascii="Angsana New" w:hAnsi="Angsana New" w:hint="cs"/>
          <w:sz w:val="30"/>
          <w:szCs w:val="30"/>
          <w:cs/>
        </w:rPr>
        <w:t>กลุ่ม</w:t>
      </w:r>
      <w:r w:rsidRPr="00E77E37">
        <w:rPr>
          <w:rFonts w:ascii="Angsana New" w:hAnsi="Angsana New" w:hint="cs"/>
          <w:sz w:val="30"/>
          <w:szCs w:val="30"/>
          <w:cs/>
        </w:rPr>
        <w:t>บริษัทรับรู้กำไรจากการขายจำนวน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</w:rPr>
        <w:t>0.52</w:t>
      </w:r>
      <w:r w:rsidRPr="00E77E37">
        <w:rPr>
          <w:rFonts w:ascii="Angsana New" w:hAnsi="Angsana New"/>
          <w:sz w:val="30"/>
          <w:szCs w:val="30"/>
        </w:rPr>
        <w:t xml:space="preserve"> </w:t>
      </w:r>
      <w:r w:rsidRPr="00E77E37">
        <w:rPr>
          <w:rFonts w:ascii="Angsana New" w:hAnsi="Angsana New" w:hint="cs"/>
          <w:sz w:val="30"/>
          <w:szCs w:val="30"/>
          <w:cs/>
        </w:rPr>
        <w:t>ล้านบาท</w:t>
      </w:r>
      <w:r w:rsidR="001C2F8C" w:rsidRPr="00E77E37">
        <w:rPr>
          <w:rFonts w:ascii="Angsana New" w:hAnsi="Angsana New"/>
          <w:sz w:val="30"/>
          <w:szCs w:val="30"/>
          <w:cs/>
        </w:rPr>
        <w:t>ในงบกำไรขาดทุนรวมสำหรับงวดสามเดือนสิ้นสุดวันที่</w:t>
      </w:r>
      <w:r w:rsidR="001C2F8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 </w:t>
      </w:r>
      <w:r w:rsidR="001C2F8C" w:rsidRPr="00E77E37">
        <w:rPr>
          <w:rFonts w:ascii="Angsana New" w:hAnsi="Angsana New"/>
          <w:sz w:val="30"/>
          <w:szCs w:val="30"/>
        </w:rPr>
        <w:t xml:space="preserve">31 </w:t>
      </w:r>
      <w:r w:rsidR="001C2F8C" w:rsidRPr="00E77E37">
        <w:rPr>
          <w:rFonts w:ascii="Angsana New" w:hAnsi="Angsana New"/>
          <w:sz w:val="30"/>
          <w:szCs w:val="30"/>
          <w:cs/>
        </w:rPr>
        <w:t xml:space="preserve">มีนาคม </w:t>
      </w:r>
      <w:r w:rsidR="001C2F8C" w:rsidRPr="00E77E37">
        <w:rPr>
          <w:rFonts w:ascii="Angsana New" w:hAnsi="Angsana New"/>
          <w:sz w:val="30"/>
          <w:szCs w:val="30"/>
        </w:rPr>
        <w:t>2565</w:t>
      </w:r>
    </w:p>
    <w:p w14:paraId="15378DF0" w14:textId="487E01D2" w:rsidR="00FA0E3F" w:rsidRDefault="00FA0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0BE1D6E8" w14:textId="62E33686" w:rsidR="00297A37" w:rsidRPr="009433A9" w:rsidRDefault="00297A3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9433A9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</w:p>
    <w:p w14:paraId="71FE3647" w14:textId="77777777" w:rsidR="00C2043A" w:rsidRPr="00FA0E3F" w:rsidRDefault="00C2043A" w:rsidP="00297A37">
      <w:pPr>
        <w:ind w:left="540"/>
        <w:rPr>
          <w:rFonts w:ascii="Angsana New" w:hAnsi="Angsana New"/>
          <w:bCs/>
          <w:sz w:val="24"/>
          <w:szCs w:val="24"/>
        </w:rPr>
      </w:pPr>
    </w:p>
    <w:p w14:paraId="4075443E" w14:textId="0C374CF2" w:rsidR="00297A37" w:rsidRPr="009433A9" w:rsidRDefault="00297A37" w:rsidP="008B57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ก</w:t>
      </w:r>
      <w:r w:rsidRPr="009433A9">
        <w:rPr>
          <w:rFonts w:ascii="Angsana New" w:hAnsi="Angsana New"/>
          <w:sz w:val="30"/>
          <w:szCs w:val="30"/>
          <w:cs/>
        </w:rPr>
        <w:t>ารซื้อ</w:t>
      </w:r>
      <w:r w:rsidR="00FD546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433A9">
        <w:rPr>
          <w:rFonts w:ascii="Angsana New" w:hAnsi="Angsana New"/>
          <w:sz w:val="30"/>
          <w:szCs w:val="30"/>
          <w:cs/>
        </w:rPr>
        <w:t>จำหน่า</w:t>
      </w:r>
      <w:r w:rsidR="00FD5468">
        <w:rPr>
          <w:rFonts w:ascii="Angsana New" w:hAnsi="Angsana New" w:hint="cs"/>
          <w:sz w:val="30"/>
          <w:szCs w:val="30"/>
          <w:cs/>
        </w:rPr>
        <w:t>ย</w:t>
      </w:r>
      <w:r w:rsidRPr="009433A9">
        <w:rPr>
          <w:rFonts w:ascii="Angsana New" w:hAnsi="Angsana New"/>
          <w:sz w:val="30"/>
          <w:szCs w:val="30"/>
          <w:cs/>
        </w:rPr>
        <w:t>ที่ดิน อาคารและอุปกรณ์ระหว่าง</w:t>
      </w:r>
      <w:r w:rsidR="00361715" w:rsidRPr="009433A9">
        <w:rPr>
          <w:rFonts w:ascii="Angsana New" w:hAnsi="Angsana New" w:hint="cs"/>
          <w:sz w:val="30"/>
          <w:szCs w:val="30"/>
          <w:cs/>
        </w:rPr>
        <w:t>งวด</w:t>
      </w:r>
      <w:r w:rsidR="00A16C02" w:rsidRPr="00A16C02">
        <w:rPr>
          <w:rFonts w:ascii="Angsana New" w:hAnsi="Angsana New" w:hint="cs"/>
          <w:sz w:val="30"/>
          <w:szCs w:val="30"/>
          <w:cs/>
        </w:rPr>
        <w:t>สาม</w:t>
      </w:r>
      <w:r w:rsidR="00A16C02" w:rsidRPr="00A16C0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C02" w:rsidRPr="00A16C02">
        <w:rPr>
          <w:rFonts w:ascii="Angsana New" w:hAnsi="Angsana New"/>
          <w:sz w:val="30"/>
          <w:szCs w:val="30"/>
        </w:rPr>
        <w:t>31</w:t>
      </w:r>
      <w:r w:rsidR="00A16C02" w:rsidRPr="00A16C02">
        <w:rPr>
          <w:rFonts w:ascii="Angsana New" w:hAnsi="Angsana New"/>
          <w:sz w:val="30"/>
          <w:szCs w:val="30"/>
          <w:cs/>
        </w:rPr>
        <w:t xml:space="preserve"> </w:t>
      </w:r>
      <w:r w:rsidR="00A16C02" w:rsidRPr="00A16C02">
        <w:rPr>
          <w:rFonts w:ascii="Angsana New" w:hAnsi="Angsana New" w:hint="cs"/>
          <w:sz w:val="30"/>
          <w:szCs w:val="30"/>
          <w:cs/>
        </w:rPr>
        <w:t>มีนาคม</w:t>
      </w:r>
      <w:r w:rsidR="00A16C02" w:rsidRPr="00A16C02">
        <w:rPr>
          <w:rFonts w:ascii="Angsana New" w:hAnsi="Angsana New"/>
          <w:sz w:val="30"/>
          <w:szCs w:val="30"/>
          <w:cs/>
        </w:rPr>
        <w:t xml:space="preserve"> </w:t>
      </w:r>
      <w:r w:rsidR="00A16C02" w:rsidRPr="00A16C02">
        <w:rPr>
          <w:rFonts w:ascii="Angsana New" w:hAnsi="Angsana New"/>
          <w:sz w:val="30"/>
          <w:szCs w:val="30"/>
        </w:rPr>
        <w:t>2565</w:t>
      </w:r>
      <w:r w:rsidR="00A16C0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440"/>
      </w:tblGrid>
      <w:tr w:rsidR="009433A9" w:rsidRPr="009433A9" w14:paraId="25879650" w14:textId="77777777" w:rsidTr="009433A9">
        <w:trPr>
          <w:cantSplit/>
          <w:tblHeader/>
        </w:trPr>
        <w:tc>
          <w:tcPr>
            <w:tcW w:w="4950" w:type="dxa"/>
            <w:vAlign w:val="bottom"/>
          </w:tcPr>
          <w:p w14:paraId="21C3CAA6" w14:textId="0F00D610" w:rsidR="009433A9" w:rsidRPr="009433A9" w:rsidRDefault="009433A9" w:rsidP="003009AB">
            <w:pPr>
              <w:pStyle w:val="acctfourfigures"/>
              <w:tabs>
                <w:tab w:val="left" w:pos="720"/>
              </w:tabs>
              <w:spacing w:line="240" w:lineRule="auto"/>
              <w:ind w:hanging="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16C02" w:rsidRPr="004C4B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A16C02" w:rsidRPr="004C4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16C02" w:rsidRPr="004C4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16C02" w:rsidRPr="004C4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C02" w:rsidRPr="004C4B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16C02" w:rsidRPr="004C4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C02" w:rsidRPr="004C4B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6F4206DD" w14:textId="1E6BA468" w:rsidR="009433A9" w:rsidRPr="006E1EC3" w:rsidRDefault="009433A9" w:rsidP="007E1C6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0E2DD7" w14:textId="73A23B56" w:rsidR="009433A9" w:rsidRPr="009433A9" w:rsidRDefault="009433A9" w:rsidP="007E1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017E20" w14:textId="77777777" w:rsidR="009433A9" w:rsidRPr="009433A9" w:rsidRDefault="009433A9" w:rsidP="007E1C6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0767A" w14:textId="77777777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FDE12E5" w14:textId="182A9676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33A9" w:rsidRPr="009433A9" w14:paraId="255C64F1" w14:textId="77777777" w:rsidTr="009433A9">
        <w:trPr>
          <w:cantSplit/>
        </w:trPr>
        <w:tc>
          <w:tcPr>
            <w:tcW w:w="4950" w:type="dxa"/>
          </w:tcPr>
          <w:p w14:paraId="5D9E3A9A" w14:textId="77777777" w:rsidR="009433A9" w:rsidRPr="009433A9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3B00FC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4A1919F" w14:textId="3E9DD3D0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40F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33A9" w:rsidRPr="009433A9" w14:paraId="7EA69699" w14:textId="77777777" w:rsidTr="009433A9">
        <w:trPr>
          <w:cantSplit/>
        </w:trPr>
        <w:tc>
          <w:tcPr>
            <w:tcW w:w="4950" w:type="dxa"/>
          </w:tcPr>
          <w:p w14:paraId="649945C5" w14:textId="77777777" w:rsidR="009433A9" w:rsidRPr="00240F21" w:rsidRDefault="009433A9" w:rsidP="00D26FE6">
            <w:pPr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71676B3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D48C96" w14:textId="79281BAA" w:rsidR="009433A9" w:rsidRPr="00FA6CE8" w:rsidRDefault="00C33303" w:rsidP="00A16C0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6C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="00FA6CE8" w:rsidRPr="00FA6CE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A6CE8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FA6CE8" w:rsidRPr="00FA6CE8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0" w:type="dxa"/>
          </w:tcPr>
          <w:p w14:paraId="6C225558" w14:textId="77777777" w:rsidR="009433A9" w:rsidRPr="00324913" w:rsidRDefault="009433A9" w:rsidP="00A16C0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30FEA9" w14:textId="5B4775D4" w:rsidR="009433A9" w:rsidRPr="00324913" w:rsidRDefault="00C33303" w:rsidP="00A16C0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5,73</w:t>
            </w:r>
            <w:r w:rsidR="00C0342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433A9" w:rsidRPr="009433A9" w14:paraId="74AF7D4E" w14:textId="77777777" w:rsidTr="009433A9">
        <w:trPr>
          <w:cantSplit/>
        </w:trPr>
        <w:tc>
          <w:tcPr>
            <w:tcW w:w="4950" w:type="dxa"/>
          </w:tcPr>
          <w:p w14:paraId="7D88FC2A" w14:textId="77777777" w:rsidR="009433A9" w:rsidRPr="00240F21" w:rsidRDefault="009433A9" w:rsidP="00D26FE6">
            <w:pPr>
              <w:spacing w:line="240" w:lineRule="auto"/>
              <w:ind w:left="-81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B3EDAB0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583622" w14:textId="30F8CA2E" w:rsidR="009433A9" w:rsidRPr="00FA6CE8" w:rsidRDefault="00D87D7F" w:rsidP="00A16C0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CE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17E93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 w:rsidR="00C33303" w:rsidRPr="00FA6C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1666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17E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A6CE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215F90" w14:textId="77777777" w:rsidR="009433A9" w:rsidRPr="00324913" w:rsidRDefault="009433A9" w:rsidP="00A16C0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5BED68" w14:textId="5EA32DCB" w:rsidR="009433A9" w:rsidRPr="00324913" w:rsidRDefault="006A5B86" w:rsidP="00A16C0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73E0">
              <w:rPr>
                <w:rFonts w:ascii="Angsana New" w:hAnsi="Angsana New"/>
                <w:sz w:val="30"/>
                <w:szCs w:val="30"/>
              </w:rPr>
              <w:t>5</w:t>
            </w:r>
            <w:r w:rsidR="00734F55">
              <w:rPr>
                <w:rFonts w:ascii="Angsana New" w:hAnsi="Angsana New"/>
                <w:sz w:val="30"/>
                <w:szCs w:val="30"/>
              </w:rPr>
              <w:t>,3</w:t>
            </w:r>
            <w:r w:rsidR="00BB73E0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792678" w14:textId="77777777" w:rsidR="006C06DD" w:rsidRPr="00FA0E3F" w:rsidRDefault="006C06DD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59231B1" w14:textId="2C78FEE6" w:rsidR="001E5AE2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</w:t>
      </w:r>
      <w:r w:rsidRPr="009433A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9433A9">
        <w:rPr>
          <w:rFonts w:ascii="Angsana New" w:hAnsi="Angsana New"/>
          <w:sz w:val="30"/>
          <w:szCs w:val="30"/>
          <w:cs/>
        </w:rPr>
        <w:t>สำหรับ</w:t>
      </w:r>
      <w:r w:rsidR="00FD5468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9433A9">
        <w:rPr>
          <w:rFonts w:ascii="Angsana New" w:hAnsi="Angsana New"/>
          <w:sz w:val="30"/>
          <w:szCs w:val="30"/>
          <w:cs/>
        </w:rPr>
        <w:t>งวด</w:t>
      </w:r>
      <w:r w:rsidR="00A16C02">
        <w:rPr>
          <w:rFonts w:ascii="Angsana New" w:hAnsi="Angsana New" w:hint="cs"/>
          <w:sz w:val="30"/>
          <w:szCs w:val="30"/>
          <w:cs/>
        </w:rPr>
        <w:t>สาม</w:t>
      </w:r>
      <w:r w:rsidR="00A16C02" w:rsidRPr="0045399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C02" w:rsidRPr="0045399F">
        <w:rPr>
          <w:rFonts w:ascii="Angsana New" w:hAnsi="Angsana New"/>
          <w:sz w:val="30"/>
          <w:szCs w:val="30"/>
        </w:rPr>
        <w:t xml:space="preserve">31 </w:t>
      </w:r>
      <w:r w:rsidR="00A16C02" w:rsidRPr="0045399F">
        <w:rPr>
          <w:rFonts w:ascii="Angsana New" w:hAnsi="Angsana New" w:hint="cs"/>
          <w:sz w:val="30"/>
          <w:szCs w:val="30"/>
          <w:cs/>
        </w:rPr>
        <w:t>มีนาคม</w:t>
      </w:r>
      <w:r w:rsidR="00A16C02" w:rsidRPr="0045399F">
        <w:rPr>
          <w:rFonts w:ascii="Angsana New" w:hAnsi="Angsana New"/>
          <w:sz w:val="30"/>
          <w:szCs w:val="30"/>
          <w:cs/>
        </w:rPr>
        <w:t xml:space="preserve"> </w:t>
      </w:r>
      <w:r w:rsidRPr="0045399F">
        <w:rPr>
          <w:rFonts w:ascii="Angsana New" w:hAnsi="Angsana New"/>
          <w:sz w:val="30"/>
          <w:szCs w:val="30"/>
        </w:rPr>
        <w:t>256</w:t>
      </w:r>
      <w:r w:rsidR="00A16C02" w:rsidRPr="0045399F">
        <w:rPr>
          <w:rFonts w:ascii="Angsana New" w:hAnsi="Angsana New"/>
          <w:sz w:val="30"/>
          <w:szCs w:val="30"/>
        </w:rPr>
        <w:t>5</w:t>
      </w:r>
      <w:r w:rsidRPr="0045399F">
        <w:rPr>
          <w:rFonts w:ascii="Angsana New" w:hAnsi="Angsana New"/>
          <w:sz w:val="30"/>
          <w:szCs w:val="30"/>
          <w:cs/>
        </w:rPr>
        <w:t xml:space="preserve"> </w:t>
      </w:r>
      <w:r w:rsidRPr="00FA6CE8">
        <w:rPr>
          <w:rFonts w:ascii="Angsana New" w:hAnsi="Angsana New"/>
          <w:sz w:val="30"/>
          <w:szCs w:val="30"/>
          <w:cs/>
        </w:rPr>
        <w:t>จำนวน</w:t>
      </w:r>
      <w:r w:rsidR="00734F55" w:rsidRPr="00FA6CE8">
        <w:rPr>
          <w:rFonts w:ascii="Angsana New" w:hAnsi="Angsana New"/>
          <w:sz w:val="30"/>
          <w:szCs w:val="30"/>
        </w:rPr>
        <w:t xml:space="preserve"> 26.73</w:t>
      </w:r>
      <w:r w:rsidR="00734F55">
        <w:rPr>
          <w:rFonts w:ascii="Angsana New" w:hAnsi="Angsana New"/>
          <w:sz w:val="30"/>
          <w:szCs w:val="30"/>
        </w:rPr>
        <w:t xml:space="preserve"> </w:t>
      </w:r>
      <w:r w:rsidRPr="0045399F">
        <w:rPr>
          <w:rFonts w:ascii="Angsana New" w:hAnsi="Angsana New"/>
          <w:sz w:val="30"/>
          <w:szCs w:val="30"/>
          <w:cs/>
        </w:rPr>
        <w:t>ล้านบาท</w:t>
      </w:r>
      <w:r w:rsidR="00FD5468" w:rsidRPr="0045399F">
        <w:rPr>
          <w:rFonts w:ascii="Angsana New" w:hAnsi="Angsana New" w:hint="cs"/>
          <w:sz w:val="30"/>
          <w:szCs w:val="30"/>
          <w:cs/>
        </w:rPr>
        <w:t xml:space="preserve"> </w:t>
      </w:r>
      <w:r w:rsidR="001E5408" w:rsidRPr="0045399F">
        <w:rPr>
          <w:rFonts w:ascii="Angsana New" w:hAnsi="Angsana New" w:hint="cs"/>
          <w:sz w:val="30"/>
          <w:szCs w:val="30"/>
          <w:cs/>
        </w:rPr>
        <w:t>และ</w:t>
      </w:r>
      <w:r w:rsidR="00FE7665" w:rsidRPr="0045399F">
        <w:rPr>
          <w:rFonts w:ascii="Angsana New" w:hAnsi="Angsana New" w:hint="cs"/>
          <w:sz w:val="30"/>
          <w:szCs w:val="30"/>
          <w:cs/>
        </w:rPr>
        <w:t>จำนวน</w:t>
      </w:r>
      <w:r w:rsidR="00734F55">
        <w:rPr>
          <w:rFonts w:ascii="Angsana New" w:hAnsi="Angsana New"/>
          <w:sz w:val="30"/>
          <w:szCs w:val="30"/>
        </w:rPr>
        <w:t xml:space="preserve"> 18.92</w:t>
      </w:r>
      <w:r w:rsidR="001E5408" w:rsidRPr="0045399F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38D789E8" w14:textId="77777777" w:rsidR="006C06DD" w:rsidRPr="00FA0E3F" w:rsidRDefault="006C06DD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9060C0A" w14:textId="61E73053" w:rsidR="002430EB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ณ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231E9" w:rsidRPr="00E231E9">
        <w:rPr>
          <w:rFonts w:ascii="Angsana New" w:hAnsi="Angsana New"/>
          <w:bCs/>
          <w:sz w:val="30"/>
          <w:szCs w:val="30"/>
        </w:rPr>
        <w:t>31</w:t>
      </w:r>
      <w:r w:rsidR="00E231E9" w:rsidRPr="00503B4C">
        <w:rPr>
          <w:rFonts w:ascii="Angsana New" w:hAnsi="Angsana New"/>
          <w:bCs/>
          <w:sz w:val="30"/>
          <w:szCs w:val="30"/>
          <w:cs/>
        </w:rPr>
        <w:t xml:space="preserve"> </w:t>
      </w:r>
      <w:r w:rsidR="00E231E9" w:rsidRPr="003928C5">
        <w:rPr>
          <w:rFonts w:ascii="Angsana New" w:hAnsi="Angsana New" w:hint="cs"/>
          <w:sz w:val="30"/>
          <w:szCs w:val="30"/>
          <w:cs/>
        </w:rPr>
        <w:t>มีนาคม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231E9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</w:t>
      </w:r>
      <w:r w:rsidRPr="00734F55">
        <w:rPr>
          <w:rFonts w:asciiTheme="majorBidi" w:hAnsiTheme="majorBidi" w:cstheme="majorBidi" w:hint="cs"/>
          <w:spacing w:val="4"/>
          <w:sz w:val="30"/>
          <w:szCs w:val="30"/>
          <w:cs/>
        </w:rPr>
        <w:t>สุทธิตามบัญชีจำนวน</w:t>
      </w:r>
      <w:r w:rsidR="00734F55">
        <w:rPr>
          <w:rFonts w:asciiTheme="majorBidi" w:hAnsiTheme="majorBidi" w:cstheme="majorBidi"/>
          <w:spacing w:val="4"/>
          <w:sz w:val="30"/>
          <w:szCs w:val="30"/>
        </w:rPr>
        <w:t xml:space="preserve"> 605.63 </w:t>
      </w:r>
      <w:r w:rsidRPr="00734F55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734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734F55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734F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34F55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E231E9" w:rsidRPr="00734F5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1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,154</w:t>
      </w:r>
      <w:r w:rsidR="00F72C09"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F72C09" w:rsidRPr="00734F55">
        <w:rPr>
          <w:rFonts w:asciiTheme="majorBidi" w:hAnsiTheme="majorBidi" w:cstheme="majorBidi"/>
          <w:i/>
          <w:iCs/>
          <w:sz w:val="30"/>
          <w:szCs w:val="30"/>
        </w:rPr>
        <w:t>98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734F5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4F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2759" w:rsidRPr="00734F55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734F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4F55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</w:t>
      </w:r>
      <w:r w:rsidR="007A2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กลุ่มบริษัทกับสถาบันการเงินในประเทศหลายแห่ง</w:t>
      </w:r>
    </w:p>
    <w:bookmarkEnd w:id="1"/>
    <w:p w14:paraId="6BC45B2A" w14:textId="7B8EA453" w:rsidR="00726DBB" w:rsidRPr="00FA0E3F" w:rsidRDefault="00726DBB" w:rsidP="00726D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59DBBC" w14:textId="25D82600" w:rsidR="00016D17" w:rsidRPr="009433A9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B883FA" w14:textId="4E7DAD04" w:rsidR="005508C1" w:rsidRP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0EF74598" w14:textId="6E78B420" w:rsidR="00016D17" w:rsidRPr="000777A4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E231E9" w:rsidRPr="000777A4">
        <w:rPr>
          <w:rFonts w:ascii="Angsana New" w:hAnsi="Angsana New"/>
          <w:bCs/>
          <w:sz w:val="30"/>
          <w:szCs w:val="30"/>
        </w:rPr>
        <w:t>31</w:t>
      </w:r>
      <w:r w:rsidR="00E231E9" w:rsidRPr="000777A4">
        <w:rPr>
          <w:rFonts w:ascii="Angsana New" w:hAnsi="Angsana New"/>
          <w:bCs/>
          <w:sz w:val="30"/>
          <w:szCs w:val="30"/>
          <w:cs/>
        </w:rPr>
        <w:t xml:space="preserve"> </w:t>
      </w:r>
      <w:r w:rsidR="00E231E9" w:rsidRPr="000777A4">
        <w:rPr>
          <w:rFonts w:ascii="Angsana New" w:hAnsi="Angsana New" w:hint="cs"/>
          <w:sz w:val="30"/>
          <w:szCs w:val="30"/>
          <w:cs/>
        </w:rPr>
        <w:t>มีนาคม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231E9" w:rsidRPr="000777A4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E231E9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C26110" w:rsidRPr="00CA4124">
        <w:rPr>
          <w:rFonts w:ascii="Angsana New" w:hAnsi="Angsana New" w:hint="cs"/>
          <w:sz w:val="30"/>
          <w:szCs w:val="30"/>
          <w:cs/>
        </w:rPr>
        <w:t>บริษัท</w:t>
      </w:r>
      <w:r w:rsidR="001D25E4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C127B7">
        <w:rPr>
          <w:rFonts w:asciiTheme="majorBidi" w:hAnsiTheme="majorBidi" w:cstheme="majorBidi"/>
          <w:sz w:val="30"/>
          <w:szCs w:val="30"/>
        </w:rPr>
        <w:t xml:space="preserve"> 1,326.22</w:t>
      </w:r>
      <w:r w:rsidR="00281CAD" w:rsidRPr="000777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81CAD" w:rsidRPr="000777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0777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231E9" w:rsidRPr="000777A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0777A4">
        <w:rPr>
          <w:rFonts w:asciiTheme="majorBidi" w:hAnsiTheme="majorBidi" w:cstheme="majorBidi"/>
          <w:i/>
          <w:iCs/>
          <w:sz w:val="30"/>
          <w:szCs w:val="30"/>
        </w:rPr>
        <w:t xml:space="preserve"> 1,614.15</w:t>
      </w:r>
      <w:r w:rsidR="00281CAD" w:rsidRPr="000777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6581B" w:rsidRPr="000777A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0777A4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>
        <w:rPr>
          <w:rFonts w:asciiTheme="majorBidi" w:hAnsiTheme="majorBidi" w:cstheme="majorBidi"/>
          <w:sz w:val="30"/>
          <w:szCs w:val="30"/>
        </w:rPr>
        <w:t xml:space="preserve"> 2.05 - 3.10</w:t>
      </w:r>
      <w:r w:rsidR="000777A4">
        <w:rPr>
          <w:rFonts w:asciiTheme="majorBidi" w:hAnsiTheme="majorBidi" w:cstheme="majorBidi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0777A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0777A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E231E9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</w:t>
      </w:r>
      <w:r w:rsidR="00C127B7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2.05 - 5.47</w:t>
      </w:r>
      <w:r w:rsidR="00E84EF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16581B" w:rsidRPr="000777A4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</w:t>
      </w:r>
      <w:r w:rsidR="0016581B" w:rsidRPr="000777A4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0777A4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C1E7BA" w14:textId="24AC6348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ยาว</w:t>
      </w: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จากสถาบันการเงิน</w:t>
      </w:r>
    </w:p>
    <w:p w14:paraId="03B5FC9F" w14:textId="137D3C4F" w:rsidR="00C26110" w:rsidRPr="006E1EC3" w:rsidRDefault="00C2611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748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7488">
        <w:rPr>
          <w:rFonts w:asciiTheme="majorBidi" w:hAnsiTheme="majorBidi" w:cstheme="majorBidi"/>
          <w:sz w:val="30"/>
          <w:szCs w:val="30"/>
        </w:rPr>
        <w:t>31</w:t>
      </w:r>
      <w:r w:rsidRPr="009A74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A7488">
        <w:rPr>
          <w:rFonts w:asciiTheme="majorBidi" w:hAnsiTheme="majorBidi" w:cstheme="majorBidi"/>
          <w:sz w:val="30"/>
          <w:szCs w:val="30"/>
        </w:rPr>
        <w:t>2565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6FE6" w:rsidRPr="009A748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26FE6" w:rsidRPr="009A748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9A7488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6E1EC3" w:rsidRPr="009A7488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9A7488" w:rsidRPr="009A7488">
        <w:rPr>
          <w:rFonts w:ascii="Angsana New" w:hAnsi="Angsana New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>เป็นจำนวนรวม</w:t>
      </w:r>
      <w:r w:rsidRPr="009A7488">
        <w:rPr>
          <w:rFonts w:asciiTheme="majorBidi" w:hAnsiTheme="majorBidi" w:cstheme="majorBidi"/>
          <w:sz w:val="30"/>
          <w:szCs w:val="30"/>
        </w:rPr>
        <w:t xml:space="preserve"> </w:t>
      </w:r>
      <w:r w:rsidR="00D26FE6" w:rsidRPr="009A7488">
        <w:rPr>
          <w:rFonts w:asciiTheme="majorBidi" w:hAnsiTheme="majorBidi" w:cstheme="majorBidi"/>
          <w:sz w:val="30"/>
          <w:szCs w:val="30"/>
        </w:rPr>
        <w:t>764.98</w:t>
      </w:r>
      <w:r w:rsidRPr="009A74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A74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4E77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754E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54E7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754E77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D26FE6" w:rsidRPr="00754E77">
        <w:rPr>
          <w:rFonts w:asciiTheme="majorBidi" w:hAnsiTheme="majorBidi" w:cstheme="majorBidi"/>
          <w:i/>
          <w:iCs/>
          <w:sz w:val="30"/>
          <w:szCs w:val="30"/>
        </w:rPr>
        <w:t xml:space="preserve">625.42 </w:t>
      </w:r>
      <w:r w:rsidRPr="00754E7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754E7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A7488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เงินกู้ยืมดังกล่าวมีอัตราดอกเบี้</w:t>
      </w:r>
      <w:r w:rsidR="000876EA" w:rsidRPr="009A7488">
        <w:rPr>
          <w:rFonts w:asciiTheme="majorBidi" w:hAnsiTheme="majorBidi" w:cstheme="majorBidi" w:hint="cs"/>
          <w:sz w:val="30"/>
          <w:szCs w:val="30"/>
          <w:cs/>
        </w:rPr>
        <w:t>ยเท่ากับที่ระบุในสัญญา</w:t>
      </w:r>
      <w:r w:rsidR="00754E77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9A7488">
        <w:rPr>
          <w:rFonts w:ascii="Angsana New" w:hAnsi="Angsana New"/>
          <w:sz w:val="30"/>
          <w:szCs w:val="30"/>
          <w:cs/>
        </w:rPr>
        <w:t>เงินกู้ยืมระยะยาวของ</w:t>
      </w:r>
      <w:r w:rsidR="009A7488" w:rsidRPr="009A748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D6F01">
        <w:rPr>
          <w:rFonts w:ascii="Angsana New" w:hAnsi="Angsana New" w:hint="cs"/>
          <w:sz w:val="30"/>
          <w:szCs w:val="30"/>
          <w:cs/>
        </w:rPr>
        <w:t xml:space="preserve">   </w:t>
      </w:r>
      <w:r w:rsidR="009A7488" w:rsidRPr="009A7488">
        <w:rPr>
          <w:rFonts w:ascii="Angsana New" w:hAnsi="Angsana New"/>
          <w:sz w:val="30"/>
          <w:szCs w:val="30"/>
          <w:cs/>
        </w:rPr>
        <w:t>ค้ำ</w:t>
      </w:r>
      <w:r w:rsidR="009A7488" w:rsidRPr="009A7488">
        <w:rPr>
          <w:rFonts w:ascii="Angsana New" w:hAnsi="Angsana New" w:hint="cs"/>
          <w:sz w:val="30"/>
          <w:szCs w:val="30"/>
          <w:cs/>
        </w:rPr>
        <w:t>ประกันโดย</w:t>
      </w:r>
      <w:r w:rsidR="009A7488" w:rsidRPr="009A7488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อาคารและอุปกรณ์ของกลุ่มบริษัท</w:t>
      </w:r>
    </w:p>
    <w:p w14:paraId="5F98A954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8C2CD5" w14:textId="467F50C8" w:rsidR="005508C1" w:rsidRPr="0085131A" w:rsidRDefault="005508C1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131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กลุ่มบริษัทได้ลงนามในสัญญาเงินกู้ยืมหลายฉบับกับธนาคารในประเทศแห่งหนึ่งสำหรับวงเงินกู้ยืมรวม </w:t>
      </w:r>
      <w:r w:rsidR="00C26110" w:rsidRPr="0085131A">
        <w:rPr>
          <w:rFonts w:asciiTheme="majorBidi" w:hAnsiTheme="majorBidi" w:cstheme="majorBidi"/>
          <w:spacing w:val="-4"/>
          <w:sz w:val="30"/>
          <w:szCs w:val="30"/>
        </w:rPr>
        <w:t>190</w:t>
      </w:r>
      <w:r w:rsidRPr="0085131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8513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469A" w:rsidRPr="00754E7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9469A" w:rsidRPr="00754E7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9469A" w:rsidRPr="00754E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469A" w:rsidRPr="00754E7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9469A" w:rsidRPr="00754E77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C26110" w:rsidRPr="00754E77">
        <w:rPr>
          <w:rFonts w:asciiTheme="majorBidi" w:hAnsiTheme="majorBidi" w:cstheme="majorBidi"/>
          <w:i/>
          <w:iCs/>
          <w:sz w:val="30"/>
          <w:szCs w:val="30"/>
        </w:rPr>
        <w:t>311</w:t>
      </w:r>
      <w:r w:rsidR="00C9469A" w:rsidRPr="00754E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469A" w:rsidRPr="00754E7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85131A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 </w:t>
      </w:r>
      <w:r w:rsidRPr="0085131A">
        <w:rPr>
          <w:rFonts w:asciiTheme="majorBidi" w:hAnsiTheme="majorBidi" w:cstheme="majorBidi"/>
          <w:sz w:val="30"/>
          <w:szCs w:val="30"/>
        </w:rPr>
        <w:t>THBFIX</w:t>
      </w:r>
      <w:r w:rsidRPr="0085131A">
        <w:rPr>
          <w:rFonts w:asciiTheme="majorBidi" w:hAnsiTheme="majorBidi" w:cstheme="majorBidi"/>
          <w:sz w:val="30"/>
          <w:szCs w:val="30"/>
          <w:cs/>
        </w:rPr>
        <w:t xml:space="preserve"> บวกร้อยละ </w:t>
      </w:r>
      <w:r w:rsidRPr="0085131A">
        <w:rPr>
          <w:rFonts w:asciiTheme="majorBidi" w:hAnsiTheme="majorBidi" w:cstheme="majorBidi"/>
          <w:sz w:val="30"/>
          <w:szCs w:val="30"/>
        </w:rPr>
        <w:t>2.10</w:t>
      </w:r>
      <w:r w:rsidRPr="0085131A">
        <w:rPr>
          <w:rFonts w:asciiTheme="majorBidi" w:hAnsiTheme="majorBidi" w:cstheme="majorBidi"/>
          <w:sz w:val="30"/>
          <w:szCs w:val="30"/>
          <w:cs/>
        </w:rPr>
        <w:t xml:space="preserve"> ต่อปี เงินกู้ยืมเหล่านี้มีกำหนดชำระคืนเงินต้นทุกเดือน</w:t>
      </w:r>
      <w:r w:rsidR="00C9469A" w:rsidRPr="0085131A">
        <w:rPr>
          <w:rFonts w:asciiTheme="majorBidi" w:hAnsiTheme="majorBidi" w:cstheme="majorBidi"/>
          <w:sz w:val="30"/>
          <w:szCs w:val="30"/>
        </w:rPr>
        <w:t xml:space="preserve"> </w:t>
      </w:r>
      <w:r w:rsidRPr="0085131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กลุ่มบริษัทได้ทำสัญญาแลกเปลี่ยนอัตราดอกเบี้ยกับธนาคารแห่งหนึ่งเพื่อป้องกัน</w:t>
      </w:r>
      <w:r w:rsidR="000B6529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85131A">
        <w:rPr>
          <w:rFonts w:asciiTheme="majorBidi" w:hAnsiTheme="majorBidi" w:cstheme="majorBidi"/>
          <w:sz w:val="30"/>
          <w:szCs w:val="30"/>
          <w:cs/>
        </w:rPr>
        <w:t xml:space="preserve">ความเสี่ยงส่วนหนึ่งจากอัตราดอกเบี้ยดังกล่าวข้างต้น </w:t>
      </w:r>
    </w:p>
    <w:p w14:paraId="167CC002" w14:textId="77777777" w:rsidR="00277B7E" w:rsidRPr="006C06DD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23"/>
          <w:szCs w:val="23"/>
        </w:rPr>
      </w:pPr>
    </w:p>
    <w:p w14:paraId="784106D6" w14:textId="1A1CA745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05DBE">
        <w:rPr>
          <w:rFonts w:ascii="Angsana New" w:hAnsi="Angsana New"/>
          <w:sz w:val="30"/>
          <w:szCs w:val="30"/>
          <w:cs/>
        </w:rPr>
        <w:t xml:space="preserve">ในปี </w:t>
      </w:r>
      <w:r w:rsidRPr="00C605FF">
        <w:rPr>
          <w:rFonts w:ascii="Angsana New" w:hAnsi="Angsana New"/>
          <w:sz w:val="30"/>
          <w:szCs w:val="30"/>
        </w:rPr>
        <w:t>2564</w:t>
      </w:r>
      <w:r w:rsidRPr="00205DB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205DBE">
        <w:rPr>
          <w:rFonts w:ascii="Angsana New" w:hAnsi="Angsana New"/>
          <w:sz w:val="30"/>
          <w:szCs w:val="30"/>
          <w:cs/>
        </w:rPr>
        <w:t>ได้รับอนุมัติการพักชำระเงินต้นสำหรับเงินกู้ยืมระยะยาวจากสถาบันการเงิน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205DBE">
        <w:rPr>
          <w:rFonts w:ascii="Angsana New" w:hAnsi="Angsana New"/>
          <w:sz w:val="30"/>
          <w:szCs w:val="30"/>
          <w:cs/>
        </w:rPr>
        <w:t>แห่ง</w:t>
      </w:r>
      <w:r w:rsidR="00E84EFA">
        <w:rPr>
          <w:rFonts w:ascii="Angsana New" w:hAnsi="Angsana New"/>
          <w:sz w:val="30"/>
          <w:szCs w:val="30"/>
        </w:rPr>
        <w:t xml:space="preserve">       </w:t>
      </w:r>
      <w:r w:rsidRPr="00205DBE">
        <w:rPr>
          <w:rFonts w:ascii="Angsana New" w:hAnsi="Angsana New"/>
          <w:sz w:val="30"/>
          <w:szCs w:val="30"/>
          <w:cs/>
        </w:rPr>
        <w:t xml:space="preserve"> ตั้งแต่</w:t>
      </w:r>
      <w:r w:rsidRPr="00205DBE">
        <w:rPr>
          <w:rFonts w:ascii="Angsana New" w:hAnsi="Angsana New" w:hint="cs"/>
          <w:sz w:val="30"/>
          <w:szCs w:val="30"/>
          <w:cs/>
        </w:rPr>
        <w:t>งวด</w:t>
      </w:r>
      <w:r w:rsidRPr="00205DBE">
        <w:rPr>
          <w:rFonts w:ascii="Angsana New" w:hAnsi="Angsana New"/>
          <w:sz w:val="30"/>
          <w:szCs w:val="30"/>
          <w:cs/>
        </w:rPr>
        <w:t xml:space="preserve">เดือนกรกฎาคม </w:t>
      </w:r>
      <w:r w:rsidRPr="00C605FF">
        <w:rPr>
          <w:rFonts w:ascii="Angsana New" w:hAnsi="Angsana New"/>
          <w:sz w:val="30"/>
          <w:szCs w:val="30"/>
        </w:rPr>
        <w:t>2564</w:t>
      </w:r>
      <w:r w:rsidRPr="00205DBE">
        <w:rPr>
          <w:rFonts w:ascii="Angsana New" w:hAnsi="Angsana New"/>
          <w:sz w:val="30"/>
          <w:szCs w:val="30"/>
          <w:cs/>
        </w:rPr>
        <w:t xml:space="preserve"> ถึงเดือน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205DBE">
        <w:rPr>
          <w:rFonts w:ascii="Angsana New" w:hAnsi="Angsana New" w:hint="cs"/>
          <w:sz w:val="30"/>
          <w:szCs w:val="30"/>
          <w:cs/>
        </w:rPr>
        <w:t xml:space="preserve"> </w:t>
      </w:r>
      <w:r w:rsidRPr="00C605FF">
        <w:rPr>
          <w:rFonts w:ascii="Angsana New" w:hAnsi="Angsana New"/>
          <w:sz w:val="30"/>
          <w:szCs w:val="30"/>
        </w:rPr>
        <w:t>2565</w:t>
      </w:r>
    </w:p>
    <w:p w14:paraId="5849BFBB" w14:textId="77777777" w:rsidR="00FA0E3F" w:rsidRPr="00FA0E3F" w:rsidRDefault="00FA0E3F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9D855E2" w14:textId="0D14324F" w:rsidR="005508C1" w:rsidRP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508C1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วงเงินสินเชื่อ</w:t>
      </w:r>
    </w:p>
    <w:p w14:paraId="5664FFAF" w14:textId="073620D8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412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A4124">
        <w:rPr>
          <w:rFonts w:ascii="Angsana New" w:hAnsi="Angsana New"/>
          <w:bCs/>
          <w:sz w:val="30"/>
          <w:szCs w:val="30"/>
        </w:rPr>
        <w:t>31</w:t>
      </w:r>
      <w:r w:rsidRPr="00CA4124">
        <w:rPr>
          <w:rFonts w:ascii="Angsana New" w:hAnsi="Angsana New"/>
          <w:bCs/>
          <w:sz w:val="30"/>
          <w:szCs w:val="30"/>
          <w:cs/>
        </w:rPr>
        <w:t xml:space="preserve"> </w:t>
      </w:r>
      <w:r w:rsidRPr="00CA4124">
        <w:rPr>
          <w:rFonts w:ascii="Angsana New" w:hAnsi="Angsana New" w:hint="cs"/>
          <w:sz w:val="30"/>
          <w:szCs w:val="30"/>
          <w:cs/>
        </w:rPr>
        <w:t>มีนาคม</w:t>
      </w:r>
      <w:r w:rsidRPr="00CA41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4124">
        <w:rPr>
          <w:rFonts w:asciiTheme="majorBidi" w:hAnsiTheme="majorBidi" w:cstheme="majorBidi"/>
          <w:sz w:val="30"/>
          <w:szCs w:val="30"/>
        </w:rPr>
        <w:t>2565</w:t>
      </w:r>
      <w:r w:rsidRPr="00CA41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4124">
        <w:rPr>
          <w:rFonts w:ascii="Angsana New" w:hAnsi="Angsana New"/>
          <w:sz w:val="30"/>
          <w:szCs w:val="30"/>
          <w:cs/>
        </w:rPr>
        <w:t>กลุ่มบริษัท</w:t>
      </w:r>
      <w:r w:rsidRPr="00CA4124">
        <w:rPr>
          <w:rFonts w:ascii="Angsana New" w:hAnsi="Angsana New" w:hint="cs"/>
          <w:sz w:val="30"/>
          <w:szCs w:val="30"/>
          <w:cs/>
        </w:rPr>
        <w:t>และบริษัท</w:t>
      </w:r>
      <w:r w:rsidRPr="00CA4124">
        <w:rPr>
          <w:rFonts w:ascii="Angsana New" w:hAnsi="Angsana New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Pr="00CA4124">
        <w:rPr>
          <w:rFonts w:ascii="Angsana New" w:hAnsi="Angsana New"/>
          <w:sz w:val="30"/>
          <w:szCs w:val="30"/>
        </w:rPr>
        <w:t>890.43</w:t>
      </w:r>
      <w:r w:rsidRPr="00CA412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A4124">
        <w:rPr>
          <w:rFonts w:ascii="Angsana New" w:hAnsi="Angsana New" w:hint="cs"/>
          <w:sz w:val="30"/>
          <w:szCs w:val="30"/>
          <w:cs/>
        </w:rPr>
        <w:t xml:space="preserve"> และ         </w:t>
      </w:r>
      <w:r w:rsidRPr="00CA4124">
        <w:rPr>
          <w:rFonts w:ascii="Angsana New" w:hAnsi="Angsana New"/>
          <w:sz w:val="30"/>
          <w:szCs w:val="30"/>
        </w:rPr>
        <w:t xml:space="preserve">841.43 </w:t>
      </w:r>
      <w:r w:rsidRPr="00CA4124">
        <w:rPr>
          <w:rFonts w:ascii="Angsana New" w:hAnsi="Angsana New" w:hint="cs"/>
          <w:sz w:val="30"/>
          <w:szCs w:val="30"/>
          <w:cs/>
        </w:rPr>
        <w:t>ล้านบาท</w:t>
      </w:r>
      <w:r w:rsidRPr="00CA41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4124">
        <w:rPr>
          <w:rFonts w:ascii="Angsana New" w:hAnsi="Angsana New" w:hint="cs"/>
          <w:sz w:val="30"/>
          <w:szCs w:val="30"/>
          <w:cs/>
        </w:rPr>
        <w:t>ตามลำดับ</w:t>
      </w:r>
      <w:r w:rsidRPr="00CA41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4124">
        <w:rPr>
          <w:rFonts w:ascii="Angsana New" w:hAnsi="Angsana New"/>
          <w:i/>
          <w:iCs/>
          <w:sz w:val="30"/>
          <w:szCs w:val="30"/>
          <w:cs/>
        </w:rPr>
        <w:t>(</w:t>
      </w:r>
      <w:r w:rsidR="007E364C">
        <w:rPr>
          <w:rFonts w:ascii="Angsana New" w:hAnsi="Angsana New"/>
          <w:i/>
          <w:iCs/>
          <w:sz w:val="30"/>
          <w:szCs w:val="30"/>
        </w:rPr>
        <w:t xml:space="preserve">31 </w:t>
      </w:r>
      <w:r w:rsidR="007E36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CA4124">
        <w:rPr>
          <w:rFonts w:ascii="Angsana New" w:hAnsi="Angsana New"/>
          <w:i/>
          <w:iCs/>
          <w:sz w:val="30"/>
          <w:szCs w:val="30"/>
        </w:rPr>
        <w:t>2564:</w:t>
      </w:r>
      <w:r w:rsidR="006E35F5" w:rsidRPr="00CA412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4124">
        <w:rPr>
          <w:rFonts w:ascii="Angsana New" w:hAnsi="Angsana New"/>
          <w:i/>
          <w:iCs/>
          <w:sz w:val="30"/>
          <w:szCs w:val="30"/>
        </w:rPr>
        <w:t>993.43</w:t>
      </w:r>
      <w:r w:rsidRPr="00CA412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CA4124">
        <w:rPr>
          <w:rFonts w:ascii="Angsana New" w:hAnsi="Angsana New"/>
          <w:i/>
          <w:iCs/>
          <w:sz w:val="30"/>
          <w:szCs w:val="30"/>
        </w:rPr>
        <w:t xml:space="preserve">908.43 </w:t>
      </w:r>
      <w:r w:rsidRPr="00CA412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A4124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A412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733E7B7" w14:textId="77777777" w:rsidR="00A17E93" w:rsidRPr="00FA0E3F" w:rsidRDefault="00A17E93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0A51E98" w14:textId="78F5496F" w:rsidR="003152E7" w:rsidRDefault="003152E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750F1205" w14:textId="77777777" w:rsidR="003152E7" w:rsidRPr="00FA0E3F" w:rsidRDefault="003152E7" w:rsidP="008E64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37"/>
        <w:gridCol w:w="884"/>
        <w:gridCol w:w="267"/>
        <w:gridCol w:w="1083"/>
        <w:gridCol w:w="266"/>
        <w:gridCol w:w="1024"/>
        <w:gridCol w:w="266"/>
        <w:gridCol w:w="1069"/>
        <w:gridCol w:w="266"/>
        <w:gridCol w:w="1018"/>
      </w:tblGrid>
      <w:tr w:rsidR="003152E7" w:rsidRPr="00786CCB" w14:paraId="795E434A" w14:textId="77777777" w:rsidTr="00A714D8">
        <w:trPr>
          <w:tblHeader/>
        </w:trPr>
        <w:tc>
          <w:tcPr>
            <w:tcW w:w="3037" w:type="dxa"/>
          </w:tcPr>
          <w:p w14:paraId="1ACC937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3542D9C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7" w:type="dxa"/>
          </w:tcPr>
          <w:p w14:paraId="60A9B06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1956B" w14:textId="2A7AABD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12E0B94" w14:textId="77777777" w:rsidR="003152E7" w:rsidRPr="006639B9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7F0136" w14:textId="775C5B60" w:rsidR="003152E7" w:rsidRPr="00C836C4" w:rsidRDefault="003152E7" w:rsidP="00A714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36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52E7" w:rsidRPr="00786CCB" w14:paraId="558E2B5A" w14:textId="77777777" w:rsidTr="00A714D8">
        <w:trPr>
          <w:tblHeader/>
        </w:trPr>
        <w:tc>
          <w:tcPr>
            <w:tcW w:w="3037" w:type="dxa"/>
          </w:tcPr>
          <w:p w14:paraId="3048637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641BE61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7" w:type="dxa"/>
          </w:tcPr>
          <w:p w14:paraId="1D575D8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BAC7F21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395E276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81DC20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8A9555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133CD44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FA8C5F8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28BF7F9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152E7" w:rsidRPr="00786CCB" w14:paraId="1D9BD791" w14:textId="77777777" w:rsidTr="00A714D8">
        <w:trPr>
          <w:tblHeader/>
        </w:trPr>
        <w:tc>
          <w:tcPr>
            <w:tcW w:w="3037" w:type="dxa"/>
          </w:tcPr>
          <w:p w14:paraId="4A220CB0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4" w:type="dxa"/>
          </w:tcPr>
          <w:p w14:paraId="174D927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7" w:type="dxa"/>
          </w:tcPr>
          <w:p w14:paraId="15F94AA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7B1DDEF" w14:textId="29274752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436F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52E7" w:rsidRPr="00786CCB" w14:paraId="63FA3340" w14:textId="77777777" w:rsidTr="00A714D8">
        <w:tc>
          <w:tcPr>
            <w:tcW w:w="3037" w:type="dxa"/>
          </w:tcPr>
          <w:p w14:paraId="7EA9A2EC" w14:textId="77777777" w:rsidR="003152E7" w:rsidRPr="00786CCB" w:rsidRDefault="003152E7" w:rsidP="00E8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4CDC42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8EA5209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92" w:type="dxa"/>
            <w:gridSpan w:val="7"/>
          </w:tcPr>
          <w:p w14:paraId="1059E6D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152E7" w:rsidRPr="00786CCB" w14:paraId="556C7064" w14:textId="77777777" w:rsidTr="00A714D8">
        <w:tc>
          <w:tcPr>
            <w:tcW w:w="3037" w:type="dxa"/>
          </w:tcPr>
          <w:p w14:paraId="6B3DF68A" w14:textId="596F7FFC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4327F91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F8B524C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E12C3D" w14:textId="77777777" w:rsidR="003152E7" w:rsidRPr="00786CCB" w:rsidRDefault="003152E7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,200,000</w:t>
            </w:r>
          </w:p>
        </w:tc>
        <w:tc>
          <w:tcPr>
            <w:tcW w:w="266" w:type="dxa"/>
          </w:tcPr>
          <w:p w14:paraId="2F6AF91A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5E3253A" w14:textId="77777777" w:rsidR="003152E7" w:rsidRPr="00786CCB" w:rsidRDefault="003152E7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617E02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D005B2B" w14:textId="77777777" w:rsidR="003152E7" w:rsidRPr="00786CCB" w:rsidRDefault="003152E7" w:rsidP="00F8717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51B65045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5A324420" w14:textId="77777777" w:rsidR="003152E7" w:rsidRPr="00786CCB" w:rsidRDefault="003152E7" w:rsidP="00F8717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152E7" w:rsidRPr="00786CCB" w14:paraId="435E7A0A" w14:textId="77777777" w:rsidTr="00A714D8">
        <w:tc>
          <w:tcPr>
            <w:tcW w:w="3037" w:type="dxa"/>
          </w:tcPr>
          <w:p w14:paraId="3C209454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84" w:type="dxa"/>
          </w:tcPr>
          <w:p w14:paraId="48E738DA" w14:textId="77777777" w:rsidR="003152E7" w:rsidRPr="00786CCB" w:rsidRDefault="003152E7" w:rsidP="00A4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436FA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697CD0F8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469A8C3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66" w:type="dxa"/>
          </w:tcPr>
          <w:p w14:paraId="147C258C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9B92421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6" w:type="dxa"/>
          </w:tcPr>
          <w:p w14:paraId="4EABEFA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5151E8D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641D501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695294F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52E7" w:rsidRPr="00786CCB" w14:paraId="2C37BADC" w14:textId="77777777" w:rsidTr="00A714D8">
        <w:tc>
          <w:tcPr>
            <w:tcW w:w="3037" w:type="dxa"/>
          </w:tcPr>
          <w:p w14:paraId="1A7CB045" w14:textId="1F672241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A33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A17E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3C830A5A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91FF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0A30FCE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29F2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1,440,000</w:t>
            </w:r>
          </w:p>
        </w:tc>
        <w:tc>
          <w:tcPr>
            <w:tcW w:w="266" w:type="dxa"/>
          </w:tcPr>
          <w:p w14:paraId="14EFD31A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F824A09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720,000</w:t>
            </w:r>
          </w:p>
        </w:tc>
        <w:tc>
          <w:tcPr>
            <w:tcW w:w="266" w:type="dxa"/>
          </w:tcPr>
          <w:p w14:paraId="545F20F2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FD069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1,200,000</w:t>
            </w:r>
          </w:p>
        </w:tc>
        <w:tc>
          <w:tcPr>
            <w:tcW w:w="266" w:type="dxa"/>
          </w:tcPr>
          <w:p w14:paraId="226B2696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0530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  <w:tr w:rsidR="003152E7" w:rsidRPr="00FA0E3F" w14:paraId="12029C9C" w14:textId="77777777" w:rsidTr="00A714D8">
        <w:tc>
          <w:tcPr>
            <w:tcW w:w="3037" w:type="dxa"/>
          </w:tcPr>
          <w:p w14:paraId="71085B24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689D7062" w14:textId="77777777" w:rsidR="003152E7" w:rsidRPr="00FA0E3F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AED46A0" w14:textId="77777777" w:rsidR="003152E7" w:rsidRPr="00FA0E3F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7BBB5EF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E36E080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</w:tcPr>
          <w:p w14:paraId="7A4F864F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57E06F8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8242899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" w:type="dxa"/>
          </w:tcPr>
          <w:p w14:paraId="7E364E25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460D61C" w14:textId="77777777" w:rsidR="003152E7" w:rsidRPr="00FA0E3F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3152E7" w:rsidRPr="00786CCB" w14:paraId="641E7A69" w14:textId="77777777" w:rsidTr="00A714D8">
        <w:tc>
          <w:tcPr>
            <w:tcW w:w="3037" w:type="dxa"/>
          </w:tcPr>
          <w:p w14:paraId="093EB523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84" w:type="dxa"/>
          </w:tcPr>
          <w:p w14:paraId="45B7B67D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3E0AAC9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049E89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4542CC7B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AB54F0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DE6553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08615ED5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A7FB81F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30C72D38" w14:textId="77777777" w:rsidR="003152E7" w:rsidRPr="00786CCB" w:rsidRDefault="003152E7" w:rsidP="00A714D8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52E7" w:rsidRPr="00786CCB" w14:paraId="7188747D" w14:textId="77777777" w:rsidTr="00A714D8">
        <w:tc>
          <w:tcPr>
            <w:tcW w:w="3037" w:type="dxa"/>
          </w:tcPr>
          <w:p w14:paraId="3271BA42" w14:textId="28B81030" w:rsidR="003152E7" w:rsidRPr="00786CCB" w:rsidRDefault="00A17E93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52E7"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84" w:type="dxa"/>
          </w:tcPr>
          <w:p w14:paraId="50033657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67" w:type="dxa"/>
          </w:tcPr>
          <w:p w14:paraId="26488292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6C5E225" w14:textId="77777777" w:rsidR="003152E7" w:rsidRPr="00786CCB" w:rsidRDefault="003152E7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,200,000</w:t>
            </w:r>
          </w:p>
        </w:tc>
        <w:tc>
          <w:tcPr>
            <w:tcW w:w="266" w:type="dxa"/>
          </w:tcPr>
          <w:p w14:paraId="30818DBE" w14:textId="77777777" w:rsidR="003152E7" w:rsidRPr="00786CCB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52785DE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0847794F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9056F4A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208B4E70" w14:textId="77777777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4CEF63" w14:textId="77777777" w:rsidR="003152E7" w:rsidRPr="00786CCB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3152E7" w:rsidRPr="00786CCB" w14:paraId="41BE75C8" w14:textId="77777777" w:rsidTr="00C66BBE">
        <w:tc>
          <w:tcPr>
            <w:tcW w:w="3037" w:type="dxa"/>
          </w:tcPr>
          <w:p w14:paraId="129419BE" w14:textId="3851D189" w:rsidR="003152E7" w:rsidRPr="00786CCB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A33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A17E93" w:rsidRPr="00A17E9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หุ้นสามัญ</w:t>
            </w:r>
          </w:p>
        </w:tc>
        <w:tc>
          <w:tcPr>
            <w:tcW w:w="884" w:type="dxa"/>
          </w:tcPr>
          <w:p w14:paraId="56AC4984" w14:textId="3F059C3F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84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2A8D2F56" w14:textId="77777777" w:rsidR="003152E7" w:rsidRPr="00786CCB" w:rsidRDefault="003152E7" w:rsidP="00A7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55DBCAE" w14:textId="77777777" w:rsidR="003152E7" w:rsidRPr="00594171" w:rsidRDefault="003152E7" w:rsidP="00F8717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41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594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,200,000</w:t>
            </w:r>
          </w:p>
        </w:tc>
        <w:tc>
          <w:tcPr>
            <w:tcW w:w="266" w:type="dxa"/>
          </w:tcPr>
          <w:p w14:paraId="781C08CB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68A4CAE" w14:textId="77777777" w:rsidR="003152E7" w:rsidRPr="00594171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2AC8FA4" w14:textId="77777777" w:rsidR="003152E7" w:rsidRPr="00594171" w:rsidRDefault="003152E7" w:rsidP="00A7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0F7E04" w14:textId="77777777" w:rsidR="003152E7" w:rsidRPr="00594171" w:rsidRDefault="003152E7" w:rsidP="00A714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4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1,200,000</w:t>
            </w:r>
          </w:p>
        </w:tc>
        <w:tc>
          <w:tcPr>
            <w:tcW w:w="266" w:type="dxa"/>
          </w:tcPr>
          <w:p w14:paraId="1A622776" w14:textId="77777777" w:rsidR="003152E7" w:rsidRPr="00594171" w:rsidRDefault="003152E7" w:rsidP="00A714D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290A2B3" w14:textId="77777777" w:rsidR="003152E7" w:rsidRPr="00594171" w:rsidRDefault="003152E7" w:rsidP="00A714D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4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</w:tr>
    </w:tbl>
    <w:p w14:paraId="5E2FE02F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p w14:paraId="60347073" w14:textId="256E59C4" w:rsidR="00E84EFA" w:rsidRPr="003C3463" w:rsidRDefault="003152E7" w:rsidP="003C346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180E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การเพิ่มทุนจดทะเบียน</w:t>
      </w:r>
    </w:p>
    <w:p w14:paraId="250C573F" w14:textId="3225E8F7" w:rsidR="003152E7" w:rsidRDefault="003152E7" w:rsidP="003152E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80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79180E">
        <w:rPr>
          <w:rFonts w:asciiTheme="majorBidi" w:hAnsiTheme="majorBidi" w:cstheme="majorBidi"/>
          <w:sz w:val="30"/>
          <w:szCs w:val="30"/>
        </w:rPr>
        <w:t xml:space="preserve"> 24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9180E">
        <w:rPr>
          <w:rFonts w:asciiTheme="majorBidi" w:hAnsiTheme="majorBidi" w:cstheme="majorBidi"/>
          <w:sz w:val="30"/>
          <w:szCs w:val="30"/>
        </w:rPr>
        <w:t xml:space="preserve"> 2564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ที่ประชุมวิสามัญผู้ถือหุ้นมีมติอนุมัติการเพิ่มทุนจดทะเบียนของบริษัทจากทุนจดทะเบียนเดิม</w:t>
      </w:r>
      <w:r w:rsidRPr="0079180E">
        <w:rPr>
          <w:rFonts w:asciiTheme="majorBidi" w:hAnsiTheme="majorBidi" w:cstheme="majorBidi"/>
          <w:sz w:val="30"/>
          <w:szCs w:val="30"/>
        </w:rPr>
        <w:t xml:space="preserve"> 600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9180E">
        <w:rPr>
          <w:rFonts w:asciiTheme="majorBidi" w:hAnsiTheme="majorBidi" w:cstheme="majorBidi"/>
          <w:sz w:val="30"/>
          <w:szCs w:val="30"/>
        </w:rPr>
        <w:t xml:space="preserve"> 720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โดยการออกหุ้นสามัญเพิ่มทุนใหม่จำนวน</w:t>
      </w:r>
      <w:r w:rsidRPr="0079180E">
        <w:rPr>
          <w:rFonts w:asciiTheme="majorBidi" w:hAnsiTheme="majorBidi" w:cstheme="majorBidi"/>
          <w:sz w:val="30"/>
          <w:szCs w:val="30"/>
        </w:rPr>
        <w:t xml:space="preserve"> 240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มูลค่าหุ้นละ</w:t>
      </w:r>
      <w:r w:rsidRPr="0079180E">
        <w:rPr>
          <w:rFonts w:asciiTheme="majorBidi" w:hAnsiTheme="majorBidi" w:cstheme="majorBidi"/>
          <w:sz w:val="30"/>
          <w:szCs w:val="30"/>
        </w:rPr>
        <w:t xml:space="preserve"> 0.5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รวมเป็นจำนวน</w:t>
      </w:r>
      <w:r w:rsidRPr="0079180E">
        <w:rPr>
          <w:rFonts w:asciiTheme="majorBidi" w:hAnsiTheme="majorBidi" w:cstheme="majorBidi"/>
          <w:sz w:val="30"/>
          <w:szCs w:val="30"/>
        </w:rPr>
        <w:t xml:space="preserve"> 120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180E">
        <w:rPr>
          <w:rFonts w:asciiTheme="majorBidi" w:hAnsiTheme="majorBidi" w:cstheme="majorBidi"/>
          <w:sz w:val="30"/>
          <w:szCs w:val="30"/>
        </w:rPr>
        <w:t xml:space="preserve"> 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เพื่อรองรับการใช้ใบสำคัญแสดงสิทธิที่จะซื้อหุ้น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ทั้งนี้บริษัทได้จดทะเบียนเพิ่มทุนดังกล่าวกับกระทรวงพาณิชย์เมื่อวันที่</w:t>
      </w:r>
      <w:r w:rsidRPr="0079180E">
        <w:rPr>
          <w:rFonts w:asciiTheme="majorBidi" w:hAnsiTheme="majorBidi" w:cstheme="majorBidi"/>
          <w:sz w:val="30"/>
          <w:szCs w:val="30"/>
        </w:rPr>
        <w:t xml:space="preserve"> 4 </w:t>
      </w:r>
      <w:r w:rsidRPr="0079180E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7918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80E">
        <w:rPr>
          <w:rFonts w:asciiTheme="majorBidi" w:hAnsiTheme="majorBidi" w:cstheme="majorBidi"/>
          <w:sz w:val="30"/>
          <w:szCs w:val="30"/>
        </w:rPr>
        <w:t>2565</w:t>
      </w:r>
    </w:p>
    <w:p w14:paraId="6DB844C3" w14:textId="77777777" w:rsidR="00277B7E" w:rsidRPr="00FA0E3F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Cs w:val="18"/>
        </w:rPr>
      </w:pPr>
    </w:p>
    <w:p w14:paraId="4FCED8D9" w14:textId="160E94A4" w:rsidR="003152E7" w:rsidRPr="006639B9" w:rsidRDefault="003152E7" w:rsidP="003152E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495EE21C" w14:textId="615E1C10" w:rsidR="00A60300" w:rsidRDefault="00820795" w:rsidP="00541200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F1E9F">
        <w:rPr>
          <w:rFonts w:asciiTheme="majorBidi" w:hAnsiTheme="majorBidi"/>
          <w:spacing w:val="-2"/>
          <w:sz w:val="30"/>
          <w:szCs w:val="30"/>
          <w:cs/>
        </w:rPr>
        <w:t>วันที่</w:t>
      </w:r>
      <w:r w:rsidRPr="00BF1E9F">
        <w:rPr>
          <w:rFonts w:asciiTheme="majorBidi" w:hAnsiTheme="majorBidi"/>
          <w:spacing w:val="-2"/>
          <w:sz w:val="30"/>
          <w:szCs w:val="30"/>
        </w:rPr>
        <w:t xml:space="preserve"> 24 </w:t>
      </w:r>
      <w:r w:rsidRPr="00BF1E9F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Pr="00BF1E9F">
        <w:rPr>
          <w:rFonts w:asciiTheme="majorBidi" w:hAnsiTheme="majorBidi"/>
          <w:spacing w:val="-2"/>
          <w:sz w:val="30"/>
          <w:szCs w:val="30"/>
        </w:rPr>
        <w:t xml:space="preserve"> 2564</w:t>
      </w:r>
      <w:r w:rsidRPr="00BF1E9F">
        <w:rPr>
          <w:rFonts w:asciiTheme="majorBidi" w:hAnsiTheme="majorBidi"/>
          <w:spacing w:val="-2"/>
          <w:sz w:val="30"/>
          <w:szCs w:val="30"/>
          <w:cs/>
        </w:rPr>
        <w:t xml:space="preserve"> ที่ประชุมวิสามัญผู้ถือหุ้นมีมติอนุมัติการออกและจัดสรรใบสำคัญแสดงสิทธิที่จะซื้อหุ้น</w:t>
      </w:r>
      <w:r w:rsidR="00BF1E9F">
        <w:rPr>
          <w:rFonts w:asciiTheme="majorBidi" w:hAnsiTheme="majorBidi"/>
          <w:spacing w:val="-2"/>
          <w:sz w:val="30"/>
          <w:szCs w:val="30"/>
        </w:rPr>
        <w:t xml:space="preserve">      </w:t>
      </w:r>
      <w:r w:rsidRPr="00BF1E9F">
        <w:rPr>
          <w:rFonts w:asciiTheme="majorBidi" w:hAnsiTheme="majorBidi"/>
          <w:spacing w:val="-2"/>
          <w:sz w:val="30"/>
          <w:szCs w:val="30"/>
          <w:cs/>
        </w:rPr>
        <w:t>เพิ่มทุน</w:t>
      </w:r>
      <w:r w:rsidRPr="00820795">
        <w:rPr>
          <w:rFonts w:asciiTheme="majorBidi" w:hAnsiTheme="majorBidi"/>
          <w:sz w:val="30"/>
          <w:szCs w:val="30"/>
          <w:cs/>
        </w:rPr>
        <w:t>ของบริษัทครั้งที่</w:t>
      </w:r>
      <w:r>
        <w:rPr>
          <w:rFonts w:asciiTheme="majorBidi" w:hAnsiTheme="majorBidi"/>
          <w:sz w:val="30"/>
          <w:szCs w:val="30"/>
        </w:rPr>
        <w:t xml:space="preserve"> 1</w:t>
      </w:r>
      <w:r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Pr="00820795">
        <w:rPr>
          <w:rFonts w:asciiTheme="majorBidi" w:hAnsiTheme="majorBidi" w:cstheme="majorBidi"/>
          <w:sz w:val="30"/>
          <w:szCs w:val="30"/>
        </w:rPr>
        <w:t>SCN-W</w:t>
      </w:r>
      <w:r>
        <w:rPr>
          <w:rFonts w:asciiTheme="majorBidi" w:hAnsiTheme="majorBidi" w:cstheme="majorBidi"/>
          <w:sz w:val="30"/>
          <w:szCs w:val="30"/>
        </w:rPr>
        <w:t>1</w:t>
      </w:r>
      <w:r w:rsidRPr="00820795">
        <w:rPr>
          <w:rFonts w:asciiTheme="majorBidi" w:hAnsiTheme="majorBidi"/>
          <w:sz w:val="30"/>
          <w:szCs w:val="30"/>
          <w:cs/>
        </w:rPr>
        <w:t>”) และ ครั้งที่</w:t>
      </w:r>
      <w:r>
        <w:rPr>
          <w:rFonts w:asciiTheme="majorBidi" w:hAnsiTheme="majorBidi"/>
          <w:sz w:val="30"/>
          <w:szCs w:val="30"/>
        </w:rPr>
        <w:t xml:space="preserve"> 2</w:t>
      </w:r>
      <w:r w:rsidRPr="00820795">
        <w:rPr>
          <w:rFonts w:asciiTheme="majorBidi" w:hAnsiTheme="majorBidi"/>
          <w:sz w:val="30"/>
          <w:szCs w:val="30"/>
          <w:cs/>
        </w:rPr>
        <w:t xml:space="preserve"> (“</w:t>
      </w:r>
      <w:r w:rsidRPr="00820795">
        <w:rPr>
          <w:rFonts w:asciiTheme="majorBidi" w:hAnsiTheme="majorBidi" w:cstheme="majorBidi"/>
          <w:sz w:val="30"/>
          <w:szCs w:val="30"/>
        </w:rPr>
        <w:t>SCN-W</w:t>
      </w:r>
      <w:r>
        <w:rPr>
          <w:rFonts w:asciiTheme="majorBidi" w:hAnsiTheme="majorBidi" w:cstheme="majorBidi"/>
          <w:sz w:val="30"/>
          <w:szCs w:val="30"/>
        </w:rPr>
        <w:t>2</w:t>
      </w:r>
      <w:r w:rsidRPr="00820795">
        <w:rPr>
          <w:rFonts w:asciiTheme="majorBidi" w:hAnsiTheme="majorBidi"/>
          <w:sz w:val="30"/>
          <w:szCs w:val="30"/>
          <w:cs/>
        </w:rPr>
        <w:t>”) ให้แก่ผู้ถือหุ้นของบริษัทตามสัดส่วนการถือหุ้นในจำนวนไม่เกิน</w:t>
      </w:r>
      <w:r>
        <w:rPr>
          <w:rFonts w:asciiTheme="majorBidi" w:hAnsiTheme="majorBidi"/>
          <w:sz w:val="30"/>
          <w:szCs w:val="30"/>
        </w:rPr>
        <w:t xml:space="preserve"> 120</w:t>
      </w:r>
      <w:r w:rsidRPr="00820795">
        <w:rPr>
          <w:rFonts w:asciiTheme="majorBidi" w:hAnsiTheme="majorBidi"/>
          <w:sz w:val="30"/>
          <w:szCs w:val="30"/>
          <w:cs/>
        </w:rPr>
        <w:t xml:space="preserve"> ล้านหุ้น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ในอัตราจัดสรรที่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10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หุ้นเดิมต่อ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หน่วยใบสำคัญแสดงสิทธิในวันที่กำหนด ต่อมาในวันที่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BF1E9F" w:rsidRPr="00BF1E9F">
        <w:rPr>
          <w:rFonts w:asciiTheme="majorBidi" w:hAnsiTheme="majorBidi"/>
          <w:sz w:val="30"/>
          <w:szCs w:val="30"/>
        </w:rPr>
        <w:t xml:space="preserve">2565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บริษัทมีการออกและจัดสรรใบสำคัญแสดงสิทธิดังกล่าว โดย </w:t>
      </w:r>
      <w:r w:rsidR="00BF1E9F" w:rsidRPr="00BF1E9F">
        <w:rPr>
          <w:rFonts w:asciiTheme="majorBidi" w:hAnsiTheme="majorBidi"/>
          <w:sz w:val="30"/>
          <w:szCs w:val="30"/>
        </w:rPr>
        <w:t xml:space="preserve">SCN-W1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SCN-W2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มีอายุ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ปีและ </w:t>
      </w:r>
      <w:r w:rsidR="00BF1E9F" w:rsidRPr="00BF1E9F">
        <w:rPr>
          <w:rFonts w:asciiTheme="majorBidi" w:hAnsiTheme="majorBidi"/>
          <w:sz w:val="30"/>
          <w:szCs w:val="30"/>
        </w:rPr>
        <w:t xml:space="preserve">4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ปีนับแต่วันที่ออกใบสำคัญแสดงสิทธิตามลำดับ และมีอัตราการใช้สิทธิอยู่ที่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 xml:space="preserve">หน่วยใบสำคัญแสดงสิทธิมีสิทธิซื้อหุ้นสามัญของบริษัท </w:t>
      </w:r>
      <w:r w:rsidR="00BF1E9F" w:rsidRPr="00BF1E9F">
        <w:rPr>
          <w:rFonts w:asciiTheme="majorBidi" w:hAnsiTheme="majorBidi"/>
          <w:sz w:val="30"/>
          <w:szCs w:val="30"/>
        </w:rPr>
        <w:t xml:space="preserve">1 </w:t>
      </w:r>
      <w:r w:rsidR="00BF1E9F" w:rsidRPr="00BF1E9F">
        <w:rPr>
          <w:rFonts w:asciiTheme="majorBidi" w:hAnsiTheme="majorBidi"/>
          <w:sz w:val="30"/>
          <w:szCs w:val="30"/>
          <w:cs/>
        </w:rPr>
        <w:t>หุ้น</w:t>
      </w:r>
      <w:r w:rsidR="00BF1E9F">
        <w:rPr>
          <w:rFonts w:asciiTheme="majorBidi" w:hAnsiTheme="majorBidi"/>
          <w:sz w:val="30"/>
          <w:szCs w:val="30"/>
        </w:rPr>
        <w:t xml:space="preserve"> </w:t>
      </w:r>
    </w:p>
    <w:p w14:paraId="0A541CEC" w14:textId="27D63B13" w:rsidR="00626AEE" w:rsidRPr="009433A9" w:rsidRDefault="002D4EF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9433A9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6C06DD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1F3C2641" w14:textId="73C10EC1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77777777" w:rsidR="00E84EFA" w:rsidRPr="006C06DD" w:rsidRDefault="00E84EFA" w:rsidP="00E8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6C06DD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179C044D" w:rsidR="00064DED" w:rsidRPr="009433A9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269F6B6C" w14:textId="77777777" w:rsidR="00277B7E" w:rsidRPr="006C06DD" w:rsidRDefault="00277B7E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5272E5FF" w14:textId="663C3108" w:rsidR="00AE1CE7" w:rsidRPr="009433A9" w:rsidRDefault="00455EDE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0E2B77">
          <w:pgSz w:w="11909" w:h="16834" w:code="9"/>
          <w:pgMar w:top="691" w:right="1152" w:bottom="576" w:left="1152" w:header="720" w:footer="720" w:gutter="0"/>
          <w:pgNumType w:start="23"/>
          <w:cols w:space="720"/>
          <w:docGrid w:linePitch="245"/>
        </w:sect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 w:rsidR="00852759">
        <w:rPr>
          <w:rFonts w:ascii="Angsana New" w:hAnsi="Angsana New" w:hint="cs"/>
          <w:sz w:val="30"/>
          <w:szCs w:val="30"/>
          <w:cs/>
        </w:rPr>
        <w:t>งวด</w:t>
      </w:r>
      <w:r w:rsidR="00A16C02" w:rsidRPr="00491F71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A16C02" w:rsidRPr="00491F71">
        <w:rPr>
          <w:rFonts w:ascii="Angsana New" w:hAnsi="Angsana New"/>
          <w:sz w:val="30"/>
          <w:szCs w:val="30"/>
        </w:rPr>
        <w:t>31</w:t>
      </w:r>
      <w:r w:rsidR="00A16C02" w:rsidRPr="00491F71">
        <w:rPr>
          <w:rFonts w:ascii="Angsana New" w:hAnsi="Angsana New"/>
          <w:sz w:val="30"/>
          <w:szCs w:val="30"/>
          <w:cs/>
        </w:rPr>
        <w:t xml:space="preserve"> </w:t>
      </w:r>
      <w:r w:rsidR="00A16C02" w:rsidRPr="00491F71">
        <w:rPr>
          <w:rFonts w:ascii="Angsana New" w:hAnsi="Angsana New" w:hint="cs"/>
          <w:sz w:val="30"/>
          <w:szCs w:val="30"/>
          <w:cs/>
        </w:rPr>
        <w:t>มีนาคม</w:t>
      </w:r>
      <w:r w:rsidR="00A16C02" w:rsidRPr="00491F71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5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800"/>
        <w:gridCol w:w="630"/>
        <w:gridCol w:w="250"/>
        <w:gridCol w:w="559"/>
        <w:gridCol w:w="238"/>
        <w:gridCol w:w="630"/>
        <w:gridCol w:w="273"/>
        <w:gridCol w:w="630"/>
        <w:gridCol w:w="270"/>
        <w:gridCol w:w="630"/>
        <w:gridCol w:w="242"/>
        <w:gridCol w:w="658"/>
        <w:gridCol w:w="236"/>
        <w:gridCol w:w="664"/>
        <w:gridCol w:w="236"/>
        <w:gridCol w:w="664"/>
        <w:gridCol w:w="236"/>
        <w:gridCol w:w="664"/>
        <w:gridCol w:w="237"/>
        <w:gridCol w:w="630"/>
        <w:gridCol w:w="236"/>
        <w:gridCol w:w="664"/>
        <w:gridCol w:w="240"/>
        <w:gridCol w:w="626"/>
        <w:gridCol w:w="236"/>
        <w:gridCol w:w="664"/>
        <w:gridCol w:w="236"/>
        <w:gridCol w:w="35"/>
        <w:gridCol w:w="629"/>
        <w:gridCol w:w="277"/>
        <w:gridCol w:w="630"/>
        <w:gridCol w:w="270"/>
        <w:gridCol w:w="623"/>
      </w:tblGrid>
      <w:tr w:rsidR="00525C04" w:rsidRPr="0044787F" w14:paraId="40AED0EE" w14:textId="77777777" w:rsidTr="002D1F26">
        <w:trPr>
          <w:trHeight w:val="225"/>
          <w:tblHeader/>
        </w:trPr>
        <w:tc>
          <w:tcPr>
            <w:tcW w:w="1800" w:type="dxa"/>
            <w:noWrap/>
          </w:tcPr>
          <w:p w14:paraId="780CDF0B" w14:textId="77777777" w:rsidR="00525C04" w:rsidRPr="0044787F" w:rsidRDefault="00525C04" w:rsidP="00525C04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943" w:type="dxa"/>
            <w:gridSpan w:val="32"/>
          </w:tcPr>
          <w:p w14:paraId="20D5AF32" w14:textId="77777777" w:rsidR="00525C04" w:rsidRPr="0044787F" w:rsidRDefault="00525C04" w:rsidP="00525C0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525C04" w:rsidRPr="0044787F" w14:paraId="1D090819" w14:textId="77777777" w:rsidTr="002D1F2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00" w:type="dxa"/>
            <w:vAlign w:val="bottom"/>
          </w:tcPr>
          <w:p w14:paraId="0D92040B" w14:textId="77777777" w:rsidR="00525C04" w:rsidRPr="0044787F" w:rsidRDefault="00525C04" w:rsidP="00525C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9" w:type="dxa"/>
            <w:gridSpan w:val="3"/>
          </w:tcPr>
          <w:p w14:paraId="35B1DBB6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03469410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3" w:type="dxa"/>
            <w:gridSpan w:val="3"/>
          </w:tcPr>
          <w:p w14:paraId="45AACD1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448B4D7E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2F28AC99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6722A8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24D702D8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6794E4F8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5620E964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47A67F5D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5970EB0D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5BF62A83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4"/>
          </w:tcPr>
          <w:p w14:paraId="0DC9C6CC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7" w:type="dxa"/>
          </w:tcPr>
          <w:p w14:paraId="10DC4678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23" w:type="dxa"/>
            <w:gridSpan w:val="3"/>
          </w:tcPr>
          <w:p w14:paraId="6D883292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525C04" w:rsidRPr="0044787F" w14:paraId="731A3EFD" w14:textId="77777777" w:rsidTr="002D1F2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00" w:type="dxa"/>
            <w:vAlign w:val="bottom"/>
            <w:hideMark/>
          </w:tcPr>
          <w:p w14:paraId="7E8860B3" w14:textId="77777777" w:rsidR="00525C04" w:rsidRPr="0044787F" w:rsidRDefault="00525C04" w:rsidP="00525C0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มีนาคม</w:t>
            </w:r>
          </w:p>
        </w:tc>
        <w:tc>
          <w:tcPr>
            <w:tcW w:w="630" w:type="dxa"/>
          </w:tcPr>
          <w:p w14:paraId="50F2A704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7FE2530" w14:textId="6CFF0943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50" w:type="dxa"/>
          </w:tcPr>
          <w:p w14:paraId="3BE56905" w14:textId="77777777" w:rsidR="00525C04" w:rsidRPr="0044787F" w:rsidRDefault="00525C04" w:rsidP="00525C04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AFAC2B3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0C3DB9" w14:textId="70F6AF3A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8" w:type="dxa"/>
          </w:tcPr>
          <w:p w14:paraId="3DA89CE0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971FD6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8ACFBC8" w14:textId="08DC88BD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3" w:type="dxa"/>
          </w:tcPr>
          <w:p w14:paraId="0F43F37D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CE0AEFE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2A6230A" w14:textId="4ED915F6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0A9AE52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3564E60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109BC13" w14:textId="373D8409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7D8100D6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90A0D13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1A46B24" w14:textId="5069B065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BAF2AB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071C15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DCD046F" w14:textId="17371CB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D2FCFA5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3DC50F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2BD9B4D" w14:textId="3F88A28D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6EFBC46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BAB28FE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0507650" w14:textId="216AF9E9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7" w:type="dxa"/>
          </w:tcPr>
          <w:p w14:paraId="29D78CF7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D47B885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7EB7E8" w14:textId="0BA1528E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F622735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86F39F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B3CECA8" w14:textId="6DF0650C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0" w:type="dxa"/>
          </w:tcPr>
          <w:p w14:paraId="4B4FD753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1047360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2CB1D1E" w14:textId="468B6C8C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528C950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8BFCB7D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EE7AE9" w14:textId="602C2B12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07EE2A45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6D842A7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181D33D" w14:textId="754313E3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7" w:type="dxa"/>
          </w:tcPr>
          <w:p w14:paraId="2C91AB72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B6AF78C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1A7AC7A" w14:textId="3619F82F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1890661E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6AA3D4D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BFEA559" w14:textId="12BD9A31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</w:tr>
      <w:tr w:rsidR="00525C04" w:rsidRPr="0044787F" w14:paraId="75CC3BEB" w14:textId="77777777" w:rsidTr="002D1F2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00" w:type="dxa"/>
            <w:vAlign w:val="bottom"/>
          </w:tcPr>
          <w:p w14:paraId="50EF7342" w14:textId="77777777" w:rsidR="00525C04" w:rsidRPr="0044787F" w:rsidRDefault="00525C04" w:rsidP="00525C0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943" w:type="dxa"/>
            <w:gridSpan w:val="32"/>
          </w:tcPr>
          <w:p w14:paraId="0D2594DB" w14:textId="77777777" w:rsidR="00525C04" w:rsidRPr="0044787F" w:rsidRDefault="00525C04" w:rsidP="00525C0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525C04" w:rsidRPr="0044787F" w14:paraId="7B843B74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3723A693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14:paraId="6DBA2726" w14:textId="21C8AA55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0A39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,53</w:t>
            </w:r>
            <w:r w:rsidR="000A39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50" w:type="dxa"/>
            <w:vAlign w:val="bottom"/>
          </w:tcPr>
          <w:p w14:paraId="197CBD2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6171BE83" w14:textId="7D4A2332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257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024</w:t>
            </w:r>
          </w:p>
        </w:tc>
        <w:tc>
          <w:tcPr>
            <w:tcW w:w="238" w:type="dxa"/>
            <w:vAlign w:val="bottom"/>
          </w:tcPr>
          <w:p w14:paraId="63A681A7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5C8CA40" w14:textId="6645ADCE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38,562</w:t>
            </w:r>
          </w:p>
        </w:tc>
        <w:tc>
          <w:tcPr>
            <w:tcW w:w="273" w:type="dxa"/>
            <w:vAlign w:val="bottom"/>
          </w:tcPr>
          <w:p w14:paraId="03039FEB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D1AA35B" w14:textId="7ABD91B9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0" w:type="dxa"/>
            <w:vAlign w:val="bottom"/>
          </w:tcPr>
          <w:p w14:paraId="41F9C19D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5856F91" w14:textId="300DF6C0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16,926</w:t>
            </w:r>
          </w:p>
        </w:tc>
        <w:tc>
          <w:tcPr>
            <w:tcW w:w="242" w:type="dxa"/>
            <w:vAlign w:val="bottom"/>
          </w:tcPr>
          <w:p w14:paraId="0B15C4C0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D29C0A1" w14:textId="610957D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36" w:type="dxa"/>
            <w:vAlign w:val="bottom"/>
          </w:tcPr>
          <w:p w14:paraId="25CFDA40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1F48319" w14:textId="64B69F56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36" w:type="dxa"/>
            <w:vAlign w:val="bottom"/>
          </w:tcPr>
          <w:p w14:paraId="0C561241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D06F59E" w14:textId="1A72C0C1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6F099C77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EC47AEA" w14:textId="6128DE7C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 w:rsidR="0012503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</w:t>
            </w:r>
          </w:p>
        </w:tc>
        <w:tc>
          <w:tcPr>
            <w:tcW w:w="237" w:type="dxa"/>
          </w:tcPr>
          <w:p w14:paraId="32AC3C40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490238B" w14:textId="1146CD1B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25,999</w:t>
            </w:r>
          </w:p>
        </w:tc>
        <w:tc>
          <w:tcPr>
            <w:tcW w:w="236" w:type="dxa"/>
            <w:vAlign w:val="bottom"/>
          </w:tcPr>
          <w:p w14:paraId="78B03920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8C7238" w14:textId="160B9004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527</w:t>
            </w:r>
          </w:p>
        </w:tc>
        <w:tc>
          <w:tcPr>
            <w:tcW w:w="240" w:type="dxa"/>
            <w:vAlign w:val="bottom"/>
          </w:tcPr>
          <w:p w14:paraId="76068FE7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74CB8EA5" w14:textId="35F300F8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36" w:type="dxa"/>
            <w:vAlign w:val="bottom"/>
          </w:tcPr>
          <w:p w14:paraId="402C485A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E07AA2" w14:textId="32652FF1" w:rsidR="00525C04" w:rsidRPr="0044787F" w:rsidRDefault="000A044E" w:rsidP="004A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7CDA62B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76C8947" w14:textId="469B8189" w:rsidR="00525C04" w:rsidRPr="0044787F" w:rsidRDefault="00525C04" w:rsidP="004A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7" w:type="dxa"/>
          </w:tcPr>
          <w:p w14:paraId="39DB3179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05D024" w14:textId="239009AD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527</w:t>
            </w:r>
          </w:p>
        </w:tc>
        <w:tc>
          <w:tcPr>
            <w:tcW w:w="270" w:type="dxa"/>
          </w:tcPr>
          <w:p w14:paraId="5F0EBF1B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53C65A54" w14:textId="6A70E801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</w:tr>
      <w:tr w:rsidR="00525C04" w:rsidRPr="0044787F" w14:paraId="6809485E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1AE9C369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4FA46C6" w14:textId="40A09588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2,902</w:t>
            </w:r>
          </w:p>
        </w:tc>
        <w:tc>
          <w:tcPr>
            <w:tcW w:w="250" w:type="dxa"/>
            <w:vAlign w:val="bottom"/>
          </w:tcPr>
          <w:p w14:paraId="6079D32C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3CA7367F" w14:textId="3316B6D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5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006</w:t>
            </w:r>
          </w:p>
        </w:tc>
        <w:tc>
          <w:tcPr>
            <w:tcW w:w="238" w:type="dxa"/>
            <w:vAlign w:val="bottom"/>
          </w:tcPr>
          <w:p w14:paraId="75E2751C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BB39E3F" w14:textId="1A29A8C1" w:rsidR="00525C04" w:rsidRPr="0044787F" w:rsidRDefault="00125036" w:rsidP="004A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4CAA018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C6C7DF3" w14:textId="04EE6B28" w:rsidR="00525C04" w:rsidRPr="0044787F" w:rsidRDefault="00525C04" w:rsidP="004A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928CD30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D54724B" w14:textId="1D45BE3A" w:rsidR="00525C04" w:rsidRPr="0044787F" w:rsidRDefault="00125036" w:rsidP="004A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BB1888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24CE8DDD" w14:textId="2D38A876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3251853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122F51A" w14:textId="285B7425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2,8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</w:t>
            </w:r>
          </w:p>
        </w:tc>
        <w:tc>
          <w:tcPr>
            <w:tcW w:w="236" w:type="dxa"/>
            <w:vAlign w:val="bottom"/>
          </w:tcPr>
          <w:p w14:paraId="1521D53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DFC7E1C" w14:textId="670D637A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5,467</w:t>
            </w:r>
          </w:p>
        </w:tc>
        <w:tc>
          <w:tcPr>
            <w:tcW w:w="236" w:type="dxa"/>
          </w:tcPr>
          <w:p w14:paraId="6A7ED2AF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E656D9A" w14:textId="5AB6AAB6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12503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149</w:t>
            </w:r>
          </w:p>
        </w:tc>
        <w:tc>
          <w:tcPr>
            <w:tcW w:w="237" w:type="dxa"/>
          </w:tcPr>
          <w:p w14:paraId="342A613F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8E17F7C" w14:textId="38E3D2BF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1,583</w:t>
            </w:r>
          </w:p>
        </w:tc>
        <w:tc>
          <w:tcPr>
            <w:tcW w:w="236" w:type="dxa"/>
            <w:vAlign w:val="bottom"/>
          </w:tcPr>
          <w:p w14:paraId="5DE48A77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3A0EFF1" w14:textId="08225E45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A044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931</w:t>
            </w:r>
          </w:p>
        </w:tc>
        <w:tc>
          <w:tcPr>
            <w:tcW w:w="240" w:type="dxa"/>
          </w:tcPr>
          <w:p w14:paraId="7021BBED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93368F5" w14:textId="288ADCA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12,056</w:t>
            </w:r>
          </w:p>
        </w:tc>
        <w:tc>
          <w:tcPr>
            <w:tcW w:w="236" w:type="dxa"/>
            <w:vAlign w:val="bottom"/>
          </w:tcPr>
          <w:p w14:paraId="244E7492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0DAB84A" w14:textId="11B184C6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11DCD204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F71A2EA" w14:textId="680B37D3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(12,056)</w:t>
            </w:r>
          </w:p>
        </w:tc>
        <w:tc>
          <w:tcPr>
            <w:tcW w:w="277" w:type="dxa"/>
          </w:tcPr>
          <w:p w14:paraId="2583E571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05F23F" w14:textId="636A0E52" w:rsidR="00525C04" w:rsidRPr="0044787F" w:rsidRDefault="000A044E" w:rsidP="002D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F2B3EB2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0910E40C" w14:textId="6700136B" w:rsidR="00525C04" w:rsidRPr="0044787F" w:rsidRDefault="00525C04" w:rsidP="002D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525C04" w:rsidRPr="0044787F" w14:paraId="7F1258D4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472A3E33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AA114A0" w14:textId="09D851FD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  <w:r w:rsidR="000A39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,4</w:t>
            </w:r>
            <w:r w:rsidR="000A39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</w:t>
            </w:r>
          </w:p>
        </w:tc>
        <w:tc>
          <w:tcPr>
            <w:tcW w:w="250" w:type="dxa"/>
          </w:tcPr>
          <w:p w14:paraId="50A11FC2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04C22F4" w14:textId="77774A6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262,030</w:t>
            </w:r>
          </w:p>
        </w:tc>
        <w:tc>
          <w:tcPr>
            <w:tcW w:w="238" w:type="dxa"/>
          </w:tcPr>
          <w:p w14:paraId="13E5BD70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FA14082" w14:textId="2019E1A9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38,562</w:t>
            </w:r>
          </w:p>
        </w:tc>
        <w:tc>
          <w:tcPr>
            <w:tcW w:w="273" w:type="dxa"/>
          </w:tcPr>
          <w:p w14:paraId="1834BEB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A85B705" w14:textId="6F91B59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0" w:type="dxa"/>
          </w:tcPr>
          <w:p w14:paraId="36CAFF4D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4B10790" w14:textId="16CAA20C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16,926</w:t>
            </w:r>
          </w:p>
        </w:tc>
        <w:tc>
          <w:tcPr>
            <w:tcW w:w="242" w:type="dxa"/>
          </w:tcPr>
          <w:p w14:paraId="367BE9F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ACA9918" w14:textId="29F64CCF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36" w:type="dxa"/>
          </w:tcPr>
          <w:p w14:paraId="595FFFB0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2E0F833" w14:textId="59F3D09B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47,48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1B9EA0A2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F85341B" w14:textId="3F6C5005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46,540</w:t>
            </w:r>
          </w:p>
        </w:tc>
        <w:tc>
          <w:tcPr>
            <w:tcW w:w="236" w:type="dxa"/>
          </w:tcPr>
          <w:p w14:paraId="242CADB4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61108737" w14:textId="7231FF0C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="000A044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7" w:type="dxa"/>
          </w:tcPr>
          <w:p w14:paraId="522024FE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6380036" w14:textId="2D50EADF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27,582</w:t>
            </w:r>
          </w:p>
        </w:tc>
        <w:tc>
          <w:tcPr>
            <w:tcW w:w="236" w:type="dxa"/>
          </w:tcPr>
          <w:p w14:paraId="1D6CEC97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76BD0F94" w14:textId="5ADF0DE8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458</w:t>
            </w:r>
          </w:p>
        </w:tc>
        <w:tc>
          <w:tcPr>
            <w:tcW w:w="240" w:type="dxa"/>
          </w:tcPr>
          <w:p w14:paraId="4E0B9FD8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14:paraId="2EFFFDB5" w14:textId="3284D01E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389,349</w:t>
            </w:r>
          </w:p>
        </w:tc>
        <w:tc>
          <w:tcPr>
            <w:tcW w:w="236" w:type="dxa"/>
          </w:tcPr>
          <w:p w14:paraId="2DB4D33C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0D186D68" w14:textId="56A52A12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7D29E2A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AE82F00" w14:textId="18B69576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(12,056)</w:t>
            </w:r>
          </w:p>
        </w:tc>
        <w:tc>
          <w:tcPr>
            <w:tcW w:w="277" w:type="dxa"/>
          </w:tcPr>
          <w:p w14:paraId="485FFE39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5A8A7C7" w14:textId="286395FB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329,5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</w:t>
            </w:r>
          </w:p>
        </w:tc>
        <w:tc>
          <w:tcPr>
            <w:tcW w:w="270" w:type="dxa"/>
          </w:tcPr>
          <w:p w14:paraId="5239335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777282D7" w14:textId="593F51AA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</w:tr>
      <w:tr w:rsidR="00525C04" w:rsidRPr="0044787F" w14:paraId="00E66DDD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7DE6BE6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23DD06" w14:textId="40AD3406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50" w:type="dxa"/>
          </w:tcPr>
          <w:p w14:paraId="32E2F40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7B8FAB3" w14:textId="61300280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(220,573)</w:t>
            </w:r>
          </w:p>
        </w:tc>
        <w:tc>
          <w:tcPr>
            <w:tcW w:w="238" w:type="dxa"/>
          </w:tcPr>
          <w:p w14:paraId="1E76816B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4F97EC" w14:textId="4C1DA1FF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(33,42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3" w:type="dxa"/>
          </w:tcPr>
          <w:p w14:paraId="5F841F76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B7CCD4" w14:textId="1767E0C6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(26,506)</w:t>
            </w:r>
          </w:p>
        </w:tc>
        <w:tc>
          <w:tcPr>
            <w:tcW w:w="270" w:type="dxa"/>
          </w:tcPr>
          <w:p w14:paraId="2839CE7D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CB35359" w14:textId="744E825C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(3,966)</w:t>
            </w:r>
          </w:p>
        </w:tc>
        <w:tc>
          <w:tcPr>
            <w:tcW w:w="242" w:type="dxa"/>
          </w:tcPr>
          <w:p w14:paraId="1691512E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FE40F00" w14:textId="7665A508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(9,999)</w:t>
            </w:r>
          </w:p>
        </w:tc>
        <w:tc>
          <w:tcPr>
            <w:tcW w:w="236" w:type="dxa"/>
          </w:tcPr>
          <w:p w14:paraId="4B20632B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4893F3D" w14:textId="07C68649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(41,44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104BE01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9E11039" w14:textId="67857C9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(46,535)</w:t>
            </w:r>
          </w:p>
        </w:tc>
        <w:tc>
          <w:tcPr>
            <w:tcW w:w="236" w:type="dxa"/>
          </w:tcPr>
          <w:p w14:paraId="5A383F2F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ADCDE2B" w14:textId="729C699F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595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643E745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60C1F21" w14:textId="3E44630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(32,557)</w:t>
            </w:r>
          </w:p>
        </w:tc>
        <w:tc>
          <w:tcPr>
            <w:tcW w:w="236" w:type="dxa"/>
          </w:tcPr>
          <w:p w14:paraId="0A12FF65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5DC8755" w14:textId="05A1A6F7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8407FD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6D759BF8" w14:textId="691306B6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(336,170)</w:t>
            </w:r>
          </w:p>
        </w:tc>
        <w:tc>
          <w:tcPr>
            <w:tcW w:w="236" w:type="dxa"/>
          </w:tcPr>
          <w:p w14:paraId="53ED67C3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5B2889E" w14:textId="06E0371D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0A044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9A74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</w:t>
            </w:r>
          </w:p>
        </w:tc>
        <w:tc>
          <w:tcPr>
            <w:tcW w:w="271" w:type="dxa"/>
            <w:gridSpan w:val="2"/>
          </w:tcPr>
          <w:p w14:paraId="3D2FFB00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4BD1486" w14:textId="5792870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11,265</w:t>
            </w:r>
          </w:p>
        </w:tc>
        <w:tc>
          <w:tcPr>
            <w:tcW w:w="277" w:type="dxa"/>
          </w:tcPr>
          <w:p w14:paraId="14C95D9B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C18BFC7" w14:textId="488CFF88" w:rsidR="00525C04" w:rsidRPr="0044787F" w:rsidRDefault="0068236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</w:t>
            </w:r>
            <w:r w:rsidR="00C7114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C81FF2C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12271893" w14:textId="6D354D9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(324,905)</w:t>
            </w:r>
          </w:p>
        </w:tc>
      </w:tr>
      <w:tr w:rsidR="00525C04" w:rsidRPr="0044787F" w14:paraId="455C339B" w14:textId="77777777" w:rsidTr="00297009">
        <w:tblPrEx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1800" w:type="dxa"/>
            <w:vAlign w:val="bottom"/>
          </w:tcPr>
          <w:p w14:paraId="23115C14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C0625DC" w14:textId="0D8CA1F0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12503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138</w:t>
            </w:r>
          </w:p>
        </w:tc>
        <w:tc>
          <w:tcPr>
            <w:tcW w:w="250" w:type="dxa"/>
          </w:tcPr>
          <w:p w14:paraId="42E74FE9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3EF17DEE" w14:textId="773D5C93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41,457</w:t>
            </w:r>
          </w:p>
        </w:tc>
        <w:tc>
          <w:tcPr>
            <w:tcW w:w="238" w:type="dxa"/>
          </w:tcPr>
          <w:p w14:paraId="5178D699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CD7BD5" w14:textId="534351F5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5,14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3" w:type="dxa"/>
          </w:tcPr>
          <w:p w14:paraId="1D146276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1218AB" w14:textId="75F6DA0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4,483</w:t>
            </w:r>
          </w:p>
        </w:tc>
        <w:tc>
          <w:tcPr>
            <w:tcW w:w="270" w:type="dxa"/>
          </w:tcPr>
          <w:p w14:paraId="7B491CC1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EE100A3" w14:textId="7EC8AFCA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12,960</w:t>
            </w:r>
          </w:p>
        </w:tc>
        <w:tc>
          <w:tcPr>
            <w:tcW w:w="242" w:type="dxa"/>
          </w:tcPr>
          <w:p w14:paraId="58E2560A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7E0B9BE4" w14:textId="23857949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12,209</w:t>
            </w:r>
          </w:p>
        </w:tc>
        <w:tc>
          <w:tcPr>
            <w:tcW w:w="236" w:type="dxa"/>
          </w:tcPr>
          <w:p w14:paraId="1E686700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6443781" w14:textId="228E9E34" w:rsidR="00525C04" w:rsidRPr="0044787F" w:rsidRDefault="0012503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6,0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36" w:type="dxa"/>
          </w:tcPr>
          <w:p w14:paraId="221214CD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AB4B425" w14:textId="13F70709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16FC7B4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84D438B" w14:textId="366A0C5F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77250EC6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3B4B59E" w14:textId="600357F0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(4,975)</w:t>
            </w:r>
          </w:p>
        </w:tc>
        <w:tc>
          <w:tcPr>
            <w:tcW w:w="236" w:type="dxa"/>
          </w:tcPr>
          <w:p w14:paraId="26A8599F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382FFD5" w14:textId="6C5ECAE5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0A044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</w:p>
        </w:tc>
        <w:tc>
          <w:tcPr>
            <w:tcW w:w="240" w:type="dxa"/>
          </w:tcPr>
          <w:p w14:paraId="739D4466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7355FBD5" w14:textId="77EC85ED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,179</w:t>
            </w:r>
          </w:p>
        </w:tc>
        <w:tc>
          <w:tcPr>
            <w:tcW w:w="236" w:type="dxa"/>
          </w:tcPr>
          <w:p w14:paraId="44AB011B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F5643D8" w14:textId="75197033" w:rsidR="00525C04" w:rsidRPr="0044787F" w:rsidRDefault="000A044E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CD5FC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C7114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5B75A9E8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C040D9C" w14:textId="4CAF27E5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791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7" w:type="dxa"/>
          </w:tcPr>
          <w:p w14:paraId="528AFBD4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8EBCBE8" w14:textId="309D4E1D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68236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C7114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</w:p>
        </w:tc>
        <w:tc>
          <w:tcPr>
            <w:tcW w:w="270" w:type="dxa"/>
          </w:tcPr>
          <w:p w14:paraId="48FA5F98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48321BAA" w14:textId="4B1D9444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52,388</w:t>
            </w:r>
          </w:p>
        </w:tc>
      </w:tr>
      <w:tr w:rsidR="00525C04" w:rsidRPr="0044787F" w14:paraId="5E3E7183" w14:textId="77777777" w:rsidTr="00297009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1800" w:type="dxa"/>
            <w:vAlign w:val="bottom"/>
          </w:tcPr>
          <w:p w14:paraId="7D349BE5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4D912E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8C78E9E" w14:textId="77777777" w:rsidR="00525C04" w:rsidRPr="0044787F" w:rsidRDefault="00525C04" w:rsidP="00525C0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2AB7155F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CBBAC69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6D21C3F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929080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2BE62C0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DF614E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0A4A30F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710595A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4940C8E8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6845D2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C4B6574" w14:textId="77777777" w:rsidR="00525C04" w:rsidRPr="0044787F" w:rsidRDefault="00525C04" w:rsidP="00525C0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7FD6A7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A5A9165" w14:textId="77777777" w:rsidR="00525C04" w:rsidRPr="0044787F" w:rsidRDefault="00525C04" w:rsidP="00525C0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F88A987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8DC9813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1C310CD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3688AFF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CA942A9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46F280F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760990B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FDC33C8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DBB5200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45BBBE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C403785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69EDECE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37D6577C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E6F0F0" w14:textId="3C1EA474" w:rsidR="00525C04" w:rsidRPr="0044787F" w:rsidRDefault="00CD5FC0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711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823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4035F3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="00C7114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55624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270" w:type="dxa"/>
          </w:tcPr>
          <w:p w14:paraId="1AB5E634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3" w:type="dxa"/>
          </w:tcPr>
          <w:p w14:paraId="4F4D2983" w14:textId="1C7C0505" w:rsidR="00525C04" w:rsidRPr="0044787F" w:rsidRDefault="00525C04" w:rsidP="0014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,205</w:t>
            </w:r>
          </w:p>
        </w:tc>
      </w:tr>
      <w:tr w:rsidR="00C71148" w:rsidRPr="0044787F" w14:paraId="56A71FDB" w14:textId="77777777" w:rsidTr="00EA5285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52118261" w14:textId="77777777" w:rsidR="00C71148" w:rsidRDefault="00C71148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</w:t>
            </w:r>
          </w:p>
          <w:p w14:paraId="2D06B388" w14:textId="465C06B5" w:rsidR="00C71148" w:rsidRPr="0044787F" w:rsidRDefault="00C71148" w:rsidP="00D84E2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630" w:type="dxa"/>
          </w:tcPr>
          <w:p w14:paraId="75223ECC" w14:textId="77777777" w:rsidR="00C71148" w:rsidRPr="0044787F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3DD00282" w14:textId="77777777" w:rsidR="00C71148" w:rsidRPr="0044787F" w:rsidRDefault="00C71148" w:rsidP="00525C0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FFD0C5E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9D05581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6D0A4F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A31475F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8BFD13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8789B97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F5D9F4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3B74745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93615E8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AF33813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FBB2618" w14:textId="77777777" w:rsidR="00C71148" w:rsidRPr="0044787F" w:rsidRDefault="00C71148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9B11D7E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AC53C25" w14:textId="77777777" w:rsidR="00C71148" w:rsidRPr="0044787F" w:rsidRDefault="00C71148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A13B52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6D9780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E59D3C2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71D6D2E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F23DED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3E7A20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DDFECF9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7292F401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A7CB9E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23B2C9C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32B5011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FAB4528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8891D71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EC2A3A8" w14:textId="77777777" w:rsidR="00C71148" w:rsidRPr="009942CC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F3B7973" w14:textId="7F879E26" w:rsidR="00C71148" w:rsidRPr="009942CC" w:rsidRDefault="00C5720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9942CC">
              <w:rPr>
                <w:rFonts w:asciiTheme="majorBidi" w:hAnsiTheme="majorBidi" w:cstheme="majorBidi"/>
                <w:sz w:val="19"/>
                <w:szCs w:val="19"/>
              </w:rPr>
              <w:t>120,</w:t>
            </w:r>
            <w:r w:rsidR="00E020A5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270" w:type="dxa"/>
          </w:tcPr>
          <w:p w14:paraId="57AF2537" w14:textId="77777777" w:rsidR="00C71148" w:rsidRPr="0044787F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3" w:type="dxa"/>
          </w:tcPr>
          <w:p w14:paraId="1FEDCB1A" w14:textId="77777777" w:rsidR="00C71148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33934E" w14:textId="281B69A9" w:rsidR="00C71148" w:rsidRPr="0044787F" w:rsidRDefault="00754E77" w:rsidP="00754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C71148" w:rsidRPr="0044787F" w14:paraId="65D8D1F5" w14:textId="77777777" w:rsidTr="00EA5285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67BBC507" w14:textId="77777777" w:rsidR="00C71148" w:rsidRDefault="00C71148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</w:t>
            </w:r>
          </w:p>
          <w:p w14:paraId="52EC146B" w14:textId="30578E45" w:rsidR="00C71148" w:rsidRDefault="00C71148" w:rsidP="00D84E2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สถาะนะเงินลงทุน</w:t>
            </w:r>
          </w:p>
        </w:tc>
        <w:tc>
          <w:tcPr>
            <w:tcW w:w="630" w:type="dxa"/>
          </w:tcPr>
          <w:p w14:paraId="45D83911" w14:textId="77777777" w:rsidR="00C71148" w:rsidRPr="0044787F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312261B" w14:textId="77777777" w:rsidR="00C71148" w:rsidRPr="0044787F" w:rsidRDefault="00C71148" w:rsidP="00525C0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A4CA6FC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9AEEED6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0D40B0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2777B94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CCC95DD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F9E0280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BD2995B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951FC05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93E1BFD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C4A062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49C9E3" w14:textId="77777777" w:rsidR="00C71148" w:rsidRPr="0044787F" w:rsidRDefault="00C71148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1D2CDBA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2B1E41" w14:textId="77777777" w:rsidR="00C71148" w:rsidRPr="0044787F" w:rsidRDefault="00C71148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347A9C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C5061BA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2C1F91B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67E672A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486E88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7C51AB2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F9DD67B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653A393F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5B31CCD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64A210" w14:textId="77777777" w:rsidR="00C71148" w:rsidRPr="0044787F" w:rsidRDefault="00C71148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06AA257E" w14:textId="77777777" w:rsidR="00C71148" w:rsidRPr="0044787F" w:rsidRDefault="00C71148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86D18E8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1C6156B9" w14:textId="77777777" w:rsidR="00C71148" w:rsidRPr="0044787F" w:rsidRDefault="00C71148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625501" w14:textId="77777777" w:rsidR="00C71148" w:rsidRPr="009942CC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D48B3E6" w14:textId="4A7A214B" w:rsidR="00C71148" w:rsidRPr="009942CC" w:rsidRDefault="00C57206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942CC">
              <w:rPr>
                <w:rFonts w:asciiTheme="majorBidi" w:hAnsiTheme="majorBidi" w:cstheme="majorBidi"/>
                <w:sz w:val="19"/>
                <w:szCs w:val="19"/>
              </w:rPr>
              <w:t>200,</w:t>
            </w:r>
            <w:r w:rsidR="00E020A5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270" w:type="dxa"/>
          </w:tcPr>
          <w:p w14:paraId="492A5D57" w14:textId="77777777" w:rsidR="00C71148" w:rsidRPr="0044787F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2A48378D" w14:textId="77777777" w:rsidR="00C71148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94BA3D3" w14:textId="69F66171" w:rsidR="00C71148" w:rsidRPr="0044787F" w:rsidRDefault="00754E77" w:rsidP="00754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EA5285" w:rsidRPr="0044787F" w14:paraId="48869C87" w14:textId="77777777" w:rsidTr="00EA5285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05C7FD01" w14:textId="6636876C" w:rsidR="00EA5285" w:rsidRDefault="00EA5285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30" w:type="dxa"/>
          </w:tcPr>
          <w:p w14:paraId="6441C7DB" w14:textId="77777777" w:rsidR="00EA5285" w:rsidRPr="0044787F" w:rsidRDefault="00EA5285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4A9D1B1D" w14:textId="77777777" w:rsidR="00EA5285" w:rsidRPr="0044787F" w:rsidRDefault="00EA5285" w:rsidP="00525C0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0825F95C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3DBFF63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9E13EF3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138BCC7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AF0998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E0FC3E4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DDADA19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FEDA382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AA6956F" w14:textId="77777777" w:rsidR="00EA5285" w:rsidRPr="0044787F" w:rsidRDefault="00EA5285" w:rsidP="00525C0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3BF89AF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611C78E" w14:textId="77777777" w:rsidR="00EA5285" w:rsidRPr="0044787F" w:rsidRDefault="00EA5285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3216948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D0A8B4" w14:textId="77777777" w:rsidR="00EA5285" w:rsidRPr="0044787F" w:rsidRDefault="00EA5285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E4C80C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1DB7037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A6CD17D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BAD6448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ECD6A8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F39CDC" w14:textId="77777777" w:rsidR="00EA5285" w:rsidRPr="0044787F" w:rsidRDefault="00EA5285" w:rsidP="00525C0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1D575BE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512E15A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5BFFAE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46C82B7" w14:textId="77777777" w:rsidR="00EA5285" w:rsidRPr="0044787F" w:rsidRDefault="00EA5285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1DF6B69" w14:textId="77777777" w:rsidR="00EA5285" w:rsidRPr="0044787F" w:rsidRDefault="00EA5285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3289F8B" w14:textId="77777777" w:rsidR="00EA5285" w:rsidRPr="0044787F" w:rsidRDefault="00EA5285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87D6FD6" w14:textId="77777777" w:rsidR="00EA5285" w:rsidRPr="0044787F" w:rsidRDefault="00EA5285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F384480" w14:textId="6B00442E" w:rsidR="00EA5285" w:rsidRDefault="00EA5285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350,864</w:t>
            </w:r>
          </w:p>
        </w:tc>
        <w:tc>
          <w:tcPr>
            <w:tcW w:w="270" w:type="dxa"/>
          </w:tcPr>
          <w:p w14:paraId="1CA8C196" w14:textId="77777777" w:rsidR="00EA5285" w:rsidRPr="0044787F" w:rsidRDefault="00EA5285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11175E3A" w14:textId="445B7E5E" w:rsidR="00EA5285" w:rsidRDefault="00EA5285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66,593</w:t>
            </w:r>
          </w:p>
        </w:tc>
      </w:tr>
      <w:tr w:rsidR="00525C04" w:rsidRPr="0044787F" w14:paraId="186E30DE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769C6BCF" w14:textId="21CC2742" w:rsidR="00525C04" w:rsidRPr="0044787F" w:rsidRDefault="00525C04" w:rsidP="00525C0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69E0E2C0" w14:textId="77777777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7367D802" w14:textId="77777777" w:rsidR="00525C04" w:rsidRPr="0044787F" w:rsidRDefault="00525C04" w:rsidP="00525C0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71D6B305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549EAF0A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AE05F2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D2703A9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C42FB5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D66E6E8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FB515F1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1179937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15DA494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7F9430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964C7C8" w14:textId="77777777" w:rsidR="00525C04" w:rsidRPr="0044787F" w:rsidRDefault="00525C04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A513566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7A59B5" w14:textId="77777777" w:rsidR="00525C04" w:rsidRPr="0044787F" w:rsidRDefault="00525C04" w:rsidP="00525C0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8D02B73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1FCB8B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6FD07B7E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C1E9579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5910CF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FE6A479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E409689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EDC0B38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AA72A27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A08E698" w14:textId="77777777" w:rsidR="00525C04" w:rsidRPr="0044787F" w:rsidRDefault="00525C04" w:rsidP="00525C0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283398C" w14:textId="77777777" w:rsidR="00525C04" w:rsidRPr="0044787F" w:rsidRDefault="00525C04" w:rsidP="00525C0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F439204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4E457B7E" w14:textId="77777777" w:rsidR="00525C04" w:rsidRPr="0044787F" w:rsidRDefault="00525C04" w:rsidP="00525C0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89863A" w14:textId="0606AC71" w:rsidR="00525C04" w:rsidRDefault="00C71148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</w:t>
            </w:r>
          </w:p>
          <w:p w14:paraId="333F5E63" w14:textId="5D68C826" w:rsidR="006B771F" w:rsidRPr="0044787F" w:rsidRDefault="006B771F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(64,1</w:t>
            </w:r>
            <w:r w:rsidR="0093781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0458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114C133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0A069FA8" w14:textId="77777777" w:rsidR="00525C04" w:rsidRPr="0044787F" w:rsidRDefault="00525C04" w:rsidP="00525C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17C1AF" w14:textId="3B27AFA5" w:rsidR="00525C04" w:rsidRPr="0044787F" w:rsidRDefault="00525C04" w:rsidP="00525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(37,419)</w:t>
            </w:r>
          </w:p>
        </w:tc>
      </w:tr>
      <w:tr w:rsidR="00C42913" w:rsidRPr="0044787F" w14:paraId="00D94EA4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230D8061" w14:textId="663EB5B5" w:rsidR="00C42913" w:rsidRPr="0044787F" w:rsidRDefault="002D1F26" w:rsidP="002D1F26">
            <w:pPr>
              <w:pStyle w:val="NoSpacing"/>
              <w:tabs>
                <w:tab w:val="clear" w:pos="227"/>
                <w:tab w:val="clear" w:pos="1644"/>
                <w:tab w:val="clear" w:pos="1871"/>
                <w:tab w:val="left" w:pos="0"/>
                <w:tab w:val="left" w:pos="142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="00C42913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จากอัตราแลกเปลี่ยนสุทธิ</w:t>
            </w:r>
          </w:p>
        </w:tc>
        <w:tc>
          <w:tcPr>
            <w:tcW w:w="630" w:type="dxa"/>
          </w:tcPr>
          <w:p w14:paraId="5802C1F5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7CD7C119" w14:textId="77777777" w:rsidR="00C42913" w:rsidRPr="0044787F" w:rsidRDefault="00C42913" w:rsidP="00C4291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7C17C7E7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75CD172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EDBC4DF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01CA3A2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5BE6B2B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522515A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0979F92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3D16E85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489ACEC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BB3F3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F33F6D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D523BF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4C926A3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DC034C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A774A68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D6E62C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ED054D1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952BEA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669CA4B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38251C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986F68F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ADB48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7F44E95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27756F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74F007D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2CD2AA4E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DC4595" w14:textId="5AC861A9" w:rsidR="00C42913" w:rsidRDefault="00C42913" w:rsidP="002D1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5663767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5D682ED3" w14:textId="6275F2FE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(87)</w:t>
            </w:r>
          </w:p>
        </w:tc>
      </w:tr>
      <w:tr w:rsidR="00C42913" w:rsidRPr="0044787F" w14:paraId="326E8C86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56556367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24D34D72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594EDEE3" w14:textId="77777777" w:rsidR="00C42913" w:rsidRPr="0044787F" w:rsidRDefault="00C42913" w:rsidP="00C4291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1C98773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B5E3093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7A6387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4D48E9B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13AE9C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C261D2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3A2A8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B7F5B68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FE28C1C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25D43C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4BAEE8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81BB19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0F371A1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5B10E1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EA372D0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F785EB1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D590EE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25D221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0FB0365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8BE178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2F98733A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8936F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90D57DF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FF0F92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A941429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DD61014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833CF65" w14:textId="7371A7FC" w:rsidR="00C42913" w:rsidRPr="0044787F" w:rsidRDefault="00C42913" w:rsidP="0014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(17,774)</w:t>
            </w:r>
          </w:p>
        </w:tc>
        <w:tc>
          <w:tcPr>
            <w:tcW w:w="270" w:type="dxa"/>
          </w:tcPr>
          <w:p w14:paraId="06A8208C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AF55FF1" w14:textId="5C37EA3B" w:rsidR="00C42913" w:rsidRPr="0044787F" w:rsidRDefault="00C42913" w:rsidP="0029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(19,705)</w:t>
            </w:r>
          </w:p>
        </w:tc>
      </w:tr>
      <w:tr w:rsidR="00C42913" w:rsidRPr="0044787F" w14:paraId="415FD593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26F6CAC6" w14:textId="77777777" w:rsidR="00C42913" w:rsidRDefault="00C42913" w:rsidP="00C42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)</w:t>
            </w:r>
          </w:p>
          <w:p w14:paraId="5611C0C7" w14:textId="297F1A6A" w:rsidR="00C42913" w:rsidRPr="00F4145D" w:rsidRDefault="00C42913" w:rsidP="00C4291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30" w:type="dxa"/>
          </w:tcPr>
          <w:p w14:paraId="021D72CE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3EC9FA84" w14:textId="77777777" w:rsidR="00C42913" w:rsidRPr="0044787F" w:rsidRDefault="00C42913" w:rsidP="00C4291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59C5DD7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AC8E150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789C98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91C4796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CF33390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90DEEB6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68B75F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F3940E5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27B8BEC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B3CAF4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47DD3E6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36EF8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90DBA0" w14:textId="77777777" w:rsidR="00C42913" w:rsidRPr="0044787F" w:rsidRDefault="00C42913" w:rsidP="00C4291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8465613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D6105A6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E22769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B2D3F8C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1EBC7E3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D6003D8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78027A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5A7EBFC8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9054B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0FC4E0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700CCFF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4C523C8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9FAA4FE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FB21653" w14:textId="77777777" w:rsidR="00C42913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045304E" w14:textId="77777777" w:rsidR="00C42913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C0128A" w14:textId="499550AF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603</w:t>
            </w:r>
          </w:p>
        </w:tc>
        <w:tc>
          <w:tcPr>
            <w:tcW w:w="270" w:type="dxa"/>
          </w:tcPr>
          <w:p w14:paraId="7593FD5D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7185437A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CA7C24C" w14:textId="77777777" w:rsidR="00C42913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87EBE85" w14:textId="795AD4EF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(5,278)</w:t>
            </w:r>
          </w:p>
        </w:tc>
      </w:tr>
      <w:tr w:rsidR="00C42913" w:rsidRPr="0044787F" w14:paraId="2B894F1A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02A3B98C" w14:textId="77777777" w:rsidR="002D1F26" w:rsidRDefault="00C42913" w:rsidP="002D1F2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ส่วนแบ่งกำไรจากเงินลงทุนในบริษัทร่วมและการร่วมค้าที่ใช้</w:t>
            </w:r>
          </w:p>
          <w:p w14:paraId="14913967" w14:textId="4210A9C4" w:rsidR="00C42913" w:rsidRPr="0044787F" w:rsidRDefault="002D1F26" w:rsidP="002D1F2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="00C42913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630" w:type="dxa"/>
          </w:tcPr>
          <w:p w14:paraId="2253E575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07968676" w14:textId="77777777" w:rsidR="00C42913" w:rsidRPr="0044787F" w:rsidRDefault="00C42913" w:rsidP="00C4291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4B0FEE3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052F0FC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97CF971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4A7A4E13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11209A4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C08B125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80A6BE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68999BF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7DBFC3F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68B7C8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55F44A7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D9A211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22B597D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414FF2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8D66D8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FAF209F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C83376C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F204E5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FB2BD27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470F5397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32069A34" w14:textId="77777777" w:rsidR="00C42913" w:rsidRPr="0044787F" w:rsidRDefault="00C42913" w:rsidP="00C4291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2568845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CB68E92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2881FCD" w14:textId="77777777" w:rsidR="00C42913" w:rsidRPr="0044787F" w:rsidRDefault="00C42913" w:rsidP="00C4291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B38CE1E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5D483C26" w14:textId="77777777" w:rsidR="00C42913" w:rsidRPr="0044787F" w:rsidRDefault="00C42913" w:rsidP="00C4291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2D194A" w14:textId="77777777" w:rsidR="00C42913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E254C40" w14:textId="77777777" w:rsidR="00C42913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D3CE196" w14:textId="4E3C942E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14,150</w:t>
            </w:r>
          </w:p>
        </w:tc>
        <w:tc>
          <w:tcPr>
            <w:tcW w:w="270" w:type="dxa"/>
          </w:tcPr>
          <w:p w14:paraId="63A7190C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</w:tcPr>
          <w:p w14:paraId="0934D9DB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B96613A" w14:textId="77777777" w:rsidR="00C42913" w:rsidRPr="0044787F" w:rsidRDefault="00C42913" w:rsidP="00C429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6BE3F25" w14:textId="631CD086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E620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17,473</w:t>
            </w:r>
          </w:p>
        </w:tc>
      </w:tr>
      <w:tr w:rsidR="00C42913" w:rsidRPr="0044787F" w14:paraId="07655047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4DAC580F" w14:textId="77777777" w:rsidR="00C42913" w:rsidRPr="0044787F" w:rsidRDefault="00C42913" w:rsidP="00C42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30" w:type="dxa"/>
            <w:vAlign w:val="bottom"/>
          </w:tcPr>
          <w:p w14:paraId="67BB1974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0FCC6776" w14:textId="77777777" w:rsidR="00C42913" w:rsidRPr="0044787F" w:rsidRDefault="00C42913" w:rsidP="00C4291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2FA9D80F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1D28826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4BDE556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413CB51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66BA94F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4B0F19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98EEBED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AFDC5A1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549385DB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8310A1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121C3CF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761B571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7A705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348D99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929182D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89137EA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61ABD03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D1EDFD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2A3CAD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0A98254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vAlign w:val="bottom"/>
          </w:tcPr>
          <w:p w14:paraId="11F9C3C2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5D7AAE4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DC3B642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833DC1D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8903216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1EDE1889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9600F7E" w14:textId="20EAE4E0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283,656</w:t>
            </w:r>
          </w:p>
        </w:tc>
        <w:tc>
          <w:tcPr>
            <w:tcW w:w="270" w:type="dxa"/>
          </w:tcPr>
          <w:p w14:paraId="053F38CE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6572FD1E" w14:textId="247D193E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4E6206">
              <w:rPr>
                <w:rFonts w:asciiTheme="majorBidi" w:hAnsiTheme="majorBidi" w:cstheme="majorBidi"/>
                <w:sz w:val="19"/>
                <w:szCs w:val="19"/>
              </w:rPr>
              <w:t>21,577</w:t>
            </w:r>
          </w:p>
        </w:tc>
      </w:tr>
      <w:tr w:rsidR="00C42913" w:rsidRPr="0044787F" w14:paraId="3C118C01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54C5683E" w14:textId="58CD7B21" w:rsidR="00C42913" w:rsidRPr="0044787F" w:rsidRDefault="00C42913" w:rsidP="00C42913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30" w:type="dxa"/>
            <w:vAlign w:val="bottom"/>
          </w:tcPr>
          <w:p w14:paraId="343CF20F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211EF3A1" w14:textId="77777777" w:rsidR="00C42913" w:rsidRPr="0044787F" w:rsidRDefault="00C42913" w:rsidP="00C4291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B753A96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B5550D4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30AA1AB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9E8EFFE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4BB911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C079A31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AB31B8C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434AA38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372F073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7F37E8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9087BD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B429F0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B9B294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04C229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7999C67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B11D87B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6AAE84E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9F01D5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01607D9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837BD8A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D6F2954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C915F52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002A48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06EC3C7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459A95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5EC27F24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7B38C90" w14:textId="1450C2D1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(15,134)</w:t>
            </w:r>
          </w:p>
        </w:tc>
        <w:tc>
          <w:tcPr>
            <w:tcW w:w="270" w:type="dxa"/>
          </w:tcPr>
          <w:p w14:paraId="6E2469D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67838851" w14:textId="511E321A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1,579</w:t>
            </w:r>
          </w:p>
        </w:tc>
      </w:tr>
      <w:tr w:rsidR="00C42913" w:rsidRPr="0044787F" w14:paraId="799033D1" w14:textId="77777777" w:rsidTr="002D1F26">
        <w:tblPrEx>
          <w:tblLook w:val="01E0" w:firstRow="1" w:lastRow="1" w:firstColumn="1" w:lastColumn="1" w:noHBand="0" w:noVBand="0"/>
        </w:tblPrEx>
        <w:tc>
          <w:tcPr>
            <w:tcW w:w="1800" w:type="dxa"/>
            <w:vAlign w:val="bottom"/>
          </w:tcPr>
          <w:p w14:paraId="0834D084" w14:textId="77777777" w:rsidR="00C42913" w:rsidRPr="0044787F" w:rsidRDefault="00C42913" w:rsidP="00C4291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30" w:type="dxa"/>
            <w:vAlign w:val="bottom"/>
          </w:tcPr>
          <w:p w14:paraId="6D301CBC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9CB4EC2" w14:textId="77777777" w:rsidR="00C42913" w:rsidRPr="0044787F" w:rsidRDefault="00C42913" w:rsidP="00C42913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799490F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E94A376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74FA5A1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592016E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D4DC131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AF91B50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199B3D7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095089C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07829C8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CE7A0B8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D0D7C20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5FA3D3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51CCB70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CB57636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884A605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3E1F4B2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E751346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7150A0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22EEF0E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4D95B943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3F11CA1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3E4056F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B14EF6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62F12D3" w14:textId="77777777" w:rsidR="00C42913" w:rsidRPr="0044787F" w:rsidRDefault="00C42913" w:rsidP="00C42913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6F21261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5FB7D207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0138A0" w14:textId="10791B6D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268,522</w:t>
            </w:r>
          </w:p>
        </w:tc>
        <w:tc>
          <w:tcPr>
            <w:tcW w:w="270" w:type="dxa"/>
          </w:tcPr>
          <w:p w14:paraId="0BE6230D" w14:textId="77777777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</w:tcPr>
          <w:p w14:paraId="16DB63CC" w14:textId="3714FC75" w:rsidR="00C42913" w:rsidRPr="0044787F" w:rsidRDefault="00C42913" w:rsidP="00C42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E620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23,156</w:t>
            </w:r>
          </w:p>
        </w:tc>
      </w:tr>
    </w:tbl>
    <w:p w14:paraId="200F234D" w14:textId="77777777" w:rsidR="00C6080F" w:rsidRDefault="00C6080F" w:rsidP="002D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contextualSpacing/>
        <w:rPr>
          <w:rFonts w:asciiTheme="majorBidi" w:hAnsiTheme="majorBidi" w:cstheme="majorBidi"/>
          <w:spacing w:val="4"/>
          <w:sz w:val="28"/>
          <w:szCs w:val="28"/>
        </w:rPr>
      </w:pPr>
    </w:p>
    <w:p w14:paraId="6EBF1435" w14:textId="77777777" w:rsidR="002907FC" w:rsidRDefault="0029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4"/>
          <w:sz w:val="30"/>
          <w:szCs w:val="30"/>
          <w:cs/>
        </w:rPr>
      </w:pPr>
      <w:r>
        <w:rPr>
          <w:rFonts w:ascii="Angsana New" w:hAnsi="Angsana New"/>
          <w:i/>
          <w:iCs/>
          <w:spacing w:val="4"/>
          <w:sz w:val="30"/>
          <w:szCs w:val="30"/>
          <w:cs/>
        </w:rPr>
        <w:br w:type="page"/>
      </w:r>
    </w:p>
    <w:p w14:paraId="060DC16B" w14:textId="246FC401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9433A9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58C1DC45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4"/>
          <w:szCs w:val="14"/>
        </w:rPr>
      </w:pPr>
    </w:p>
    <w:p w14:paraId="202C17F6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9433A9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56A00A7D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4"/>
          <w:szCs w:val="14"/>
        </w:rPr>
      </w:pPr>
    </w:p>
    <w:p w14:paraId="54BF3A3F" w14:textId="4326EF28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ตารางต่อไปนี้แสดงข้อมูลรายได้ที่ถูกจำแนกตามประเภทของผลิตภัณฑ์และบริการหลัก </w:t>
      </w:r>
    </w:p>
    <w:p w14:paraId="1B36CA36" w14:textId="77777777" w:rsidR="008F5515" w:rsidRPr="00E32BB3" w:rsidRDefault="008F5515" w:rsidP="008F5515">
      <w:pPr>
        <w:rPr>
          <w:rFonts w:ascii="Angsana New" w:hAnsi="Angsana New"/>
          <w:sz w:val="12"/>
          <w:szCs w:val="12"/>
        </w:rPr>
      </w:pPr>
    </w:p>
    <w:tbl>
      <w:tblPr>
        <w:tblW w:w="155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7"/>
        <w:gridCol w:w="718"/>
        <w:gridCol w:w="246"/>
        <w:gridCol w:w="742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19"/>
        <w:gridCol w:w="276"/>
        <w:gridCol w:w="713"/>
        <w:gridCol w:w="236"/>
        <w:gridCol w:w="719"/>
        <w:gridCol w:w="236"/>
        <w:gridCol w:w="725"/>
      </w:tblGrid>
      <w:tr w:rsidR="00525C04" w:rsidRPr="00525C04" w14:paraId="2D68D9D1" w14:textId="77777777" w:rsidTr="00755624">
        <w:tc>
          <w:tcPr>
            <w:tcW w:w="1977" w:type="dxa"/>
            <w:vAlign w:val="bottom"/>
          </w:tcPr>
          <w:p w14:paraId="38391606" w14:textId="77777777" w:rsidR="00525C04" w:rsidRPr="00525C04" w:rsidRDefault="00525C04" w:rsidP="00525C0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23" w:type="dxa"/>
            <w:gridSpan w:val="27"/>
          </w:tcPr>
          <w:p w14:paraId="010EBCAD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525C04" w:rsidRPr="00525C04" w14:paraId="315B8B4A" w14:textId="77777777" w:rsidTr="00755624">
        <w:tc>
          <w:tcPr>
            <w:tcW w:w="1977" w:type="dxa"/>
            <w:vAlign w:val="bottom"/>
          </w:tcPr>
          <w:p w14:paraId="2A78FDC5" w14:textId="77777777" w:rsidR="00525C04" w:rsidRPr="00525C04" w:rsidRDefault="00525C04" w:rsidP="00525C04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23" w:type="dxa"/>
            <w:gridSpan w:val="27"/>
          </w:tcPr>
          <w:p w14:paraId="7EAC418C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525C04" w:rsidRPr="00525C04" w14:paraId="1313A3D5" w14:textId="77777777" w:rsidTr="00755624">
        <w:tc>
          <w:tcPr>
            <w:tcW w:w="1977" w:type="dxa"/>
            <w:vAlign w:val="bottom"/>
          </w:tcPr>
          <w:p w14:paraId="1FFB55A6" w14:textId="77777777" w:rsidR="00525C04" w:rsidRPr="00525C04" w:rsidRDefault="00525C04" w:rsidP="00525C04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6" w:type="dxa"/>
            <w:gridSpan w:val="3"/>
          </w:tcPr>
          <w:p w14:paraId="08118AE3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2409E82E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2B1CEBA7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0F892F53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1CE94BD6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3D0F0B90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053B5D58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5178BE20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2022C491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70DBBA93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8" w:type="dxa"/>
            <w:gridSpan w:val="3"/>
          </w:tcPr>
          <w:p w14:paraId="389199AE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525C04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44C180DA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80" w:type="dxa"/>
            <w:gridSpan w:val="3"/>
          </w:tcPr>
          <w:p w14:paraId="4E790077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525C04" w:rsidRPr="00525C04" w14:paraId="1F9E9483" w14:textId="77777777" w:rsidTr="00755624">
        <w:tc>
          <w:tcPr>
            <w:tcW w:w="1977" w:type="dxa"/>
            <w:vAlign w:val="bottom"/>
            <w:hideMark/>
          </w:tcPr>
          <w:p w14:paraId="7380EA9B" w14:textId="77777777" w:rsidR="00525C04" w:rsidRPr="00525C04" w:rsidRDefault="00525C04" w:rsidP="00525C04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525C0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งวดสามเดือน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525C0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มีนา</w:t>
            </w:r>
            <w:r w:rsidRPr="00525C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คม</w:t>
            </w:r>
          </w:p>
        </w:tc>
        <w:tc>
          <w:tcPr>
            <w:tcW w:w="718" w:type="dxa"/>
          </w:tcPr>
          <w:p w14:paraId="33B54069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B74B89C" w14:textId="255B43B2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6" w:type="dxa"/>
          </w:tcPr>
          <w:p w14:paraId="57DB28EA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DBD7699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87B7A0A" w14:textId="0825538C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74059CC8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65CABFB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C3E7174" w14:textId="5893A0D5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3" w:type="dxa"/>
          </w:tcPr>
          <w:p w14:paraId="029374F7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DFAEB17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E19B683" w14:textId="0B5FA756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4B7B9263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EABAECA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B5D5884" w14:textId="6337375F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2" w:type="dxa"/>
          </w:tcPr>
          <w:p w14:paraId="4719B7B0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0A8BEF8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4B2F661" w14:textId="2CFF31CC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00A2A941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43D70F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49E6058" w14:textId="369D115D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7AE30C1F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5500B6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F094546" w14:textId="72A97466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1B34B59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65E62A9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DFBB241" w14:textId="53B85C2C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7BF23EAD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5B759A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ABB4713" w14:textId="51A5C2B1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6DA26B3B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AF8B3A4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2106224" w14:textId="0B163C35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6" w:type="dxa"/>
          </w:tcPr>
          <w:p w14:paraId="49919E19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26B0690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EE7BF39" w14:textId="680601F8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6B9F9963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4CC6732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09FC94D" w14:textId="47749221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CFA442C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0816247A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48223A7" w14:textId="2C02041B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256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4</w:t>
            </w:r>
          </w:p>
        </w:tc>
      </w:tr>
      <w:tr w:rsidR="00525C04" w:rsidRPr="00525C04" w14:paraId="4EDD3907" w14:textId="77777777" w:rsidTr="00755624">
        <w:trPr>
          <w:trHeight w:val="171"/>
        </w:trPr>
        <w:tc>
          <w:tcPr>
            <w:tcW w:w="1977" w:type="dxa"/>
            <w:vAlign w:val="bottom"/>
          </w:tcPr>
          <w:p w14:paraId="21B42D13" w14:textId="77777777" w:rsidR="00525C04" w:rsidRPr="00525C04" w:rsidRDefault="00525C04" w:rsidP="00525C0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23" w:type="dxa"/>
            <w:gridSpan w:val="27"/>
          </w:tcPr>
          <w:p w14:paraId="1831F052" w14:textId="77777777" w:rsidR="00525C04" w:rsidRPr="00525C04" w:rsidRDefault="00525C04" w:rsidP="00525C04">
            <w:pPr>
              <w:spacing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525C04" w:rsidRPr="00525C04" w14:paraId="3B710E46" w14:textId="77777777" w:rsidTr="00755624">
        <w:tc>
          <w:tcPr>
            <w:tcW w:w="1977" w:type="dxa"/>
          </w:tcPr>
          <w:p w14:paraId="17E1A713" w14:textId="77777777" w:rsidR="00525C04" w:rsidRPr="00525C04" w:rsidRDefault="00525C04" w:rsidP="00525C04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8" w:type="dxa"/>
            <w:vAlign w:val="bottom"/>
          </w:tcPr>
          <w:p w14:paraId="46D33C19" w14:textId="77777777" w:rsidR="00525C04" w:rsidRPr="00525C04" w:rsidRDefault="00525C04" w:rsidP="00525C04">
            <w:pPr>
              <w:tabs>
                <w:tab w:val="clear" w:pos="454"/>
                <w:tab w:val="clear" w:pos="680"/>
                <w:tab w:val="left" w:pos="520"/>
              </w:tabs>
              <w:spacing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30B56DC4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3B40B425" w14:textId="77777777" w:rsidR="00525C04" w:rsidRPr="00525C04" w:rsidRDefault="00525C04" w:rsidP="0052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4BD545" w14:textId="77777777" w:rsidR="00525C04" w:rsidRPr="00525C04" w:rsidRDefault="00525C04" w:rsidP="00525C04">
            <w:pPr>
              <w:spacing w:line="240" w:lineRule="auto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44418C23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1A9ECEA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EF28A74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9B63586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E2FFDB1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22448FE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4510FC02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7A0BA5C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C1A3FE7" w14:textId="77777777" w:rsidR="00525C04" w:rsidRPr="00525C04" w:rsidRDefault="00525C04" w:rsidP="00525C04">
            <w:pPr>
              <w:tabs>
                <w:tab w:val="clear" w:pos="454"/>
                <w:tab w:val="clear" w:pos="680"/>
                <w:tab w:val="left" w:pos="560"/>
              </w:tabs>
              <w:spacing w:line="240" w:lineRule="auto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6124AA7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6C691F5" w14:textId="77777777" w:rsidR="00525C04" w:rsidRPr="00525C04" w:rsidRDefault="00525C04" w:rsidP="0052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DA1AB5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C3F35CB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FFF94BF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AFA41B9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DB823FC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6C4942DA" w14:textId="77777777" w:rsidR="00525C04" w:rsidRPr="00525C04" w:rsidRDefault="00525C04" w:rsidP="00525C04">
            <w:pPr>
              <w:tabs>
                <w:tab w:val="clear" w:pos="454"/>
                <w:tab w:val="left" w:pos="380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19689E6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17351B31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60EA16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0012C2E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08A0A0" w14:textId="77777777" w:rsidR="00525C04" w:rsidRPr="00525C04" w:rsidRDefault="00525C04" w:rsidP="00525C04">
            <w:pPr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E06F1A5" w14:textId="77777777" w:rsidR="00525C04" w:rsidRPr="00525C04" w:rsidRDefault="00525C04" w:rsidP="0052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C64BD1" w:rsidRPr="00525C04" w14:paraId="6338DC20" w14:textId="77777777" w:rsidTr="00755624">
        <w:tc>
          <w:tcPr>
            <w:tcW w:w="1977" w:type="dxa"/>
          </w:tcPr>
          <w:p w14:paraId="7B3D6A45" w14:textId="77777777" w:rsidR="00C64BD1" w:rsidRPr="00525C04" w:rsidRDefault="00C64BD1" w:rsidP="00C64BD1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8" w:type="dxa"/>
          </w:tcPr>
          <w:p w14:paraId="7E22C6E8" w14:textId="16794E0A" w:rsidR="00C64BD1" w:rsidRPr="00525C04" w:rsidRDefault="000200EE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125,738</w:t>
            </w:r>
          </w:p>
        </w:tc>
        <w:tc>
          <w:tcPr>
            <w:tcW w:w="246" w:type="dxa"/>
            <w:vAlign w:val="bottom"/>
          </w:tcPr>
          <w:p w14:paraId="1735BD93" w14:textId="77777777" w:rsidR="00C64BD1" w:rsidRPr="00525C04" w:rsidRDefault="00C64BD1" w:rsidP="00C64BD1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3B67DA8" w14:textId="2CBC7255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  <w:tc>
          <w:tcPr>
            <w:tcW w:w="270" w:type="dxa"/>
            <w:vAlign w:val="bottom"/>
          </w:tcPr>
          <w:p w14:paraId="0AFF53ED" w14:textId="77777777" w:rsidR="00C64BD1" w:rsidRPr="00525C04" w:rsidRDefault="00C64BD1" w:rsidP="00C64BD1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0435FED" w14:textId="0685488F" w:rsidR="00C64BD1" w:rsidRPr="00525C04" w:rsidRDefault="003B27C4" w:rsidP="003B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3C3BCBF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72CC752" w14:textId="4385D632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BE79E83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4FB8B5AC" w14:textId="5F397386" w:rsidR="00C64BD1" w:rsidRPr="00525C04" w:rsidRDefault="003B27C4" w:rsidP="003B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C1E5628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2DC3218" w14:textId="5BF40151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47A9C68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CF2BE2" w14:textId="4C8B0DFC" w:rsidR="00C64BD1" w:rsidRPr="00525C04" w:rsidRDefault="003B27C4" w:rsidP="003B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CD3385E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2661FD" w14:textId="15564AF5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189F9B6" w14:textId="77777777" w:rsidR="00C64BD1" w:rsidRPr="00525C04" w:rsidRDefault="00C64BD1" w:rsidP="00C64BD1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3D6393" w14:textId="0213BEBB" w:rsidR="00C64BD1" w:rsidRPr="00525C04" w:rsidRDefault="00CB650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125,738</w:t>
            </w:r>
          </w:p>
        </w:tc>
        <w:tc>
          <w:tcPr>
            <w:tcW w:w="270" w:type="dxa"/>
          </w:tcPr>
          <w:p w14:paraId="4F2201E7" w14:textId="77777777" w:rsidR="00C64BD1" w:rsidRPr="00525C04" w:rsidRDefault="00C64BD1" w:rsidP="00C64BD1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6AFCC5D" w14:textId="304600FE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  <w:tc>
          <w:tcPr>
            <w:tcW w:w="236" w:type="dxa"/>
            <w:vAlign w:val="bottom"/>
          </w:tcPr>
          <w:p w14:paraId="013FF6A3" w14:textId="77777777" w:rsidR="00C64BD1" w:rsidRPr="00525C04" w:rsidRDefault="00C64BD1" w:rsidP="00C64BD1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DE57F71" w14:textId="2CFEF880" w:rsidR="00C64BD1" w:rsidRPr="00525C04" w:rsidRDefault="003B27C4" w:rsidP="003B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856DCAE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75CE140" w14:textId="49ED6254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13A5B45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6CC4C31" w14:textId="513D76EC" w:rsidR="00C64BD1" w:rsidRPr="00525C04" w:rsidRDefault="004F2C00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125,738</w:t>
            </w:r>
          </w:p>
        </w:tc>
        <w:tc>
          <w:tcPr>
            <w:tcW w:w="236" w:type="dxa"/>
            <w:vAlign w:val="bottom"/>
          </w:tcPr>
          <w:p w14:paraId="1693E3BF" w14:textId="77777777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294D840" w14:textId="67F98D52" w:rsidR="00C64BD1" w:rsidRPr="00525C04" w:rsidRDefault="00C64BD1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</w:tr>
      <w:tr w:rsidR="00754E77" w:rsidRPr="00525C04" w14:paraId="7B45287B" w14:textId="77777777" w:rsidTr="00755624">
        <w:tc>
          <w:tcPr>
            <w:tcW w:w="1977" w:type="dxa"/>
          </w:tcPr>
          <w:p w14:paraId="5A6054B8" w14:textId="58292965" w:rsidR="00754E77" w:rsidRPr="00525C04" w:rsidRDefault="00754E77" w:rsidP="00754E77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525C0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525C04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718" w:type="dxa"/>
          </w:tcPr>
          <w:p w14:paraId="3C9F06A3" w14:textId="3E25F5D6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48,670</w:t>
            </w:r>
          </w:p>
        </w:tc>
        <w:tc>
          <w:tcPr>
            <w:tcW w:w="246" w:type="dxa"/>
          </w:tcPr>
          <w:p w14:paraId="3BCE755B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7A78EB3D" w14:textId="5154ED08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47,010</w:t>
            </w:r>
          </w:p>
        </w:tc>
        <w:tc>
          <w:tcPr>
            <w:tcW w:w="270" w:type="dxa"/>
          </w:tcPr>
          <w:p w14:paraId="0BE5726F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C63B5C2" w14:textId="42162106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40BE7A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6D8107C" w14:textId="65FDCA34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9FD276F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DEA49D" w14:textId="544323BA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B5E0C54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20BBE91" w14:textId="2EBE738F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79AA887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401398" w14:textId="5B63F862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C3C6BD0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00C9E0" w14:textId="253CB3BA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A4D82E0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A27F74" w14:textId="24C79E2B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48,670</w:t>
            </w:r>
          </w:p>
        </w:tc>
        <w:tc>
          <w:tcPr>
            <w:tcW w:w="270" w:type="dxa"/>
          </w:tcPr>
          <w:p w14:paraId="370041D5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EA672A" w14:textId="190BA8EC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47,010</w:t>
            </w:r>
          </w:p>
        </w:tc>
        <w:tc>
          <w:tcPr>
            <w:tcW w:w="236" w:type="dxa"/>
          </w:tcPr>
          <w:p w14:paraId="7E84877A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D4E4FA0" w14:textId="6F5C1C48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0519428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4AD6CA4" w14:textId="3BB5D8FD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C2DAC91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F420880" w14:textId="4A522BDD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48,670</w:t>
            </w:r>
          </w:p>
        </w:tc>
        <w:tc>
          <w:tcPr>
            <w:tcW w:w="236" w:type="dxa"/>
          </w:tcPr>
          <w:p w14:paraId="434CD777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75F2B636" w14:textId="4D69A1D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47,010</w:t>
            </w:r>
          </w:p>
        </w:tc>
      </w:tr>
      <w:tr w:rsidR="00754E77" w:rsidRPr="00525C04" w14:paraId="7E2F7E57" w14:textId="77777777" w:rsidTr="00755624">
        <w:tc>
          <w:tcPr>
            <w:tcW w:w="1977" w:type="dxa"/>
          </w:tcPr>
          <w:p w14:paraId="30D497F9" w14:textId="033BBF27" w:rsidR="00754E77" w:rsidRPr="00525C04" w:rsidRDefault="00754E77" w:rsidP="00754E77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8" w:type="dxa"/>
          </w:tcPr>
          <w:p w14:paraId="66D6E812" w14:textId="2620DDB6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34,820</w:t>
            </w:r>
          </w:p>
        </w:tc>
        <w:tc>
          <w:tcPr>
            <w:tcW w:w="246" w:type="dxa"/>
          </w:tcPr>
          <w:p w14:paraId="5D91F8B8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43FF8030" w14:textId="55E65ED8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  <w:tc>
          <w:tcPr>
            <w:tcW w:w="270" w:type="dxa"/>
          </w:tcPr>
          <w:p w14:paraId="3BE58702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F791BD5" w14:textId="01D15924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42DBEDB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9FF906E" w14:textId="5755774B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C54A0A2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5A32411" w14:textId="04CE6174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EAB8961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5C2029C" w14:textId="7C7D442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EEB1999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41F73E" w14:textId="6CAC8207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9B6FE9C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526E87" w14:textId="31053C1B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167124E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A35E4F9" w14:textId="30DFB180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34,820</w:t>
            </w:r>
          </w:p>
        </w:tc>
        <w:tc>
          <w:tcPr>
            <w:tcW w:w="270" w:type="dxa"/>
          </w:tcPr>
          <w:p w14:paraId="409DE57F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47A0618" w14:textId="10A93F3D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  <w:tc>
          <w:tcPr>
            <w:tcW w:w="236" w:type="dxa"/>
          </w:tcPr>
          <w:p w14:paraId="584868BC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CE6DFF7" w14:textId="47EBC26E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702B079B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DCFAF55" w14:textId="3A8EC370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862A9D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D1DC7F7" w14:textId="11EC727D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34,820</w:t>
            </w:r>
          </w:p>
        </w:tc>
        <w:tc>
          <w:tcPr>
            <w:tcW w:w="236" w:type="dxa"/>
          </w:tcPr>
          <w:p w14:paraId="6A8D1D07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29F8EA1" w14:textId="36F0CDDF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</w:tr>
      <w:tr w:rsidR="00754E77" w:rsidRPr="00525C04" w14:paraId="039D222F" w14:textId="77777777" w:rsidTr="00755624">
        <w:tc>
          <w:tcPr>
            <w:tcW w:w="1977" w:type="dxa"/>
          </w:tcPr>
          <w:p w14:paraId="59D2B7F4" w14:textId="77B3DC73" w:rsidR="00754E77" w:rsidRPr="00525C04" w:rsidRDefault="00754E77" w:rsidP="00754E77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8" w:type="dxa"/>
          </w:tcPr>
          <w:p w14:paraId="03E7E842" w14:textId="4A1D22E2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3,693</w:t>
            </w:r>
          </w:p>
        </w:tc>
        <w:tc>
          <w:tcPr>
            <w:tcW w:w="246" w:type="dxa"/>
            <w:vAlign w:val="bottom"/>
          </w:tcPr>
          <w:p w14:paraId="72C5CC91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2945D768" w14:textId="5AD022B9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9,936</w:t>
            </w:r>
          </w:p>
        </w:tc>
        <w:tc>
          <w:tcPr>
            <w:tcW w:w="270" w:type="dxa"/>
            <w:vAlign w:val="bottom"/>
          </w:tcPr>
          <w:p w14:paraId="776566A7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8200584" w14:textId="7DD0FF40" w:rsidR="00754E77" w:rsidRDefault="00754E77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19,846</w:t>
            </w:r>
          </w:p>
        </w:tc>
        <w:tc>
          <w:tcPr>
            <w:tcW w:w="273" w:type="dxa"/>
            <w:vAlign w:val="bottom"/>
          </w:tcPr>
          <w:p w14:paraId="4F803B58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571871F" w14:textId="55DD379B" w:rsidR="00754E77" w:rsidRPr="00525C04" w:rsidRDefault="00754E77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12,330</w:t>
            </w:r>
          </w:p>
        </w:tc>
        <w:tc>
          <w:tcPr>
            <w:tcW w:w="270" w:type="dxa"/>
            <w:vAlign w:val="bottom"/>
          </w:tcPr>
          <w:p w14:paraId="6F59762B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6173B84" w14:textId="22AB0ACE" w:rsidR="00754E77" w:rsidRDefault="00754E77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2,186</w:t>
            </w:r>
          </w:p>
        </w:tc>
        <w:tc>
          <w:tcPr>
            <w:tcW w:w="242" w:type="dxa"/>
            <w:vAlign w:val="bottom"/>
          </w:tcPr>
          <w:p w14:paraId="5453265F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4F3E82D" w14:textId="16CA3DFB" w:rsidR="00754E77" w:rsidRPr="00525C04" w:rsidRDefault="00754E77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9,390</w:t>
            </w:r>
          </w:p>
        </w:tc>
        <w:tc>
          <w:tcPr>
            <w:tcW w:w="236" w:type="dxa"/>
            <w:vAlign w:val="bottom"/>
          </w:tcPr>
          <w:p w14:paraId="6C1EBBC5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1661F5" w14:textId="67B8820D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FB8FBB3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9CDA11" w14:textId="2C620B95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66A86C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5826CE" w14:textId="48632B52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25,725</w:t>
            </w:r>
          </w:p>
        </w:tc>
        <w:tc>
          <w:tcPr>
            <w:tcW w:w="270" w:type="dxa"/>
          </w:tcPr>
          <w:p w14:paraId="63D57211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85F016" w14:textId="1F81BA9D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31,656</w:t>
            </w:r>
          </w:p>
        </w:tc>
        <w:tc>
          <w:tcPr>
            <w:tcW w:w="236" w:type="dxa"/>
            <w:vAlign w:val="bottom"/>
          </w:tcPr>
          <w:p w14:paraId="435843C6" w14:textId="77777777" w:rsidR="00754E77" w:rsidRPr="00525C04" w:rsidRDefault="00754E77" w:rsidP="00754E77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C2CDD38" w14:textId="4EE0D9FF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02F8276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9ACCFE5" w14:textId="2317F7FC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5B054AB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8ACDABE" w14:textId="69914B0C" w:rsidR="00754E77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25,725</w:t>
            </w:r>
          </w:p>
        </w:tc>
        <w:tc>
          <w:tcPr>
            <w:tcW w:w="236" w:type="dxa"/>
            <w:vAlign w:val="bottom"/>
          </w:tcPr>
          <w:p w14:paraId="7A5094D2" w14:textId="77777777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006A286A" w14:textId="05F8F6A9" w:rsidR="00754E77" w:rsidRPr="00525C04" w:rsidRDefault="00754E77" w:rsidP="0075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31,656</w:t>
            </w:r>
          </w:p>
        </w:tc>
      </w:tr>
      <w:tr w:rsidR="007D4463" w:rsidRPr="00525C04" w14:paraId="72368F57" w14:textId="77777777" w:rsidTr="00755624">
        <w:tc>
          <w:tcPr>
            <w:tcW w:w="1977" w:type="dxa"/>
          </w:tcPr>
          <w:p w14:paraId="17619F67" w14:textId="77777777" w:rsidR="007D4463" w:rsidRPr="00525C04" w:rsidRDefault="007D4463" w:rsidP="007D4463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525C0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525C0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525C0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525C0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525C04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718" w:type="dxa"/>
          </w:tcPr>
          <w:p w14:paraId="70DF05FF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3C68DF9" w14:textId="36F5F974" w:rsidR="007D4463" w:rsidRPr="00525C04" w:rsidRDefault="007D4463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6" w:type="dxa"/>
          </w:tcPr>
          <w:p w14:paraId="634150A3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D8CA7E2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9B1A0C5" w14:textId="6811342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70" w:type="dxa"/>
          </w:tcPr>
          <w:p w14:paraId="0E718999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61C766A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4019EAA" w14:textId="423D561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D30943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0B9D6E2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D02D3A4" w14:textId="2475806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07DEE5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67E574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D00736F" w14:textId="27E6D17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655912AF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F38B24E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9E0AB98" w14:textId="7D1D3E83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B23A83C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6FE4A8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46AE26C" w14:textId="0DA4697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37D137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097D52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6F11489" w14:textId="5BD9BD51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9AD98CC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563E8D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4CB050E" w14:textId="36AAAF5E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B8DC4F9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422C36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876256D" w14:textId="25A6C6A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36" w:type="dxa"/>
          </w:tcPr>
          <w:p w14:paraId="77869A11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2EA7753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92A0C2E" w14:textId="3C192DCD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D221C6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E5200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BBB4E25" w14:textId="280B1532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BB1B9D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83EADEB" w14:textId="77777777" w:rsidR="007D4463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F22E47B" w14:textId="636FC52E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8A43027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65E0629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9C83F70" w14:textId="201F3F0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</w:tr>
      <w:tr w:rsidR="007D4463" w:rsidRPr="00525C04" w14:paraId="7A29C9CE" w14:textId="77777777" w:rsidTr="00755624">
        <w:tc>
          <w:tcPr>
            <w:tcW w:w="1977" w:type="dxa"/>
          </w:tcPr>
          <w:p w14:paraId="147AFF50" w14:textId="77777777" w:rsidR="007D4463" w:rsidRPr="00525C04" w:rsidRDefault="007D4463" w:rsidP="007D4463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8" w:type="dxa"/>
          </w:tcPr>
          <w:p w14:paraId="4DA15111" w14:textId="7CD6D0CB" w:rsidR="007D4463" w:rsidRPr="00525C04" w:rsidRDefault="007D4463" w:rsidP="00C8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3"/>
              </w:tabs>
              <w:spacing w:line="240" w:lineRule="auto"/>
              <w:ind w:left="-210" w:right="-738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46" w:type="dxa"/>
          </w:tcPr>
          <w:p w14:paraId="40AFCB13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330E5FD6" w14:textId="5907A3A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70" w:type="dxa"/>
          </w:tcPr>
          <w:p w14:paraId="497F569B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52A4530" w14:textId="7BE78CB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1AD03DA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5798BA0" w14:textId="1477E68B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2EE5344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BFD1EE2" w14:textId="6FADFD7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3896B35F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86C1350" w14:textId="6BFE1B5B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52DA8B3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AD9D31" w14:textId="307F3AC2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36" w:type="dxa"/>
          </w:tcPr>
          <w:p w14:paraId="2674233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076BFBA" w14:textId="46A0285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76A633DC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1207156" w14:textId="5C98FBA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70" w:type="dxa"/>
          </w:tcPr>
          <w:p w14:paraId="34A8D82B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79C0FD" w14:textId="7ED27539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75ED7BCE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2B37C22" w14:textId="369473E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2AADE637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C6598DB" w14:textId="13C0F00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0A5F156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92839BF" w14:textId="250EEB8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36" w:type="dxa"/>
          </w:tcPr>
          <w:p w14:paraId="273C357F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4BDD0C32" w14:textId="4B94BE3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</w:tr>
      <w:tr w:rsidR="007D4463" w:rsidRPr="00525C04" w14:paraId="01EB5B31" w14:textId="77777777" w:rsidTr="00755624">
        <w:tc>
          <w:tcPr>
            <w:tcW w:w="1977" w:type="dxa"/>
          </w:tcPr>
          <w:p w14:paraId="491ECA58" w14:textId="77777777" w:rsidR="007D4463" w:rsidRPr="00525C04" w:rsidRDefault="007D4463" w:rsidP="007D4463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525C0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525C04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8" w:type="dxa"/>
          </w:tcPr>
          <w:p w14:paraId="3D455B2D" w14:textId="68015D8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3"/>
              </w:tabs>
              <w:spacing w:line="240" w:lineRule="auto"/>
              <w:ind w:left="-210" w:right="-738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46" w:type="dxa"/>
          </w:tcPr>
          <w:p w14:paraId="28C79295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B4F31AD" w14:textId="6D06300B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70" w:type="dxa"/>
          </w:tcPr>
          <w:p w14:paraId="783181A0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E46D7C7" w14:textId="333F334D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18,716</w:t>
            </w:r>
          </w:p>
        </w:tc>
        <w:tc>
          <w:tcPr>
            <w:tcW w:w="273" w:type="dxa"/>
          </w:tcPr>
          <w:p w14:paraId="1ED0C27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9C1FD0B" w14:textId="4405E84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0" w:type="dxa"/>
          </w:tcPr>
          <w:p w14:paraId="32155B59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85E42B1" w14:textId="69A2961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3316694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939135C" w14:textId="7C917D9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DA870D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FE89DB" w14:textId="4B5D134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CFB598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A7122D" w14:textId="6B587A8E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170F263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0F6F9E" w14:textId="5E4F837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18,716</w:t>
            </w:r>
          </w:p>
        </w:tc>
        <w:tc>
          <w:tcPr>
            <w:tcW w:w="270" w:type="dxa"/>
          </w:tcPr>
          <w:p w14:paraId="1C39F9D2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731AA5A" w14:textId="030B93C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36" w:type="dxa"/>
          </w:tcPr>
          <w:p w14:paraId="47614052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8ED6CEB" w14:textId="67416BA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778592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EFFEDE0" w14:textId="6C92D6FB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B558EA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C4D91D3" w14:textId="1B91C1D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18,716</w:t>
            </w:r>
          </w:p>
        </w:tc>
        <w:tc>
          <w:tcPr>
            <w:tcW w:w="236" w:type="dxa"/>
          </w:tcPr>
          <w:p w14:paraId="56E035A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72780882" w14:textId="732D29A1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</w:tr>
      <w:tr w:rsidR="007D4463" w:rsidRPr="00525C04" w14:paraId="2BFA92C1" w14:textId="77777777" w:rsidTr="00755624">
        <w:tc>
          <w:tcPr>
            <w:tcW w:w="1977" w:type="dxa"/>
          </w:tcPr>
          <w:p w14:paraId="3D1612EF" w14:textId="77777777" w:rsidR="007D4463" w:rsidRPr="00525C04" w:rsidRDefault="007D4463" w:rsidP="007D4463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8" w:type="dxa"/>
          </w:tcPr>
          <w:p w14:paraId="12E13425" w14:textId="12E33346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left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46" w:type="dxa"/>
          </w:tcPr>
          <w:p w14:paraId="649A2756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8E3FB6B" w14:textId="7285CB99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70" w:type="dxa"/>
          </w:tcPr>
          <w:p w14:paraId="2D30DDF0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6BEFE27" w14:textId="59D48E3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8290053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7FE480B" w14:textId="78A08943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11EAA5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0786A26" w14:textId="7D7AF20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14,740</w:t>
            </w:r>
          </w:p>
        </w:tc>
        <w:tc>
          <w:tcPr>
            <w:tcW w:w="242" w:type="dxa"/>
          </w:tcPr>
          <w:p w14:paraId="768CF84A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91E14FA" w14:textId="1329A2E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36" w:type="dxa"/>
          </w:tcPr>
          <w:p w14:paraId="32176DD9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DDEC0F" w14:textId="75835B93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7B5C734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A7E1DF" w14:textId="28D8E40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90E288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4F4FEE" w14:textId="62E4341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14,740</w:t>
            </w:r>
          </w:p>
        </w:tc>
        <w:tc>
          <w:tcPr>
            <w:tcW w:w="270" w:type="dxa"/>
          </w:tcPr>
          <w:p w14:paraId="14BA0CBE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087A01B" w14:textId="1593EEE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36" w:type="dxa"/>
          </w:tcPr>
          <w:p w14:paraId="2E15F670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B9BFD3B" w14:textId="2382AD5C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A4E926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3536EAE" w14:textId="4C4F0DC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C9ED5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7A209AD" w14:textId="24D4D2C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14,740</w:t>
            </w:r>
          </w:p>
        </w:tc>
        <w:tc>
          <w:tcPr>
            <w:tcW w:w="236" w:type="dxa"/>
          </w:tcPr>
          <w:p w14:paraId="2E5A162E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51119E81" w14:textId="5394B1B6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</w:tr>
      <w:tr w:rsidR="007D4463" w:rsidRPr="00525C04" w14:paraId="4488884F" w14:textId="77777777" w:rsidTr="00755624">
        <w:tc>
          <w:tcPr>
            <w:tcW w:w="1977" w:type="dxa"/>
          </w:tcPr>
          <w:p w14:paraId="46DCD26D" w14:textId="77777777" w:rsidR="007D4463" w:rsidRPr="00525C04" w:rsidRDefault="007D4463" w:rsidP="007D4463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8" w:type="dxa"/>
          </w:tcPr>
          <w:p w14:paraId="2081710C" w14:textId="42BA8B4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left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46" w:type="dxa"/>
          </w:tcPr>
          <w:p w14:paraId="20DA9DD9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7DE6420E" w14:textId="71A2402A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--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ab/>
              <w:t>-</w:t>
            </w:r>
          </w:p>
        </w:tc>
        <w:tc>
          <w:tcPr>
            <w:tcW w:w="270" w:type="dxa"/>
          </w:tcPr>
          <w:p w14:paraId="05810415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18649CF" w14:textId="3D3FF631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7CA5C2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93ED2E3" w14:textId="4D3E9B12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A2D0C3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D3A1A81" w14:textId="0848C2E6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917AB1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C0C7917" w14:textId="3002B2A1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58E1D1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FE6B2B" w14:textId="56F161A9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6247D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6A8FD9" w14:textId="233D1ED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A1D26A9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610F64" w14:textId="2AF8AF4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42A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5983BAE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365F93" w14:textId="3BE0775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CFD4A50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C18DCF1" w14:textId="1F6EE70F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210135">
              <w:rPr>
                <w:rFonts w:ascii="Angsana New" w:hAnsi="Angsana New"/>
                <w:sz w:val="19"/>
                <w:szCs w:val="19"/>
                <w:lang w:eastAsia="en-GB"/>
              </w:rPr>
              <w:t>592</w:t>
            </w:r>
          </w:p>
        </w:tc>
        <w:tc>
          <w:tcPr>
            <w:tcW w:w="276" w:type="dxa"/>
          </w:tcPr>
          <w:p w14:paraId="70E0E962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663AA6" w14:textId="208F0A2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9,372</w:t>
            </w:r>
          </w:p>
        </w:tc>
        <w:tc>
          <w:tcPr>
            <w:tcW w:w="236" w:type="dxa"/>
          </w:tcPr>
          <w:p w14:paraId="0FE501CC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F829C97" w14:textId="6FE1659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592</w:t>
            </w:r>
          </w:p>
        </w:tc>
        <w:tc>
          <w:tcPr>
            <w:tcW w:w="236" w:type="dxa"/>
          </w:tcPr>
          <w:p w14:paraId="30BE3083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0B57DB66" w14:textId="61CAF02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9,372</w:t>
            </w:r>
          </w:p>
        </w:tc>
      </w:tr>
      <w:tr w:rsidR="007D4463" w:rsidRPr="00525C04" w14:paraId="53BC7BBB" w14:textId="77777777" w:rsidTr="00755624">
        <w:tc>
          <w:tcPr>
            <w:tcW w:w="1977" w:type="dxa"/>
          </w:tcPr>
          <w:p w14:paraId="44E217A4" w14:textId="77777777" w:rsidR="007D4463" w:rsidRPr="00525C04" w:rsidRDefault="007D4463" w:rsidP="007D4463">
            <w:pPr>
              <w:spacing w:line="240" w:lineRule="auto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525C04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525C04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0B1B95C" w14:textId="0AEF484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46" w:type="dxa"/>
          </w:tcPr>
          <w:p w14:paraId="2D20BC8A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5BEDC3DC" w14:textId="2F9B49E4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208</w:t>
            </w:r>
          </w:p>
        </w:tc>
        <w:tc>
          <w:tcPr>
            <w:tcW w:w="270" w:type="dxa"/>
          </w:tcPr>
          <w:p w14:paraId="4B7FC4EF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7FB2E1E2" w14:textId="04F89A1A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C908BDF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052ABBA" w14:textId="445BF02D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E92BD83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7D143E" w14:textId="71B937E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F7E7D92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2A40502" w14:textId="7015543D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60F5B0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7BE6A95" w14:textId="7A038E9F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F0BA387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C8D643B" w14:textId="58F09CCC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74B24BE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8CD69DB" w14:textId="05516673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617</w:t>
            </w:r>
          </w:p>
        </w:tc>
        <w:tc>
          <w:tcPr>
            <w:tcW w:w="270" w:type="dxa"/>
          </w:tcPr>
          <w:p w14:paraId="7B62F8C8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EF052C" w14:textId="56F2752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208</w:t>
            </w:r>
          </w:p>
        </w:tc>
        <w:tc>
          <w:tcPr>
            <w:tcW w:w="236" w:type="dxa"/>
          </w:tcPr>
          <w:p w14:paraId="52A62DD8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C398E89" w14:textId="1B7D0B44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10135">
              <w:rPr>
                <w:rFonts w:ascii="Angsana New" w:hAnsi="Angsana New"/>
                <w:sz w:val="19"/>
                <w:szCs w:val="19"/>
                <w:lang w:eastAsia="en-GB"/>
              </w:rPr>
              <w:t>15,306</w:t>
            </w:r>
          </w:p>
        </w:tc>
        <w:tc>
          <w:tcPr>
            <w:tcW w:w="276" w:type="dxa"/>
          </w:tcPr>
          <w:p w14:paraId="571DFA2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412A8F3" w14:textId="44C9DF2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16,627</w:t>
            </w:r>
          </w:p>
        </w:tc>
        <w:tc>
          <w:tcPr>
            <w:tcW w:w="236" w:type="dxa"/>
          </w:tcPr>
          <w:p w14:paraId="4AE832A4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8EB988A" w14:textId="7420838A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10135">
              <w:rPr>
                <w:rFonts w:ascii="Angsana New" w:hAnsi="Angsana New"/>
                <w:sz w:val="19"/>
                <w:szCs w:val="19"/>
                <w:lang w:eastAsia="en-GB"/>
              </w:rPr>
              <w:t>15,923</w:t>
            </w:r>
          </w:p>
        </w:tc>
        <w:tc>
          <w:tcPr>
            <w:tcW w:w="236" w:type="dxa"/>
          </w:tcPr>
          <w:p w14:paraId="1147D39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B8DA340" w14:textId="13EFE25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sz w:val="19"/>
                <w:szCs w:val="19"/>
                <w:lang w:eastAsia="en-GB"/>
              </w:rPr>
              <w:t>16,835</w:t>
            </w:r>
          </w:p>
        </w:tc>
      </w:tr>
      <w:tr w:rsidR="007D4463" w:rsidRPr="00525C04" w14:paraId="10A98984" w14:textId="77777777" w:rsidTr="00755624">
        <w:tc>
          <w:tcPr>
            <w:tcW w:w="1977" w:type="dxa"/>
          </w:tcPr>
          <w:p w14:paraId="00E39898" w14:textId="77777777" w:rsidR="007D4463" w:rsidRPr="00525C04" w:rsidRDefault="007D4463" w:rsidP="007D4463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3661A2A9" w14:textId="58479849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213,538</w:t>
            </w:r>
          </w:p>
        </w:tc>
        <w:tc>
          <w:tcPr>
            <w:tcW w:w="246" w:type="dxa"/>
          </w:tcPr>
          <w:p w14:paraId="5AAA0403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4768CB7E" w14:textId="702BD33E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257,024</w:t>
            </w:r>
          </w:p>
        </w:tc>
        <w:tc>
          <w:tcPr>
            <w:tcW w:w="270" w:type="dxa"/>
          </w:tcPr>
          <w:p w14:paraId="1A5389E7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11DE1054" w14:textId="7DA2205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38,562</w:t>
            </w:r>
          </w:p>
        </w:tc>
        <w:tc>
          <w:tcPr>
            <w:tcW w:w="273" w:type="dxa"/>
          </w:tcPr>
          <w:p w14:paraId="0F251CD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1DD03209" w14:textId="73E884B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0" w:type="dxa"/>
          </w:tcPr>
          <w:p w14:paraId="571C3326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E31543" w14:textId="2DD75EA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16,926</w:t>
            </w:r>
          </w:p>
        </w:tc>
        <w:tc>
          <w:tcPr>
            <w:tcW w:w="242" w:type="dxa"/>
          </w:tcPr>
          <w:p w14:paraId="75B3B11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099D7BAD" w14:textId="2712CB9A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36" w:type="dxa"/>
          </w:tcPr>
          <w:p w14:paraId="799E57D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A9DA615" w14:textId="38ABCEFB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44,603</w:t>
            </w:r>
          </w:p>
        </w:tc>
        <w:tc>
          <w:tcPr>
            <w:tcW w:w="236" w:type="dxa"/>
          </w:tcPr>
          <w:p w14:paraId="1CF94394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1A25757" w14:textId="4B1FF238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6BFD5E86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220242D" w14:textId="64DF4420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313,629</w:t>
            </w:r>
          </w:p>
        </w:tc>
        <w:tc>
          <w:tcPr>
            <w:tcW w:w="270" w:type="dxa"/>
          </w:tcPr>
          <w:p w14:paraId="5618C8F5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FE24D87" w14:textId="3B2CEDB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351,294</w:t>
            </w:r>
          </w:p>
        </w:tc>
        <w:tc>
          <w:tcPr>
            <w:tcW w:w="236" w:type="dxa"/>
          </w:tcPr>
          <w:p w14:paraId="77C4E472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77CD04A" w14:textId="0B2D55AD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1013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15,898</w:t>
            </w:r>
          </w:p>
        </w:tc>
        <w:tc>
          <w:tcPr>
            <w:tcW w:w="276" w:type="dxa"/>
          </w:tcPr>
          <w:p w14:paraId="6A4F8FD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094EB0C2" w14:textId="2C34A585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25C0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25,999</w:t>
            </w:r>
          </w:p>
        </w:tc>
        <w:tc>
          <w:tcPr>
            <w:tcW w:w="236" w:type="dxa"/>
          </w:tcPr>
          <w:p w14:paraId="2ADFC10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4FD902C" w14:textId="54F11F7D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1013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329,527</w:t>
            </w:r>
          </w:p>
        </w:tc>
        <w:tc>
          <w:tcPr>
            <w:tcW w:w="236" w:type="dxa"/>
          </w:tcPr>
          <w:p w14:paraId="6E90C545" w14:textId="77777777" w:rsidR="007D4463" w:rsidRPr="00210135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highlight w:val="yellow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42ECC760" w14:textId="29477D26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21013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377,293</w:t>
            </w:r>
          </w:p>
        </w:tc>
      </w:tr>
      <w:tr w:rsidR="007D4463" w:rsidRPr="00525C04" w14:paraId="637157F0" w14:textId="77777777" w:rsidTr="00755624">
        <w:tc>
          <w:tcPr>
            <w:tcW w:w="1977" w:type="dxa"/>
          </w:tcPr>
          <w:p w14:paraId="530D460C" w14:textId="74C781DA" w:rsidR="007D4463" w:rsidRPr="00525C04" w:rsidRDefault="007D4463" w:rsidP="007D4463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718" w:type="dxa"/>
          </w:tcPr>
          <w:p w14:paraId="3F4523EF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A805F0A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2" w:type="dxa"/>
          </w:tcPr>
          <w:p w14:paraId="09CAECF6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8F1432D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AAAFCD2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CB1FE93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38011AA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3326C71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077020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096356A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D8C000A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EA8C5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1710F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F2BD7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5AF04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C14F54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0D1A84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CBEFAFD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AFAF39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FE20C86" w14:textId="77777777" w:rsidR="007D4463" w:rsidRPr="00525C04" w:rsidRDefault="007D4463" w:rsidP="007D4463">
            <w:pPr>
              <w:tabs>
                <w:tab w:val="clear" w:pos="454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E076365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0C7CF721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12173DF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B670568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A4746FD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7B3A71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5" w:type="dxa"/>
          </w:tcPr>
          <w:p w14:paraId="517DD56B" w14:textId="77777777" w:rsidR="007D4463" w:rsidRPr="00525C04" w:rsidRDefault="007D4463" w:rsidP="007D4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10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</w:tbl>
    <w:p w14:paraId="59F59493" w14:textId="43E2ED6A" w:rsidR="0026241D" w:rsidRPr="009433A9" w:rsidRDefault="0026241D" w:rsidP="008F5515">
      <w:pPr>
        <w:rPr>
          <w:rFonts w:ascii="Angsana New" w:hAnsi="Angsana New"/>
          <w:sz w:val="30"/>
          <w:szCs w:val="30"/>
          <w:cs/>
        </w:rPr>
        <w:sectPr w:rsidR="0026241D" w:rsidRPr="009433A9" w:rsidSect="00525C04">
          <w:headerReference w:type="default" r:id="rId17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0FFB405F" w:rsidR="00541200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1883478"/>
      <w:bookmarkStart w:id="3" w:name="OLE_LINK4"/>
      <w:r>
        <w:rPr>
          <w:rFonts w:ascii="Angsana New" w:hAnsi="Angsana New" w:hint="cs"/>
          <w:bCs/>
          <w:sz w:val="30"/>
          <w:szCs w:val="30"/>
          <w:cs/>
        </w:rPr>
        <w:t>กำไรต่อหุ้น</w:t>
      </w:r>
    </w:p>
    <w:p w14:paraId="6694C5A1" w14:textId="2F62B8F8" w:rsidR="00C434E2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95EC47A" w14:textId="46FA45A4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กำไรต่อหุ้นขั้นพื้นฐาน</w:t>
      </w:r>
    </w:p>
    <w:p w14:paraId="12421D38" w14:textId="77777777" w:rsidR="00D66162" w:rsidRPr="00957A03" w:rsidRDefault="00D6616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bookmarkEnd w:id="2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AE7D57" w:rsidRPr="00511F39" w14:paraId="580341F2" w14:textId="77777777" w:rsidTr="00A93F8D">
        <w:trPr>
          <w:tblHeader/>
        </w:trPr>
        <w:tc>
          <w:tcPr>
            <w:tcW w:w="4680" w:type="dxa"/>
          </w:tcPr>
          <w:p w14:paraId="6BCA5777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4C8A53A9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71B855B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47BDD0E2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AE7D57" w:rsidRPr="00511F39" w14:paraId="1ADAA752" w14:textId="77777777" w:rsidTr="00A93F8D">
        <w:trPr>
          <w:tblHeader/>
        </w:trPr>
        <w:tc>
          <w:tcPr>
            <w:tcW w:w="4680" w:type="dxa"/>
          </w:tcPr>
          <w:p w14:paraId="1005C492" w14:textId="3C832157" w:rsidR="00AE7D57" w:rsidRPr="009B75D6" w:rsidRDefault="002907FC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9B75D6"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4852DED8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2E3BDB16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4950B3EF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63" w:type="dxa"/>
          </w:tcPr>
          <w:p w14:paraId="3813A29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6451D26C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263" w:type="dxa"/>
            <w:vAlign w:val="center"/>
          </w:tcPr>
          <w:p w14:paraId="320269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218F8B2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AE7D57" w:rsidRPr="00511F39" w14:paraId="271270CF" w14:textId="77777777" w:rsidTr="00A93F8D">
        <w:trPr>
          <w:tblHeader/>
        </w:trPr>
        <w:tc>
          <w:tcPr>
            <w:tcW w:w="4680" w:type="dxa"/>
          </w:tcPr>
          <w:p w14:paraId="5151BF31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4820A2CD" w14:textId="2413577D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 w:rsidR="00D26FE6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 w:rsidR="00D26FE6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AE7D57" w:rsidRPr="00511F39" w14:paraId="3BA70E27" w14:textId="77777777" w:rsidTr="00A93F8D">
        <w:tc>
          <w:tcPr>
            <w:tcW w:w="4680" w:type="dxa"/>
          </w:tcPr>
          <w:p w14:paraId="097E82F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55737920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9FAA554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FA56627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774CA973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30DA553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4D8C476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99D1E7B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E7D57" w:rsidRPr="00511F39" w14:paraId="49B88EBA" w14:textId="77777777" w:rsidTr="00A93F8D">
        <w:tc>
          <w:tcPr>
            <w:tcW w:w="4680" w:type="dxa"/>
          </w:tcPr>
          <w:p w14:paraId="12D6D439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56985151" w14:textId="671CCF63" w:rsidR="00AE7D57" w:rsidRPr="00511F39" w:rsidRDefault="00E23F4D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23F4D">
              <w:rPr>
                <w:rFonts w:ascii="Angsana New" w:hAnsi="Angsana New"/>
                <w:sz w:val="29"/>
                <w:szCs w:val="29"/>
              </w:rPr>
              <w:t>269,008</w:t>
            </w:r>
          </w:p>
        </w:tc>
        <w:tc>
          <w:tcPr>
            <w:tcW w:w="263" w:type="dxa"/>
          </w:tcPr>
          <w:p w14:paraId="2C747CA0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BDDC4B2" w14:textId="35EC298B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23,1</w:t>
            </w:r>
            <w:r w:rsidR="007E364C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69</w:t>
            </w:r>
          </w:p>
        </w:tc>
        <w:tc>
          <w:tcPr>
            <w:tcW w:w="263" w:type="dxa"/>
          </w:tcPr>
          <w:p w14:paraId="55CF877A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8D309C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49,335</w:t>
            </w:r>
          </w:p>
        </w:tc>
        <w:tc>
          <w:tcPr>
            <w:tcW w:w="263" w:type="dxa"/>
          </w:tcPr>
          <w:p w14:paraId="648E899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B424E09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6,654</w:t>
            </w:r>
          </w:p>
        </w:tc>
      </w:tr>
      <w:tr w:rsidR="00AE7D57" w:rsidRPr="00511F39" w14:paraId="353ACF01" w14:textId="77777777" w:rsidTr="00A93F8D">
        <w:tc>
          <w:tcPr>
            <w:tcW w:w="4680" w:type="dxa"/>
          </w:tcPr>
          <w:p w14:paraId="48485F25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76E5A9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3B55485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1C59B3B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4E10DE9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8DF7790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FFAB9EF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0BBF1DF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7D57" w:rsidRPr="00511F39" w14:paraId="587F6F57" w14:textId="77777777" w:rsidTr="00A93F8D">
        <w:tc>
          <w:tcPr>
            <w:tcW w:w="4680" w:type="dxa"/>
          </w:tcPr>
          <w:p w14:paraId="2C242EC8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3238B32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59FBD28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C285FA7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13EA7C60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5B23CF4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1D91A75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0D8CEB9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7D57" w:rsidRPr="00511F39" w14:paraId="4756D779" w14:textId="77777777" w:rsidTr="00A93F8D">
        <w:tc>
          <w:tcPr>
            <w:tcW w:w="4680" w:type="dxa"/>
            <w:vAlign w:val="bottom"/>
          </w:tcPr>
          <w:p w14:paraId="2BDF382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D7AA21D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11F3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1</w:t>
            </w:r>
            <w:r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  <w:tc>
          <w:tcPr>
            <w:tcW w:w="263" w:type="dxa"/>
          </w:tcPr>
          <w:p w14:paraId="54A9F9D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7E3907E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1</w:t>
            </w:r>
            <w:r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  <w:tc>
          <w:tcPr>
            <w:tcW w:w="263" w:type="dxa"/>
          </w:tcPr>
          <w:p w14:paraId="102AF942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BA91764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1</w:t>
            </w:r>
            <w:r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  <w:tc>
          <w:tcPr>
            <w:tcW w:w="263" w:type="dxa"/>
          </w:tcPr>
          <w:p w14:paraId="00F33CEF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755BFE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11F39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1</w:t>
            </w:r>
            <w:r w:rsidRPr="00511F39">
              <w:rPr>
                <w:rFonts w:ascii="Angsana New" w:hAnsi="Angsana New"/>
                <w:sz w:val="29"/>
                <w:szCs w:val="29"/>
                <w:lang w:val="en-US" w:bidi="th-TH"/>
              </w:rPr>
              <w:t>,200,000</w:t>
            </w:r>
          </w:p>
        </w:tc>
      </w:tr>
      <w:tr w:rsidR="00AE7D57" w:rsidRPr="00511F39" w14:paraId="23EB20CF" w14:textId="77777777" w:rsidTr="00A93F8D">
        <w:tc>
          <w:tcPr>
            <w:tcW w:w="4680" w:type="dxa"/>
            <w:shd w:val="clear" w:color="auto" w:fill="auto"/>
          </w:tcPr>
          <w:p w14:paraId="5D6870D9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0ABE10C6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962A89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73EAA2DB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B76AAA4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27D0B73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22D2B9E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9EF3B5E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9C55F6F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AE7D57" w:rsidRPr="00511F39" w14:paraId="66DFC972" w14:textId="77777777" w:rsidTr="00A93F8D">
        <w:tc>
          <w:tcPr>
            <w:tcW w:w="4680" w:type="dxa"/>
          </w:tcPr>
          <w:p w14:paraId="43D15548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C17DF4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A09C878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45C5A5E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76039985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3256733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4CF4C7F3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5A78680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7D57" w:rsidRPr="00511F39" w14:paraId="6B8BB262" w14:textId="77777777" w:rsidTr="00A93F8D">
        <w:tc>
          <w:tcPr>
            <w:tcW w:w="4680" w:type="dxa"/>
          </w:tcPr>
          <w:p w14:paraId="323FF84D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256C4D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0.22</w:t>
            </w:r>
          </w:p>
        </w:tc>
        <w:tc>
          <w:tcPr>
            <w:tcW w:w="263" w:type="dxa"/>
          </w:tcPr>
          <w:p w14:paraId="45B8A701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7EBB3D1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0.02</w:t>
            </w:r>
          </w:p>
        </w:tc>
        <w:tc>
          <w:tcPr>
            <w:tcW w:w="263" w:type="dxa"/>
          </w:tcPr>
          <w:p w14:paraId="085E4CB2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24B0EE21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0.04</w:t>
            </w:r>
          </w:p>
        </w:tc>
        <w:tc>
          <w:tcPr>
            <w:tcW w:w="263" w:type="dxa"/>
          </w:tcPr>
          <w:p w14:paraId="32AC3AEF" w14:textId="77777777" w:rsidR="00AE7D57" w:rsidRPr="00511F39" w:rsidRDefault="00AE7D57" w:rsidP="00A9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145DBF97" w14:textId="77777777" w:rsidR="00AE7D57" w:rsidRPr="00511F39" w:rsidRDefault="00AE7D57" w:rsidP="00A93F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>0.01</w:t>
            </w:r>
          </w:p>
        </w:tc>
      </w:tr>
    </w:tbl>
    <w:p w14:paraId="5992046E" w14:textId="74ED84F6" w:rsidR="00C434E2" w:rsidRPr="00957A03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712CC8C" w14:textId="1D8C2A37" w:rsidR="00957A03" w:rsidRPr="00957A03" w:rsidRDefault="00957A03" w:rsidP="0095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t>กำไรต่อหุ้นปรับลด</w:t>
      </w:r>
    </w:p>
    <w:p w14:paraId="14AE7C82" w14:textId="6334187A" w:rsidR="00AE7D57" w:rsidRPr="00760E96" w:rsidRDefault="00957A03" w:rsidP="00D92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AE7D57"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บริษัทไม่ได้คำนวณกำไรต่อหุ้นปรับลดจากใบสำคัญแสดงสิทธิที่จะซื้อหุ้นสามัญสำหรับ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414DD4">
        <w:rPr>
          <w:rFonts w:ascii="Angsana New" w:hAnsi="Angsana New"/>
          <w:sz w:val="30"/>
          <w:szCs w:val="30"/>
        </w:rPr>
        <w:t xml:space="preserve">         </w:t>
      </w:r>
      <w:r w:rsidR="00AE7D57" w:rsidRPr="00F01CE0">
        <w:rPr>
          <w:rFonts w:ascii="Angsana New" w:hAnsi="Angsana New" w:hint="cs"/>
          <w:sz w:val="30"/>
          <w:szCs w:val="30"/>
          <w:cs/>
        </w:rPr>
        <w:t>สามเดือน</w:t>
      </w:r>
      <w:r w:rsidR="00AE7D57"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="00AE7D57" w:rsidRPr="00F01CE0">
        <w:rPr>
          <w:rFonts w:ascii="Angsana New" w:hAnsi="Angsana New"/>
          <w:sz w:val="30"/>
          <w:szCs w:val="30"/>
        </w:rPr>
        <w:t xml:space="preserve"> </w:t>
      </w:r>
      <w:r w:rsidR="00AE7D57" w:rsidRPr="00F01CE0">
        <w:rPr>
          <w:rFonts w:ascii="Angsana New" w:hAnsi="Angsana New" w:hint="cs"/>
          <w:sz w:val="30"/>
          <w:szCs w:val="30"/>
          <w:cs/>
        </w:rPr>
        <w:t>31</w:t>
      </w:r>
      <w:r w:rsidR="00AE7D57" w:rsidRPr="00F01CE0">
        <w:rPr>
          <w:rFonts w:ascii="Angsana New" w:hAnsi="Angsana New"/>
          <w:sz w:val="30"/>
          <w:szCs w:val="30"/>
        </w:rPr>
        <w:t xml:space="preserve"> </w:t>
      </w:r>
      <w:r w:rsidR="00AE7D57" w:rsidRPr="00F01CE0">
        <w:rPr>
          <w:rFonts w:ascii="Angsana New" w:hAnsi="Angsana New" w:hint="cs"/>
          <w:sz w:val="30"/>
          <w:szCs w:val="30"/>
          <w:cs/>
        </w:rPr>
        <w:t>มีนาคม</w:t>
      </w:r>
      <w:r w:rsidR="00AE7D57" w:rsidRPr="00F01CE0">
        <w:rPr>
          <w:rFonts w:ascii="Angsana New" w:hAnsi="Angsana New"/>
          <w:sz w:val="30"/>
          <w:szCs w:val="30"/>
          <w:cs/>
        </w:rPr>
        <w:t xml:space="preserve"> </w:t>
      </w:r>
      <w:r w:rsidR="00AE7D57" w:rsidRPr="00F01CE0">
        <w:rPr>
          <w:rFonts w:ascii="Angsana New" w:hAnsi="Angsana New"/>
          <w:sz w:val="30"/>
          <w:szCs w:val="30"/>
        </w:rPr>
        <w:t>256</w:t>
      </w:r>
      <w:r w:rsidR="00AE7D57" w:rsidRPr="00F01CE0">
        <w:rPr>
          <w:rFonts w:ascii="Angsana New" w:hAnsi="Angsana New" w:hint="cs"/>
          <w:sz w:val="30"/>
          <w:szCs w:val="30"/>
          <w:cs/>
        </w:rPr>
        <w:t>5</w:t>
      </w:r>
      <w:r w:rsidR="00AE7D57" w:rsidRPr="00F01CE0">
        <w:rPr>
          <w:rFonts w:ascii="Angsana New" w:hAnsi="Angsana New"/>
          <w:sz w:val="30"/>
          <w:szCs w:val="30"/>
        </w:rPr>
        <w:t xml:space="preserve"> </w:t>
      </w:r>
      <w:r w:rsidR="00AE7D57" w:rsidRPr="00F01CE0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="00AE7D57" w:rsidRPr="00F01CE0">
        <w:rPr>
          <w:rFonts w:ascii="Angsana New" w:hAnsi="Angsana New" w:hint="cs"/>
          <w:sz w:val="30"/>
          <w:szCs w:val="30"/>
          <w:cs/>
        </w:rPr>
        <w:t>งวด</w:t>
      </w:r>
      <w:r w:rsidR="00AE7D57"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39753F13" w14:textId="77777777" w:rsidR="002E4185" w:rsidRPr="00957A03" w:rsidRDefault="002E4185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3B497270" w:rsidR="00ED097D" w:rsidRPr="009433A9" w:rsidRDefault="00ED097D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957A03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0168660" w14:textId="1EE5EC2C" w:rsidR="00ED097D" w:rsidRPr="00561B4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B05667C" w14:textId="7C487302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F9D771" w14:textId="688CD8CD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A36AC" w:rsidSect="002A36AC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446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C64BD1" w:rsidRPr="00F61C23" w14:paraId="5DE81893" w14:textId="77777777" w:rsidTr="00F4437E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2E08517E" w14:textId="77777777" w:rsidR="00C64BD1" w:rsidRPr="00F61C23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102B083F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64BD1" w:rsidRPr="00F61C23" w14:paraId="53964CDA" w14:textId="77777777" w:rsidTr="00F4437E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2C03A861" w14:textId="77777777" w:rsidR="00C64BD1" w:rsidRPr="00F61C23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35F5713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9C3278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248F2C5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4437E" w:rsidRPr="00F61C23" w14:paraId="1B49839A" w14:textId="77777777" w:rsidTr="00F4437E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480F2681" w14:textId="08BEAAE3" w:rsidR="00F4437E" w:rsidRPr="008E1F35" w:rsidRDefault="00F4437E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E1F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1F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8E1F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E1F3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8E1F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446" w:type="dxa"/>
            <w:shd w:val="clear" w:color="auto" w:fill="auto"/>
            <w:vAlign w:val="bottom"/>
          </w:tcPr>
          <w:p w14:paraId="0844FE81" w14:textId="77777777" w:rsidR="00F4437E" w:rsidRPr="00F61C23" w:rsidRDefault="00F4437E" w:rsidP="00C64BD1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9E453F5" w14:textId="77777777" w:rsidR="00F4437E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2775C794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764FFB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9412CB8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5D6F46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F82C7DD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73A57A9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4190EF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26216E9" w14:textId="77777777" w:rsidR="00F4437E" w:rsidRPr="00F61C23" w:rsidRDefault="00F4437E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815CCAC" w14:textId="77777777" w:rsidR="00F4437E" w:rsidRPr="00F61C23" w:rsidRDefault="00F4437E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759CF22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6C0D5E" w14:textId="77777777" w:rsidR="00F4437E" w:rsidRPr="00F61C23" w:rsidRDefault="00F4437E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4BD1" w:rsidRPr="00F61C23" w14:paraId="751702DC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6E4A641D" w14:textId="77777777" w:rsidR="00C64BD1" w:rsidRPr="008E1F35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446" w:type="dxa"/>
            <w:shd w:val="clear" w:color="auto" w:fill="auto"/>
          </w:tcPr>
          <w:p w14:paraId="36EF9D14" w14:textId="77777777" w:rsidR="00C64BD1" w:rsidRPr="00F61C23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640" w:type="dxa"/>
            <w:gridSpan w:val="11"/>
          </w:tcPr>
          <w:p w14:paraId="2169DB83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4437E" w:rsidRPr="00F61C23" w14:paraId="6947ED31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5746806C" w14:textId="77777777" w:rsidR="00F4437E" w:rsidRPr="008E1F35" w:rsidRDefault="00F4437E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E1F3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46" w:type="dxa"/>
            <w:shd w:val="clear" w:color="auto" w:fill="auto"/>
          </w:tcPr>
          <w:p w14:paraId="46B98E2B" w14:textId="77777777" w:rsidR="00F4437E" w:rsidRPr="00F61C23" w:rsidRDefault="00F4437E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78FE6C7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95545B" w14:textId="77777777" w:rsidR="00F4437E" w:rsidRPr="00F61C23" w:rsidRDefault="00F4437E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0DD953B" w14:textId="77777777" w:rsidR="00F4437E" w:rsidRPr="00F61C23" w:rsidRDefault="00F4437E" w:rsidP="001E09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FB2E59A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1F37BC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1AA0BA0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38CDB5B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C810EB" w14:textId="77777777" w:rsidR="00F4437E" w:rsidRPr="00F61C23" w:rsidRDefault="00F4437E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3DDF8F" w14:textId="77777777" w:rsidR="00F4437E" w:rsidRPr="00F61C23" w:rsidRDefault="00F4437E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B66922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EC24AD" w14:textId="77777777" w:rsidR="00F4437E" w:rsidRPr="00F61C23" w:rsidRDefault="00F4437E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437E" w:rsidRPr="00F61C23" w14:paraId="4792DC9F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00BB9885" w14:textId="77777777" w:rsidR="00F4437E" w:rsidRPr="008E1F35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E1F35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446" w:type="dxa"/>
            <w:shd w:val="clear" w:color="auto" w:fill="auto"/>
          </w:tcPr>
          <w:p w14:paraId="37D6E27C" w14:textId="77777777" w:rsidR="00F4437E" w:rsidRPr="00F61C23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9BB836B" w14:textId="44342B49" w:rsidR="00F4437E" w:rsidRPr="003708A3" w:rsidRDefault="00F4437E" w:rsidP="007029D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9AD730B" w14:textId="77777777" w:rsidR="00F4437E" w:rsidRPr="00C95274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120EA1C" w14:textId="1949BA1E" w:rsidR="00F4437E" w:rsidRPr="00C95274" w:rsidRDefault="00F4437E" w:rsidP="00F4437E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</w:tcPr>
          <w:p w14:paraId="56C20671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7E07D2" w14:textId="535F51F9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708A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9FEFD46" w14:textId="77777777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47352F" w14:textId="0BB7F972" w:rsidR="00F4437E" w:rsidRPr="003708A3" w:rsidRDefault="00F4437E" w:rsidP="007029D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74CFFBE0" w14:textId="77777777" w:rsidR="00F4437E" w:rsidRPr="003708A3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FEBC3B" w14:textId="349274DD" w:rsidR="00F4437E" w:rsidRPr="003708A3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70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880703" w14:textId="77777777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81E74A" w14:textId="0E90A9B6" w:rsidR="00F4437E" w:rsidRPr="003708A3" w:rsidRDefault="00F4437E" w:rsidP="007029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F4437E" w:rsidRPr="00F61C23" w14:paraId="4C6D6FBB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68269853" w14:textId="77777777" w:rsidR="00F4437E" w:rsidRPr="008E1F35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E1F35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446" w:type="dxa"/>
            <w:shd w:val="clear" w:color="auto" w:fill="auto"/>
          </w:tcPr>
          <w:p w14:paraId="2BAE9CD1" w14:textId="77777777" w:rsidR="00F4437E" w:rsidRPr="00F61C23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C2D0A5" w14:textId="022563C0" w:rsidR="00F4437E" w:rsidRPr="00C95274" w:rsidRDefault="00F4437E" w:rsidP="007029D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95274">
              <w:rPr>
                <w:rFonts w:ascii="Angsana New" w:hAnsi="Angsana New"/>
                <w:sz w:val="24"/>
                <w:szCs w:val="24"/>
              </w:rPr>
              <w:t>(6</w:t>
            </w:r>
            <w:r w:rsidR="007E364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</w:t>
            </w:r>
            <w:r w:rsidRPr="00C9527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CB382A" w14:textId="77777777" w:rsidR="00F4437E" w:rsidRPr="00C95274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D0665AA" w14:textId="521F6B4D" w:rsidR="00F4437E" w:rsidRPr="00C95274" w:rsidRDefault="00F4437E" w:rsidP="001E09D3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5274">
              <w:rPr>
                <w:rFonts w:ascii="Angsana New" w:hAnsi="Angsana New"/>
                <w:sz w:val="24"/>
                <w:szCs w:val="24"/>
              </w:rPr>
              <w:t>(6</w:t>
            </w:r>
            <w:r w:rsidR="001D0C64">
              <w:rPr>
                <w:rFonts w:ascii="Angsana New" w:hAnsi="Angsana New"/>
                <w:sz w:val="24"/>
                <w:szCs w:val="24"/>
              </w:rPr>
              <w:t>4</w:t>
            </w:r>
            <w:r w:rsidRPr="00C9527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976D158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4A0BB6" w14:textId="4171FB12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708A3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9B030CA" w14:textId="77777777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4C8FF8" w14:textId="1465DEB4" w:rsidR="00F4437E" w:rsidRPr="003708A3" w:rsidRDefault="00F4437E" w:rsidP="007029D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708A3">
              <w:rPr>
                <w:rFonts w:ascii="Angsana New" w:hAnsi="Angsana New"/>
                <w:sz w:val="24"/>
                <w:szCs w:val="24"/>
              </w:rPr>
              <w:t>(6</w:t>
            </w:r>
            <w:r w:rsidR="002E55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</w:t>
            </w:r>
            <w:r w:rsidRPr="003708A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F3C0E15" w14:textId="77777777" w:rsidR="00F4437E" w:rsidRPr="003708A3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DF53889" w14:textId="7A44585C" w:rsidR="00F4437E" w:rsidRPr="003708A3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70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86B1D2" w14:textId="77777777" w:rsidR="00F4437E" w:rsidRPr="003708A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16074CB" w14:textId="399EA230" w:rsidR="00F4437E" w:rsidRPr="003708A3" w:rsidRDefault="00F4437E" w:rsidP="007029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708A3">
              <w:rPr>
                <w:rFonts w:ascii="Angsana New" w:hAnsi="Angsana New"/>
                <w:sz w:val="24"/>
                <w:szCs w:val="24"/>
              </w:rPr>
              <w:t>(6</w:t>
            </w:r>
            <w:r w:rsidR="002E55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</w:t>
            </w:r>
            <w:r w:rsidRPr="003708A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4437E" w:rsidRPr="00F61C23" w14:paraId="7E30E444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1D642690" w14:textId="77777777" w:rsidR="00F4437E" w:rsidRPr="008E1F35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E1F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46" w:type="dxa"/>
            <w:shd w:val="clear" w:color="auto" w:fill="auto"/>
          </w:tcPr>
          <w:p w14:paraId="26281CAF" w14:textId="77777777" w:rsidR="00F4437E" w:rsidRPr="00F61C23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12C28" w14:textId="4612C3D1" w:rsidR="00F4437E" w:rsidRPr="00F61C23" w:rsidRDefault="00F4437E" w:rsidP="007029D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(1,06</w:t>
            </w:r>
            <w:r w:rsidR="007E364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67D86B" w14:textId="77777777" w:rsidR="00F4437E" w:rsidRPr="00F61C23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AEE4D" w14:textId="3F607181" w:rsidR="00F4437E" w:rsidRPr="001E09D3" w:rsidRDefault="00F4437E" w:rsidP="001E09D3">
            <w:pPr>
              <w:pStyle w:val="acctfourfigures"/>
              <w:tabs>
                <w:tab w:val="clear" w:pos="765"/>
              </w:tabs>
              <w:spacing w:line="240" w:lineRule="atLeast"/>
              <w:ind w:left="-43" w:right="10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(1,06</w:t>
            </w:r>
            <w:r w:rsidR="007E364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24BE64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CA8C192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116BD35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6560D6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40CFA1" w14:textId="77777777" w:rsidR="00F4437E" w:rsidRPr="00F61C23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6A1DD2" w14:textId="77777777" w:rsidR="00F4437E" w:rsidRPr="00F61C23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6BBF6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C658876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437E" w:rsidRPr="00F61C23" w14:paraId="2E1FE1C0" w14:textId="77777777" w:rsidTr="00F4437E">
        <w:trPr>
          <w:trHeight w:val="261"/>
        </w:trPr>
        <w:tc>
          <w:tcPr>
            <w:tcW w:w="3224" w:type="dxa"/>
            <w:shd w:val="clear" w:color="auto" w:fill="auto"/>
          </w:tcPr>
          <w:p w14:paraId="34B1F6E5" w14:textId="77777777" w:rsidR="00F4437E" w:rsidRPr="00F61C23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6" w:type="dxa"/>
            <w:shd w:val="clear" w:color="auto" w:fill="auto"/>
          </w:tcPr>
          <w:p w14:paraId="2A598224" w14:textId="77777777" w:rsidR="00F4437E" w:rsidRPr="00F61C23" w:rsidRDefault="00F4437E" w:rsidP="007029D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6E2557A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F5FE36" w14:textId="77777777" w:rsidR="00F4437E" w:rsidRPr="00F61C23" w:rsidRDefault="00F4437E" w:rsidP="007029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991A604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9ADBD1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EFBE36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660FCEC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3EBBD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076AD5" w14:textId="77777777" w:rsidR="00F4437E" w:rsidRPr="00F61C23" w:rsidRDefault="00F4437E" w:rsidP="007029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9A378F" w14:textId="77777777" w:rsidR="00F4437E" w:rsidRPr="00F61C23" w:rsidRDefault="00F4437E" w:rsidP="0070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2530C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48D4FE" w14:textId="77777777" w:rsidR="00F4437E" w:rsidRPr="00F61C23" w:rsidRDefault="00F4437E" w:rsidP="007029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D3245D" w14:textId="5936B891" w:rsidR="00C64BD1" w:rsidRPr="006C06DD" w:rsidRDefault="00C64BD1" w:rsidP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446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8"/>
        <w:gridCol w:w="6"/>
      </w:tblGrid>
      <w:tr w:rsidR="00C64BD1" w:rsidRPr="006B07E9" w14:paraId="65A88F7D" w14:textId="77777777" w:rsidTr="00474DDB">
        <w:trPr>
          <w:gridAfter w:val="1"/>
          <w:wAfter w:w="6" w:type="dxa"/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4F2AAAF" w14:textId="1192A510" w:rsidR="00C64BD1" w:rsidRPr="006B07E9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gridSpan w:val="11"/>
            <w:vAlign w:val="bottom"/>
          </w:tcPr>
          <w:p w14:paraId="2C8AD8B6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4BD1" w:rsidRPr="006B07E9" w14:paraId="526B0664" w14:textId="77777777" w:rsidTr="00474DDB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0E95924B" w14:textId="77777777" w:rsidR="00C64BD1" w:rsidRPr="006B07E9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19FF98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6F3479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83CE005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4DDB" w:rsidRPr="006B07E9" w14:paraId="5626C313" w14:textId="77777777" w:rsidTr="00474DDB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6EE11DCA" w14:textId="1441E88E" w:rsidR="00474DDB" w:rsidRPr="00C95274" w:rsidRDefault="00474DDB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952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952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C952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9527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952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446" w:type="dxa"/>
            <w:shd w:val="clear" w:color="auto" w:fill="auto"/>
            <w:vAlign w:val="bottom"/>
          </w:tcPr>
          <w:p w14:paraId="4D40CB10" w14:textId="77777777" w:rsidR="00474DDB" w:rsidRPr="006B07E9" w:rsidRDefault="00474DDB" w:rsidP="00C64BD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9BB083E" w14:textId="77777777" w:rsidR="00474DDB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27380DCA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75BB00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331043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03B994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F31112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7E2C31F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1645619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147F51E" w14:textId="77777777" w:rsidR="00474DDB" w:rsidRPr="006B07E9" w:rsidRDefault="00474DDB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093594A" w14:textId="77777777" w:rsidR="00474DDB" w:rsidRPr="006B07E9" w:rsidRDefault="00474DDB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FD53A1B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42230FED" w14:textId="77777777" w:rsidR="00474DDB" w:rsidRPr="006B07E9" w:rsidRDefault="00474DDB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4BD1" w:rsidRPr="006B07E9" w14:paraId="5FD9CF5F" w14:textId="77777777" w:rsidTr="00474DDB">
        <w:trPr>
          <w:trHeight w:val="261"/>
        </w:trPr>
        <w:tc>
          <w:tcPr>
            <w:tcW w:w="3224" w:type="dxa"/>
            <w:shd w:val="clear" w:color="auto" w:fill="auto"/>
          </w:tcPr>
          <w:p w14:paraId="281690C9" w14:textId="77777777" w:rsidR="00C64BD1" w:rsidRPr="00C95274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446" w:type="dxa"/>
            <w:shd w:val="clear" w:color="auto" w:fill="auto"/>
          </w:tcPr>
          <w:p w14:paraId="04BD438B" w14:textId="77777777" w:rsidR="00C64BD1" w:rsidRPr="006B07E9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640" w:type="dxa"/>
            <w:gridSpan w:val="12"/>
          </w:tcPr>
          <w:p w14:paraId="6BD4DAC6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4DDB" w:rsidRPr="006B07E9" w14:paraId="2EBC87B2" w14:textId="77777777" w:rsidTr="00474DDB">
        <w:trPr>
          <w:trHeight w:val="261"/>
        </w:trPr>
        <w:tc>
          <w:tcPr>
            <w:tcW w:w="3224" w:type="dxa"/>
            <w:shd w:val="clear" w:color="auto" w:fill="auto"/>
          </w:tcPr>
          <w:p w14:paraId="474891FE" w14:textId="77777777" w:rsidR="00474DDB" w:rsidRPr="00C95274" w:rsidRDefault="00474DDB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52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46" w:type="dxa"/>
            <w:shd w:val="clear" w:color="auto" w:fill="auto"/>
          </w:tcPr>
          <w:p w14:paraId="461589C6" w14:textId="77777777" w:rsidR="00474DDB" w:rsidRPr="006B07E9" w:rsidRDefault="00474DDB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535C3A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05FB1A" w14:textId="77777777" w:rsidR="00474DDB" w:rsidRPr="006B07E9" w:rsidRDefault="00474DDB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5F3613F" w14:textId="77777777" w:rsidR="00474DDB" w:rsidRPr="00153042" w:rsidRDefault="00474DDB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6925D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89E9E1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DE2C63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59AF07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C69F2" w14:textId="77777777" w:rsidR="00474DDB" w:rsidRPr="006B07E9" w:rsidRDefault="00474DDB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9950EB" w14:textId="77777777" w:rsidR="00474DDB" w:rsidRPr="006B07E9" w:rsidRDefault="00474DDB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1FF57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E6DA0BE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4DDB" w:rsidRPr="006B07E9" w14:paraId="2AFC42B7" w14:textId="77777777" w:rsidTr="00474DDB">
        <w:trPr>
          <w:trHeight w:val="261"/>
        </w:trPr>
        <w:tc>
          <w:tcPr>
            <w:tcW w:w="3224" w:type="dxa"/>
            <w:shd w:val="clear" w:color="auto" w:fill="auto"/>
          </w:tcPr>
          <w:p w14:paraId="5A802125" w14:textId="77777777" w:rsidR="00474DDB" w:rsidRPr="00C95274" w:rsidRDefault="00474DDB" w:rsidP="00BE49A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527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446" w:type="dxa"/>
            <w:shd w:val="clear" w:color="auto" w:fill="auto"/>
          </w:tcPr>
          <w:p w14:paraId="0084673B" w14:textId="77777777" w:rsidR="00474DDB" w:rsidRPr="006B07E9" w:rsidRDefault="00474DDB" w:rsidP="00BE49A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78ED4A" w14:textId="6DCA00B5" w:rsidR="00474DDB" w:rsidRPr="006B07E9" w:rsidRDefault="00474DDB" w:rsidP="00BE1B1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4342C31" w14:textId="77777777" w:rsidR="00474DDB" w:rsidRPr="006B07E9" w:rsidRDefault="00474DDB" w:rsidP="00BE49A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4072E8B" w14:textId="1D0507DC" w:rsidR="00474DDB" w:rsidRPr="00153042" w:rsidRDefault="00474DDB" w:rsidP="00BE49A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72914666" w14:textId="77777777" w:rsidR="00474DDB" w:rsidRPr="006B07E9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46AC94" w14:textId="643F4BA3" w:rsidR="00474DDB" w:rsidRPr="00767552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67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579331" w14:textId="77777777" w:rsidR="00474DDB" w:rsidRPr="00767552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B68814" w14:textId="5FDD221E" w:rsidR="00474DDB" w:rsidRPr="00767552" w:rsidRDefault="00474DDB" w:rsidP="00BE49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B8F59D5" w14:textId="77777777" w:rsidR="00474DDB" w:rsidRPr="00767552" w:rsidRDefault="00474DDB" w:rsidP="00BE49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760FE2" w14:textId="40E5014C" w:rsidR="00474DDB" w:rsidRPr="00767552" w:rsidRDefault="00474DDB" w:rsidP="00BE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67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4BF9DD" w14:textId="77777777" w:rsidR="00474DDB" w:rsidRPr="006B07E9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6BD65EF" w14:textId="19152445" w:rsidR="00474DDB" w:rsidRPr="006B07E9" w:rsidRDefault="00474DDB" w:rsidP="00BE49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74DDB" w:rsidRPr="006B07E9" w14:paraId="09F8CF06" w14:textId="77777777" w:rsidTr="00474DDB">
        <w:trPr>
          <w:trHeight w:val="261"/>
        </w:trPr>
        <w:tc>
          <w:tcPr>
            <w:tcW w:w="3224" w:type="dxa"/>
            <w:shd w:val="clear" w:color="auto" w:fill="auto"/>
          </w:tcPr>
          <w:p w14:paraId="2A98257F" w14:textId="77777777" w:rsidR="00474DDB" w:rsidRPr="00C95274" w:rsidRDefault="00474DDB" w:rsidP="00BE49A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527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446" w:type="dxa"/>
            <w:shd w:val="clear" w:color="auto" w:fill="auto"/>
          </w:tcPr>
          <w:p w14:paraId="29E349C3" w14:textId="77777777" w:rsidR="00474DDB" w:rsidRPr="006B07E9" w:rsidRDefault="00474DDB" w:rsidP="00BE49A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918267" w14:textId="23798CD1" w:rsidR="00474DDB" w:rsidRPr="00400091" w:rsidRDefault="00474DDB" w:rsidP="00BE49A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400091"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236" w:type="dxa"/>
            <w:shd w:val="clear" w:color="auto" w:fill="auto"/>
          </w:tcPr>
          <w:p w14:paraId="5C44649C" w14:textId="77777777" w:rsidR="00474DDB" w:rsidRPr="006B07E9" w:rsidRDefault="00474DDB" w:rsidP="00BE49A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C8938F6" w14:textId="2965BDF8" w:rsidR="00474DDB" w:rsidRPr="00153042" w:rsidRDefault="00474DDB" w:rsidP="00BE49A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236" w:type="dxa"/>
          </w:tcPr>
          <w:p w14:paraId="275AEFAA" w14:textId="77777777" w:rsidR="00474DDB" w:rsidRPr="006B07E9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A90C5F" w14:textId="6B45A812" w:rsidR="00474DDB" w:rsidRPr="00767552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675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4C7A84" w14:textId="77777777" w:rsidR="00474DDB" w:rsidRPr="00767552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050A45" w14:textId="08458291" w:rsidR="00474DDB" w:rsidRPr="00767552" w:rsidRDefault="00474DDB" w:rsidP="00BE49A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236" w:type="dxa"/>
          </w:tcPr>
          <w:p w14:paraId="7767DDB1" w14:textId="77777777" w:rsidR="00474DDB" w:rsidRPr="00767552" w:rsidRDefault="00474DDB" w:rsidP="00BE49A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B0CD54" w14:textId="0723CC6E" w:rsidR="00474DDB" w:rsidRPr="00767552" w:rsidRDefault="00474DDB" w:rsidP="00BE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C1FD70" w14:textId="77777777" w:rsidR="00474DDB" w:rsidRPr="006B07E9" w:rsidRDefault="00474DDB" w:rsidP="00BE49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8247712" w14:textId="5B1D1E64" w:rsidR="00474DDB" w:rsidRPr="006B07E9" w:rsidRDefault="00474DDB" w:rsidP="00BE49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</w:tr>
      <w:tr w:rsidR="00474DDB" w:rsidRPr="006B07E9" w14:paraId="71BED876" w14:textId="77777777" w:rsidTr="00474DDB">
        <w:trPr>
          <w:trHeight w:val="261"/>
        </w:trPr>
        <w:tc>
          <w:tcPr>
            <w:tcW w:w="3224" w:type="dxa"/>
            <w:shd w:val="clear" w:color="auto" w:fill="auto"/>
          </w:tcPr>
          <w:p w14:paraId="292AD8B8" w14:textId="77777777" w:rsidR="00474DDB" w:rsidRPr="006B07E9" w:rsidRDefault="00474DDB" w:rsidP="00C64BD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46" w:type="dxa"/>
            <w:shd w:val="clear" w:color="auto" w:fill="auto"/>
          </w:tcPr>
          <w:p w14:paraId="6BC8E5E1" w14:textId="77777777" w:rsidR="00474DDB" w:rsidRPr="006B07E9" w:rsidRDefault="00474DDB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7DD2E" w14:textId="0C98593E" w:rsidR="00474DDB" w:rsidRPr="00400091" w:rsidRDefault="00474DDB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009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1,046</w:t>
            </w:r>
            <w:r w:rsidRPr="0040009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5CEBAD" w14:textId="77777777" w:rsidR="00474DDB" w:rsidRPr="006B07E9" w:rsidRDefault="00474DDB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6FDED" w14:textId="5D620673" w:rsidR="00474DDB" w:rsidRPr="00153042" w:rsidRDefault="00474DDB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(1,046)</w:t>
            </w:r>
          </w:p>
        </w:tc>
        <w:tc>
          <w:tcPr>
            <w:tcW w:w="236" w:type="dxa"/>
          </w:tcPr>
          <w:p w14:paraId="6DB83E8B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0444558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51BB4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A4C752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7F6317" w14:textId="77777777" w:rsidR="00474DDB" w:rsidRPr="006B07E9" w:rsidRDefault="00474DDB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093C14" w14:textId="77777777" w:rsidR="00474DDB" w:rsidRPr="006B07E9" w:rsidRDefault="00474DDB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52931F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9E2ED84" w14:textId="77777777" w:rsidR="00474DDB" w:rsidRPr="006B07E9" w:rsidRDefault="00474DDB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61482C3" w14:textId="6E11459B" w:rsidR="00C64BD1" w:rsidRDefault="00C6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7A83F86" w14:textId="77777777" w:rsidR="00C64BD1" w:rsidRDefault="00C6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446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08"/>
        <w:gridCol w:w="6"/>
      </w:tblGrid>
      <w:tr w:rsidR="00C64BD1" w:rsidRPr="00F61C23" w14:paraId="3FBC2F69" w14:textId="77777777" w:rsidTr="00472D1C">
        <w:trPr>
          <w:gridAfter w:val="1"/>
          <w:wAfter w:w="6" w:type="dxa"/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1911840F" w14:textId="77777777" w:rsidR="00C64BD1" w:rsidRPr="00F61C23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634" w:type="dxa"/>
            <w:gridSpan w:val="11"/>
            <w:vAlign w:val="bottom"/>
          </w:tcPr>
          <w:p w14:paraId="5003E02E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64BD1" w:rsidRPr="00F61C23" w14:paraId="37AA977D" w14:textId="77777777" w:rsidTr="00472D1C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31739BCC" w14:textId="77777777" w:rsidR="00C64BD1" w:rsidRPr="00F61C23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B2CB3FB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D0179FA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CB144D5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2D1C" w:rsidRPr="00F61C23" w14:paraId="04698887" w14:textId="77777777" w:rsidTr="00472D1C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268276D8" w14:textId="77777777" w:rsidR="00472D1C" w:rsidRPr="00F61C23" w:rsidRDefault="00472D1C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46" w:type="dxa"/>
            <w:shd w:val="clear" w:color="auto" w:fill="auto"/>
            <w:vAlign w:val="bottom"/>
          </w:tcPr>
          <w:p w14:paraId="76160D8A" w14:textId="77777777" w:rsidR="00472D1C" w:rsidRPr="00F61C23" w:rsidRDefault="00472D1C" w:rsidP="00C64BD1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7125581" w14:textId="77777777" w:rsidR="00472D1C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2566FEC5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489B49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3247E33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A0A11CB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F59531E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0D6837D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07F00DE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3510FCD" w14:textId="77777777" w:rsidR="00472D1C" w:rsidRPr="00F61C23" w:rsidRDefault="00472D1C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7D817E5" w14:textId="77777777" w:rsidR="00472D1C" w:rsidRPr="00F61C23" w:rsidRDefault="00472D1C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8197FA9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5435D93" w14:textId="77777777" w:rsidR="00472D1C" w:rsidRPr="00F61C23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4BD1" w:rsidRPr="00F61C23" w14:paraId="4E1CA944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5FA75864" w14:textId="77777777" w:rsidR="00C64BD1" w:rsidRPr="00F61C23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446" w:type="dxa"/>
            <w:shd w:val="clear" w:color="auto" w:fill="auto"/>
          </w:tcPr>
          <w:p w14:paraId="31F6DAC2" w14:textId="77777777" w:rsidR="00C64BD1" w:rsidRPr="00F61C23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640" w:type="dxa"/>
            <w:gridSpan w:val="12"/>
          </w:tcPr>
          <w:p w14:paraId="66330390" w14:textId="77777777" w:rsidR="00C64BD1" w:rsidRPr="00F61C23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2D1C" w:rsidRPr="00F61C23" w14:paraId="1305423B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25EE43F2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46" w:type="dxa"/>
            <w:shd w:val="clear" w:color="auto" w:fill="auto"/>
          </w:tcPr>
          <w:p w14:paraId="40B16E03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1D62D6C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997B40" w14:textId="77777777" w:rsidR="00472D1C" w:rsidRPr="00F61C23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9E3ABFD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A0165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245C87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5FE82E9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F0CC49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9C35E" w14:textId="77777777" w:rsidR="00472D1C" w:rsidRPr="00F61C23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28C57C" w14:textId="77777777" w:rsidR="00472D1C" w:rsidRPr="00F61C23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2D2C2B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F044CDA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2D1C" w:rsidRPr="00F61C23" w14:paraId="1A32F7E6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1D3C38FD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446" w:type="dxa"/>
            <w:shd w:val="clear" w:color="auto" w:fill="auto"/>
          </w:tcPr>
          <w:p w14:paraId="2A6307F8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358891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C4E37E" w14:textId="77777777" w:rsidR="00472D1C" w:rsidRPr="00F61C23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688A674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3669538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776075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BC3D8B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9203EA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AD231E" w14:textId="77777777" w:rsidR="00472D1C" w:rsidRPr="00F61C23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028FA28" w14:textId="77777777" w:rsidR="00472D1C" w:rsidRPr="00F61C23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11BC94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67C50C1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72D1C" w:rsidRPr="00F61C23" w14:paraId="376066B5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305CE8BB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446" w:type="dxa"/>
            <w:shd w:val="clear" w:color="auto" w:fill="auto"/>
          </w:tcPr>
          <w:p w14:paraId="77590DEB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E77F538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074121" w14:textId="77777777" w:rsidR="00472D1C" w:rsidRPr="00F61C23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42B54DE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638C88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132CF9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B1380E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C044A3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515C2A3" w14:textId="77777777" w:rsidR="00472D1C" w:rsidRPr="00F61C23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D89B24" w14:textId="77777777" w:rsidR="00472D1C" w:rsidRPr="00F61C23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C4A033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042A27D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72D1C" w:rsidRPr="00F61C23" w14:paraId="1444B739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08510AAB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46" w:type="dxa"/>
            <w:shd w:val="clear" w:color="auto" w:fill="auto"/>
          </w:tcPr>
          <w:p w14:paraId="2812FE97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DB0BB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31F9E2" w14:textId="77777777" w:rsidR="00472D1C" w:rsidRPr="00F61C23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7651" w14:textId="54743B78" w:rsidR="00472D1C" w:rsidRPr="00F61C23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6BCB700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C54FF9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C99B62F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EF01CB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48A1F" w14:textId="77777777" w:rsidR="00472D1C" w:rsidRPr="00F61C23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D3A064" w14:textId="77777777" w:rsidR="00472D1C" w:rsidRPr="00F61C23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BCE558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5B74E53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2D1C" w:rsidRPr="00F61C23" w14:paraId="1D1FA1B7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2B35BCEE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6" w:type="dxa"/>
            <w:shd w:val="clear" w:color="auto" w:fill="auto"/>
          </w:tcPr>
          <w:p w14:paraId="479DCB48" w14:textId="77777777" w:rsidR="00472D1C" w:rsidRPr="00F61C23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B8C5450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8B3BA9" w14:textId="77777777" w:rsidR="00472D1C" w:rsidRPr="00F61C23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E00D58F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0DA56B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38FC4E0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D809864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633E6C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5E8614" w14:textId="77777777" w:rsidR="00472D1C" w:rsidRPr="00F61C23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4AAD17" w14:textId="77777777" w:rsidR="00472D1C" w:rsidRPr="00F61C23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DF4711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7B60661" w14:textId="77777777" w:rsidR="00472D1C" w:rsidRPr="00F61C23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18BA14D" w14:textId="77777777" w:rsidR="00C64BD1" w:rsidRPr="006C06DD" w:rsidRDefault="00C64BD1" w:rsidP="006C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4"/>
        <w:gridCol w:w="2446"/>
        <w:gridCol w:w="1620"/>
        <w:gridCol w:w="236"/>
        <w:gridCol w:w="138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C64BD1" w:rsidRPr="006B07E9" w14:paraId="0106D120" w14:textId="77777777" w:rsidTr="00472D1C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5F12A7E5" w14:textId="77777777" w:rsidR="00C64BD1" w:rsidRPr="006B07E9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640" w:type="dxa"/>
            <w:gridSpan w:val="11"/>
            <w:vAlign w:val="bottom"/>
          </w:tcPr>
          <w:p w14:paraId="69BFE025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4BD1" w:rsidRPr="006B07E9" w14:paraId="1C30E0EF" w14:textId="77777777" w:rsidTr="00472D1C">
        <w:trPr>
          <w:trHeight w:val="261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7D915864" w14:textId="77777777" w:rsidR="00C64BD1" w:rsidRPr="006B07E9" w:rsidRDefault="00C64BD1" w:rsidP="00C64BD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BF8F521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8E0E1A9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63DCEBC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2D1C" w:rsidRPr="006B07E9" w14:paraId="4022AF25" w14:textId="77777777" w:rsidTr="00472D1C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A31F41D" w14:textId="77777777" w:rsidR="00472D1C" w:rsidRPr="006B07E9" w:rsidRDefault="00472D1C" w:rsidP="00C64BD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226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605F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46" w:type="dxa"/>
            <w:shd w:val="clear" w:color="auto" w:fill="auto"/>
            <w:vAlign w:val="bottom"/>
          </w:tcPr>
          <w:p w14:paraId="096EB45C" w14:textId="77777777" w:rsidR="00472D1C" w:rsidRPr="006B07E9" w:rsidRDefault="00472D1C" w:rsidP="00C64BD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709ED42" w14:textId="77777777" w:rsidR="00472D1C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เครื่องมือทางการเงิน </w:t>
            </w:r>
          </w:p>
          <w:p w14:paraId="52DFF3E3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ที่วัดด้วย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9C2F7E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33FF1E6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72FD09B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062B229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5599F4B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40D643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6B07E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468B642" w14:textId="77777777" w:rsidR="00472D1C" w:rsidRPr="006B07E9" w:rsidRDefault="00472D1C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24EDB9" w14:textId="77777777" w:rsidR="00472D1C" w:rsidRPr="006B07E9" w:rsidRDefault="00472D1C" w:rsidP="00C64BD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C605F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C0B3B1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BA4CD8" w14:textId="77777777" w:rsidR="00472D1C" w:rsidRPr="006B07E9" w:rsidRDefault="00472D1C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4BD1" w:rsidRPr="006B07E9" w14:paraId="005F219C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0DA5EC86" w14:textId="77777777" w:rsidR="00C64BD1" w:rsidRPr="006B07E9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446" w:type="dxa"/>
            <w:shd w:val="clear" w:color="auto" w:fill="auto"/>
          </w:tcPr>
          <w:p w14:paraId="316F7F23" w14:textId="77777777" w:rsidR="00C64BD1" w:rsidRPr="006B07E9" w:rsidRDefault="00C64BD1" w:rsidP="00C64BD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640" w:type="dxa"/>
            <w:gridSpan w:val="11"/>
          </w:tcPr>
          <w:p w14:paraId="1D6D2CDF" w14:textId="77777777" w:rsidR="00C64BD1" w:rsidRPr="006B07E9" w:rsidRDefault="00C64BD1" w:rsidP="00C64B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B07E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2D1C" w:rsidRPr="006B07E9" w14:paraId="2095B6D0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2F9BC302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46" w:type="dxa"/>
            <w:shd w:val="clear" w:color="auto" w:fill="auto"/>
          </w:tcPr>
          <w:p w14:paraId="0595006B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03DB06F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A66892" w14:textId="77777777" w:rsidR="00472D1C" w:rsidRPr="006B07E9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B3D1EB0" w14:textId="77777777" w:rsidR="00472D1C" w:rsidRPr="00153042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CF2146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3C6460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E3B0EE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C07969F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A047E" w14:textId="77777777" w:rsidR="00472D1C" w:rsidRPr="006B07E9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FB0820" w14:textId="77777777" w:rsidR="00472D1C" w:rsidRPr="006B07E9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38FDD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62DBC4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2D1C" w:rsidRPr="006B07E9" w14:paraId="0FE92D28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407EB435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446" w:type="dxa"/>
            <w:shd w:val="clear" w:color="auto" w:fill="auto"/>
          </w:tcPr>
          <w:p w14:paraId="57D42833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117094B" w14:textId="77777777" w:rsidR="00472D1C" w:rsidRPr="006B07E9" w:rsidRDefault="00472D1C" w:rsidP="00024ED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CC30C6" w14:textId="77777777" w:rsidR="00472D1C" w:rsidRPr="006B07E9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6ABCEEB" w14:textId="77777777" w:rsidR="00472D1C" w:rsidRPr="00153042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82DC68B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26982D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A8D80E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756589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C4E114" w14:textId="77777777" w:rsidR="00472D1C" w:rsidRPr="006B07E9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FBB1D3" w14:textId="77777777" w:rsidR="00472D1C" w:rsidRPr="006B07E9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E1EBA2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319629E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72D1C" w:rsidRPr="006B07E9" w14:paraId="6A657FBE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7F761545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07E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446" w:type="dxa"/>
            <w:shd w:val="clear" w:color="auto" w:fill="auto"/>
          </w:tcPr>
          <w:p w14:paraId="701AEBAE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D0568A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94CE5C" w14:textId="77777777" w:rsidR="00472D1C" w:rsidRPr="006B07E9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F6377EA" w14:textId="77777777" w:rsidR="00472D1C" w:rsidRPr="00153042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FC2B17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0DFE74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E76D9A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646F09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60467B1" w14:textId="77777777" w:rsidR="00472D1C" w:rsidRPr="006B07E9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0AA65A" w14:textId="77777777" w:rsidR="00472D1C" w:rsidRPr="006B07E9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9C9540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B1687D3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72D1C" w:rsidRPr="006B07E9" w14:paraId="0B8D8280" w14:textId="77777777" w:rsidTr="00472D1C">
        <w:trPr>
          <w:trHeight w:val="261"/>
        </w:trPr>
        <w:tc>
          <w:tcPr>
            <w:tcW w:w="3224" w:type="dxa"/>
            <w:shd w:val="clear" w:color="auto" w:fill="auto"/>
          </w:tcPr>
          <w:p w14:paraId="52E290E9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7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46" w:type="dxa"/>
            <w:shd w:val="clear" w:color="auto" w:fill="auto"/>
          </w:tcPr>
          <w:p w14:paraId="58DE2245" w14:textId="77777777" w:rsidR="00472D1C" w:rsidRPr="006B07E9" w:rsidRDefault="00472D1C" w:rsidP="00C64BD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92EC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129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724A1E" w14:textId="77777777" w:rsidR="00472D1C" w:rsidRPr="006B07E9" w:rsidRDefault="00472D1C" w:rsidP="00C64BD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81297" w14:textId="1045E58C" w:rsidR="00472D1C" w:rsidRPr="00153042" w:rsidRDefault="00472D1C" w:rsidP="00C64BD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2" w:right="-3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605F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129</w:t>
            </w:r>
            <w:r w:rsidRPr="0015304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7DE4C7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BE696E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DF7135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06ECB4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35ED4" w14:textId="77777777" w:rsidR="00472D1C" w:rsidRPr="006B07E9" w:rsidRDefault="00472D1C" w:rsidP="00C64BD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49AFA6" w14:textId="77777777" w:rsidR="00472D1C" w:rsidRPr="006B07E9" w:rsidRDefault="00472D1C" w:rsidP="00C6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45BD4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3A3BCC5" w14:textId="77777777" w:rsidR="00472D1C" w:rsidRPr="006B07E9" w:rsidRDefault="00472D1C" w:rsidP="00C64B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AAF8C45" w14:textId="6CDC1840" w:rsidR="0041602A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29B4CC1" w14:textId="77777777" w:rsidR="00C64BD1" w:rsidRPr="009433A9" w:rsidRDefault="00C6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246D7A1" w14:textId="10990FA5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A69D6F" w14:textId="77777777" w:rsidR="00156259" w:rsidRDefault="00156259" w:rsidP="00156259">
      <w:pPr>
        <w:shd w:val="clear" w:color="auto" w:fill="FFFFFF" w:themeFill="background1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C434E2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Pr="00C434E2">
        <w:rPr>
          <w:rFonts w:ascii="Angsana New" w:hAnsi="Angsana New"/>
          <w:sz w:val="30"/>
          <w:szCs w:val="30"/>
        </w:rPr>
        <w:t>31</w:t>
      </w:r>
      <w:r w:rsidRPr="00C434E2">
        <w:rPr>
          <w:rFonts w:ascii="Angsana New" w:hAnsi="Angsana New"/>
          <w:sz w:val="30"/>
          <w:szCs w:val="30"/>
          <w:cs/>
        </w:rPr>
        <w:t xml:space="preserve"> ม</w:t>
      </w:r>
      <w:r w:rsidRPr="00C434E2">
        <w:rPr>
          <w:rFonts w:ascii="Angsana New" w:hAnsi="Angsana New" w:hint="cs"/>
          <w:sz w:val="30"/>
          <w:szCs w:val="30"/>
          <w:cs/>
        </w:rPr>
        <w:t>ีนาคม</w:t>
      </w:r>
      <w:r w:rsidRPr="00C434E2">
        <w:rPr>
          <w:rFonts w:ascii="Angsana New" w:hAnsi="Angsana New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</w:rPr>
        <w:t>2565</w:t>
      </w:r>
      <w:r w:rsidRPr="00C434E2">
        <w:rPr>
          <w:rFonts w:ascii="Angsana New" w:hAnsi="Angsana New"/>
          <w:sz w:val="30"/>
          <w:szCs w:val="30"/>
          <w:cs/>
        </w:rPr>
        <w:t xml:space="preserve"> ส่วนมากมาจากอัตราดอกเบี้ย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</w:rPr>
        <w:t>THBFIX</w:t>
      </w:r>
      <w:r w:rsidRPr="00C434E2">
        <w:rPr>
          <w:rFonts w:ascii="Angsana New" w:hAnsi="Angsana New"/>
          <w:sz w:val="30"/>
          <w:szCs w:val="30"/>
          <w:cs/>
        </w:rPr>
        <w:t xml:space="preserve"> โดยอัตราดอกเบี้ยอ้างอิงทางเลือกสำหรับ </w:t>
      </w:r>
      <w:r w:rsidRPr="00C434E2">
        <w:rPr>
          <w:rFonts w:ascii="Angsana New" w:hAnsi="Angsana New"/>
          <w:sz w:val="30"/>
          <w:szCs w:val="30"/>
        </w:rPr>
        <w:t xml:space="preserve">THBFIX </w:t>
      </w:r>
      <w:r w:rsidRPr="00C434E2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C434E2">
        <w:rPr>
          <w:rFonts w:ascii="Angsana New" w:hAnsi="Angsana New"/>
          <w:sz w:val="30"/>
          <w:szCs w:val="30"/>
        </w:rPr>
        <w:t>Fallback (THBFIX)</w:t>
      </w:r>
      <w:r w:rsidRPr="00C434E2">
        <w:rPr>
          <w:rFonts w:ascii="Angsana New" w:hAnsi="Angsana New" w:hint="cs"/>
          <w:sz w:val="30"/>
          <w:szCs w:val="30"/>
          <w:cs/>
        </w:rPr>
        <w:t xml:space="preserve"> </w:t>
      </w:r>
      <w:r w:rsidRPr="00C434E2">
        <w:rPr>
          <w:rFonts w:ascii="Angsana New" w:hAnsi="Angsana New"/>
          <w:sz w:val="30"/>
          <w:szCs w:val="30"/>
          <w:cs/>
        </w:rPr>
        <w:t>กลุ่มบริษัทวางแผนที่จะปรับปรุงเงื่อนไขของสัญญา</w:t>
      </w:r>
      <w:r w:rsidRPr="00C434E2">
        <w:rPr>
          <w:rFonts w:ascii="Angsana New" w:hAnsi="Angsana New" w:hint="cs"/>
          <w:sz w:val="30"/>
          <w:szCs w:val="30"/>
          <w:cs/>
        </w:rPr>
        <w:t>ใน</w:t>
      </w:r>
      <w:r w:rsidRPr="00C434E2">
        <w:rPr>
          <w:rFonts w:ascii="Angsana New" w:hAnsi="Angsana New"/>
          <w:sz w:val="30"/>
          <w:szCs w:val="30"/>
          <w:cs/>
        </w:rPr>
        <w:t xml:space="preserve">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C434E2">
        <w:rPr>
          <w:rFonts w:ascii="Angsana New" w:hAnsi="Angsana New"/>
          <w:sz w:val="30"/>
          <w:szCs w:val="30"/>
        </w:rPr>
        <w:t>2565</w:t>
      </w:r>
    </w:p>
    <w:p w14:paraId="005A7FC7" w14:textId="2AE4AB78" w:rsidR="00C02B95" w:rsidRPr="006C06DD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FF0B2DC" w14:textId="77777777" w:rsidR="00FF30DF" w:rsidRPr="00E65182" w:rsidRDefault="00BF37A4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518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E6518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E6518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E65182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6C06DD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7614F893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61E17"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7756D61C" w:rsidR="00536876" w:rsidRPr="00E65182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2B0094DF" w:rsidR="006D14E8" w:rsidRPr="00E802C9" w:rsidRDefault="00E802C9" w:rsidP="006D14E8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225,122</w:t>
            </w:r>
          </w:p>
        </w:tc>
        <w:tc>
          <w:tcPr>
            <w:tcW w:w="130" w:type="pct"/>
          </w:tcPr>
          <w:p w14:paraId="6510EFA0" w14:textId="77777777" w:rsidR="006D14E8" w:rsidRPr="00E65182" w:rsidRDefault="006D14E8" w:rsidP="006D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763DC853" w:rsidR="006D14E8" w:rsidRPr="00E802C9" w:rsidRDefault="00E802C9" w:rsidP="00E802C9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183,378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6CCC8382" w:rsidR="00EF452B" w:rsidRPr="00E65182" w:rsidRDefault="00E65182" w:rsidP="00EE7B0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32,185</w:t>
            </w:r>
          </w:p>
        </w:tc>
        <w:tc>
          <w:tcPr>
            <w:tcW w:w="130" w:type="pct"/>
          </w:tcPr>
          <w:p w14:paraId="376177A2" w14:textId="77777777" w:rsidR="00EF452B" w:rsidRPr="00E65182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0AF0AD3F" w:rsidR="00EF452B" w:rsidRPr="00E65182" w:rsidRDefault="00E65182" w:rsidP="00E802C9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25,154</w:t>
            </w:r>
          </w:p>
        </w:tc>
      </w:tr>
      <w:tr w:rsidR="00EF452B" w:rsidRPr="00E65182" w14:paraId="50B14F3B" w14:textId="77777777" w:rsidTr="006D108A">
        <w:tc>
          <w:tcPr>
            <w:tcW w:w="3106" w:type="pct"/>
          </w:tcPr>
          <w:p w14:paraId="3D02BC7D" w14:textId="3F9AA21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25E4A57A" w:rsidR="00EF452B" w:rsidRPr="00E802C9" w:rsidRDefault="00E65182" w:rsidP="00EF452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11,167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E65182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500125EE" w:rsidR="00EF452B" w:rsidRPr="00E802C9" w:rsidRDefault="00E65182" w:rsidP="00E802C9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2,294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434B87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11F3746A" w:rsidR="00EF452B" w:rsidRPr="00E802C9" w:rsidRDefault="00E65182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</w:t>
            </w:r>
            <w:r w:rsidR="00E802C9"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0" w:type="pct"/>
          </w:tcPr>
          <w:p w14:paraId="043F85F7" w14:textId="77777777" w:rsidR="00EF452B" w:rsidRPr="00E65182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17651D37" w:rsidR="00EF452B" w:rsidRPr="00E802C9" w:rsidRDefault="00E65182" w:rsidP="00E802C9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</w:t>
            </w:r>
            <w:r w:rsidR="00E802C9" w:rsidRPr="00E802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12C482B6" w:rsidR="00EF452B" w:rsidRPr="009433A9" w:rsidRDefault="00E802C9" w:rsidP="00EF452B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270,697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7959209B" w:rsidR="00EF452B" w:rsidRPr="00EA1D20" w:rsidRDefault="00E802C9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212,687</w:t>
            </w:r>
          </w:p>
        </w:tc>
      </w:tr>
    </w:tbl>
    <w:p w14:paraId="24A56BA6" w14:textId="77777777" w:rsidR="00277B7E" w:rsidRPr="006C06DD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/>
          <w:sz w:val="30"/>
          <w:szCs w:val="30"/>
        </w:rPr>
      </w:pPr>
    </w:p>
    <w:p w14:paraId="37BC9EFC" w14:textId="7B75E727" w:rsidR="00F06B11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Pr="006C06DD" w:rsidRDefault="00C6080F" w:rsidP="00C608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90"/>
        <w:jc w:val="thaiDistribute"/>
        <w:rPr>
          <w:rFonts w:ascii="Angsana New" w:hAnsi="Angsana New"/>
          <w:b/>
          <w:sz w:val="30"/>
          <w:szCs w:val="30"/>
        </w:rPr>
      </w:pPr>
    </w:p>
    <w:p w14:paraId="399981B9" w14:textId="32FAEBFA" w:rsidR="007463E5" w:rsidRDefault="007463E5" w:rsidP="00171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35F6">
        <w:rPr>
          <w:rFonts w:ascii="Angsana New" w:hAnsi="Angsana New"/>
          <w:sz w:val="30"/>
          <w:szCs w:val="30"/>
          <w:cs/>
        </w:rPr>
        <w:t xml:space="preserve">ในปี </w:t>
      </w:r>
      <w:r w:rsidRPr="00C605FF">
        <w:rPr>
          <w:rFonts w:ascii="Angsana New" w:hAnsi="Angsana New"/>
          <w:sz w:val="30"/>
          <w:szCs w:val="30"/>
        </w:rPr>
        <w:t>2562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235F6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C605FF">
        <w:rPr>
          <w:rFonts w:ascii="Angsana New" w:hAnsi="Angsana New"/>
          <w:sz w:val="30"/>
          <w:szCs w:val="30"/>
        </w:rPr>
        <w:t>22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มีนาคม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บริษัทได้รับ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คำวินิจฉัยจากคณะอนุญาโตตุลาการให้บริษัทเป็นผู้ชนะคดีข้อพิพาทดังกล่าว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โดยให้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C605FF">
        <w:rPr>
          <w:rFonts w:ascii="Angsana New" w:hAnsi="Angsana New"/>
          <w:sz w:val="30"/>
          <w:szCs w:val="30"/>
        </w:rPr>
        <w:t>40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71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>ล้านบาท</w:t>
      </w:r>
      <w:r w:rsidR="00171FE9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ให้แก่บริษัทพร้อมทั้งดอกเบี้ยร้อยละ </w:t>
      </w:r>
      <w:r w:rsidRPr="00C605FF">
        <w:rPr>
          <w:rFonts w:ascii="Angsana New" w:hAnsi="Angsana New"/>
          <w:sz w:val="30"/>
          <w:szCs w:val="30"/>
        </w:rPr>
        <w:t>7</w:t>
      </w:r>
      <w:r w:rsidRPr="00E235F6">
        <w:rPr>
          <w:rFonts w:ascii="Angsana New" w:hAnsi="Angsana New"/>
          <w:sz w:val="30"/>
          <w:szCs w:val="30"/>
        </w:rPr>
        <w:t>.</w:t>
      </w:r>
      <w:r w:rsidRPr="00C605FF">
        <w:rPr>
          <w:rFonts w:ascii="Angsana New" w:hAnsi="Angsana New"/>
          <w:sz w:val="30"/>
          <w:szCs w:val="30"/>
        </w:rPr>
        <w:t>5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ต่อปีนับจากวันถัดจากวันเสนอข้อพิพาทจนถึงวันที่ </w:t>
      </w:r>
      <w:r w:rsidRPr="00E235F6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/>
          <w:sz w:val="30"/>
          <w:szCs w:val="30"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E235F6">
        <w:rPr>
          <w:rFonts w:ascii="Angsana New" w:hAnsi="Angsana New"/>
          <w:sz w:val="30"/>
          <w:szCs w:val="30"/>
        </w:rPr>
        <w:t>ECO</w:t>
      </w:r>
      <w:r>
        <w:rPr>
          <w:rFonts w:ascii="Angsana New" w:hAnsi="Angsana New"/>
          <w:sz w:val="30"/>
          <w:szCs w:val="30"/>
        </w:rPr>
        <w:t>R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C605FF">
        <w:rPr>
          <w:rFonts w:ascii="Angsana New" w:hAnsi="Angsana New"/>
          <w:sz w:val="30"/>
          <w:szCs w:val="30"/>
        </w:rPr>
        <w:t>24</w:t>
      </w:r>
      <w:r w:rsidRPr="00E235F6">
        <w:rPr>
          <w:rFonts w:ascii="Angsana New" w:hAnsi="Angsana New"/>
          <w:sz w:val="30"/>
          <w:szCs w:val="30"/>
        </w:rPr>
        <w:t xml:space="preserve"> </w:t>
      </w:r>
      <w:r w:rsidRPr="00E235F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605FF">
        <w:rPr>
          <w:rFonts w:ascii="Angsana New" w:hAnsi="Angsana New"/>
          <w:sz w:val="30"/>
          <w:szCs w:val="30"/>
        </w:rPr>
        <w:t>2564</w:t>
      </w:r>
      <w:r w:rsidRPr="00E235F6">
        <w:rPr>
          <w:rFonts w:ascii="Angsana New" w:hAnsi="Angsana New"/>
          <w:sz w:val="30"/>
          <w:szCs w:val="30"/>
        </w:rPr>
        <w:t xml:space="preserve"> ECO</w:t>
      </w:r>
      <w:r>
        <w:rPr>
          <w:rFonts w:ascii="Angsana New" w:hAnsi="Angsana New"/>
          <w:sz w:val="30"/>
          <w:szCs w:val="30"/>
        </w:rPr>
        <w:t>R</w:t>
      </w:r>
      <w:r w:rsidRPr="00E235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235F6">
        <w:rPr>
          <w:rFonts w:ascii="Angsana New" w:hAnsi="Angsana New"/>
          <w:sz w:val="30"/>
          <w:szCs w:val="30"/>
          <w:cs/>
        </w:rPr>
        <w:t>ได้ยื่นคำร้องเพื่อเพิกถอนคำวินิจฉัยจากคณะอนุญาโตตุลาการต่อศาล</w:t>
      </w:r>
      <w:r w:rsidRPr="001C682F">
        <w:rPr>
          <w:rFonts w:ascii="Angsana New" w:hAnsi="Angsana New"/>
          <w:sz w:val="30"/>
          <w:szCs w:val="30"/>
          <w:cs/>
        </w:rPr>
        <w:t>แพ่ง</w:t>
      </w:r>
      <w:r w:rsidR="00C733B7">
        <w:rPr>
          <w:rFonts w:ascii="Angsana New" w:hAnsi="Angsana New" w:hint="cs"/>
          <w:sz w:val="30"/>
          <w:szCs w:val="30"/>
          <w:cs/>
        </w:rPr>
        <w:t xml:space="preserve"> นอกจากนี้</w:t>
      </w:r>
      <w:r w:rsidRPr="001C682F">
        <w:rPr>
          <w:rFonts w:ascii="Angsana New" w:hAnsi="Angsana New"/>
          <w:sz w:val="30"/>
          <w:szCs w:val="30"/>
          <w:cs/>
        </w:rPr>
        <w:t>บริษัท</w:t>
      </w:r>
      <w:r w:rsidR="00E95407">
        <w:rPr>
          <w:rFonts w:ascii="Angsana New" w:hAnsi="Angsana New" w:hint="cs"/>
          <w:sz w:val="30"/>
          <w:szCs w:val="30"/>
          <w:cs/>
        </w:rPr>
        <w:t>ได้</w:t>
      </w:r>
      <w:r w:rsidR="00E84EFA">
        <w:rPr>
          <w:rFonts w:ascii="Angsana New" w:hAnsi="Angsana New" w:hint="cs"/>
          <w:sz w:val="30"/>
          <w:szCs w:val="30"/>
          <w:cs/>
        </w:rPr>
        <w:t>ยื่น</w:t>
      </w:r>
      <w:r w:rsidR="00C733B7">
        <w:rPr>
          <w:rFonts w:ascii="Angsana New" w:hAnsi="Angsana New" w:hint="cs"/>
          <w:sz w:val="30"/>
          <w:szCs w:val="30"/>
          <w:cs/>
        </w:rPr>
        <w:t>คำร้องต่อ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="00C733B7">
        <w:rPr>
          <w:rFonts w:ascii="Angsana New" w:hAnsi="Angsana New" w:hint="cs"/>
          <w:sz w:val="30"/>
          <w:szCs w:val="30"/>
          <w:cs/>
        </w:rPr>
        <w:t xml:space="preserve">เพื่อยื่นขอบังคับคดีตามคำวินิจฉัยของคณะอนุญาโตตุลาการ </w:t>
      </w:r>
      <w:r w:rsidRPr="001C682F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1C682F">
        <w:rPr>
          <w:rFonts w:ascii="Angsana New" w:hAnsi="Angsana New"/>
          <w:sz w:val="30"/>
          <w:szCs w:val="30"/>
        </w:rPr>
        <w:t xml:space="preserve">12 </w:t>
      </w:r>
      <w:r w:rsidRPr="001C68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C682F">
        <w:rPr>
          <w:rFonts w:ascii="Angsana New" w:hAnsi="Angsana New"/>
          <w:sz w:val="30"/>
          <w:szCs w:val="30"/>
        </w:rPr>
        <w:t xml:space="preserve">2565 </w:t>
      </w:r>
      <w:r w:rsidRPr="001C682F">
        <w:rPr>
          <w:rFonts w:ascii="Angsana New" w:hAnsi="Angsana New"/>
          <w:sz w:val="30"/>
          <w:szCs w:val="30"/>
          <w:cs/>
        </w:rPr>
        <w:t>ศาลทรัพย์สินทางปัญญาและการค้าระหว่างประเทศกลาง</w:t>
      </w:r>
      <w:r w:rsidRPr="001C682F">
        <w:rPr>
          <w:rFonts w:ascii="Angsana New" w:hAnsi="Angsana New" w:hint="cs"/>
          <w:sz w:val="30"/>
          <w:szCs w:val="30"/>
          <w:cs/>
        </w:rPr>
        <w:t>มีคำสั่งให้โอนคดีดังกล่าวไปดำเนินพิจารณาคดี</w:t>
      </w:r>
      <w:r w:rsidR="00F4402F">
        <w:rPr>
          <w:rFonts w:ascii="Angsana New" w:hAnsi="Angsana New" w:hint="cs"/>
          <w:sz w:val="30"/>
          <w:szCs w:val="30"/>
          <w:cs/>
        </w:rPr>
        <w:t>ภาย</w:t>
      </w:r>
      <w:r w:rsidRPr="001C682F">
        <w:rPr>
          <w:rFonts w:ascii="Angsana New" w:hAnsi="Angsana New" w:hint="cs"/>
          <w:sz w:val="30"/>
          <w:szCs w:val="30"/>
          <w:cs/>
        </w:rPr>
        <w:t>ใต้ศาลแพ่ง</w:t>
      </w:r>
      <w:r w:rsidR="001C682F">
        <w:rPr>
          <w:rFonts w:ascii="Angsana New" w:hAnsi="Angsana New"/>
          <w:sz w:val="30"/>
          <w:szCs w:val="30"/>
        </w:rPr>
        <w:t xml:space="preserve"> </w:t>
      </w:r>
      <w:r w:rsidR="001C682F" w:rsidRPr="001C68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682F" w:rsidRPr="001C682F">
        <w:rPr>
          <w:rFonts w:ascii="Angsana New" w:hAnsi="Angsana New"/>
          <w:sz w:val="30"/>
          <w:szCs w:val="30"/>
        </w:rPr>
        <w:t xml:space="preserve">31 </w:t>
      </w:r>
      <w:r w:rsidR="001C682F" w:rsidRPr="001C682F">
        <w:rPr>
          <w:rFonts w:ascii="Angsana New" w:hAnsi="Angsana New"/>
          <w:sz w:val="30"/>
          <w:szCs w:val="30"/>
          <w:cs/>
        </w:rPr>
        <w:t xml:space="preserve">มีนาคม </w:t>
      </w:r>
      <w:r w:rsidR="001C682F" w:rsidRPr="001C682F">
        <w:rPr>
          <w:rFonts w:ascii="Angsana New" w:hAnsi="Angsana New"/>
          <w:sz w:val="30"/>
          <w:szCs w:val="30"/>
        </w:rPr>
        <w:t>2565</w:t>
      </w:r>
      <w:r w:rsidR="00171FE9">
        <w:rPr>
          <w:rFonts w:ascii="Angsana New" w:hAnsi="Angsana New" w:hint="cs"/>
          <w:sz w:val="30"/>
          <w:szCs w:val="30"/>
          <w:cs/>
        </w:rPr>
        <w:t xml:space="preserve"> </w:t>
      </w:r>
      <w:r w:rsidR="001C682F" w:rsidRPr="001C682F">
        <w:rPr>
          <w:rFonts w:ascii="Angsana New" w:hAnsi="Angsana New"/>
          <w:sz w:val="30"/>
          <w:szCs w:val="30"/>
          <w:cs/>
        </w:rPr>
        <w:t>คดี</w:t>
      </w:r>
      <w:r w:rsidR="00C733B7">
        <w:rPr>
          <w:rFonts w:ascii="Angsana New" w:hAnsi="Angsana New" w:hint="cs"/>
          <w:sz w:val="30"/>
          <w:szCs w:val="30"/>
          <w:cs/>
        </w:rPr>
        <w:t>ทั้งหมด</w:t>
      </w:r>
      <w:r w:rsidR="001C682F" w:rsidRPr="001C682F">
        <w:rPr>
          <w:rFonts w:ascii="Angsana New" w:hAnsi="Angsana New"/>
          <w:sz w:val="30"/>
          <w:szCs w:val="30"/>
          <w:cs/>
        </w:rPr>
        <w:t>อยู่ในกระบ</w:t>
      </w:r>
      <w:r w:rsidR="00171FE9">
        <w:rPr>
          <w:rFonts w:ascii="Angsana New" w:hAnsi="Angsana New" w:hint="cs"/>
          <w:sz w:val="30"/>
          <w:szCs w:val="30"/>
          <w:cs/>
        </w:rPr>
        <w:t>ว</w:t>
      </w:r>
      <w:r w:rsidR="001C682F" w:rsidRPr="001C682F">
        <w:rPr>
          <w:rFonts w:ascii="Angsana New" w:hAnsi="Angsana New"/>
          <w:sz w:val="30"/>
          <w:szCs w:val="30"/>
          <w:cs/>
        </w:rPr>
        <w:t>นกา</w:t>
      </w:r>
      <w:r w:rsidR="00C733B7">
        <w:rPr>
          <w:rFonts w:ascii="Angsana New" w:hAnsi="Angsana New" w:hint="cs"/>
          <w:sz w:val="30"/>
          <w:szCs w:val="30"/>
          <w:cs/>
        </w:rPr>
        <w:t>ร</w:t>
      </w:r>
      <w:r w:rsidR="001C682F" w:rsidRPr="001C682F">
        <w:rPr>
          <w:rFonts w:ascii="Angsana New" w:hAnsi="Angsana New"/>
          <w:sz w:val="30"/>
          <w:szCs w:val="30"/>
          <w:cs/>
        </w:rPr>
        <w:t>ทางศาลแพ่ง</w:t>
      </w:r>
    </w:p>
    <w:p w14:paraId="43138BF1" w14:textId="204B77D7" w:rsidR="009E07D5" w:rsidRDefault="009E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9126B61" w14:textId="500E4B58" w:rsidR="007463E5" w:rsidRDefault="007463E5" w:rsidP="00746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color w:val="FF0000"/>
          <w:sz w:val="22"/>
        </w:rPr>
      </w:pPr>
      <w:r w:rsidRPr="00F61C23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ปี </w:t>
      </w:r>
      <w:r w:rsidRPr="00C605FF">
        <w:rPr>
          <w:rFonts w:ascii="Angsana New" w:hAnsi="Angsana New" w:hint="cs"/>
          <w:sz w:val="30"/>
          <w:szCs w:val="30"/>
        </w:rPr>
        <w:t>2563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F61C23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C605FF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/>
          <w:sz w:val="30"/>
          <w:szCs w:val="30"/>
        </w:rPr>
        <w:t>54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ซึ่งได้รับคำตัดสินจากศาลชั้นต้นเมื่อวันที่ </w:t>
      </w:r>
      <w:r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 xml:space="preserve">2564           </w:t>
      </w:r>
      <w:r>
        <w:rPr>
          <w:rFonts w:ascii="Angsana New" w:hAnsi="Angsana New" w:hint="cs"/>
          <w:sz w:val="30"/>
          <w:szCs w:val="30"/>
          <w:cs/>
        </w:rPr>
        <w:t xml:space="preserve">ให้ชำระเงินแก่โจทย์เป็นจำนวนเงิน </w:t>
      </w:r>
      <w:r w:rsidRPr="00C605F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.4</w:t>
      </w:r>
      <w:r w:rsidR="00E9540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โดยรวมดอกเบี้ยล่าช้าเป็นจำนวน</w:t>
      </w:r>
      <w:r w:rsidRPr="00911002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911002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76</w:t>
      </w:r>
      <w:r w:rsidRPr="00911002">
        <w:rPr>
          <w:rFonts w:ascii="Angsana New" w:hAnsi="Angsana New"/>
          <w:sz w:val="30"/>
          <w:szCs w:val="30"/>
        </w:rPr>
        <w:t xml:space="preserve"> </w:t>
      </w:r>
      <w:r w:rsidRPr="00911002">
        <w:rPr>
          <w:rFonts w:ascii="Angsana New" w:hAnsi="Angsana New" w:hint="cs"/>
          <w:sz w:val="30"/>
          <w:szCs w:val="30"/>
          <w:cs/>
        </w:rPr>
        <w:t>ล้า</w:t>
      </w:r>
      <w:r>
        <w:rPr>
          <w:rFonts w:ascii="Angsana New" w:hAnsi="Angsana New" w:hint="cs"/>
          <w:sz w:val="30"/>
          <w:szCs w:val="30"/>
          <w:cs/>
        </w:rPr>
        <w:t xml:space="preserve">นบาท </w:t>
      </w:r>
      <w:r w:rsidR="001C682F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63334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0B374D">
        <w:rPr>
          <w:rFonts w:ascii="Angsana New" w:hAnsi="Angsana New"/>
          <w:sz w:val="30"/>
          <w:szCs w:val="30"/>
        </w:rPr>
        <w:t xml:space="preserve"> </w:t>
      </w:r>
      <w:r w:rsidR="00963334">
        <w:rPr>
          <w:rFonts w:ascii="Angsana New" w:hAnsi="Angsana New" w:hint="cs"/>
          <w:sz w:val="30"/>
          <w:szCs w:val="30"/>
          <w:cs/>
        </w:rPr>
        <w:t xml:space="preserve">บริษัทได้ยื่นอุทธรณ์เมื่อวันที่ </w:t>
      </w:r>
      <w:r w:rsidR="00963334">
        <w:rPr>
          <w:rFonts w:ascii="Angsana New" w:hAnsi="Angsana New"/>
          <w:sz w:val="30"/>
          <w:szCs w:val="30"/>
        </w:rPr>
        <w:t xml:space="preserve">8 </w:t>
      </w:r>
      <w:r w:rsidR="0096333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63334">
        <w:rPr>
          <w:rFonts w:ascii="Angsana New" w:hAnsi="Angsana New"/>
          <w:sz w:val="30"/>
          <w:szCs w:val="30"/>
        </w:rPr>
        <w:t xml:space="preserve">2565 </w:t>
      </w:r>
      <w:r w:rsidR="00963334">
        <w:rPr>
          <w:rFonts w:ascii="Angsana New" w:hAnsi="Angsana New" w:hint="cs"/>
          <w:sz w:val="30"/>
          <w:szCs w:val="30"/>
          <w:cs/>
        </w:rPr>
        <w:t>ทั้งนี้</w:t>
      </w:r>
      <w:r w:rsidR="000B374D">
        <w:rPr>
          <w:rFonts w:ascii="Angsana New" w:hAnsi="Angsana New"/>
          <w:sz w:val="30"/>
          <w:szCs w:val="30"/>
        </w:rPr>
        <w:t xml:space="preserve"> </w:t>
      </w:r>
      <w:r w:rsidR="001C682F">
        <w:rPr>
          <w:rFonts w:ascii="Angsana New" w:hAnsi="Angsana New" w:hint="cs"/>
          <w:sz w:val="30"/>
          <w:szCs w:val="30"/>
          <w:cs/>
        </w:rPr>
        <w:t xml:space="preserve">บริษัทได้บันทึกประมาณการค่าความเสียหายจากคดีดังกล่าวแล้วเป็นจำนวนเงิน </w:t>
      </w:r>
      <w:r w:rsidR="001C682F">
        <w:rPr>
          <w:rFonts w:ascii="Angsana New" w:hAnsi="Angsana New"/>
          <w:sz w:val="30"/>
          <w:szCs w:val="30"/>
        </w:rPr>
        <w:t>2.47</w:t>
      </w:r>
      <w:r w:rsidR="001C682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F61C23">
        <w:rPr>
          <w:rFonts w:ascii="Angsana New" w:hAnsi="Angsana New" w:hint="cs"/>
          <w:sz w:val="30"/>
          <w:szCs w:val="30"/>
          <w:cs/>
        </w:rPr>
        <w:t xml:space="preserve">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C605FF">
        <w:rPr>
          <w:rFonts w:ascii="Angsana New" w:hAnsi="Angsana New" w:hint="cs"/>
          <w:sz w:val="30"/>
          <w:szCs w:val="30"/>
        </w:rPr>
        <w:t>17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Pr="00C605FF">
        <w:rPr>
          <w:rFonts w:ascii="Angsana New" w:hAnsi="Angsana New" w:hint="cs"/>
          <w:sz w:val="30"/>
          <w:szCs w:val="30"/>
        </w:rPr>
        <w:t>59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</w:t>
      </w:r>
      <w:r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ส่วนต่าง</w:t>
      </w:r>
      <w:r w:rsidRPr="000B374D">
        <w:rPr>
          <w:rFonts w:ascii="Angsana New" w:hAnsi="Angsana New" w:hint="cs"/>
          <w:spacing w:val="-2"/>
          <w:sz w:val="30"/>
          <w:szCs w:val="30"/>
          <w:bdr w:val="none" w:sz="0" w:space="0" w:color="auto" w:frame="1"/>
          <w:cs/>
        </w:rPr>
        <w:t>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0B374D">
        <w:rPr>
          <w:rFonts w:ascii="Angsana New" w:hAnsi="Angsana New" w:hint="cs"/>
          <w:spacing w:val="-2"/>
          <w:sz w:val="30"/>
          <w:szCs w:val="30"/>
          <w:cs/>
        </w:rPr>
        <w:t>คดีความ</w:t>
      </w:r>
      <w:r w:rsidRPr="00F61C23">
        <w:rPr>
          <w:rFonts w:ascii="Angsana New" w:hAnsi="Angsana New" w:hint="cs"/>
          <w:sz w:val="30"/>
          <w:szCs w:val="30"/>
          <w:cs/>
        </w:rPr>
        <w:t>ข้างต้นยังไม่ถึงที่สิ้นสุด</w:t>
      </w:r>
      <w:r>
        <w:rPr>
          <w:rFonts w:ascii="Angsana New" w:hAnsi="Angsana New" w:hint="cs"/>
          <w:sz w:val="30"/>
          <w:szCs w:val="30"/>
          <w:cs/>
        </w:rPr>
        <w:t>และยังมีความไม่</w:t>
      </w:r>
      <w:r w:rsidRPr="001C682F">
        <w:rPr>
          <w:rFonts w:ascii="Angsana New" w:hAnsi="Angsana New" w:hint="cs"/>
          <w:sz w:val="30"/>
          <w:szCs w:val="30"/>
          <w:cs/>
        </w:rPr>
        <w:t>แน่นอน 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 w:rsidR="001C682F" w:rsidRPr="001C682F">
        <w:rPr>
          <w:rFonts w:ascii="Angsana New" w:hAnsi="Angsana New" w:hint="cs"/>
          <w:sz w:val="30"/>
          <w:szCs w:val="30"/>
          <w:cs/>
        </w:rPr>
        <w:t>งวด</w:t>
      </w:r>
      <w:r w:rsidR="00C733B7">
        <w:rPr>
          <w:rFonts w:ascii="Angsana New" w:hAnsi="Angsana New" w:hint="cs"/>
          <w:sz w:val="30"/>
          <w:szCs w:val="30"/>
          <w:cs/>
        </w:rPr>
        <w:t>สามเดือน</w:t>
      </w:r>
      <w:r w:rsidRPr="001C682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63334">
        <w:rPr>
          <w:rFonts w:ascii="Angsana New" w:hAnsi="Angsana New" w:hint="cs"/>
          <w:sz w:val="30"/>
          <w:szCs w:val="30"/>
          <w:cs/>
        </w:rPr>
        <w:t xml:space="preserve"> </w:t>
      </w:r>
      <w:r w:rsidRPr="001C682F">
        <w:rPr>
          <w:rFonts w:ascii="Angsana New" w:hAnsi="Angsana New"/>
          <w:sz w:val="30"/>
          <w:szCs w:val="30"/>
          <w:lang w:bidi="ar-SA"/>
        </w:rPr>
        <w:t>3</w:t>
      </w:r>
      <w:r w:rsidRPr="001C682F">
        <w:rPr>
          <w:rFonts w:ascii="Angsana New" w:hAnsi="Angsana New"/>
          <w:sz w:val="30"/>
          <w:szCs w:val="30"/>
        </w:rPr>
        <w:t>1</w:t>
      </w:r>
      <w:r w:rsidRPr="001C682F">
        <w:rPr>
          <w:rFonts w:ascii="Angsana New" w:hAnsi="Angsana New"/>
          <w:sz w:val="30"/>
          <w:szCs w:val="30"/>
          <w:cs/>
        </w:rPr>
        <w:t xml:space="preserve"> </w:t>
      </w:r>
      <w:r w:rsidR="001C682F">
        <w:rPr>
          <w:rFonts w:ascii="Angsana New" w:hAnsi="Angsana New" w:hint="cs"/>
          <w:sz w:val="30"/>
          <w:szCs w:val="30"/>
          <w:cs/>
        </w:rPr>
        <w:t>มีนาคม</w:t>
      </w:r>
      <w:r w:rsidRPr="001C682F">
        <w:rPr>
          <w:rFonts w:ascii="Angsana New" w:hAnsi="Angsana New" w:hint="cs"/>
          <w:sz w:val="30"/>
          <w:szCs w:val="30"/>
          <w:cs/>
        </w:rPr>
        <w:t xml:space="preserve"> </w:t>
      </w:r>
      <w:r w:rsidRPr="001C682F">
        <w:rPr>
          <w:rFonts w:ascii="Angsana New" w:hAnsi="Angsana New"/>
          <w:sz w:val="30"/>
          <w:szCs w:val="30"/>
          <w:lang w:bidi="ar-SA"/>
        </w:rPr>
        <w:t>256</w:t>
      </w:r>
      <w:r w:rsidR="001C682F">
        <w:rPr>
          <w:rFonts w:ascii="Angsana New" w:hAnsi="Angsana New"/>
          <w:sz w:val="30"/>
          <w:szCs w:val="30"/>
        </w:rPr>
        <w:t>5</w:t>
      </w:r>
      <w:r w:rsidRPr="00E65182">
        <w:rPr>
          <w:rFonts w:ascii="Angsana New" w:hAnsi="Angsana New"/>
          <w:bCs/>
          <w:color w:val="FF0000"/>
          <w:sz w:val="22"/>
        </w:rPr>
        <w:t xml:space="preserve"> </w:t>
      </w:r>
    </w:p>
    <w:p w14:paraId="07574A16" w14:textId="77777777" w:rsidR="00404435" w:rsidRPr="00963334" w:rsidRDefault="00404435" w:rsidP="00963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3CB7DC1" w14:textId="5E3DB3D5" w:rsidR="007463E5" w:rsidRPr="00C44FE5" w:rsidRDefault="007463E5" w:rsidP="000E2B7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3FECF25" w14:textId="77777777" w:rsidR="00464A14" w:rsidRPr="00D5115F" w:rsidRDefault="00464A14" w:rsidP="00F0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D3E231" w14:textId="653FD859" w:rsidR="00DE7822" w:rsidRPr="00D5115F" w:rsidRDefault="00D5115F" w:rsidP="00D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115F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</w:t>
      </w:r>
      <w:r w:rsidRPr="00D5115F">
        <w:rPr>
          <w:rFonts w:ascii="Angsana New" w:hAnsi="Angsana New"/>
          <w:sz w:val="30"/>
          <w:szCs w:val="30"/>
        </w:rPr>
        <w:t xml:space="preserve"> 27 </w:t>
      </w:r>
      <w:r w:rsidRPr="00D5115F">
        <w:rPr>
          <w:rFonts w:ascii="Angsana New" w:hAnsi="Angsana New"/>
          <w:sz w:val="30"/>
          <w:szCs w:val="30"/>
          <w:cs/>
        </w:rPr>
        <w:t xml:space="preserve">เมษายน </w:t>
      </w:r>
      <w:r w:rsidRPr="00D5115F">
        <w:rPr>
          <w:rFonts w:ascii="Angsana New" w:hAnsi="Angsana New"/>
          <w:sz w:val="30"/>
          <w:szCs w:val="30"/>
        </w:rPr>
        <w:t xml:space="preserve">2565 </w:t>
      </w:r>
      <w:r w:rsidRPr="00D5115F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ผู้ถือหุ้นมีมติอนุมัติการจัดสรรกำไรสะสมที่ยังไม่ได้จัดสรรสำหรับปี </w:t>
      </w:r>
      <w:r w:rsidRPr="00D5115F">
        <w:rPr>
          <w:rFonts w:ascii="Angsana New" w:hAnsi="Angsana New"/>
          <w:sz w:val="30"/>
          <w:szCs w:val="30"/>
        </w:rPr>
        <w:t xml:space="preserve">2564 </w:t>
      </w:r>
      <w:r w:rsidRPr="00D5115F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D5115F">
        <w:rPr>
          <w:rFonts w:ascii="Angsana New" w:hAnsi="Angsana New"/>
          <w:sz w:val="30"/>
          <w:szCs w:val="30"/>
        </w:rPr>
        <w:t xml:space="preserve">0.055 </w:t>
      </w:r>
      <w:r w:rsidRPr="00D5115F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Pr="00D5115F">
        <w:rPr>
          <w:rFonts w:ascii="Angsana New" w:hAnsi="Angsana New"/>
          <w:sz w:val="30"/>
          <w:szCs w:val="30"/>
        </w:rPr>
        <w:t xml:space="preserve">66 </w:t>
      </w:r>
      <w:r w:rsidRPr="00D5115F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D5115F">
        <w:rPr>
          <w:rFonts w:ascii="Angsana New" w:hAnsi="Angsana New"/>
          <w:sz w:val="30"/>
          <w:szCs w:val="30"/>
        </w:rPr>
        <w:t>2565</w:t>
      </w:r>
    </w:p>
    <w:p w14:paraId="32251733" w14:textId="53F7C92E" w:rsidR="002E0AE7" w:rsidRPr="00613130" w:rsidRDefault="002E0AE7" w:rsidP="0061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sectPr w:rsidR="002E0AE7" w:rsidRPr="00613130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FA4D" w14:textId="77777777" w:rsidR="00302E8B" w:rsidRDefault="00302E8B">
      <w:r>
        <w:separator/>
      </w:r>
    </w:p>
  </w:endnote>
  <w:endnote w:type="continuationSeparator" w:id="0">
    <w:p w14:paraId="2E36F6CB" w14:textId="77777777" w:rsidR="00302E8B" w:rsidRDefault="0030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D268" w14:textId="77777777" w:rsidR="00220366" w:rsidRDefault="00220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656" w14:textId="668DDD1A" w:rsidR="00A714D8" w:rsidRPr="000E2B77" w:rsidRDefault="00A714D8" w:rsidP="00CE6215">
    <w:pPr>
      <w:pStyle w:val="Footer"/>
      <w:tabs>
        <w:tab w:val="left" w:pos="4565"/>
        <w:tab w:val="center" w:pos="4802"/>
      </w:tabs>
      <w:jc w:val="center"/>
      <w:rPr>
        <w:lang w:val="en-US"/>
      </w:rPr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FBB" w14:textId="7C60B200" w:rsidR="00A714D8" w:rsidRPr="006D2137" w:rsidRDefault="00A714D8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F2D42">
      <w:rPr>
        <w:rFonts w:ascii="Angsana New" w:hAnsi="Angsana New"/>
        <w:i/>
        <w:iCs/>
        <w:noProof/>
        <w:sz w:val="30"/>
        <w:szCs w:val="30"/>
      </w:rPr>
      <w:t>SCN Q12022 TH V.53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9E4B" w14:textId="77777777" w:rsidR="00302E8B" w:rsidRDefault="00302E8B">
      <w:r>
        <w:separator/>
      </w:r>
    </w:p>
  </w:footnote>
  <w:footnote w:type="continuationSeparator" w:id="0">
    <w:p w14:paraId="7244740A" w14:textId="77777777" w:rsidR="00302E8B" w:rsidRDefault="00302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9EAB" w14:textId="77777777" w:rsidR="00220366" w:rsidRDefault="00220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1971" w14:textId="46906C95" w:rsidR="00A714D8" w:rsidRPr="00B2797B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A714D8" w:rsidRDefault="00A714D8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55EA38" w14:textId="742369E4" w:rsidR="00A714D8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F0CF28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40BE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A714D8" w:rsidRPr="00F9367B" w:rsidRDefault="00A714D8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A714D8" w:rsidRPr="00F9367B" w:rsidRDefault="00A714D8" w:rsidP="00A02394">
    <w:pPr>
      <w:pStyle w:val="Header"/>
      <w:rPr>
        <w:sz w:val="16"/>
        <w:szCs w:val="16"/>
      </w:rPr>
    </w:pPr>
  </w:p>
  <w:p w14:paraId="6152E0A0" w14:textId="77777777" w:rsidR="00A714D8" w:rsidRPr="00F9367B" w:rsidRDefault="00A714D8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3F17" w14:textId="77777777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756484" w14:textId="10FB6101" w:rsidR="00A714D8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FC73EEC" w14:textId="77777777" w:rsidR="00A714D8" w:rsidRPr="0026241D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6283" w14:textId="4B7B1E78" w:rsidR="00A714D8" w:rsidRPr="002C284C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A714D8" w:rsidRDefault="00A714D8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50C4DB" w14:textId="2409B0C2" w:rsidR="00A714D8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795FF40" w14:textId="77777777" w:rsidR="00A714D8" w:rsidRPr="002C284C" w:rsidRDefault="00A714D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29F8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40156613">
    <w:abstractNumId w:val="6"/>
  </w:num>
  <w:num w:numId="2" w16cid:durableId="1575893887">
    <w:abstractNumId w:val="5"/>
  </w:num>
  <w:num w:numId="3" w16cid:durableId="1303003657">
    <w:abstractNumId w:val="9"/>
  </w:num>
  <w:num w:numId="4" w16cid:durableId="938413321">
    <w:abstractNumId w:val="7"/>
  </w:num>
  <w:num w:numId="5" w16cid:durableId="1924416876">
    <w:abstractNumId w:val="8"/>
  </w:num>
  <w:num w:numId="6" w16cid:durableId="645014119">
    <w:abstractNumId w:val="3"/>
  </w:num>
  <w:num w:numId="7" w16cid:durableId="715391053">
    <w:abstractNumId w:val="2"/>
  </w:num>
  <w:num w:numId="8" w16cid:durableId="1612282256">
    <w:abstractNumId w:val="0"/>
  </w:num>
  <w:num w:numId="9" w16cid:durableId="1020203185">
    <w:abstractNumId w:val="1"/>
  </w:num>
  <w:num w:numId="10" w16cid:durableId="1370178016">
    <w:abstractNumId w:val="4"/>
  </w:num>
  <w:num w:numId="11" w16cid:durableId="575750180">
    <w:abstractNumId w:val="12"/>
  </w:num>
  <w:num w:numId="12" w16cid:durableId="1375040640">
    <w:abstractNumId w:val="10"/>
  </w:num>
  <w:num w:numId="13" w16cid:durableId="425807207">
    <w:abstractNumId w:val="16"/>
  </w:num>
  <w:num w:numId="14" w16cid:durableId="483593517">
    <w:abstractNumId w:val="11"/>
  </w:num>
  <w:num w:numId="15" w16cid:durableId="273370539">
    <w:abstractNumId w:val="13"/>
  </w:num>
  <w:num w:numId="16" w16cid:durableId="1241254009">
    <w:abstractNumId w:val="18"/>
  </w:num>
  <w:num w:numId="17" w16cid:durableId="1244686841">
    <w:abstractNumId w:val="19"/>
  </w:num>
  <w:num w:numId="18" w16cid:durableId="784663796">
    <w:abstractNumId w:val="14"/>
  </w:num>
  <w:num w:numId="19" w16cid:durableId="837157147">
    <w:abstractNumId w:val="20"/>
  </w:num>
  <w:num w:numId="20" w16cid:durableId="1204363201">
    <w:abstractNumId w:val="17"/>
  </w:num>
  <w:num w:numId="21" w16cid:durableId="861893226">
    <w:abstractNumId w:val="9"/>
  </w:num>
  <w:num w:numId="22" w16cid:durableId="1202598197">
    <w:abstractNumId w:val="9"/>
  </w:num>
  <w:num w:numId="23" w16cid:durableId="649595258">
    <w:abstractNumId w:val="9"/>
  </w:num>
  <w:num w:numId="24" w16cid:durableId="28378457">
    <w:abstractNumId w:val="9"/>
  </w:num>
  <w:num w:numId="25" w16cid:durableId="619533550">
    <w:abstractNumId w:val="9"/>
  </w:num>
  <w:num w:numId="26" w16cid:durableId="750661840">
    <w:abstractNumId w:val="9"/>
  </w:num>
  <w:num w:numId="27" w16cid:durableId="456919929">
    <w:abstractNumId w:val="9"/>
  </w:num>
  <w:num w:numId="28" w16cid:durableId="331178851">
    <w:abstractNumId w:val="9"/>
  </w:num>
  <w:num w:numId="29" w16cid:durableId="664168533">
    <w:abstractNumId w:val="9"/>
  </w:num>
  <w:num w:numId="30" w16cid:durableId="445663947">
    <w:abstractNumId w:val="9"/>
  </w:num>
  <w:num w:numId="31" w16cid:durableId="400176330">
    <w:abstractNumId w:val="9"/>
  </w:num>
  <w:num w:numId="32" w16cid:durableId="1055590062">
    <w:abstractNumId w:val="9"/>
  </w:num>
  <w:num w:numId="33" w16cid:durableId="1677151750">
    <w:abstractNumId w:val="9"/>
  </w:num>
  <w:num w:numId="34" w16cid:durableId="565530115">
    <w:abstractNumId w:val="9"/>
  </w:num>
  <w:num w:numId="35" w16cid:durableId="1646932303">
    <w:abstractNumId w:val="9"/>
  </w:num>
  <w:num w:numId="36" w16cid:durableId="1204095723">
    <w:abstractNumId w:val="9"/>
  </w:num>
  <w:num w:numId="37" w16cid:durableId="943419135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3E97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21D"/>
    <w:rsid w:val="00017314"/>
    <w:rsid w:val="00017C5A"/>
    <w:rsid w:val="0002007E"/>
    <w:rsid w:val="000200EE"/>
    <w:rsid w:val="00020243"/>
    <w:rsid w:val="000205E4"/>
    <w:rsid w:val="0002085B"/>
    <w:rsid w:val="0002093D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2BE"/>
    <w:rsid w:val="00037A0B"/>
    <w:rsid w:val="00037B3A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99"/>
    <w:rsid w:val="000424F2"/>
    <w:rsid w:val="0004277E"/>
    <w:rsid w:val="00042C10"/>
    <w:rsid w:val="00043076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559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6D1"/>
    <w:rsid w:val="000847D4"/>
    <w:rsid w:val="00084DE7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70D5"/>
    <w:rsid w:val="000971B0"/>
    <w:rsid w:val="00097421"/>
    <w:rsid w:val="00097F05"/>
    <w:rsid w:val="000A044E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91A"/>
    <w:rsid w:val="000A3A4C"/>
    <w:rsid w:val="000A435D"/>
    <w:rsid w:val="000A43C2"/>
    <w:rsid w:val="000A45E8"/>
    <w:rsid w:val="000A4C33"/>
    <w:rsid w:val="000A4D0B"/>
    <w:rsid w:val="000A5192"/>
    <w:rsid w:val="000A5261"/>
    <w:rsid w:val="000A5FA5"/>
    <w:rsid w:val="000A64D4"/>
    <w:rsid w:val="000A6974"/>
    <w:rsid w:val="000A7164"/>
    <w:rsid w:val="000A75C3"/>
    <w:rsid w:val="000A78FE"/>
    <w:rsid w:val="000A7946"/>
    <w:rsid w:val="000B054E"/>
    <w:rsid w:val="000B0631"/>
    <w:rsid w:val="000B08A2"/>
    <w:rsid w:val="000B0D72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777"/>
    <w:rsid w:val="000C2855"/>
    <w:rsid w:val="000C2965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4CD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B5C"/>
    <w:rsid w:val="00154C47"/>
    <w:rsid w:val="0015535B"/>
    <w:rsid w:val="00155F6D"/>
    <w:rsid w:val="00156259"/>
    <w:rsid w:val="001562C6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801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CF9"/>
    <w:rsid w:val="00185E07"/>
    <w:rsid w:val="00186501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4DBB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2F8C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2F56"/>
    <w:rsid w:val="001D311E"/>
    <w:rsid w:val="001D44E9"/>
    <w:rsid w:val="001D49CC"/>
    <w:rsid w:val="001D51C7"/>
    <w:rsid w:val="001D54D5"/>
    <w:rsid w:val="001D5630"/>
    <w:rsid w:val="001D572C"/>
    <w:rsid w:val="001D585D"/>
    <w:rsid w:val="001D5A61"/>
    <w:rsid w:val="001D5AB6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9D3"/>
    <w:rsid w:val="001E0C2D"/>
    <w:rsid w:val="001E0C99"/>
    <w:rsid w:val="001E0CA6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889"/>
    <w:rsid w:val="001F44C6"/>
    <w:rsid w:val="001F48F1"/>
    <w:rsid w:val="001F4B91"/>
    <w:rsid w:val="001F4D40"/>
    <w:rsid w:val="001F59E7"/>
    <w:rsid w:val="001F5E02"/>
    <w:rsid w:val="001F63DA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A3A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50B"/>
    <w:rsid w:val="0020790E"/>
    <w:rsid w:val="00207CB8"/>
    <w:rsid w:val="002100FD"/>
    <w:rsid w:val="0021012B"/>
    <w:rsid w:val="00210135"/>
    <w:rsid w:val="0021065B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366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3CB"/>
    <w:rsid w:val="00240426"/>
    <w:rsid w:val="00240564"/>
    <w:rsid w:val="002406F3"/>
    <w:rsid w:val="0024074F"/>
    <w:rsid w:val="00240BF2"/>
    <w:rsid w:val="00240F21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7FC"/>
    <w:rsid w:val="0029083C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429"/>
    <w:rsid w:val="002A6506"/>
    <w:rsid w:val="002A6A88"/>
    <w:rsid w:val="002A6CCC"/>
    <w:rsid w:val="002A710F"/>
    <w:rsid w:val="002A7147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8A9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0D4"/>
    <w:rsid w:val="002F02D7"/>
    <w:rsid w:val="002F030B"/>
    <w:rsid w:val="002F0999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AB"/>
    <w:rsid w:val="003009CD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E8B"/>
    <w:rsid w:val="00302F4B"/>
    <w:rsid w:val="00303067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68E"/>
    <w:rsid w:val="003138D3"/>
    <w:rsid w:val="00314116"/>
    <w:rsid w:val="00314437"/>
    <w:rsid w:val="0031455E"/>
    <w:rsid w:val="0031459B"/>
    <w:rsid w:val="00314A16"/>
    <w:rsid w:val="00314A3F"/>
    <w:rsid w:val="003151C2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AF6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11D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3A8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FD2"/>
    <w:rsid w:val="003A440C"/>
    <w:rsid w:val="003A47A0"/>
    <w:rsid w:val="003A4A49"/>
    <w:rsid w:val="003A560B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4252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515F"/>
    <w:rsid w:val="00405491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FE5"/>
    <w:rsid w:val="00412018"/>
    <w:rsid w:val="00412B6F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0A"/>
    <w:rsid w:val="00417CD6"/>
    <w:rsid w:val="004201B2"/>
    <w:rsid w:val="0042036F"/>
    <w:rsid w:val="004204CB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62A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5490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D71"/>
    <w:rsid w:val="004843D4"/>
    <w:rsid w:val="0048484F"/>
    <w:rsid w:val="00484C3D"/>
    <w:rsid w:val="00484EF3"/>
    <w:rsid w:val="00484F6C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B06"/>
    <w:rsid w:val="00496B25"/>
    <w:rsid w:val="00496B99"/>
    <w:rsid w:val="00496BBF"/>
    <w:rsid w:val="00496BC0"/>
    <w:rsid w:val="00496CF0"/>
    <w:rsid w:val="00496D9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5C2B"/>
    <w:rsid w:val="0050628F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660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66D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F2"/>
    <w:rsid w:val="00540CE9"/>
    <w:rsid w:val="00540F18"/>
    <w:rsid w:val="0054110C"/>
    <w:rsid w:val="00541200"/>
    <w:rsid w:val="00541241"/>
    <w:rsid w:val="00541299"/>
    <w:rsid w:val="00541963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08C1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62CD"/>
    <w:rsid w:val="00566398"/>
    <w:rsid w:val="005664BD"/>
    <w:rsid w:val="00566617"/>
    <w:rsid w:val="00566899"/>
    <w:rsid w:val="00566A00"/>
    <w:rsid w:val="00566EDA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2EA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E6D"/>
    <w:rsid w:val="005A4DF1"/>
    <w:rsid w:val="005A4F1E"/>
    <w:rsid w:val="005A5046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5C7"/>
    <w:rsid w:val="005B6613"/>
    <w:rsid w:val="005B66CA"/>
    <w:rsid w:val="005B68D4"/>
    <w:rsid w:val="005B6926"/>
    <w:rsid w:val="005B6975"/>
    <w:rsid w:val="005B70EC"/>
    <w:rsid w:val="005B7CF7"/>
    <w:rsid w:val="005B7E65"/>
    <w:rsid w:val="005C05C3"/>
    <w:rsid w:val="005C06FC"/>
    <w:rsid w:val="005C0874"/>
    <w:rsid w:val="005C0E86"/>
    <w:rsid w:val="005C10D0"/>
    <w:rsid w:val="005C11E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4D0"/>
    <w:rsid w:val="005C3A4F"/>
    <w:rsid w:val="005C3ABF"/>
    <w:rsid w:val="005C3E3B"/>
    <w:rsid w:val="005C40AC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B23"/>
    <w:rsid w:val="00612DA1"/>
    <w:rsid w:val="00612E09"/>
    <w:rsid w:val="00612FEC"/>
    <w:rsid w:val="0061311C"/>
    <w:rsid w:val="00613130"/>
    <w:rsid w:val="00613246"/>
    <w:rsid w:val="00613788"/>
    <w:rsid w:val="00613B97"/>
    <w:rsid w:val="0061442C"/>
    <w:rsid w:val="00614C29"/>
    <w:rsid w:val="00614F1E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8BE"/>
    <w:rsid w:val="00620B36"/>
    <w:rsid w:val="00620B80"/>
    <w:rsid w:val="00620F74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E5D"/>
    <w:rsid w:val="006341BA"/>
    <w:rsid w:val="00634B03"/>
    <w:rsid w:val="006358FF"/>
    <w:rsid w:val="0063591A"/>
    <w:rsid w:val="00635A7B"/>
    <w:rsid w:val="00635B6D"/>
    <w:rsid w:val="00636488"/>
    <w:rsid w:val="006364ED"/>
    <w:rsid w:val="00636AAC"/>
    <w:rsid w:val="00637350"/>
    <w:rsid w:val="0063749E"/>
    <w:rsid w:val="00637567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CD1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2D48"/>
    <w:rsid w:val="0066359C"/>
    <w:rsid w:val="006638F9"/>
    <w:rsid w:val="00663C29"/>
    <w:rsid w:val="00663C6F"/>
    <w:rsid w:val="00663D11"/>
    <w:rsid w:val="006641C2"/>
    <w:rsid w:val="006645E6"/>
    <w:rsid w:val="0066475A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1B42"/>
    <w:rsid w:val="006722D3"/>
    <w:rsid w:val="00672716"/>
    <w:rsid w:val="00672CAD"/>
    <w:rsid w:val="00673123"/>
    <w:rsid w:val="0067365E"/>
    <w:rsid w:val="00673871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685"/>
    <w:rsid w:val="00687D56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E6"/>
    <w:rsid w:val="00692582"/>
    <w:rsid w:val="00692781"/>
    <w:rsid w:val="00692A4D"/>
    <w:rsid w:val="00692D6E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BC4"/>
    <w:rsid w:val="006A6D7A"/>
    <w:rsid w:val="006A7090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985"/>
    <w:rsid w:val="006B6ACB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447E"/>
    <w:rsid w:val="006C4A2D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15B"/>
    <w:rsid w:val="006E327F"/>
    <w:rsid w:val="006E35F5"/>
    <w:rsid w:val="006E4678"/>
    <w:rsid w:val="006E4809"/>
    <w:rsid w:val="006E482F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E52"/>
    <w:rsid w:val="006F7E76"/>
    <w:rsid w:val="006F7FB5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078FC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0A8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DF"/>
    <w:rsid w:val="007B505D"/>
    <w:rsid w:val="007B5375"/>
    <w:rsid w:val="007B54BB"/>
    <w:rsid w:val="007B5E88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C12"/>
    <w:rsid w:val="007C7D8C"/>
    <w:rsid w:val="007C7EB8"/>
    <w:rsid w:val="007D115B"/>
    <w:rsid w:val="007D121D"/>
    <w:rsid w:val="007D13C2"/>
    <w:rsid w:val="007D1821"/>
    <w:rsid w:val="007D1AE4"/>
    <w:rsid w:val="007D21CB"/>
    <w:rsid w:val="007D2212"/>
    <w:rsid w:val="007D22AB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310"/>
    <w:rsid w:val="007E332C"/>
    <w:rsid w:val="007E364C"/>
    <w:rsid w:val="007E391D"/>
    <w:rsid w:val="007E3936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C"/>
    <w:rsid w:val="007F549A"/>
    <w:rsid w:val="007F5679"/>
    <w:rsid w:val="007F5AD3"/>
    <w:rsid w:val="007F5E5A"/>
    <w:rsid w:val="007F5EE8"/>
    <w:rsid w:val="007F6324"/>
    <w:rsid w:val="007F69A8"/>
    <w:rsid w:val="007F6EF7"/>
    <w:rsid w:val="007F6FCE"/>
    <w:rsid w:val="007F74BA"/>
    <w:rsid w:val="007F74E0"/>
    <w:rsid w:val="007F74F5"/>
    <w:rsid w:val="007F7679"/>
    <w:rsid w:val="007F776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21D8"/>
    <w:rsid w:val="00802426"/>
    <w:rsid w:val="008027B9"/>
    <w:rsid w:val="00802892"/>
    <w:rsid w:val="008028C7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05F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1D"/>
    <w:rsid w:val="00820645"/>
    <w:rsid w:val="0082079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A7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24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5BE6"/>
    <w:rsid w:val="00846436"/>
    <w:rsid w:val="008466D5"/>
    <w:rsid w:val="00846A8C"/>
    <w:rsid w:val="00846DAA"/>
    <w:rsid w:val="00846FF8"/>
    <w:rsid w:val="00847288"/>
    <w:rsid w:val="008502F3"/>
    <w:rsid w:val="00850858"/>
    <w:rsid w:val="00850CA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BC3"/>
    <w:rsid w:val="00870DAE"/>
    <w:rsid w:val="00870E80"/>
    <w:rsid w:val="0087174B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9B0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F88"/>
    <w:rsid w:val="008B1FEE"/>
    <w:rsid w:val="008B20B9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0AC"/>
    <w:rsid w:val="008D254B"/>
    <w:rsid w:val="008D25CB"/>
    <w:rsid w:val="008D29C4"/>
    <w:rsid w:val="008D2E96"/>
    <w:rsid w:val="008D3436"/>
    <w:rsid w:val="008D3905"/>
    <w:rsid w:val="008D3E55"/>
    <w:rsid w:val="008D4863"/>
    <w:rsid w:val="008D48B6"/>
    <w:rsid w:val="008D49AA"/>
    <w:rsid w:val="008D4A9C"/>
    <w:rsid w:val="008D4BAF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863"/>
    <w:rsid w:val="008D7990"/>
    <w:rsid w:val="008D7A81"/>
    <w:rsid w:val="008D7CB2"/>
    <w:rsid w:val="008E1097"/>
    <w:rsid w:val="008E12EB"/>
    <w:rsid w:val="008E15DE"/>
    <w:rsid w:val="008E17A4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4259"/>
    <w:rsid w:val="008E4498"/>
    <w:rsid w:val="008E44EE"/>
    <w:rsid w:val="008E4A2F"/>
    <w:rsid w:val="008E4B53"/>
    <w:rsid w:val="008E59CB"/>
    <w:rsid w:val="008E5C05"/>
    <w:rsid w:val="008E5EE0"/>
    <w:rsid w:val="008E63FB"/>
    <w:rsid w:val="008E6493"/>
    <w:rsid w:val="008E65AC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87F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51"/>
    <w:rsid w:val="0093308D"/>
    <w:rsid w:val="009335F1"/>
    <w:rsid w:val="00933E85"/>
    <w:rsid w:val="00934128"/>
    <w:rsid w:val="009345D8"/>
    <w:rsid w:val="00934638"/>
    <w:rsid w:val="00934A62"/>
    <w:rsid w:val="00934B75"/>
    <w:rsid w:val="00934C53"/>
    <w:rsid w:val="00935052"/>
    <w:rsid w:val="009355A3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BE9"/>
    <w:rsid w:val="00941FD2"/>
    <w:rsid w:val="009420A1"/>
    <w:rsid w:val="00943237"/>
    <w:rsid w:val="00943332"/>
    <w:rsid w:val="009433A9"/>
    <w:rsid w:val="009433D2"/>
    <w:rsid w:val="0094371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334"/>
    <w:rsid w:val="00963C4D"/>
    <w:rsid w:val="009646CC"/>
    <w:rsid w:val="00964754"/>
    <w:rsid w:val="00964809"/>
    <w:rsid w:val="009648A4"/>
    <w:rsid w:val="009648D0"/>
    <w:rsid w:val="009649E6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3CE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FF8"/>
    <w:rsid w:val="009D674A"/>
    <w:rsid w:val="009D6D16"/>
    <w:rsid w:val="009D6F72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596"/>
    <w:rsid w:val="009E4FE1"/>
    <w:rsid w:val="009E513A"/>
    <w:rsid w:val="009E533C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D36"/>
    <w:rsid w:val="00A03A18"/>
    <w:rsid w:val="00A03A39"/>
    <w:rsid w:val="00A03E1D"/>
    <w:rsid w:val="00A04196"/>
    <w:rsid w:val="00A04264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611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0C06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030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5FEE"/>
    <w:rsid w:val="00A66115"/>
    <w:rsid w:val="00A664BB"/>
    <w:rsid w:val="00A66A7A"/>
    <w:rsid w:val="00A66BD3"/>
    <w:rsid w:val="00A66F6A"/>
    <w:rsid w:val="00A67565"/>
    <w:rsid w:val="00A67E11"/>
    <w:rsid w:val="00A67E56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4FE"/>
    <w:rsid w:val="00A805D0"/>
    <w:rsid w:val="00A80E2C"/>
    <w:rsid w:val="00A80ED3"/>
    <w:rsid w:val="00A812C2"/>
    <w:rsid w:val="00A8149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3A0"/>
    <w:rsid w:val="00A84737"/>
    <w:rsid w:val="00A84F33"/>
    <w:rsid w:val="00A85A58"/>
    <w:rsid w:val="00A85AEE"/>
    <w:rsid w:val="00A85E32"/>
    <w:rsid w:val="00A867C7"/>
    <w:rsid w:val="00A867DE"/>
    <w:rsid w:val="00A86991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AFA"/>
    <w:rsid w:val="00A96EB6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621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8A1"/>
    <w:rsid w:val="00AD1CAA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06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AE5"/>
    <w:rsid w:val="00B27DD9"/>
    <w:rsid w:val="00B27EB2"/>
    <w:rsid w:val="00B27F63"/>
    <w:rsid w:val="00B301DE"/>
    <w:rsid w:val="00B305EA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DE8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5DC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2E0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B1A"/>
    <w:rsid w:val="00BE1D67"/>
    <w:rsid w:val="00BE2A3D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E3"/>
    <w:rsid w:val="00C0606E"/>
    <w:rsid w:val="00C061C7"/>
    <w:rsid w:val="00C069D2"/>
    <w:rsid w:val="00C06C7D"/>
    <w:rsid w:val="00C06D8F"/>
    <w:rsid w:val="00C06E0F"/>
    <w:rsid w:val="00C07090"/>
    <w:rsid w:val="00C070C6"/>
    <w:rsid w:val="00C075E3"/>
    <w:rsid w:val="00C078CF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DB5"/>
    <w:rsid w:val="00C21233"/>
    <w:rsid w:val="00C21595"/>
    <w:rsid w:val="00C21829"/>
    <w:rsid w:val="00C21B5A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837"/>
    <w:rsid w:val="00C44955"/>
    <w:rsid w:val="00C44B7A"/>
    <w:rsid w:val="00C44FE5"/>
    <w:rsid w:val="00C451B6"/>
    <w:rsid w:val="00C4534F"/>
    <w:rsid w:val="00C4536F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D51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7A"/>
    <w:rsid w:val="00C61564"/>
    <w:rsid w:val="00C61635"/>
    <w:rsid w:val="00C6183C"/>
    <w:rsid w:val="00C618FA"/>
    <w:rsid w:val="00C61B44"/>
    <w:rsid w:val="00C61FC4"/>
    <w:rsid w:val="00C624CF"/>
    <w:rsid w:val="00C62654"/>
    <w:rsid w:val="00C626B8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C77"/>
    <w:rsid w:val="00C76DF8"/>
    <w:rsid w:val="00C7761C"/>
    <w:rsid w:val="00C779CF"/>
    <w:rsid w:val="00C779E3"/>
    <w:rsid w:val="00C802CF"/>
    <w:rsid w:val="00C803AE"/>
    <w:rsid w:val="00C80B25"/>
    <w:rsid w:val="00C80E94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F6C"/>
    <w:rsid w:val="00C84122"/>
    <w:rsid w:val="00C8435B"/>
    <w:rsid w:val="00C84368"/>
    <w:rsid w:val="00C8468D"/>
    <w:rsid w:val="00C84796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5058"/>
    <w:rsid w:val="00C950FE"/>
    <w:rsid w:val="00C95274"/>
    <w:rsid w:val="00C955E4"/>
    <w:rsid w:val="00C956DD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0F17"/>
    <w:rsid w:val="00CA1193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906"/>
    <w:rsid w:val="00CA7E5D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702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990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B78"/>
    <w:rsid w:val="00D22E3C"/>
    <w:rsid w:val="00D22F2B"/>
    <w:rsid w:val="00D233AB"/>
    <w:rsid w:val="00D2356B"/>
    <w:rsid w:val="00D238D8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6FE6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B6"/>
    <w:rsid w:val="00D40A43"/>
    <w:rsid w:val="00D40D7F"/>
    <w:rsid w:val="00D40E57"/>
    <w:rsid w:val="00D4228D"/>
    <w:rsid w:val="00D4256A"/>
    <w:rsid w:val="00D42606"/>
    <w:rsid w:val="00D42706"/>
    <w:rsid w:val="00D4271D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9E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CEA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CF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E28"/>
    <w:rsid w:val="00D8548B"/>
    <w:rsid w:val="00D8552D"/>
    <w:rsid w:val="00D85609"/>
    <w:rsid w:val="00D8561A"/>
    <w:rsid w:val="00D8595C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1A4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BAE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54E"/>
    <w:rsid w:val="00DE6E76"/>
    <w:rsid w:val="00DE708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AAC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1FEC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0D6"/>
    <w:rsid w:val="00E37422"/>
    <w:rsid w:val="00E37653"/>
    <w:rsid w:val="00E3766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3025"/>
    <w:rsid w:val="00E53211"/>
    <w:rsid w:val="00E542FC"/>
    <w:rsid w:val="00E54915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182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CB2"/>
    <w:rsid w:val="00E94F2B"/>
    <w:rsid w:val="00E951C2"/>
    <w:rsid w:val="00E95407"/>
    <w:rsid w:val="00E95667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9F6"/>
    <w:rsid w:val="00EA4F4F"/>
    <w:rsid w:val="00EA5285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CD"/>
    <w:rsid w:val="00EC011B"/>
    <w:rsid w:val="00EC02A0"/>
    <w:rsid w:val="00EC066E"/>
    <w:rsid w:val="00EC0704"/>
    <w:rsid w:val="00EC08F2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636"/>
    <w:rsid w:val="00EF721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BB0"/>
    <w:rsid w:val="00F30D43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706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163"/>
    <w:rsid w:val="00F6055A"/>
    <w:rsid w:val="00F60C4B"/>
    <w:rsid w:val="00F60C7A"/>
    <w:rsid w:val="00F60CAB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CC9"/>
    <w:rsid w:val="00FA1DF3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857"/>
    <w:rsid w:val="00FD0CC7"/>
    <w:rsid w:val="00FD16EB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053"/>
    <w:rsid w:val="00FF61D2"/>
    <w:rsid w:val="00FF662A"/>
    <w:rsid w:val="00FF6968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1" ma:contentTypeDescription="Create a new document." ma:contentTypeScope="" ma:versionID="758927b7aaf3c1125ae9d561695ecc08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bb7d855b2157fc6ef0389cbea251d029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A09AAE-EC0C-45A7-A27F-024CC3758436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4378</Words>
  <Characters>24957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Benjamart Deemark</cp:lastModifiedBy>
  <cp:revision>2</cp:revision>
  <cp:lastPrinted>2022-05-05T03:41:00Z</cp:lastPrinted>
  <dcterms:created xsi:type="dcterms:W3CDTF">2022-05-13T10:01:00Z</dcterms:created>
  <dcterms:modified xsi:type="dcterms:W3CDTF">2022-05-13T10:01:00Z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