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427501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427501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70273343"/>
            <w:r w:rsidRPr="0042750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427501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427501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427501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427501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427501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427501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AD4AA1" w:rsidRPr="00427501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AD4AA1" w:rsidRPr="00427501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427501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5058282F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และสินทรัพย์ที่เกิดจากสัญญา</w:t>
            </w:r>
          </w:p>
        </w:tc>
      </w:tr>
      <w:tr w:rsidR="00AD4AA1" w:rsidRPr="00427501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AD4AA1" w:rsidRPr="00427501" w14:paraId="6400F28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C1F32E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49AF059" w14:textId="77777777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703487E" w14:textId="6FF539E6" w:rsidR="00AD4AA1" w:rsidRPr="00427501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007EC0" w:rsidRPr="00427501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77777777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717C63" w14:textId="77777777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6EB2D008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007EC0" w:rsidRPr="00427501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49BEC264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5F73F1" w14:textId="77777777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5CE3C667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007EC0" w:rsidRPr="00427501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1CED5B21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7A0523" w14:textId="77777777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293F553B" w:rsidR="00007EC0" w:rsidRPr="00427501" w:rsidRDefault="00007EC0" w:rsidP="00007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D9228A" w:rsidRPr="00427501" w14:paraId="317A1A94" w14:textId="77777777" w:rsidTr="00DD0B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E2FA301" w14:textId="75B4D66E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48D40CB" w14:textId="7777777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9FB8716" w14:textId="2B0ECECF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9228A" w:rsidRPr="00427501" w14:paraId="2D259AEE" w14:textId="77777777" w:rsidTr="00DD0B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6694FAC" w14:textId="298B54C9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1222DB6" w14:textId="7777777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4069BE" w14:textId="7220A16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D9228A" w:rsidRPr="00427501" w14:paraId="7B4202FF" w14:textId="77777777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61406002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D0C4B97" w14:textId="7777777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68DCF430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9228A" w:rsidRPr="00427501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7DB02761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804EF40" w14:textId="7777777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7F90B45E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D9228A" w:rsidRPr="00427501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69E3C1B3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42750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A215BE" w14:textId="7777777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6D647FAB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750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D9228A" w:rsidRPr="00427501" w14:paraId="2441736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9A53A02" w14:textId="7F24A90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F3E43" w14:textId="77777777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F45A84" w14:textId="55CEF1F2" w:rsidR="00D9228A" w:rsidRPr="00427501" w:rsidRDefault="00D9228A" w:rsidP="00D922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0"/>
    </w:tbl>
    <w:p w14:paraId="58D9453C" w14:textId="77777777" w:rsidR="001A021D" w:rsidRPr="00427501" w:rsidRDefault="001A021D" w:rsidP="00C4658D">
      <w:pPr>
        <w:rPr>
          <w:rFonts w:ascii="Angsana New" w:hAnsi="Angsana New"/>
          <w:b/>
          <w:bCs/>
          <w:sz w:val="28"/>
          <w:szCs w:val="28"/>
        </w:rPr>
      </w:pPr>
    </w:p>
    <w:p w14:paraId="661E3067" w14:textId="77777777" w:rsidR="00DB12B7" w:rsidRPr="00427501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b/>
          <w:bCs/>
          <w:sz w:val="28"/>
          <w:szCs w:val="28"/>
        </w:rPr>
        <w:br w:type="page"/>
      </w:r>
      <w:r w:rsidR="00DB12B7" w:rsidRPr="0042750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F0362E3" w14:textId="53C08EC1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427501">
        <w:rPr>
          <w:rFonts w:ascii="Angsana New" w:hAnsi="Angsana New" w:hint="cs"/>
          <w:sz w:val="28"/>
          <w:szCs w:val="28"/>
        </w:rPr>
        <w:t xml:space="preserve"> </w:t>
      </w:r>
      <w:r w:rsidR="00FE0879" w:rsidRPr="00427501">
        <w:rPr>
          <w:rFonts w:ascii="Angsana New" w:hAnsi="Angsana New"/>
          <w:sz w:val="28"/>
          <w:szCs w:val="28"/>
        </w:rPr>
        <w:t xml:space="preserve">13 </w:t>
      </w:r>
      <w:r w:rsidR="00FE0879" w:rsidRPr="00427501">
        <w:rPr>
          <w:rFonts w:ascii="Angsana New" w:hAnsi="Angsana New" w:hint="cs"/>
          <w:sz w:val="28"/>
          <w:szCs w:val="28"/>
          <w:cs/>
        </w:rPr>
        <w:t>พฤษภาคม</w:t>
      </w:r>
      <w:r w:rsidRPr="00427501">
        <w:rPr>
          <w:rFonts w:ascii="Angsana New" w:hAnsi="Angsana New" w:hint="cs"/>
          <w:sz w:val="28"/>
          <w:szCs w:val="28"/>
          <w:cs/>
        </w:rPr>
        <w:t xml:space="preserve"> </w:t>
      </w:r>
      <w:r w:rsidRPr="00427501">
        <w:rPr>
          <w:rFonts w:ascii="Angsana New" w:hAnsi="Angsana New"/>
          <w:sz w:val="28"/>
          <w:szCs w:val="28"/>
        </w:rPr>
        <w:t>2565</w:t>
      </w:r>
    </w:p>
    <w:p w14:paraId="6FF58D22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A343621" w14:textId="1C92997E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427501" w:rsidRDefault="00DB12B7" w:rsidP="00DB12B7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1F67E742" w14:textId="050D3EED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427501">
        <w:rPr>
          <w:rFonts w:ascii="Angsana New" w:hAnsi="Angsana New" w:hint="cs"/>
          <w:sz w:val="28"/>
          <w:szCs w:val="28"/>
        </w:rPr>
        <w:t>(“</w:t>
      </w:r>
      <w:r w:rsidRPr="0042750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427501">
        <w:rPr>
          <w:rFonts w:ascii="Angsana New" w:hAnsi="Angsana New" w:hint="cs"/>
          <w:sz w:val="28"/>
          <w:szCs w:val="28"/>
        </w:rPr>
        <w:t xml:space="preserve">”) </w:t>
      </w:r>
      <w:r w:rsidRPr="00427501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Pr="00427501">
        <w:rPr>
          <w:rFonts w:ascii="Angsana New" w:hAnsi="Angsana New" w:hint="cs"/>
          <w:sz w:val="28"/>
          <w:szCs w:val="28"/>
        </w:rPr>
        <w:t>34</w:t>
      </w:r>
      <w:r w:rsidRPr="00427501">
        <w:rPr>
          <w:rFonts w:ascii="Angsana New" w:hAnsi="Angsana New" w:hint="cs"/>
          <w:sz w:val="28"/>
          <w:szCs w:val="28"/>
          <w:cs/>
        </w:rPr>
        <w:t xml:space="preserve"> เรื่อง</w:t>
      </w:r>
      <w:r w:rsidRPr="00427501">
        <w:rPr>
          <w:rFonts w:ascii="Angsana New" w:hAnsi="Angsana New"/>
          <w:sz w:val="28"/>
          <w:szCs w:val="28"/>
        </w:rPr>
        <w:br/>
      </w:r>
      <w:r w:rsidRPr="00427501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27501">
        <w:rPr>
          <w:rFonts w:ascii="Angsana New" w:hAnsi="Angsana New" w:hint="cs"/>
          <w:sz w:val="28"/>
          <w:szCs w:val="28"/>
          <w:cs/>
        </w:rPr>
        <w:t xml:space="preserve"> </w:t>
      </w:r>
      <w:r w:rsidRPr="00427501">
        <w:rPr>
          <w:rFonts w:ascii="Angsana New" w:hAnsi="Angsana New" w:hint="cs"/>
          <w:sz w:val="28"/>
          <w:szCs w:val="28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427501">
        <w:rPr>
          <w:rFonts w:ascii="Angsana New" w:hAnsi="Angsana New" w:hint="cs"/>
          <w:sz w:val="28"/>
          <w:szCs w:val="28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เหตุการณ์และสถานการณ์ใหม่ๆ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/>
          <w:sz w:val="28"/>
          <w:szCs w:val="28"/>
        </w:rPr>
        <w:br/>
        <w:t>31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27501">
        <w:rPr>
          <w:rFonts w:ascii="Angsana New" w:hAnsi="Angsana New"/>
          <w:sz w:val="28"/>
          <w:szCs w:val="28"/>
        </w:rPr>
        <w:t>256</w:t>
      </w:r>
      <w:r w:rsidR="008A5CFA" w:rsidRPr="00427501">
        <w:rPr>
          <w:rFonts w:ascii="Angsana New" w:hAnsi="Angsana New"/>
          <w:sz w:val="28"/>
          <w:szCs w:val="28"/>
        </w:rPr>
        <w:t>4</w:t>
      </w:r>
    </w:p>
    <w:p w14:paraId="701F830D" w14:textId="77777777" w:rsidR="00DB12B7" w:rsidRPr="00427501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3F37A6B" w14:textId="25A5EEF0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/>
          <w:sz w:val="28"/>
          <w:szCs w:val="28"/>
        </w:rPr>
        <w:t>31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ธันวาคม</w:t>
      </w:r>
      <w:r w:rsidRPr="00427501">
        <w:rPr>
          <w:rFonts w:ascii="Angsana New" w:hAnsi="Angsana New"/>
          <w:sz w:val="28"/>
          <w:szCs w:val="28"/>
          <w:cs/>
        </w:rPr>
        <w:t xml:space="preserve"> </w:t>
      </w:r>
      <w:r w:rsidRPr="00427501">
        <w:rPr>
          <w:rFonts w:ascii="Angsana New" w:hAnsi="Angsana New"/>
          <w:sz w:val="28"/>
          <w:szCs w:val="28"/>
        </w:rPr>
        <w:t>256</w:t>
      </w:r>
      <w:r w:rsidR="008A5CFA" w:rsidRPr="00427501">
        <w:rPr>
          <w:rFonts w:ascii="Angsana New" w:hAnsi="Angsana New"/>
          <w:sz w:val="28"/>
          <w:szCs w:val="28"/>
        </w:rPr>
        <w:t>4</w:t>
      </w:r>
      <w:r w:rsidRPr="0042750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EAC158B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1AC33197" w14:textId="77777777" w:rsidR="00DB12B7" w:rsidRPr="00427501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6E12644C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DB12B7" w:rsidRPr="00427501" w14:paraId="1E5F7728" w14:textId="77777777" w:rsidTr="00DB12B7">
        <w:trPr>
          <w:tblHeader/>
        </w:trPr>
        <w:tc>
          <w:tcPr>
            <w:tcW w:w="4410" w:type="dxa"/>
            <w:shd w:val="clear" w:color="auto" w:fill="auto"/>
          </w:tcPr>
          <w:p w14:paraId="529EA5D4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B4C975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457094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0A0C8BE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427501" w14:paraId="5025C3C7" w14:textId="77777777" w:rsidTr="00DB12B7">
        <w:trPr>
          <w:tblHeader/>
        </w:trPr>
        <w:tc>
          <w:tcPr>
            <w:tcW w:w="4410" w:type="dxa"/>
            <w:shd w:val="clear" w:color="auto" w:fill="auto"/>
          </w:tcPr>
          <w:p w14:paraId="4F6AFE64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56AE1965" w14:textId="4FE621DF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011141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A3C1BAE" w14:textId="420951A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EFEC8F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6F7A27" w14:textId="10D6D34C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2ADF14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0DF2BB" w14:textId="1C74BBC4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DB12B7" w:rsidRPr="00427501" w14:paraId="7AE5CC3E" w14:textId="77777777" w:rsidTr="00DB12B7">
        <w:trPr>
          <w:tblHeader/>
        </w:trPr>
        <w:tc>
          <w:tcPr>
            <w:tcW w:w="4410" w:type="dxa"/>
            <w:shd w:val="clear" w:color="auto" w:fill="auto"/>
          </w:tcPr>
          <w:p w14:paraId="53D48CF2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1C301016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427501" w14:paraId="24D036D4" w14:textId="77777777" w:rsidTr="00DB12B7">
        <w:tc>
          <w:tcPr>
            <w:tcW w:w="4410" w:type="dxa"/>
            <w:shd w:val="clear" w:color="auto" w:fill="auto"/>
          </w:tcPr>
          <w:p w14:paraId="5CD965D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2440DF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D9701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AE34B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E283A5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525BB2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947176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1A5BE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B12B7" w:rsidRPr="00427501" w14:paraId="7507A491" w14:textId="77777777" w:rsidTr="00DB12B7">
        <w:tc>
          <w:tcPr>
            <w:tcW w:w="4410" w:type="dxa"/>
            <w:shd w:val="clear" w:color="auto" w:fill="auto"/>
          </w:tcPr>
          <w:p w14:paraId="62D41D7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7B056A" w14:textId="639B722B" w:rsidR="00DB12B7" w:rsidRPr="00427501" w:rsidRDefault="0076532A" w:rsidP="007653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508BB3A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773F12" w14:textId="28D8DCC1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BB5A9F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9071BD" w14:textId="0D05C8DB" w:rsidR="00DB12B7" w:rsidRPr="00427501" w:rsidRDefault="00670469" w:rsidP="00DB12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80964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3D4833" w14:textId="3D333BFA" w:rsidR="00DB12B7" w:rsidRPr="00427501" w:rsidRDefault="00DB12B7" w:rsidP="00DB12B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B12B7" w:rsidRPr="00427501" w14:paraId="05EF3126" w14:textId="77777777" w:rsidTr="00DB12B7">
        <w:tc>
          <w:tcPr>
            <w:tcW w:w="4410" w:type="dxa"/>
            <w:shd w:val="clear" w:color="auto" w:fill="auto"/>
          </w:tcPr>
          <w:p w14:paraId="414138E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E31A573" w14:textId="569B68F7" w:rsidR="00DB12B7" w:rsidRPr="00427501" w:rsidRDefault="0076532A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51A5264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7BB9684" w14:textId="7B89639D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028A1C6D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771263E" w14:textId="097FC61D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AD4C530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F9D706E" w14:textId="5A601931" w:rsidR="00DB12B7" w:rsidRPr="00427501" w:rsidRDefault="00DB12B7" w:rsidP="00DB12B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</w:tr>
      <w:tr w:rsidR="00DB12B7" w:rsidRPr="00427501" w14:paraId="62F53C15" w14:textId="77777777" w:rsidTr="00DB12B7">
        <w:tc>
          <w:tcPr>
            <w:tcW w:w="4410" w:type="dxa"/>
            <w:shd w:val="clear" w:color="auto" w:fill="auto"/>
          </w:tcPr>
          <w:p w14:paraId="443D405E" w14:textId="76C7754A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D8590B" w:rsidRPr="00427501">
              <w:rPr>
                <w:rFonts w:ascii="Angsana New" w:hAnsi="Angsana New" w:hint="cs"/>
                <w:sz w:val="28"/>
                <w:szCs w:val="28"/>
                <w:cs/>
              </w:rPr>
              <w:t>จ่ายเกี่ยวกับสัญญาเช่า</w:t>
            </w:r>
          </w:p>
        </w:tc>
        <w:tc>
          <w:tcPr>
            <w:tcW w:w="990" w:type="dxa"/>
            <w:shd w:val="clear" w:color="auto" w:fill="auto"/>
          </w:tcPr>
          <w:p w14:paraId="7CDB2D83" w14:textId="3A2D7D6E" w:rsidR="00DB12B7" w:rsidRPr="00427501" w:rsidRDefault="0076532A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62" w:type="dxa"/>
            <w:shd w:val="clear" w:color="auto" w:fill="auto"/>
          </w:tcPr>
          <w:p w14:paraId="7F6DF2D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0A5D34" w14:textId="2C832588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62" w:type="dxa"/>
            <w:shd w:val="clear" w:color="auto" w:fill="auto"/>
          </w:tcPr>
          <w:p w14:paraId="00A65CCD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42CDD6" w14:textId="7C8436E3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62DF4868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AE9B5EE" w14:textId="0352E918" w:rsidR="00DB12B7" w:rsidRPr="00427501" w:rsidRDefault="00DB12B7" w:rsidP="00DB12B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</w:tr>
      <w:tr w:rsidR="00DB12B7" w:rsidRPr="00427501" w14:paraId="78F0754E" w14:textId="77777777" w:rsidTr="00DB12B7">
        <w:tc>
          <w:tcPr>
            <w:tcW w:w="4410" w:type="dxa"/>
            <w:shd w:val="clear" w:color="auto" w:fill="auto"/>
          </w:tcPr>
          <w:p w14:paraId="750EDC8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62FEEC7" w14:textId="37A83E1E" w:rsidR="00DB12B7" w:rsidRPr="00427501" w:rsidRDefault="0076532A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07E8355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5222EA" w14:textId="4575DB96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54125794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EB6AA3F" w14:textId="200C2575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0AE18CB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F9D86B" w14:textId="0437DEE9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</w:tr>
      <w:tr w:rsidR="00DB12B7" w:rsidRPr="00427501" w14:paraId="711D89A4" w14:textId="77777777" w:rsidTr="00DB12B7">
        <w:tc>
          <w:tcPr>
            <w:tcW w:w="4410" w:type="dxa"/>
            <w:shd w:val="clear" w:color="auto" w:fill="auto"/>
          </w:tcPr>
          <w:p w14:paraId="3BD13BE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4F2FB08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95490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1EA92A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4CAF7D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1F5125F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CE96AF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779F0C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B12B7" w:rsidRPr="00427501" w14:paraId="1836815B" w14:textId="77777777" w:rsidTr="00DB12B7">
        <w:tc>
          <w:tcPr>
            <w:tcW w:w="4410" w:type="dxa"/>
            <w:shd w:val="clear" w:color="auto" w:fill="auto"/>
          </w:tcPr>
          <w:p w14:paraId="1536433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BCE7A6" w14:textId="2A706F0F" w:rsidR="00DB12B7" w:rsidRPr="00427501" w:rsidRDefault="0076532A" w:rsidP="00DB12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0FA94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DD66FF" w14:textId="23D9057F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C547EA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64987A" w14:textId="28333FEF" w:rsidR="00DB12B7" w:rsidRPr="00427501" w:rsidRDefault="00670469" w:rsidP="00DB12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373A4A33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D641D" w14:textId="3F5876A1" w:rsidR="00DB12B7" w:rsidRPr="00427501" w:rsidRDefault="00DB12B7" w:rsidP="00DB12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5,950</w:t>
            </w:r>
          </w:p>
        </w:tc>
      </w:tr>
      <w:tr w:rsidR="00DB12B7" w:rsidRPr="00427501" w14:paraId="624CCDE0" w14:textId="77777777" w:rsidTr="00DB12B7">
        <w:tc>
          <w:tcPr>
            <w:tcW w:w="4410" w:type="dxa"/>
            <w:shd w:val="clear" w:color="auto" w:fill="auto"/>
          </w:tcPr>
          <w:p w14:paraId="7E0D4B3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F0B3793" w14:textId="36615D4E" w:rsidR="00DB12B7" w:rsidRPr="00427501" w:rsidRDefault="0076532A" w:rsidP="00DB12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5FDE0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D60518" w14:textId="4782B22D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18E2CED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65E7DAD" w14:textId="4CFEB5E7" w:rsidR="00DB12B7" w:rsidRPr="00427501" w:rsidRDefault="00B6059E" w:rsidP="00DB12B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2208402C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92A83C" w14:textId="0AEED7EA" w:rsidR="00DB12B7" w:rsidRPr="00427501" w:rsidRDefault="00DB12B7" w:rsidP="00DB12B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</w:p>
        </w:tc>
      </w:tr>
      <w:tr w:rsidR="00DB12B7" w:rsidRPr="00427501" w14:paraId="41350298" w14:textId="77777777" w:rsidTr="00DB12B7">
        <w:tc>
          <w:tcPr>
            <w:tcW w:w="4410" w:type="dxa"/>
            <w:shd w:val="clear" w:color="auto" w:fill="auto"/>
          </w:tcPr>
          <w:p w14:paraId="3783008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37B872C5" w14:textId="504549EC" w:rsidR="00DB12B7" w:rsidRPr="00427501" w:rsidRDefault="0076532A" w:rsidP="00DB12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A17B1B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0A1552" w14:textId="4C8D48CE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FE0C215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C826A8E" w14:textId="4A7B1637" w:rsidR="00DB12B7" w:rsidRPr="00427501" w:rsidRDefault="00670469" w:rsidP="0067046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EBC0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BBF33DB" w14:textId="667A2237" w:rsidR="00DB12B7" w:rsidRPr="00427501" w:rsidRDefault="00DB12B7" w:rsidP="00DB12B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20,000</w:t>
            </w:r>
          </w:p>
        </w:tc>
      </w:tr>
      <w:tr w:rsidR="00DB12B7" w:rsidRPr="00427501" w14:paraId="6A24A8E8" w14:textId="77777777" w:rsidTr="00DB12B7">
        <w:tc>
          <w:tcPr>
            <w:tcW w:w="4410" w:type="dxa"/>
            <w:shd w:val="clear" w:color="auto" w:fill="auto"/>
          </w:tcPr>
          <w:p w14:paraId="29B1573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36C86B8" w14:textId="0D31B6F5" w:rsidR="00DB12B7" w:rsidRPr="00427501" w:rsidRDefault="0076532A" w:rsidP="00DB12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579063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EF0C08D" w14:textId="1926163F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17C72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C3EF1A9" w14:textId="69ACA1EA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15C9D4D6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F6D3B4" w14:textId="1699A4C9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507</w:t>
            </w:r>
          </w:p>
        </w:tc>
      </w:tr>
      <w:tr w:rsidR="00DB12B7" w:rsidRPr="00427501" w14:paraId="2EEA7344" w14:textId="77777777" w:rsidTr="00DB12B7">
        <w:tc>
          <w:tcPr>
            <w:tcW w:w="4410" w:type="dxa"/>
            <w:shd w:val="clear" w:color="auto" w:fill="auto"/>
          </w:tcPr>
          <w:p w14:paraId="1B70CAB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11C85D2" w14:textId="47448EC6" w:rsidR="00DB12B7" w:rsidRPr="00427501" w:rsidRDefault="0076532A" w:rsidP="00DB12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E46B8D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A2E9529" w14:textId="0349D3F6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1CF314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9A60E0C" w14:textId="1A903833" w:rsidR="00DB12B7" w:rsidRPr="00427501" w:rsidRDefault="00B6059E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70" w:type="dxa"/>
            <w:shd w:val="clear" w:color="auto" w:fill="auto"/>
          </w:tcPr>
          <w:p w14:paraId="0275BCA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9D3016C" w14:textId="5F5BD31D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</w:tr>
      <w:tr w:rsidR="005865BB" w:rsidRPr="00427501" w14:paraId="4DC29B8F" w14:textId="77777777" w:rsidTr="00DB12B7">
        <w:tc>
          <w:tcPr>
            <w:tcW w:w="4410" w:type="dxa"/>
            <w:shd w:val="clear" w:color="auto" w:fill="auto"/>
          </w:tcPr>
          <w:p w14:paraId="7354B8D0" w14:textId="698D8688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1442FDD9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9113217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BB8867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C6CAE69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06BC790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D3BBD9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DA5A2F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865BB" w:rsidRPr="00427501" w14:paraId="7B15C211" w14:textId="77777777" w:rsidTr="00DB12B7">
        <w:tc>
          <w:tcPr>
            <w:tcW w:w="4410" w:type="dxa"/>
            <w:shd w:val="clear" w:color="auto" w:fill="auto"/>
          </w:tcPr>
          <w:p w14:paraId="459B5D5D" w14:textId="64CBBD4C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45996F8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018E4C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2BCCA28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A4447D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BE42EB9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E15BB5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87E2D4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865BB" w:rsidRPr="00427501" w14:paraId="7B5850CF" w14:textId="77777777" w:rsidTr="00DD0BFA">
        <w:tc>
          <w:tcPr>
            <w:tcW w:w="4410" w:type="dxa"/>
            <w:shd w:val="clear" w:color="auto" w:fill="auto"/>
          </w:tcPr>
          <w:p w14:paraId="72A0C4C6" w14:textId="7729E77F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A9E1A2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41C783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8FC741" w14:textId="08261A8D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0DBDA36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4F1C0A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F37DFA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34D18F" w14:textId="5D545AA4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865BB" w:rsidRPr="00427501" w14:paraId="16B56C46" w14:textId="77777777" w:rsidTr="00DD0BFA">
        <w:tc>
          <w:tcPr>
            <w:tcW w:w="4410" w:type="dxa"/>
            <w:shd w:val="clear" w:color="auto" w:fill="auto"/>
          </w:tcPr>
          <w:p w14:paraId="4E7BD0B7" w14:textId="24946370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(รวมค่าตอบแทนกรรมการ)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02D9FD" w14:textId="2AAFC0C8" w:rsidR="005865BB" w:rsidRPr="00427501" w:rsidRDefault="002A7D5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4,902</w:t>
            </w:r>
          </w:p>
        </w:tc>
        <w:tc>
          <w:tcPr>
            <w:tcW w:w="262" w:type="dxa"/>
            <w:shd w:val="clear" w:color="auto" w:fill="auto"/>
          </w:tcPr>
          <w:p w14:paraId="2B71B320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F1A1F9" w14:textId="0B7CA226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5,548</w:t>
            </w:r>
          </w:p>
        </w:tc>
        <w:tc>
          <w:tcPr>
            <w:tcW w:w="262" w:type="dxa"/>
            <w:shd w:val="clear" w:color="auto" w:fill="auto"/>
          </w:tcPr>
          <w:p w14:paraId="27DFB502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C2FE89D" w14:textId="1B6C9E5D" w:rsidR="005865BB" w:rsidRPr="00427501" w:rsidRDefault="002A7D5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4,002</w:t>
            </w:r>
          </w:p>
        </w:tc>
        <w:tc>
          <w:tcPr>
            <w:tcW w:w="270" w:type="dxa"/>
            <w:shd w:val="clear" w:color="auto" w:fill="auto"/>
          </w:tcPr>
          <w:p w14:paraId="64FBB589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03531" w14:textId="47653FA8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4,648</w:t>
            </w:r>
          </w:p>
        </w:tc>
      </w:tr>
      <w:tr w:rsidR="005865BB" w:rsidRPr="00427501" w14:paraId="3CEAA749" w14:textId="77777777" w:rsidTr="00DD0BFA">
        <w:tc>
          <w:tcPr>
            <w:tcW w:w="4410" w:type="dxa"/>
            <w:shd w:val="clear" w:color="auto" w:fill="auto"/>
          </w:tcPr>
          <w:p w14:paraId="638646DE" w14:textId="62B4A99C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B1014" w:rsidRPr="0042750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59AC09" w14:textId="3FABD10B" w:rsidR="005865BB" w:rsidRPr="00427501" w:rsidRDefault="002A7D5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62" w:type="dxa"/>
            <w:shd w:val="clear" w:color="auto" w:fill="auto"/>
          </w:tcPr>
          <w:p w14:paraId="582992A2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EB47FD" w14:textId="71ED7EBF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62" w:type="dxa"/>
            <w:shd w:val="clear" w:color="auto" w:fill="auto"/>
          </w:tcPr>
          <w:p w14:paraId="56358768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987A18" w14:textId="04D3497C" w:rsidR="005865BB" w:rsidRPr="00427501" w:rsidRDefault="002A7D5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1A90D857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8517B" w14:textId="3F246A29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</w:p>
        </w:tc>
      </w:tr>
      <w:tr w:rsidR="005865BB" w:rsidRPr="00427501" w14:paraId="751C06A7" w14:textId="77777777" w:rsidTr="00DB12B7">
        <w:tc>
          <w:tcPr>
            <w:tcW w:w="4410" w:type="dxa"/>
            <w:shd w:val="clear" w:color="auto" w:fill="auto"/>
          </w:tcPr>
          <w:p w14:paraId="379A53E2" w14:textId="5D7A9784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690CDC8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C3352D6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FDCC23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8D1FE0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0CA0F3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77C8B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C1BA7B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865BB" w:rsidRPr="00427501" w14:paraId="3553004C" w14:textId="77777777" w:rsidTr="00DB12B7">
        <w:tc>
          <w:tcPr>
            <w:tcW w:w="4410" w:type="dxa"/>
            <w:shd w:val="clear" w:color="auto" w:fill="auto"/>
          </w:tcPr>
          <w:p w14:paraId="3DD698A9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AB71D2" w14:textId="0109D442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62" w:type="dxa"/>
            <w:shd w:val="clear" w:color="auto" w:fill="auto"/>
          </w:tcPr>
          <w:p w14:paraId="083A6ABF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1DD2C4" w14:textId="6C302FA2" w:rsidR="005865BB" w:rsidRPr="00427501" w:rsidRDefault="005865BB" w:rsidP="005865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72B7794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9974274" w14:textId="59BADD88" w:rsidR="005865BB" w:rsidRPr="00427501" w:rsidRDefault="005865BB" w:rsidP="005865B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DD463D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DC73CB" w14:textId="404F6E22" w:rsidR="005865BB" w:rsidRPr="00427501" w:rsidRDefault="005865BB" w:rsidP="005865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65BB" w:rsidRPr="00427501" w14:paraId="7D94AEDC" w14:textId="77777777" w:rsidTr="00DB12B7">
        <w:tc>
          <w:tcPr>
            <w:tcW w:w="4410" w:type="dxa"/>
            <w:shd w:val="clear" w:color="auto" w:fill="auto"/>
          </w:tcPr>
          <w:p w14:paraId="2A1D21A2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3AA0063D" w14:textId="48720C15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262" w:type="dxa"/>
            <w:shd w:val="clear" w:color="auto" w:fill="auto"/>
          </w:tcPr>
          <w:p w14:paraId="281C2974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6F1211" w14:textId="11D5C8E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262" w:type="dxa"/>
            <w:shd w:val="clear" w:color="auto" w:fill="auto"/>
          </w:tcPr>
          <w:p w14:paraId="4F150897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F770B4" w14:textId="3074FA71" w:rsidR="005865BB" w:rsidRPr="00427501" w:rsidRDefault="005865BB" w:rsidP="005865B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ABA027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2BCE42" w14:textId="5CE7B9F0" w:rsidR="005865BB" w:rsidRPr="00427501" w:rsidRDefault="005865BB" w:rsidP="005865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65BB" w:rsidRPr="00427501" w14:paraId="63F92415" w14:textId="77777777" w:rsidTr="00DB12B7">
        <w:tc>
          <w:tcPr>
            <w:tcW w:w="4410" w:type="dxa"/>
            <w:shd w:val="clear" w:color="auto" w:fill="auto"/>
          </w:tcPr>
          <w:p w14:paraId="4C053BE9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D83B92" w14:textId="5C6401B1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62" w:type="dxa"/>
            <w:shd w:val="clear" w:color="auto" w:fill="auto"/>
          </w:tcPr>
          <w:p w14:paraId="25725FC1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D03193" w14:textId="0F6CC283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62" w:type="dxa"/>
            <w:shd w:val="clear" w:color="auto" w:fill="auto"/>
          </w:tcPr>
          <w:p w14:paraId="610AB2A9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74EA90" w14:textId="4A91A2BF" w:rsidR="005865BB" w:rsidRPr="00427501" w:rsidRDefault="005865BB" w:rsidP="005865B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A57891B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38EC6" w14:textId="4AA22631" w:rsidR="005865BB" w:rsidRPr="00427501" w:rsidRDefault="005865BB" w:rsidP="005865B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</w:p>
        </w:tc>
      </w:tr>
      <w:tr w:rsidR="005865BB" w:rsidRPr="00427501" w14:paraId="78344811" w14:textId="77777777" w:rsidTr="00DB12B7">
        <w:trPr>
          <w:trHeight w:val="68"/>
        </w:trPr>
        <w:tc>
          <w:tcPr>
            <w:tcW w:w="4410" w:type="dxa"/>
            <w:shd w:val="clear" w:color="auto" w:fill="auto"/>
          </w:tcPr>
          <w:p w14:paraId="3333CB22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6504A859" w14:textId="6947F158" w:rsidR="005865BB" w:rsidRPr="00427501" w:rsidRDefault="005865BB" w:rsidP="005865B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DD03FE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14:paraId="7EBB45BB" w14:textId="77777777" w:rsidR="005865BB" w:rsidRPr="00427501" w:rsidRDefault="005865BB" w:rsidP="0058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16F0A3F" w14:textId="1522DD8E" w:rsidR="005865BB" w:rsidRPr="00427501" w:rsidRDefault="005865BB" w:rsidP="005865B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262" w:type="dxa"/>
            <w:shd w:val="clear" w:color="auto" w:fill="auto"/>
          </w:tcPr>
          <w:p w14:paraId="4BE901B5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4F3491B" w14:textId="2D9933E2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44486E2B" w14:textId="77777777" w:rsidR="005865BB" w:rsidRPr="00427501" w:rsidRDefault="005865BB" w:rsidP="00586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B74DE6" w14:textId="583283FA" w:rsidR="005865BB" w:rsidRPr="00427501" w:rsidRDefault="005865BB" w:rsidP="005865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</w:tr>
    </w:tbl>
    <w:p w14:paraId="2F07C9B7" w14:textId="4D6CAEB2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"/>
        <w:gridCol w:w="981"/>
        <w:gridCol w:w="9"/>
        <w:gridCol w:w="262"/>
        <w:gridCol w:w="990"/>
        <w:gridCol w:w="8"/>
        <w:gridCol w:w="262"/>
        <w:gridCol w:w="8"/>
        <w:gridCol w:w="982"/>
        <w:gridCol w:w="8"/>
        <w:gridCol w:w="262"/>
        <w:gridCol w:w="990"/>
      </w:tblGrid>
      <w:tr w:rsidR="00DB12B7" w:rsidRPr="00427501" w14:paraId="64513D47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4B9EE3E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5"/>
            <w:shd w:val="clear" w:color="auto" w:fill="auto"/>
            <w:vAlign w:val="bottom"/>
          </w:tcPr>
          <w:p w14:paraId="0BF5969F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9FF9E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bottom"/>
          </w:tcPr>
          <w:p w14:paraId="7F43BA5B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B12B7" w:rsidRPr="00427501" w14:paraId="04F1C338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1A1DD2C7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2BED5F" w14:textId="4CD7D206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013DF72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3F825D" w14:textId="0EA0FB7C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Pr="0042750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Pr="0042750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78F28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6FD8BC0" w14:textId="330276E0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47E702A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5D28C5" w14:textId="43AA79A4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Pr="0042750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Pr="0042750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DB12B7" w:rsidRPr="00427501" w14:paraId="361E60DB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1BA8AF54" w14:textId="1C0D8019" w:rsidR="00DB12B7" w:rsidRPr="00427501" w:rsidRDefault="0019597F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15AD786" w14:textId="6C4FC365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50AF76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0C1644A" w14:textId="5E49A5C6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311DC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4F8222" w14:textId="7E095753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63FFFF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4C31C6" w14:textId="47681326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DB12B7" w:rsidRPr="00427501" w14:paraId="641F1175" w14:textId="77777777" w:rsidTr="00AF49EF">
        <w:trPr>
          <w:trHeight w:val="80"/>
          <w:tblHeader/>
        </w:trPr>
        <w:tc>
          <w:tcPr>
            <w:tcW w:w="4419" w:type="dxa"/>
            <w:gridSpan w:val="2"/>
            <w:shd w:val="clear" w:color="auto" w:fill="auto"/>
          </w:tcPr>
          <w:p w14:paraId="46768900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11"/>
            <w:shd w:val="clear" w:color="auto" w:fill="auto"/>
            <w:vAlign w:val="bottom"/>
          </w:tcPr>
          <w:p w14:paraId="4C729DDD" w14:textId="77777777" w:rsidR="00DB12B7" w:rsidRPr="00427501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427501" w14:paraId="077900F2" w14:textId="77777777" w:rsidTr="00AF49EF">
        <w:tc>
          <w:tcPr>
            <w:tcW w:w="4419" w:type="dxa"/>
            <w:gridSpan w:val="2"/>
            <w:shd w:val="clear" w:color="auto" w:fill="auto"/>
          </w:tcPr>
          <w:p w14:paraId="16ED9E1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D73B2A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058D6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00F8044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B8793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0FC60C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2D664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9297B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B12B7" w:rsidRPr="00427501" w14:paraId="15638D09" w14:textId="77777777" w:rsidTr="00AF49EF">
        <w:tc>
          <w:tcPr>
            <w:tcW w:w="4419" w:type="dxa"/>
            <w:gridSpan w:val="2"/>
            <w:shd w:val="clear" w:color="auto" w:fill="auto"/>
          </w:tcPr>
          <w:p w14:paraId="4825EC4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2750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1E71C23" w14:textId="13A398FB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14:paraId="4A2F669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77ED29F" w14:textId="43DD414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2E09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74F2852" w14:textId="797DE77D" w:rsidR="00DB12B7" w:rsidRPr="00427501" w:rsidRDefault="00670469" w:rsidP="00FD71F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CAAA6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F9133A" w14:textId="14E09C2D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B12B7" w:rsidRPr="00427501" w14:paraId="59F90316" w14:textId="77777777" w:rsidTr="00AF49EF">
        <w:tc>
          <w:tcPr>
            <w:tcW w:w="4419" w:type="dxa"/>
            <w:gridSpan w:val="2"/>
            <w:shd w:val="clear" w:color="auto" w:fill="auto"/>
          </w:tcPr>
          <w:p w14:paraId="27265A8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6ABE3D" w14:textId="1F88E61D" w:rsidR="00DB12B7" w:rsidRPr="00427501" w:rsidRDefault="00B93BA7" w:rsidP="00B93BA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10E68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2699880" w14:textId="0DC2E39E" w:rsidR="00DB12B7" w:rsidRPr="00427501" w:rsidRDefault="00DB12B7" w:rsidP="00FD71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0C21E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7E0FC8" w14:textId="2C322192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62" w:type="dxa"/>
            <w:shd w:val="clear" w:color="auto" w:fill="auto"/>
          </w:tcPr>
          <w:p w14:paraId="2330739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EBB6D" w14:textId="72E192C8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DB12B7" w:rsidRPr="00427501" w14:paraId="7AFFB3CA" w14:textId="77777777" w:rsidTr="00AF49EF">
        <w:tc>
          <w:tcPr>
            <w:tcW w:w="4419" w:type="dxa"/>
            <w:gridSpan w:val="2"/>
            <w:shd w:val="clear" w:color="auto" w:fill="auto"/>
          </w:tcPr>
          <w:p w14:paraId="40F84F9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28B9" w14:textId="7D7CE595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CF6970"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A53F9C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2673" w14:textId="556C2404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A9FDD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08CE" w14:textId="17C84D58" w:rsidR="00DB12B7" w:rsidRPr="00427501" w:rsidRDefault="00670469" w:rsidP="00FD71F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6AAFA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D045" w14:textId="045D0539" w:rsidR="00DB12B7" w:rsidRPr="00427501" w:rsidRDefault="00DB12B7" w:rsidP="00DB12B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B12B7" w:rsidRPr="00427501" w14:paraId="7F55EB7F" w14:textId="77777777" w:rsidTr="00AF49EF">
        <w:tc>
          <w:tcPr>
            <w:tcW w:w="4419" w:type="dxa"/>
            <w:gridSpan w:val="2"/>
            <w:shd w:val="clear" w:color="auto" w:fill="auto"/>
          </w:tcPr>
          <w:p w14:paraId="3EA14C96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E83D" w14:textId="4E9E8792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  <w:r w:rsidR="00CF6970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9F14C8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546C" w14:textId="0566E123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07F5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DB3D" w14:textId="1257EAAA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62" w:type="dxa"/>
            <w:shd w:val="clear" w:color="auto" w:fill="auto"/>
          </w:tcPr>
          <w:p w14:paraId="7221A5C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28005" w14:textId="705CD15A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</w:tr>
      <w:tr w:rsidR="00DB12B7" w:rsidRPr="00427501" w14:paraId="1F3D16EC" w14:textId="77777777" w:rsidTr="00AF49EF">
        <w:tc>
          <w:tcPr>
            <w:tcW w:w="4419" w:type="dxa"/>
            <w:gridSpan w:val="2"/>
            <w:shd w:val="clear" w:color="auto" w:fill="auto"/>
          </w:tcPr>
          <w:p w14:paraId="1E38635F" w14:textId="77777777" w:rsidR="00DB12B7" w:rsidRPr="00427501" w:rsidRDefault="00DB12B7" w:rsidP="00F2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8ED4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C3BEB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8717B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A6775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3C2D2E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9DED8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ADB673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B12B7" w:rsidRPr="00427501" w14:paraId="3C196EBE" w14:textId="77777777" w:rsidTr="00AF49EF">
        <w:tc>
          <w:tcPr>
            <w:tcW w:w="4419" w:type="dxa"/>
            <w:gridSpan w:val="2"/>
            <w:shd w:val="clear" w:color="auto" w:fill="auto"/>
          </w:tcPr>
          <w:p w14:paraId="05A5179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9874DCE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C0B00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92DCE5D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52AD1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C7F786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6F75D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7BE39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B12B7" w:rsidRPr="00427501" w14:paraId="0210E0D0" w14:textId="77777777" w:rsidTr="00AF49EF">
        <w:tc>
          <w:tcPr>
            <w:tcW w:w="4419" w:type="dxa"/>
            <w:gridSpan w:val="2"/>
            <w:shd w:val="clear" w:color="auto" w:fill="auto"/>
          </w:tcPr>
          <w:p w14:paraId="36BA474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2750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4DBAAD" w14:textId="65F03A08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77FF3BB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5A1BBA9" w14:textId="29BF4F9D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A90B7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8291871" w14:textId="6406DD69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2B9B5CA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D3B19" w14:textId="0EEDBF1E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DB12B7" w:rsidRPr="00427501" w14:paraId="44B57D44" w14:textId="77777777" w:rsidTr="00AF49EF">
        <w:tc>
          <w:tcPr>
            <w:tcW w:w="4419" w:type="dxa"/>
            <w:gridSpan w:val="2"/>
            <w:shd w:val="clear" w:color="auto" w:fill="auto"/>
          </w:tcPr>
          <w:p w14:paraId="5C8D3DE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18D2D3E" w14:textId="4BEF2A22" w:rsidR="00DB12B7" w:rsidRPr="00427501" w:rsidRDefault="00B93BA7" w:rsidP="00B93BA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0D83A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1809F97" w14:textId="5286918C" w:rsidR="00DB12B7" w:rsidRPr="00427501" w:rsidRDefault="00DB12B7" w:rsidP="00FD71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7762B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512A785" w14:textId="1C1B9C2E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4,149</w:t>
            </w:r>
          </w:p>
        </w:tc>
        <w:tc>
          <w:tcPr>
            <w:tcW w:w="262" w:type="dxa"/>
            <w:shd w:val="clear" w:color="auto" w:fill="auto"/>
          </w:tcPr>
          <w:p w14:paraId="67B19D9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F68E15" w14:textId="3E3AACA0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4,543</w:t>
            </w:r>
          </w:p>
        </w:tc>
      </w:tr>
      <w:tr w:rsidR="00DB12B7" w:rsidRPr="00427501" w14:paraId="74ADB0E3" w14:textId="77777777" w:rsidTr="00AF49EF">
        <w:tc>
          <w:tcPr>
            <w:tcW w:w="4419" w:type="dxa"/>
            <w:gridSpan w:val="2"/>
            <w:shd w:val="clear" w:color="auto" w:fill="auto"/>
          </w:tcPr>
          <w:p w14:paraId="0193780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E569" w14:textId="629AAC26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62" w:type="dxa"/>
            <w:shd w:val="clear" w:color="auto" w:fill="auto"/>
          </w:tcPr>
          <w:p w14:paraId="331DB57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6ECFC" w14:textId="50E0733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7E467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2D4C" w14:textId="1098ABD0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62" w:type="dxa"/>
            <w:shd w:val="clear" w:color="auto" w:fill="auto"/>
          </w:tcPr>
          <w:p w14:paraId="7F70613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3757" w14:textId="6D81C4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</w:tr>
      <w:tr w:rsidR="00DB12B7" w:rsidRPr="00427501" w14:paraId="159D1AE1" w14:textId="77777777" w:rsidTr="00AF49EF">
        <w:tc>
          <w:tcPr>
            <w:tcW w:w="4419" w:type="dxa"/>
            <w:gridSpan w:val="2"/>
            <w:shd w:val="clear" w:color="auto" w:fill="auto"/>
          </w:tcPr>
          <w:p w14:paraId="4667DBB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E103" w14:textId="597465D9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62" w:type="dxa"/>
            <w:shd w:val="clear" w:color="auto" w:fill="auto"/>
          </w:tcPr>
          <w:p w14:paraId="4E18E84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41B34" w14:textId="1521B2CF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E455D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DB234" w14:textId="088F290A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4,739</w:t>
            </w:r>
          </w:p>
        </w:tc>
        <w:tc>
          <w:tcPr>
            <w:tcW w:w="262" w:type="dxa"/>
            <w:shd w:val="clear" w:color="auto" w:fill="auto"/>
          </w:tcPr>
          <w:p w14:paraId="5A6A6F5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D9580" w14:textId="0980A760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4,883</w:t>
            </w:r>
          </w:p>
        </w:tc>
      </w:tr>
      <w:tr w:rsidR="00DB12B7" w:rsidRPr="00427501" w14:paraId="5F814F47" w14:textId="77777777" w:rsidTr="00AF49EF">
        <w:tc>
          <w:tcPr>
            <w:tcW w:w="4419" w:type="dxa"/>
            <w:gridSpan w:val="2"/>
            <w:shd w:val="clear" w:color="auto" w:fill="auto"/>
          </w:tcPr>
          <w:p w14:paraId="471CF93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26849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B78B2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62B183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40AD9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50E3EE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451AC6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20D46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B12B7" w:rsidRPr="00427501" w14:paraId="53A4CEBD" w14:textId="77777777" w:rsidTr="00AF49EF">
        <w:tc>
          <w:tcPr>
            <w:tcW w:w="4419" w:type="dxa"/>
            <w:gridSpan w:val="2"/>
            <w:shd w:val="clear" w:color="auto" w:fill="auto"/>
          </w:tcPr>
          <w:p w14:paraId="7ECB4B2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0F1ABE" w14:textId="0954B92E" w:rsidR="00DB12B7" w:rsidRPr="00427501" w:rsidRDefault="00B93BA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C068AE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681C35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30A68B" w14:textId="3F3CC13E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72019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B377DC" w14:textId="3BF2EFDC" w:rsidR="00DB12B7" w:rsidRPr="00427501" w:rsidRDefault="00670469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B93BA7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40A1EB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4A477A" w14:textId="015E6413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6,357</w:t>
            </w:r>
          </w:p>
        </w:tc>
      </w:tr>
      <w:tr w:rsidR="00DB12B7" w:rsidRPr="00427501" w14:paraId="34DCC9AC" w14:textId="77777777" w:rsidTr="00AF49EF">
        <w:tc>
          <w:tcPr>
            <w:tcW w:w="4419" w:type="dxa"/>
            <w:gridSpan w:val="2"/>
            <w:shd w:val="clear" w:color="auto" w:fill="auto"/>
          </w:tcPr>
          <w:p w14:paraId="0C5D72D7" w14:textId="645902EC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80B537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58E8A6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8612B1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BE499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91965C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E62EAF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D1E3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B45C2" w:rsidRPr="00427501" w14:paraId="3417F3E6" w14:textId="77777777" w:rsidTr="00AF49EF">
        <w:tc>
          <w:tcPr>
            <w:tcW w:w="4419" w:type="dxa"/>
            <w:gridSpan w:val="2"/>
            <w:shd w:val="clear" w:color="auto" w:fill="auto"/>
          </w:tcPr>
          <w:p w14:paraId="3D9102B7" w14:textId="6CBC2EF4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220928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7C64C33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D66265A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DA4522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A9AD557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0F70F9F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1F2D41" w14:textId="77777777" w:rsidR="008B45C2" w:rsidRPr="00427501" w:rsidRDefault="008B45C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9597F" w:rsidRPr="00427501" w14:paraId="269E430C" w14:textId="77777777" w:rsidTr="00AF49EF">
        <w:tc>
          <w:tcPr>
            <w:tcW w:w="4419" w:type="dxa"/>
            <w:gridSpan w:val="2"/>
            <w:shd w:val="clear" w:color="auto" w:fill="auto"/>
          </w:tcPr>
          <w:p w14:paraId="253D1F30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E24104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6E5025A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A9836F8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81C719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9BFDF6D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0EB2E2B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6EBBB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9597F" w:rsidRPr="00427501" w14:paraId="6ED9BBA9" w14:textId="77777777" w:rsidTr="00AF49EF">
        <w:tc>
          <w:tcPr>
            <w:tcW w:w="4419" w:type="dxa"/>
            <w:gridSpan w:val="2"/>
            <w:shd w:val="clear" w:color="auto" w:fill="auto"/>
          </w:tcPr>
          <w:p w14:paraId="48CF651D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766E014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20AF313D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C00C00E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D4E38E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92A8BD6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04374FF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EC35D3" w14:textId="77777777" w:rsidR="0019597F" w:rsidRPr="00427501" w:rsidRDefault="0019597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D7BDB" w:rsidRPr="00427501" w14:paraId="5A736A3F" w14:textId="77777777" w:rsidTr="00AF49EF">
        <w:tc>
          <w:tcPr>
            <w:tcW w:w="4419" w:type="dxa"/>
            <w:gridSpan w:val="2"/>
            <w:shd w:val="clear" w:color="auto" w:fill="auto"/>
          </w:tcPr>
          <w:p w14:paraId="5C94BD18" w14:textId="0A6245CC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1273A81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8FC3935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2B97FF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72E123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033CAD6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DF96CC1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DE914" w14:textId="77777777" w:rsidR="00DD7BDB" w:rsidRPr="00427501" w:rsidRDefault="00DD7BD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B12B7" w:rsidRPr="00427501" w14:paraId="5DE6F77B" w14:textId="77777777" w:rsidTr="00AF49EF">
        <w:tc>
          <w:tcPr>
            <w:tcW w:w="4419" w:type="dxa"/>
            <w:gridSpan w:val="2"/>
            <w:shd w:val="clear" w:color="auto" w:fill="auto"/>
          </w:tcPr>
          <w:p w14:paraId="15318CF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F9FCDB" w14:textId="72EED35E" w:rsidR="00DB12B7" w:rsidRPr="00427501" w:rsidRDefault="00703E2A" w:rsidP="00703E2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663394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0D57C54" w14:textId="0978A75C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0F418A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520640" w14:textId="7DEF1182" w:rsidR="00DB12B7" w:rsidRPr="00427501" w:rsidRDefault="00670469" w:rsidP="00DB12B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62" w:type="dxa"/>
            <w:shd w:val="clear" w:color="auto" w:fill="auto"/>
          </w:tcPr>
          <w:p w14:paraId="5AC6B6A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A0E65" w14:textId="17D6AF2A" w:rsidR="00DB12B7" w:rsidRPr="00427501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</w:tr>
      <w:tr w:rsidR="00DB12B7" w:rsidRPr="00427501" w14:paraId="4ECF0FB3" w14:textId="77777777" w:rsidTr="00AF49EF">
        <w:tc>
          <w:tcPr>
            <w:tcW w:w="4419" w:type="dxa"/>
            <w:gridSpan w:val="2"/>
            <w:shd w:val="clear" w:color="auto" w:fill="auto"/>
          </w:tcPr>
          <w:p w14:paraId="00B10BC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2F21" w14:textId="7E6E6CDD" w:rsidR="00DB12B7" w:rsidRPr="00427501" w:rsidRDefault="00703E2A" w:rsidP="00703E2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31A5BF0F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F7F06" w14:textId="7BE96EFE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8DFD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FDE06" w14:textId="577FB35E" w:rsidR="00DB12B7" w:rsidRPr="00427501" w:rsidRDefault="00670469" w:rsidP="00DB12B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C55862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7707" w14:textId="0E56FF00" w:rsidR="00DB12B7" w:rsidRPr="00427501" w:rsidRDefault="00DB12B7" w:rsidP="00DB12B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B12B7" w:rsidRPr="00427501" w14:paraId="5C3E117C" w14:textId="77777777" w:rsidTr="00AF49EF">
        <w:tc>
          <w:tcPr>
            <w:tcW w:w="4419" w:type="dxa"/>
            <w:gridSpan w:val="2"/>
            <w:shd w:val="clear" w:color="auto" w:fill="auto"/>
          </w:tcPr>
          <w:p w14:paraId="789A1CC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F7E9F" w14:textId="4AAF1D97" w:rsidR="00DB12B7" w:rsidRPr="00427501" w:rsidRDefault="00377157" w:rsidP="00693E1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43B982B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527E" w14:textId="44D6B911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3E90B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21692" w14:textId="11B79D3F" w:rsidR="00DB12B7" w:rsidRPr="00427501" w:rsidRDefault="00670469" w:rsidP="00BD1B0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</w:p>
        </w:tc>
        <w:tc>
          <w:tcPr>
            <w:tcW w:w="262" w:type="dxa"/>
            <w:shd w:val="clear" w:color="auto" w:fill="auto"/>
          </w:tcPr>
          <w:p w14:paraId="736895F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DDDAE" w14:textId="118B793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</w:tr>
      <w:tr w:rsidR="00DB12B7" w:rsidRPr="00427501" w14:paraId="52689EEC" w14:textId="77777777" w:rsidTr="00AF49EF">
        <w:tc>
          <w:tcPr>
            <w:tcW w:w="4419" w:type="dxa"/>
            <w:gridSpan w:val="2"/>
            <w:shd w:val="clear" w:color="auto" w:fill="auto"/>
          </w:tcPr>
          <w:p w14:paraId="1CDC8EE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31E3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98C00B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03942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56FD1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378D2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D2E12E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8725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DB12B7" w:rsidRPr="00427501" w14:paraId="4FC97B4B" w14:textId="77777777" w:rsidTr="00AF49EF">
        <w:tc>
          <w:tcPr>
            <w:tcW w:w="4419" w:type="dxa"/>
            <w:gridSpan w:val="2"/>
            <w:shd w:val="clear" w:color="auto" w:fill="auto"/>
          </w:tcPr>
          <w:p w14:paraId="12A599A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60568CC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89249FA" w14:textId="77777777" w:rsidR="00DB12B7" w:rsidRPr="00427501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2CDD0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27396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D19CD9" w14:textId="77777777" w:rsidR="00DB12B7" w:rsidRPr="00427501" w:rsidRDefault="00DB12B7" w:rsidP="00DB1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7B23C6" w14:textId="77777777" w:rsidR="00DB12B7" w:rsidRPr="00427501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9182ED6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DB12B7" w:rsidRPr="00427501" w14:paraId="1957BA8B" w14:textId="77777777" w:rsidTr="00AF49EF">
        <w:tc>
          <w:tcPr>
            <w:tcW w:w="4419" w:type="dxa"/>
            <w:gridSpan w:val="2"/>
            <w:shd w:val="clear" w:color="auto" w:fill="auto"/>
          </w:tcPr>
          <w:p w14:paraId="7F8BC4E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0D0DBC" w14:textId="3B0F1514" w:rsidR="00DB12B7" w:rsidRPr="00427501" w:rsidRDefault="0037715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FD4B40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C0688" w14:textId="51496D65" w:rsidR="00DB12B7" w:rsidRPr="00427501" w:rsidRDefault="00DB12B7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633EA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68B104" w14:textId="365FD788" w:rsidR="00DB12B7" w:rsidRPr="00427501" w:rsidRDefault="00BD1B01" w:rsidP="00BD1B0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5BC07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F28EA8" w14:textId="15C3CC3F" w:rsidR="00DB12B7" w:rsidRPr="00427501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13,299</w:t>
            </w:r>
          </w:p>
        </w:tc>
      </w:tr>
      <w:tr w:rsidR="00AF49EF" w:rsidRPr="00427501" w14:paraId="12DBA961" w14:textId="77777777" w:rsidTr="00AF49EF">
        <w:tc>
          <w:tcPr>
            <w:tcW w:w="4419" w:type="dxa"/>
            <w:gridSpan w:val="2"/>
            <w:shd w:val="clear" w:color="auto" w:fill="auto"/>
          </w:tcPr>
          <w:p w14:paraId="5DBA26F0" w14:textId="77777777" w:rsidR="00AF49EF" w:rsidRPr="00427501" w:rsidRDefault="00AF49E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4BAE6" w14:textId="77777777" w:rsidR="00AF49EF" w:rsidRPr="00427501" w:rsidRDefault="00AF49EF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32F11C" w14:textId="77777777" w:rsidR="00AF49EF" w:rsidRPr="00427501" w:rsidRDefault="00AF49E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873B3" w14:textId="77777777" w:rsidR="00AF49EF" w:rsidRPr="00427501" w:rsidRDefault="00AF49EF" w:rsidP="00DB12B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5B5A2B" w14:textId="77777777" w:rsidR="00AF49EF" w:rsidRPr="00427501" w:rsidRDefault="00AF49E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9EE9AE" w14:textId="77777777" w:rsidR="00AF49EF" w:rsidRPr="00427501" w:rsidRDefault="00AF49EF" w:rsidP="00BD1B0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778BAF" w14:textId="77777777" w:rsidR="00AF49EF" w:rsidRPr="00427501" w:rsidRDefault="00AF49EF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6367964" w14:textId="77777777" w:rsidR="00AF49EF" w:rsidRPr="00427501" w:rsidRDefault="00AF49EF" w:rsidP="00DB12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9597F" w:rsidRPr="00427501" w14:paraId="1610AB4F" w14:textId="77777777" w:rsidTr="00AF49EF">
        <w:trPr>
          <w:trHeight w:val="396"/>
        </w:trPr>
        <w:tc>
          <w:tcPr>
            <w:tcW w:w="4410" w:type="dxa"/>
            <w:shd w:val="clear" w:color="auto" w:fill="auto"/>
          </w:tcPr>
          <w:p w14:paraId="03068839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CA4A18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D5F2C4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F2C8F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ED3E3F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79B7A0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64C90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42F8B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19597F" w:rsidRPr="00427501" w14:paraId="347DCF45" w14:textId="77777777" w:rsidTr="00AF49EF">
        <w:trPr>
          <w:trHeight w:val="372"/>
        </w:trPr>
        <w:tc>
          <w:tcPr>
            <w:tcW w:w="4410" w:type="dxa"/>
            <w:shd w:val="clear" w:color="auto" w:fill="auto"/>
          </w:tcPr>
          <w:p w14:paraId="1888B7F0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3B8B" w14:textId="4CA87755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CA16A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696D" w14:textId="267DE10E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D4334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7FC1C" w14:textId="4C1836A7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3F65F7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75327" w14:textId="55F5E15F" w:rsidR="0019597F" w:rsidRPr="00427501" w:rsidRDefault="0019597F" w:rsidP="001959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</w:tr>
      <w:tr w:rsidR="0019597F" w:rsidRPr="00427501" w14:paraId="5BD69AE2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1D347225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A4E0" w14:textId="193A0D1F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0D806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C564A" w14:textId="1C53C498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F742E0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D7E18" w14:textId="01CC1E57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6B15CB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FD3A2" w14:textId="1F22FF0D" w:rsidR="0019597F" w:rsidRPr="00427501" w:rsidRDefault="0019597F" w:rsidP="001959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</w:tr>
      <w:tr w:rsidR="0019597F" w:rsidRPr="00427501" w14:paraId="0B80098D" w14:textId="77777777" w:rsidTr="00AF49EF">
        <w:trPr>
          <w:trHeight w:val="336"/>
        </w:trPr>
        <w:tc>
          <w:tcPr>
            <w:tcW w:w="4410" w:type="dxa"/>
            <w:shd w:val="clear" w:color="auto" w:fill="auto"/>
          </w:tcPr>
          <w:p w14:paraId="5300B04F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A93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0110CE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768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4685D1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887C2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103DE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23E7C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597F" w:rsidRPr="00427501" w14:paraId="5B2DFA3A" w14:textId="77777777" w:rsidTr="00AF49EF">
        <w:trPr>
          <w:trHeight w:val="396"/>
        </w:trPr>
        <w:tc>
          <w:tcPr>
            <w:tcW w:w="4410" w:type="dxa"/>
            <w:shd w:val="clear" w:color="auto" w:fill="auto"/>
          </w:tcPr>
          <w:p w14:paraId="49FB1F8B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F5EF9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F624E4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203E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CED9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84966C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8B86C6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BE3617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597F" w:rsidRPr="00427501" w14:paraId="47FA4CD4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0DE5762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6F2DCBC" w14:textId="676D858B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0AE9F9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BEA87C" w14:textId="40FD1A3F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526B45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8EA282F" w14:textId="0EB49F90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145F0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8F569B" w14:textId="1A804E3D" w:rsidR="0019597F" w:rsidRPr="00427501" w:rsidRDefault="0019597F" w:rsidP="0019597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597F" w:rsidRPr="00427501" w14:paraId="1C4B4B7B" w14:textId="77777777" w:rsidTr="00AF49EF">
        <w:trPr>
          <w:trHeight w:val="372"/>
        </w:trPr>
        <w:tc>
          <w:tcPr>
            <w:tcW w:w="4410" w:type="dxa"/>
            <w:shd w:val="clear" w:color="auto" w:fill="auto"/>
          </w:tcPr>
          <w:p w14:paraId="686236A8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D7BC7A" w14:textId="6FA90F84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6647F2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2EE86" w14:textId="0BD829D9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E55BD4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00A2FD" w14:textId="324A7EDE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9AEFB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3AC2AD" w14:textId="6B45ECE4" w:rsidR="0019597F" w:rsidRPr="00427501" w:rsidRDefault="0019597F" w:rsidP="001959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75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</w:tr>
      <w:tr w:rsidR="0019597F" w:rsidRPr="00427501" w14:paraId="54786F12" w14:textId="77777777" w:rsidTr="00AF49EF">
        <w:trPr>
          <w:trHeight w:val="396"/>
        </w:trPr>
        <w:tc>
          <w:tcPr>
            <w:tcW w:w="4410" w:type="dxa"/>
            <w:shd w:val="clear" w:color="auto" w:fill="auto"/>
          </w:tcPr>
          <w:p w14:paraId="0F9B5EF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697D751" w14:textId="7F1F40A7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2C1C3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441386" w14:textId="2A1B39A6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ADBA78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D76FAD" w14:textId="75632B6B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E410C6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643600" w14:textId="67E3192B" w:rsidR="0019597F" w:rsidRPr="00427501" w:rsidRDefault="0019597F" w:rsidP="001959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19597F" w:rsidRPr="00427501" w14:paraId="60EF8F8D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2B49F3E9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EFA79" w14:textId="0E76FE2B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7BE313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380E" w14:textId="401438E8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4A3724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59EA" w14:textId="3BC1C20E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4,737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B026F8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E471" w14:textId="3125D39C" w:rsidR="0019597F" w:rsidRPr="00427501" w:rsidRDefault="0019597F" w:rsidP="001959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851</w:t>
            </w:r>
          </w:p>
        </w:tc>
      </w:tr>
      <w:tr w:rsidR="0019597F" w:rsidRPr="00427501" w14:paraId="0642E320" w14:textId="77777777" w:rsidTr="00AF49EF">
        <w:trPr>
          <w:trHeight w:val="324"/>
        </w:trPr>
        <w:tc>
          <w:tcPr>
            <w:tcW w:w="4410" w:type="dxa"/>
            <w:shd w:val="clear" w:color="auto" w:fill="auto"/>
          </w:tcPr>
          <w:p w14:paraId="6162FF85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6F5A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49A7F7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D6127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451EB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8FF04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1C2BC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07F3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597F" w:rsidRPr="00427501" w14:paraId="38C26921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4F10010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4C23D" w14:textId="39DDFF4A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9C5D53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B517B6" w14:textId="13BEC147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5B83C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C0B6A" w14:textId="4816FF7D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4,737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AEC756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20263" w14:textId="4409A22E" w:rsidR="0019597F" w:rsidRPr="00427501" w:rsidRDefault="0019597F" w:rsidP="001959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</w:tr>
      <w:tr w:rsidR="0019597F" w:rsidRPr="00427501" w14:paraId="5580FDDA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1547F6A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EFC9B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BD6ACD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B6FF8E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76D68E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1FBF8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FC58FF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F0AE1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9597F" w:rsidRPr="00427501" w14:paraId="2087195C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3DB9F4CD" w14:textId="5FB3E67B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F1429A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94D786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1D17C1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252C6B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25CE87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70D9B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D6F64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9597F" w:rsidRPr="00427501" w14:paraId="71065034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6C502D6C" w14:textId="2D1C7E0E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B7BBC" w14:textId="391CB9AD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F6C852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FB048" w14:textId="1E0BEC7B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CA805E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B5131" w14:textId="2A45F64A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56A3BC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4275" w14:textId="24B93DCF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597F" w:rsidRPr="00427501" w14:paraId="7A584AA8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3731EC3C" w14:textId="28350425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09B22" w14:textId="5D8B3D46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8C18F3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62BEB" w14:textId="5CCE7709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EFCA23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A6C9E" w14:textId="7C199C33" w:rsidR="0019597F" w:rsidRPr="00427501" w:rsidRDefault="0019597F" w:rsidP="001959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95C350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ACB3" w14:textId="16A683EA" w:rsidR="0019597F" w:rsidRPr="00427501" w:rsidRDefault="0019597F" w:rsidP="0019597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9597F" w:rsidRPr="00427501" w14:paraId="02F3BC37" w14:textId="77777777" w:rsidTr="00AF49EF">
        <w:trPr>
          <w:trHeight w:val="384"/>
        </w:trPr>
        <w:tc>
          <w:tcPr>
            <w:tcW w:w="4410" w:type="dxa"/>
            <w:shd w:val="clear" w:color="auto" w:fill="auto"/>
          </w:tcPr>
          <w:p w14:paraId="2DD35C44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770B3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FB4E42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5FB89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BFB481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C648C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2A24BA" w14:textId="77777777" w:rsidR="0019597F" w:rsidRPr="00427501" w:rsidRDefault="0019597F" w:rsidP="0019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FD38E" w14:textId="77777777" w:rsidR="0019597F" w:rsidRPr="00427501" w:rsidRDefault="0019597F" w:rsidP="001959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747203" w14:textId="77777777" w:rsidR="003E76FF" w:rsidRPr="00427501" w:rsidRDefault="003E76FF">
      <w:r w:rsidRPr="00427501">
        <w:br w:type="page"/>
      </w:r>
    </w:p>
    <w:p w14:paraId="79E4A394" w14:textId="77777777" w:rsidR="00DB12B7" w:rsidRPr="00427501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lastRenderedPageBreak/>
        <w:t xml:space="preserve">ลูกหนี้การค้าและลูกหนี้อื่น </w:t>
      </w:r>
      <w:r w:rsidRPr="00427501">
        <w:rPr>
          <w:rFonts w:ascii="Angsana New" w:hAnsi="Angsana New" w:hint="cs"/>
          <w:sz w:val="28"/>
          <w:szCs w:val="28"/>
          <w:cs/>
          <w:lang w:val="en-US"/>
        </w:rPr>
        <w:t>และสินทรัพย์ที่เกิดจากสัญญา</w:t>
      </w:r>
    </w:p>
    <w:p w14:paraId="536457B4" w14:textId="77777777" w:rsidR="00DB12B7" w:rsidRPr="00427501" w:rsidRDefault="00DB12B7" w:rsidP="00DB12B7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4"/>
        <w:gridCol w:w="1166"/>
        <w:gridCol w:w="180"/>
        <w:gridCol w:w="1170"/>
      </w:tblGrid>
      <w:tr w:rsidR="00DB12B7" w:rsidRPr="00427501" w14:paraId="6290FAE5" w14:textId="77777777" w:rsidTr="00DB12B7">
        <w:trPr>
          <w:cantSplit/>
        </w:trPr>
        <w:tc>
          <w:tcPr>
            <w:tcW w:w="3870" w:type="dxa"/>
            <w:vAlign w:val="bottom"/>
            <w:hideMark/>
          </w:tcPr>
          <w:p w14:paraId="4B8586CE" w14:textId="77777777" w:rsidR="00DB12B7" w:rsidRPr="00427501" w:rsidRDefault="00DB12B7" w:rsidP="00DB1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9174AF" w14:textId="77777777" w:rsidR="00DB12B7" w:rsidRPr="00427501" w:rsidRDefault="00DB12B7" w:rsidP="00DB12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3365456" w14:textId="77777777" w:rsidR="00DB12B7" w:rsidRPr="00427501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664E3D42" w14:textId="77777777" w:rsidR="00DB12B7" w:rsidRPr="00427501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41FCE" w:rsidRPr="00427501" w14:paraId="66FFCB4B" w14:textId="77777777" w:rsidTr="00DD0BFA">
        <w:trPr>
          <w:cantSplit/>
        </w:trPr>
        <w:tc>
          <w:tcPr>
            <w:tcW w:w="3870" w:type="dxa"/>
            <w:vAlign w:val="bottom"/>
          </w:tcPr>
          <w:p w14:paraId="3C0BCD0B" w14:textId="77777777" w:rsidR="00641FCE" w:rsidRPr="00427501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FB4F" w14:textId="7AEA0EBB" w:rsidR="00641FCE" w:rsidRPr="00427501" w:rsidRDefault="003E76FF" w:rsidP="00641FC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 w:val="0"/>
                <w:sz w:val="28"/>
                <w:szCs w:val="28"/>
              </w:rPr>
              <w:t xml:space="preserve">31 </w:t>
            </w:r>
            <w:r w:rsidR="00641FCE" w:rsidRPr="00427501">
              <w:rPr>
                <w:rFonts w:ascii="Angsana New" w:hAnsi="Angsana New" w:hint="cs"/>
                <w:b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6546D725" w14:textId="77777777" w:rsidR="00641FCE" w:rsidRPr="00427501" w:rsidRDefault="00641FCE" w:rsidP="00641FC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89149" w14:textId="59D40B86" w:rsidR="00641FCE" w:rsidRPr="00427501" w:rsidRDefault="00641FCE" w:rsidP="00641FC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 w:hint="cs"/>
                <w:b w:val="0"/>
                <w:spacing w:val="-4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68AA9E78" w14:textId="77777777" w:rsidR="00641FCE" w:rsidRPr="00427501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48E5295" w14:textId="209B851B" w:rsidR="00641FCE" w:rsidRPr="00427501" w:rsidRDefault="003E76FF" w:rsidP="00641FC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 w:val="0"/>
                <w:sz w:val="28"/>
                <w:szCs w:val="28"/>
              </w:rPr>
              <w:t xml:space="preserve">31 </w:t>
            </w:r>
            <w:r w:rsidR="00641FCE" w:rsidRPr="00427501">
              <w:rPr>
                <w:rFonts w:ascii="Angsana New" w:hAnsi="Angsana New" w:hint="cs"/>
                <w:b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13031B0A" w14:textId="77777777" w:rsidR="00641FCE" w:rsidRPr="00427501" w:rsidRDefault="00641FCE" w:rsidP="00641FC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FA50" w14:textId="2639E89F" w:rsidR="00641FCE" w:rsidRPr="00427501" w:rsidRDefault="00641FCE" w:rsidP="00641FC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 w:hint="cs"/>
                <w:b w:val="0"/>
                <w:spacing w:val="-4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641FCE" w:rsidRPr="00427501" w14:paraId="4AE81676" w14:textId="77777777" w:rsidTr="00DD0BFA">
        <w:trPr>
          <w:cantSplit/>
        </w:trPr>
        <w:tc>
          <w:tcPr>
            <w:tcW w:w="3870" w:type="dxa"/>
            <w:vAlign w:val="bottom"/>
          </w:tcPr>
          <w:p w14:paraId="6EF60EF0" w14:textId="77777777" w:rsidR="00641FCE" w:rsidRPr="00427501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BFC18" w14:textId="43CFF308" w:rsidR="00641FCE" w:rsidRPr="00427501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27501">
              <w:rPr>
                <w:rFonts w:ascii="Angsana New" w:hAnsi="Angsana New"/>
                <w:b w:val="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0832D2A" w14:textId="77777777" w:rsidR="00641FCE" w:rsidRPr="00427501" w:rsidRDefault="00641FCE" w:rsidP="00641FC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87542" w14:textId="18734425" w:rsidR="00641FCE" w:rsidRPr="00427501" w:rsidRDefault="00641FCE" w:rsidP="00641FC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27501">
              <w:rPr>
                <w:rFonts w:ascii="Angsana New" w:hAnsi="Angsana New"/>
                <w:b w:val="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49672604" w14:textId="77777777" w:rsidR="00641FCE" w:rsidRPr="00427501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29422A" w14:textId="3048558F" w:rsidR="00641FCE" w:rsidRPr="00427501" w:rsidRDefault="00641FCE" w:rsidP="00641FCE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CDC0A91" w14:textId="77777777" w:rsidR="00641FCE" w:rsidRPr="00427501" w:rsidRDefault="00641FCE" w:rsidP="00641FC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E3730" w14:textId="44CF006C" w:rsidR="00641FCE" w:rsidRPr="00427501" w:rsidRDefault="00641FCE" w:rsidP="00641FC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27501">
              <w:rPr>
                <w:rFonts w:ascii="Angsana New" w:hAnsi="Angsana New"/>
                <w:b w:val="0"/>
                <w:spacing w:val="-4"/>
                <w:sz w:val="28"/>
                <w:szCs w:val="28"/>
              </w:rPr>
              <w:t>2564</w:t>
            </w:r>
          </w:p>
        </w:tc>
      </w:tr>
      <w:tr w:rsidR="00641FCE" w:rsidRPr="00427501" w14:paraId="5A857EC8" w14:textId="77777777" w:rsidTr="00DB12B7">
        <w:trPr>
          <w:cantSplit/>
        </w:trPr>
        <w:tc>
          <w:tcPr>
            <w:tcW w:w="3870" w:type="dxa"/>
            <w:vAlign w:val="bottom"/>
            <w:hideMark/>
          </w:tcPr>
          <w:p w14:paraId="44B28788" w14:textId="77777777" w:rsidR="00641FCE" w:rsidRPr="00427501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0063E02" w14:textId="77777777" w:rsidR="00641FCE" w:rsidRPr="00427501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27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427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1FCE" w:rsidRPr="00427501" w14:paraId="31FA768B" w14:textId="77777777" w:rsidTr="00DB12B7">
        <w:trPr>
          <w:cantSplit/>
        </w:trPr>
        <w:tc>
          <w:tcPr>
            <w:tcW w:w="3870" w:type="dxa"/>
          </w:tcPr>
          <w:p w14:paraId="4E5DB75D" w14:textId="77777777" w:rsidR="00641FCE" w:rsidRPr="00427501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7C505C86" w14:textId="77777777" w:rsidR="00641FCE" w:rsidRPr="00427501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41FCE" w:rsidRPr="00427501" w14:paraId="284DCDF5" w14:textId="77777777" w:rsidTr="00DB12B7">
        <w:trPr>
          <w:cantSplit/>
          <w:trHeight w:val="335"/>
        </w:trPr>
        <w:tc>
          <w:tcPr>
            <w:tcW w:w="3870" w:type="dxa"/>
            <w:hideMark/>
          </w:tcPr>
          <w:p w14:paraId="70A281B1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566348" w14:textId="52FBFAD7" w:rsidR="00641FCE" w:rsidRPr="00427501" w:rsidRDefault="00AC4286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D6ACF"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C73F8"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694B1E"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80" w:type="dxa"/>
          </w:tcPr>
          <w:p w14:paraId="7E2B7DEB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8AAC7C" w14:textId="59E00F49" w:rsidR="00641FCE" w:rsidRPr="00427501" w:rsidRDefault="003918ED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358,536</w:t>
            </w:r>
          </w:p>
        </w:tc>
        <w:tc>
          <w:tcPr>
            <w:tcW w:w="184" w:type="dxa"/>
          </w:tcPr>
          <w:p w14:paraId="140804AA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2A7ABA7" w14:textId="5832B338" w:rsidR="00641FCE" w:rsidRPr="00427501" w:rsidRDefault="006413F2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60,602</w:t>
            </w:r>
          </w:p>
        </w:tc>
        <w:tc>
          <w:tcPr>
            <w:tcW w:w="180" w:type="dxa"/>
            <w:shd w:val="clear" w:color="auto" w:fill="auto"/>
          </w:tcPr>
          <w:p w14:paraId="4570DA7E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7AEFCA" w14:textId="57857593" w:rsidR="00641FCE" w:rsidRPr="00427501" w:rsidRDefault="003918ED" w:rsidP="00FE5A6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167,907</w:t>
            </w:r>
          </w:p>
        </w:tc>
      </w:tr>
      <w:tr w:rsidR="00641FCE" w:rsidRPr="00427501" w14:paraId="1CA3E7EA" w14:textId="77777777" w:rsidTr="00DB12B7">
        <w:trPr>
          <w:cantSplit/>
          <w:trHeight w:val="71"/>
        </w:trPr>
        <w:tc>
          <w:tcPr>
            <w:tcW w:w="3870" w:type="dxa"/>
            <w:hideMark/>
          </w:tcPr>
          <w:p w14:paraId="4BE304F9" w14:textId="77777777" w:rsidR="00641FCE" w:rsidRPr="00427501" w:rsidRDefault="00641FCE" w:rsidP="00641FC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9D8C" w14:textId="065800FE" w:rsidR="00641FCE" w:rsidRPr="00427501" w:rsidRDefault="00AC4286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BF608F" w:rsidRPr="00427501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A2DC94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4CFA4" w14:textId="02B409D7" w:rsidR="00641FCE" w:rsidRPr="00427501" w:rsidRDefault="003918ED" w:rsidP="00BC0CD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184" w:type="dxa"/>
            <w:vAlign w:val="bottom"/>
          </w:tcPr>
          <w:p w14:paraId="25CE910F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50F" w14:textId="2C125E0F" w:rsidR="00641FCE" w:rsidRPr="00427501" w:rsidRDefault="006413F2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1B44E" w14:textId="77777777" w:rsidR="00641FCE" w:rsidRPr="00427501" w:rsidRDefault="00641FCE" w:rsidP="00641F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89EBC20" w14:textId="6ECF347D" w:rsidR="00641FCE" w:rsidRPr="00427501" w:rsidRDefault="003918ED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FCE" w:rsidRPr="00427501" w14:paraId="20642D2B" w14:textId="77777777" w:rsidTr="00DB12B7">
        <w:trPr>
          <w:cantSplit/>
        </w:trPr>
        <w:tc>
          <w:tcPr>
            <w:tcW w:w="3870" w:type="dxa"/>
            <w:hideMark/>
          </w:tcPr>
          <w:p w14:paraId="5704B464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9413F" w14:textId="7676903C" w:rsidR="00641FCE" w:rsidRPr="00427501" w:rsidRDefault="00AC4286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694B1E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5,076</w:t>
            </w:r>
          </w:p>
        </w:tc>
        <w:tc>
          <w:tcPr>
            <w:tcW w:w="180" w:type="dxa"/>
          </w:tcPr>
          <w:p w14:paraId="2E98F909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9E5E" w14:textId="07D87FB5" w:rsidR="00641FCE" w:rsidRPr="00427501" w:rsidRDefault="003918ED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358,029</w:t>
            </w:r>
          </w:p>
        </w:tc>
        <w:tc>
          <w:tcPr>
            <w:tcW w:w="184" w:type="dxa"/>
          </w:tcPr>
          <w:p w14:paraId="56465CA8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D7112" w14:textId="6A0B03CE" w:rsidR="00641FCE" w:rsidRPr="00427501" w:rsidRDefault="006413F2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60,602</w:t>
            </w:r>
          </w:p>
        </w:tc>
        <w:tc>
          <w:tcPr>
            <w:tcW w:w="180" w:type="dxa"/>
            <w:shd w:val="clear" w:color="auto" w:fill="auto"/>
          </w:tcPr>
          <w:p w14:paraId="6FC7A9C9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59C97396" w14:textId="4772C9B9" w:rsidR="00641FCE" w:rsidRPr="00427501" w:rsidRDefault="003918ED" w:rsidP="00FE5A6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167,907</w:t>
            </w:r>
          </w:p>
        </w:tc>
      </w:tr>
      <w:tr w:rsidR="00641FCE" w:rsidRPr="00427501" w14:paraId="5EF93E67" w14:textId="77777777" w:rsidTr="00DB12B7">
        <w:trPr>
          <w:cantSplit/>
        </w:trPr>
        <w:tc>
          <w:tcPr>
            <w:tcW w:w="3870" w:type="dxa"/>
          </w:tcPr>
          <w:p w14:paraId="3E257EC6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3597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DBC85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FB60BEB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55F3E26E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8426850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A86A13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</w:tcPr>
          <w:p w14:paraId="35FA50C4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1FCE" w:rsidRPr="00427501" w14:paraId="236841C2" w14:textId="77777777" w:rsidTr="00DB12B7">
        <w:trPr>
          <w:cantSplit/>
        </w:trPr>
        <w:tc>
          <w:tcPr>
            <w:tcW w:w="3870" w:type="dxa"/>
            <w:hideMark/>
          </w:tcPr>
          <w:p w14:paraId="1ADBCF09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DA24908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8C405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4E76D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38F4B38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455851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A0560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D0793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1FCE" w:rsidRPr="00427501" w14:paraId="74EB97D8" w14:textId="77777777" w:rsidTr="00DB12B7">
        <w:trPr>
          <w:cantSplit/>
        </w:trPr>
        <w:tc>
          <w:tcPr>
            <w:tcW w:w="3870" w:type="dxa"/>
            <w:hideMark/>
          </w:tcPr>
          <w:p w14:paraId="71AF8185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508C78B" w14:textId="0D3FB38D" w:rsidR="00641FCE" w:rsidRPr="00427501" w:rsidRDefault="00AC4286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A03F1" w:rsidRPr="004275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03F1" w:rsidRPr="0042750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80" w:type="dxa"/>
          </w:tcPr>
          <w:p w14:paraId="6CDC25FD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A5CE9" w14:textId="519C5C28" w:rsidR="00641FCE" w:rsidRPr="00427501" w:rsidRDefault="00273504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41,959</w:t>
            </w:r>
          </w:p>
        </w:tc>
        <w:tc>
          <w:tcPr>
            <w:tcW w:w="184" w:type="dxa"/>
          </w:tcPr>
          <w:p w14:paraId="26BB362E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71A4CE3" w14:textId="439DDDC3" w:rsidR="00641FCE" w:rsidRPr="00427501" w:rsidRDefault="006413F2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70499EC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1DD83" w14:textId="18E1872C" w:rsidR="00641FCE" w:rsidRPr="00427501" w:rsidRDefault="00273504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FCE" w:rsidRPr="00427501" w14:paraId="64926654" w14:textId="77777777" w:rsidTr="00DB12B7">
        <w:trPr>
          <w:cantSplit/>
        </w:trPr>
        <w:tc>
          <w:tcPr>
            <w:tcW w:w="3870" w:type="dxa"/>
          </w:tcPr>
          <w:p w14:paraId="0D2D2E96" w14:textId="77777777" w:rsidR="00641FCE" w:rsidRPr="00427501" w:rsidRDefault="00641FCE" w:rsidP="00641FC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0E060" w14:textId="5297C653" w:rsidR="00641FCE" w:rsidRPr="00427501" w:rsidRDefault="00AC4286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8C78F9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9C7D8" w14:textId="76885A2C" w:rsidR="00641FCE" w:rsidRPr="00427501" w:rsidRDefault="00273504" w:rsidP="0027350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6E4465B5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FED274" w14:textId="1A515935" w:rsidR="00641FCE" w:rsidRPr="00427501" w:rsidRDefault="006413F2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ADC962A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9A3EB" w14:textId="1F0B568A" w:rsidR="00641FCE" w:rsidRPr="00427501" w:rsidRDefault="00273504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FCE" w:rsidRPr="00427501" w14:paraId="3C64BE29" w14:textId="77777777" w:rsidTr="00DB12B7">
        <w:trPr>
          <w:cantSplit/>
        </w:trPr>
        <w:tc>
          <w:tcPr>
            <w:tcW w:w="3870" w:type="dxa"/>
          </w:tcPr>
          <w:p w14:paraId="5F6C9D4C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B6551" w14:textId="55057ED9" w:rsidR="00641FCE" w:rsidRPr="00427501" w:rsidRDefault="00AC4286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A03F1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03F1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180" w:type="dxa"/>
          </w:tcPr>
          <w:p w14:paraId="4FCAC62B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12F1F" w14:textId="2D215ED4" w:rsidR="00641FCE" w:rsidRPr="00427501" w:rsidRDefault="00273504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41,959</w:t>
            </w:r>
          </w:p>
        </w:tc>
        <w:tc>
          <w:tcPr>
            <w:tcW w:w="184" w:type="dxa"/>
          </w:tcPr>
          <w:p w14:paraId="61198762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6BB39D" w14:textId="3DD81827" w:rsidR="00641FCE" w:rsidRPr="00427501" w:rsidRDefault="006413F2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DD64EEC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9E991E" w14:textId="11039E6A" w:rsidR="00641FCE" w:rsidRPr="00427501" w:rsidRDefault="00273504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FCE" w:rsidRPr="00427501" w14:paraId="6FED8E5E" w14:textId="77777777" w:rsidTr="00DB12B7">
        <w:trPr>
          <w:cantSplit/>
        </w:trPr>
        <w:tc>
          <w:tcPr>
            <w:tcW w:w="3870" w:type="dxa"/>
            <w:hideMark/>
          </w:tcPr>
          <w:p w14:paraId="7FDFEF74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F22229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63D4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A362D4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4A133C4D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EFD42EB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FD0F42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3F214E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1FCE" w:rsidRPr="00427501" w14:paraId="68E44E02" w14:textId="77777777" w:rsidTr="00DB12B7">
        <w:trPr>
          <w:cantSplit/>
        </w:trPr>
        <w:tc>
          <w:tcPr>
            <w:tcW w:w="3870" w:type="dxa"/>
          </w:tcPr>
          <w:p w14:paraId="077B8EAF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50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1D7DA8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A64B5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A642F4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636441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09F4BF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FF02C8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1A5966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D0AE4" w:rsidRPr="00427501" w14:paraId="17EC5C63" w14:textId="77777777" w:rsidTr="00DB12B7">
        <w:trPr>
          <w:cantSplit/>
        </w:trPr>
        <w:tc>
          <w:tcPr>
            <w:tcW w:w="3870" w:type="dxa"/>
          </w:tcPr>
          <w:p w14:paraId="19918629" w14:textId="77777777" w:rsidR="009D0AE4" w:rsidRPr="00427501" w:rsidRDefault="009D0AE4" w:rsidP="009D0A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D487CA" w14:textId="2AF42E64" w:rsidR="009D0AE4" w:rsidRPr="00427501" w:rsidRDefault="008C73F8" w:rsidP="009D0A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18,599</w:t>
            </w:r>
          </w:p>
        </w:tc>
        <w:tc>
          <w:tcPr>
            <w:tcW w:w="180" w:type="dxa"/>
          </w:tcPr>
          <w:p w14:paraId="3A6A59BA" w14:textId="77777777" w:rsidR="009D0AE4" w:rsidRPr="00427501" w:rsidRDefault="009D0AE4" w:rsidP="009D0A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010C77" w14:textId="59296463" w:rsidR="009D0AE4" w:rsidRPr="00427501" w:rsidRDefault="009D0AE4" w:rsidP="009D0A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20,506</w:t>
            </w:r>
          </w:p>
        </w:tc>
        <w:tc>
          <w:tcPr>
            <w:tcW w:w="184" w:type="dxa"/>
          </w:tcPr>
          <w:p w14:paraId="4C47E72E" w14:textId="77777777" w:rsidR="009D0AE4" w:rsidRPr="00427501" w:rsidRDefault="009D0AE4" w:rsidP="009D0A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D7CA128" w14:textId="27EC0CF3" w:rsidR="009D0AE4" w:rsidRPr="00427501" w:rsidRDefault="009D0AE4" w:rsidP="009D0A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8,745</w:t>
            </w:r>
          </w:p>
        </w:tc>
        <w:tc>
          <w:tcPr>
            <w:tcW w:w="180" w:type="dxa"/>
          </w:tcPr>
          <w:p w14:paraId="313F6661" w14:textId="77777777" w:rsidR="009D0AE4" w:rsidRPr="00427501" w:rsidRDefault="009D0AE4" w:rsidP="009D0AE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771F9" w14:textId="7E7EF724" w:rsidR="009D0AE4" w:rsidRPr="00427501" w:rsidRDefault="009D0AE4" w:rsidP="009D0A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8,745</w:t>
            </w:r>
          </w:p>
        </w:tc>
      </w:tr>
      <w:tr w:rsidR="009D0AE4" w:rsidRPr="00427501" w14:paraId="00F51706" w14:textId="77777777" w:rsidTr="00DB12B7">
        <w:trPr>
          <w:cantSplit/>
        </w:trPr>
        <w:tc>
          <w:tcPr>
            <w:tcW w:w="3870" w:type="dxa"/>
          </w:tcPr>
          <w:p w14:paraId="61A11043" w14:textId="77777777" w:rsidR="009D0AE4" w:rsidRPr="00427501" w:rsidRDefault="009D0AE4" w:rsidP="009D0A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F9D36C" w14:textId="697B8F50" w:rsidR="009D0AE4" w:rsidRPr="00427501" w:rsidRDefault="009D0AE4" w:rsidP="009D0A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44CBB" w:rsidRPr="0042750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94B1E" w:rsidRPr="00427501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D30C474" w14:textId="77777777" w:rsidR="009D0AE4" w:rsidRPr="00427501" w:rsidRDefault="009D0AE4" w:rsidP="009D0A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ED7779" w14:textId="2A478AE4" w:rsidR="009D0AE4" w:rsidRPr="00427501" w:rsidRDefault="009D0AE4" w:rsidP="009D0A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(10,530)</w:t>
            </w:r>
          </w:p>
        </w:tc>
        <w:tc>
          <w:tcPr>
            <w:tcW w:w="184" w:type="dxa"/>
          </w:tcPr>
          <w:p w14:paraId="5B0D34EC" w14:textId="77777777" w:rsidR="009D0AE4" w:rsidRPr="00427501" w:rsidRDefault="009D0AE4" w:rsidP="009D0A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24B42504" w14:textId="07B1DA52" w:rsidR="009D0AE4" w:rsidRPr="00427501" w:rsidRDefault="009D0AE4" w:rsidP="009D0A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(4,372)</w:t>
            </w:r>
          </w:p>
        </w:tc>
        <w:tc>
          <w:tcPr>
            <w:tcW w:w="180" w:type="dxa"/>
          </w:tcPr>
          <w:p w14:paraId="2DFCD7C8" w14:textId="77777777" w:rsidR="009D0AE4" w:rsidRPr="00427501" w:rsidRDefault="009D0AE4" w:rsidP="009D0AE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7EED884" w14:textId="681224A4" w:rsidR="009D0AE4" w:rsidRPr="00427501" w:rsidRDefault="009D0AE4" w:rsidP="009D0A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(4,372)</w:t>
            </w:r>
          </w:p>
        </w:tc>
      </w:tr>
      <w:tr w:rsidR="009D0AE4" w:rsidRPr="00427501" w14:paraId="34B7BED7" w14:textId="77777777" w:rsidTr="00DB12B7">
        <w:trPr>
          <w:cantSplit/>
        </w:trPr>
        <w:tc>
          <w:tcPr>
            <w:tcW w:w="3870" w:type="dxa"/>
          </w:tcPr>
          <w:p w14:paraId="5580F734" w14:textId="77777777" w:rsidR="009D0AE4" w:rsidRPr="00427501" w:rsidRDefault="009D0AE4" w:rsidP="009D0A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85E4E" w14:textId="335BE431" w:rsidR="009D0AE4" w:rsidRPr="00427501" w:rsidRDefault="00F5490A" w:rsidP="009D0A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</w:t>
            </w:r>
            <w:r w:rsidR="00694B1E"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045</w:t>
            </w:r>
          </w:p>
        </w:tc>
        <w:tc>
          <w:tcPr>
            <w:tcW w:w="180" w:type="dxa"/>
          </w:tcPr>
          <w:p w14:paraId="2366C887" w14:textId="77777777" w:rsidR="009D0AE4" w:rsidRPr="00427501" w:rsidRDefault="009D0AE4" w:rsidP="009D0A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7B5FD" w14:textId="232A5797" w:rsidR="009D0AE4" w:rsidRPr="00427501" w:rsidRDefault="009D0AE4" w:rsidP="009D0A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9,976</w:t>
            </w:r>
          </w:p>
        </w:tc>
        <w:tc>
          <w:tcPr>
            <w:tcW w:w="184" w:type="dxa"/>
          </w:tcPr>
          <w:p w14:paraId="437D87AC" w14:textId="77777777" w:rsidR="009D0AE4" w:rsidRPr="00427501" w:rsidRDefault="009D0AE4" w:rsidP="009D0A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AA661" w14:textId="10095268" w:rsidR="009D0AE4" w:rsidRPr="00427501" w:rsidRDefault="009D0AE4" w:rsidP="009D0A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4,373</w:t>
            </w:r>
          </w:p>
        </w:tc>
        <w:tc>
          <w:tcPr>
            <w:tcW w:w="180" w:type="dxa"/>
          </w:tcPr>
          <w:p w14:paraId="165DA95D" w14:textId="77777777" w:rsidR="009D0AE4" w:rsidRPr="00427501" w:rsidRDefault="009D0AE4" w:rsidP="009D0AE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0B43" w14:textId="5DE8656A" w:rsidR="009D0AE4" w:rsidRPr="00427501" w:rsidRDefault="009D0AE4" w:rsidP="009D0A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4,373</w:t>
            </w:r>
          </w:p>
        </w:tc>
      </w:tr>
      <w:tr w:rsidR="00641FCE" w:rsidRPr="00427501" w14:paraId="57417278" w14:textId="77777777" w:rsidTr="00DB12B7">
        <w:trPr>
          <w:cantSplit/>
        </w:trPr>
        <w:tc>
          <w:tcPr>
            <w:tcW w:w="3870" w:type="dxa"/>
          </w:tcPr>
          <w:p w14:paraId="08210C1C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DA4504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6A929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E4435D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3F92CD7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2939F6B8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BAB6AE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FEEFC7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1FCE" w:rsidRPr="00427501" w14:paraId="1FB6E923" w14:textId="77777777" w:rsidTr="00DB12B7">
        <w:trPr>
          <w:cantSplit/>
        </w:trPr>
        <w:tc>
          <w:tcPr>
            <w:tcW w:w="3870" w:type="dxa"/>
          </w:tcPr>
          <w:p w14:paraId="04D142E2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501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FF910B" w14:textId="10F069E6" w:rsidR="00641FCE" w:rsidRPr="00427501" w:rsidRDefault="009D0AE4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</w:t>
            </w:r>
            <w:r w:rsidR="00344CBB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D60274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96C54FF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059A2B" w14:textId="620538B2" w:rsidR="00641FCE" w:rsidRPr="00427501" w:rsidRDefault="00F82D9F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141,964</w:t>
            </w:r>
          </w:p>
        </w:tc>
        <w:tc>
          <w:tcPr>
            <w:tcW w:w="184" w:type="dxa"/>
          </w:tcPr>
          <w:p w14:paraId="7DF85429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AC1A281" w14:textId="1EA9D803" w:rsidR="00641FCE" w:rsidRPr="00427501" w:rsidRDefault="006413F2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69,451</w:t>
            </w:r>
          </w:p>
        </w:tc>
        <w:tc>
          <w:tcPr>
            <w:tcW w:w="180" w:type="dxa"/>
          </w:tcPr>
          <w:p w14:paraId="31840136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2F3FFF" w14:textId="25B57DEC" w:rsidR="00641FCE" w:rsidRPr="00427501" w:rsidRDefault="00F82D9F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76,271</w:t>
            </w:r>
          </w:p>
        </w:tc>
      </w:tr>
      <w:tr w:rsidR="00641FCE" w:rsidRPr="00427501" w14:paraId="6C8614D4" w14:textId="77777777" w:rsidTr="00DB12B7">
        <w:trPr>
          <w:cantSplit/>
        </w:trPr>
        <w:tc>
          <w:tcPr>
            <w:tcW w:w="3870" w:type="dxa"/>
          </w:tcPr>
          <w:p w14:paraId="471AB2D7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64BB4C0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21101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A331261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454E3DE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47B66559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5AD12D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17723B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41FCE" w:rsidRPr="00427501" w14:paraId="718B451F" w14:textId="77777777" w:rsidTr="00DB12B7">
        <w:trPr>
          <w:cantSplit/>
        </w:trPr>
        <w:tc>
          <w:tcPr>
            <w:tcW w:w="3870" w:type="dxa"/>
          </w:tcPr>
          <w:p w14:paraId="6ED9E939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5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D5123D" w14:textId="76D50E56" w:rsidR="00641FCE" w:rsidRPr="00427501" w:rsidRDefault="009D0AE4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</w:t>
            </w:r>
            <w:r w:rsidR="00E95793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E95793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293</w:t>
            </w:r>
          </w:p>
        </w:tc>
        <w:tc>
          <w:tcPr>
            <w:tcW w:w="180" w:type="dxa"/>
          </w:tcPr>
          <w:p w14:paraId="6129829A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08442FD" w14:textId="6F19F28A" w:rsidR="00641FCE" w:rsidRPr="00427501" w:rsidRDefault="00356661" w:rsidP="0035666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551,928</w:t>
            </w:r>
          </w:p>
        </w:tc>
        <w:tc>
          <w:tcPr>
            <w:tcW w:w="184" w:type="dxa"/>
          </w:tcPr>
          <w:p w14:paraId="3D0A8CBF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58C65500" w14:textId="01D3F133" w:rsidR="00641FCE" w:rsidRPr="00427501" w:rsidRDefault="006413F2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134,426</w:t>
            </w:r>
          </w:p>
        </w:tc>
        <w:tc>
          <w:tcPr>
            <w:tcW w:w="180" w:type="dxa"/>
          </w:tcPr>
          <w:p w14:paraId="4BB7C421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3EC0BBD" w14:textId="540F56A5" w:rsidR="00641FCE" w:rsidRPr="00427501" w:rsidRDefault="00356661" w:rsidP="0035666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248,551</w:t>
            </w:r>
          </w:p>
        </w:tc>
      </w:tr>
      <w:tr w:rsidR="00641FCE" w:rsidRPr="00427501" w14:paraId="24681DD6" w14:textId="77777777" w:rsidTr="00DB12B7">
        <w:trPr>
          <w:cantSplit/>
        </w:trPr>
        <w:tc>
          <w:tcPr>
            <w:tcW w:w="3870" w:type="dxa"/>
          </w:tcPr>
          <w:p w14:paraId="06E7B2F2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C8AAFC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543A73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530A65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8C2B37F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06D18DA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5F5E00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A61B09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1FCE" w:rsidRPr="00427501" w14:paraId="72098452" w14:textId="77777777" w:rsidTr="00DB12B7">
        <w:trPr>
          <w:cantSplit/>
        </w:trPr>
        <w:tc>
          <w:tcPr>
            <w:tcW w:w="3870" w:type="dxa"/>
          </w:tcPr>
          <w:p w14:paraId="494D4DFE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B5EC68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3B112C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0E9216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22072C50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83BB622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5C6EB3F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3BD93A" w14:textId="77777777" w:rsidR="00641FCE" w:rsidRPr="00427501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41FCE" w:rsidRPr="00427501" w14:paraId="4E2F035F" w14:textId="77777777" w:rsidTr="00DB12B7">
        <w:trPr>
          <w:cantSplit/>
        </w:trPr>
        <w:tc>
          <w:tcPr>
            <w:tcW w:w="3870" w:type="dxa"/>
          </w:tcPr>
          <w:p w14:paraId="72264089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86C6A0" w14:textId="59EA42C5" w:rsidR="00641FCE" w:rsidRPr="00427501" w:rsidRDefault="009D0AE4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65A8B" w:rsidRPr="004275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5A8B" w:rsidRPr="00427501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</w:tcPr>
          <w:p w14:paraId="0D7EAF89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20D237" w14:textId="5E4E9530" w:rsidR="00641FCE" w:rsidRPr="00427501" w:rsidRDefault="009A0FF1" w:rsidP="00641FC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149,98</w:t>
            </w:r>
            <w:r w:rsidR="00DF0692" w:rsidRPr="004275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62D71B5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86FEB8B" w14:textId="0F180A26" w:rsidR="00641FCE" w:rsidRPr="00427501" w:rsidRDefault="006413F2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158,801</w:t>
            </w:r>
          </w:p>
        </w:tc>
        <w:tc>
          <w:tcPr>
            <w:tcW w:w="180" w:type="dxa"/>
          </w:tcPr>
          <w:p w14:paraId="28AC1594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C49FB0" w14:textId="76A8B153" w:rsidR="00641FCE" w:rsidRPr="00427501" w:rsidRDefault="00356661" w:rsidP="0035666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116,925</w:t>
            </w:r>
          </w:p>
        </w:tc>
      </w:tr>
      <w:tr w:rsidR="00641FCE" w:rsidRPr="00427501" w14:paraId="6407A540" w14:textId="77777777" w:rsidTr="00DB12B7">
        <w:trPr>
          <w:cantSplit/>
        </w:trPr>
        <w:tc>
          <w:tcPr>
            <w:tcW w:w="3870" w:type="dxa"/>
          </w:tcPr>
          <w:p w14:paraId="7CA124A8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D08365E" w14:textId="0DBB9456" w:rsidR="00641FCE" w:rsidRPr="00427501" w:rsidRDefault="009D0AE4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1A9F5F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B60D694" w14:textId="0B8569AA" w:rsidR="00641FCE" w:rsidRPr="00427501" w:rsidRDefault="009A0FF1" w:rsidP="00C31F1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D14C827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14F5896" w14:textId="284A008A" w:rsidR="00641FCE" w:rsidRPr="00427501" w:rsidRDefault="006413F2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C0632DB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4D9D685" w14:textId="40A7A980" w:rsidR="00641FCE" w:rsidRPr="00427501" w:rsidRDefault="00356661" w:rsidP="00356661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41FCE" w:rsidRPr="00427501" w14:paraId="1934DB1A" w14:textId="77777777" w:rsidTr="00F226BD">
        <w:trPr>
          <w:cantSplit/>
        </w:trPr>
        <w:tc>
          <w:tcPr>
            <w:tcW w:w="3870" w:type="dxa"/>
          </w:tcPr>
          <w:p w14:paraId="145B68B0" w14:textId="77777777" w:rsidR="00641FCE" w:rsidRPr="00427501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BD2A6" w14:textId="362F674A" w:rsidR="00641FCE" w:rsidRPr="00427501" w:rsidRDefault="009D0AE4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565A8B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5A8B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180" w:type="dxa"/>
          </w:tcPr>
          <w:p w14:paraId="535CF24F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8AFE5" w14:textId="28813144" w:rsidR="00641FCE" w:rsidRPr="00427501" w:rsidRDefault="009A0FF1" w:rsidP="00641FC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149,98</w:t>
            </w:r>
            <w:r w:rsidR="00DF0692" w:rsidRPr="0042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4" w:type="dxa"/>
          </w:tcPr>
          <w:p w14:paraId="4110ACF2" w14:textId="77777777" w:rsidR="00641FCE" w:rsidRPr="00427501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7A811" w14:textId="48BF333C" w:rsidR="00641FCE" w:rsidRPr="00427501" w:rsidRDefault="006413F2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158,801</w:t>
            </w:r>
          </w:p>
        </w:tc>
        <w:tc>
          <w:tcPr>
            <w:tcW w:w="180" w:type="dxa"/>
          </w:tcPr>
          <w:p w14:paraId="01875A17" w14:textId="77777777" w:rsidR="00641FCE" w:rsidRPr="00427501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7C387" w14:textId="5862ACF2" w:rsidR="00641FCE" w:rsidRPr="00427501" w:rsidRDefault="00356661" w:rsidP="0035666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116,925</w:t>
            </w:r>
          </w:p>
        </w:tc>
      </w:tr>
    </w:tbl>
    <w:p w14:paraId="1BC63735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1E40C007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427501">
        <w:rPr>
          <w:rFonts w:hint="cs"/>
          <w:sz w:val="28"/>
          <w:szCs w:val="28"/>
          <w:cs/>
          <w:lang w:eastAsia="x-none"/>
        </w:rPr>
        <w:t>โดย</w:t>
      </w:r>
      <w:r w:rsidRPr="00427501">
        <w:rPr>
          <w:rFonts w:ascii="Angsana New" w:hAnsi="Angsana New" w:hint="cs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427501">
        <w:rPr>
          <w:rFonts w:ascii="Angsana New" w:hAnsi="Angsana New" w:hint="cs"/>
          <w:sz w:val="28"/>
          <w:szCs w:val="28"/>
          <w:cs/>
        </w:rPr>
        <w:t>มีระยะเวลาตั้งแต่</w:t>
      </w:r>
      <w:r w:rsidRPr="00427501">
        <w:rPr>
          <w:rFonts w:ascii="Angsana New" w:hAnsi="Angsana New" w:hint="cs"/>
          <w:sz w:val="28"/>
          <w:szCs w:val="28"/>
        </w:rPr>
        <w:t xml:space="preserve"> 30 </w:t>
      </w:r>
      <w:r w:rsidRPr="00427501">
        <w:rPr>
          <w:rFonts w:ascii="Angsana New" w:hAnsi="Angsana New" w:hint="cs"/>
          <w:sz w:val="28"/>
          <w:szCs w:val="28"/>
          <w:cs/>
        </w:rPr>
        <w:t>วัน</w:t>
      </w:r>
      <w:r w:rsidRPr="00427501">
        <w:rPr>
          <w:rFonts w:ascii="Angsana New" w:hAnsi="Angsana New" w:hint="cs"/>
          <w:sz w:val="28"/>
          <w:szCs w:val="28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</w:rPr>
        <w:t>ถึง</w:t>
      </w:r>
      <w:r w:rsidRPr="00427501">
        <w:rPr>
          <w:rFonts w:ascii="Angsana New" w:hAnsi="Angsana New" w:hint="cs"/>
          <w:sz w:val="28"/>
          <w:szCs w:val="28"/>
        </w:rPr>
        <w:t xml:space="preserve"> 90 </w:t>
      </w:r>
      <w:r w:rsidRPr="00427501">
        <w:rPr>
          <w:rFonts w:ascii="Angsana New" w:hAnsi="Angsana New" w:hint="cs"/>
          <w:sz w:val="28"/>
          <w:szCs w:val="28"/>
          <w:cs/>
        </w:rPr>
        <w:t>วัน</w:t>
      </w:r>
    </w:p>
    <w:p w14:paraId="351382DE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</w:rPr>
      </w:pPr>
    </w:p>
    <w:p w14:paraId="3F365CF1" w14:textId="77777777" w:rsidR="002C78C4" w:rsidRPr="00427501" w:rsidRDefault="002C78C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005E74C" w14:textId="77777777" w:rsidR="002C78C4" w:rsidRPr="00427501" w:rsidRDefault="002C78C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8904C93" w14:textId="2398675D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427501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</w:rPr>
      </w:pPr>
    </w:p>
    <w:p w14:paraId="44C1CDCD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Pr="00427501">
        <w:rPr>
          <w:rFonts w:ascii="Angsana New" w:hAnsi="Angsana New"/>
          <w:sz w:val="28"/>
          <w:szCs w:val="28"/>
        </w:rPr>
        <w:br/>
      </w:r>
      <w:r w:rsidRPr="00427501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Pr="00427501">
        <w:rPr>
          <w:rFonts w:ascii="Angsana New" w:hAnsi="Angsana New"/>
          <w:sz w:val="28"/>
          <w:szCs w:val="28"/>
        </w:rPr>
        <w:t xml:space="preserve">2564 </w:t>
      </w:r>
      <w:r w:rsidRPr="00427501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</w:t>
      </w:r>
      <w:r w:rsidRPr="00427501">
        <w:rPr>
          <w:rFonts w:ascii="Angsana New" w:hAnsi="Angsana New"/>
          <w:sz w:val="28"/>
          <w:szCs w:val="28"/>
        </w:rPr>
        <w:t xml:space="preserve">100 </w:t>
      </w:r>
      <w:r w:rsidRPr="00427501">
        <w:rPr>
          <w:rFonts w:ascii="Angsana New" w:hAnsi="Angsana New" w:hint="cs"/>
          <w:sz w:val="28"/>
          <w:szCs w:val="28"/>
          <w:cs/>
        </w:rPr>
        <w:t>ของภาระหนี้เงินต้นคงค้าง ทั้งนี้กลุ่มบริษัทจะได้รับเป็นรายครึ่งปี ตั้งแต่วันที่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Pr="00427501">
        <w:rPr>
          <w:rFonts w:ascii="Angsana New" w:hAnsi="Angsana New"/>
          <w:sz w:val="28"/>
          <w:szCs w:val="28"/>
        </w:rPr>
        <w:br/>
        <w:t xml:space="preserve">1 </w:t>
      </w:r>
      <w:r w:rsidRPr="0042750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427501">
        <w:rPr>
          <w:rFonts w:ascii="Angsana New" w:hAnsi="Angsana New"/>
          <w:sz w:val="28"/>
          <w:szCs w:val="28"/>
        </w:rPr>
        <w:t xml:space="preserve">2567 </w:t>
      </w:r>
      <w:r w:rsidRPr="00427501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427501">
        <w:rPr>
          <w:rFonts w:ascii="Angsana New" w:hAnsi="Angsana New"/>
          <w:sz w:val="28"/>
          <w:szCs w:val="28"/>
        </w:rPr>
        <w:t xml:space="preserve">31 </w:t>
      </w:r>
      <w:r w:rsidRPr="0042750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27501">
        <w:rPr>
          <w:rFonts w:ascii="Angsana New" w:hAnsi="Angsana New"/>
          <w:sz w:val="28"/>
          <w:szCs w:val="28"/>
        </w:rPr>
        <w:t>2570</w:t>
      </w:r>
    </w:p>
    <w:p w14:paraId="5A011414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  <w:cs/>
        </w:rPr>
      </w:pPr>
    </w:p>
    <w:p w14:paraId="766C1E9A" w14:textId="1AD7F1B4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427501">
        <w:rPr>
          <w:rFonts w:ascii="Angsana New" w:hAnsi="Angsana New" w:hint="cs"/>
          <w:sz w:val="28"/>
          <w:szCs w:val="28"/>
          <w:cs/>
        </w:rPr>
        <w:t>ี่คาด</w:t>
      </w:r>
      <w:r w:rsidRPr="00427501">
        <w:rPr>
          <w:rFonts w:ascii="Angsana New" w:hAnsi="Angsana New" w:hint="cs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</w:p>
    <w:p w14:paraId="7DD99C08" w14:textId="77777777" w:rsidR="00DB12B7" w:rsidRPr="00427501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cs/>
        </w:rPr>
      </w:pPr>
      <w:r w:rsidRPr="00427501">
        <w:rPr>
          <w:rFonts w:ascii="Angsana New" w:hAnsi="Angsana New" w:hint="cs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427501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684B960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5B93CDB1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41FCE"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42750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750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</w:t>
            </w:r>
            <w:r w:rsidR="00641FCE" w:rsidRPr="0042750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1</w:t>
            </w:r>
            <w:r w:rsidRPr="0042750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41FCE" w:rsidRPr="0042750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42750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750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256</w:t>
            </w:r>
            <w:r w:rsidR="00641FCE" w:rsidRPr="0042750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DB16C0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427501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427501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bidi="th-TH"/>
              </w:rPr>
            </w:pP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427501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427501" w:rsidRDefault="00DB12B7" w:rsidP="00DB12B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12B7" w:rsidRPr="00427501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4C2B400C" w:rsidR="00DB12B7" w:rsidRPr="00427501" w:rsidRDefault="006615D5" w:rsidP="00DB12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DB12B7" w:rsidRPr="00427501" w:rsidRDefault="00DB12B7" w:rsidP="00DB12B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43A5A776" w:rsidR="00DB12B7" w:rsidRPr="00427501" w:rsidRDefault="00CD48AC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19,48</w:t>
            </w:r>
            <w:r w:rsidR="006B0D3D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DB12B7" w:rsidRPr="00427501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6ECD883A" w:rsidR="00DB12B7" w:rsidRPr="00427501" w:rsidRDefault="006546D5" w:rsidP="00DB12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7FDAE565" w:rsidR="00DB12B7" w:rsidRPr="00427501" w:rsidRDefault="006615D5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(190)</w:t>
            </w:r>
          </w:p>
        </w:tc>
      </w:tr>
      <w:tr w:rsidR="00DB12B7" w:rsidRPr="00427501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DB12B7" w:rsidRPr="00427501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B12B7" w:rsidRPr="00427501" w14:paraId="7558892F" w14:textId="77777777" w:rsidTr="00DB12B7">
        <w:tc>
          <w:tcPr>
            <w:tcW w:w="4500" w:type="dxa"/>
            <w:shd w:val="clear" w:color="auto" w:fill="auto"/>
          </w:tcPr>
          <w:p w14:paraId="76F2F02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DB12B7" w:rsidRPr="00427501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4F8BEC26" w:rsidR="00DB12B7" w:rsidRPr="00427501" w:rsidRDefault="00127C78" w:rsidP="00DB12B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724C1241" w:rsidR="00DB12B7" w:rsidRPr="00427501" w:rsidRDefault="00127C78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1,211</w:t>
            </w:r>
          </w:p>
        </w:tc>
      </w:tr>
    </w:tbl>
    <w:p w14:paraId="0B4F2433" w14:textId="77777777" w:rsidR="002E28F5" w:rsidRPr="00427501" w:rsidRDefault="00DB12B7" w:rsidP="002E2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/>
          <w:sz w:val="28"/>
          <w:szCs w:val="28"/>
          <w:cs/>
        </w:rPr>
        <w:tab/>
      </w:r>
    </w:p>
    <w:p w14:paraId="2025F6ED" w14:textId="61D169E7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427501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427501" w:rsidRDefault="00DB12B7" w:rsidP="00DB12B7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9"/>
        <w:gridCol w:w="899"/>
        <w:gridCol w:w="169"/>
        <w:gridCol w:w="995"/>
        <w:gridCol w:w="168"/>
        <w:gridCol w:w="892"/>
        <w:gridCol w:w="165"/>
        <w:gridCol w:w="940"/>
        <w:gridCol w:w="179"/>
        <w:gridCol w:w="994"/>
        <w:gridCol w:w="184"/>
        <w:gridCol w:w="900"/>
      </w:tblGrid>
      <w:tr w:rsidR="00666593" w:rsidRPr="00427501" w14:paraId="094B012B" w14:textId="77777777" w:rsidTr="00F4397A">
        <w:trPr>
          <w:tblHeader/>
        </w:trPr>
        <w:tc>
          <w:tcPr>
            <w:tcW w:w="2789" w:type="dxa"/>
          </w:tcPr>
          <w:p w14:paraId="74EDC1EE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11"/>
          </w:tcPr>
          <w:p w14:paraId="6035C171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6593" w:rsidRPr="00427501" w14:paraId="0EE55B08" w14:textId="77777777" w:rsidTr="00F4397A">
        <w:trPr>
          <w:tblHeader/>
        </w:trPr>
        <w:tc>
          <w:tcPr>
            <w:tcW w:w="2789" w:type="dxa"/>
          </w:tcPr>
          <w:p w14:paraId="1D787E6E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3" w:type="dxa"/>
            <w:gridSpan w:val="5"/>
          </w:tcPr>
          <w:p w14:paraId="3296F118" w14:textId="42CDF00C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75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" w:type="dxa"/>
          </w:tcPr>
          <w:p w14:paraId="63ABE2DC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3" w:type="dxa"/>
            <w:gridSpan w:val="5"/>
          </w:tcPr>
          <w:p w14:paraId="542AF427" w14:textId="3FD8CAE6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75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6593" w:rsidRPr="00427501" w14:paraId="5A1DE85E" w14:textId="77777777" w:rsidTr="00F4397A">
        <w:trPr>
          <w:tblHeader/>
        </w:trPr>
        <w:tc>
          <w:tcPr>
            <w:tcW w:w="2789" w:type="dxa"/>
          </w:tcPr>
          <w:p w14:paraId="0FE1F3BD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A50451E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2478773A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C82B20E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7CF58F96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739258C9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50651B6B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1D9B036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2749E761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93E2CF5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4" w:type="dxa"/>
            <w:vAlign w:val="bottom"/>
          </w:tcPr>
          <w:p w14:paraId="414FA01A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BDCAE8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427501" w14:paraId="00E923EF" w14:textId="77777777" w:rsidTr="00F4397A">
        <w:trPr>
          <w:tblHeader/>
        </w:trPr>
        <w:tc>
          <w:tcPr>
            <w:tcW w:w="2789" w:type="dxa"/>
          </w:tcPr>
          <w:p w14:paraId="48683FEE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11"/>
            <w:vAlign w:val="bottom"/>
          </w:tcPr>
          <w:p w14:paraId="626968DF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6593" w:rsidRPr="00427501" w14:paraId="38973543" w14:textId="77777777" w:rsidTr="00F4397A">
        <w:tc>
          <w:tcPr>
            <w:tcW w:w="2789" w:type="dxa"/>
          </w:tcPr>
          <w:p w14:paraId="0B14310A" w14:textId="77777777" w:rsidR="00666593" w:rsidRPr="00427501" w:rsidRDefault="00666593" w:rsidP="00666593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bottom"/>
          </w:tcPr>
          <w:p w14:paraId="20A9FC5E" w14:textId="71F5F3D1" w:rsidR="00666593" w:rsidRPr="00427501" w:rsidRDefault="00113EAD" w:rsidP="00113EA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344355D0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63FDC7A" w14:textId="64924F0F" w:rsidR="00666593" w:rsidRPr="00427501" w:rsidRDefault="00113EAD" w:rsidP="00113EA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34,192</w:t>
            </w:r>
          </w:p>
        </w:tc>
        <w:tc>
          <w:tcPr>
            <w:tcW w:w="168" w:type="dxa"/>
            <w:vAlign w:val="bottom"/>
          </w:tcPr>
          <w:p w14:paraId="2AF9F03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5181B03B" w14:textId="49313566" w:rsidR="00666593" w:rsidRPr="00427501" w:rsidRDefault="007173D7" w:rsidP="007173D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34,192</w:t>
            </w:r>
          </w:p>
        </w:tc>
        <w:tc>
          <w:tcPr>
            <w:tcW w:w="165" w:type="dxa"/>
            <w:vAlign w:val="bottom"/>
          </w:tcPr>
          <w:p w14:paraId="7752B0BE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A53615C" w14:textId="323008A1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79" w:type="dxa"/>
            <w:vAlign w:val="bottom"/>
          </w:tcPr>
          <w:p w14:paraId="2BCAD579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F6C4EA3" w14:textId="49FD854B" w:rsidR="00666593" w:rsidRPr="00427501" w:rsidRDefault="00666593" w:rsidP="0066659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1911883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3D7B6" w14:textId="0200821F" w:rsidR="00666593" w:rsidRPr="00427501" w:rsidRDefault="00666593" w:rsidP="007173D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53,507</w:t>
            </w:r>
          </w:p>
        </w:tc>
      </w:tr>
      <w:tr w:rsidR="00666593" w:rsidRPr="00427501" w14:paraId="6925FEB0" w14:textId="77777777" w:rsidTr="00F4397A">
        <w:tc>
          <w:tcPr>
            <w:tcW w:w="2789" w:type="dxa"/>
          </w:tcPr>
          <w:p w14:paraId="175943CC" w14:textId="77777777" w:rsidR="00666593" w:rsidRPr="00427501" w:rsidRDefault="00666593" w:rsidP="006665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568AB336" w14:textId="11F258E5" w:rsidR="00666593" w:rsidRPr="00427501" w:rsidRDefault="007173D7" w:rsidP="00666593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220A111C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73F27A0" w14:textId="4EB7A8C7" w:rsidR="00666593" w:rsidRPr="00427501" w:rsidRDefault="00CD48AC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34,161</w:t>
            </w:r>
          </w:p>
        </w:tc>
        <w:tc>
          <w:tcPr>
            <w:tcW w:w="168" w:type="dxa"/>
            <w:vAlign w:val="bottom"/>
          </w:tcPr>
          <w:p w14:paraId="4CE017C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4BFC90BF" w14:textId="759530BA" w:rsidR="00666593" w:rsidRPr="00427501" w:rsidRDefault="00CD48AC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34,161</w:t>
            </w:r>
          </w:p>
        </w:tc>
        <w:tc>
          <w:tcPr>
            <w:tcW w:w="165" w:type="dxa"/>
            <w:vAlign w:val="bottom"/>
          </w:tcPr>
          <w:p w14:paraId="3349C15C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F8BB553" w14:textId="704369D7" w:rsidR="00666593" w:rsidRPr="00427501" w:rsidRDefault="00666593" w:rsidP="0066659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DB7EEE5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4549472" w14:textId="70261E95" w:rsidR="00666593" w:rsidRPr="00427501" w:rsidRDefault="00666593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4" w:type="dxa"/>
            <w:vAlign w:val="bottom"/>
          </w:tcPr>
          <w:p w14:paraId="2BCF974E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EC6686" w14:textId="44E2F598" w:rsidR="00666593" w:rsidRPr="00427501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31,426</w:t>
            </w:r>
          </w:p>
        </w:tc>
      </w:tr>
      <w:tr w:rsidR="00666593" w:rsidRPr="00427501" w14:paraId="5B654A37" w14:textId="77777777" w:rsidTr="00F4397A">
        <w:tc>
          <w:tcPr>
            <w:tcW w:w="2789" w:type="dxa"/>
          </w:tcPr>
          <w:p w14:paraId="71A8A83C" w14:textId="77777777" w:rsidR="00666593" w:rsidRPr="00427501" w:rsidRDefault="00666593" w:rsidP="00666593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0120" w14:textId="1219031D" w:rsidR="00666593" w:rsidRPr="00427501" w:rsidRDefault="00113EAD" w:rsidP="00113EA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E77283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1FCC" w14:textId="1ACDA00D" w:rsidR="00666593" w:rsidRPr="00427501" w:rsidRDefault="00CD48AC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68,353</w:t>
            </w:r>
          </w:p>
        </w:tc>
        <w:tc>
          <w:tcPr>
            <w:tcW w:w="168" w:type="dxa"/>
            <w:vAlign w:val="bottom"/>
          </w:tcPr>
          <w:p w14:paraId="1283B013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9002" w14:textId="11A5E706" w:rsidR="00666593" w:rsidRPr="00427501" w:rsidRDefault="00CD48AC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68,353</w:t>
            </w:r>
          </w:p>
        </w:tc>
        <w:tc>
          <w:tcPr>
            <w:tcW w:w="165" w:type="dxa"/>
            <w:vAlign w:val="bottom"/>
          </w:tcPr>
          <w:p w14:paraId="53CF8507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F3163" w14:textId="32A08393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507</w:t>
            </w:r>
          </w:p>
        </w:tc>
        <w:tc>
          <w:tcPr>
            <w:tcW w:w="179" w:type="dxa"/>
            <w:vAlign w:val="bottom"/>
          </w:tcPr>
          <w:p w14:paraId="3C86869F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74B92" w14:textId="21D474F9" w:rsidR="00666593" w:rsidRPr="00427501" w:rsidRDefault="00666593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4" w:type="dxa"/>
            <w:vAlign w:val="bottom"/>
          </w:tcPr>
          <w:p w14:paraId="374AD04B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A630" w14:textId="61E42398" w:rsidR="00666593" w:rsidRPr="00427501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84,933</w:t>
            </w:r>
          </w:p>
        </w:tc>
      </w:tr>
    </w:tbl>
    <w:p w14:paraId="57DD0475" w14:textId="5D8745E5" w:rsidR="00666593" w:rsidRPr="00427501" w:rsidRDefault="00666593" w:rsidP="0066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299142A0" w14:textId="44B5C533" w:rsidR="002C78C4" w:rsidRPr="00427501" w:rsidRDefault="002C78C4" w:rsidP="0066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C5AFD89" w14:textId="19BD399A" w:rsidR="002C78C4" w:rsidRPr="00427501" w:rsidRDefault="002C78C4" w:rsidP="0066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B5791B4" w14:textId="397D682E" w:rsidR="002C78C4" w:rsidRPr="00427501" w:rsidRDefault="002C78C4" w:rsidP="0066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1B12729F" w14:textId="77777777" w:rsidR="002C78C4" w:rsidRPr="00427501" w:rsidRDefault="002C78C4" w:rsidP="0066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89"/>
        <w:gridCol w:w="169"/>
        <w:gridCol w:w="930"/>
        <w:gridCol w:w="164"/>
        <w:gridCol w:w="848"/>
      </w:tblGrid>
      <w:tr w:rsidR="00666593" w:rsidRPr="00427501" w14:paraId="4514A97F" w14:textId="77777777" w:rsidTr="00DD0BFA">
        <w:trPr>
          <w:tblHeader/>
        </w:trPr>
        <w:tc>
          <w:tcPr>
            <w:tcW w:w="2788" w:type="dxa"/>
          </w:tcPr>
          <w:p w14:paraId="5500EC98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6" w:type="dxa"/>
            <w:gridSpan w:val="11"/>
          </w:tcPr>
          <w:p w14:paraId="1F81793C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93" w:rsidRPr="00427501" w14:paraId="6E5688C9" w14:textId="77777777" w:rsidTr="00DD0BFA">
        <w:trPr>
          <w:tblHeader/>
        </w:trPr>
        <w:tc>
          <w:tcPr>
            <w:tcW w:w="2788" w:type="dxa"/>
          </w:tcPr>
          <w:p w14:paraId="44B7378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43DA9122" w14:textId="0C60A35A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75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2FEA3B0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0" w:type="dxa"/>
            <w:gridSpan w:val="5"/>
          </w:tcPr>
          <w:p w14:paraId="6DDA64B6" w14:textId="02640661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75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275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6593" w:rsidRPr="00427501" w14:paraId="566891BF" w14:textId="77777777" w:rsidTr="00DD0BFA">
        <w:trPr>
          <w:tblHeader/>
        </w:trPr>
        <w:tc>
          <w:tcPr>
            <w:tcW w:w="2788" w:type="dxa"/>
          </w:tcPr>
          <w:p w14:paraId="08CA6BCD" w14:textId="15CC9750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656C9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A8C4985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ED2765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F0D0A62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2543063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12D1173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A73626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37920A3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89DC37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5760282F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1EF27469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427501" w14:paraId="072580A4" w14:textId="77777777" w:rsidTr="00DD0BFA">
        <w:trPr>
          <w:tblHeader/>
        </w:trPr>
        <w:tc>
          <w:tcPr>
            <w:tcW w:w="2788" w:type="dxa"/>
          </w:tcPr>
          <w:p w14:paraId="04AC2FAC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5CAD8072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4275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F6E51" w:rsidRPr="00427501" w14:paraId="75D35510" w14:textId="77777777" w:rsidTr="00DD0BFA">
        <w:tc>
          <w:tcPr>
            <w:tcW w:w="2788" w:type="dxa"/>
          </w:tcPr>
          <w:p w14:paraId="44C4C448" w14:textId="77777777" w:rsidR="00FF6E51" w:rsidRPr="00427501" w:rsidRDefault="00FF6E51" w:rsidP="00FF6E51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AADA8B" w14:textId="7F947370" w:rsidR="00FF6E51" w:rsidRPr="00427501" w:rsidRDefault="00FF6E51" w:rsidP="00FF6E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8EDEE9" w14:textId="77777777" w:rsidR="00FF6E51" w:rsidRPr="00427501" w:rsidRDefault="00FF6E51" w:rsidP="00FF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0A775F" w14:textId="7D1D9B33" w:rsidR="00FF6E51" w:rsidRPr="00427501" w:rsidRDefault="00FF6E51" w:rsidP="00FF6E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492528D" w14:textId="77777777" w:rsidR="00FF6E51" w:rsidRPr="00427501" w:rsidRDefault="00FF6E51" w:rsidP="00FF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C75B94C" w14:textId="73D7FC1E" w:rsidR="00FF6E51" w:rsidRPr="00427501" w:rsidRDefault="00FF6E51" w:rsidP="006413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B527CC9" w14:textId="77777777" w:rsidR="00FF6E51" w:rsidRPr="00427501" w:rsidRDefault="00FF6E51" w:rsidP="00FF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68A25AE" w14:textId="08A65243" w:rsidR="00FF6E51" w:rsidRPr="00427501" w:rsidRDefault="00FF6E51" w:rsidP="00FF6E5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vAlign w:val="bottom"/>
          </w:tcPr>
          <w:p w14:paraId="1CD44507" w14:textId="77777777" w:rsidR="00FF6E51" w:rsidRPr="00427501" w:rsidRDefault="00FF6E51" w:rsidP="00FF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1668D598" w14:textId="1419200F" w:rsidR="00FF6E51" w:rsidRPr="00427501" w:rsidRDefault="00FF6E51" w:rsidP="00FF6E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4ED6D699" w14:textId="77777777" w:rsidR="00FF6E51" w:rsidRPr="00427501" w:rsidRDefault="00FF6E51" w:rsidP="00FF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22F39622" w14:textId="5EB8BF2E" w:rsidR="00FF6E51" w:rsidRPr="00427501" w:rsidRDefault="00FF6E51" w:rsidP="00FF6E5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53,507</w:t>
            </w:r>
          </w:p>
        </w:tc>
      </w:tr>
      <w:tr w:rsidR="00666593" w:rsidRPr="00427501" w14:paraId="35A48B6A" w14:textId="77777777" w:rsidTr="00DD0BFA">
        <w:tc>
          <w:tcPr>
            <w:tcW w:w="2788" w:type="dxa"/>
          </w:tcPr>
          <w:p w14:paraId="4773484A" w14:textId="77777777" w:rsidR="00666593" w:rsidRPr="00427501" w:rsidRDefault="00666593" w:rsidP="00666593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CA913EE" w14:textId="07305D4A" w:rsidR="00666593" w:rsidRPr="00427501" w:rsidRDefault="003D3C02" w:rsidP="006665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6E4B27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461220" w14:textId="1F04CD63" w:rsidR="00666593" w:rsidRPr="00427501" w:rsidRDefault="003D3C02" w:rsidP="0066659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7,56</w:t>
            </w:r>
            <w:r w:rsidR="002E28F5" w:rsidRPr="0042750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0A32325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2C0F4FD" w14:textId="63D7779E" w:rsidR="00666593" w:rsidRPr="00427501" w:rsidRDefault="003D3C02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7,56</w:t>
            </w:r>
            <w:r w:rsidR="002E28F5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F836426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EA608A1" w14:textId="241A3554" w:rsidR="00666593" w:rsidRPr="00427501" w:rsidRDefault="00666593" w:rsidP="00666593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" w:type="dxa"/>
            <w:vAlign w:val="bottom"/>
          </w:tcPr>
          <w:p w14:paraId="72A5E805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61C2F86F" w14:textId="73CCE2D6" w:rsidR="00666593" w:rsidRPr="00427501" w:rsidRDefault="00666593" w:rsidP="006665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vAlign w:val="bottom"/>
          </w:tcPr>
          <w:p w14:paraId="0FC19477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1069606A" w14:textId="74DC968B" w:rsidR="00666593" w:rsidRPr="00427501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8,484</w:t>
            </w:r>
          </w:p>
        </w:tc>
      </w:tr>
      <w:tr w:rsidR="00666593" w:rsidRPr="00427501" w14:paraId="70E4D85B" w14:textId="77777777" w:rsidTr="00DD0BFA">
        <w:tc>
          <w:tcPr>
            <w:tcW w:w="2788" w:type="dxa"/>
          </w:tcPr>
          <w:p w14:paraId="0485313C" w14:textId="77777777" w:rsidR="00666593" w:rsidRPr="00427501" w:rsidRDefault="00666593" w:rsidP="00666593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4275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E8878" w14:textId="1B84D48E" w:rsidR="00666593" w:rsidRPr="00427501" w:rsidRDefault="003D3C02" w:rsidP="003D3C0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86038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41A0F7" w14:textId="25C814AD" w:rsidR="00666593" w:rsidRPr="00427501" w:rsidRDefault="003D3C02" w:rsidP="0066659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7,56</w:t>
            </w:r>
            <w:r w:rsidR="002E28F5"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5CC8FE8B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FA08" w14:textId="03357960" w:rsidR="00666593" w:rsidRPr="00427501" w:rsidRDefault="003D3C02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7,56</w:t>
            </w:r>
            <w:r w:rsidR="002E28F5"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659CF16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A5217" w14:textId="7DE87C17" w:rsidR="00666593" w:rsidRPr="00427501" w:rsidRDefault="00666593" w:rsidP="0066659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vAlign w:val="bottom"/>
          </w:tcPr>
          <w:p w14:paraId="3FDC00B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61352F3" w14:textId="6259BA13" w:rsidR="00666593" w:rsidRPr="00427501" w:rsidRDefault="00666593" w:rsidP="006665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vAlign w:val="bottom"/>
          </w:tcPr>
          <w:p w14:paraId="5E622D83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D088" w14:textId="024D1058" w:rsidR="00666593" w:rsidRPr="00427501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61,991</w:t>
            </w:r>
          </w:p>
        </w:tc>
      </w:tr>
    </w:tbl>
    <w:p w14:paraId="0077571D" w14:textId="77777777" w:rsidR="00DB12B7" w:rsidRPr="00427501" w:rsidRDefault="00DB12B7" w:rsidP="00DB12B7">
      <w:pPr>
        <w:rPr>
          <w:rFonts w:ascii="Angsana New" w:hAnsi="Angsana New"/>
          <w:sz w:val="24"/>
          <w:szCs w:val="24"/>
          <w:lang w:val="x-none" w:eastAsia="x-none"/>
        </w:rPr>
      </w:pPr>
    </w:p>
    <w:p w14:paraId="62C9495F" w14:textId="7FF774B0" w:rsidR="001F677B" w:rsidRPr="00427501" w:rsidRDefault="001F677B" w:rsidP="00DB12B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ณ</w:t>
      </w:r>
      <w:r w:rsidRPr="0042750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วันที่</w:t>
      </w:r>
      <w:r w:rsidRPr="0042750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มีนาคม</w:t>
      </w:r>
      <w:r w:rsidRPr="0042750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2565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กลุ่มบริษัทมีเงินกู้ยืมระยะสั้นจากสถาบันการเงิ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นเป็นทรัสต์รีซีทเป็นสกุลเงินดอลลาร์สหรัฐอเมริกา </w:t>
      </w:r>
      <w:r w:rsidR="008B24EA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จำนวนเงิน </w:t>
      </w:r>
      <w:r w:rsidR="007500A5" w:rsidRPr="00427501">
        <w:rPr>
          <w:rFonts w:ascii="Angsana New" w:hAnsi="Angsana New"/>
          <w:sz w:val="28"/>
          <w:szCs w:val="28"/>
          <w:lang w:val="en-US" w:bidi="th-TH"/>
        </w:rPr>
        <w:t xml:space="preserve">1.03 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>ล้านดอลลาร์สหรัฐอ</w:t>
      </w:r>
      <w:r w:rsidR="00E473F8" w:rsidRPr="00427501">
        <w:rPr>
          <w:rFonts w:ascii="Angsana New" w:hAnsi="Angsana New" w:hint="cs"/>
          <w:sz w:val="28"/>
          <w:szCs w:val="28"/>
          <w:cs/>
          <w:lang w:val="en-US" w:bidi="th-TH"/>
        </w:rPr>
        <w:t>เมริกา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 เทียบเท่าเงินบาท</w:t>
      </w:r>
      <w:r w:rsidR="008B24EA" w:rsidRPr="00427501">
        <w:rPr>
          <w:rFonts w:ascii="Angsana New" w:hAnsi="Angsana New" w:hint="cs"/>
          <w:sz w:val="28"/>
          <w:szCs w:val="28"/>
          <w:cs/>
          <w:lang w:val="en-US" w:bidi="th-TH"/>
        </w:rPr>
        <w:t>เป็นจำนวนเงิน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7500A5" w:rsidRPr="00427501">
        <w:rPr>
          <w:rFonts w:ascii="Angsana New" w:hAnsi="Angsana New"/>
          <w:sz w:val="28"/>
          <w:szCs w:val="28"/>
          <w:lang w:val="en-US" w:bidi="th-TH"/>
        </w:rPr>
        <w:t xml:space="preserve">34.19 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="008B24EA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>เพื่อชำระเงินค่าสินค้า</w:t>
      </w:r>
      <w:r w:rsidR="008B24EA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โดยมีอัตราดอกเบี้ยร้อยละ</w:t>
      </w:r>
      <w:r w:rsidRPr="0042750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427501">
        <w:rPr>
          <w:rFonts w:ascii="Angsana New" w:hAnsi="Angsana New"/>
          <w:sz w:val="28"/>
          <w:szCs w:val="28"/>
          <w:lang w:val="en-US" w:bidi="th-TH"/>
        </w:rPr>
        <w:t>2.</w:t>
      </w:r>
      <w:r w:rsidR="007500A5" w:rsidRPr="00427501">
        <w:rPr>
          <w:rFonts w:ascii="Angsana New" w:hAnsi="Angsana New"/>
          <w:sz w:val="28"/>
          <w:szCs w:val="28"/>
          <w:lang w:val="en-US" w:bidi="th-TH"/>
        </w:rPr>
        <w:t>77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ต่อปี</w:t>
      </w:r>
      <w:r w:rsidRPr="0042750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>และมีกำหนด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ชำระคืน</w:t>
      </w:r>
      <w:r w:rsidR="007500A5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ในเดือนพฤษภาคม </w:t>
      </w:r>
      <w:r w:rsidR="007500A5" w:rsidRPr="00427501">
        <w:rPr>
          <w:rFonts w:ascii="Angsana New" w:hAnsi="Angsana New"/>
          <w:sz w:val="28"/>
          <w:szCs w:val="28"/>
          <w:lang w:val="en-US" w:bidi="th-TH"/>
        </w:rPr>
        <w:t>2565</w:t>
      </w:r>
    </w:p>
    <w:p w14:paraId="0003A474" w14:textId="77777777" w:rsidR="00B70A7D" w:rsidRPr="00427501" w:rsidRDefault="00B70A7D" w:rsidP="00B70A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6C89430" w14:textId="38A27796" w:rsidR="00B70A7D" w:rsidRPr="00427501" w:rsidRDefault="00B70A7D" w:rsidP="00B70A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val="en-US"/>
        </w:rPr>
      </w:pP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ณ วันที่ </w:t>
      </w:r>
      <w:r w:rsidRPr="00427501">
        <w:rPr>
          <w:rFonts w:ascii="Angsana New" w:hAnsi="Angsana New"/>
          <w:sz w:val="28"/>
          <w:szCs w:val="28"/>
          <w:lang w:val="en-US"/>
        </w:rPr>
        <w:t xml:space="preserve">31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Pr="00427501">
        <w:rPr>
          <w:rFonts w:ascii="Angsana New" w:hAnsi="Angsana New"/>
          <w:sz w:val="28"/>
          <w:szCs w:val="28"/>
          <w:lang w:val="en-US"/>
        </w:rPr>
        <w:t xml:space="preserve">2564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บริษัทมีเงินกู้ยืมระยะสั้นจากสถาบันการเงินจำนวน </w:t>
      </w:r>
      <w:r w:rsidRPr="00427501">
        <w:rPr>
          <w:rFonts w:ascii="Angsana New" w:hAnsi="Angsana New"/>
          <w:sz w:val="28"/>
          <w:szCs w:val="28"/>
          <w:lang w:val="en-US"/>
        </w:rPr>
        <w:t>37</w:t>
      </w:r>
      <w:r w:rsidR="00AF49EF" w:rsidRPr="00427501">
        <w:rPr>
          <w:rFonts w:ascii="Angsana New" w:hAnsi="Angsana New"/>
          <w:sz w:val="28"/>
          <w:szCs w:val="28"/>
          <w:lang w:val="en-US"/>
        </w:rPr>
        <w:t>.00</w:t>
      </w:r>
      <w:r w:rsidRPr="00427501">
        <w:rPr>
          <w:rFonts w:ascii="Angsana New" w:hAnsi="Angsana New"/>
          <w:sz w:val="28"/>
          <w:szCs w:val="28"/>
          <w:lang w:val="en-US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  <w:lang w:val="en-US" w:bidi="th-TH"/>
        </w:rPr>
        <w:t>ล้านบาทโดยมีอัตราดอกเบี้ยคงที่ต่อปี และได้ชำระคืนทั้งจำนวนแล้วในเดือนมกราคม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 2565</w:t>
      </w:r>
    </w:p>
    <w:p w14:paraId="056D7F34" w14:textId="77777777" w:rsidR="001F677B" w:rsidRPr="00427501" w:rsidRDefault="001F677B" w:rsidP="00DB12B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EE1687E" w14:textId="0B5CED4F" w:rsidR="008B24EA" w:rsidRPr="00427501" w:rsidRDefault="008B24EA" w:rsidP="008B24E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427501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625EF7" w:rsidRPr="00427501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="00625EF7" w:rsidRPr="00427501">
        <w:rPr>
          <w:rFonts w:ascii="Angsana New" w:hAnsi="Angsana New" w:hint="cs"/>
          <w:sz w:val="28"/>
          <w:szCs w:val="28"/>
          <w:cs/>
          <w:lang w:val="en-US" w:bidi="th-TH"/>
        </w:rPr>
        <w:t>ธันวาคม</w:t>
      </w:r>
      <w:r w:rsidR="00625EF7" w:rsidRPr="0042750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625EF7" w:rsidRPr="00427501">
        <w:rPr>
          <w:rFonts w:ascii="Angsana New" w:hAnsi="Angsana New"/>
          <w:sz w:val="28"/>
          <w:szCs w:val="28"/>
          <w:lang w:val="en-US" w:bidi="th-TH"/>
        </w:rPr>
        <w:t xml:space="preserve">2564 </w:t>
      </w:r>
      <w:r w:rsidRPr="00427501">
        <w:rPr>
          <w:rFonts w:ascii="Angsana New" w:hAnsi="Angsana New" w:hint="cs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646FFF" w:rsidRPr="00427501">
        <w:rPr>
          <w:rFonts w:ascii="Angsana New" w:hAnsi="Angsana New"/>
          <w:sz w:val="28"/>
          <w:szCs w:val="28"/>
          <w:lang w:val="en-US" w:bidi="th-TH"/>
        </w:rPr>
        <w:t>16</w:t>
      </w:r>
      <w:r w:rsidRPr="00427501">
        <w:rPr>
          <w:rFonts w:ascii="Angsana New" w:hAnsi="Angsana New"/>
          <w:sz w:val="28"/>
          <w:szCs w:val="28"/>
          <w:lang w:val="en-US" w:bidi="th-TH"/>
        </w:rPr>
        <w:t>.</w:t>
      </w:r>
      <w:r w:rsidR="00646FFF" w:rsidRPr="00427501">
        <w:rPr>
          <w:rFonts w:ascii="Angsana New" w:hAnsi="Angsana New"/>
          <w:sz w:val="28"/>
          <w:szCs w:val="28"/>
          <w:lang w:val="en-US" w:bidi="th-TH"/>
        </w:rPr>
        <w:t>51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27501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ล้านบาทเพื่อชำระเงินค่าสินค้า โดยมีอัตราดอกเบี้ยร้อยละ </w:t>
      </w:r>
      <w:r w:rsidRPr="00427501">
        <w:rPr>
          <w:rFonts w:ascii="Angsana New" w:hAnsi="Angsana New"/>
          <w:sz w:val="28"/>
          <w:szCs w:val="28"/>
          <w:lang w:val="en-US" w:bidi="th-TH"/>
        </w:rPr>
        <w:t xml:space="preserve">1.05 </w:t>
      </w:r>
      <w:r w:rsidRPr="00427501">
        <w:rPr>
          <w:rFonts w:ascii="Angsana New" w:hAnsi="Angsana New" w:hint="cs"/>
          <w:sz w:val="28"/>
          <w:szCs w:val="28"/>
          <w:cs/>
          <w:lang w:val="en-US"/>
        </w:rPr>
        <w:t>ต่อปี และ</w:t>
      </w:r>
      <w:r w:rsidR="009F549C" w:rsidRPr="00427501">
        <w:rPr>
          <w:rFonts w:ascii="Angsana New" w:hAnsi="Angsana New" w:hint="cs"/>
          <w:sz w:val="28"/>
          <w:szCs w:val="28"/>
          <w:cs/>
          <w:lang w:val="en-US" w:bidi="th-TH"/>
        </w:rPr>
        <w:t xml:space="preserve">ได้ชำระคืนแล้วทั้งจำนวนในเดือนมกราคม </w:t>
      </w:r>
      <w:r w:rsidR="009F549C" w:rsidRPr="00427501">
        <w:rPr>
          <w:rFonts w:ascii="Angsana New" w:hAnsi="Angsana New"/>
          <w:sz w:val="28"/>
          <w:szCs w:val="28"/>
          <w:lang w:val="en-US" w:bidi="th-TH"/>
        </w:rPr>
        <w:t>2565</w:t>
      </w:r>
    </w:p>
    <w:p w14:paraId="61C4457C" w14:textId="77777777" w:rsidR="008B24EA" w:rsidRPr="00427501" w:rsidRDefault="008B24EA" w:rsidP="00DB12B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600"/>
        <w:gridCol w:w="450"/>
        <w:gridCol w:w="1080"/>
        <w:gridCol w:w="269"/>
        <w:gridCol w:w="1063"/>
        <w:gridCol w:w="270"/>
        <w:gridCol w:w="1076"/>
        <w:gridCol w:w="270"/>
        <w:gridCol w:w="1078"/>
      </w:tblGrid>
      <w:tr w:rsidR="00DB12B7" w:rsidRPr="00427501" w14:paraId="4865A377" w14:textId="77777777" w:rsidTr="00DB12B7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1E64FA6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F6181C6" w14:textId="77777777" w:rsidR="000666A4" w:rsidRPr="00427501" w:rsidRDefault="000666A4" w:rsidP="0006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A631688" w14:textId="7E99DA88" w:rsidR="00DB12B7" w:rsidRPr="00427501" w:rsidRDefault="00DB12B7" w:rsidP="0006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  <w:r w:rsidR="000666A4"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450" w:type="dxa"/>
          </w:tcPr>
          <w:p w14:paraId="1664190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1920EF2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84255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14:paraId="2B99DAA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427501" w14:paraId="34257222" w14:textId="77777777" w:rsidTr="00DB12B7">
        <w:trPr>
          <w:tblHeader/>
        </w:trPr>
        <w:tc>
          <w:tcPr>
            <w:tcW w:w="3600" w:type="dxa"/>
            <w:vMerge/>
          </w:tcPr>
          <w:p w14:paraId="7E3CD68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14:paraId="7F000CF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FEDBB7" w14:textId="10B40BDD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3</w:t>
            </w:r>
            <w:r w:rsidR="00B87F12" w:rsidRPr="00427501">
              <w:rPr>
                <w:rFonts w:ascii="Angsana New" w:hAnsi="Angsana New"/>
                <w:sz w:val="28"/>
                <w:szCs w:val="28"/>
              </w:rPr>
              <w:t>1</w:t>
            </w:r>
            <w:r w:rsidRPr="004275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7F12" w:rsidRPr="0042750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B87F12" w:rsidRPr="004275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3FCFED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E1885C6" w14:textId="24068C01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2C78C4" w:rsidRPr="004275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0CC2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E33E79A" w14:textId="6102EDEC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3</w:t>
            </w:r>
            <w:r w:rsidR="00B87F12" w:rsidRPr="00427501">
              <w:rPr>
                <w:rFonts w:ascii="Angsana New" w:hAnsi="Angsana New"/>
                <w:sz w:val="28"/>
                <w:szCs w:val="28"/>
              </w:rPr>
              <w:t>1</w:t>
            </w:r>
            <w:r w:rsidRPr="004275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7F12" w:rsidRPr="0042750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B87F12" w:rsidRPr="004275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48E21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F15D8A7" w14:textId="6B14B930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2C78C4" w:rsidRPr="0042750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B12B7" w:rsidRPr="00427501" w14:paraId="18D9E73C" w14:textId="77777777" w:rsidTr="00DB12B7">
        <w:trPr>
          <w:tblHeader/>
        </w:trPr>
        <w:tc>
          <w:tcPr>
            <w:tcW w:w="3600" w:type="dxa"/>
          </w:tcPr>
          <w:p w14:paraId="1B9858BF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14:paraId="3E915B6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7"/>
          </w:tcPr>
          <w:p w14:paraId="696D1560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427501" w14:paraId="5AFA3DE4" w14:textId="77777777" w:rsidTr="00DB12B7">
        <w:tc>
          <w:tcPr>
            <w:tcW w:w="3600" w:type="dxa"/>
          </w:tcPr>
          <w:p w14:paraId="7A8896BA" w14:textId="77777777" w:rsidR="00DB12B7" w:rsidRPr="00427501" w:rsidRDefault="00DB12B7" w:rsidP="00DB12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450" w:type="dxa"/>
          </w:tcPr>
          <w:p w14:paraId="650B44AB" w14:textId="77777777" w:rsidR="00DB12B7" w:rsidRPr="00427501" w:rsidRDefault="00DB12B7" w:rsidP="00DB1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5651EC" w14:textId="7253D984" w:rsidR="00DB12B7" w:rsidRPr="00427501" w:rsidRDefault="00E1283A" w:rsidP="0061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91C9F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71FDCCB0" w14:textId="10675FE0" w:rsidR="00DB12B7" w:rsidRPr="00427501" w:rsidRDefault="002C78C4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DB12B7" w:rsidRPr="004275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30A2727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630E7395" w14:textId="0867198D" w:rsidR="00DB12B7" w:rsidRPr="00427501" w:rsidRDefault="00B87F12" w:rsidP="00B8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74FCF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F1A31ED" w14:textId="4F31681C" w:rsidR="00DB12B7" w:rsidRPr="00427501" w:rsidRDefault="002C78C4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DB12B7" w:rsidRPr="004275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</w:tr>
    </w:tbl>
    <w:p w14:paraId="4D254A24" w14:textId="77777777" w:rsidR="00DB12B7" w:rsidRPr="00427501" w:rsidRDefault="00DB12B7" w:rsidP="00DB12B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9A19A7" w14:textId="092257A5" w:rsidR="00DB12B7" w:rsidRPr="00427501" w:rsidRDefault="00DB12B7" w:rsidP="00DB12B7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427501">
        <w:rPr>
          <w:rFonts w:ascii="Angsana New" w:hAnsi="Angsana New"/>
          <w:sz w:val="28"/>
          <w:szCs w:val="28"/>
          <w:cs/>
        </w:rPr>
        <w:t>ณ วันที่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="00666593" w:rsidRPr="00427501">
        <w:rPr>
          <w:rFonts w:ascii="Angsana New" w:hAnsi="Angsana New"/>
          <w:sz w:val="28"/>
          <w:szCs w:val="28"/>
        </w:rPr>
        <w:t xml:space="preserve">31 </w:t>
      </w:r>
      <w:r w:rsidR="00666593" w:rsidRPr="0042750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666593" w:rsidRPr="00427501">
        <w:rPr>
          <w:rFonts w:ascii="Angsana New" w:hAnsi="Angsana New"/>
          <w:sz w:val="28"/>
          <w:szCs w:val="28"/>
        </w:rPr>
        <w:t xml:space="preserve">2565 </w:t>
      </w:r>
      <w:r w:rsidRPr="00427501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="005D68E0" w:rsidRPr="00427501">
        <w:rPr>
          <w:rFonts w:ascii="Angsana New" w:hAnsi="Angsana New"/>
          <w:sz w:val="28"/>
          <w:szCs w:val="28"/>
        </w:rPr>
        <w:t>989</w:t>
      </w:r>
      <w:r w:rsidRPr="00427501">
        <w:rPr>
          <w:rFonts w:ascii="Angsana New" w:hAnsi="Angsana New"/>
          <w:sz w:val="28"/>
          <w:szCs w:val="28"/>
        </w:rPr>
        <w:t>.</w:t>
      </w:r>
      <w:r w:rsidR="005D68E0" w:rsidRPr="00427501">
        <w:rPr>
          <w:rFonts w:ascii="Angsana New" w:hAnsi="Angsana New"/>
          <w:sz w:val="28"/>
          <w:szCs w:val="28"/>
        </w:rPr>
        <w:t>36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Pr="00427501">
        <w:rPr>
          <w:rFonts w:ascii="Angsana New" w:hAnsi="Angsana New"/>
          <w:sz w:val="28"/>
          <w:szCs w:val="28"/>
          <w:cs/>
        </w:rPr>
        <w:t>ล้านบาท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Pr="00427501">
        <w:rPr>
          <w:rFonts w:ascii="Angsana New" w:hAnsi="Angsana New"/>
          <w:sz w:val="28"/>
          <w:szCs w:val="28"/>
          <w:cs/>
        </w:rPr>
        <w:t>และ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="005D68E0" w:rsidRPr="00427501">
        <w:rPr>
          <w:rFonts w:ascii="Angsana New" w:hAnsi="Angsana New"/>
          <w:sz w:val="28"/>
          <w:szCs w:val="28"/>
        </w:rPr>
        <w:t>823</w:t>
      </w:r>
      <w:r w:rsidRPr="00427501">
        <w:rPr>
          <w:rFonts w:ascii="Angsana New" w:hAnsi="Angsana New"/>
          <w:sz w:val="28"/>
          <w:szCs w:val="28"/>
        </w:rPr>
        <w:t>.</w:t>
      </w:r>
      <w:r w:rsidR="005D68E0" w:rsidRPr="00427501">
        <w:rPr>
          <w:rFonts w:ascii="Angsana New" w:hAnsi="Angsana New"/>
          <w:sz w:val="28"/>
          <w:szCs w:val="28"/>
        </w:rPr>
        <w:t>1</w:t>
      </w:r>
      <w:r w:rsidRPr="00427501">
        <w:rPr>
          <w:rFonts w:ascii="Angsana New" w:hAnsi="Angsana New"/>
          <w:sz w:val="28"/>
          <w:szCs w:val="28"/>
        </w:rPr>
        <w:t>1</w:t>
      </w:r>
      <w:r w:rsidR="00AF49EF" w:rsidRPr="00427501">
        <w:rPr>
          <w:rFonts w:ascii="Angsana New" w:hAnsi="Angsana New" w:hint="cs"/>
          <w:sz w:val="28"/>
          <w:szCs w:val="28"/>
          <w:cs/>
        </w:rPr>
        <w:t xml:space="preserve"> </w:t>
      </w:r>
      <w:r w:rsidRPr="00427501">
        <w:rPr>
          <w:rFonts w:ascii="Angsana New" w:hAnsi="Angsana New"/>
          <w:sz w:val="28"/>
          <w:szCs w:val="28"/>
          <w:cs/>
        </w:rPr>
        <w:t>ล้านบาท</w:t>
      </w:r>
      <w:r w:rsidRPr="00427501">
        <w:rPr>
          <w:rFonts w:ascii="Angsana New" w:hAnsi="Angsana New"/>
          <w:sz w:val="28"/>
          <w:szCs w:val="28"/>
        </w:rPr>
        <w:t xml:space="preserve"> </w:t>
      </w:r>
      <w:r w:rsidRPr="00427501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427501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42750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427501">
        <w:rPr>
          <w:rFonts w:ascii="Angsana New" w:hAnsi="Angsana New"/>
          <w:i/>
          <w:iCs/>
          <w:sz w:val="28"/>
          <w:szCs w:val="28"/>
        </w:rPr>
        <w:t>256</w:t>
      </w:r>
      <w:r w:rsidR="00666593" w:rsidRPr="00427501">
        <w:rPr>
          <w:rFonts w:ascii="Angsana New" w:hAnsi="Angsana New"/>
          <w:i/>
          <w:iCs/>
          <w:sz w:val="28"/>
          <w:szCs w:val="28"/>
        </w:rPr>
        <w:t>4</w:t>
      </w:r>
      <w:r w:rsidRPr="00427501">
        <w:rPr>
          <w:rFonts w:ascii="Angsana New" w:hAnsi="Angsana New"/>
          <w:i/>
          <w:iCs/>
          <w:sz w:val="28"/>
          <w:szCs w:val="28"/>
        </w:rPr>
        <w:t xml:space="preserve">: </w:t>
      </w:r>
      <w:r w:rsidR="00613D1E" w:rsidRPr="00427501">
        <w:rPr>
          <w:rFonts w:ascii="Angsana New" w:hAnsi="Angsana New"/>
          <w:i/>
          <w:iCs/>
          <w:sz w:val="28"/>
          <w:szCs w:val="28"/>
        </w:rPr>
        <w:t>971</w:t>
      </w:r>
      <w:r w:rsidRPr="00427501">
        <w:rPr>
          <w:rFonts w:ascii="Angsana New" w:hAnsi="Angsana New"/>
          <w:i/>
          <w:iCs/>
          <w:sz w:val="28"/>
          <w:szCs w:val="28"/>
        </w:rPr>
        <w:t>.</w:t>
      </w:r>
      <w:r w:rsidR="00613D1E" w:rsidRPr="00427501">
        <w:rPr>
          <w:rFonts w:ascii="Angsana New" w:hAnsi="Angsana New"/>
          <w:i/>
          <w:iCs/>
          <w:sz w:val="28"/>
          <w:szCs w:val="28"/>
        </w:rPr>
        <w:t>0</w:t>
      </w:r>
      <w:r w:rsidRPr="00427501">
        <w:rPr>
          <w:rFonts w:ascii="Angsana New" w:hAnsi="Angsana New"/>
          <w:i/>
          <w:iCs/>
          <w:sz w:val="28"/>
          <w:szCs w:val="28"/>
        </w:rPr>
        <w:t xml:space="preserve">6 </w:t>
      </w:r>
      <w:r w:rsidRPr="0042750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427501">
        <w:rPr>
          <w:rFonts w:ascii="Angsana New" w:hAnsi="Angsana New"/>
          <w:i/>
          <w:iCs/>
          <w:sz w:val="28"/>
          <w:szCs w:val="28"/>
        </w:rPr>
        <w:t xml:space="preserve"> </w:t>
      </w:r>
      <w:r w:rsidRPr="00427501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427501">
        <w:rPr>
          <w:rFonts w:ascii="Angsana New" w:hAnsi="Angsana New"/>
          <w:i/>
          <w:iCs/>
          <w:sz w:val="28"/>
          <w:szCs w:val="28"/>
        </w:rPr>
        <w:t xml:space="preserve"> </w:t>
      </w:r>
      <w:r w:rsidR="00613D1E" w:rsidRPr="00427501">
        <w:rPr>
          <w:rFonts w:ascii="Angsana New" w:hAnsi="Angsana New"/>
          <w:i/>
          <w:iCs/>
          <w:sz w:val="28"/>
          <w:szCs w:val="28"/>
        </w:rPr>
        <w:t>769</w:t>
      </w:r>
      <w:r w:rsidRPr="00427501">
        <w:rPr>
          <w:rFonts w:ascii="Angsana New" w:hAnsi="Angsana New"/>
          <w:i/>
          <w:iCs/>
          <w:sz w:val="28"/>
          <w:szCs w:val="28"/>
        </w:rPr>
        <w:t>.</w:t>
      </w:r>
      <w:r w:rsidR="00613D1E" w:rsidRPr="00427501">
        <w:rPr>
          <w:rFonts w:ascii="Angsana New" w:hAnsi="Angsana New"/>
          <w:i/>
          <w:iCs/>
          <w:sz w:val="28"/>
          <w:szCs w:val="28"/>
        </w:rPr>
        <w:t>60</w:t>
      </w:r>
      <w:r w:rsidRPr="00427501">
        <w:rPr>
          <w:rFonts w:ascii="Angsana New" w:hAnsi="Angsana New"/>
          <w:i/>
          <w:iCs/>
          <w:sz w:val="28"/>
          <w:szCs w:val="28"/>
        </w:rPr>
        <w:t xml:space="preserve"> </w:t>
      </w:r>
      <w:r w:rsidRPr="00427501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427501">
        <w:rPr>
          <w:rFonts w:ascii="Angsana New" w:hAnsi="Angsana New"/>
          <w:i/>
          <w:iCs/>
          <w:sz w:val="28"/>
          <w:szCs w:val="28"/>
        </w:rPr>
        <w:t>)</w:t>
      </w:r>
    </w:p>
    <w:p w14:paraId="57B707CB" w14:textId="2510A005" w:rsidR="00496985" w:rsidRPr="00427501" w:rsidRDefault="00496985" w:rsidP="00DB12B7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427501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D088F61" w14:textId="2F7DFF87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hAnsi="Angsana New" w:hint="cs"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3C713C14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F1A9BD0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427501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1B971AA9" w14:textId="77777777" w:rsidR="002C78C4" w:rsidRPr="00427501" w:rsidRDefault="002C78C4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79AED3A1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427501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Pr="00427501">
        <w:rPr>
          <w:rFonts w:ascii="Angsana New" w:eastAsia="Cordia New" w:hAnsi="Angsana New" w:hint="cs"/>
          <w:color w:val="000000"/>
          <w:sz w:val="28"/>
          <w:szCs w:val="28"/>
        </w:rPr>
        <w:t>1</w:t>
      </w: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ขายสินค้า</w:t>
      </w:r>
    </w:p>
    <w:p w14:paraId="007AA4FD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Pr="00427501">
        <w:rPr>
          <w:rFonts w:ascii="Angsana New" w:eastAsia="Cordia New" w:hAnsi="Angsana New" w:hint="cs"/>
          <w:color w:val="000000"/>
          <w:sz w:val="28"/>
          <w:szCs w:val="28"/>
        </w:rPr>
        <w:t>2</w:t>
      </w:r>
      <w:r w:rsidRPr="0042750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บริการ</w:t>
      </w:r>
    </w:p>
    <w:p w14:paraId="1F4D664B" w14:textId="77777777" w:rsidR="00666593" w:rsidRPr="00427501" w:rsidRDefault="00666593">
      <w:pPr>
        <w:rPr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666593" w:rsidRPr="00427501" w14:paraId="70EB37F1" w14:textId="77777777" w:rsidTr="00DD0BF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473FC5A0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48D6F14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66593" w:rsidRPr="00427501" w14:paraId="277EDD89" w14:textId="77777777" w:rsidTr="00DD0BF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0ACE0520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CA757BF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DDF9ED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0C9D424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9DC10CB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7CF98F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66593" w:rsidRPr="00427501" w14:paraId="1D972A1D" w14:textId="77777777" w:rsidTr="00DD0BFA">
        <w:trPr>
          <w:tblHeader/>
        </w:trPr>
        <w:tc>
          <w:tcPr>
            <w:tcW w:w="2430" w:type="dxa"/>
            <w:shd w:val="clear" w:color="auto" w:fill="auto"/>
          </w:tcPr>
          <w:p w14:paraId="49058A8A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4A0ABB1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2E7A427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9159F1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2342A00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63C055D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A67F94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790C7B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0C1F8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07E2787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F371E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241E8" w14:textId="77777777" w:rsidR="00666593" w:rsidRPr="00427501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66593" w:rsidRPr="00427501" w14:paraId="77CCE7AF" w14:textId="77777777" w:rsidTr="00DD0BFA">
        <w:trPr>
          <w:tblHeader/>
        </w:trPr>
        <w:tc>
          <w:tcPr>
            <w:tcW w:w="2430" w:type="dxa"/>
            <w:shd w:val="clear" w:color="auto" w:fill="auto"/>
          </w:tcPr>
          <w:p w14:paraId="4B37634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90" w:type="dxa"/>
            <w:shd w:val="clear" w:color="auto" w:fill="auto"/>
          </w:tcPr>
          <w:p w14:paraId="26E8F609" w14:textId="09AEA73C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2337D2D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56133F" w14:textId="68B07C2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D2D20F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559B36" w14:textId="29027F93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A304267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7056D0" w14:textId="5FE4E18C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8BF4AE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DA90B29" w14:textId="02AF68BA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91DE0D0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658E3" w14:textId="1E514ACA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666593" w:rsidRPr="00427501" w14:paraId="6A5653ED" w14:textId="77777777" w:rsidTr="00DD0BFA">
        <w:trPr>
          <w:tblHeader/>
        </w:trPr>
        <w:tc>
          <w:tcPr>
            <w:tcW w:w="2430" w:type="dxa"/>
            <w:shd w:val="clear" w:color="auto" w:fill="auto"/>
          </w:tcPr>
          <w:p w14:paraId="0AE12215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9E53CB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6593" w:rsidRPr="00427501" w14:paraId="22D1B105" w14:textId="77777777" w:rsidTr="00DD0BFA">
        <w:tc>
          <w:tcPr>
            <w:tcW w:w="2430" w:type="dxa"/>
            <w:shd w:val="clear" w:color="auto" w:fill="auto"/>
          </w:tcPr>
          <w:p w14:paraId="0CDE8E3B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032CD2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DB67C2" w14:textId="77777777" w:rsidR="00666593" w:rsidRPr="00427501" w:rsidRDefault="00666593" w:rsidP="00666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282D6E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563B86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A5C699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C08F36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42C3DE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60C66F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A95F4C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B9D1AF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ADEFB4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66593" w:rsidRPr="00427501" w14:paraId="12C868EA" w14:textId="77777777" w:rsidTr="00DD0BFA">
        <w:tc>
          <w:tcPr>
            <w:tcW w:w="2430" w:type="dxa"/>
            <w:shd w:val="clear" w:color="auto" w:fill="auto"/>
            <w:vAlign w:val="bottom"/>
          </w:tcPr>
          <w:p w14:paraId="6180E47B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CA3075" w14:textId="203CD22C" w:rsidR="00666593" w:rsidRPr="00427501" w:rsidRDefault="00C6446F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E4CD7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44F5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E4CD7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62" w:type="dxa"/>
            <w:shd w:val="clear" w:color="auto" w:fill="auto"/>
          </w:tcPr>
          <w:p w14:paraId="6FB1AFF3" w14:textId="77777777" w:rsidR="00666593" w:rsidRPr="00427501" w:rsidRDefault="00666593" w:rsidP="00666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B7E701" w14:textId="2E638789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237,533</w:t>
            </w:r>
          </w:p>
        </w:tc>
        <w:tc>
          <w:tcPr>
            <w:tcW w:w="262" w:type="dxa"/>
            <w:shd w:val="clear" w:color="auto" w:fill="auto"/>
          </w:tcPr>
          <w:p w14:paraId="4025D03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B22A20" w14:textId="632A2E8B" w:rsidR="00666593" w:rsidRPr="00427501" w:rsidRDefault="00BE4CD7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  <w:r w:rsidR="00E44F5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446F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44F5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F06B41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36AA9E" w14:textId="4CCF8066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187,195</w:t>
            </w:r>
          </w:p>
        </w:tc>
        <w:tc>
          <w:tcPr>
            <w:tcW w:w="270" w:type="dxa"/>
          </w:tcPr>
          <w:p w14:paraId="4F3C6350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BACDD3" w14:textId="63FB7991" w:rsidR="00666593" w:rsidRPr="00427501" w:rsidRDefault="00BE4CD7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369</w:t>
            </w:r>
            <w:r w:rsidR="00E44F5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4B7708B8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96585B" w14:textId="1F5C8762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424,728</w:t>
            </w:r>
          </w:p>
        </w:tc>
      </w:tr>
      <w:tr w:rsidR="00666593" w:rsidRPr="00427501" w14:paraId="1A09F9C9" w14:textId="77777777" w:rsidTr="00DD0BFA">
        <w:tc>
          <w:tcPr>
            <w:tcW w:w="2430" w:type="dxa"/>
            <w:shd w:val="clear" w:color="auto" w:fill="auto"/>
          </w:tcPr>
          <w:p w14:paraId="2D6D81EC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1DF4F4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4B13A6" w14:textId="77777777" w:rsidR="00666593" w:rsidRPr="00427501" w:rsidRDefault="00666593" w:rsidP="00666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DAD6F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13344E8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E739FE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A8AA9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4B96C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6A2CE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A49EE31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4397D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248B8A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6593" w:rsidRPr="00427501" w14:paraId="40F6DFEF" w14:textId="77777777" w:rsidTr="00DD0BFA">
        <w:tc>
          <w:tcPr>
            <w:tcW w:w="2430" w:type="dxa"/>
            <w:shd w:val="clear" w:color="auto" w:fill="auto"/>
            <w:vAlign w:val="bottom"/>
          </w:tcPr>
          <w:p w14:paraId="0BC066E5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380E9E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95C2C7" w14:textId="77777777" w:rsidR="00666593" w:rsidRPr="00427501" w:rsidRDefault="00666593" w:rsidP="00666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5E1E0B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5B345FF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90EB61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A2B45D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E429B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7E0096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E950E3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D0D881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0E7DA4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66593" w:rsidRPr="00427501" w14:paraId="64672D8F" w14:textId="77777777" w:rsidTr="00DD0BFA">
        <w:tc>
          <w:tcPr>
            <w:tcW w:w="2430" w:type="dxa"/>
            <w:shd w:val="clear" w:color="auto" w:fill="auto"/>
          </w:tcPr>
          <w:p w14:paraId="59F9A81E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B36E00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8FCD71" w14:textId="77777777" w:rsidR="00666593" w:rsidRPr="00427501" w:rsidRDefault="00666593" w:rsidP="00666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C940EA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CC3B2F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073C4F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1926A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AE60B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D7FF74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6FB53F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88FCE3" w14:textId="77777777" w:rsidR="00666593" w:rsidRPr="00427501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5A89DA" w14:textId="77777777" w:rsidR="00666593" w:rsidRPr="00427501" w:rsidRDefault="00666593" w:rsidP="0066659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27F04FEB" w14:textId="77777777" w:rsidTr="00DD0BFA">
        <w:tc>
          <w:tcPr>
            <w:tcW w:w="2430" w:type="dxa"/>
            <w:shd w:val="clear" w:color="auto" w:fill="auto"/>
          </w:tcPr>
          <w:p w14:paraId="654BBE15" w14:textId="77777777" w:rsidR="00163428" w:rsidRPr="00427501" w:rsidRDefault="00163428" w:rsidP="0016342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C8247D" w14:textId="3D3B4838" w:rsidR="00163428" w:rsidRPr="00427501" w:rsidRDefault="00C6446F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07DEC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E44F5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07DEC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14:paraId="0A2CA8BA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51AED3" w14:textId="79027E3D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202,218</w:t>
            </w:r>
          </w:p>
        </w:tc>
        <w:tc>
          <w:tcPr>
            <w:tcW w:w="262" w:type="dxa"/>
            <w:shd w:val="clear" w:color="auto" w:fill="auto"/>
          </w:tcPr>
          <w:p w14:paraId="4EACCAE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F05894" w14:textId="785CD2F2" w:rsidR="00163428" w:rsidRPr="00427501" w:rsidRDefault="00117CA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6C2FC0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0083181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40A4B1" w14:textId="344AF6E8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173,722</w:t>
            </w:r>
          </w:p>
        </w:tc>
        <w:tc>
          <w:tcPr>
            <w:tcW w:w="270" w:type="dxa"/>
          </w:tcPr>
          <w:p w14:paraId="0AFAEED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A8CF65" w14:textId="0655A6C8" w:rsidR="00163428" w:rsidRPr="00427501" w:rsidRDefault="0078719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252</w:t>
            </w:r>
            <w:r w:rsidR="006C2FC0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270" w:type="dxa"/>
          </w:tcPr>
          <w:p w14:paraId="02293F1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72B2F" w14:textId="6ADE0CE3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375,940</w:t>
            </w:r>
          </w:p>
        </w:tc>
      </w:tr>
      <w:tr w:rsidR="00163428" w:rsidRPr="00427501" w14:paraId="2ED292F4" w14:textId="77777777" w:rsidTr="00DD0BFA">
        <w:tc>
          <w:tcPr>
            <w:tcW w:w="2430" w:type="dxa"/>
            <w:shd w:val="clear" w:color="auto" w:fill="auto"/>
          </w:tcPr>
          <w:p w14:paraId="4936AA6D" w14:textId="77777777" w:rsidR="00163428" w:rsidRPr="00427501" w:rsidRDefault="00163428" w:rsidP="0016342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34EDCD" w14:textId="3FF34E44" w:rsidR="00163428" w:rsidRPr="00427501" w:rsidRDefault="00207DE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E44F5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62" w:type="dxa"/>
            <w:shd w:val="clear" w:color="auto" w:fill="auto"/>
          </w:tcPr>
          <w:p w14:paraId="7693BDAB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E02E0D" w14:textId="17986230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23,778</w:t>
            </w:r>
          </w:p>
        </w:tc>
        <w:tc>
          <w:tcPr>
            <w:tcW w:w="262" w:type="dxa"/>
            <w:shd w:val="clear" w:color="auto" w:fill="auto"/>
          </w:tcPr>
          <w:p w14:paraId="5F5375F9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E1B5B7" w14:textId="7B90FD88" w:rsidR="00163428" w:rsidRPr="00427501" w:rsidRDefault="00117CA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6C2FC0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3104E24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AA65A" w14:textId="7E22993B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4,698</w:t>
            </w:r>
          </w:p>
        </w:tc>
        <w:tc>
          <w:tcPr>
            <w:tcW w:w="270" w:type="dxa"/>
          </w:tcPr>
          <w:p w14:paraId="4D7C8045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51AC09" w14:textId="3F99CC40" w:rsidR="00163428" w:rsidRPr="00427501" w:rsidRDefault="0078719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  <w:r w:rsidR="003127A3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70" w:type="dxa"/>
          </w:tcPr>
          <w:p w14:paraId="2441AE5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CAD824" w14:textId="3E1813B3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28,476</w:t>
            </w:r>
          </w:p>
        </w:tc>
      </w:tr>
      <w:tr w:rsidR="00163428" w:rsidRPr="00427501" w14:paraId="365DFAFD" w14:textId="77777777" w:rsidTr="00DD0BFA">
        <w:tc>
          <w:tcPr>
            <w:tcW w:w="2430" w:type="dxa"/>
            <w:shd w:val="clear" w:color="auto" w:fill="auto"/>
          </w:tcPr>
          <w:p w14:paraId="5F5C651E" w14:textId="77777777" w:rsidR="00163428" w:rsidRPr="00427501" w:rsidRDefault="00163428" w:rsidP="0016342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A01EDD" w14:textId="7A6DFDAC" w:rsidR="00163428" w:rsidRPr="00427501" w:rsidRDefault="00207DEC" w:rsidP="00C6446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C6446F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262" w:type="dxa"/>
            <w:shd w:val="clear" w:color="auto" w:fill="auto"/>
          </w:tcPr>
          <w:p w14:paraId="77CD04DC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406070" w14:textId="0B3D9D4D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11,246</w:t>
            </w:r>
          </w:p>
        </w:tc>
        <w:tc>
          <w:tcPr>
            <w:tcW w:w="262" w:type="dxa"/>
            <w:shd w:val="clear" w:color="auto" w:fill="auto"/>
          </w:tcPr>
          <w:p w14:paraId="33C06D8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376AEC" w14:textId="7DF17BE6" w:rsidR="00163428" w:rsidRPr="00427501" w:rsidRDefault="00117CA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FB59B8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010DE27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6878A" w14:textId="6AB8DF69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5,384</w:t>
            </w:r>
          </w:p>
        </w:tc>
        <w:tc>
          <w:tcPr>
            <w:tcW w:w="270" w:type="dxa"/>
          </w:tcPr>
          <w:p w14:paraId="517A8077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9F3792" w14:textId="757739EC" w:rsidR="00163428" w:rsidRPr="00427501" w:rsidRDefault="003127A3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8719C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5,253</w:t>
            </w:r>
          </w:p>
        </w:tc>
        <w:tc>
          <w:tcPr>
            <w:tcW w:w="270" w:type="dxa"/>
          </w:tcPr>
          <w:p w14:paraId="6E23D89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382E88" w14:textId="0C89C5CE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16,630</w:t>
            </w:r>
          </w:p>
        </w:tc>
      </w:tr>
      <w:tr w:rsidR="00163428" w:rsidRPr="00427501" w14:paraId="19F14D70" w14:textId="77777777" w:rsidTr="00DD0BFA">
        <w:tc>
          <w:tcPr>
            <w:tcW w:w="2430" w:type="dxa"/>
            <w:shd w:val="clear" w:color="auto" w:fill="auto"/>
          </w:tcPr>
          <w:p w14:paraId="4E727ED2" w14:textId="77777777" w:rsidR="00163428" w:rsidRPr="00427501" w:rsidRDefault="00163428" w:rsidP="0016342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82000" w14:textId="4E981DC6" w:rsidR="00163428" w:rsidRPr="00427501" w:rsidRDefault="00C6446F" w:rsidP="00C6446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5,10</w:t>
            </w:r>
            <w:r w:rsidR="00207DEC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0704E15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4A4D" w14:textId="02571805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262" w:type="dxa"/>
            <w:shd w:val="clear" w:color="auto" w:fill="auto"/>
          </w:tcPr>
          <w:p w14:paraId="71DF618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D9E63" w14:textId="51CB6F1A" w:rsidR="00163428" w:rsidRPr="00427501" w:rsidRDefault="00FB59B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6C2FC0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33A9B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117CA6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CA1F8B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03B1" w14:textId="5FC9BBAF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3,391</w:t>
            </w:r>
          </w:p>
        </w:tc>
        <w:tc>
          <w:tcPr>
            <w:tcW w:w="270" w:type="dxa"/>
          </w:tcPr>
          <w:p w14:paraId="232A440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109F4" w14:textId="520297C4" w:rsidR="00163428" w:rsidRPr="00427501" w:rsidRDefault="0078719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127A3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6C2FC0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127A3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C6792B6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740504" w14:textId="78F97F78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3,682</w:t>
            </w:r>
          </w:p>
        </w:tc>
      </w:tr>
      <w:tr w:rsidR="00163428" w:rsidRPr="00427501" w14:paraId="143F6048" w14:textId="77777777" w:rsidTr="00DD0BFA">
        <w:tc>
          <w:tcPr>
            <w:tcW w:w="2430" w:type="dxa"/>
            <w:shd w:val="clear" w:color="auto" w:fill="auto"/>
            <w:vAlign w:val="bottom"/>
          </w:tcPr>
          <w:p w14:paraId="5934732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2016C" w14:textId="22E5018F" w:rsidR="00163428" w:rsidRPr="00427501" w:rsidRDefault="00C6446F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207DEC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6C2FC0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07DEC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62" w:type="dxa"/>
            <w:shd w:val="clear" w:color="auto" w:fill="auto"/>
          </w:tcPr>
          <w:p w14:paraId="356D61C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DDFF2" w14:textId="76974B6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237,533</w:t>
            </w:r>
          </w:p>
        </w:tc>
        <w:tc>
          <w:tcPr>
            <w:tcW w:w="262" w:type="dxa"/>
            <w:shd w:val="clear" w:color="auto" w:fill="auto"/>
          </w:tcPr>
          <w:p w14:paraId="06952507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366A" w14:textId="43904F37" w:rsidR="00163428" w:rsidRPr="00427501" w:rsidRDefault="00117CA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</w:t>
            </w:r>
            <w:r w:rsidR="006C2FC0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127A3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127A3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C6552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E82ED" w14:textId="7370162E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187,195</w:t>
            </w:r>
          </w:p>
        </w:tc>
        <w:tc>
          <w:tcPr>
            <w:tcW w:w="270" w:type="dxa"/>
          </w:tcPr>
          <w:p w14:paraId="0AB1A74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BE959" w14:textId="4393D713" w:rsidR="00163428" w:rsidRPr="00427501" w:rsidRDefault="00160B3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</w:t>
            </w:r>
            <w:r w:rsidR="006879FD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6C2FC0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32E3D3E6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4ECDA" w14:textId="7AB013F5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424,728</w:t>
            </w:r>
          </w:p>
        </w:tc>
      </w:tr>
      <w:tr w:rsidR="00163428" w:rsidRPr="00427501" w14:paraId="6C4B0DAB" w14:textId="77777777" w:rsidTr="000C412E">
        <w:tc>
          <w:tcPr>
            <w:tcW w:w="2430" w:type="dxa"/>
            <w:shd w:val="clear" w:color="auto" w:fill="auto"/>
          </w:tcPr>
          <w:p w14:paraId="5E5D720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BE59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F22D55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1D6EA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5EC25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1B288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3AF73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B5498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5933F7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2B888A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21C8B5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1DB8E6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4F52E92F" w14:textId="77777777" w:rsidTr="000C412E">
        <w:tc>
          <w:tcPr>
            <w:tcW w:w="2430" w:type="dxa"/>
            <w:shd w:val="clear" w:color="auto" w:fill="auto"/>
          </w:tcPr>
          <w:p w14:paraId="648599EA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6E88C3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F818A1D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9C5C51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8E6AD8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A584A8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DF16F7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80FE2F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A44609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1FB5DD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90BD05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B04BA5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03619756" w14:textId="77777777" w:rsidTr="000C412E">
        <w:tc>
          <w:tcPr>
            <w:tcW w:w="2430" w:type="dxa"/>
            <w:shd w:val="clear" w:color="auto" w:fill="auto"/>
          </w:tcPr>
          <w:p w14:paraId="75900CAC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31919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269C3D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44A6EE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3C4B8F9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F9115C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BB549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069A92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C649FD8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54DBEA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856D8E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C8E0B7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6DF8F251" w14:textId="77777777" w:rsidTr="000C412E">
        <w:tc>
          <w:tcPr>
            <w:tcW w:w="2430" w:type="dxa"/>
            <w:shd w:val="clear" w:color="auto" w:fill="auto"/>
          </w:tcPr>
          <w:p w14:paraId="2D74A4E8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73258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83408C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5007F5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4E3EAF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DC7A300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C538B4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1D150E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BD6E62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409D90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E96FBD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7051A5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1F93F466" w14:textId="77777777" w:rsidTr="000C412E">
        <w:tc>
          <w:tcPr>
            <w:tcW w:w="2430" w:type="dxa"/>
            <w:shd w:val="clear" w:color="auto" w:fill="auto"/>
          </w:tcPr>
          <w:p w14:paraId="0EA63370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0FF9F3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F4A3D7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3E2A4D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E9927B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A54F9A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EB9565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F245A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B25050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FC8B5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8391B6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79B14E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6DACB980" w14:textId="77777777" w:rsidTr="000C412E">
        <w:tc>
          <w:tcPr>
            <w:tcW w:w="2430" w:type="dxa"/>
            <w:shd w:val="clear" w:color="auto" w:fill="auto"/>
          </w:tcPr>
          <w:p w14:paraId="589BD5FC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D0919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02FB26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69860C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483866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A88A2E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C9DA7B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CF7D5F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9097370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9E65EE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B937EC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A3381F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5358DA17" w14:textId="77777777" w:rsidTr="000C412E">
        <w:tc>
          <w:tcPr>
            <w:tcW w:w="2430" w:type="dxa"/>
            <w:shd w:val="clear" w:color="auto" w:fill="auto"/>
          </w:tcPr>
          <w:p w14:paraId="6DB782C7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0F5F1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F87FCE2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FD5E3D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91538FA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37C175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05A242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2EA873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C0121F7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80C092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687196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DA6B73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698C7A6C" w14:textId="77777777" w:rsidTr="000C412E">
        <w:tc>
          <w:tcPr>
            <w:tcW w:w="2430" w:type="dxa"/>
            <w:shd w:val="clear" w:color="auto" w:fill="auto"/>
          </w:tcPr>
          <w:p w14:paraId="24601A8A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6E91E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89D43A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9F94FC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52327D8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BC47F6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217A12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54ECF4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1317B7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81C7D4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2DC15FE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445C0F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71BA425F" w14:textId="77777777" w:rsidTr="000C412E">
        <w:tc>
          <w:tcPr>
            <w:tcW w:w="2430" w:type="dxa"/>
            <w:shd w:val="clear" w:color="auto" w:fill="auto"/>
          </w:tcPr>
          <w:p w14:paraId="419900E2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3BF5C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90FD6B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56D946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8DA1F62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F2BAFB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FC1ADB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F1E13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51828F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0AA8F9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015091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7CAB09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0AF671BE" w14:textId="77777777" w:rsidTr="000C412E">
        <w:tc>
          <w:tcPr>
            <w:tcW w:w="2430" w:type="dxa"/>
            <w:shd w:val="clear" w:color="auto" w:fill="auto"/>
          </w:tcPr>
          <w:p w14:paraId="681A26C4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E2503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EECEF0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285A7C7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C8247EC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0DFF47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0718C3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4DE61A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81578C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088979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8ECB49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1991AD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23EEAECE" w14:textId="77777777" w:rsidTr="000C412E">
        <w:tc>
          <w:tcPr>
            <w:tcW w:w="2430" w:type="dxa"/>
            <w:shd w:val="clear" w:color="auto" w:fill="auto"/>
          </w:tcPr>
          <w:p w14:paraId="67EF5848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A9F71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C63915B" w14:textId="77777777" w:rsidR="000C412E" w:rsidRPr="00427501" w:rsidRDefault="000C412E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CC520F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374E8FC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1AD5BA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8613AA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AD4B74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349428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4957B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874615" w14:textId="77777777" w:rsidR="000C412E" w:rsidRPr="00427501" w:rsidRDefault="000C412E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986885" w14:textId="77777777" w:rsidR="000C412E" w:rsidRPr="00427501" w:rsidRDefault="000C412E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12E26" w:rsidRPr="00427501" w14:paraId="5914DACC" w14:textId="77777777" w:rsidTr="00DD0BFA">
        <w:tc>
          <w:tcPr>
            <w:tcW w:w="2430" w:type="dxa"/>
            <w:shd w:val="clear" w:color="auto" w:fill="auto"/>
            <w:vAlign w:val="bottom"/>
          </w:tcPr>
          <w:p w14:paraId="101AA080" w14:textId="77777777" w:rsidR="00012E26" w:rsidRPr="00427501" w:rsidRDefault="00012E26" w:rsidP="0001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662F37FD" w14:textId="688C008D" w:rsidR="00012E26" w:rsidRPr="00427501" w:rsidRDefault="00012E26" w:rsidP="0001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3DD18" w14:textId="77777777" w:rsidR="00012E26" w:rsidRPr="00427501" w:rsidRDefault="00012E2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C5C90C" w14:textId="77777777" w:rsidR="00012E26" w:rsidRPr="00427501" w:rsidRDefault="00012E26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BE9758" w14:textId="77777777" w:rsidR="00012E26" w:rsidRPr="00427501" w:rsidRDefault="00012E2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C0D778" w14:textId="77777777" w:rsidR="00012E26" w:rsidRPr="00427501" w:rsidRDefault="00012E26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1701E4" w14:textId="77777777" w:rsidR="00012E26" w:rsidRPr="00427501" w:rsidRDefault="00012E2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B065DE" w14:textId="77777777" w:rsidR="00012E26" w:rsidRPr="00427501" w:rsidRDefault="00012E26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40A78C" w14:textId="77777777" w:rsidR="00012E26" w:rsidRPr="00427501" w:rsidRDefault="00012E2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68A503" w14:textId="77777777" w:rsidR="00012E26" w:rsidRPr="00427501" w:rsidRDefault="00012E26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8F475F" w14:textId="77777777" w:rsidR="00012E26" w:rsidRPr="00427501" w:rsidRDefault="00012E2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B1D4D7" w14:textId="77777777" w:rsidR="00012E26" w:rsidRPr="00427501" w:rsidRDefault="00012E26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3F00F7" w14:textId="77777777" w:rsidR="00012E26" w:rsidRPr="00427501" w:rsidRDefault="00012E2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70619EA8" w14:textId="77777777" w:rsidTr="00DD0BFA">
        <w:tc>
          <w:tcPr>
            <w:tcW w:w="2430" w:type="dxa"/>
            <w:shd w:val="clear" w:color="auto" w:fill="auto"/>
            <w:vAlign w:val="bottom"/>
          </w:tcPr>
          <w:p w14:paraId="64136D9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610184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840ADC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A14E9A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75111A9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1F3E37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271D5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F5FEDF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FB30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C359A1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52194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A1986F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31ABB78A" w14:textId="77777777" w:rsidTr="00DD0BFA">
        <w:tc>
          <w:tcPr>
            <w:tcW w:w="2430" w:type="dxa"/>
            <w:shd w:val="clear" w:color="auto" w:fill="auto"/>
            <w:vAlign w:val="bottom"/>
          </w:tcPr>
          <w:p w14:paraId="6C10860B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F34D4E" w14:textId="617CF08C" w:rsidR="00163428" w:rsidRPr="00427501" w:rsidRDefault="0021400F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225</w:t>
            </w:r>
            <w:r w:rsidR="006B3E8A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62" w:type="dxa"/>
            <w:shd w:val="clear" w:color="auto" w:fill="auto"/>
          </w:tcPr>
          <w:p w14:paraId="20E9862D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CD21D9" w14:textId="7191B621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237,533</w:t>
            </w:r>
          </w:p>
        </w:tc>
        <w:tc>
          <w:tcPr>
            <w:tcW w:w="262" w:type="dxa"/>
            <w:shd w:val="clear" w:color="auto" w:fill="auto"/>
          </w:tcPr>
          <w:p w14:paraId="0D984FD6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3B7B97" w14:textId="3B0FF1DD" w:rsidR="00163428" w:rsidRPr="00427501" w:rsidRDefault="00CB099B" w:rsidP="00CB09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1283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FE5EC" w14:textId="2F7BBF9F" w:rsidR="00163428" w:rsidRPr="00427501" w:rsidRDefault="00163428" w:rsidP="00CB09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D46DD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85D806" w14:textId="5666CB1C" w:rsidR="00163428" w:rsidRPr="00427501" w:rsidRDefault="004443A3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225</w:t>
            </w:r>
            <w:r w:rsidR="00CB099B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703DD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3BD23A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0D0CAB" w14:textId="5E18379D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237,533</w:t>
            </w:r>
          </w:p>
        </w:tc>
      </w:tr>
      <w:tr w:rsidR="00163428" w:rsidRPr="00427501" w14:paraId="4AA9A180" w14:textId="77777777" w:rsidTr="00DD0BFA">
        <w:tc>
          <w:tcPr>
            <w:tcW w:w="2430" w:type="dxa"/>
            <w:shd w:val="clear" w:color="auto" w:fill="auto"/>
            <w:vAlign w:val="bottom"/>
          </w:tcPr>
          <w:p w14:paraId="23AD048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94396A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6B6715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5E66B9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9795B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580E90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365C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57238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8B94C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D7663F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7A2B1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41801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501D6BFB" w14:textId="77777777" w:rsidTr="00DD0BFA">
        <w:tc>
          <w:tcPr>
            <w:tcW w:w="2430" w:type="dxa"/>
            <w:shd w:val="clear" w:color="auto" w:fill="auto"/>
            <w:vAlign w:val="bottom"/>
          </w:tcPr>
          <w:p w14:paraId="68A57BB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893CD5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EEF872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21B459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107C7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84D686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26A9F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38063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712205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32DB4E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140FB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AC7552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5D4D47B7" w14:textId="77777777" w:rsidTr="00DD0BFA">
        <w:tc>
          <w:tcPr>
            <w:tcW w:w="2430" w:type="dxa"/>
            <w:shd w:val="clear" w:color="auto" w:fill="auto"/>
            <w:vAlign w:val="bottom"/>
          </w:tcPr>
          <w:p w14:paraId="13C467F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D40DF1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27D9C1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976B0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AAB12E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01275F" w14:textId="77777777" w:rsidR="00163428" w:rsidRPr="00427501" w:rsidRDefault="00163428" w:rsidP="00CB099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0403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BCCD4F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1D1A2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821F52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F840A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4A1BB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3487230B" w14:textId="77777777" w:rsidTr="00DD0BFA">
        <w:tc>
          <w:tcPr>
            <w:tcW w:w="2430" w:type="dxa"/>
            <w:shd w:val="clear" w:color="auto" w:fill="auto"/>
            <w:vAlign w:val="bottom"/>
          </w:tcPr>
          <w:p w14:paraId="78C52DF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80570F" w14:textId="4DCC193E" w:rsidR="00163428" w:rsidRPr="00427501" w:rsidRDefault="00CB099B" w:rsidP="00CB09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98B27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2044FA9" w14:textId="20E6B52C" w:rsidR="00163428" w:rsidRPr="00427501" w:rsidRDefault="00163428" w:rsidP="00CB09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A70CF99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D90C2F" w14:textId="2EF0C241" w:rsidR="00163428" w:rsidRPr="00427501" w:rsidRDefault="004278F4" w:rsidP="004278F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15,811</w:t>
            </w:r>
          </w:p>
        </w:tc>
        <w:tc>
          <w:tcPr>
            <w:tcW w:w="270" w:type="dxa"/>
            <w:shd w:val="clear" w:color="auto" w:fill="auto"/>
          </w:tcPr>
          <w:p w14:paraId="15B5144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D6EFC2" w14:textId="09FE0769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14,962</w:t>
            </w:r>
          </w:p>
        </w:tc>
        <w:tc>
          <w:tcPr>
            <w:tcW w:w="270" w:type="dxa"/>
          </w:tcPr>
          <w:p w14:paraId="76B8BFC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A19753" w14:textId="30AF3D49" w:rsidR="00163428" w:rsidRPr="00427501" w:rsidRDefault="004443A3" w:rsidP="004443A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15,811</w:t>
            </w:r>
          </w:p>
        </w:tc>
        <w:tc>
          <w:tcPr>
            <w:tcW w:w="270" w:type="dxa"/>
          </w:tcPr>
          <w:p w14:paraId="5A370BD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CD2167" w14:textId="2D25D9CB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14,962</w:t>
            </w:r>
          </w:p>
        </w:tc>
      </w:tr>
      <w:tr w:rsidR="00163428" w:rsidRPr="00427501" w14:paraId="2EF52831" w14:textId="77777777" w:rsidTr="00DD0BFA">
        <w:tc>
          <w:tcPr>
            <w:tcW w:w="2430" w:type="dxa"/>
            <w:shd w:val="clear" w:color="auto" w:fill="auto"/>
            <w:vAlign w:val="bottom"/>
          </w:tcPr>
          <w:p w14:paraId="3F58206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E10815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FFEB96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FDD127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4DA227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29BF7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363ED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60F28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5042D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209BEE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0AB5E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F23557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6E7CC1F1" w14:textId="77777777" w:rsidTr="00DD0BFA">
        <w:tc>
          <w:tcPr>
            <w:tcW w:w="2430" w:type="dxa"/>
            <w:shd w:val="clear" w:color="auto" w:fill="auto"/>
            <w:vAlign w:val="bottom"/>
          </w:tcPr>
          <w:p w14:paraId="0E13B49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02EB" w14:textId="68DD080A" w:rsidR="00163428" w:rsidRPr="00427501" w:rsidRDefault="00FC467D" w:rsidP="00FC46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4DABF7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AFE37" w14:textId="0360CD06" w:rsidR="00163428" w:rsidRPr="00427501" w:rsidRDefault="00163428" w:rsidP="00CB09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877BD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7BF1A" w14:textId="78038A8B" w:rsidR="00163428" w:rsidRPr="00427501" w:rsidRDefault="002469E5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  <w:r w:rsidR="00CB099B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7E5B1EE9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DC204" w14:textId="4B8E408B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172,233</w:t>
            </w:r>
          </w:p>
        </w:tc>
        <w:tc>
          <w:tcPr>
            <w:tcW w:w="270" w:type="dxa"/>
          </w:tcPr>
          <w:p w14:paraId="72C8C02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81B5C6" w14:textId="7373CE00" w:rsidR="00163428" w:rsidRPr="00427501" w:rsidRDefault="004443A3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128,111</w:t>
            </w:r>
          </w:p>
        </w:tc>
        <w:tc>
          <w:tcPr>
            <w:tcW w:w="270" w:type="dxa"/>
          </w:tcPr>
          <w:p w14:paraId="7D27399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D8DBFF" w14:textId="2CC44F2E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172,233</w:t>
            </w:r>
          </w:p>
        </w:tc>
      </w:tr>
      <w:tr w:rsidR="00163428" w:rsidRPr="00427501" w14:paraId="1516FECD" w14:textId="77777777" w:rsidTr="00DD0BFA">
        <w:tc>
          <w:tcPr>
            <w:tcW w:w="2430" w:type="dxa"/>
            <w:shd w:val="clear" w:color="auto" w:fill="auto"/>
            <w:vAlign w:val="bottom"/>
          </w:tcPr>
          <w:p w14:paraId="4329218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71B85" w14:textId="498D2443" w:rsidR="00163428" w:rsidRPr="00427501" w:rsidRDefault="00444BF4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FC467D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CB099B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FC467D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62" w:type="dxa"/>
            <w:shd w:val="clear" w:color="auto" w:fill="auto"/>
          </w:tcPr>
          <w:p w14:paraId="71E785F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C68D1" w14:textId="05B6423E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237,533</w:t>
            </w:r>
          </w:p>
        </w:tc>
        <w:tc>
          <w:tcPr>
            <w:tcW w:w="262" w:type="dxa"/>
            <w:shd w:val="clear" w:color="auto" w:fill="auto"/>
          </w:tcPr>
          <w:p w14:paraId="291E0A65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190D3" w14:textId="0951F810" w:rsidR="00163428" w:rsidRPr="00427501" w:rsidRDefault="002469E5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</w:t>
            </w:r>
            <w:r w:rsidR="00CB099B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059D90C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6BBAB" w14:textId="0DF7AC78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187,195</w:t>
            </w:r>
          </w:p>
        </w:tc>
        <w:tc>
          <w:tcPr>
            <w:tcW w:w="270" w:type="dxa"/>
          </w:tcPr>
          <w:p w14:paraId="4B1A4AA6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E8D5D" w14:textId="0EFFC0A1" w:rsidR="00163428" w:rsidRPr="00427501" w:rsidRDefault="004443A3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369,201</w:t>
            </w:r>
          </w:p>
        </w:tc>
        <w:tc>
          <w:tcPr>
            <w:tcW w:w="270" w:type="dxa"/>
          </w:tcPr>
          <w:p w14:paraId="25720AA5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F17F6" w14:textId="633F33AE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424,728</w:t>
            </w:r>
          </w:p>
        </w:tc>
      </w:tr>
      <w:tr w:rsidR="00163428" w:rsidRPr="00427501" w14:paraId="0722EC99" w14:textId="77777777" w:rsidTr="00DD0BFA">
        <w:tc>
          <w:tcPr>
            <w:tcW w:w="2430" w:type="dxa"/>
            <w:shd w:val="clear" w:color="auto" w:fill="auto"/>
            <w:vAlign w:val="bottom"/>
          </w:tcPr>
          <w:p w14:paraId="2E39CE6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B0D7CD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53DA1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39A79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A9EB3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B2C12E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A9CDC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4799B1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DFEBB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662080C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DB7BE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42DABC2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63428" w:rsidRPr="00427501" w14:paraId="23B7EE30" w14:textId="77777777" w:rsidTr="00DD0BFA">
        <w:tc>
          <w:tcPr>
            <w:tcW w:w="2430" w:type="dxa"/>
            <w:shd w:val="clear" w:color="auto" w:fill="auto"/>
          </w:tcPr>
          <w:p w14:paraId="61DB691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5CA54D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3E490D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85358B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63C35B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4A33D5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3279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23142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28785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9C458A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4ACF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0CD799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22B00251" w14:textId="77777777" w:rsidTr="00DD0BFA">
        <w:tc>
          <w:tcPr>
            <w:tcW w:w="2430" w:type="dxa"/>
            <w:shd w:val="clear" w:color="auto" w:fill="auto"/>
            <w:vAlign w:val="bottom"/>
          </w:tcPr>
          <w:p w14:paraId="6239669A" w14:textId="5744A712" w:rsidR="00163428" w:rsidRPr="00427501" w:rsidRDefault="009E3FDB" w:rsidP="009E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20081" w14:textId="0407BA01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667A378B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B1B1CC" w14:textId="7C5E8304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237,533</w:t>
            </w:r>
          </w:p>
        </w:tc>
        <w:tc>
          <w:tcPr>
            <w:tcW w:w="262" w:type="dxa"/>
            <w:shd w:val="clear" w:color="auto" w:fill="auto"/>
          </w:tcPr>
          <w:p w14:paraId="30FEEB4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95BD1E" w14:textId="1EBB05F8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64,927</w:t>
            </w:r>
          </w:p>
        </w:tc>
        <w:tc>
          <w:tcPr>
            <w:tcW w:w="270" w:type="dxa"/>
            <w:shd w:val="clear" w:color="auto" w:fill="auto"/>
          </w:tcPr>
          <w:p w14:paraId="1185011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6A27F" w14:textId="2A3950D9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134,136</w:t>
            </w:r>
          </w:p>
        </w:tc>
        <w:tc>
          <w:tcPr>
            <w:tcW w:w="270" w:type="dxa"/>
          </w:tcPr>
          <w:p w14:paraId="6614BA4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3A1A77" w14:textId="160138B9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290,206</w:t>
            </w:r>
          </w:p>
        </w:tc>
        <w:tc>
          <w:tcPr>
            <w:tcW w:w="270" w:type="dxa"/>
          </w:tcPr>
          <w:p w14:paraId="041632A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A302D1" w14:textId="6416C355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371,669</w:t>
            </w:r>
          </w:p>
        </w:tc>
      </w:tr>
      <w:tr w:rsidR="00163428" w:rsidRPr="00427501" w14:paraId="71F3951B" w14:textId="77777777" w:rsidTr="00DD0BFA">
        <w:tc>
          <w:tcPr>
            <w:tcW w:w="2430" w:type="dxa"/>
            <w:shd w:val="clear" w:color="auto" w:fill="auto"/>
            <w:vAlign w:val="bottom"/>
          </w:tcPr>
          <w:p w14:paraId="5555909A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9401B" w14:textId="377774C2" w:rsidR="00163428" w:rsidRPr="00427501" w:rsidRDefault="000F47E0" w:rsidP="0016342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3D35A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1474E" w14:textId="1DF7ABEF" w:rsidR="00163428" w:rsidRPr="00427501" w:rsidRDefault="00163428" w:rsidP="00CB09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6592ED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5B33C" w14:textId="188A667F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78,995</w:t>
            </w:r>
          </w:p>
        </w:tc>
        <w:tc>
          <w:tcPr>
            <w:tcW w:w="270" w:type="dxa"/>
            <w:shd w:val="clear" w:color="auto" w:fill="auto"/>
          </w:tcPr>
          <w:p w14:paraId="7699DE2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DA5AB" w14:textId="5C1E9FBE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53,059</w:t>
            </w:r>
          </w:p>
        </w:tc>
        <w:tc>
          <w:tcPr>
            <w:tcW w:w="270" w:type="dxa"/>
          </w:tcPr>
          <w:p w14:paraId="42F9368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AD0B91" w14:textId="25DC2376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78,995</w:t>
            </w:r>
          </w:p>
        </w:tc>
        <w:tc>
          <w:tcPr>
            <w:tcW w:w="270" w:type="dxa"/>
          </w:tcPr>
          <w:p w14:paraId="22A19A8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B3348B" w14:textId="2317A04A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53,059</w:t>
            </w:r>
          </w:p>
        </w:tc>
      </w:tr>
      <w:tr w:rsidR="00163428" w:rsidRPr="00427501" w14:paraId="40802509" w14:textId="77777777" w:rsidTr="00DD0BFA">
        <w:tc>
          <w:tcPr>
            <w:tcW w:w="2430" w:type="dxa"/>
            <w:shd w:val="clear" w:color="auto" w:fill="auto"/>
          </w:tcPr>
          <w:p w14:paraId="28AC1A2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733E6D" w14:textId="0319112C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792EBEA6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4EB9B" w14:textId="29A7BD3C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237,533</w:t>
            </w:r>
          </w:p>
        </w:tc>
        <w:tc>
          <w:tcPr>
            <w:tcW w:w="262" w:type="dxa"/>
            <w:shd w:val="clear" w:color="auto" w:fill="auto"/>
          </w:tcPr>
          <w:p w14:paraId="01DF522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08361" w14:textId="7CD6DC09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143,922</w:t>
            </w:r>
          </w:p>
        </w:tc>
        <w:tc>
          <w:tcPr>
            <w:tcW w:w="270" w:type="dxa"/>
            <w:shd w:val="clear" w:color="auto" w:fill="auto"/>
          </w:tcPr>
          <w:p w14:paraId="649D03D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86920" w14:textId="2F3FE920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187,195</w:t>
            </w:r>
          </w:p>
        </w:tc>
        <w:tc>
          <w:tcPr>
            <w:tcW w:w="270" w:type="dxa"/>
          </w:tcPr>
          <w:p w14:paraId="35D5E8A9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B74EE" w14:textId="2C6602DE" w:rsidR="00163428" w:rsidRPr="00427501" w:rsidRDefault="000F47E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369,201</w:t>
            </w:r>
          </w:p>
        </w:tc>
        <w:tc>
          <w:tcPr>
            <w:tcW w:w="270" w:type="dxa"/>
          </w:tcPr>
          <w:p w14:paraId="6BD1D0FC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B3D6B" w14:textId="5D7DEE05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424,728</w:t>
            </w:r>
          </w:p>
        </w:tc>
      </w:tr>
      <w:tr w:rsidR="00163428" w:rsidRPr="00427501" w14:paraId="4915D7ED" w14:textId="77777777" w:rsidTr="00DD0BFA">
        <w:tc>
          <w:tcPr>
            <w:tcW w:w="2430" w:type="dxa"/>
            <w:shd w:val="clear" w:color="auto" w:fill="auto"/>
          </w:tcPr>
          <w:p w14:paraId="0F19AB2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CBAF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DDF495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CC334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D9A23E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0434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D83D5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7305E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C74B3B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9E0267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CF1FE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06DB3F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63428" w:rsidRPr="00427501" w14:paraId="0D63DC48" w14:textId="77777777" w:rsidTr="00DD0BFA">
        <w:tc>
          <w:tcPr>
            <w:tcW w:w="2430" w:type="dxa"/>
            <w:shd w:val="clear" w:color="auto" w:fill="auto"/>
            <w:vAlign w:val="bottom"/>
          </w:tcPr>
          <w:p w14:paraId="6609895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E6E48A" w14:textId="4DD0BFD0" w:rsidR="00163428" w:rsidRPr="00427501" w:rsidRDefault="00CF30B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30,206</w:t>
            </w:r>
          </w:p>
        </w:tc>
        <w:tc>
          <w:tcPr>
            <w:tcW w:w="262" w:type="dxa"/>
            <w:shd w:val="clear" w:color="auto" w:fill="auto"/>
          </w:tcPr>
          <w:p w14:paraId="32DA475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F0B4B1" w14:textId="3C0FF7D9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38,558</w:t>
            </w:r>
          </w:p>
        </w:tc>
        <w:tc>
          <w:tcPr>
            <w:tcW w:w="262" w:type="dxa"/>
            <w:shd w:val="clear" w:color="auto" w:fill="auto"/>
          </w:tcPr>
          <w:p w14:paraId="7F50D87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8C67DA" w14:textId="4B353849" w:rsidR="00163428" w:rsidRPr="00427501" w:rsidRDefault="00CF30B6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57,671</w:t>
            </w:r>
          </w:p>
        </w:tc>
        <w:tc>
          <w:tcPr>
            <w:tcW w:w="270" w:type="dxa"/>
            <w:shd w:val="clear" w:color="auto" w:fill="auto"/>
          </w:tcPr>
          <w:p w14:paraId="3478F954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1CAE8" w14:textId="2DA8CF5F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54,898</w:t>
            </w:r>
          </w:p>
        </w:tc>
        <w:tc>
          <w:tcPr>
            <w:tcW w:w="270" w:type="dxa"/>
          </w:tcPr>
          <w:p w14:paraId="7FD1F36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72CCEC" w14:textId="1F239B60" w:rsidR="00163428" w:rsidRPr="00427501" w:rsidRDefault="00516DD0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87,87</w:t>
            </w:r>
            <w:r w:rsidR="009D7CAD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32C36C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3F31BC" w14:textId="65BBB934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93,456</w:t>
            </w:r>
          </w:p>
        </w:tc>
      </w:tr>
    </w:tbl>
    <w:p w14:paraId="4B06679C" w14:textId="77777777" w:rsidR="00666593" w:rsidRPr="00427501" w:rsidRDefault="00666593" w:rsidP="0066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460461" w:rsidRPr="00427501" w14:paraId="6C0C455E" w14:textId="77777777" w:rsidTr="00DD0BF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2F7C0BC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44DCF769" w14:textId="36C96353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60461" w:rsidRPr="00427501" w14:paraId="33D925E7" w14:textId="77777777" w:rsidTr="00DD0BF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2DCE194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6AC11C1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23200F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35BD420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4E5CC0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D0304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42750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460461" w:rsidRPr="00427501" w14:paraId="79A9B89F" w14:textId="77777777" w:rsidTr="00DD0BFA">
        <w:trPr>
          <w:tblHeader/>
        </w:trPr>
        <w:tc>
          <w:tcPr>
            <w:tcW w:w="2430" w:type="dxa"/>
            <w:shd w:val="clear" w:color="auto" w:fill="auto"/>
          </w:tcPr>
          <w:p w14:paraId="2C8FF06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9065EF5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475B80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3224C1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5CD32D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2550C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99C6B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69A9E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7148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CC29B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8DF5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94CFD9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60461" w:rsidRPr="00427501" w14:paraId="27906C8B" w14:textId="77777777" w:rsidTr="00DD0BFA">
        <w:trPr>
          <w:tblHeader/>
        </w:trPr>
        <w:tc>
          <w:tcPr>
            <w:tcW w:w="2430" w:type="dxa"/>
            <w:shd w:val="clear" w:color="auto" w:fill="auto"/>
          </w:tcPr>
          <w:p w14:paraId="7F1CB2C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90" w:type="dxa"/>
            <w:shd w:val="clear" w:color="auto" w:fill="auto"/>
          </w:tcPr>
          <w:p w14:paraId="0B0388C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1A350A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15AC58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258AD3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EFA541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4792E9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DBCF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C46FC3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4785F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EABAB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0A70A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460461" w:rsidRPr="00427501" w14:paraId="10F53CD1" w14:textId="77777777" w:rsidTr="00DD0BFA">
        <w:trPr>
          <w:tblHeader/>
        </w:trPr>
        <w:tc>
          <w:tcPr>
            <w:tcW w:w="2430" w:type="dxa"/>
            <w:shd w:val="clear" w:color="auto" w:fill="auto"/>
          </w:tcPr>
          <w:p w14:paraId="6AA0DAF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7FD716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461" w:rsidRPr="00427501" w14:paraId="4F7A660D" w14:textId="77777777" w:rsidTr="00DD0BFA">
        <w:tc>
          <w:tcPr>
            <w:tcW w:w="2430" w:type="dxa"/>
            <w:shd w:val="clear" w:color="auto" w:fill="auto"/>
          </w:tcPr>
          <w:p w14:paraId="2B2AC5B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FC244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FC7ACD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FFEAFC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6E6773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278AFF5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03133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C3DB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DA55B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1821CE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D5B620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B8BEBE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3FFD10B6" w14:textId="77777777" w:rsidTr="00DD0BFA">
        <w:tc>
          <w:tcPr>
            <w:tcW w:w="2430" w:type="dxa"/>
            <w:shd w:val="clear" w:color="auto" w:fill="auto"/>
            <w:vAlign w:val="bottom"/>
          </w:tcPr>
          <w:p w14:paraId="25A9D13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CB4826" w14:textId="17E7B6DB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579BC39A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ABD712" w14:textId="0836C123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187,413</w:t>
            </w:r>
          </w:p>
        </w:tc>
        <w:tc>
          <w:tcPr>
            <w:tcW w:w="262" w:type="dxa"/>
            <w:shd w:val="clear" w:color="auto" w:fill="auto"/>
          </w:tcPr>
          <w:p w14:paraId="1466852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E6103" w14:textId="6EDA836A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  <w:shd w:val="clear" w:color="auto" w:fill="auto"/>
          </w:tcPr>
          <w:p w14:paraId="0EAC8D01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A1BD5" w14:textId="2851DA48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99,660</w:t>
            </w:r>
          </w:p>
        </w:tc>
        <w:tc>
          <w:tcPr>
            <w:tcW w:w="270" w:type="dxa"/>
          </w:tcPr>
          <w:p w14:paraId="74FA8441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B0B590" w14:textId="4BA38EED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147,222</w:t>
            </w:r>
          </w:p>
        </w:tc>
        <w:tc>
          <w:tcPr>
            <w:tcW w:w="270" w:type="dxa"/>
          </w:tcPr>
          <w:p w14:paraId="1B322A35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E8A055F" w14:textId="3C6D58AB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287,073</w:t>
            </w:r>
          </w:p>
        </w:tc>
      </w:tr>
      <w:tr w:rsidR="00460461" w:rsidRPr="00427501" w14:paraId="7451F544" w14:textId="77777777" w:rsidTr="000C412E">
        <w:tc>
          <w:tcPr>
            <w:tcW w:w="2430" w:type="dxa"/>
            <w:shd w:val="clear" w:color="auto" w:fill="auto"/>
          </w:tcPr>
          <w:p w14:paraId="6A76F20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0D80D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DD6A2E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F1922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B436E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ABC217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41DBB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9638DF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108A7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9DE88D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EF4ED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BAFDA2F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711111F4" w14:textId="77777777" w:rsidTr="000C412E">
        <w:tc>
          <w:tcPr>
            <w:tcW w:w="2430" w:type="dxa"/>
            <w:shd w:val="clear" w:color="auto" w:fill="auto"/>
          </w:tcPr>
          <w:p w14:paraId="5AAFF5DF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84567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0B4EA5" w14:textId="77777777" w:rsidR="000C412E" w:rsidRPr="00427501" w:rsidRDefault="000C412E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D4DBB3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CFD07A4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1AFF75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C72664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8799C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FE20C1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3B3FBD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8091544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81C937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C412E" w:rsidRPr="00427501" w14:paraId="724B7815" w14:textId="77777777" w:rsidTr="000C412E">
        <w:tc>
          <w:tcPr>
            <w:tcW w:w="2430" w:type="dxa"/>
            <w:shd w:val="clear" w:color="auto" w:fill="auto"/>
          </w:tcPr>
          <w:p w14:paraId="02CE1232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CC7B4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A61F6F" w14:textId="77777777" w:rsidR="000C412E" w:rsidRPr="00427501" w:rsidRDefault="000C412E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10A409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871EEBF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E0EA6E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E5E05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9BA69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312AC1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421B70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234BB0" w14:textId="77777777" w:rsidR="000C412E" w:rsidRPr="00427501" w:rsidRDefault="000C412E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1B7B07" w14:textId="77777777" w:rsidR="000C412E" w:rsidRPr="00427501" w:rsidRDefault="000C412E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60461" w:rsidRPr="00427501" w14:paraId="33F5423C" w14:textId="77777777" w:rsidTr="00DD0BFA">
        <w:tc>
          <w:tcPr>
            <w:tcW w:w="2430" w:type="dxa"/>
            <w:shd w:val="clear" w:color="auto" w:fill="auto"/>
            <w:vAlign w:val="bottom"/>
          </w:tcPr>
          <w:p w14:paraId="2E06ACE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248258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A9550C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30501F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7EC04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A260E5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6BFE85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0FF92D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D70A6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B760E5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0D099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36660A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7A44E1B0" w14:textId="77777777" w:rsidTr="00DD0BFA">
        <w:tc>
          <w:tcPr>
            <w:tcW w:w="2430" w:type="dxa"/>
            <w:shd w:val="clear" w:color="auto" w:fill="auto"/>
          </w:tcPr>
          <w:p w14:paraId="62FABEE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7A8C38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0621431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DAD5917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3FB78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70665F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142A6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C37E4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E90AA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4BA1EE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9016C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C7B3AE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1F1ADD62" w14:textId="77777777" w:rsidTr="00DD0BFA">
        <w:tc>
          <w:tcPr>
            <w:tcW w:w="2430" w:type="dxa"/>
            <w:shd w:val="clear" w:color="auto" w:fill="auto"/>
          </w:tcPr>
          <w:p w14:paraId="3F932814" w14:textId="77777777" w:rsidR="00460461" w:rsidRPr="00427501" w:rsidRDefault="00460461" w:rsidP="00DD0BF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756CF2" w14:textId="2D4B7A98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102,098</w:t>
            </w:r>
          </w:p>
        </w:tc>
        <w:tc>
          <w:tcPr>
            <w:tcW w:w="262" w:type="dxa"/>
            <w:shd w:val="clear" w:color="auto" w:fill="auto"/>
          </w:tcPr>
          <w:p w14:paraId="32E1460C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4914CD" w14:textId="2FA44236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183,327</w:t>
            </w:r>
          </w:p>
        </w:tc>
        <w:tc>
          <w:tcPr>
            <w:tcW w:w="262" w:type="dxa"/>
            <w:shd w:val="clear" w:color="auto" w:fill="auto"/>
          </w:tcPr>
          <w:p w14:paraId="19AFB92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5F5F0C" w14:textId="29B399BC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41,007</w:t>
            </w:r>
          </w:p>
        </w:tc>
        <w:tc>
          <w:tcPr>
            <w:tcW w:w="270" w:type="dxa"/>
            <w:shd w:val="clear" w:color="auto" w:fill="auto"/>
          </w:tcPr>
          <w:p w14:paraId="36CDFA3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050C4A" w14:textId="2AE6786E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97,502</w:t>
            </w:r>
          </w:p>
        </w:tc>
        <w:tc>
          <w:tcPr>
            <w:tcW w:w="270" w:type="dxa"/>
          </w:tcPr>
          <w:p w14:paraId="37B5337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847276" w14:textId="0F781834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143,105</w:t>
            </w:r>
          </w:p>
        </w:tc>
        <w:tc>
          <w:tcPr>
            <w:tcW w:w="270" w:type="dxa"/>
          </w:tcPr>
          <w:p w14:paraId="1D27F9F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ADAEE2" w14:textId="23C3B3E8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280,829</w:t>
            </w:r>
          </w:p>
        </w:tc>
      </w:tr>
      <w:tr w:rsidR="00460461" w:rsidRPr="00427501" w14:paraId="0BD8A994" w14:textId="77777777" w:rsidTr="00DD0BFA">
        <w:tc>
          <w:tcPr>
            <w:tcW w:w="2430" w:type="dxa"/>
            <w:shd w:val="clear" w:color="auto" w:fill="auto"/>
          </w:tcPr>
          <w:p w14:paraId="64ABC4CD" w14:textId="77777777" w:rsidR="00460461" w:rsidRPr="00427501" w:rsidRDefault="00460461" w:rsidP="00DD0BF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A9E243" w14:textId="4BCF6984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2,907</w:t>
            </w:r>
          </w:p>
        </w:tc>
        <w:tc>
          <w:tcPr>
            <w:tcW w:w="262" w:type="dxa"/>
            <w:shd w:val="clear" w:color="auto" w:fill="auto"/>
          </w:tcPr>
          <w:p w14:paraId="0C59EC80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D29AE7" w14:textId="5A8DAA36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3,321</w:t>
            </w:r>
          </w:p>
        </w:tc>
        <w:tc>
          <w:tcPr>
            <w:tcW w:w="262" w:type="dxa"/>
            <w:shd w:val="clear" w:color="auto" w:fill="auto"/>
          </w:tcPr>
          <w:p w14:paraId="5A8D76C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1332BA" w14:textId="3C663BC6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7B8DA90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AC991" w14:textId="66357529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1,080</w:t>
            </w:r>
          </w:p>
        </w:tc>
        <w:tc>
          <w:tcPr>
            <w:tcW w:w="270" w:type="dxa"/>
          </w:tcPr>
          <w:p w14:paraId="4133743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FDAF07" w14:textId="6E685B28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3,237</w:t>
            </w:r>
          </w:p>
        </w:tc>
        <w:tc>
          <w:tcPr>
            <w:tcW w:w="270" w:type="dxa"/>
          </w:tcPr>
          <w:p w14:paraId="38308BF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765647" w14:textId="3465883B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4,401</w:t>
            </w:r>
          </w:p>
        </w:tc>
      </w:tr>
      <w:tr w:rsidR="00460461" w:rsidRPr="00427501" w14:paraId="47C39DDD" w14:textId="77777777" w:rsidTr="00DD0BFA">
        <w:tc>
          <w:tcPr>
            <w:tcW w:w="2430" w:type="dxa"/>
            <w:shd w:val="clear" w:color="auto" w:fill="auto"/>
          </w:tcPr>
          <w:p w14:paraId="11EE46B2" w14:textId="77777777" w:rsidR="00460461" w:rsidRPr="00427501" w:rsidRDefault="00460461" w:rsidP="00DD0BF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1AC96A" w14:textId="534812A3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2" w:type="dxa"/>
            <w:shd w:val="clear" w:color="auto" w:fill="auto"/>
          </w:tcPr>
          <w:p w14:paraId="07ADF4E7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98EC1A" w14:textId="15E33540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262" w:type="dxa"/>
            <w:shd w:val="clear" w:color="auto" w:fill="auto"/>
          </w:tcPr>
          <w:p w14:paraId="00A6856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587FBC" w14:textId="35CEC87D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129156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2802E7" w14:textId="1DB73711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1,078</w:t>
            </w:r>
          </w:p>
        </w:tc>
        <w:tc>
          <w:tcPr>
            <w:tcW w:w="270" w:type="dxa"/>
          </w:tcPr>
          <w:p w14:paraId="0A04234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CAEA1B" w14:textId="62CED06C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270" w:type="dxa"/>
          </w:tcPr>
          <w:p w14:paraId="1284034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7F4D41" w14:textId="1E28E561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1,843</w:t>
            </w:r>
          </w:p>
        </w:tc>
      </w:tr>
      <w:tr w:rsidR="00460461" w:rsidRPr="00427501" w14:paraId="36E99527" w14:textId="77777777" w:rsidTr="00DD0BFA">
        <w:tc>
          <w:tcPr>
            <w:tcW w:w="2430" w:type="dxa"/>
            <w:shd w:val="clear" w:color="auto" w:fill="auto"/>
            <w:vAlign w:val="bottom"/>
          </w:tcPr>
          <w:p w14:paraId="68EEA91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AC4EF" w14:textId="0905ECE3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31C1C0EB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C4C5" w14:textId="3A240A54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187,413</w:t>
            </w:r>
          </w:p>
        </w:tc>
        <w:tc>
          <w:tcPr>
            <w:tcW w:w="262" w:type="dxa"/>
            <w:shd w:val="clear" w:color="auto" w:fill="auto"/>
          </w:tcPr>
          <w:p w14:paraId="7813ABC1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1046D" w14:textId="07B51502" w:rsidR="00460461" w:rsidRPr="00427501" w:rsidRDefault="008C27DA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  <w:shd w:val="clear" w:color="auto" w:fill="auto"/>
          </w:tcPr>
          <w:p w14:paraId="1303801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50E68" w14:textId="748B7772" w:rsidR="00460461" w:rsidRPr="00427501" w:rsidRDefault="00CD2788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99,660</w:t>
            </w:r>
          </w:p>
        </w:tc>
        <w:tc>
          <w:tcPr>
            <w:tcW w:w="270" w:type="dxa"/>
          </w:tcPr>
          <w:p w14:paraId="4216536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B0D14" w14:textId="421D5E3C" w:rsidR="00460461" w:rsidRPr="00427501" w:rsidRDefault="00B453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147,222</w:t>
            </w:r>
          </w:p>
        </w:tc>
        <w:tc>
          <w:tcPr>
            <w:tcW w:w="270" w:type="dxa"/>
          </w:tcPr>
          <w:p w14:paraId="0A81B6F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527EE" w14:textId="140548FE" w:rsidR="00460461" w:rsidRPr="00427501" w:rsidRDefault="0062511D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287,073</w:t>
            </w:r>
          </w:p>
        </w:tc>
      </w:tr>
      <w:tr w:rsidR="00496985" w:rsidRPr="00427501" w14:paraId="51472798" w14:textId="77777777" w:rsidTr="00496985">
        <w:tc>
          <w:tcPr>
            <w:tcW w:w="2430" w:type="dxa"/>
            <w:shd w:val="clear" w:color="auto" w:fill="auto"/>
          </w:tcPr>
          <w:p w14:paraId="19AC6E51" w14:textId="77777777" w:rsidR="00496985" w:rsidRPr="00427501" w:rsidRDefault="00496985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0E5EE" w14:textId="77777777" w:rsidR="00496985" w:rsidRPr="00427501" w:rsidRDefault="00496985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51A065" w14:textId="77777777" w:rsidR="00496985" w:rsidRPr="00427501" w:rsidRDefault="00496985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8320BB" w14:textId="77777777" w:rsidR="00496985" w:rsidRPr="00427501" w:rsidRDefault="00496985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8B57D7" w14:textId="77777777" w:rsidR="00496985" w:rsidRPr="00427501" w:rsidRDefault="00496985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B58589" w14:textId="77777777" w:rsidR="00496985" w:rsidRPr="00427501" w:rsidRDefault="00496985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D0959D" w14:textId="77777777" w:rsidR="00496985" w:rsidRPr="00427501" w:rsidRDefault="00496985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086E65" w14:textId="77777777" w:rsidR="00496985" w:rsidRPr="00427501" w:rsidRDefault="00496985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7FE1AB" w14:textId="77777777" w:rsidR="00496985" w:rsidRPr="00427501" w:rsidRDefault="00496985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015A2E" w14:textId="77777777" w:rsidR="00496985" w:rsidRPr="00427501" w:rsidRDefault="00496985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ED5055" w14:textId="77777777" w:rsidR="00496985" w:rsidRPr="00427501" w:rsidRDefault="00496985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2F9A82" w14:textId="77777777" w:rsidR="00496985" w:rsidRPr="00427501" w:rsidRDefault="00496985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60461" w:rsidRPr="00427501" w14:paraId="15874D8C" w14:textId="77777777" w:rsidTr="00DD0BFA">
        <w:tc>
          <w:tcPr>
            <w:tcW w:w="2430" w:type="dxa"/>
            <w:shd w:val="clear" w:color="auto" w:fill="auto"/>
            <w:vAlign w:val="bottom"/>
          </w:tcPr>
          <w:p w14:paraId="211EBE6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337C7E6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0A9D65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451352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02EC48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2F688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5CA3C90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82569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0AC6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40ED1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D94D4E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777A0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9176CD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6A99E2F5" w14:textId="77777777" w:rsidTr="00DD0BFA">
        <w:tc>
          <w:tcPr>
            <w:tcW w:w="2430" w:type="dxa"/>
            <w:shd w:val="clear" w:color="auto" w:fill="auto"/>
            <w:vAlign w:val="bottom"/>
          </w:tcPr>
          <w:p w14:paraId="02B6BAB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26DE6B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92F8F14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90EBCC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B2E2C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B2B4D4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CFD5E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DAAD3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9F4B6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1D6838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33FB1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349DE3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2F835958" w14:textId="77777777" w:rsidTr="00DD0BFA">
        <w:tc>
          <w:tcPr>
            <w:tcW w:w="2430" w:type="dxa"/>
            <w:shd w:val="clear" w:color="auto" w:fill="auto"/>
            <w:vAlign w:val="bottom"/>
          </w:tcPr>
          <w:p w14:paraId="2CA4B48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ADC175" w14:textId="7BC4E2DD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35E3845D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59BBF9" w14:textId="0AE80DE2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3E6A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,413</w:t>
            </w:r>
          </w:p>
        </w:tc>
        <w:tc>
          <w:tcPr>
            <w:tcW w:w="262" w:type="dxa"/>
            <w:shd w:val="clear" w:color="auto" w:fill="auto"/>
          </w:tcPr>
          <w:p w14:paraId="318D37A5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9C75E8" w14:textId="58C699F9" w:rsidR="00460461" w:rsidRPr="00427501" w:rsidRDefault="00947AB0" w:rsidP="00DD0BFA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40B4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0FC35" w14:textId="77777777" w:rsidR="00460461" w:rsidRPr="00427501" w:rsidRDefault="00460461" w:rsidP="004375E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A84230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000978" w14:textId="6D2C8450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70" w:type="dxa"/>
          </w:tcPr>
          <w:p w14:paraId="13783F3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1E4680" w14:textId="175BCF47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187,413</w:t>
            </w:r>
          </w:p>
        </w:tc>
      </w:tr>
      <w:tr w:rsidR="00460461" w:rsidRPr="00427501" w14:paraId="1948B3AB" w14:textId="77777777" w:rsidTr="00DD0BFA">
        <w:tc>
          <w:tcPr>
            <w:tcW w:w="2430" w:type="dxa"/>
            <w:shd w:val="clear" w:color="auto" w:fill="auto"/>
            <w:vAlign w:val="bottom"/>
          </w:tcPr>
          <w:p w14:paraId="5DB2738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07301B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8CD2D6A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53F86D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6E3AE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D75AF4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C9401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ABCEED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E328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54B251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49A87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D0AB4F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3C33890B" w14:textId="77777777" w:rsidTr="00DD0BFA">
        <w:tc>
          <w:tcPr>
            <w:tcW w:w="2430" w:type="dxa"/>
            <w:shd w:val="clear" w:color="auto" w:fill="auto"/>
            <w:vAlign w:val="bottom"/>
          </w:tcPr>
          <w:p w14:paraId="152162E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2750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C82E6" w14:textId="4B4044ED" w:rsidR="00460461" w:rsidRPr="00427501" w:rsidRDefault="00947AB0" w:rsidP="00DD0BF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2968DDD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D4F19" w14:textId="77777777" w:rsidR="00460461" w:rsidRPr="00427501" w:rsidRDefault="00460461" w:rsidP="00BB49B3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36036A5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D1323" w14:textId="0F12DE9A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  <w:shd w:val="clear" w:color="auto" w:fill="auto"/>
          </w:tcPr>
          <w:p w14:paraId="1F73EC3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A1DA0" w14:textId="2D6390D1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99,660</w:t>
            </w:r>
          </w:p>
        </w:tc>
        <w:tc>
          <w:tcPr>
            <w:tcW w:w="270" w:type="dxa"/>
          </w:tcPr>
          <w:p w14:paraId="798F519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395510" w14:textId="3EB649BC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</w:tcPr>
          <w:p w14:paraId="5481069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E62558" w14:textId="71DE4B6A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99,660</w:t>
            </w:r>
          </w:p>
        </w:tc>
      </w:tr>
      <w:tr w:rsidR="00460461" w:rsidRPr="00427501" w14:paraId="25BBEB84" w14:textId="77777777" w:rsidTr="00DD0BFA">
        <w:tc>
          <w:tcPr>
            <w:tcW w:w="2430" w:type="dxa"/>
            <w:shd w:val="clear" w:color="auto" w:fill="auto"/>
            <w:vAlign w:val="bottom"/>
          </w:tcPr>
          <w:p w14:paraId="201D5060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14380" w14:textId="33F4FE25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08A74A10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10302" w14:textId="53CB5C66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187,413</w:t>
            </w:r>
          </w:p>
        </w:tc>
        <w:tc>
          <w:tcPr>
            <w:tcW w:w="262" w:type="dxa"/>
            <w:shd w:val="clear" w:color="auto" w:fill="auto"/>
          </w:tcPr>
          <w:p w14:paraId="316D2A3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6B7" w14:textId="77692927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  <w:shd w:val="clear" w:color="auto" w:fill="auto"/>
          </w:tcPr>
          <w:p w14:paraId="6C4638E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2E31E" w14:textId="01983EE2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99,660</w:t>
            </w:r>
          </w:p>
        </w:tc>
        <w:tc>
          <w:tcPr>
            <w:tcW w:w="270" w:type="dxa"/>
          </w:tcPr>
          <w:p w14:paraId="52CFDC0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8C220" w14:textId="2572B1AA" w:rsidR="00460461" w:rsidRPr="00427501" w:rsidRDefault="00947AB0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147,222</w:t>
            </w:r>
          </w:p>
        </w:tc>
        <w:tc>
          <w:tcPr>
            <w:tcW w:w="270" w:type="dxa"/>
          </w:tcPr>
          <w:p w14:paraId="1B7C075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2538D" w14:textId="31EA3F71" w:rsidR="00460461" w:rsidRPr="00427501" w:rsidRDefault="004375E9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287,073</w:t>
            </w:r>
          </w:p>
        </w:tc>
      </w:tr>
      <w:tr w:rsidR="00460461" w:rsidRPr="00427501" w14:paraId="09331B47" w14:textId="77777777" w:rsidTr="002C78C4">
        <w:tc>
          <w:tcPr>
            <w:tcW w:w="2430" w:type="dxa"/>
            <w:shd w:val="clear" w:color="auto" w:fill="auto"/>
            <w:vAlign w:val="bottom"/>
          </w:tcPr>
          <w:p w14:paraId="3546EFA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64096B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CA3979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0B8424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D920D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CE8937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72CF0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7D4DC1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1CDC0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31B635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527FBE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9F78EEE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60461" w:rsidRPr="00427501" w14:paraId="263BE725" w14:textId="77777777" w:rsidTr="00DD0BFA">
        <w:tc>
          <w:tcPr>
            <w:tcW w:w="2430" w:type="dxa"/>
            <w:shd w:val="clear" w:color="auto" w:fill="auto"/>
          </w:tcPr>
          <w:p w14:paraId="08AA2BF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656CEA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0FF9BD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ECB25C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83401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3DEBC6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8AE0B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BF23A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E8467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E3B080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F6E89B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464E6F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0461" w:rsidRPr="00427501" w14:paraId="6425F4E5" w14:textId="77777777" w:rsidTr="00DD0BFA">
        <w:tc>
          <w:tcPr>
            <w:tcW w:w="2430" w:type="dxa"/>
            <w:shd w:val="clear" w:color="auto" w:fill="auto"/>
            <w:vAlign w:val="bottom"/>
          </w:tcPr>
          <w:p w14:paraId="631F42B7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4F633C" w14:textId="64F2F95D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1D9EDF33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E5584E" w14:textId="0B2ED9FE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187,413</w:t>
            </w:r>
          </w:p>
        </w:tc>
        <w:tc>
          <w:tcPr>
            <w:tcW w:w="262" w:type="dxa"/>
            <w:shd w:val="clear" w:color="auto" w:fill="auto"/>
          </w:tcPr>
          <w:p w14:paraId="63798BB0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F0D9BF" w14:textId="13CA501A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12,658</w:t>
            </w:r>
          </w:p>
        </w:tc>
        <w:tc>
          <w:tcPr>
            <w:tcW w:w="270" w:type="dxa"/>
            <w:shd w:val="clear" w:color="auto" w:fill="auto"/>
          </w:tcPr>
          <w:p w14:paraId="5ADE430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F8C04" w14:textId="5B0F35E9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76,485</w:t>
            </w:r>
          </w:p>
        </w:tc>
        <w:tc>
          <w:tcPr>
            <w:tcW w:w="270" w:type="dxa"/>
          </w:tcPr>
          <w:p w14:paraId="1E6B28B5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056486" w14:textId="6804A6B8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118,533</w:t>
            </w:r>
          </w:p>
        </w:tc>
        <w:tc>
          <w:tcPr>
            <w:tcW w:w="270" w:type="dxa"/>
          </w:tcPr>
          <w:p w14:paraId="39EE281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8407A5" w14:textId="28EAB1F8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263,898</w:t>
            </w:r>
          </w:p>
        </w:tc>
      </w:tr>
      <w:tr w:rsidR="00460461" w:rsidRPr="00427501" w14:paraId="3DCE38FE" w14:textId="77777777" w:rsidTr="00DD0BFA">
        <w:tc>
          <w:tcPr>
            <w:tcW w:w="2430" w:type="dxa"/>
            <w:shd w:val="clear" w:color="auto" w:fill="auto"/>
            <w:vAlign w:val="bottom"/>
          </w:tcPr>
          <w:p w14:paraId="1F30D8A0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3327D" w14:textId="58555DCB" w:rsidR="00460461" w:rsidRPr="00427501" w:rsidRDefault="00CA4DEF" w:rsidP="00DD0BF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FE4C060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4E9FC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8812A7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7AAE3" w14:textId="2195BF89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28,689</w:t>
            </w:r>
          </w:p>
        </w:tc>
        <w:tc>
          <w:tcPr>
            <w:tcW w:w="270" w:type="dxa"/>
            <w:shd w:val="clear" w:color="auto" w:fill="auto"/>
          </w:tcPr>
          <w:p w14:paraId="1E73D07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EF00" w14:textId="75E7CE17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23,175</w:t>
            </w:r>
          </w:p>
        </w:tc>
        <w:tc>
          <w:tcPr>
            <w:tcW w:w="270" w:type="dxa"/>
          </w:tcPr>
          <w:p w14:paraId="370AB78E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309349" w14:textId="48C0826F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28,689</w:t>
            </w:r>
          </w:p>
        </w:tc>
        <w:tc>
          <w:tcPr>
            <w:tcW w:w="270" w:type="dxa"/>
          </w:tcPr>
          <w:p w14:paraId="2F8F230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4060CC" w14:textId="727121B8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23,175</w:t>
            </w:r>
          </w:p>
        </w:tc>
      </w:tr>
      <w:tr w:rsidR="00460461" w:rsidRPr="00427501" w14:paraId="575C6C78" w14:textId="77777777" w:rsidTr="00DD0BFA">
        <w:tc>
          <w:tcPr>
            <w:tcW w:w="2430" w:type="dxa"/>
            <w:shd w:val="clear" w:color="auto" w:fill="auto"/>
          </w:tcPr>
          <w:p w14:paraId="2B6D3BAC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6EF55" w14:textId="50C07048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71684C0B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A3CBA" w14:textId="4610A99C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187,413</w:t>
            </w:r>
          </w:p>
        </w:tc>
        <w:tc>
          <w:tcPr>
            <w:tcW w:w="262" w:type="dxa"/>
            <w:shd w:val="clear" w:color="auto" w:fill="auto"/>
          </w:tcPr>
          <w:p w14:paraId="5A3899C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0BBA4" w14:textId="2225EA5E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  <w:shd w:val="clear" w:color="auto" w:fill="auto"/>
          </w:tcPr>
          <w:p w14:paraId="27DB5394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215CE" w14:textId="22928916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99,660</w:t>
            </w:r>
          </w:p>
        </w:tc>
        <w:tc>
          <w:tcPr>
            <w:tcW w:w="270" w:type="dxa"/>
          </w:tcPr>
          <w:p w14:paraId="4AAB4CC9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A9C4" w14:textId="114B61A0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147,222</w:t>
            </w:r>
          </w:p>
        </w:tc>
        <w:tc>
          <w:tcPr>
            <w:tcW w:w="270" w:type="dxa"/>
          </w:tcPr>
          <w:p w14:paraId="29568983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6411A" w14:textId="21F6361A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287,073</w:t>
            </w:r>
          </w:p>
        </w:tc>
      </w:tr>
      <w:tr w:rsidR="00460461" w:rsidRPr="00427501" w14:paraId="2407DF17" w14:textId="77777777" w:rsidTr="00DD0BFA">
        <w:tc>
          <w:tcPr>
            <w:tcW w:w="2430" w:type="dxa"/>
            <w:shd w:val="clear" w:color="auto" w:fill="auto"/>
          </w:tcPr>
          <w:p w14:paraId="0FBA1256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E1F71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E926B6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F0D47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2D2B9D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F2988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193E3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4AEE8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C66B57A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4CCFD3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CCDCEE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887547" w14:textId="77777777" w:rsidR="00460461" w:rsidRPr="00427501" w:rsidRDefault="00460461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60461" w:rsidRPr="00427501" w14:paraId="68EB0579" w14:textId="77777777" w:rsidTr="00DD0BFA">
        <w:tc>
          <w:tcPr>
            <w:tcW w:w="2430" w:type="dxa"/>
            <w:shd w:val="clear" w:color="auto" w:fill="auto"/>
            <w:vAlign w:val="bottom"/>
          </w:tcPr>
          <w:p w14:paraId="5D0634F8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4275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AF019" w14:textId="426FC88B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16,726</w:t>
            </w:r>
          </w:p>
        </w:tc>
        <w:tc>
          <w:tcPr>
            <w:tcW w:w="262" w:type="dxa"/>
            <w:shd w:val="clear" w:color="auto" w:fill="auto"/>
          </w:tcPr>
          <w:p w14:paraId="5449DF66" w14:textId="77777777" w:rsidR="00460461" w:rsidRPr="00427501" w:rsidRDefault="00460461" w:rsidP="00DD0B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C309C" w14:textId="20C70E83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29,242</w:t>
            </w:r>
          </w:p>
        </w:tc>
        <w:tc>
          <w:tcPr>
            <w:tcW w:w="262" w:type="dxa"/>
            <w:shd w:val="clear" w:color="auto" w:fill="auto"/>
          </w:tcPr>
          <w:p w14:paraId="3BB1A15F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8850B" w14:textId="0D3BD752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8,855</w:t>
            </w:r>
          </w:p>
        </w:tc>
        <w:tc>
          <w:tcPr>
            <w:tcW w:w="270" w:type="dxa"/>
            <w:shd w:val="clear" w:color="auto" w:fill="auto"/>
          </w:tcPr>
          <w:p w14:paraId="1864AE1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76AF6B" w14:textId="11DE5550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10,848</w:t>
            </w:r>
          </w:p>
        </w:tc>
        <w:tc>
          <w:tcPr>
            <w:tcW w:w="270" w:type="dxa"/>
          </w:tcPr>
          <w:p w14:paraId="093495A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5D21B2" w14:textId="27CF6BBF" w:rsidR="00460461" w:rsidRPr="00427501" w:rsidRDefault="00CA4DEF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25,581</w:t>
            </w:r>
          </w:p>
        </w:tc>
        <w:tc>
          <w:tcPr>
            <w:tcW w:w="270" w:type="dxa"/>
          </w:tcPr>
          <w:p w14:paraId="2CE28C32" w14:textId="77777777" w:rsidR="00460461" w:rsidRPr="00427501" w:rsidRDefault="00460461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292E89" w14:textId="0E400CE0" w:rsidR="00460461" w:rsidRPr="00427501" w:rsidRDefault="00BB49B3" w:rsidP="00DD0BF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40,090</w:t>
            </w:r>
          </w:p>
        </w:tc>
      </w:tr>
    </w:tbl>
    <w:p w14:paraId="0CA52A0A" w14:textId="44B34FA4" w:rsidR="004A4F2B" w:rsidRPr="00427501" w:rsidRDefault="004A4F2B" w:rsidP="002C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 w:rsidRPr="00427501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36345BD0" w14:textId="1F9E07FD" w:rsidR="00DB12B7" w:rsidRPr="00427501" w:rsidRDefault="00DB12B7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163428"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>3</w:t>
      </w:r>
      <w:r w:rsidR="00163428" w:rsidRPr="00427501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</w:t>
      </w: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163428"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p w14:paraId="11B30724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Pr="00427501">
        <w:rPr>
          <w:rFonts w:ascii="Angsana New" w:hAnsi="Angsana New"/>
          <w:b/>
          <w:bCs/>
          <w:i/>
          <w:iCs/>
          <w:sz w:val="28"/>
          <w:szCs w:val="28"/>
        </w:rPr>
        <w:t xml:space="preserve">- </w:t>
      </w: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รายได้จากลูกค้าภายนอก</w:t>
      </w:r>
    </w:p>
    <w:p w14:paraId="3E40DD7A" w14:textId="0AF05C23" w:rsidR="00076498" w:rsidRPr="00427501" w:rsidRDefault="00076498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/>
          <w:b/>
          <w:bCs/>
          <w:i/>
          <w:iCs/>
          <w:noProof/>
          <w:sz w:val="28"/>
          <w:szCs w:val="28"/>
        </w:rPr>
        <w:drawing>
          <wp:inline distT="0" distB="0" distL="0" distR="0" wp14:anchorId="3D733F53" wp14:editId="10B6B3C4">
            <wp:extent cx="6057265" cy="2432050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" t="10902" b="5580"/>
                    <a:stretch/>
                  </pic:blipFill>
                  <pic:spPr bwMode="auto">
                    <a:xfrm>
                      <a:off x="0" y="0"/>
                      <a:ext cx="6085680" cy="244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BEA5B8" w14:textId="4F94DA46" w:rsidR="00DB12B7" w:rsidRPr="00427501" w:rsidRDefault="00DB12B7" w:rsidP="004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1C868CB8" w14:textId="3A7BB648" w:rsidR="00076498" w:rsidRPr="00427501" w:rsidRDefault="00076498" w:rsidP="004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/>
          <w:b/>
          <w:bCs/>
          <w:i/>
          <w:iCs/>
          <w:noProof/>
          <w:sz w:val="28"/>
          <w:szCs w:val="28"/>
        </w:rPr>
        <w:drawing>
          <wp:inline distT="0" distB="0" distL="0" distR="0" wp14:anchorId="22F04C06" wp14:editId="0F4C5982">
            <wp:extent cx="6039995" cy="2400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6" r="10392" b="10776"/>
                    <a:stretch/>
                  </pic:blipFill>
                  <pic:spPr bwMode="auto">
                    <a:xfrm>
                      <a:off x="0" y="0"/>
                      <a:ext cx="6060661" cy="240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B7068F" w14:textId="3D11CED3" w:rsidR="004A4F2B" w:rsidRPr="00427501" w:rsidRDefault="00DB12B7" w:rsidP="00AF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57D2AAE4" w14:textId="7B713353" w:rsidR="004A4F2B" w:rsidRPr="00427501" w:rsidRDefault="00076498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/>
          <w:b/>
          <w:bCs/>
          <w:i/>
          <w:iCs/>
          <w:noProof/>
          <w:sz w:val="28"/>
          <w:szCs w:val="28"/>
        </w:rPr>
        <w:drawing>
          <wp:inline distT="0" distB="0" distL="0" distR="0" wp14:anchorId="24826532" wp14:editId="7450835D">
            <wp:extent cx="6129020" cy="2374828"/>
            <wp:effectExtent l="0" t="0" r="508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" t="12255" r="-1" b="5888"/>
                    <a:stretch/>
                  </pic:blipFill>
                  <pic:spPr bwMode="auto">
                    <a:xfrm>
                      <a:off x="0" y="0"/>
                      <a:ext cx="6146532" cy="238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EE923" w14:textId="77777777" w:rsidR="00076498" w:rsidRPr="00427501" w:rsidRDefault="00076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427501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67A1887F" w14:textId="77777777" w:rsidR="00597DDD" w:rsidRPr="00427501" w:rsidRDefault="00597DDD" w:rsidP="0059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>3</w:t>
      </w:r>
      <w:r w:rsidRPr="00427501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</w:t>
      </w:r>
      <w:r w:rsidRPr="004275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 มีนาคม</w:t>
      </w:r>
    </w:p>
    <w:p w14:paraId="4F2BAD6E" w14:textId="545405A0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การจำแนกรายได้ส่วนงานตามจังหวะเวลาในการรับรู้รายได้รวมส่วนงานที่รายงาน</w:t>
      </w:r>
    </w:p>
    <w:p w14:paraId="59A93072" w14:textId="2A4152E7" w:rsidR="00DB12B7" w:rsidRPr="00427501" w:rsidRDefault="00076498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/>
          <w:b/>
          <w:bCs/>
          <w:i/>
          <w:iCs/>
          <w:noProof/>
          <w:sz w:val="28"/>
          <w:szCs w:val="28"/>
        </w:rPr>
        <w:drawing>
          <wp:inline distT="0" distB="0" distL="0" distR="0" wp14:anchorId="48A03165" wp14:editId="3CBBC929">
            <wp:extent cx="6052987" cy="235585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18" b="4433"/>
                    <a:stretch/>
                  </pic:blipFill>
                  <pic:spPr bwMode="auto">
                    <a:xfrm>
                      <a:off x="0" y="0"/>
                      <a:ext cx="6061700" cy="235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C15866" w14:textId="0B20FE7E" w:rsidR="004A4F2B" w:rsidRPr="00427501" w:rsidRDefault="004A4F2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4AB47D4D" w14:textId="6A77D20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การกระทบยอดกำไรหรือขาดทุนของส่วนงานที่รายงาน</w:t>
      </w:r>
    </w:p>
    <w:p w14:paraId="0937BE6E" w14:textId="09DE507B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55"/>
        <w:gridCol w:w="998"/>
        <w:gridCol w:w="270"/>
        <w:gridCol w:w="997"/>
      </w:tblGrid>
      <w:tr w:rsidR="00163428" w:rsidRPr="00427501" w14:paraId="44AFA3B2" w14:textId="77777777" w:rsidTr="3EFF66E2">
        <w:tc>
          <w:tcPr>
            <w:tcW w:w="4410" w:type="dxa"/>
            <w:shd w:val="clear" w:color="auto" w:fill="auto"/>
          </w:tcPr>
          <w:p w14:paraId="6F139C0A" w14:textId="77777777" w:rsidR="00163428" w:rsidRPr="00427501" w:rsidRDefault="00163428" w:rsidP="00DD0BF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E56270A" w14:textId="77777777" w:rsidR="00163428" w:rsidRPr="00427501" w:rsidRDefault="00163428" w:rsidP="00DD0BF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2A248AC4" w14:textId="77777777" w:rsidR="00163428" w:rsidRPr="00427501" w:rsidRDefault="00163428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56EC5CC4" w14:textId="77777777" w:rsidR="00163428" w:rsidRPr="00427501" w:rsidRDefault="00163428" w:rsidP="00DD0BF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2750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63428" w:rsidRPr="00427501" w14:paraId="4F2AD23B" w14:textId="77777777" w:rsidTr="3EFF66E2">
        <w:tc>
          <w:tcPr>
            <w:tcW w:w="4410" w:type="dxa"/>
            <w:shd w:val="clear" w:color="auto" w:fill="auto"/>
          </w:tcPr>
          <w:p w14:paraId="2127AAF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09D7CF7B" w14:textId="3B0C4D59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373F692B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6B2550A" w14:textId="6B6201CA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52751FD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549389" w14:textId="05BC208A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1ACF3B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30DB021" w14:textId="1D3903B6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163428" w:rsidRPr="00427501" w14:paraId="5E9E335E" w14:textId="77777777" w:rsidTr="3EFF66E2">
        <w:tc>
          <w:tcPr>
            <w:tcW w:w="4410" w:type="dxa"/>
            <w:shd w:val="clear" w:color="auto" w:fill="auto"/>
          </w:tcPr>
          <w:p w14:paraId="38CFFF05" w14:textId="77777777" w:rsidR="00163428" w:rsidRPr="00427501" w:rsidRDefault="00163428" w:rsidP="001634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E7737A3" w14:textId="77777777" w:rsidR="00163428" w:rsidRPr="00427501" w:rsidRDefault="00163428" w:rsidP="001634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275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63428" w:rsidRPr="00427501" w14:paraId="5E83187C" w14:textId="77777777" w:rsidTr="3EFF66E2">
        <w:tc>
          <w:tcPr>
            <w:tcW w:w="4410" w:type="dxa"/>
            <w:shd w:val="clear" w:color="auto" w:fill="auto"/>
          </w:tcPr>
          <w:p w14:paraId="76257E1A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763AD4D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FC0E34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B9D9A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1E0943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A20D8B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EE5CFF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417271C3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19816F00" w14:textId="77777777" w:rsidTr="3EFF66E2">
        <w:tc>
          <w:tcPr>
            <w:tcW w:w="4410" w:type="dxa"/>
            <w:shd w:val="clear" w:color="auto" w:fill="auto"/>
          </w:tcPr>
          <w:p w14:paraId="664F344C" w14:textId="77777777" w:rsidR="00163428" w:rsidRPr="00427501" w:rsidRDefault="00163428" w:rsidP="001634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4275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07962CFE" w14:textId="6846640E" w:rsidR="00163428" w:rsidRPr="00427501" w:rsidRDefault="007265BB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2E28F5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12C32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E28F5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2B3956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2748B689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B8F6A55" w14:textId="7CE9C520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93,456</w:t>
            </w:r>
          </w:p>
        </w:tc>
        <w:tc>
          <w:tcPr>
            <w:tcW w:w="255" w:type="dxa"/>
            <w:shd w:val="clear" w:color="auto" w:fill="auto"/>
          </w:tcPr>
          <w:p w14:paraId="37EEFA1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5FC7168" w14:textId="72E915AD" w:rsidR="00163428" w:rsidRPr="00427501" w:rsidRDefault="007F1FE5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25,58</w:t>
            </w:r>
            <w:r w:rsidR="00E1283A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97A01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73E45442" w14:textId="166EDF80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40,090</w:t>
            </w:r>
          </w:p>
        </w:tc>
      </w:tr>
      <w:tr w:rsidR="00163428" w:rsidRPr="00427501" w14:paraId="427EFDFF" w14:textId="77777777" w:rsidTr="3EFF66E2">
        <w:tc>
          <w:tcPr>
            <w:tcW w:w="4410" w:type="dxa"/>
            <w:shd w:val="clear" w:color="auto" w:fill="auto"/>
          </w:tcPr>
          <w:p w14:paraId="158C12C4" w14:textId="77777777" w:rsidR="00163428" w:rsidRPr="00427501" w:rsidRDefault="00163428" w:rsidP="001634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14:paraId="39B8B2C9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AF8ABA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26A0D3C" w14:textId="7777777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98AA6D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72E689B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6FE37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17722CE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3428" w:rsidRPr="00427501" w14:paraId="4477B7EF" w14:textId="77777777" w:rsidTr="3EFF66E2">
        <w:tc>
          <w:tcPr>
            <w:tcW w:w="4410" w:type="dxa"/>
            <w:shd w:val="clear" w:color="auto" w:fill="auto"/>
          </w:tcPr>
          <w:p w14:paraId="1CE2EC37" w14:textId="77777777" w:rsidR="00163428" w:rsidRPr="00427501" w:rsidRDefault="00163428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88CC5E2" w14:textId="3C6220A6" w:rsidR="00163428" w:rsidRPr="00427501" w:rsidRDefault="00CD48A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5,</w:t>
            </w:r>
            <w:r w:rsidR="002B3956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62" w:type="dxa"/>
            <w:shd w:val="clear" w:color="auto" w:fill="auto"/>
          </w:tcPr>
          <w:p w14:paraId="5B904904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94DF718" w14:textId="3929A9B1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6,142</w:t>
            </w:r>
          </w:p>
        </w:tc>
        <w:tc>
          <w:tcPr>
            <w:tcW w:w="255" w:type="dxa"/>
            <w:shd w:val="clear" w:color="auto" w:fill="auto"/>
          </w:tcPr>
          <w:p w14:paraId="4F0D28F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6EA4083" w14:textId="1CCC73E8" w:rsidR="00163428" w:rsidRPr="00427501" w:rsidRDefault="007F1FE5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1,968</w:t>
            </w:r>
          </w:p>
        </w:tc>
        <w:tc>
          <w:tcPr>
            <w:tcW w:w="270" w:type="dxa"/>
            <w:shd w:val="clear" w:color="auto" w:fill="auto"/>
          </w:tcPr>
          <w:p w14:paraId="23B9A9D3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4B4BB07" w14:textId="0D161761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5,028</w:t>
            </w:r>
          </w:p>
        </w:tc>
      </w:tr>
      <w:tr w:rsidR="00163428" w:rsidRPr="00427501" w14:paraId="3D9CCEB1" w14:textId="77777777" w:rsidTr="3EFF66E2">
        <w:tc>
          <w:tcPr>
            <w:tcW w:w="4410" w:type="dxa"/>
            <w:shd w:val="clear" w:color="auto" w:fill="auto"/>
          </w:tcPr>
          <w:p w14:paraId="3FD83519" w14:textId="77777777" w:rsidR="00163428" w:rsidRPr="00427501" w:rsidRDefault="00163428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6479E1C9" w14:textId="7DBAFE94" w:rsidR="00163428" w:rsidRPr="00427501" w:rsidRDefault="00E12C32" w:rsidP="3EFF66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(11,26</w:t>
            </w:r>
            <w:r w:rsidR="00641B04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2D7D6D4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D5951B1" w14:textId="0B5CE4C7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(13,640)</w:t>
            </w:r>
          </w:p>
        </w:tc>
        <w:tc>
          <w:tcPr>
            <w:tcW w:w="255" w:type="dxa"/>
            <w:shd w:val="clear" w:color="auto" w:fill="auto"/>
          </w:tcPr>
          <w:p w14:paraId="069FC281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F5821D" w14:textId="0892691B" w:rsidR="00163428" w:rsidRPr="00427501" w:rsidRDefault="007F1FE5" w:rsidP="3EFF66E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(5,16</w:t>
            </w:r>
            <w:r w:rsidR="001A5579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8D75AB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FE7E083" w14:textId="3E30EEAD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(6,757)</w:t>
            </w:r>
          </w:p>
        </w:tc>
      </w:tr>
      <w:tr w:rsidR="00163428" w:rsidRPr="00427501" w14:paraId="14430092" w14:textId="77777777" w:rsidTr="3EFF66E2">
        <w:tc>
          <w:tcPr>
            <w:tcW w:w="4410" w:type="dxa"/>
            <w:shd w:val="clear" w:color="auto" w:fill="auto"/>
          </w:tcPr>
          <w:p w14:paraId="43B2329E" w14:textId="77777777" w:rsidR="00163428" w:rsidRPr="00427501" w:rsidRDefault="00163428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64CBAD5" w14:textId="58C086E1" w:rsidR="00163428" w:rsidRPr="00427501" w:rsidRDefault="00CD48AC" w:rsidP="3EFF66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(46,44</w:t>
            </w:r>
            <w:r w:rsidR="00567B8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8A83247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9DB0C7" w14:textId="27A02944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(43,</w:t>
            </w:r>
            <w:r w:rsidR="00FE59AF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828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79373C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CC3BBC" w14:textId="6FF5C3E4" w:rsidR="00163428" w:rsidRPr="00427501" w:rsidRDefault="007F1FE5" w:rsidP="3EFF66E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(15,</w:t>
            </w:r>
            <w:r w:rsidR="00E1283A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1C4A80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7462FAF8" w14:textId="41688A99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(14,315)</w:t>
            </w:r>
          </w:p>
        </w:tc>
      </w:tr>
      <w:tr w:rsidR="00163428" w:rsidRPr="00427501" w14:paraId="193B6FCB" w14:textId="77777777" w:rsidTr="3EFF66E2">
        <w:tc>
          <w:tcPr>
            <w:tcW w:w="4410" w:type="dxa"/>
            <w:shd w:val="clear" w:color="auto" w:fill="auto"/>
          </w:tcPr>
          <w:p w14:paraId="697999E8" w14:textId="77777777" w:rsidR="00163428" w:rsidRPr="00427501" w:rsidRDefault="00163428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912544F" w14:textId="540800DD" w:rsidR="00163428" w:rsidRPr="00427501" w:rsidRDefault="00CD48A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(1,841)</w:t>
            </w:r>
          </w:p>
        </w:tc>
        <w:tc>
          <w:tcPr>
            <w:tcW w:w="262" w:type="dxa"/>
            <w:shd w:val="clear" w:color="auto" w:fill="auto"/>
          </w:tcPr>
          <w:p w14:paraId="4F3964A4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7D6D0DA" w14:textId="2473EA2F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(1,769)</w:t>
            </w:r>
          </w:p>
        </w:tc>
        <w:tc>
          <w:tcPr>
            <w:tcW w:w="255" w:type="dxa"/>
            <w:shd w:val="clear" w:color="auto" w:fill="auto"/>
          </w:tcPr>
          <w:p w14:paraId="37171CE7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CBC9E5E" w14:textId="11C68518" w:rsidR="00163428" w:rsidRPr="00427501" w:rsidRDefault="007F1FE5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(1,463)</w:t>
            </w:r>
          </w:p>
        </w:tc>
        <w:tc>
          <w:tcPr>
            <w:tcW w:w="270" w:type="dxa"/>
            <w:shd w:val="clear" w:color="auto" w:fill="auto"/>
          </w:tcPr>
          <w:p w14:paraId="3B142476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EC79212" w14:textId="46C1D8B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(1,405)</w:t>
            </w:r>
          </w:p>
        </w:tc>
      </w:tr>
      <w:tr w:rsidR="00CD48AC" w:rsidRPr="00427501" w14:paraId="640A96ED" w14:textId="77777777" w:rsidTr="3EFF66E2">
        <w:tc>
          <w:tcPr>
            <w:tcW w:w="4410" w:type="dxa"/>
            <w:shd w:val="clear" w:color="auto" w:fill="auto"/>
          </w:tcPr>
          <w:p w14:paraId="5BAC7197" w14:textId="58976CCC" w:rsidR="00CD48AC" w:rsidRPr="00427501" w:rsidRDefault="00CD48AC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018E8D18" w14:textId="77777777" w:rsidR="00CD48AC" w:rsidRPr="00427501" w:rsidRDefault="00CD48A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C78006" w14:textId="77777777" w:rsidR="00CD48AC" w:rsidRPr="00427501" w:rsidRDefault="00CD48AC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48749C4" w14:textId="77777777" w:rsidR="00CD48AC" w:rsidRPr="00427501" w:rsidRDefault="00CD48A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5258C24" w14:textId="77777777" w:rsidR="00CD48AC" w:rsidRPr="00427501" w:rsidRDefault="00CD48AC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E13CD" w14:textId="77777777" w:rsidR="00CD48AC" w:rsidRPr="00427501" w:rsidRDefault="00CD48AC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CA6755" w14:textId="77777777" w:rsidR="00CD48AC" w:rsidRPr="00427501" w:rsidRDefault="00CD48AC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EEAE2C7" w14:textId="77777777" w:rsidR="00CD48AC" w:rsidRPr="00427501" w:rsidRDefault="00CD48AC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12C32" w:rsidRPr="00427501" w14:paraId="39C45134" w14:textId="77777777" w:rsidTr="3EFF66E2">
        <w:tc>
          <w:tcPr>
            <w:tcW w:w="4410" w:type="dxa"/>
            <w:shd w:val="clear" w:color="auto" w:fill="auto"/>
          </w:tcPr>
          <w:p w14:paraId="38429113" w14:textId="5B8163B9" w:rsidR="00E12C32" w:rsidRPr="00427501" w:rsidRDefault="00CD48AC" w:rsidP="00CD48AC">
            <w:p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(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Pr="0042750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ซึ่งเป็นไปตาม</w:t>
            </w:r>
            <w:r w:rsidRPr="004275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7501">
              <w:rPr>
                <w:rFonts w:ascii="Angsana New" w:hAnsi="Angsana New"/>
                <w:sz w:val="28"/>
                <w:szCs w:val="28"/>
              </w:rPr>
              <w:t>TFRS 9</w:t>
            </w:r>
          </w:p>
        </w:tc>
        <w:tc>
          <w:tcPr>
            <w:tcW w:w="990" w:type="dxa"/>
            <w:shd w:val="clear" w:color="auto" w:fill="auto"/>
          </w:tcPr>
          <w:p w14:paraId="6CC45A92" w14:textId="13764D98" w:rsidR="00E12C32" w:rsidRPr="00427501" w:rsidRDefault="00CD48A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898</w:t>
            </w:r>
          </w:p>
        </w:tc>
        <w:tc>
          <w:tcPr>
            <w:tcW w:w="262" w:type="dxa"/>
            <w:shd w:val="clear" w:color="auto" w:fill="auto"/>
          </w:tcPr>
          <w:p w14:paraId="43D3769E" w14:textId="77777777" w:rsidR="00E12C32" w:rsidRPr="00427501" w:rsidRDefault="00E12C32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27A74AD" w14:textId="438A54F9" w:rsidR="00E12C32" w:rsidRPr="00427501" w:rsidRDefault="00FE59AF" w:rsidP="00FE59A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(141)</w:t>
            </w:r>
          </w:p>
        </w:tc>
        <w:tc>
          <w:tcPr>
            <w:tcW w:w="255" w:type="dxa"/>
            <w:shd w:val="clear" w:color="auto" w:fill="auto"/>
          </w:tcPr>
          <w:p w14:paraId="4EDACC31" w14:textId="77777777" w:rsidR="00E12C32" w:rsidRPr="00427501" w:rsidRDefault="00E12C32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D8483F" w14:textId="7D808C70" w:rsidR="00E12C32" w:rsidRPr="00427501" w:rsidRDefault="00E12C32" w:rsidP="00E12C3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586790" w14:textId="77777777" w:rsidR="00E12C32" w:rsidRPr="00427501" w:rsidRDefault="00E12C32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889CE83" w14:textId="4798AD95" w:rsidR="00E12C32" w:rsidRPr="00427501" w:rsidRDefault="00E12C32" w:rsidP="00E12C3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3428" w:rsidRPr="00427501" w14:paraId="198B5168" w14:textId="77777777" w:rsidTr="3EFF66E2">
        <w:tc>
          <w:tcPr>
            <w:tcW w:w="4410" w:type="dxa"/>
            <w:shd w:val="clear" w:color="auto" w:fill="auto"/>
          </w:tcPr>
          <w:p w14:paraId="183C7B84" w14:textId="2933A503" w:rsidR="00163428" w:rsidRPr="00427501" w:rsidRDefault="00163428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C3DEF" w:rsidRPr="0042750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3A6324" w:rsidRPr="004275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3DEF" w:rsidRPr="0042750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C3DEF" w:rsidRPr="004275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3A6324" w:rsidRPr="004275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635B3657" w14:textId="486940DB" w:rsidR="00E12C32" w:rsidRPr="00427501" w:rsidRDefault="00567B81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1,211</w:t>
            </w:r>
          </w:p>
        </w:tc>
        <w:tc>
          <w:tcPr>
            <w:tcW w:w="262" w:type="dxa"/>
            <w:shd w:val="clear" w:color="auto" w:fill="auto"/>
          </w:tcPr>
          <w:p w14:paraId="3D409B12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289D7DB" w14:textId="2A09FE98" w:rsidR="00163428" w:rsidRPr="00427501" w:rsidRDefault="00163428" w:rsidP="00710C4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(387)</w:t>
            </w:r>
          </w:p>
        </w:tc>
        <w:tc>
          <w:tcPr>
            <w:tcW w:w="255" w:type="dxa"/>
            <w:shd w:val="clear" w:color="auto" w:fill="auto"/>
          </w:tcPr>
          <w:p w14:paraId="2D2ACFFD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79F83F" w14:textId="233A11CC" w:rsidR="00163428" w:rsidRPr="00427501" w:rsidRDefault="003233C1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14:paraId="083572D7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5834F71" w14:textId="45F71F64" w:rsidR="00163428" w:rsidRPr="00427501" w:rsidRDefault="00163428" w:rsidP="00710C4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(387)</w:t>
            </w:r>
          </w:p>
        </w:tc>
      </w:tr>
      <w:tr w:rsidR="00163428" w:rsidRPr="00427501" w14:paraId="0EC63152" w14:textId="77777777" w:rsidTr="3EFF66E2">
        <w:tc>
          <w:tcPr>
            <w:tcW w:w="4410" w:type="dxa"/>
            <w:shd w:val="clear" w:color="auto" w:fill="auto"/>
          </w:tcPr>
          <w:p w14:paraId="10BED4D5" w14:textId="77777777" w:rsidR="00163428" w:rsidRPr="00427501" w:rsidRDefault="00163428" w:rsidP="001634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79EE3" w14:textId="0A391540" w:rsidR="00163428" w:rsidRPr="00427501" w:rsidRDefault="00E12C32" w:rsidP="0016342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972416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02D9E" w14:textId="203A5631" w:rsidR="00163428" w:rsidRPr="00427501" w:rsidRDefault="00163428" w:rsidP="0016342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0F2E722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199C9EE" w14:textId="20D56146" w:rsidR="00163428" w:rsidRPr="00427501" w:rsidRDefault="00CD48AC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19,48</w:t>
            </w:r>
            <w:r w:rsidR="003233C1"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E4B3B6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67CF1785" w14:textId="196B0673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sz w:val="28"/>
                <w:szCs w:val="28"/>
                <w:lang w:val="en-US" w:bidi="th-TH"/>
              </w:rPr>
              <w:t>10,670</w:t>
            </w:r>
          </w:p>
        </w:tc>
      </w:tr>
      <w:tr w:rsidR="00163428" w:rsidRPr="00427501" w14:paraId="4BBB350F" w14:textId="77777777" w:rsidTr="3EFF66E2">
        <w:tc>
          <w:tcPr>
            <w:tcW w:w="4410" w:type="dxa"/>
            <w:shd w:val="clear" w:color="auto" w:fill="auto"/>
          </w:tcPr>
          <w:p w14:paraId="645ECEC2" w14:textId="6F62C7EB" w:rsidR="00163428" w:rsidRPr="00427501" w:rsidRDefault="00163428" w:rsidP="001634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EDC9E" w14:textId="781E35E8" w:rsidR="00163428" w:rsidRPr="00427501" w:rsidRDefault="00CD48AC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567B81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67B81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641B04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4D261B5" w14:textId="77777777" w:rsidR="00163428" w:rsidRPr="00427501" w:rsidRDefault="00163428" w:rsidP="001634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B1B19" w14:textId="7591CBD9" w:rsidR="00163428" w:rsidRPr="00427501" w:rsidRDefault="00163428" w:rsidP="001634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39,833</w:t>
            </w:r>
          </w:p>
        </w:tc>
        <w:tc>
          <w:tcPr>
            <w:tcW w:w="255" w:type="dxa"/>
            <w:shd w:val="clear" w:color="auto" w:fill="auto"/>
          </w:tcPr>
          <w:p w14:paraId="0D4B465B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D459" w14:textId="2AA0065D" w:rsidR="00163428" w:rsidRPr="00427501" w:rsidRDefault="00CD48AC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233C1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233C1"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1B9D1228" w14:textId="77777777" w:rsidR="00163428" w:rsidRPr="00427501" w:rsidRDefault="00163428" w:rsidP="0016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E485E" w14:textId="59D78D6C" w:rsidR="00163428" w:rsidRPr="00427501" w:rsidRDefault="00163428" w:rsidP="001634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32,924</w:t>
            </w:r>
          </w:p>
        </w:tc>
      </w:tr>
    </w:tbl>
    <w:p w14:paraId="1FBFD95E" w14:textId="55D34014" w:rsidR="00076498" w:rsidRPr="00427501" w:rsidRDefault="00076498" w:rsidP="00163428">
      <w:pPr>
        <w:pStyle w:val="block"/>
        <w:spacing w:after="0" w:line="240" w:lineRule="atLeast"/>
        <w:ind w:left="540" w:right="-45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14:paraId="244E1B5B" w14:textId="77777777" w:rsidR="00076498" w:rsidRPr="00427501" w:rsidRDefault="00076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8"/>
          <w:szCs w:val="28"/>
          <w:lang w:bidi="ar-SA"/>
        </w:rPr>
      </w:pPr>
      <w:r w:rsidRPr="00427501">
        <w:rPr>
          <w:rFonts w:ascii="Angsana New" w:eastAsia="MS Mincho" w:hAnsi="Angsana New"/>
          <w:sz w:val="28"/>
          <w:szCs w:val="28"/>
        </w:rPr>
        <w:br w:type="page"/>
      </w:r>
    </w:p>
    <w:p w14:paraId="5E4DB672" w14:textId="401B8DCE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ภาษีเงินได้</w:t>
      </w:r>
    </w:p>
    <w:p w14:paraId="665D247B" w14:textId="77777777" w:rsidR="00DB12B7" w:rsidRPr="00427501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="Angsana New" w:eastAsia="MS Mincho" w:hAnsi="Angsana New"/>
          <w:sz w:val="24"/>
          <w:szCs w:val="22"/>
          <w:lang w:val="en-US"/>
        </w:rPr>
      </w:pPr>
    </w:p>
    <w:p w14:paraId="1E4D6032" w14:textId="5CF79BA4" w:rsidR="00DB12B7" w:rsidRPr="00427501" w:rsidRDefault="00DB12B7" w:rsidP="00DB12B7">
      <w:pPr>
        <w:spacing w:line="240" w:lineRule="auto"/>
        <w:ind w:left="540" w:right="-90"/>
        <w:jc w:val="thaiDistribute"/>
        <w:rPr>
          <w:rFonts w:ascii="Angsana New" w:hAnsi="Angsana New"/>
          <w:spacing w:val="-2"/>
          <w:sz w:val="28"/>
          <w:szCs w:val="28"/>
        </w:rPr>
      </w:pPr>
      <w:r w:rsidRPr="00427501">
        <w:rPr>
          <w:rFonts w:ascii="Angsana New" w:hAnsi="Angsana New" w:hint="cs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427501">
        <w:rPr>
          <w:rFonts w:ascii="Angsana New" w:hAnsi="Angsana New" w:hint="cs"/>
          <w:sz w:val="28"/>
          <w:szCs w:val="28"/>
          <w:cs/>
        </w:rPr>
        <w:t>นื่องเป็นระยะเวลา</w:t>
      </w:r>
      <w:r w:rsidR="00105923" w:rsidRPr="00427501">
        <w:rPr>
          <w:rFonts w:ascii="Angsana New" w:hAnsi="Angsana New" w:hint="cs"/>
          <w:sz w:val="28"/>
          <w:szCs w:val="28"/>
          <w:cs/>
        </w:rPr>
        <w:t>สาม</w:t>
      </w:r>
      <w:r w:rsidRPr="00427501">
        <w:rPr>
          <w:rFonts w:ascii="Angsana New" w:hAnsi="Angsana New" w:hint="cs"/>
          <w:sz w:val="28"/>
          <w:szCs w:val="28"/>
          <w:cs/>
        </w:rPr>
        <w:t>เดือนสิ้นสุ</w:t>
      </w:r>
      <w:r w:rsidRPr="00427501">
        <w:rPr>
          <w:rFonts w:ascii="Angsana New" w:hAnsi="Angsana New" w:hint="cs"/>
          <w:spacing w:val="-2"/>
          <w:sz w:val="28"/>
          <w:szCs w:val="28"/>
          <w:cs/>
        </w:rPr>
        <w:t>ดวันที่</w:t>
      </w:r>
      <w:r w:rsidRPr="00427501">
        <w:rPr>
          <w:rFonts w:ascii="Angsana New" w:hAnsi="Angsana New"/>
          <w:spacing w:val="-2"/>
          <w:sz w:val="28"/>
          <w:szCs w:val="28"/>
        </w:rPr>
        <w:br/>
      </w:r>
      <w:r w:rsidR="00163428" w:rsidRPr="00427501">
        <w:rPr>
          <w:rFonts w:ascii="Angsana New" w:hAnsi="Angsana New"/>
          <w:spacing w:val="-2"/>
          <w:sz w:val="28"/>
          <w:szCs w:val="28"/>
        </w:rPr>
        <w:t xml:space="preserve">31 </w:t>
      </w:r>
      <w:r w:rsidR="00163428" w:rsidRPr="00427501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163428" w:rsidRPr="00427501">
        <w:rPr>
          <w:rFonts w:ascii="Angsana New" w:hAnsi="Angsana New"/>
          <w:spacing w:val="-2"/>
          <w:sz w:val="28"/>
          <w:szCs w:val="28"/>
        </w:rPr>
        <w:t>2565</w:t>
      </w:r>
      <w:r w:rsidRPr="00427501">
        <w:rPr>
          <w:rFonts w:ascii="Angsana New" w:hAnsi="Angsana New" w:hint="cs"/>
          <w:spacing w:val="-2"/>
          <w:sz w:val="28"/>
          <w:szCs w:val="28"/>
          <w:cs/>
        </w:rPr>
        <w:t xml:space="preserve"> คือร้อยละ</w:t>
      </w:r>
      <w:r w:rsidRPr="00427501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D40C00" w:rsidRPr="00427501">
        <w:rPr>
          <w:rFonts w:ascii="Angsana New" w:hAnsi="Angsana New"/>
          <w:spacing w:val="-2"/>
          <w:sz w:val="28"/>
          <w:szCs w:val="28"/>
        </w:rPr>
        <w:t>15.</w:t>
      </w:r>
      <w:r w:rsidR="00D14036" w:rsidRPr="00427501">
        <w:rPr>
          <w:rFonts w:ascii="Angsana New" w:hAnsi="Angsana New"/>
          <w:spacing w:val="-2"/>
          <w:sz w:val="28"/>
          <w:szCs w:val="28"/>
        </w:rPr>
        <w:t>14</w:t>
      </w:r>
      <w:r w:rsidR="00D40C00" w:rsidRPr="00427501">
        <w:rPr>
          <w:rFonts w:ascii="Angsana New" w:hAnsi="Angsana New"/>
          <w:spacing w:val="-2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2"/>
          <w:sz w:val="28"/>
          <w:szCs w:val="28"/>
          <w:cs/>
        </w:rPr>
        <w:t xml:space="preserve">และร้อยละ </w:t>
      </w:r>
      <w:r w:rsidR="00CD48AC" w:rsidRPr="00427501">
        <w:rPr>
          <w:rFonts w:ascii="Angsana New" w:hAnsi="Angsana New"/>
          <w:spacing w:val="-2"/>
          <w:sz w:val="28"/>
          <w:szCs w:val="28"/>
        </w:rPr>
        <w:t>4.</w:t>
      </w:r>
      <w:r w:rsidR="00055FA7" w:rsidRPr="00427501">
        <w:rPr>
          <w:rFonts w:ascii="Angsana New" w:hAnsi="Angsana New"/>
          <w:spacing w:val="-2"/>
          <w:sz w:val="28"/>
          <w:szCs w:val="28"/>
        </w:rPr>
        <w:t>79</w:t>
      </w:r>
      <w:r w:rsidR="00B32026" w:rsidRPr="00427501">
        <w:rPr>
          <w:rFonts w:ascii="Angsana New" w:hAnsi="Angsana New"/>
          <w:spacing w:val="-2"/>
          <w:sz w:val="28"/>
          <w:szCs w:val="28"/>
        </w:rPr>
        <w:t xml:space="preserve"> </w:t>
      </w:r>
      <w:r w:rsidR="00B32026" w:rsidRPr="00427501">
        <w:rPr>
          <w:rFonts w:ascii="Angsana New" w:hAnsi="Angsana New" w:hint="cs"/>
          <w:spacing w:val="-2"/>
          <w:sz w:val="28"/>
          <w:szCs w:val="28"/>
          <w:cs/>
        </w:rPr>
        <w:t>ตามลำดับ</w:t>
      </w:r>
      <w:r w:rsidRPr="00427501">
        <w:rPr>
          <w:rFonts w:ascii="Angsana New" w:hAnsi="Angsana New"/>
          <w:spacing w:val="-2"/>
          <w:sz w:val="28"/>
          <w:szCs w:val="28"/>
        </w:rPr>
        <w:t xml:space="preserve"> 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>(256</w:t>
      </w:r>
      <w:r w:rsidR="00163428" w:rsidRPr="00427501">
        <w:rPr>
          <w:rFonts w:ascii="Angsana New" w:hAnsi="Angsana New"/>
          <w:i/>
          <w:iCs/>
          <w:spacing w:val="-2"/>
          <w:sz w:val="28"/>
          <w:szCs w:val="28"/>
        </w:rPr>
        <w:t>4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 xml:space="preserve">: </w:t>
      </w:r>
      <w:r w:rsidRPr="00427501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ร้อยละ 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>17.</w:t>
      </w:r>
      <w:r w:rsidR="00105923" w:rsidRPr="00427501">
        <w:rPr>
          <w:rFonts w:ascii="Angsana New" w:hAnsi="Angsana New"/>
          <w:i/>
          <w:iCs/>
          <w:spacing w:val="-2"/>
          <w:sz w:val="28"/>
          <w:szCs w:val="28"/>
        </w:rPr>
        <w:t>84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Pr="00427501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และร้อยละ 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>1</w:t>
      </w:r>
      <w:r w:rsidR="00105923" w:rsidRPr="00427501">
        <w:rPr>
          <w:rFonts w:ascii="Angsana New" w:hAnsi="Angsana New"/>
          <w:i/>
          <w:iCs/>
          <w:spacing w:val="-2"/>
          <w:sz w:val="28"/>
          <w:szCs w:val="28"/>
        </w:rPr>
        <w:t>4.01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Pr="00427501">
        <w:rPr>
          <w:rFonts w:ascii="Angsana New" w:hAnsi="Angsana New" w:hint="cs"/>
          <w:i/>
          <w:iCs/>
          <w:spacing w:val="-2"/>
          <w:sz w:val="28"/>
          <w:szCs w:val="28"/>
          <w:cs/>
        </w:rPr>
        <w:t>ตามลำดับ</w:t>
      </w:r>
      <w:r w:rsidRPr="00427501">
        <w:rPr>
          <w:rFonts w:ascii="Angsana New" w:hAnsi="Angsana New"/>
          <w:i/>
          <w:iCs/>
          <w:spacing w:val="-2"/>
          <w:sz w:val="28"/>
          <w:szCs w:val="28"/>
        </w:rPr>
        <w:t>)</w:t>
      </w:r>
      <w:r w:rsidRPr="00427501">
        <w:rPr>
          <w:rFonts w:ascii="Angsana New" w:hAnsi="Angsana New"/>
          <w:spacing w:val="-2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427501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427501" w:rsidRDefault="004A4F2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</w:p>
    <w:p w14:paraId="7F5564B9" w14:textId="0E1703BF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US"/>
        </w:rPr>
        <w:t>กำไรต่อ</w:t>
      </w:r>
      <w:r w:rsidRPr="00427501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หุ้นขั้น</w:t>
      </w:r>
      <w:r w:rsidRPr="00427501">
        <w:rPr>
          <w:rFonts w:ascii="Angsana New" w:eastAsia="MS Mincho" w:hAnsi="Angsana New"/>
          <w:sz w:val="28"/>
          <w:szCs w:val="28"/>
          <w:cs/>
          <w:lang w:val="en-US"/>
        </w:rPr>
        <w:t>พื้นฐาน</w:t>
      </w:r>
    </w:p>
    <w:p w14:paraId="0A061428" w14:textId="77777777" w:rsidR="00DB12B7" w:rsidRPr="00427501" w:rsidRDefault="00DB12B7" w:rsidP="00DB12B7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263FFB41" w14:textId="5642E221" w:rsidR="00DB12B7" w:rsidRPr="00427501" w:rsidRDefault="00DB12B7" w:rsidP="00DB12B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</w:t>
      </w:r>
      <w:r w:rsidRPr="00427501">
        <w:rPr>
          <w:rFonts w:asciiTheme="majorBidi" w:hAnsiTheme="majorBidi" w:hint="cs"/>
          <w:sz w:val="28"/>
          <w:szCs w:val="28"/>
          <w:cs/>
        </w:rPr>
        <w:t>สำหรับงวดสามเดือนสิ้นสุดวันที่</w:t>
      </w:r>
      <w:r w:rsidRPr="00427501">
        <w:rPr>
          <w:rFonts w:asciiTheme="majorBidi" w:hAnsiTheme="majorBidi"/>
          <w:sz w:val="28"/>
          <w:szCs w:val="28"/>
          <w:cs/>
        </w:rPr>
        <w:t xml:space="preserve"> </w:t>
      </w:r>
      <w:r w:rsidR="00163428" w:rsidRPr="00427501">
        <w:rPr>
          <w:rFonts w:ascii="Angsana New" w:hAnsi="Angsana New"/>
          <w:bCs/>
          <w:sz w:val="28"/>
          <w:szCs w:val="28"/>
        </w:rPr>
        <w:t xml:space="preserve">31 </w:t>
      </w:r>
      <w:r w:rsidR="00163428" w:rsidRPr="00427501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163428" w:rsidRPr="00427501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163428" w:rsidRPr="00427501">
        <w:rPr>
          <w:rFonts w:ascii="Angsana New" w:hAnsi="Angsana New"/>
          <w:bCs/>
          <w:sz w:val="28"/>
          <w:szCs w:val="28"/>
        </w:rPr>
        <w:t xml:space="preserve">2565 </w:t>
      </w:r>
      <w:r w:rsidR="00163428" w:rsidRPr="00427501">
        <w:rPr>
          <w:rFonts w:ascii="Angsana New" w:hAnsi="Angsana New" w:hint="cs"/>
          <w:b/>
          <w:sz w:val="28"/>
          <w:szCs w:val="28"/>
          <w:cs/>
        </w:rPr>
        <w:t>แล</w:t>
      </w:r>
      <w:r w:rsidR="00163428" w:rsidRPr="00427501">
        <w:rPr>
          <w:rFonts w:ascii="Angsana New" w:hAnsi="Angsana New" w:hint="cs"/>
          <w:bCs/>
          <w:sz w:val="28"/>
          <w:szCs w:val="28"/>
          <w:cs/>
        </w:rPr>
        <w:t xml:space="preserve">ะ </w:t>
      </w:r>
      <w:r w:rsidR="00163428" w:rsidRPr="00427501">
        <w:rPr>
          <w:rFonts w:ascii="Angsana New" w:hAnsi="Angsana New"/>
          <w:bCs/>
          <w:sz w:val="28"/>
          <w:szCs w:val="28"/>
        </w:rPr>
        <w:t>2564</w:t>
      </w:r>
      <w:r w:rsidRPr="00427501">
        <w:rPr>
          <w:rFonts w:asciiTheme="majorBidi" w:hAnsiTheme="majorBidi"/>
          <w:sz w:val="28"/>
          <w:szCs w:val="28"/>
          <w:cs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คำนวณจากกำไรสำหรับ</w:t>
      </w:r>
      <w:r w:rsidRPr="00427501">
        <w:rPr>
          <w:rFonts w:asciiTheme="majorBidi" w:hAnsiTheme="majorBidi" w:hint="cs"/>
          <w:sz w:val="28"/>
          <w:szCs w:val="28"/>
          <w:cs/>
        </w:rPr>
        <w:t>งวด</w:t>
      </w:r>
      <w:r w:rsidRPr="00427501">
        <w:rPr>
          <w:rFonts w:asciiTheme="majorBidi" w:hAnsiTheme="majorBidi" w:cstheme="majorBidi"/>
          <w:sz w:val="28"/>
          <w:szCs w:val="28"/>
          <w:cs/>
        </w:rPr>
        <w:t>ที่เป็นส่วนของผู้ถือหุ้นสามัญของบริษัทและ</w:t>
      </w:r>
      <w:r w:rsidRPr="00427501">
        <w:rPr>
          <w:rFonts w:ascii="Angsana New" w:hAnsi="Angsana New"/>
          <w:sz w:val="28"/>
          <w:szCs w:val="28"/>
          <w:cs/>
        </w:rPr>
        <w:t>จำนวนหุ้นสามัญที่ออกจำหน่ายแล้วระหว่าง</w:t>
      </w:r>
      <w:r w:rsidRPr="00427501">
        <w:rPr>
          <w:rFonts w:asciiTheme="majorBidi" w:hAnsiTheme="majorBidi" w:hint="cs"/>
          <w:sz w:val="28"/>
          <w:szCs w:val="28"/>
          <w:cs/>
        </w:rPr>
        <w:t>งวด</w:t>
      </w:r>
      <w:r w:rsidRPr="00427501">
        <w:rPr>
          <w:rFonts w:ascii="Angsana New" w:hAnsi="Angsana New"/>
          <w:sz w:val="28"/>
          <w:szCs w:val="28"/>
          <w:cs/>
        </w:rPr>
        <w:t>โดยแสดงการคำนวณดังนี้</w:t>
      </w:r>
      <w:r w:rsidRPr="00427501">
        <w:rPr>
          <w:rFonts w:ascii="Angsana New" w:hAnsi="Angsana New"/>
          <w:sz w:val="28"/>
          <w:szCs w:val="28"/>
        </w:rPr>
        <w:t xml:space="preserve"> </w:t>
      </w:r>
    </w:p>
    <w:p w14:paraId="7F96B358" w14:textId="77777777" w:rsidR="00DB12B7" w:rsidRPr="00427501" w:rsidRDefault="00DB12B7" w:rsidP="00DB12B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42"/>
        <w:gridCol w:w="307"/>
        <w:gridCol w:w="1041"/>
        <w:gridCol w:w="236"/>
        <w:gridCol w:w="1044"/>
        <w:gridCol w:w="291"/>
        <w:gridCol w:w="1059"/>
        <w:gridCol w:w="291"/>
        <w:gridCol w:w="1005"/>
      </w:tblGrid>
      <w:tr w:rsidR="00DB12B7" w:rsidRPr="00427501" w14:paraId="1A04198F" w14:textId="77777777" w:rsidTr="00DB12B7">
        <w:tc>
          <w:tcPr>
            <w:tcW w:w="3942" w:type="dxa"/>
            <w:shd w:val="clear" w:color="auto" w:fill="auto"/>
          </w:tcPr>
          <w:p w14:paraId="536B22CA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502287E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57C4B808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30D4E23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71F6897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427501" w14:paraId="232A332B" w14:textId="77777777" w:rsidTr="00191097">
        <w:tc>
          <w:tcPr>
            <w:tcW w:w="3942" w:type="dxa"/>
            <w:shd w:val="clear" w:color="auto" w:fill="auto"/>
          </w:tcPr>
          <w:p w14:paraId="2A554483" w14:textId="7AC05874" w:rsidR="00DB12B7" w:rsidRPr="00427501" w:rsidRDefault="00DB12B7" w:rsidP="00DB12B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191097"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91097"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307" w:type="dxa"/>
            <w:shd w:val="clear" w:color="auto" w:fill="auto"/>
          </w:tcPr>
          <w:p w14:paraId="24322CF5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F384E7" w14:textId="3B8D685D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191097" w:rsidRPr="004275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03E59D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309C20F" w14:textId="2AB8B900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191097" w:rsidRPr="004275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14:paraId="7866865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03C05EE" w14:textId="1DD2326E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191097" w:rsidRPr="004275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69BC44F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6AE98D6" w14:textId="4828113C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256</w:t>
            </w:r>
            <w:r w:rsidR="00191097" w:rsidRPr="0042750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B12B7" w:rsidRPr="00427501" w14:paraId="65279B4B" w14:textId="77777777" w:rsidTr="00DB12B7">
        <w:tc>
          <w:tcPr>
            <w:tcW w:w="3942" w:type="dxa"/>
            <w:shd w:val="clear" w:color="auto" w:fill="auto"/>
          </w:tcPr>
          <w:p w14:paraId="24F9C1FA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1C9366FE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7"/>
            <w:shd w:val="clear" w:color="auto" w:fill="auto"/>
          </w:tcPr>
          <w:p w14:paraId="5DE2E99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75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275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4275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4275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4275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B12B7" w:rsidRPr="00427501" w14:paraId="730B8765" w14:textId="77777777" w:rsidTr="00191097">
        <w:tc>
          <w:tcPr>
            <w:tcW w:w="3942" w:type="dxa"/>
            <w:shd w:val="clear" w:color="auto" w:fill="auto"/>
          </w:tcPr>
          <w:p w14:paraId="3B7D85DB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7" w:type="dxa"/>
            <w:shd w:val="clear" w:color="auto" w:fill="auto"/>
          </w:tcPr>
          <w:p w14:paraId="5984F4D4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CB153C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E84001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DEC351C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69BE6FB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9D0220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0B67E59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419F653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382D" w:rsidRPr="00427501" w14:paraId="207AA0F1" w14:textId="77777777" w:rsidTr="00C50885">
        <w:tc>
          <w:tcPr>
            <w:tcW w:w="3942" w:type="dxa"/>
            <w:shd w:val="clear" w:color="auto" w:fill="auto"/>
          </w:tcPr>
          <w:p w14:paraId="1C562534" w14:textId="77777777" w:rsidR="00A7382D" w:rsidRPr="00427501" w:rsidRDefault="00A7382D" w:rsidP="00A738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7" w:type="dxa"/>
            <w:shd w:val="clear" w:color="auto" w:fill="auto"/>
          </w:tcPr>
          <w:p w14:paraId="2FDE0AF1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4568B3A" w14:textId="048E3736" w:rsidR="00A7382D" w:rsidRPr="00427501" w:rsidRDefault="00CD48AC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55FA7"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5,125</w:t>
            </w:r>
          </w:p>
        </w:tc>
        <w:tc>
          <w:tcPr>
            <w:tcW w:w="236" w:type="dxa"/>
            <w:shd w:val="clear" w:color="auto" w:fill="auto"/>
          </w:tcPr>
          <w:p w14:paraId="37281B72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18B1A322" w14:textId="3920DC25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28,312</w:t>
            </w:r>
          </w:p>
        </w:tc>
        <w:tc>
          <w:tcPr>
            <w:tcW w:w="291" w:type="dxa"/>
            <w:shd w:val="clear" w:color="auto" w:fill="auto"/>
          </w:tcPr>
          <w:p w14:paraId="71CC0419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3AC62E7D" w14:textId="106B5D3C" w:rsidR="00A7382D" w:rsidRPr="00427501" w:rsidRDefault="00CD48AC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55FA7"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55FA7"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125</w:t>
            </w:r>
          </w:p>
        </w:tc>
        <w:tc>
          <w:tcPr>
            <w:tcW w:w="291" w:type="dxa"/>
            <w:shd w:val="clear" w:color="auto" w:fill="auto"/>
          </w:tcPr>
          <w:p w14:paraId="5FF2518B" w14:textId="77777777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6E2F1D0E" w14:textId="6DAF6779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28,312</w:t>
            </w:r>
          </w:p>
        </w:tc>
      </w:tr>
      <w:tr w:rsidR="00A7382D" w:rsidRPr="00427501" w14:paraId="51183F8C" w14:textId="77777777" w:rsidTr="00C50885">
        <w:tc>
          <w:tcPr>
            <w:tcW w:w="3942" w:type="dxa"/>
            <w:shd w:val="clear" w:color="auto" w:fill="auto"/>
          </w:tcPr>
          <w:p w14:paraId="5A530298" w14:textId="77777777" w:rsidR="00A7382D" w:rsidRPr="00427501" w:rsidRDefault="00A7382D" w:rsidP="00A738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307" w:type="dxa"/>
            <w:shd w:val="clear" w:color="auto" w:fill="auto"/>
          </w:tcPr>
          <w:p w14:paraId="3D975ECE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1CD9A7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D6CD2F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2F8A651C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6B559F43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ECBC11A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79BBF4B5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AA7C408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382D" w:rsidRPr="00427501" w14:paraId="62EA42E0" w14:textId="77777777" w:rsidTr="00191097">
        <w:tc>
          <w:tcPr>
            <w:tcW w:w="3942" w:type="dxa"/>
            <w:shd w:val="clear" w:color="auto" w:fill="auto"/>
          </w:tcPr>
          <w:p w14:paraId="2A4AB321" w14:textId="77777777" w:rsidR="00A7382D" w:rsidRPr="00427501" w:rsidRDefault="00A7382D" w:rsidP="00A738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275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307" w:type="dxa"/>
            <w:shd w:val="clear" w:color="auto" w:fill="auto"/>
          </w:tcPr>
          <w:p w14:paraId="0EC6C797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AE3B415" w14:textId="0D858185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36" w:type="dxa"/>
            <w:shd w:val="clear" w:color="auto" w:fill="auto"/>
          </w:tcPr>
          <w:p w14:paraId="0C808DBB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3AC9FB67" w14:textId="66AFA177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291" w:type="dxa"/>
            <w:shd w:val="clear" w:color="auto" w:fill="auto"/>
          </w:tcPr>
          <w:p w14:paraId="71BE684B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30B40932" w14:textId="5655EBBD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05D19810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54C34992" w14:textId="6E3D28F6" w:rsidR="00A7382D" w:rsidRPr="00427501" w:rsidRDefault="00A7382D" w:rsidP="00A7382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300,000</w:t>
            </w:r>
          </w:p>
        </w:tc>
      </w:tr>
      <w:tr w:rsidR="00A7382D" w:rsidRPr="00427501" w14:paraId="49861230" w14:textId="77777777" w:rsidTr="00FE59AF">
        <w:trPr>
          <w:trHeight w:val="134"/>
        </w:trPr>
        <w:tc>
          <w:tcPr>
            <w:tcW w:w="3942" w:type="dxa"/>
            <w:shd w:val="clear" w:color="auto" w:fill="auto"/>
          </w:tcPr>
          <w:p w14:paraId="183B26DE" w14:textId="77777777" w:rsidR="00A7382D" w:rsidRPr="00427501" w:rsidRDefault="00A7382D" w:rsidP="00A738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7" w:type="dxa"/>
            <w:shd w:val="clear" w:color="auto" w:fill="auto"/>
          </w:tcPr>
          <w:p w14:paraId="304ED99B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5BFEE9AC" w14:textId="55C67F17" w:rsidR="00A7382D" w:rsidRPr="00427501" w:rsidRDefault="00A7382D" w:rsidP="00A7382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0.08</w:t>
            </w:r>
          </w:p>
        </w:tc>
        <w:tc>
          <w:tcPr>
            <w:tcW w:w="236" w:type="dxa"/>
            <w:shd w:val="clear" w:color="auto" w:fill="auto"/>
          </w:tcPr>
          <w:p w14:paraId="5D574792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78618EF1" w14:textId="7AD23AC1" w:rsidR="00A7382D" w:rsidRPr="00427501" w:rsidRDefault="00A7382D" w:rsidP="00A7382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0.09</w:t>
            </w:r>
          </w:p>
        </w:tc>
        <w:tc>
          <w:tcPr>
            <w:tcW w:w="291" w:type="dxa"/>
            <w:shd w:val="clear" w:color="auto" w:fill="auto"/>
          </w:tcPr>
          <w:p w14:paraId="51B5AAC3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4164D461" w14:textId="28E07A08" w:rsidR="00A7382D" w:rsidRPr="00427501" w:rsidRDefault="00A7382D" w:rsidP="00A7382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0.08</w:t>
            </w:r>
          </w:p>
        </w:tc>
        <w:tc>
          <w:tcPr>
            <w:tcW w:w="291" w:type="dxa"/>
            <w:shd w:val="clear" w:color="auto" w:fill="auto"/>
          </w:tcPr>
          <w:p w14:paraId="54346966" w14:textId="77777777" w:rsidR="00A7382D" w:rsidRPr="00427501" w:rsidRDefault="00A7382D" w:rsidP="00A7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9BC57ED" w14:textId="53DE46C5" w:rsidR="00A7382D" w:rsidRPr="00427501" w:rsidRDefault="00A7382D" w:rsidP="00A7382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0.09</w:t>
            </w:r>
          </w:p>
        </w:tc>
      </w:tr>
    </w:tbl>
    <w:p w14:paraId="1D7CB63C" w14:textId="77777777" w:rsidR="004A4F2B" w:rsidRPr="00427501" w:rsidRDefault="004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0CF39127" w14:textId="6A6910A1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14:paraId="77143A84" w14:textId="77777777" w:rsidR="00DB12B7" w:rsidRPr="00427501" w:rsidRDefault="00DB12B7" w:rsidP="00DB12B7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eastAsia="x-none"/>
        </w:rPr>
      </w:pPr>
    </w:p>
    <w:p w14:paraId="5E15C061" w14:textId="77777777" w:rsidR="00DB12B7" w:rsidRPr="00427501" w:rsidRDefault="00DB12B7" w:rsidP="00DB12B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42750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03822EC5" w14:textId="77777777" w:rsidR="00DB12B7" w:rsidRPr="00427501" w:rsidRDefault="00DB12B7" w:rsidP="00DB12B7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376233A4" w14:textId="739CF046" w:rsidR="00B4499C" w:rsidRPr="00427501" w:rsidRDefault="00DB12B7" w:rsidP="00B4499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427501">
        <w:rPr>
          <w:rFonts w:ascii="Angsana New" w:hAnsi="Angsana New" w:hint="cs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427501">
        <w:rPr>
          <w:rFonts w:ascii="Angsana New" w:hAnsi="Angsana New" w:hint="cs"/>
          <w:spacing w:val="-6"/>
          <w:sz w:val="28"/>
          <w:szCs w:val="28"/>
          <w:cs/>
          <w:lang w:bidi="th-TH"/>
        </w:rPr>
        <w:t>ที่มีสาระสำคัญ</w:t>
      </w:r>
      <w:r w:rsidRPr="0042750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6943A35F" w14:textId="6C4B02D6" w:rsidR="00076498" w:rsidRPr="00427501" w:rsidRDefault="00076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lang w:val="en-GB"/>
        </w:rPr>
      </w:pPr>
      <w:r w:rsidRPr="00427501">
        <w:rPr>
          <w:rFonts w:ascii="Angsana New" w:hAnsi="Angsana New"/>
          <w:spacing w:val="-6"/>
          <w:sz w:val="28"/>
          <w:szCs w:val="28"/>
        </w:rPr>
        <w:br w:type="page"/>
      </w:r>
    </w:p>
    <w:p w14:paraId="30333B97" w14:textId="1A9501CC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GB"/>
        </w:rPr>
        <w:lastRenderedPageBreak/>
        <w:t>สัญญา</w:t>
      </w:r>
      <w:r w:rsidRPr="00427501">
        <w:rPr>
          <w:rFonts w:ascii="Angsana New" w:eastAsia="MS Mincho" w:hAnsi="Angsana New" w:hint="cs"/>
          <w:sz w:val="28"/>
          <w:szCs w:val="28"/>
          <w:cs/>
          <w:lang w:val="en-US"/>
        </w:rPr>
        <w:t>เกี่ยวกับการซื้อธุรกิจ</w:t>
      </w:r>
    </w:p>
    <w:p w14:paraId="3881E400" w14:textId="77777777" w:rsidR="00DB12B7" w:rsidRPr="00427501" w:rsidRDefault="00DB12B7" w:rsidP="00DB12B7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6A14AD2A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427501">
        <w:rPr>
          <w:rFonts w:ascii="Angsana New" w:hAnsi="Angsana New" w:hint="cs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580CAA" w14:textId="5E97BB5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IT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427501">
        <w:rPr>
          <w:rFonts w:ascii="Angsana New" w:hAnsi="Angsana New"/>
          <w:spacing w:val="-4"/>
          <w:sz w:val="28"/>
          <w:szCs w:val="28"/>
        </w:rPr>
        <w:br/>
      </w:r>
      <w:r w:rsidRPr="00427501">
        <w:rPr>
          <w:rFonts w:ascii="Angsana New" w:hAnsi="Angsana New" w:hint="cs"/>
          <w:spacing w:val="-4"/>
          <w:sz w:val="28"/>
          <w:szCs w:val="28"/>
        </w:rPr>
        <w:t>23</w:t>
      </w:r>
      <w:r w:rsidRPr="00427501">
        <w:rPr>
          <w:rFonts w:ascii="Angsana New" w:hAnsi="Angsana New"/>
          <w:spacing w:val="-4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427501">
        <w:rPr>
          <w:rFonts w:ascii="Angsana New" w:hAnsi="Angsana New" w:hint="cs"/>
          <w:spacing w:val="-4"/>
          <w:sz w:val="28"/>
          <w:szCs w:val="28"/>
        </w:rPr>
        <w:t>2559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 Business Transfer Agreement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Service Level Agreement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>บริษัท วีเอสที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 1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2559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31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427501">
        <w:rPr>
          <w:rFonts w:ascii="Angsana New" w:hAnsi="Angsana New" w:hint="cs"/>
          <w:spacing w:val="-4"/>
          <w:sz w:val="28"/>
          <w:szCs w:val="28"/>
        </w:rPr>
        <w:t>2566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4EEAC6F9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E029E8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28"/>
          <w:szCs w:val="28"/>
        </w:rPr>
      </w:pP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ในเดือนสิงหาคม </w:t>
      </w:r>
      <w:r w:rsidRPr="00427501">
        <w:rPr>
          <w:rFonts w:ascii="Angsana New" w:hAnsi="Angsana New" w:hint="cs"/>
          <w:spacing w:val="-4"/>
          <w:sz w:val="28"/>
          <w:szCs w:val="28"/>
        </w:rPr>
        <w:t xml:space="preserve">2560 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427501">
        <w:rPr>
          <w:rFonts w:ascii="Angsana New" w:hAnsi="Angsana New" w:hint="cs"/>
          <w:spacing w:val="-4"/>
          <w:sz w:val="28"/>
          <w:szCs w:val="28"/>
        </w:rPr>
        <w:t>Business Transfer Agreement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 ลงวันที่ </w:t>
      </w:r>
      <w:r w:rsidRPr="00427501">
        <w:rPr>
          <w:rFonts w:ascii="Angsana New" w:hAnsi="Angsana New" w:hint="cs"/>
          <w:spacing w:val="-4"/>
          <w:sz w:val="28"/>
          <w:szCs w:val="28"/>
        </w:rPr>
        <w:t>23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 สิงหาคม </w:t>
      </w:r>
      <w:r w:rsidRPr="00427501">
        <w:rPr>
          <w:rFonts w:ascii="Angsana New" w:hAnsi="Angsana New" w:hint="cs"/>
          <w:spacing w:val="-4"/>
          <w:sz w:val="28"/>
          <w:szCs w:val="28"/>
        </w:rPr>
        <w:t>2559</w:t>
      </w:r>
      <w:r w:rsidRPr="00427501">
        <w:rPr>
          <w:rFonts w:ascii="Angsana New" w:hAnsi="Angsana New" w:hint="cs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5775D5CB" w14:textId="77777777" w:rsidR="00967485" w:rsidRPr="00427501" w:rsidRDefault="00967485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260EF0DA" w14:textId="04AC0CDB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427501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14:paraId="263AB4BD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35346C76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427501">
        <w:rPr>
          <w:rFonts w:ascii="Angsana New" w:hAnsi="Angsana New" w:hint="cs"/>
          <w:spacing w:val="-6"/>
          <w:sz w:val="28"/>
          <w:szCs w:val="28"/>
        </w:rPr>
        <w:t xml:space="preserve">Service Level Agreement 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42750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>(ประเทศไทย) จำกัด</w:t>
      </w:r>
      <w:r w:rsidRPr="00427501">
        <w:rPr>
          <w:rFonts w:ascii="Angsana New" w:hAnsi="Angsana New"/>
          <w:spacing w:val="-6"/>
          <w:sz w:val="28"/>
          <w:szCs w:val="28"/>
        </w:rPr>
        <w:br/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>โดยให้สิทธิ</w:t>
      </w:r>
      <w:r w:rsidRPr="0042750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427501">
        <w:rPr>
          <w:rFonts w:ascii="Angsana New" w:hAnsi="Angsana New" w:hint="cs"/>
          <w:spacing w:val="-6"/>
          <w:sz w:val="28"/>
          <w:szCs w:val="28"/>
        </w:rPr>
        <w:t xml:space="preserve">1 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มกราคม </w:t>
      </w:r>
      <w:r w:rsidRPr="00427501">
        <w:rPr>
          <w:rFonts w:ascii="Angsana New" w:hAnsi="Angsana New" w:hint="cs"/>
          <w:spacing w:val="-6"/>
          <w:sz w:val="28"/>
          <w:szCs w:val="28"/>
        </w:rPr>
        <w:t>256</w:t>
      </w:r>
      <w:r w:rsidRPr="00427501">
        <w:rPr>
          <w:rFonts w:ascii="Angsana New" w:hAnsi="Angsana New"/>
          <w:spacing w:val="-6"/>
          <w:sz w:val="28"/>
          <w:szCs w:val="28"/>
        </w:rPr>
        <w:t>3</w:t>
      </w:r>
      <w:r w:rsidRPr="00427501">
        <w:rPr>
          <w:rFonts w:ascii="Angsana New" w:hAnsi="Angsana New"/>
          <w:spacing w:val="-6"/>
          <w:sz w:val="28"/>
          <w:szCs w:val="28"/>
        </w:rPr>
        <w:br/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 </w:t>
      </w:r>
      <w:r w:rsidRPr="00427501">
        <w:rPr>
          <w:rFonts w:ascii="Angsana New" w:hAnsi="Angsana New" w:hint="cs"/>
          <w:spacing w:val="-6"/>
          <w:sz w:val="28"/>
          <w:szCs w:val="28"/>
        </w:rPr>
        <w:t xml:space="preserve">31 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427501">
        <w:rPr>
          <w:rFonts w:ascii="Angsana New" w:hAnsi="Angsana New" w:hint="cs"/>
          <w:spacing w:val="-6"/>
          <w:sz w:val="28"/>
          <w:szCs w:val="28"/>
        </w:rPr>
        <w:t>256</w:t>
      </w:r>
      <w:r w:rsidRPr="00427501">
        <w:rPr>
          <w:rFonts w:ascii="Angsana New" w:hAnsi="Angsana New"/>
          <w:spacing w:val="-6"/>
          <w:sz w:val="28"/>
          <w:szCs w:val="28"/>
        </w:rPr>
        <w:t>5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bookmarkEnd w:id="1"/>
    <w:p w14:paraId="3731AE61" w14:textId="77777777" w:rsidR="00DB12B7" w:rsidRPr="00427501" w:rsidRDefault="00DB12B7" w:rsidP="00DB12B7">
      <w:pPr>
        <w:pStyle w:val="BodyText2"/>
        <w:tabs>
          <w:tab w:val="left" w:pos="990"/>
        </w:tabs>
        <w:ind w:left="540"/>
        <w:jc w:val="thaiDistribute"/>
        <w:rPr>
          <w:i/>
          <w:iCs/>
          <w:sz w:val="24"/>
          <w:szCs w:val="24"/>
        </w:rPr>
      </w:pPr>
    </w:p>
    <w:p w14:paraId="07FB8BF8" w14:textId="77777777" w:rsidR="00DB12B7" w:rsidRPr="00427501" w:rsidRDefault="00DB12B7" w:rsidP="00DB12B7">
      <w:pPr>
        <w:pStyle w:val="BodyText2"/>
        <w:tabs>
          <w:tab w:val="left" w:pos="990"/>
        </w:tabs>
        <w:ind w:left="540"/>
        <w:jc w:val="thaiDistribute"/>
        <w:rPr>
          <w:i/>
          <w:iCs/>
          <w:sz w:val="28"/>
          <w:szCs w:val="28"/>
          <w:cs/>
          <w:lang w:val="en-US"/>
        </w:rPr>
      </w:pPr>
      <w:r w:rsidRPr="00427501">
        <w:rPr>
          <w:rFonts w:hint="cs"/>
          <w:i/>
          <w:iCs/>
          <w:sz w:val="28"/>
          <w:szCs w:val="28"/>
          <w:cs/>
        </w:rPr>
        <w:t>สัญญาการซื้อขายหุ้น</w:t>
      </w:r>
    </w:p>
    <w:p w14:paraId="58355C91" w14:textId="77777777" w:rsidR="00DB12B7" w:rsidRPr="00427501" w:rsidRDefault="00DB12B7" w:rsidP="00DB12B7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cs/>
        </w:rPr>
      </w:pPr>
    </w:p>
    <w:p w14:paraId="122D1EB7" w14:textId="77777777" w:rsidR="00DB12B7" w:rsidRPr="00427501" w:rsidRDefault="00DB12B7" w:rsidP="00DB12B7">
      <w:pPr>
        <w:pStyle w:val="BodyText2"/>
        <w:tabs>
          <w:tab w:val="left" w:pos="990"/>
        </w:tabs>
        <w:ind w:left="540"/>
        <w:jc w:val="thaiDistribute"/>
        <w:rPr>
          <w:spacing w:val="-2"/>
          <w:sz w:val="28"/>
          <w:szCs w:val="28"/>
          <w:lang w:val="en-US"/>
        </w:rPr>
      </w:pPr>
      <w:r w:rsidRPr="00427501">
        <w:rPr>
          <w:rFonts w:hint="cs"/>
          <w:spacing w:val="-2"/>
          <w:sz w:val="28"/>
          <w:szCs w:val="28"/>
          <w:cs/>
        </w:rPr>
        <w:t xml:space="preserve">เมื่อวันที่ </w:t>
      </w:r>
      <w:r w:rsidRPr="00427501">
        <w:rPr>
          <w:rFonts w:hint="cs"/>
          <w:spacing w:val="-2"/>
          <w:sz w:val="28"/>
          <w:szCs w:val="28"/>
          <w:lang w:val="en-US"/>
        </w:rPr>
        <w:t>17</w:t>
      </w:r>
      <w:r w:rsidRPr="00427501">
        <w:rPr>
          <w:rFonts w:hint="cs"/>
          <w:spacing w:val="-2"/>
          <w:sz w:val="28"/>
          <w:szCs w:val="28"/>
          <w:cs/>
        </w:rPr>
        <w:t xml:space="preserve"> ตุลาคม</w:t>
      </w:r>
      <w:r w:rsidRPr="00427501">
        <w:rPr>
          <w:rFonts w:hint="cs"/>
          <w:spacing w:val="-2"/>
          <w:sz w:val="28"/>
          <w:szCs w:val="28"/>
          <w:lang w:val="en-US"/>
        </w:rPr>
        <w:t xml:space="preserve"> 2561 </w:t>
      </w:r>
      <w:r w:rsidRPr="00427501">
        <w:rPr>
          <w:rFonts w:hint="cs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427501">
        <w:rPr>
          <w:rFonts w:hint="cs"/>
          <w:spacing w:val="-2"/>
          <w:sz w:val="28"/>
          <w:szCs w:val="28"/>
          <w:lang w:val="en-US"/>
        </w:rPr>
        <w:t xml:space="preserve"> </w:t>
      </w:r>
      <w:r w:rsidRPr="00427501">
        <w:rPr>
          <w:rFonts w:hint="cs"/>
          <w:spacing w:val="-2"/>
          <w:sz w:val="28"/>
          <w:szCs w:val="28"/>
          <w:cs/>
          <w:lang w:val="en-US"/>
        </w:rPr>
        <w:t>ไอ</w:t>
      </w:r>
      <w:r w:rsidRPr="00427501">
        <w:rPr>
          <w:rFonts w:hint="cs"/>
          <w:spacing w:val="-2"/>
          <w:sz w:val="28"/>
          <w:szCs w:val="28"/>
          <w:lang w:val="en-US"/>
        </w:rPr>
        <w:t>-</w:t>
      </w:r>
      <w:r w:rsidRPr="00427501">
        <w:rPr>
          <w:rFonts w:hint="cs"/>
          <w:spacing w:val="-2"/>
          <w:sz w:val="28"/>
          <w:szCs w:val="28"/>
          <w:cs/>
          <w:lang w:val="en-US"/>
        </w:rPr>
        <w:t>ซีเคียว</w:t>
      </w:r>
      <w:r w:rsidRPr="00427501">
        <w:rPr>
          <w:rFonts w:hint="cs"/>
          <w:spacing w:val="-2"/>
          <w:sz w:val="28"/>
          <w:szCs w:val="28"/>
          <w:cs/>
        </w:rPr>
        <w:t xml:space="preserve"> จำกัด ซึ่งเป็นผู้</w:t>
      </w:r>
      <w:r w:rsidRPr="00427501">
        <w:rPr>
          <w:rFonts w:hint="cs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427501">
        <w:rPr>
          <w:rFonts w:hint="cs"/>
          <w:spacing w:val="-2"/>
          <w:sz w:val="28"/>
          <w:szCs w:val="28"/>
          <w:lang w:val="en-US"/>
        </w:rPr>
        <w:t xml:space="preserve">(MSSP) </w:t>
      </w:r>
      <w:r w:rsidRPr="00427501">
        <w:rPr>
          <w:rFonts w:hint="cs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427501">
        <w:rPr>
          <w:rFonts w:hint="cs"/>
          <w:spacing w:val="-2"/>
          <w:sz w:val="28"/>
          <w:szCs w:val="28"/>
          <w:lang w:val="en-US"/>
        </w:rPr>
        <w:t xml:space="preserve">(SOC) </w:t>
      </w:r>
      <w:r w:rsidRPr="00427501">
        <w:rPr>
          <w:rFonts w:hint="cs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427501">
        <w:rPr>
          <w:rFonts w:hint="cs"/>
          <w:spacing w:val="-2"/>
          <w:sz w:val="28"/>
          <w:szCs w:val="28"/>
          <w:lang w:val="en-US"/>
        </w:rPr>
        <w:t xml:space="preserve"> </w:t>
      </w:r>
      <w:r w:rsidRPr="00427501">
        <w:rPr>
          <w:rFonts w:hint="cs"/>
          <w:spacing w:val="-2"/>
          <w:sz w:val="28"/>
          <w:szCs w:val="28"/>
          <w:cs/>
          <w:lang w:val="en-US"/>
        </w:rPr>
        <w:t>โดย</w:t>
      </w:r>
      <w:r w:rsidRPr="00427501">
        <w:rPr>
          <w:rFonts w:hint="cs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Pr="00427501">
        <w:rPr>
          <w:rFonts w:hint="cs"/>
          <w:spacing w:val="-2"/>
          <w:sz w:val="28"/>
          <w:szCs w:val="28"/>
          <w:lang w:val="en-US"/>
        </w:rPr>
        <w:t>100</w:t>
      </w:r>
      <w:r w:rsidRPr="00427501">
        <w:rPr>
          <w:rFonts w:hint="cs"/>
          <w:spacing w:val="-2"/>
          <w:sz w:val="28"/>
          <w:szCs w:val="28"/>
          <w:cs/>
        </w:rPr>
        <w:t xml:space="preserve"> </w:t>
      </w:r>
      <w:r w:rsidRPr="00427501">
        <w:rPr>
          <w:rFonts w:hint="cs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427501">
        <w:rPr>
          <w:rFonts w:hint="cs"/>
          <w:spacing w:val="-2"/>
          <w:sz w:val="28"/>
          <w:szCs w:val="28"/>
          <w:lang w:val="en-US"/>
        </w:rPr>
        <w:t>(“</w:t>
      </w:r>
      <w:r w:rsidRPr="00427501">
        <w:rPr>
          <w:rFonts w:hint="cs"/>
          <w:spacing w:val="-2"/>
          <w:sz w:val="28"/>
          <w:szCs w:val="28"/>
          <w:cs/>
          <w:lang w:val="en-US"/>
        </w:rPr>
        <w:t>ผู้ขาย</w:t>
      </w:r>
      <w:r w:rsidRPr="00427501">
        <w:rPr>
          <w:rFonts w:hint="cs"/>
          <w:spacing w:val="-2"/>
          <w:sz w:val="28"/>
          <w:szCs w:val="28"/>
          <w:lang w:val="en-US"/>
        </w:rPr>
        <w:t>”)</w:t>
      </w:r>
    </w:p>
    <w:p w14:paraId="27639FE5" w14:textId="77777777" w:rsidR="00DB12B7" w:rsidRPr="00427501" w:rsidRDefault="00DB12B7" w:rsidP="00DB12B7">
      <w:pPr>
        <w:pStyle w:val="BodyText2"/>
        <w:tabs>
          <w:tab w:val="left" w:pos="990"/>
        </w:tabs>
        <w:ind w:left="540"/>
        <w:jc w:val="thaiDistribute"/>
        <w:rPr>
          <w:spacing w:val="-2"/>
          <w:sz w:val="24"/>
          <w:szCs w:val="24"/>
          <w:cs/>
          <w:lang w:val="en-US"/>
        </w:rPr>
      </w:pPr>
    </w:p>
    <w:p w14:paraId="3F99C0E9" w14:textId="77777777" w:rsidR="00012E26" w:rsidRPr="00427501" w:rsidRDefault="00DB12B7" w:rsidP="0001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กลุ่มบริษัทมีค่าความนิยมจำนวน </w:t>
      </w:r>
      <w:r w:rsidRPr="00427501">
        <w:rPr>
          <w:rFonts w:ascii="Angsana New" w:hAnsi="Angsana New"/>
          <w:spacing w:val="-6"/>
          <w:sz w:val="28"/>
          <w:szCs w:val="28"/>
        </w:rPr>
        <w:t xml:space="preserve">210 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ล้านบาทที่เกิดจากการที่บริษัทซื้อหุ้นในอัตราส่วนร้อยละ </w:t>
      </w:r>
      <w:r w:rsidRPr="00427501">
        <w:rPr>
          <w:rFonts w:ascii="Angsana New" w:hAnsi="Angsana New" w:hint="cs"/>
          <w:spacing w:val="-6"/>
          <w:sz w:val="28"/>
          <w:szCs w:val="28"/>
        </w:rPr>
        <w:t>100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 ของบริษัท ไอ</w:t>
      </w:r>
      <w:r w:rsidRPr="00427501">
        <w:rPr>
          <w:rFonts w:ascii="Angsana New" w:hAnsi="Angsana New" w:hint="cs"/>
          <w:spacing w:val="-6"/>
          <w:sz w:val="28"/>
          <w:szCs w:val="28"/>
        </w:rPr>
        <w:t>-</w:t>
      </w:r>
      <w:r w:rsidRPr="00427501">
        <w:rPr>
          <w:rFonts w:ascii="Angsana New" w:hAnsi="Angsana New" w:hint="cs"/>
          <w:spacing w:val="-6"/>
          <w:sz w:val="28"/>
          <w:szCs w:val="28"/>
          <w:cs/>
        </w:rPr>
        <w:t xml:space="preserve">ซีเคียว จำกัด </w:t>
      </w:r>
    </w:p>
    <w:p w14:paraId="4A81E20A" w14:textId="7B842541" w:rsidR="00076498" w:rsidRPr="00427501" w:rsidRDefault="00076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  <w:r w:rsidRPr="00427501">
        <w:rPr>
          <w:rFonts w:ascii="Angsana New" w:hAnsi="Angsana New"/>
          <w:spacing w:val="-6"/>
          <w:sz w:val="28"/>
          <w:szCs w:val="28"/>
        </w:rPr>
        <w:br w:type="page"/>
      </w:r>
    </w:p>
    <w:p w14:paraId="4A772C3F" w14:textId="585E2D43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58E937F7" w14:textId="77777777" w:rsidR="00DB12B7" w:rsidRPr="00427501" w:rsidRDefault="00DB12B7" w:rsidP="00DB12B7">
      <w:pPr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427501" w14:paraId="12FD8AA2" w14:textId="77777777" w:rsidTr="00DB12B7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47810742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3428"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63428"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6E6CED" w:rsidRPr="004275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427501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427501" w14:paraId="099A593B" w14:textId="77777777" w:rsidTr="00DB12B7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27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275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12B7" w:rsidRPr="00427501" w14:paraId="3187DF2F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77777777" w:rsidR="00DB12B7" w:rsidRPr="00427501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12B7" w:rsidRPr="00427501" w14:paraId="6FCD6E07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46BD40BF" w:rsidR="00DB12B7" w:rsidRPr="00427501" w:rsidRDefault="0011784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4AE6F4BB" w:rsidR="00DB12B7" w:rsidRPr="00427501" w:rsidRDefault="00B4499C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12B7" w:rsidRPr="00427501" w14:paraId="78833FED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DB12B7" w:rsidRPr="00427501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1814D961" w:rsidR="00DB12B7" w:rsidRPr="00427501" w:rsidRDefault="0011784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183,078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129E9047" w:rsidR="00DB12B7" w:rsidRPr="00427501" w:rsidRDefault="00B4499C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93,796</w:t>
            </w:r>
          </w:p>
        </w:tc>
      </w:tr>
      <w:tr w:rsidR="00DB12B7" w:rsidRPr="00427501" w14:paraId="66998254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24F156A4" w:rsidR="00DB12B7" w:rsidRPr="00427501" w:rsidRDefault="0011784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9,677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7C8A7A85" w:rsidR="00DB12B7" w:rsidRPr="00427501" w:rsidRDefault="00B4499C" w:rsidP="00B4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7501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  <w:tr w:rsidR="00DB12B7" w:rsidRPr="00427501" w14:paraId="6A3BE54C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5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48B931E3" w:rsidR="00DB12B7" w:rsidRPr="00427501" w:rsidRDefault="0011784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193,028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DB12B7" w:rsidRPr="00427501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6E40AC74" w:rsidR="00DB12B7" w:rsidRPr="00427501" w:rsidRDefault="00B4499C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501">
              <w:rPr>
                <w:rFonts w:ascii="Angsana New" w:hAnsi="Angsana New"/>
                <w:b/>
                <w:bCs/>
                <w:sz w:val="28"/>
                <w:szCs w:val="28"/>
              </w:rPr>
              <w:t>94,689</w:t>
            </w:r>
          </w:p>
        </w:tc>
      </w:tr>
    </w:tbl>
    <w:p w14:paraId="16D89557" w14:textId="07B99FDA" w:rsidR="000C412E" w:rsidRPr="00427501" w:rsidRDefault="000C412E" w:rsidP="00076498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28"/>
          <w:szCs w:val="28"/>
        </w:rPr>
      </w:pPr>
      <w:bookmarkStart w:id="2" w:name="_Hlk15912718"/>
    </w:p>
    <w:p w14:paraId="49CEE589" w14:textId="28EC593A" w:rsidR="007818E3" w:rsidRPr="00427501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8"/>
          <w:szCs w:val="28"/>
          <w:cs/>
        </w:rPr>
      </w:pPr>
      <w:r w:rsidRPr="00427501">
        <w:rPr>
          <w:rFonts w:ascii="Angsana New" w:eastAsia="MS Mincho" w:hAnsi="Angsana New" w:hint="cs"/>
          <w:b/>
          <w:bCs/>
          <w:i/>
          <w:iCs/>
          <w:sz w:val="28"/>
          <w:szCs w:val="28"/>
          <w:cs/>
        </w:rPr>
        <w:t>เงินฝากสถาบันการเงินที่มีภาระผูกพัน</w:t>
      </w:r>
    </w:p>
    <w:p w14:paraId="21489544" w14:textId="77777777" w:rsidR="007818E3" w:rsidRPr="00427501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p w14:paraId="789319C8" w14:textId="3A7BF20D" w:rsidR="007818E3" w:rsidRPr="00427501" w:rsidRDefault="007818E3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ณ วันที่ </w:t>
      </w:r>
      <w:r w:rsidRPr="00427501">
        <w:rPr>
          <w:rFonts w:ascii="Angsana New" w:eastAsia="MS Mincho" w:hAnsi="Angsana New"/>
          <w:sz w:val="28"/>
          <w:szCs w:val="28"/>
        </w:rPr>
        <w:t xml:space="preserve">31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มีนาคม </w:t>
      </w:r>
      <w:r w:rsidRPr="00427501">
        <w:rPr>
          <w:rFonts w:ascii="Angsana New" w:eastAsia="MS Mincho" w:hAnsi="Angsana New"/>
          <w:sz w:val="28"/>
          <w:szCs w:val="28"/>
        </w:rPr>
        <w:t xml:space="preserve">2565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เงินฝากสถาบันการเงินในงบการเงินรวมจำนวน </w:t>
      </w:r>
      <w:r w:rsidRPr="00427501">
        <w:rPr>
          <w:rFonts w:ascii="Angsana New" w:eastAsia="MS Mincho" w:hAnsi="Angsana New"/>
          <w:sz w:val="28"/>
          <w:szCs w:val="28"/>
        </w:rPr>
        <w:t xml:space="preserve">12.00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ล้านบาท </w:t>
      </w:r>
      <w:r w:rsidRPr="00427501">
        <w:rPr>
          <w:rFonts w:ascii="Angsana New" w:eastAsia="MS Mincho" w:hAnsi="Angsana New"/>
          <w:i/>
          <w:iCs/>
          <w:sz w:val="28"/>
          <w:szCs w:val="28"/>
        </w:rPr>
        <w:t xml:space="preserve">(31 </w:t>
      </w:r>
      <w:r w:rsidRPr="00427501">
        <w:rPr>
          <w:rFonts w:ascii="Angsana New" w:eastAsia="MS Mincho" w:hAnsi="Angsana New" w:hint="cs"/>
          <w:i/>
          <w:iCs/>
          <w:sz w:val="28"/>
          <w:szCs w:val="28"/>
          <w:cs/>
        </w:rPr>
        <w:t xml:space="preserve">ธันวาคม </w:t>
      </w:r>
      <w:r w:rsidRPr="00427501">
        <w:rPr>
          <w:rFonts w:ascii="Angsana New" w:eastAsia="MS Mincho" w:hAnsi="Angsana New"/>
          <w:i/>
          <w:iCs/>
          <w:sz w:val="28"/>
          <w:szCs w:val="28"/>
        </w:rPr>
        <w:t xml:space="preserve">2564: 30.50 </w:t>
      </w:r>
      <w:r w:rsidR="00D90D31" w:rsidRPr="00427501">
        <w:rPr>
          <w:rFonts w:ascii="Angsana New" w:eastAsia="MS Mincho" w:hAnsi="Angsana New"/>
          <w:i/>
          <w:iCs/>
          <w:sz w:val="28"/>
          <w:szCs w:val="28"/>
        </w:rPr>
        <w:br/>
      </w:r>
      <w:r w:rsidRPr="00427501">
        <w:rPr>
          <w:rFonts w:ascii="Angsana New" w:eastAsia="MS Mincho" w:hAnsi="Angsana New" w:hint="cs"/>
          <w:i/>
          <w:iCs/>
          <w:sz w:val="28"/>
          <w:szCs w:val="28"/>
          <w:cs/>
        </w:rPr>
        <w:t>ล้านบาท</w:t>
      </w:r>
      <w:r w:rsidRPr="00427501">
        <w:rPr>
          <w:rFonts w:ascii="Angsana New" w:eastAsia="MS Mincho" w:hAnsi="Angsana New"/>
          <w:i/>
          <w:iCs/>
          <w:sz w:val="28"/>
          <w:szCs w:val="28"/>
        </w:rPr>
        <w:t>)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และในงบการเงินเฉพาะกิจการจำนวน </w:t>
      </w:r>
      <w:r w:rsidRPr="00427501">
        <w:rPr>
          <w:rFonts w:ascii="Angsana New" w:eastAsia="MS Mincho" w:hAnsi="Angsana New"/>
          <w:sz w:val="28"/>
          <w:szCs w:val="28"/>
        </w:rPr>
        <w:t xml:space="preserve">11.73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ล้านบาท </w:t>
      </w:r>
      <w:r w:rsidRPr="00427501">
        <w:rPr>
          <w:rFonts w:ascii="Angsana New" w:eastAsia="MS Mincho" w:hAnsi="Angsana New"/>
          <w:i/>
          <w:iCs/>
          <w:sz w:val="28"/>
          <w:szCs w:val="28"/>
        </w:rPr>
        <w:t xml:space="preserve">(31 </w:t>
      </w:r>
      <w:r w:rsidRPr="00427501">
        <w:rPr>
          <w:rFonts w:ascii="Angsana New" w:eastAsia="MS Mincho" w:hAnsi="Angsana New" w:hint="cs"/>
          <w:i/>
          <w:iCs/>
          <w:sz w:val="28"/>
          <w:szCs w:val="28"/>
          <w:cs/>
        </w:rPr>
        <w:t xml:space="preserve">ธันวาคม </w:t>
      </w:r>
      <w:r w:rsidRPr="00427501">
        <w:rPr>
          <w:rFonts w:ascii="Angsana New" w:eastAsia="MS Mincho" w:hAnsi="Angsana New"/>
          <w:i/>
          <w:iCs/>
          <w:sz w:val="28"/>
          <w:szCs w:val="28"/>
        </w:rPr>
        <w:t xml:space="preserve">2564: 30.23 </w:t>
      </w:r>
      <w:r w:rsidRPr="00427501">
        <w:rPr>
          <w:rFonts w:ascii="Angsana New" w:eastAsia="MS Mincho" w:hAnsi="Angsana New" w:hint="cs"/>
          <w:i/>
          <w:iCs/>
          <w:sz w:val="28"/>
          <w:szCs w:val="28"/>
          <w:cs/>
        </w:rPr>
        <w:t>ล้านบาท</w:t>
      </w:r>
      <w:r w:rsidRPr="00427501">
        <w:rPr>
          <w:rFonts w:ascii="Angsana New" w:eastAsia="MS Mincho" w:hAnsi="Angsana New"/>
          <w:i/>
          <w:iCs/>
          <w:sz w:val="28"/>
          <w:szCs w:val="28"/>
        </w:rPr>
        <w:t>)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 w:hint="cs"/>
          <w:sz w:val="28"/>
          <w:szCs w:val="28"/>
          <w:cs/>
        </w:rPr>
        <w:t>ได้ใช้ค้ำประกันวงเงินสินเชื่อของกลุ่มบริษัท</w:t>
      </w:r>
      <w:r w:rsidRPr="00427501">
        <w:rPr>
          <w:rFonts w:ascii="Angsana New" w:eastAsia="MS Mincho" w:hAnsi="Angsana New"/>
          <w:sz w:val="28"/>
          <w:szCs w:val="28"/>
        </w:rPr>
        <w:t>/</w:t>
      </w:r>
      <w:r w:rsidRPr="00427501">
        <w:rPr>
          <w:rFonts w:ascii="Angsana New" w:eastAsia="MS Mincho" w:hAnsi="Angsana New" w:hint="cs"/>
          <w:sz w:val="28"/>
          <w:szCs w:val="28"/>
          <w:cs/>
        </w:rPr>
        <w:t>บริษัท</w:t>
      </w:r>
    </w:p>
    <w:p w14:paraId="26412DFD" w14:textId="77777777" w:rsidR="007818E3" w:rsidRPr="00427501" w:rsidRDefault="007818E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8"/>
          <w:szCs w:val="28"/>
        </w:rPr>
      </w:pPr>
    </w:p>
    <w:p w14:paraId="31842D14" w14:textId="7810595D" w:rsidR="009D7813" w:rsidRPr="00427501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8"/>
          <w:szCs w:val="28"/>
          <w:lang w:val="x-none"/>
        </w:rPr>
      </w:pPr>
      <w:r w:rsidRPr="00427501">
        <w:rPr>
          <w:rFonts w:ascii="Angsana New" w:eastAsia="MS Mincho" w:hAnsi="Angsana New" w:hint="cs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427501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p w14:paraId="0A3563CE" w14:textId="55A0214C" w:rsidR="009D7813" w:rsidRPr="00427501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ณ วันที่ </w:t>
      </w:r>
      <w:r w:rsidRPr="00427501">
        <w:rPr>
          <w:rFonts w:ascii="Angsana New" w:eastAsia="MS Mincho" w:hAnsi="Angsana New"/>
          <w:sz w:val="28"/>
          <w:szCs w:val="28"/>
        </w:rPr>
        <w:t xml:space="preserve">31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มีนาคม </w:t>
      </w:r>
      <w:r w:rsidRPr="00427501">
        <w:rPr>
          <w:rFonts w:ascii="Angsana New" w:eastAsia="MS Mincho" w:hAnsi="Angsana New"/>
          <w:sz w:val="28"/>
          <w:szCs w:val="28"/>
        </w:rPr>
        <w:t xml:space="preserve">25655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วงเงินสินเชื่อกับสถาบันการเงินของบริษัทย่อยแห่งหนึ่งจำนวน </w:t>
      </w:r>
      <w:r w:rsidRPr="00427501">
        <w:rPr>
          <w:rFonts w:ascii="Angsana New" w:eastAsia="MS Mincho" w:hAnsi="Angsana New"/>
          <w:sz w:val="28"/>
          <w:szCs w:val="28"/>
        </w:rPr>
        <w:t xml:space="preserve">3.00 </w:t>
      </w:r>
      <w:r w:rsidRPr="00427501">
        <w:rPr>
          <w:rFonts w:ascii="Angsana New" w:eastAsia="MS Mincho" w:hAnsi="Angsana New" w:hint="cs"/>
          <w:sz w:val="28"/>
          <w:szCs w:val="28"/>
          <w:cs/>
        </w:rPr>
        <w:t>ล้านดอลลาร์สหรัฐอเมริกา</w:t>
      </w:r>
      <w:r w:rsidR="000E0DCE" w:rsidRPr="00427501">
        <w:rPr>
          <w:rFonts w:ascii="Angsana New" w:eastAsia="MS Mincho" w:hAnsi="Angsana New" w:hint="cs"/>
          <w:sz w:val="28"/>
          <w:szCs w:val="28"/>
          <w:cs/>
        </w:rPr>
        <w:t xml:space="preserve"> ค้ำประกันโดยบริษัท </w:t>
      </w:r>
      <w:r w:rsidR="000E0DCE" w:rsidRPr="00427501">
        <w:rPr>
          <w:rFonts w:ascii="Angsana New" w:eastAsia="MS Mincho" w:hAnsi="Angsana New"/>
          <w:i/>
          <w:iCs/>
          <w:sz w:val="28"/>
          <w:szCs w:val="28"/>
        </w:rPr>
        <w:t xml:space="preserve">(31 </w:t>
      </w:r>
      <w:r w:rsidR="000E0DCE" w:rsidRPr="00427501">
        <w:rPr>
          <w:rFonts w:ascii="Angsana New" w:eastAsia="MS Mincho" w:hAnsi="Angsana New" w:hint="cs"/>
          <w:i/>
          <w:iCs/>
          <w:sz w:val="28"/>
          <w:szCs w:val="28"/>
          <w:cs/>
        </w:rPr>
        <w:t xml:space="preserve">ธันวาคม </w:t>
      </w:r>
      <w:r w:rsidR="000E0DCE" w:rsidRPr="00427501">
        <w:rPr>
          <w:rFonts w:ascii="Angsana New" w:eastAsia="MS Mincho" w:hAnsi="Angsana New"/>
          <w:i/>
          <w:iCs/>
          <w:sz w:val="28"/>
          <w:szCs w:val="28"/>
        </w:rPr>
        <w:t xml:space="preserve">2564: 3.00 </w:t>
      </w:r>
      <w:r w:rsidR="000E0DCE" w:rsidRPr="00427501">
        <w:rPr>
          <w:rFonts w:ascii="Angsana New" w:eastAsia="MS Mincho" w:hAnsi="Angsana New" w:hint="cs"/>
          <w:i/>
          <w:iCs/>
          <w:sz w:val="28"/>
          <w:szCs w:val="28"/>
          <w:cs/>
        </w:rPr>
        <w:t>ล้านดอลลาร์สหรัฐอเมริกา</w:t>
      </w:r>
      <w:r w:rsidR="000E0DCE" w:rsidRPr="00427501">
        <w:rPr>
          <w:rFonts w:ascii="Angsana New" w:eastAsia="MS Mincho" w:hAnsi="Angsana New"/>
          <w:i/>
          <w:iCs/>
          <w:sz w:val="28"/>
          <w:szCs w:val="28"/>
        </w:rPr>
        <w:t>)</w:t>
      </w:r>
    </w:p>
    <w:p w14:paraId="3A64C67E" w14:textId="77777777" w:rsidR="009D7813" w:rsidRPr="00427501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p w14:paraId="0DE5E055" w14:textId="351D5A12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US"/>
        </w:rPr>
        <w:t>หนี้สินที่อาจเกิดขึ้น</w:t>
      </w:r>
    </w:p>
    <w:p w14:paraId="46DBD96C" w14:textId="77777777" w:rsidR="00DB12B7" w:rsidRPr="00427501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14:paraId="315CDFDF" w14:textId="77777777" w:rsidR="009D7813" w:rsidRPr="00427501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Pr="00427501">
        <w:rPr>
          <w:rFonts w:ascii="Angsana New" w:eastAsia="MS Mincho" w:hAnsi="Angsana New" w:hint="cs"/>
          <w:sz w:val="28"/>
          <w:szCs w:val="28"/>
        </w:rPr>
        <w:t xml:space="preserve">2554 </w:t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บริษัทถูกบริษัทแห่งหนึ่งฟ้องร้องในคดีแพ่ง ละเมิดโดยเรียกค่าเสียหาย </w:t>
      </w:r>
      <w:r w:rsidRPr="00427501">
        <w:rPr>
          <w:rFonts w:ascii="Angsana New" w:eastAsia="MS Mincho" w:hAnsi="Angsana New" w:hint="cs"/>
          <w:sz w:val="28"/>
          <w:szCs w:val="28"/>
        </w:rPr>
        <w:t>120</w:t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>.</w:t>
      </w:r>
      <w:r w:rsidRPr="00427501">
        <w:rPr>
          <w:rFonts w:ascii="Angsana New" w:eastAsia="MS Mincho" w:hAnsi="Angsana New" w:hint="cs"/>
          <w:sz w:val="28"/>
          <w:szCs w:val="28"/>
        </w:rPr>
        <w:t>12</w:t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ล้านบาท และในปี  </w:t>
      </w:r>
      <w:r w:rsidRPr="00427501">
        <w:rPr>
          <w:rFonts w:ascii="Angsana New" w:eastAsia="MS Mincho" w:hAnsi="Angsana New" w:hint="cs"/>
          <w:sz w:val="28"/>
          <w:szCs w:val="28"/>
        </w:rPr>
        <w:t>2555</w:t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บริษัทดังกล่าวได้ยื่นฟ้องร้องบริษัทในคดีเดียวกันต่อศาลอาญา</w:t>
      </w:r>
    </w:p>
    <w:p w14:paraId="1B6B6019" w14:textId="77777777" w:rsidR="00DB12B7" w:rsidRPr="00427501" w:rsidRDefault="00DB12B7" w:rsidP="00DB12B7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14:paraId="01524E11" w14:textId="77777777" w:rsidR="00DB12B7" w:rsidRPr="00427501" w:rsidRDefault="00DB12B7" w:rsidP="00DB12B7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Pr="00427501">
        <w:rPr>
          <w:rFonts w:ascii="Angsana New" w:eastAsia="MS Mincho" w:hAnsi="Angsana New" w:hint="cs"/>
          <w:sz w:val="28"/>
          <w:szCs w:val="28"/>
        </w:rPr>
        <w:t>2556</w:t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Pr="00427501">
        <w:rPr>
          <w:rFonts w:ascii="Angsana New" w:eastAsia="MS Mincho" w:hAnsi="Angsana New"/>
          <w:sz w:val="28"/>
          <w:szCs w:val="28"/>
          <w:cs/>
          <w:lang w:val="x-none"/>
        </w:rPr>
        <w:br/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14:paraId="4D899161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14:paraId="319B20B7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Pr="00427501">
        <w:rPr>
          <w:rFonts w:ascii="Angsana New" w:eastAsia="MS Mincho" w:hAnsi="Angsana New" w:hint="cs"/>
          <w:sz w:val="28"/>
          <w:szCs w:val="28"/>
        </w:rPr>
        <w:t>2559</w:t>
      </w:r>
      <w:r w:rsidRPr="0042750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ศาลอาญาได้มีคำพิพากษายกฟ้อง</w:t>
      </w:r>
      <w:r w:rsidRPr="00427501">
        <w:rPr>
          <w:rFonts w:ascii="Angsana New" w:eastAsia="MS Mincho" w:hAnsi="Angsana New" w:hint="cs"/>
          <w:sz w:val="28"/>
          <w:szCs w:val="28"/>
          <w:cs/>
        </w:rPr>
        <w:t>ในคดีอาญาที่บริษัทถูกฟ้อง</w:t>
      </w:r>
    </w:p>
    <w:p w14:paraId="2742CFB1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49269084" w14:textId="77777777" w:rsidR="00DB12B7" w:rsidRPr="00427501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427501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ณ วันที่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27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มกราคม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2560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 xml:space="preserve"> 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และบริษัทได้ยื่นคำแก้อุทธรณ์ต่อศาลอาญาแล้วเมื่อวันที่</w:t>
      </w:r>
      <w:r w:rsidRPr="00427501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16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พฤษภาคม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2560</w:t>
      </w:r>
    </w:p>
    <w:p w14:paraId="67830246" w14:textId="77777777" w:rsidR="00DB12B7" w:rsidRPr="00427501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14:paraId="27FB2DF8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8"/>
          <w:szCs w:val="28"/>
        </w:rPr>
      </w:pPr>
      <w:bookmarkStart w:id="3" w:name="_Hlk24442154"/>
      <w:bookmarkEnd w:id="2"/>
      <w:r w:rsidRPr="0042750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ณ วันที่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15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พฤศจิกายน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2561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Pr="00427501">
        <w:rPr>
          <w:rFonts w:ascii="Angsana New" w:eastAsia="MS Mincho" w:hAnsi="Angsana New" w:hint="cs"/>
          <w:spacing w:val="-2"/>
          <w:sz w:val="28"/>
          <w:szCs w:val="28"/>
        </w:rPr>
        <w:t>10</w:t>
      </w:r>
      <w:r w:rsidRPr="0042750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ไม่มีความผิด</w:t>
      </w:r>
    </w:p>
    <w:p w14:paraId="6A1F4434" w14:textId="77777777" w:rsidR="00DB12B7" w:rsidRPr="00427501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4"/>
          <w:szCs w:val="24"/>
        </w:rPr>
      </w:pPr>
    </w:p>
    <w:p w14:paraId="4C88792C" w14:textId="77777777" w:rsidR="00DB12B7" w:rsidRPr="00427501" w:rsidRDefault="00DB12B7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 w:hint="cs"/>
          <w:sz w:val="28"/>
          <w:szCs w:val="28"/>
          <w:cs/>
        </w:rPr>
        <w:lastRenderedPageBreak/>
        <w:t xml:space="preserve">ณ วันที่ </w:t>
      </w:r>
      <w:r w:rsidRPr="00427501">
        <w:rPr>
          <w:rFonts w:ascii="Angsana New" w:eastAsia="MS Mincho" w:hAnsi="Angsana New" w:hint="cs"/>
          <w:sz w:val="28"/>
          <w:szCs w:val="28"/>
        </w:rPr>
        <w:t>26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 มิถุนายน </w:t>
      </w:r>
      <w:r w:rsidRPr="00427501">
        <w:rPr>
          <w:rFonts w:ascii="Angsana New" w:eastAsia="MS Mincho" w:hAnsi="Angsana New" w:hint="cs"/>
          <w:sz w:val="28"/>
          <w:szCs w:val="28"/>
        </w:rPr>
        <w:t>2562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 คดีอาญาดังกล่าวได้ถึงที่สุดในชั้นศาลอุทธรณ์แล้ว โดยโจทก์ไม่ได้รับอนุญาตให้ฎีกา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2A9D779C" w14:textId="77777777" w:rsidR="00DB12B7" w:rsidRPr="00427501" w:rsidRDefault="00DB12B7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bookmarkEnd w:id="3"/>
    <w:p w14:paraId="656F5A90" w14:textId="3C8404BF" w:rsidR="00732EBE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732EBE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ศาลแพ่งกรุงเทพใต้มีหนังสือลงวันที่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7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ตุลาคม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2562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ให้รอผลการพิจารณาในคดีของศาลปกครองกลางซึ่งเป็นคดีของคู่กรณีอื่นซึ่งมีมูลคดีเป็นอย่างเดียวกัน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31770">
        <w:rPr>
          <w:rFonts w:ascii="Angsana New" w:eastAsia="MS Mincho" w:hAnsi="Angsana New" w:hint="cs"/>
          <w:sz w:val="28"/>
          <w:szCs w:val="28"/>
          <w:cs/>
        </w:rPr>
        <w:t>ต่อมา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ศาลปกครองสูงสุดได้มีคำพิพากษาเกี่ยวกับคดีนี้ถึงที่สุดแล้วใน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วันที่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17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กุมภาพันธ์</w:t>
      </w:r>
      <w:r>
        <w:rPr>
          <w:rFonts w:ascii="Angsana New" w:eastAsia="MS Mincho" w:hAnsi="Angsana New"/>
          <w:sz w:val="28"/>
          <w:szCs w:val="28"/>
        </w:rPr>
        <w:t xml:space="preserve"> 2565 </w:t>
      </w:r>
    </w:p>
    <w:p w14:paraId="12D98911" w14:textId="77777777" w:rsidR="00732EBE" w:rsidRPr="00732EBE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14:paraId="545DB70D" w14:textId="1F8DBC33" w:rsidR="00DB12B7" w:rsidRPr="00427501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cs/>
        </w:rPr>
      </w:pPr>
      <w:r w:rsidRPr="00732EBE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ศาลแพ่งกรุงเทพใต้จึงได้มีหนังสือลงวันที่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/>
          <w:sz w:val="28"/>
          <w:szCs w:val="28"/>
        </w:rPr>
        <w:t xml:space="preserve">13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พฤษภาคม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/>
          <w:sz w:val="28"/>
          <w:szCs w:val="28"/>
        </w:rPr>
        <w:t xml:space="preserve">2565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นัดยกคดีที่บริษัทถูกฟ้องร้องขึ้นพิจารณาใหม่ในวันที่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br/>
      </w:r>
      <w:r w:rsidRPr="00732EBE">
        <w:rPr>
          <w:rFonts w:ascii="Angsana New" w:eastAsia="MS Mincho" w:hAnsi="Angsana New"/>
          <w:sz w:val="28"/>
          <w:szCs w:val="28"/>
        </w:rPr>
        <w:t>1</w:t>
      </w:r>
      <w:r>
        <w:rPr>
          <w:rFonts w:ascii="Angsana New" w:eastAsia="MS Mincho" w:hAnsi="Angsana New"/>
          <w:sz w:val="28"/>
          <w:szCs w:val="28"/>
        </w:rPr>
        <w:t xml:space="preserve">1 </w:t>
      </w:r>
      <w:r w:rsidRPr="00732EBE">
        <w:rPr>
          <w:rFonts w:ascii="Angsana New" w:eastAsia="MS Mincho" w:hAnsi="Angsana New" w:hint="cs"/>
          <w:sz w:val="28"/>
          <w:szCs w:val="28"/>
          <w:cs/>
        </w:rPr>
        <w:t>กรกฎาคม</w:t>
      </w:r>
      <w:r w:rsidRPr="00732EB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32EBE">
        <w:rPr>
          <w:rFonts w:ascii="Angsana New" w:eastAsia="MS Mincho" w:hAnsi="Angsana New"/>
          <w:sz w:val="28"/>
          <w:szCs w:val="28"/>
        </w:rPr>
        <w:t>2565</w:t>
      </w:r>
      <w:r>
        <w:rPr>
          <w:rFonts w:ascii="Angsana New" w:eastAsia="MS Mincho" w:hAnsi="Angsana New"/>
          <w:sz w:val="28"/>
          <w:szCs w:val="28"/>
        </w:rPr>
        <w:t xml:space="preserve"> </w:t>
      </w:r>
      <w:r>
        <w:rPr>
          <w:rFonts w:ascii="Angsana New" w:eastAsia="MS Mincho" w:hAnsi="Angsana New" w:hint="cs"/>
          <w:sz w:val="28"/>
          <w:szCs w:val="28"/>
          <w:cs/>
        </w:rPr>
        <w:t>อย่างไรก็ตาม ผู้บริหารเชื่อว่าบริษัท</w:t>
      </w:r>
      <w:r w:rsidR="007906CF">
        <w:rPr>
          <w:rFonts w:ascii="Angsana New" w:eastAsia="MS Mincho" w:hAnsi="Angsana New" w:hint="cs"/>
          <w:sz w:val="28"/>
          <w:szCs w:val="28"/>
          <w:cs/>
        </w:rPr>
        <w:t>จะ</w:t>
      </w:r>
      <w:r>
        <w:rPr>
          <w:rFonts w:ascii="Angsana New" w:eastAsia="MS Mincho" w:hAnsi="Angsana New" w:hint="cs"/>
          <w:sz w:val="28"/>
          <w:szCs w:val="28"/>
          <w:cs/>
        </w:rPr>
        <w:t>ไม่ได้รับผลเสียหาย</w:t>
      </w:r>
      <w:r w:rsidR="007906CF">
        <w:rPr>
          <w:rFonts w:ascii="Angsana New" w:eastAsia="MS Mincho" w:hAnsi="Angsana New" w:hint="cs"/>
          <w:sz w:val="28"/>
          <w:szCs w:val="28"/>
          <w:cs/>
        </w:rPr>
        <w:t>จากคดีความ</w:t>
      </w:r>
      <w:r>
        <w:rPr>
          <w:rFonts w:ascii="Angsana New" w:eastAsia="MS Mincho" w:hAnsi="Angsana New" w:hint="cs"/>
          <w:sz w:val="28"/>
          <w:szCs w:val="28"/>
          <w:cs/>
        </w:rPr>
        <w:t>ดังกล่าว จึงไม่ได้</w:t>
      </w:r>
      <w:r w:rsidR="007906CF">
        <w:rPr>
          <w:rFonts w:ascii="Angsana New" w:eastAsia="MS Mincho" w:hAnsi="Angsana New" w:hint="cs"/>
          <w:sz w:val="28"/>
          <w:szCs w:val="28"/>
          <w:cs/>
        </w:rPr>
        <w:t>บันทึก</w:t>
      </w:r>
      <w:r>
        <w:rPr>
          <w:rFonts w:ascii="Angsana New" w:eastAsia="MS Mincho" w:hAnsi="Angsana New" w:hint="cs"/>
          <w:sz w:val="28"/>
          <w:szCs w:val="28"/>
          <w:cs/>
        </w:rPr>
        <w:t>ประมาณการหนี้สินในงบการเงิน</w:t>
      </w:r>
    </w:p>
    <w:p w14:paraId="0A723951" w14:textId="77777777" w:rsidR="007818E3" w:rsidRPr="00427501" w:rsidRDefault="007818E3" w:rsidP="009D781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eastAsia="x-none"/>
        </w:rPr>
      </w:pPr>
    </w:p>
    <w:p w14:paraId="7DD0F5A6" w14:textId="53D7F8AA" w:rsidR="00DB12B7" w:rsidRPr="00427501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="Angsana New" w:eastAsia="MS Mincho" w:hAnsi="Angsana New" w:hint="cs"/>
          <w:sz w:val="28"/>
          <w:szCs w:val="28"/>
          <w:cs/>
          <w:lang w:val="en-US"/>
        </w:rPr>
        <w:t>เหตุการณ์</w:t>
      </w:r>
      <w:r w:rsidRPr="00427501">
        <w:rPr>
          <w:rFonts w:asciiTheme="majorBidi" w:hAnsiTheme="majorBidi" w:hint="cs"/>
          <w:sz w:val="28"/>
          <w:szCs w:val="28"/>
          <w:cs/>
        </w:rPr>
        <w:t>ภายหลังรอบระยะเวลารายงาน</w:t>
      </w:r>
    </w:p>
    <w:p w14:paraId="546CDFDC" w14:textId="5E2F9837" w:rsidR="00DB12B7" w:rsidRPr="00427501" w:rsidRDefault="00DB12B7" w:rsidP="009814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eastAsia="x-none"/>
        </w:rPr>
      </w:pPr>
    </w:p>
    <w:p w14:paraId="6697950B" w14:textId="7AF0F87D" w:rsidR="009814AD" w:rsidRPr="00427501" w:rsidRDefault="009814AD" w:rsidP="000F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27501">
        <w:rPr>
          <w:rFonts w:ascii="Angsana New" w:eastAsia="MS Mincho" w:hAnsi="Angsana New"/>
          <w:sz w:val="28"/>
          <w:szCs w:val="28"/>
        </w:rPr>
        <w:t xml:space="preserve">27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เมษายน </w:t>
      </w:r>
      <w:r w:rsidRPr="00427501">
        <w:rPr>
          <w:rFonts w:ascii="Angsana New" w:eastAsia="MS Mincho" w:hAnsi="Angsana New"/>
          <w:sz w:val="28"/>
          <w:szCs w:val="28"/>
        </w:rPr>
        <w:t xml:space="preserve">2565 </w:t>
      </w:r>
      <w:r w:rsidRPr="00427501">
        <w:rPr>
          <w:rFonts w:ascii="Angsana New" w:eastAsia="MS Mincho" w:hAnsi="Angsana New" w:hint="cs"/>
          <w:sz w:val="28"/>
          <w:szCs w:val="28"/>
          <w:cs/>
        </w:rPr>
        <w:t>ผู้ถือหุ้นมีมติอนุมัติจัดสรรกำไรเป็นเงิน</w:t>
      </w:r>
      <w:r w:rsidR="00107F32" w:rsidRPr="00427501">
        <w:rPr>
          <w:rFonts w:ascii="Angsana New" w:eastAsia="MS Mincho" w:hAnsi="Angsana New"/>
          <w:sz w:val="28"/>
          <w:szCs w:val="28"/>
        </w:rPr>
        <w:br/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ปันผลในอัตราหุ้นละ </w:t>
      </w:r>
      <w:r w:rsidR="00C47C06" w:rsidRPr="00427501">
        <w:rPr>
          <w:rFonts w:ascii="Angsana New" w:eastAsia="MS Mincho" w:hAnsi="Angsana New"/>
          <w:sz w:val="28"/>
          <w:szCs w:val="28"/>
        </w:rPr>
        <w:t>0.</w:t>
      </w:r>
      <w:r w:rsidR="00FB0C65" w:rsidRPr="00427501">
        <w:rPr>
          <w:rFonts w:ascii="Angsana New" w:eastAsia="MS Mincho" w:hAnsi="Angsana New"/>
          <w:sz w:val="28"/>
          <w:szCs w:val="28"/>
        </w:rPr>
        <w:t>1</w:t>
      </w:r>
      <w:r w:rsidR="00C47C06" w:rsidRPr="00427501">
        <w:rPr>
          <w:rFonts w:ascii="Angsana New" w:eastAsia="MS Mincho" w:hAnsi="Angsana New"/>
          <w:sz w:val="28"/>
          <w:szCs w:val="28"/>
        </w:rPr>
        <w:t>7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บาท เป็นจำนวนเงินทั้งสิ้น </w:t>
      </w:r>
      <w:r w:rsidR="00FB0C65" w:rsidRPr="00427501">
        <w:rPr>
          <w:rFonts w:ascii="Angsana New" w:eastAsia="MS Mincho" w:hAnsi="Angsana New"/>
          <w:sz w:val="28"/>
          <w:szCs w:val="28"/>
        </w:rPr>
        <w:t>5</w:t>
      </w:r>
      <w:r w:rsidR="00C47C06" w:rsidRPr="00427501">
        <w:rPr>
          <w:rFonts w:ascii="Angsana New" w:eastAsia="MS Mincho" w:hAnsi="Angsana New"/>
          <w:sz w:val="28"/>
          <w:szCs w:val="28"/>
        </w:rPr>
        <w:t>2.</w:t>
      </w:r>
      <w:r w:rsidR="00FB0C65" w:rsidRPr="00427501">
        <w:rPr>
          <w:rFonts w:ascii="Angsana New" w:eastAsia="MS Mincho" w:hAnsi="Angsana New"/>
          <w:sz w:val="28"/>
          <w:szCs w:val="28"/>
        </w:rPr>
        <w:t>19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 w:hint="cs"/>
          <w:sz w:val="28"/>
          <w:szCs w:val="28"/>
          <w:cs/>
        </w:rPr>
        <w:t>ล้านบาท เงินปันผลดังกล่าวจะจ่ายให้แก่ผู้ถือหุ้นในเดือ</w:t>
      </w:r>
      <w:r w:rsidR="00F03CFB" w:rsidRPr="00427501">
        <w:rPr>
          <w:rFonts w:ascii="Angsana New" w:eastAsia="MS Mincho" w:hAnsi="Angsana New" w:hint="cs"/>
          <w:sz w:val="28"/>
          <w:szCs w:val="28"/>
          <w:cs/>
        </w:rPr>
        <w:t>นพฤษภาคม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27501">
        <w:rPr>
          <w:rFonts w:ascii="Angsana New" w:eastAsia="MS Mincho" w:hAnsi="Angsana New"/>
          <w:sz w:val="28"/>
          <w:szCs w:val="28"/>
        </w:rPr>
        <w:t>25</w:t>
      </w:r>
      <w:r w:rsidR="00333E6C" w:rsidRPr="00427501">
        <w:rPr>
          <w:rFonts w:ascii="Angsana New" w:eastAsia="MS Mincho" w:hAnsi="Angsana New"/>
          <w:sz w:val="28"/>
          <w:szCs w:val="28"/>
        </w:rPr>
        <w:t>65</w:t>
      </w:r>
    </w:p>
    <w:p w14:paraId="518AE201" w14:textId="580D1BD9" w:rsidR="009814AD" w:rsidRPr="00427501" w:rsidRDefault="009814AD" w:rsidP="009814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45D28CED" w14:textId="75176390" w:rsidR="009814AD" w:rsidRPr="00427501" w:rsidRDefault="009814AD" w:rsidP="00981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/>
          <w:sz w:val="28"/>
          <w:szCs w:val="28"/>
          <w:cs/>
        </w:rPr>
        <w:t>ในการประชุมสามัญประจำปีของผู้ถือหุ้นของบริษัท</w:t>
      </w:r>
      <w:r w:rsidR="00C52BD0" w:rsidRPr="00427501">
        <w:rPr>
          <w:rFonts w:ascii="Angsana New" w:eastAsia="MS Mincho" w:hAnsi="Angsana New" w:hint="cs"/>
          <w:sz w:val="28"/>
          <w:szCs w:val="28"/>
          <w:cs/>
        </w:rPr>
        <w:t xml:space="preserve"> ไอ</w:t>
      </w:r>
      <w:r w:rsidR="00C52BD0" w:rsidRPr="00427501">
        <w:rPr>
          <w:rFonts w:ascii="Angsana New" w:eastAsia="MS Mincho" w:hAnsi="Angsana New"/>
          <w:sz w:val="28"/>
          <w:szCs w:val="28"/>
        </w:rPr>
        <w:t>-</w:t>
      </w:r>
      <w:r w:rsidR="00C52BD0" w:rsidRPr="00427501">
        <w:rPr>
          <w:rFonts w:ascii="Angsana New" w:eastAsia="MS Mincho" w:hAnsi="Angsana New" w:hint="cs"/>
          <w:sz w:val="28"/>
          <w:szCs w:val="28"/>
          <w:cs/>
        </w:rPr>
        <w:t>ซีเคียว จำกัด</w:t>
      </w:r>
      <w:r w:rsidR="00FF3401" w:rsidRPr="00427501">
        <w:rPr>
          <w:rFonts w:ascii="Angsana New" w:eastAsia="MS Mincho" w:hAnsi="Angsana New" w:hint="cs"/>
          <w:sz w:val="28"/>
          <w:szCs w:val="28"/>
          <w:cs/>
        </w:rPr>
        <w:t xml:space="preserve"> ซึ่งเป็นบริษัทย่อย</w:t>
      </w:r>
      <w:r w:rsidR="00C52BD0" w:rsidRPr="00427501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107F32" w:rsidRPr="00427501">
        <w:rPr>
          <w:rFonts w:ascii="Angsana New" w:eastAsia="MS Mincho" w:hAnsi="Angsana New"/>
          <w:sz w:val="28"/>
          <w:szCs w:val="28"/>
        </w:rPr>
        <w:t>27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เมษายน </w:t>
      </w:r>
      <w:r w:rsidRPr="00427501">
        <w:rPr>
          <w:rFonts w:ascii="Angsana New" w:eastAsia="MS Mincho" w:hAnsi="Angsana New"/>
          <w:sz w:val="28"/>
          <w:szCs w:val="28"/>
        </w:rPr>
        <w:t xml:space="preserve">2565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ผู้ถือหุ้นมีมติอนุมัติจัดสรรกำไรเป็นเงินปันผลในอัตราหุ้นละ </w:t>
      </w:r>
      <w:r w:rsidR="00EF6C0F" w:rsidRPr="00427501">
        <w:rPr>
          <w:rFonts w:ascii="Angsana New" w:eastAsia="MS Mincho" w:hAnsi="Angsana New"/>
          <w:sz w:val="28"/>
          <w:szCs w:val="28"/>
        </w:rPr>
        <w:t>50.00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บาท เป็นจำนวนเงินทั้งสิ้น </w:t>
      </w:r>
      <w:r w:rsidR="00EF6C0F" w:rsidRPr="00427501">
        <w:rPr>
          <w:rFonts w:ascii="Angsana New" w:eastAsia="MS Mincho" w:hAnsi="Angsana New"/>
          <w:sz w:val="28"/>
          <w:szCs w:val="28"/>
        </w:rPr>
        <w:t>20.00</w:t>
      </w:r>
      <w:r w:rsidRPr="00427501">
        <w:rPr>
          <w:rFonts w:ascii="Angsana New" w:eastAsia="MS Mincho" w:hAnsi="Angsana New"/>
          <w:sz w:val="28"/>
          <w:szCs w:val="28"/>
        </w:rPr>
        <w:t xml:space="preserve"> </w:t>
      </w:r>
      <w:r w:rsidRPr="00427501">
        <w:rPr>
          <w:rFonts w:ascii="Angsana New" w:eastAsia="MS Mincho" w:hAnsi="Angsana New"/>
          <w:sz w:val="28"/>
          <w:szCs w:val="28"/>
          <w:cs/>
        </w:rPr>
        <w:t>ล้านบาท เงินปันผลดังกล่าวจะจ่ายให้แก่ผู้ถือหุ้นในเดือน</w:t>
      </w:r>
      <w:r w:rsidR="00EF6C0F" w:rsidRPr="00427501">
        <w:rPr>
          <w:rFonts w:ascii="Angsana New" w:eastAsia="MS Mincho" w:hAnsi="Angsana New"/>
          <w:sz w:val="28"/>
          <w:szCs w:val="28"/>
          <w:cs/>
        </w:rPr>
        <w:t>พฤษภาคม</w:t>
      </w:r>
      <w:r w:rsidRPr="00427501">
        <w:rPr>
          <w:rFonts w:ascii="Angsana New" w:eastAsia="MS Mincho" w:hAnsi="Angsana New"/>
          <w:sz w:val="28"/>
          <w:szCs w:val="28"/>
        </w:rPr>
        <w:t xml:space="preserve"> 25</w:t>
      </w:r>
      <w:r w:rsidR="00107F32" w:rsidRPr="00427501">
        <w:rPr>
          <w:rFonts w:ascii="Angsana New" w:eastAsia="MS Mincho" w:hAnsi="Angsana New"/>
          <w:sz w:val="28"/>
          <w:szCs w:val="28"/>
        </w:rPr>
        <w:t>65</w:t>
      </w:r>
    </w:p>
    <w:p w14:paraId="2114F1D1" w14:textId="3B8DA18A" w:rsidR="00C52BD0" w:rsidRPr="00427501" w:rsidRDefault="00C52BD0" w:rsidP="00981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</w:p>
    <w:p w14:paraId="5E7B18A8" w14:textId="7E20C18D" w:rsidR="00C52BD0" w:rsidRDefault="00C52BD0" w:rsidP="00C52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427501">
        <w:rPr>
          <w:rFonts w:ascii="Angsana New" w:eastAsia="MS Mincho" w:hAnsi="Angsana New"/>
          <w:sz w:val="28"/>
          <w:szCs w:val="28"/>
          <w:cs/>
        </w:rPr>
        <w:t>ในการประชุมสามัญประจำปีของผู้ถือหุ้นของบริษัท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 วีเซิร์ฟพลัส จำกัด</w:t>
      </w:r>
      <w:r w:rsidR="00FF3401" w:rsidRPr="00427501">
        <w:rPr>
          <w:rFonts w:ascii="Angsana New" w:eastAsia="MS Mincho" w:hAnsi="Angsana New" w:hint="cs"/>
          <w:sz w:val="28"/>
          <w:szCs w:val="28"/>
          <w:cs/>
        </w:rPr>
        <w:t xml:space="preserve"> ซึ่งเป็นบริษัทย่อย</w:t>
      </w:r>
      <w:r w:rsidRPr="00427501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Pr="00427501">
        <w:rPr>
          <w:rFonts w:ascii="Angsana New" w:eastAsia="MS Mincho" w:hAnsi="Angsana New"/>
          <w:sz w:val="28"/>
          <w:szCs w:val="28"/>
        </w:rPr>
        <w:t xml:space="preserve">27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เมษายน </w:t>
      </w:r>
      <w:r w:rsidRPr="00427501">
        <w:rPr>
          <w:rFonts w:ascii="Angsana New" w:eastAsia="MS Mincho" w:hAnsi="Angsana New"/>
          <w:sz w:val="28"/>
          <w:szCs w:val="28"/>
        </w:rPr>
        <w:t xml:space="preserve">2565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ผู้ถือหุ้นมีมติอนุมัติจัดสรรกำไรเป็นเงินปันผลในอัตราหุ้นละ </w:t>
      </w:r>
      <w:r w:rsidR="00FF3401" w:rsidRPr="00427501">
        <w:rPr>
          <w:rFonts w:ascii="Angsana New" w:eastAsia="MS Mincho" w:hAnsi="Angsana New"/>
          <w:sz w:val="28"/>
          <w:szCs w:val="28"/>
        </w:rPr>
        <w:t>125</w:t>
      </w:r>
      <w:r w:rsidRPr="00427501">
        <w:rPr>
          <w:rFonts w:ascii="Angsana New" w:eastAsia="MS Mincho" w:hAnsi="Angsana New"/>
          <w:sz w:val="28"/>
          <w:szCs w:val="28"/>
        </w:rPr>
        <w:t xml:space="preserve">.00 </w:t>
      </w:r>
      <w:r w:rsidRPr="00427501">
        <w:rPr>
          <w:rFonts w:ascii="Angsana New" w:eastAsia="MS Mincho" w:hAnsi="Angsana New"/>
          <w:sz w:val="28"/>
          <w:szCs w:val="28"/>
          <w:cs/>
        </w:rPr>
        <w:t xml:space="preserve">บาท เป็นจำนวนเงินทั้งสิ้น </w:t>
      </w:r>
      <w:r w:rsidR="00FF3401" w:rsidRPr="00427501">
        <w:rPr>
          <w:rFonts w:ascii="Angsana New" w:eastAsia="MS Mincho" w:hAnsi="Angsana New"/>
          <w:sz w:val="28"/>
          <w:szCs w:val="28"/>
        </w:rPr>
        <w:t>5</w:t>
      </w:r>
      <w:r w:rsidRPr="00427501">
        <w:rPr>
          <w:rFonts w:ascii="Angsana New" w:eastAsia="MS Mincho" w:hAnsi="Angsana New"/>
          <w:sz w:val="28"/>
          <w:szCs w:val="28"/>
        </w:rPr>
        <w:t xml:space="preserve">0.00 </w:t>
      </w:r>
      <w:r w:rsidRPr="00427501">
        <w:rPr>
          <w:rFonts w:ascii="Angsana New" w:eastAsia="MS Mincho" w:hAnsi="Angsana New"/>
          <w:sz w:val="28"/>
          <w:szCs w:val="28"/>
          <w:cs/>
        </w:rPr>
        <w:t>ล้านบาท เงินปันผลดังกล่าวจะจ่ายให้แก่ผู้ถือหุ้นในเดือนพฤษภาคม</w:t>
      </w:r>
      <w:r w:rsidRPr="00427501">
        <w:rPr>
          <w:rFonts w:ascii="Angsana New" w:eastAsia="MS Mincho" w:hAnsi="Angsana New"/>
          <w:sz w:val="28"/>
          <w:szCs w:val="28"/>
        </w:rPr>
        <w:t xml:space="preserve"> 2565</w:t>
      </w:r>
    </w:p>
    <w:p w14:paraId="437AF0F7" w14:textId="77777777" w:rsidR="00C52BD0" w:rsidRPr="00C52BD0" w:rsidRDefault="00C52BD0" w:rsidP="00981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</w:p>
    <w:p w14:paraId="09F24BB9" w14:textId="5C73DEAE" w:rsidR="009814AD" w:rsidRPr="00B70AF0" w:rsidRDefault="009814AD" w:rsidP="009814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eastAsia="x-none"/>
        </w:rPr>
      </w:pPr>
    </w:p>
    <w:sectPr w:rsidR="009814AD" w:rsidRPr="00B70AF0" w:rsidSect="00DB12B7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8F04" w14:textId="77777777" w:rsidR="00B40D65" w:rsidRDefault="00B40D65" w:rsidP="00900EE2">
      <w:r>
        <w:separator/>
      </w:r>
    </w:p>
  </w:endnote>
  <w:endnote w:type="continuationSeparator" w:id="0">
    <w:p w14:paraId="79BC7727" w14:textId="77777777" w:rsidR="00B40D65" w:rsidRDefault="00B40D65" w:rsidP="00900EE2">
      <w:r>
        <w:continuationSeparator/>
      </w:r>
    </w:p>
  </w:endnote>
  <w:endnote w:type="continuationNotice" w:id="1">
    <w:p w14:paraId="3CAA4E59" w14:textId="77777777" w:rsidR="00B40D65" w:rsidRDefault="00B40D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578ED" w14:textId="77777777" w:rsidR="00A625A7" w:rsidRPr="000F001E" w:rsidRDefault="00A625A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71ED0944" w14:textId="77777777" w:rsidR="00A625A7" w:rsidRDefault="00A625A7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1AB97" w14:textId="77777777" w:rsidR="00B40D65" w:rsidRDefault="00B40D65" w:rsidP="00900EE2">
      <w:r>
        <w:separator/>
      </w:r>
    </w:p>
  </w:footnote>
  <w:footnote w:type="continuationSeparator" w:id="0">
    <w:p w14:paraId="4EE387A5" w14:textId="77777777" w:rsidR="00B40D65" w:rsidRDefault="00B40D65" w:rsidP="00900EE2">
      <w:r>
        <w:continuationSeparator/>
      </w:r>
    </w:p>
  </w:footnote>
  <w:footnote w:type="continuationNotice" w:id="1">
    <w:p w14:paraId="2F973478" w14:textId="77777777" w:rsidR="00B40D65" w:rsidRDefault="00B40D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1DCD6A59" w:rsidR="00DB12B7" w:rsidRPr="00DF07CF" w:rsidRDefault="00DB12B7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993E75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5A7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3399</Words>
  <Characters>14763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Klinsukon, Yendee</cp:lastModifiedBy>
  <cp:revision>2</cp:revision>
  <cp:lastPrinted>2022-05-12T11:02:00Z</cp:lastPrinted>
  <dcterms:created xsi:type="dcterms:W3CDTF">2022-05-13T08:44:00Z</dcterms:created>
  <dcterms:modified xsi:type="dcterms:W3CDTF">2022-05-13T08:44:00Z</dcterms:modified>
</cp:coreProperties>
</file>