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3CB1" w14:textId="77777777" w:rsidR="001010B0" w:rsidRPr="00DF274D" w:rsidRDefault="001010B0" w:rsidP="001010B0">
      <w:pPr>
        <w:spacing w:line="240" w:lineRule="atLeast"/>
        <w:rPr>
          <w:rFonts w:cstheme="minorBidi"/>
          <w:b/>
          <w:bCs/>
          <w:szCs w:val="28"/>
          <w:lang w:val="en-US" w:bidi="th-TH"/>
        </w:rPr>
      </w:pPr>
    </w:p>
    <w:p w14:paraId="30C12446" w14:textId="77777777" w:rsidR="001010B0" w:rsidRPr="006C28AB" w:rsidRDefault="001010B0" w:rsidP="001010B0">
      <w:pPr>
        <w:spacing w:line="240" w:lineRule="atLeast"/>
        <w:rPr>
          <w:b/>
          <w:bCs/>
          <w:szCs w:val="22"/>
        </w:rPr>
      </w:pPr>
    </w:p>
    <w:p w14:paraId="7C996053" w14:textId="77777777" w:rsidR="001010B0" w:rsidRPr="006C28AB" w:rsidRDefault="001010B0" w:rsidP="001010B0">
      <w:pPr>
        <w:spacing w:line="240" w:lineRule="atLeast"/>
        <w:rPr>
          <w:b/>
          <w:bCs/>
          <w:szCs w:val="28"/>
          <w:cs/>
          <w:lang w:bidi="th-TH"/>
        </w:rPr>
      </w:pPr>
    </w:p>
    <w:p w14:paraId="23115A9F" w14:textId="77777777" w:rsidR="001010B0" w:rsidRPr="006C28AB" w:rsidRDefault="001010B0" w:rsidP="001010B0">
      <w:pPr>
        <w:spacing w:line="240" w:lineRule="atLeast"/>
        <w:rPr>
          <w:b/>
          <w:bCs/>
          <w:szCs w:val="28"/>
          <w:lang w:val="en-US" w:bidi="th-TH"/>
        </w:rPr>
      </w:pPr>
    </w:p>
    <w:p w14:paraId="6BCE5303" w14:textId="77777777" w:rsidR="001010B0" w:rsidRPr="00865E11" w:rsidRDefault="001010B0" w:rsidP="001010B0">
      <w:pPr>
        <w:pStyle w:val="Heading3"/>
        <w:rPr>
          <w:rFonts w:cstheme="minorBidi"/>
          <w:cs/>
          <w:lang w:val="en-US" w:bidi="th-TH"/>
        </w:rPr>
      </w:pPr>
    </w:p>
    <w:p w14:paraId="65537E58" w14:textId="77777777" w:rsidR="001010B0" w:rsidRPr="006C28AB" w:rsidRDefault="001010B0" w:rsidP="001010B0">
      <w:pPr>
        <w:spacing w:line="240" w:lineRule="atLeast"/>
        <w:rPr>
          <w:b/>
          <w:bCs/>
          <w:szCs w:val="22"/>
        </w:rPr>
      </w:pPr>
    </w:p>
    <w:p w14:paraId="4F22D14E" w14:textId="77777777" w:rsidR="001010B0" w:rsidRPr="006C28AB" w:rsidRDefault="001010B0" w:rsidP="001010B0">
      <w:pPr>
        <w:spacing w:line="240" w:lineRule="atLeast"/>
        <w:rPr>
          <w:b/>
          <w:bCs/>
          <w:szCs w:val="22"/>
        </w:rPr>
      </w:pPr>
    </w:p>
    <w:p w14:paraId="05C4874A" w14:textId="77777777" w:rsidR="001010B0" w:rsidRPr="006C28AB" w:rsidRDefault="001010B0" w:rsidP="001010B0">
      <w:pPr>
        <w:spacing w:line="240" w:lineRule="atLeast"/>
        <w:rPr>
          <w:b/>
          <w:bCs/>
          <w:szCs w:val="22"/>
        </w:rPr>
      </w:pPr>
    </w:p>
    <w:p w14:paraId="5F86CF36" w14:textId="77777777" w:rsidR="001010B0" w:rsidRPr="006C28AB" w:rsidRDefault="001010B0" w:rsidP="001010B0">
      <w:pPr>
        <w:spacing w:line="240" w:lineRule="atLeast"/>
        <w:rPr>
          <w:b/>
          <w:bCs/>
          <w:szCs w:val="22"/>
        </w:rPr>
      </w:pPr>
    </w:p>
    <w:p w14:paraId="51C846B3" w14:textId="77777777" w:rsidR="001010B0" w:rsidRPr="00860D59" w:rsidRDefault="001010B0" w:rsidP="001010B0">
      <w:pPr>
        <w:spacing w:line="240" w:lineRule="atLeast"/>
        <w:rPr>
          <w:rFonts w:cstheme="minorBidi"/>
          <w:b/>
          <w:bCs/>
          <w:szCs w:val="28"/>
          <w:cs/>
          <w:lang w:val="en-US" w:bidi="th-TH"/>
        </w:rPr>
      </w:pPr>
    </w:p>
    <w:p w14:paraId="0B4D1314" w14:textId="77777777" w:rsidR="001010B0" w:rsidRPr="006C28AB" w:rsidRDefault="001010B0" w:rsidP="001010B0">
      <w:pPr>
        <w:spacing w:line="240" w:lineRule="atLeast"/>
        <w:rPr>
          <w:b/>
          <w:bCs/>
          <w:szCs w:val="22"/>
        </w:rPr>
      </w:pPr>
    </w:p>
    <w:p w14:paraId="26E195C6" w14:textId="77777777" w:rsidR="001010B0" w:rsidRPr="006C28AB" w:rsidRDefault="001010B0" w:rsidP="001010B0">
      <w:pPr>
        <w:spacing w:line="240" w:lineRule="atLeast"/>
        <w:rPr>
          <w:b/>
          <w:bCs/>
          <w:szCs w:val="22"/>
        </w:rPr>
      </w:pPr>
    </w:p>
    <w:p w14:paraId="373B868D" w14:textId="77777777" w:rsidR="001010B0" w:rsidRPr="006C28AB" w:rsidRDefault="001010B0" w:rsidP="001010B0">
      <w:pPr>
        <w:spacing w:line="240" w:lineRule="atLeast"/>
        <w:jc w:val="center"/>
        <w:rPr>
          <w:b/>
          <w:bCs/>
          <w:sz w:val="40"/>
          <w:szCs w:val="40"/>
        </w:rPr>
      </w:pPr>
      <w:r w:rsidRPr="006C28AB">
        <w:rPr>
          <w:b/>
          <w:bCs/>
          <w:sz w:val="40"/>
          <w:szCs w:val="40"/>
        </w:rPr>
        <w:t>Nation Broadcasting Corporation Public Company Limited and its Subsidiaries</w:t>
      </w:r>
    </w:p>
    <w:p w14:paraId="01A59CDA" w14:textId="77777777" w:rsidR="001010B0" w:rsidRPr="006C28AB" w:rsidRDefault="001010B0" w:rsidP="001010B0">
      <w:pPr>
        <w:spacing w:line="240" w:lineRule="atLeast"/>
        <w:jc w:val="center"/>
        <w:rPr>
          <w:sz w:val="36"/>
          <w:szCs w:val="36"/>
        </w:rPr>
      </w:pPr>
    </w:p>
    <w:p w14:paraId="497F1190" w14:textId="77777777" w:rsidR="001010B0" w:rsidRPr="006C28AB" w:rsidRDefault="001010B0" w:rsidP="001010B0">
      <w:pPr>
        <w:pStyle w:val="CoverTitle"/>
        <w:spacing w:line="240" w:lineRule="atLeast"/>
        <w:jc w:val="center"/>
        <w:rPr>
          <w:spacing w:val="-3"/>
          <w:szCs w:val="45"/>
          <w:cs/>
          <w:lang w:bidi="th-TH"/>
        </w:rPr>
      </w:pPr>
      <w:r w:rsidRPr="006C28AB">
        <w:rPr>
          <w:spacing w:val="-3"/>
          <w:szCs w:val="45"/>
          <w:lang w:val="en-US" w:bidi="th-TH"/>
        </w:rPr>
        <w:t xml:space="preserve">Condensed </w:t>
      </w:r>
      <w:proofErr w:type="spellStart"/>
      <w:r w:rsidRPr="006C28AB">
        <w:rPr>
          <w:spacing w:val="-3"/>
          <w:szCs w:val="45"/>
          <w:lang w:val="en-US" w:bidi="th-TH"/>
        </w:rPr>
        <w:t>i</w:t>
      </w:r>
      <w:r w:rsidRPr="006C28AB">
        <w:rPr>
          <w:spacing w:val="-3"/>
          <w:szCs w:val="36"/>
        </w:rPr>
        <w:t>nterim</w:t>
      </w:r>
      <w:proofErr w:type="spellEnd"/>
      <w:r w:rsidRPr="006C28AB">
        <w:rPr>
          <w:spacing w:val="-3"/>
          <w:szCs w:val="36"/>
        </w:rPr>
        <w:t xml:space="preserve"> financial statements</w:t>
      </w:r>
    </w:p>
    <w:p w14:paraId="2AD1AE43" w14:textId="77777777" w:rsidR="001010B0" w:rsidRPr="006C28AB" w:rsidRDefault="001010B0" w:rsidP="001010B0">
      <w:pPr>
        <w:spacing w:line="240" w:lineRule="atLeast"/>
        <w:jc w:val="center"/>
        <w:rPr>
          <w:sz w:val="36"/>
          <w:szCs w:val="36"/>
        </w:rPr>
      </w:pPr>
      <w:r w:rsidRPr="006C28AB">
        <w:rPr>
          <w:sz w:val="36"/>
          <w:szCs w:val="36"/>
        </w:rPr>
        <w:t>for the three-month period ended</w:t>
      </w:r>
    </w:p>
    <w:p w14:paraId="49170353" w14:textId="3A6A671A" w:rsidR="001010B0" w:rsidRPr="006C28AB" w:rsidRDefault="001010B0" w:rsidP="001010B0">
      <w:pPr>
        <w:spacing w:line="240" w:lineRule="atLeast"/>
        <w:jc w:val="center"/>
        <w:rPr>
          <w:sz w:val="36"/>
          <w:szCs w:val="36"/>
        </w:rPr>
      </w:pPr>
      <w:r w:rsidRPr="006C28AB">
        <w:rPr>
          <w:sz w:val="36"/>
          <w:szCs w:val="36"/>
        </w:rPr>
        <w:t>31 March 2022</w:t>
      </w:r>
    </w:p>
    <w:p w14:paraId="12E76FD5" w14:textId="77777777" w:rsidR="001010B0" w:rsidRPr="006C28AB" w:rsidRDefault="001010B0" w:rsidP="001010B0">
      <w:pPr>
        <w:shd w:val="clear" w:color="auto" w:fill="FFFFFF"/>
        <w:spacing w:line="240" w:lineRule="atLeast"/>
        <w:jc w:val="center"/>
        <w:rPr>
          <w:sz w:val="36"/>
          <w:szCs w:val="36"/>
          <w:lang w:val="en-US"/>
        </w:rPr>
      </w:pPr>
      <w:r w:rsidRPr="006C28AB">
        <w:rPr>
          <w:sz w:val="36"/>
          <w:szCs w:val="36"/>
        </w:rPr>
        <w:t>and</w:t>
      </w:r>
    </w:p>
    <w:p w14:paraId="53B9E856" w14:textId="77777777" w:rsidR="001010B0" w:rsidRPr="006C28AB" w:rsidRDefault="001010B0" w:rsidP="001010B0">
      <w:pPr>
        <w:spacing w:line="240" w:lineRule="atLeast"/>
        <w:jc w:val="center"/>
        <w:rPr>
          <w:spacing w:val="-3"/>
          <w:sz w:val="36"/>
          <w:szCs w:val="45"/>
          <w:lang w:bidi="th-TH"/>
        </w:rPr>
      </w:pPr>
      <w:r w:rsidRPr="006C28AB">
        <w:rPr>
          <w:spacing w:val="-3"/>
          <w:sz w:val="36"/>
          <w:szCs w:val="36"/>
        </w:rPr>
        <w:t xml:space="preserve">Independent auditor’s review report </w:t>
      </w:r>
    </w:p>
    <w:p w14:paraId="1E1320A8" w14:textId="77777777" w:rsidR="001010B0" w:rsidRPr="006C28AB" w:rsidRDefault="001010B0" w:rsidP="001010B0">
      <w:pPr>
        <w:pStyle w:val="acctmainheading"/>
        <w:tabs>
          <w:tab w:val="left" w:pos="7810"/>
        </w:tabs>
        <w:spacing w:after="0" w:line="240" w:lineRule="atLeast"/>
        <w:outlineLvl w:val="0"/>
        <w:rPr>
          <w:lang w:bidi="th-TH"/>
        </w:rPr>
      </w:pPr>
    </w:p>
    <w:p w14:paraId="5ED898B5" w14:textId="77777777" w:rsidR="001010B0" w:rsidRPr="006C28AB" w:rsidRDefault="001010B0" w:rsidP="001010B0">
      <w:pPr>
        <w:pStyle w:val="acctmainheading"/>
        <w:tabs>
          <w:tab w:val="left" w:pos="7810"/>
        </w:tabs>
        <w:spacing w:after="0" w:line="240" w:lineRule="atLeast"/>
        <w:outlineLvl w:val="0"/>
        <w:rPr>
          <w:lang w:bidi="th-TH"/>
        </w:rPr>
      </w:pPr>
    </w:p>
    <w:p w14:paraId="36674321" w14:textId="77777777" w:rsidR="001010B0" w:rsidRPr="006C28AB" w:rsidRDefault="001010B0" w:rsidP="001010B0">
      <w:pPr>
        <w:pStyle w:val="acctmainheading"/>
        <w:tabs>
          <w:tab w:val="left" w:pos="7810"/>
        </w:tabs>
        <w:spacing w:after="0" w:line="240" w:lineRule="atLeast"/>
        <w:outlineLvl w:val="0"/>
        <w:rPr>
          <w:lang w:bidi="th-TH"/>
        </w:rPr>
      </w:pPr>
    </w:p>
    <w:p w14:paraId="328707A1" w14:textId="77777777" w:rsidR="001010B0" w:rsidRPr="006C28AB" w:rsidRDefault="001010B0" w:rsidP="001010B0">
      <w:pPr>
        <w:pStyle w:val="acctmainheading"/>
        <w:tabs>
          <w:tab w:val="left" w:pos="7810"/>
        </w:tabs>
        <w:spacing w:after="0" w:line="240" w:lineRule="atLeast"/>
        <w:outlineLvl w:val="0"/>
        <w:rPr>
          <w:lang w:bidi="th-TH"/>
        </w:rPr>
      </w:pPr>
    </w:p>
    <w:p w14:paraId="013C7FA3" w14:textId="77777777" w:rsidR="001010B0" w:rsidRPr="006C28AB" w:rsidRDefault="001010B0" w:rsidP="001010B0">
      <w:pPr>
        <w:pStyle w:val="acctmainheading"/>
        <w:tabs>
          <w:tab w:val="left" w:pos="7810"/>
        </w:tabs>
        <w:spacing w:after="0" w:line="240" w:lineRule="atLeast"/>
        <w:outlineLvl w:val="0"/>
        <w:rPr>
          <w:lang w:val="en-US" w:bidi="th-TH"/>
        </w:rPr>
        <w:sectPr w:rsidR="001010B0" w:rsidRPr="006C28AB" w:rsidSect="00963133">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08F94305" w14:textId="516E1D81" w:rsidR="001010B0" w:rsidRPr="006C28AB" w:rsidRDefault="001010B0" w:rsidP="001010B0">
      <w:pPr>
        <w:rPr>
          <w:b/>
          <w:bCs/>
          <w:sz w:val="28"/>
          <w:szCs w:val="28"/>
        </w:rPr>
      </w:pPr>
    </w:p>
    <w:p w14:paraId="5D8CD023" w14:textId="77777777" w:rsidR="001010B0" w:rsidRPr="006C28AB" w:rsidRDefault="001010B0" w:rsidP="001010B0">
      <w:pPr>
        <w:rPr>
          <w:b/>
          <w:bCs/>
          <w:sz w:val="28"/>
          <w:szCs w:val="28"/>
        </w:rPr>
      </w:pPr>
    </w:p>
    <w:p w14:paraId="7E19B254" w14:textId="77777777" w:rsidR="001010B0" w:rsidRPr="006C28AB" w:rsidRDefault="001010B0" w:rsidP="001010B0">
      <w:pPr>
        <w:rPr>
          <w:b/>
          <w:bCs/>
          <w:sz w:val="28"/>
          <w:szCs w:val="28"/>
        </w:rPr>
      </w:pPr>
    </w:p>
    <w:p w14:paraId="3ADB4058" w14:textId="77777777" w:rsidR="001010B0" w:rsidRPr="006C28AB" w:rsidRDefault="001010B0" w:rsidP="001010B0">
      <w:pPr>
        <w:rPr>
          <w:b/>
          <w:bCs/>
          <w:sz w:val="28"/>
          <w:szCs w:val="28"/>
        </w:rPr>
      </w:pPr>
    </w:p>
    <w:p w14:paraId="08404551" w14:textId="77777777" w:rsidR="001010B0" w:rsidRPr="006C28AB" w:rsidRDefault="001010B0" w:rsidP="001010B0">
      <w:pPr>
        <w:rPr>
          <w:b/>
          <w:bCs/>
          <w:sz w:val="28"/>
          <w:szCs w:val="28"/>
        </w:rPr>
      </w:pPr>
    </w:p>
    <w:p w14:paraId="24AFE3A2" w14:textId="23EC68B2" w:rsidR="001010B0" w:rsidRPr="006C28AB" w:rsidRDefault="001010B0" w:rsidP="001010B0">
      <w:pPr>
        <w:rPr>
          <w:b/>
          <w:bCs/>
          <w:sz w:val="28"/>
          <w:szCs w:val="28"/>
        </w:rPr>
      </w:pPr>
    </w:p>
    <w:p w14:paraId="0CC66E9C" w14:textId="77777777" w:rsidR="001010B0" w:rsidRPr="006C28AB" w:rsidRDefault="001010B0" w:rsidP="001010B0">
      <w:pPr>
        <w:rPr>
          <w:b/>
          <w:bCs/>
          <w:sz w:val="28"/>
          <w:szCs w:val="28"/>
        </w:rPr>
      </w:pPr>
    </w:p>
    <w:p w14:paraId="0ABC81F7" w14:textId="77777777" w:rsidR="001010B0" w:rsidRPr="006C28AB" w:rsidRDefault="001010B0" w:rsidP="001010B0">
      <w:pPr>
        <w:rPr>
          <w:b/>
          <w:bCs/>
          <w:sz w:val="28"/>
          <w:szCs w:val="28"/>
        </w:rPr>
      </w:pPr>
      <w:r w:rsidRPr="006C28AB">
        <w:rPr>
          <w:b/>
          <w:bCs/>
          <w:sz w:val="28"/>
          <w:szCs w:val="28"/>
        </w:rPr>
        <w:t>Independent Auditor’s Report on Review of Interim Financial Information</w:t>
      </w:r>
    </w:p>
    <w:p w14:paraId="7CD29879" w14:textId="77777777" w:rsidR="001010B0" w:rsidRPr="006C28AB" w:rsidRDefault="001010B0" w:rsidP="001010B0">
      <w:pPr>
        <w:pStyle w:val="acctmainheading"/>
        <w:tabs>
          <w:tab w:val="left" w:pos="7810"/>
        </w:tabs>
        <w:spacing w:after="0" w:line="240" w:lineRule="atLeast"/>
        <w:outlineLvl w:val="0"/>
        <w:rPr>
          <w:sz w:val="24"/>
          <w:szCs w:val="24"/>
        </w:rPr>
      </w:pPr>
    </w:p>
    <w:p w14:paraId="36305F8E" w14:textId="77777777" w:rsidR="001010B0" w:rsidRPr="006C28AB" w:rsidRDefault="001010B0" w:rsidP="001010B0">
      <w:pPr>
        <w:pStyle w:val="acctmainheading"/>
        <w:tabs>
          <w:tab w:val="left" w:pos="7810"/>
        </w:tabs>
        <w:spacing w:after="0" w:line="240" w:lineRule="atLeast"/>
        <w:outlineLvl w:val="0"/>
        <w:rPr>
          <w:sz w:val="24"/>
          <w:szCs w:val="24"/>
        </w:rPr>
      </w:pPr>
    </w:p>
    <w:p w14:paraId="78CE9F54" w14:textId="77777777" w:rsidR="001010B0" w:rsidRPr="006C28AB" w:rsidRDefault="001010B0" w:rsidP="001010B0">
      <w:pPr>
        <w:pStyle w:val="acctmainheading"/>
        <w:tabs>
          <w:tab w:val="left" w:pos="7810"/>
        </w:tabs>
        <w:spacing w:after="0" w:line="240" w:lineRule="atLeast"/>
        <w:outlineLvl w:val="0"/>
        <w:rPr>
          <w:sz w:val="24"/>
          <w:szCs w:val="24"/>
        </w:rPr>
      </w:pPr>
      <w:r w:rsidRPr="006C28AB">
        <w:rPr>
          <w:sz w:val="24"/>
          <w:szCs w:val="24"/>
        </w:rPr>
        <w:t xml:space="preserve">To the </w:t>
      </w:r>
      <w:r w:rsidRPr="006C28AB">
        <w:rPr>
          <w:sz w:val="24"/>
          <w:szCs w:val="30"/>
          <w:lang w:bidi="th-TH"/>
        </w:rPr>
        <w:t>Board of Directors</w:t>
      </w:r>
      <w:r w:rsidRPr="006C28AB">
        <w:rPr>
          <w:sz w:val="24"/>
          <w:szCs w:val="24"/>
        </w:rPr>
        <w:t xml:space="preserve"> of Nation Broadcasting Corporation Public Company Limited</w:t>
      </w:r>
    </w:p>
    <w:p w14:paraId="29C34411" w14:textId="77777777" w:rsidR="001010B0" w:rsidRPr="006C28AB" w:rsidRDefault="001010B0" w:rsidP="001010B0">
      <w:pPr>
        <w:jc w:val="both"/>
        <w:rPr>
          <w:szCs w:val="22"/>
          <w:lang w:bidi="th-TH"/>
        </w:rPr>
      </w:pPr>
    </w:p>
    <w:p w14:paraId="4316FF0A" w14:textId="77777777" w:rsidR="001010B0" w:rsidRPr="006C28AB" w:rsidRDefault="001010B0" w:rsidP="001010B0">
      <w:pPr>
        <w:jc w:val="both"/>
        <w:rPr>
          <w:szCs w:val="22"/>
          <w:lang w:bidi="th-TH"/>
        </w:rPr>
      </w:pPr>
    </w:p>
    <w:p w14:paraId="64430BAE" w14:textId="06BB20C3" w:rsidR="001010B0" w:rsidRPr="006C28AB" w:rsidRDefault="001010B0" w:rsidP="001010B0">
      <w:pPr>
        <w:tabs>
          <w:tab w:val="left" w:pos="2160"/>
        </w:tabs>
        <w:jc w:val="thaiDistribute"/>
        <w:rPr>
          <w:szCs w:val="22"/>
          <w:lang w:bidi="th-TH"/>
        </w:rPr>
      </w:pPr>
      <w:r w:rsidRPr="006C28AB">
        <w:rPr>
          <w:szCs w:val="22"/>
          <w:lang w:bidi="th-TH"/>
        </w:rPr>
        <w:t xml:space="preserve">I have reviewed the accompanying consolidated and separate statements of financial position of Nation Broadcasting Corporation Public Company Limited and its subsidiaries, and of Nation Broadcasting Corporation Public Company Limited, respectively, as at 31 March 2022; the consolidated and separate statements of comprehensive income, changes in equity and cash flows for the three-month period ended </w:t>
      </w:r>
      <w:r w:rsidRPr="006C28AB">
        <w:rPr>
          <w:szCs w:val="22"/>
          <w:lang w:bidi="th-TH"/>
        </w:rPr>
        <w:br/>
        <w:t xml:space="preserve">31 March 2022; and condensed notes (“interim financial information”). </w:t>
      </w:r>
      <w:r w:rsidRPr="006C28AB">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C28AB">
        <w:rPr>
          <w:szCs w:val="28"/>
          <w:lang w:bidi="th-TH"/>
        </w:rPr>
        <w:t xml:space="preserve"> </w:t>
      </w:r>
    </w:p>
    <w:p w14:paraId="7B24055F" w14:textId="77777777" w:rsidR="001010B0" w:rsidRPr="006C28AB" w:rsidRDefault="001010B0" w:rsidP="001010B0">
      <w:pPr>
        <w:pStyle w:val="RNormal"/>
        <w:rPr>
          <w:lang w:val="en-GB"/>
        </w:rPr>
      </w:pPr>
    </w:p>
    <w:p w14:paraId="2FEF14AF" w14:textId="77777777" w:rsidR="001010B0" w:rsidRPr="006C28AB" w:rsidRDefault="001010B0" w:rsidP="001010B0">
      <w:pPr>
        <w:jc w:val="both"/>
        <w:rPr>
          <w:i/>
        </w:rPr>
      </w:pPr>
      <w:r w:rsidRPr="006C28AB">
        <w:rPr>
          <w:i/>
        </w:rPr>
        <w:t>Scope of Review</w:t>
      </w:r>
    </w:p>
    <w:p w14:paraId="01F94B21" w14:textId="77777777" w:rsidR="001010B0" w:rsidRPr="006C28AB" w:rsidRDefault="001010B0" w:rsidP="001010B0">
      <w:pPr>
        <w:jc w:val="both"/>
        <w:rPr>
          <w:lang w:val="en-US"/>
        </w:rPr>
      </w:pPr>
    </w:p>
    <w:p w14:paraId="53C3E463" w14:textId="77777777" w:rsidR="001010B0" w:rsidRPr="006C28AB" w:rsidRDefault="001010B0" w:rsidP="001010B0">
      <w:pPr>
        <w:jc w:val="both"/>
        <w:rPr>
          <w:szCs w:val="22"/>
        </w:rPr>
      </w:pPr>
      <w:r w:rsidRPr="006C28AB">
        <w:t xml:space="preserve">I conducted my review in accordance with Thai Standard on Review Engagements 2410, “Review of Interim Financial Information Performed by the Independent Auditor of the Entity”. A review of interim financial </w:t>
      </w:r>
      <w:r w:rsidRPr="006C28AB">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C28AB">
        <w:rPr>
          <w:szCs w:val="28"/>
          <w:lang w:bidi="th-TH"/>
        </w:rPr>
        <w:t>me</w:t>
      </w:r>
      <w:r w:rsidRPr="006C28AB">
        <w:rPr>
          <w:szCs w:val="22"/>
        </w:rPr>
        <w:t xml:space="preserve"> to obtain assurance that I would become aware of all significant matters that might be identified in an audit. Accordingly, </w:t>
      </w:r>
      <w:r w:rsidRPr="006C28AB">
        <w:rPr>
          <w:szCs w:val="28"/>
          <w:lang w:bidi="th-TH"/>
        </w:rPr>
        <w:t>I</w:t>
      </w:r>
      <w:r w:rsidRPr="006C28AB">
        <w:rPr>
          <w:szCs w:val="22"/>
        </w:rPr>
        <w:t xml:space="preserve"> do not express an audit opinion.</w:t>
      </w:r>
    </w:p>
    <w:p w14:paraId="1D1D9B09" w14:textId="77777777" w:rsidR="001010B0" w:rsidRPr="006C28AB" w:rsidRDefault="001010B0" w:rsidP="001010B0">
      <w:pPr>
        <w:jc w:val="both"/>
      </w:pPr>
    </w:p>
    <w:p w14:paraId="13D1766C" w14:textId="77777777" w:rsidR="001010B0" w:rsidRPr="006C28AB" w:rsidRDefault="001010B0" w:rsidP="001010B0">
      <w:pPr>
        <w:jc w:val="both"/>
        <w:rPr>
          <w:szCs w:val="22"/>
        </w:rPr>
      </w:pPr>
      <w:r w:rsidRPr="006C28AB">
        <w:rPr>
          <w:i/>
          <w:szCs w:val="22"/>
        </w:rPr>
        <w:t>Conclusion</w:t>
      </w:r>
    </w:p>
    <w:p w14:paraId="65B8D204" w14:textId="77777777" w:rsidR="001010B0" w:rsidRPr="006C28AB" w:rsidRDefault="001010B0" w:rsidP="001010B0">
      <w:pPr>
        <w:jc w:val="both"/>
      </w:pPr>
    </w:p>
    <w:p w14:paraId="7E5DD9E9" w14:textId="77777777" w:rsidR="001010B0" w:rsidRPr="006C28AB" w:rsidRDefault="001010B0" w:rsidP="001010B0">
      <w:pPr>
        <w:jc w:val="both"/>
        <w:rPr>
          <w:szCs w:val="22"/>
        </w:rPr>
      </w:pPr>
      <w:r w:rsidRPr="006C28AB">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17DC683" w14:textId="77777777" w:rsidR="001010B0" w:rsidRPr="006C28AB" w:rsidRDefault="001010B0" w:rsidP="001010B0">
      <w:pPr>
        <w:jc w:val="both"/>
      </w:pPr>
    </w:p>
    <w:p w14:paraId="6471A731" w14:textId="77777777" w:rsidR="001010B0" w:rsidRPr="00C07846" w:rsidRDefault="001010B0" w:rsidP="001010B0">
      <w:pPr>
        <w:jc w:val="both"/>
        <w:rPr>
          <w:lang w:val="en-US"/>
        </w:rPr>
        <w:sectPr w:rsidR="001010B0" w:rsidRPr="00C07846" w:rsidSect="001010B0">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6936D7CB" w14:textId="77777777" w:rsidR="001B29E8" w:rsidRDefault="001B29E8" w:rsidP="001B29E8">
      <w:pPr>
        <w:jc w:val="both"/>
        <w:rPr>
          <w:i/>
          <w:iCs/>
        </w:rPr>
      </w:pPr>
    </w:p>
    <w:p w14:paraId="3CE944C2" w14:textId="020732DC" w:rsidR="001010B0" w:rsidRPr="006C28AB" w:rsidRDefault="001010B0" w:rsidP="001B29E8">
      <w:pPr>
        <w:jc w:val="both"/>
        <w:rPr>
          <w:i/>
          <w:iCs/>
        </w:rPr>
      </w:pPr>
      <w:r w:rsidRPr="006C28AB">
        <w:rPr>
          <w:i/>
          <w:iCs/>
        </w:rPr>
        <w:t>Emphasis of Matter</w:t>
      </w:r>
    </w:p>
    <w:p w14:paraId="5BFF9320" w14:textId="77777777" w:rsidR="001010B0" w:rsidRPr="006C28AB" w:rsidRDefault="001010B0" w:rsidP="001010B0">
      <w:pPr>
        <w:jc w:val="both"/>
        <w:rPr>
          <w:i/>
          <w:iCs/>
        </w:rPr>
      </w:pPr>
    </w:p>
    <w:p w14:paraId="76BC2BDB" w14:textId="6FE36784" w:rsidR="001010B0" w:rsidRPr="001B29E8" w:rsidRDefault="001010B0" w:rsidP="001B29E8">
      <w:pPr>
        <w:tabs>
          <w:tab w:val="left" w:pos="4249"/>
        </w:tabs>
        <w:jc w:val="both"/>
        <w:rPr>
          <w:iCs/>
          <w:lang w:val="en-US" w:bidi="th-TH"/>
        </w:rPr>
      </w:pPr>
      <w:r w:rsidRPr="001B29E8">
        <w:rPr>
          <w:iCs/>
        </w:rPr>
        <w:t xml:space="preserve">I draw attention to following matters </w:t>
      </w:r>
      <w:r w:rsidR="001B29E8" w:rsidRPr="001B29E8">
        <w:rPr>
          <w:iCs/>
        </w:rPr>
        <w:tab/>
      </w:r>
    </w:p>
    <w:p w14:paraId="2BEB6CB7" w14:textId="77777777" w:rsidR="001010B0" w:rsidRPr="006C28AB" w:rsidRDefault="001010B0" w:rsidP="001010B0">
      <w:pPr>
        <w:jc w:val="both"/>
        <w:rPr>
          <w:iCs/>
        </w:rPr>
      </w:pPr>
    </w:p>
    <w:p w14:paraId="01B68193" w14:textId="1A692AE0" w:rsidR="001010B0" w:rsidRPr="006C28AB" w:rsidRDefault="001010B0" w:rsidP="00122FDF">
      <w:pPr>
        <w:pStyle w:val="ListParagraph"/>
        <w:numPr>
          <w:ilvl w:val="0"/>
          <w:numId w:val="14"/>
        </w:numPr>
        <w:ind w:left="450" w:hanging="450"/>
        <w:jc w:val="both"/>
        <w:rPr>
          <w:szCs w:val="22"/>
        </w:rPr>
      </w:pPr>
      <w:r w:rsidRPr="006C28AB">
        <w:rPr>
          <w:szCs w:val="28"/>
          <w:lang w:bidi="th-TH"/>
        </w:rPr>
        <w:t>N</w:t>
      </w:r>
      <w:r w:rsidRPr="006C28AB">
        <w:rPr>
          <w:szCs w:val="22"/>
        </w:rPr>
        <w:t xml:space="preserve">ote </w:t>
      </w:r>
      <w:r w:rsidR="005E06B3">
        <w:rPr>
          <w:szCs w:val="22"/>
        </w:rPr>
        <w:t>1</w:t>
      </w:r>
      <w:r w:rsidRPr="006C28AB">
        <w:rPr>
          <w:szCs w:val="22"/>
        </w:rPr>
        <w:t xml:space="preserve"> to the interim financial information, which indicates that for the three-month period ended </w:t>
      </w:r>
      <w:r w:rsidRPr="006C28AB">
        <w:rPr>
          <w:szCs w:val="22"/>
        </w:rPr>
        <w:br/>
        <w:t>31 March 202</w:t>
      </w:r>
      <w:r w:rsidR="003A6059">
        <w:rPr>
          <w:szCs w:val="22"/>
        </w:rPr>
        <w:t>2</w:t>
      </w:r>
      <w:r w:rsidRPr="006C28AB">
        <w:rPr>
          <w:szCs w:val="22"/>
        </w:rPr>
        <w:t xml:space="preserve">, the Group and the Company incurred a net loss of Baht </w:t>
      </w:r>
      <w:r w:rsidR="0044569C">
        <w:rPr>
          <w:rFonts w:cstheme="minorBidi"/>
          <w:szCs w:val="28"/>
          <w:lang w:val="en-US" w:bidi="th-TH"/>
        </w:rPr>
        <w:t>55.78</w:t>
      </w:r>
      <w:r w:rsidRPr="006C28AB">
        <w:rPr>
          <w:szCs w:val="22"/>
        </w:rPr>
        <w:t xml:space="preserve"> million and Baht </w:t>
      </w:r>
      <w:r w:rsidR="0095087F">
        <w:rPr>
          <w:szCs w:val="22"/>
        </w:rPr>
        <w:t>9</w:t>
      </w:r>
      <w:r w:rsidRPr="006C28AB">
        <w:rPr>
          <w:szCs w:val="22"/>
        </w:rPr>
        <w:t>.</w:t>
      </w:r>
      <w:r w:rsidR="0095087F">
        <w:rPr>
          <w:szCs w:val="22"/>
        </w:rPr>
        <w:t>60</w:t>
      </w:r>
      <w:r w:rsidRPr="006C28AB">
        <w:rPr>
          <w:szCs w:val="22"/>
        </w:rPr>
        <w:t xml:space="preserve"> million, respectively</w:t>
      </w:r>
      <w:r w:rsidRPr="006C28AB">
        <w:rPr>
          <w:szCs w:val="28"/>
          <w:lang w:val="en-US" w:bidi="th-TH"/>
        </w:rPr>
        <w:t>.</w:t>
      </w:r>
      <w:r w:rsidRPr="006C28AB">
        <w:rPr>
          <w:szCs w:val="22"/>
        </w:rPr>
        <w:t xml:space="preserve"> </w:t>
      </w:r>
      <w:bookmarkStart w:id="0" w:name="_Hlk71556066"/>
      <w:r w:rsidRPr="006C28AB">
        <w:rPr>
          <w:color w:val="000000"/>
        </w:rPr>
        <w:t xml:space="preserve">The Group incurred negative operating </w:t>
      </w:r>
      <w:r w:rsidRPr="006C28AB">
        <w:rPr>
          <w:color w:val="000000"/>
          <w:lang w:val="en-US" w:bidi="th-TH"/>
        </w:rPr>
        <w:t>cash flow</w:t>
      </w:r>
      <w:r w:rsidRPr="006C28AB">
        <w:rPr>
          <w:color w:val="000000"/>
        </w:rPr>
        <w:t xml:space="preserve"> of Baht 2</w:t>
      </w:r>
      <w:r w:rsidR="00860D59">
        <w:rPr>
          <w:color w:val="000000"/>
        </w:rPr>
        <w:t>3</w:t>
      </w:r>
      <w:r w:rsidRPr="006C28AB">
        <w:rPr>
          <w:color w:val="000000"/>
        </w:rPr>
        <w:t>.4</w:t>
      </w:r>
      <w:r w:rsidR="00860D59">
        <w:rPr>
          <w:color w:val="000000"/>
        </w:rPr>
        <w:t>0</w:t>
      </w:r>
      <w:r w:rsidRPr="006C28AB">
        <w:rPr>
          <w:color w:val="000000"/>
        </w:rPr>
        <w:t xml:space="preserve"> </w:t>
      </w:r>
      <w:bookmarkEnd w:id="0"/>
      <w:r w:rsidRPr="006C28AB">
        <w:rPr>
          <w:color w:val="000000"/>
        </w:rPr>
        <w:t>million.</w:t>
      </w:r>
      <w:r w:rsidRPr="006C28AB">
        <w:rPr>
          <w:szCs w:val="22"/>
        </w:rPr>
        <w:t xml:space="preserve"> As of that date, the Group and the Company had deficit of Baht </w:t>
      </w:r>
      <w:r w:rsidR="00860D59">
        <w:rPr>
          <w:szCs w:val="22"/>
        </w:rPr>
        <w:t>1,06</w:t>
      </w:r>
      <w:r w:rsidR="0044569C">
        <w:rPr>
          <w:szCs w:val="22"/>
        </w:rPr>
        <w:t>3</w:t>
      </w:r>
      <w:r w:rsidRPr="006C28AB">
        <w:rPr>
          <w:szCs w:val="22"/>
        </w:rPr>
        <w:t>.</w:t>
      </w:r>
      <w:r w:rsidR="0044569C">
        <w:rPr>
          <w:szCs w:val="22"/>
        </w:rPr>
        <w:t>77</w:t>
      </w:r>
      <w:r w:rsidRPr="006C28AB">
        <w:rPr>
          <w:szCs w:val="22"/>
        </w:rPr>
        <w:t xml:space="preserve"> million and Baht 1,</w:t>
      </w:r>
      <w:r w:rsidR="00860D59">
        <w:rPr>
          <w:szCs w:val="22"/>
        </w:rPr>
        <w:t>2</w:t>
      </w:r>
      <w:r w:rsidR="0095087F">
        <w:rPr>
          <w:szCs w:val="22"/>
        </w:rPr>
        <w:t>42</w:t>
      </w:r>
      <w:r w:rsidRPr="006C28AB">
        <w:rPr>
          <w:szCs w:val="22"/>
        </w:rPr>
        <w:t>.</w:t>
      </w:r>
      <w:r w:rsidR="0095087F">
        <w:rPr>
          <w:szCs w:val="22"/>
        </w:rPr>
        <w:t>36</w:t>
      </w:r>
      <w:r w:rsidRPr="006C28AB">
        <w:rPr>
          <w:szCs w:val="22"/>
        </w:rPr>
        <w:t xml:space="preserve"> million, respectively</w:t>
      </w:r>
      <w:r w:rsidRPr="006C28AB">
        <w:rPr>
          <w:color w:val="000000"/>
        </w:rPr>
        <w:t>.</w:t>
      </w:r>
      <w:r w:rsidRPr="006C28AB">
        <w:rPr>
          <w:szCs w:val="22"/>
        </w:rPr>
        <w:t xml:space="preserve"> These events or conditions, along with other matters as set forth in </w:t>
      </w:r>
      <w:r w:rsidR="005E06B3">
        <w:rPr>
          <w:szCs w:val="22"/>
        </w:rPr>
        <w:t>N</w:t>
      </w:r>
      <w:r w:rsidRPr="006C28AB">
        <w:rPr>
          <w:szCs w:val="22"/>
        </w:rPr>
        <w:t xml:space="preserve">ote </w:t>
      </w:r>
      <w:r w:rsidR="005E06B3">
        <w:rPr>
          <w:szCs w:val="22"/>
        </w:rPr>
        <w:t>1</w:t>
      </w:r>
      <w:r w:rsidRPr="006C28AB">
        <w:rPr>
          <w:szCs w:val="22"/>
        </w:rPr>
        <w:t xml:space="preserve"> to the interim financial information, indicate that a material uncertainty exists that may cast significant doubt on the Group’s and the Company’s ability to continue as a going concern</w:t>
      </w:r>
      <w:r w:rsidRPr="006C28AB">
        <w:rPr>
          <w:szCs w:val="28"/>
          <w:lang w:bidi="th-TH"/>
        </w:rPr>
        <w:t>.</w:t>
      </w:r>
      <w:r w:rsidRPr="006C28AB">
        <w:rPr>
          <w:szCs w:val="22"/>
        </w:rPr>
        <w:t xml:space="preserve"> </w:t>
      </w:r>
    </w:p>
    <w:p w14:paraId="519596C1" w14:textId="77777777" w:rsidR="001010B0" w:rsidRPr="006C28AB" w:rsidRDefault="001010B0" w:rsidP="001010B0">
      <w:pPr>
        <w:pStyle w:val="ListParagraph"/>
        <w:ind w:left="450"/>
        <w:jc w:val="both"/>
        <w:rPr>
          <w:szCs w:val="22"/>
        </w:rPr>
      </w:pPr>
    </w:p>
    <w:p w14:paraId="1528CC2E" w14:textId="511C004B" w:rsidR="001010B0" w:rsidRDefault="001010B0" w:rsidP="00E14B9A">
      <w:pPr>
        <w:pStyle w:val="ListParagraph"/>
        <w:numPr>
          <w:ilvl w:val="0"/>
          <w:numId w:val="14"/>
        </w:numPr>
        <w:ind w:left="450" w:hanging="450"/>
        <w:jc w:val="both"/>
        <w:rPr>
          <w:szCs w:val="22"/>
        </w:rPr>
      </w:pPr>
      <w:r w:rsidRPr="0040025D">
        <w:rPr>
          <w:szCs w:val="28"/>
          <w:lang w:val="en-US" w:bidi="th-TH"/>
        </w:rPr>
        <w:t>N</w:t>
      </w:r>
      <w:proofErr w:type="spellStart"/>
      <w:r w:rsidRPr="0040025D">
        <w:rPr>
          <w:szCs w:val="22"/>
        </w:rPr>
        <w:t>ote</w:t>
      </w:r>
      <w:proofErr w:type="spellEnd"/>
      <w:r w:rsidRPr="0040025D">
        <w:rPr>
          <w:szCs w:val="22"/>
        </w:rPr>
        <w:t xml:space="preserve"> </w:t>
      </w:r>
      <w:r w:rsidR="00515F01" w:rsidRPr="0040025D">
        <w:rPr>
          <w:szCs w:val="22"/>
        </w:rPr>
        <w:t>5</w:t>
      </w:r>
      <w:r w:rsidRPr="0040025D">
        <w:rPr>
          <w:szCs w:val="22"/>
        </w:rPr>
        <w:t xml:space="preserve"> to the interim financial information, which </w:t>
      </w:r>
      <w:r w:rsidR="00515F01" w:rsidRPr="0040025D">
        <w:rPr>
          <w:szCs w:val="22"/>
        </w:rPr>
        <w:t xml:space="preserve">describes the </w:t>
      </w:r>
      <w:r w:rsidR="0040025D" w:rsidRPr="0040025D">
        <w:rPr>
          <w:szCs w:val="22"/>
        </w:rPr>
        <w:t xml:space="preserve">Company restructuring plan by selling the television media </w:t>
      </w:r>
      <w:r w:rsidR="001E67F5">
        <w:rPr>
          <w:szCs w:val="22"/>
        </w:rPr>
        <w:t xml:space="preserve">group </w:t>
      </w:r>
      <w:r w:rsidR="0040025D" w:rsidRPr="0040025D">
        <w:rPr>
          <w:szCs w:val="22"/>
        </w:rPr>
        <w:t xml:space="preserve">and </w:t>
      </w:r>
      <w:r w:rsidR="00F56AE3">
        <w:rPr>
          <w:szCs w:val="22"/>
        </w:rPr>
        <w:t>classification</w:t>
      </w:r>
      <w:r w:rsidR="00303B57">
        <w:rPr>
          <w:szCs w:val="22"/>
        </w:rPr>
        <w:t xml:space="preserve"> of</w:t>
      </w:r>
      <w:r w:rsidR="00F56AE3">
        <w:rPr>
          <w:szCs w:val="22"/>
        </w:rPr>
        <w:t xml:space="preserve"> </w:t>
      </w:r>
      <w:r w:rsidR="00A50871">
        <w:rPr>
          <w:rFonts w:cs="Angsana New"/>
          <w:szCs w:val="28"/>
          <w:lang w:val="en-US" w:bidi="th-TH"/>
        </w:rPr>
        <w:t>disposal groups</w:t>
      </w:r>
      <w:r w:rsidR="009F5242">
        <w:rPr>
          <w:rFonts w:cs="Angsana New"/>
          <w:szCs w:val="28"/>
          <w:lang w:val="en-US" w:bidi="th-TH"/>
        </w:rPr>
        <w:t xml:space="preserve"> classified as</w:t>
      </w:r>
      <w:r w:rsidR="0040025D" w:rsidRPr="0040025D">
        <w:rPr>
          <w:szCs w:val="22"/>
        </w:rPr>
        <w:t xml:space="preserve"> held for sale and discontinued </w:t>
      </w:r>
      <w:r w:rsidR="007F0361">
        <w:rPr>
          <w:rFonts w:cs="Angsana New"/>
          <w:szCs w:val="28"/>
          <w:lang w:val="en-US" w:bidi="th-TH"/>
        </w:rPr>
        <w:t>operation</w:t>
      </w:r>
      <w:r w:rsidR="0040025D" w:rsidRPr="0040025D">
        <w:rPr>
          <w:szCs w:val="22"/>
        </w:rPr>
        <w:t>.</w:t>
      </w:r>
    </w:p>
    <w:p w14:paraId="518B410A" w14:textId="77777777" w:rsidR="0040025D" w:rsidRPr="0040025D" w:rsidRDefault="0040025D" w:rsidP="0040025D">
      <w:pPr>
        <w:pStyle w:val="ListParagraph"/>
        <w:rPr>
          <w:szCs w:val="22"/>
        </w:rPr>
      </w:pPr>
    </w:p>
    <w:p w14:paraId="592DC053" w14:textId="77777777" w:rsidR="001010B0" w:rsidRPr="006C28AB" w:rsidRDefault="001010B0" w:rsidP="001010B0">
      <w:pPr>
        <w:jc w:val="both"/>
        <w:rPr>
          <w:szCs w:val="22"/>
        </w:rPr>
      </w:pPr>
      <w:r w:rsidRPr="006C28AB">
        <w:rPr>
          <w:szCs w:val="22"/>
        </w:rPr>
        <w:t>My conclusion is not modified in respect of these matters.</w:t>
      </w:r>
    </w:p>
    <w:p w14:paraId="4B381228" w14:textId="77777777" w:rsidR="001010B0" w:rsidRPr="006C28AB" w:rsidRDefault="001010B0" w:rsidP="001010B0">
      <w:pPr>
        <w:jc w:val="both"/>
        <w:rPr>
          <w:i/>
          <w:iCs/>
        </w:rPr>
      </w:pPr>
    </w:p>
    <w:p w14:paraId="411D78D9" w14:textId="77777777" w:rsidR="001010B0" w:rsidRPr="006C28AB" w:rsidRDefault="001010B0" w:rsidP="001010B0">
      <w:pPr>
        <w:jc w:val="both"/>
      </w:pPr>
    </w:p>
    <w:p w14:paraId="22B20163" w14:textId="0CDF7BF8" w:rsidR="001010B0" w:rsidRPr="00ED4EC2" w:rsidRDefault="001010B0" w:rsidP="001010B0">
      <w:pPr>
        <w:jc w:val="both"/>
        <w:rPr>
          <w:rFonts w:cstheme="minorBidi"/>
          <w:cs/>
          <w:lang w:bidi="th-TH"/>
        </w:rPr>
      </w:pPr>
    </w:p>
    <w:p w14:paraId="74A3890C" w14:textId="77777777" w:rsidR="001010B0" w:rsidRPr="006C28AB" w:rsidRDefault="001010B0" w:rsidP="001010B0">
      <w:pPr>
        <w:jc w:val="both"/>
      </w:pPr>
    </w:p>
    <w:p w14:paraId="21EC03AA" w14:textId="77777777" w:rsidR="001010B0" w:rsidRPr="006C28AB" w:rsidRDefault="001010B0" w:rsidP="001010B0">
      <w:pPr>
        <w:jc w:val="both"/>
        <w:rPr>
          <w:lang w:val="en-US"/>
        </w:rPr>
      </w:pPr>
    </w:p>
    <w:p w14:paraId="76555C48" w14:textId="77777777" w:rsidR="001010B0" w:rsidRPr="006C28AB" w:rsidRDefault="001010B0" w:rsidP="001010B0">
      <w:pPr>
        <w:pStyle w:val="E"/>
        <w:spacing w:line="240" w:lineRule="atLeast"/>
        <w:ind w:left="0" w:right="2"/>
        <w:jc w:val="both"/>
        <w:rPr>
          <w:rFonts w:ascii="Times New Roman" w:hAnsi="Times New Roman" w:cs="Times New Roman"/>
          <w:szCs w:val="20"/>
          <w:lang w:val="en-GB" w:bidi="ar-SA"/>
        </w:rPr>
      </w:pPr>
    </w:p>
    <w:p w14:paraId="43C239F5" w14:textId="77777777" w:rsidR="001010B0" w:rsidRPr="006C28AB" w:rsidRDefault="001010B0" w:rsidP="001010B0">
      <w:pPr>
        <w:pStyle w:val="E"/>
        <w:spacing w:line="240" w:lineRule="atLeast"/>
        <w:ind w:left="0" w:right="2"/>
        <w:jc w:val="both"/>
        <w:rPr>
          <w:rFonts w:ascii="Times New Roman" w:hAnsi="Times New Roman" w:cs="Times New Roman"/>
          <w:lang w:val="en-US"/>
        </w:rPr>
      </w:pPr>
      <w:r w:rsidRPr="006C28AB">
        <w:rPr>
          <w:rFonts w:ascii="Times New Roman" w:hAnsi="Times New Roman" w:cs="Times New Roman"/>
          <w:lang w:val="en-US"/>
        </w:rPr>
        <w:t>(Pornthip Rimdusit)</w:t>
      </w:r>
    </w:p>
    <w:p w14:paraId="0D3632F7" w14:textId="77777777" w:rsidR="001010B0" w:rsidRPr="006C28AB" w:rsidRDefault="001010B0" w:rsidP="001010B0">
      <w:pPr>
        <w:tabs>
          <w:tab w:val="left" w:pos="540"/>
          <w:tab w:val="left" w:pos="5760"/>
          <w:tab w:val="left" w:pos="9540"/>
        </w:tabs>
        <w:spacing w:line="240" w:lineRule="atLeast"/>
        <w:ind w:right="99"/>
        <w:jc w:val="both"/>
        <w:rPr>
          <w:lang w:val="en-US"/>
        </w:rPr>
      </w:pPr>
      <w:r w:rsidRPr="006C28AB">
        <w:rPr>
          <w:lang w:val="en-US"/>
        </w:rPr>
        <w:t>Certified Public Accountant</w:t>
      </w:r>
    </w:p>
    <w:p w14:paraId="734DE1BA" w14:textId="77777777" w:rsidR="001010B0" w:rsidRPr="006C28AB" w:rsidRDefault="001010B0" w:rsidP="001010B0">
      <w:pPr>
        <w:spacing w:line="240" w:lineRule="atLeast"/>
        <w:ind w:right="2"/>
        <w:jc w:val="both"/>
        <w:rPr>
          <w:b/>
          <w:bCs/>
          <w:szCs w:val="22"/>
        </w:rPr>
      </w:pPr>
      <w:r w:rsidRPr="006C28AB">
        <w:rPr>
          <w:lang w:val="en-US"/>
        </w:rPr>
        <w:t xml:space="preserve">Registration No. </w:t>
      </w:r>
      <w:r w:rsidRPr="006C28AB">
        <w:rPr>
          <w:szCs w:val="22"/>
        </w:rPr>
        <w:t>5565</w:t>
      </w:r>
    </w:p>
    <w:p w14:paraId="0DD99F06" w14:textId="77777777" w:rsidR="001010B0" w:rsidRPr="006C28AB" w:rsidRDefault="001010B0" w:rsidP="001010B0">
      <w:pPr>
        <w:tabs>
          <w:tab w:val="left" w:pos="540"/>
          <w:tab w:val="left" w:pos="5760"/>
          <w:tab w:val="left" w:pos="9540"/>
        </w:tabs>
        <w:spacing w:line="240" w:lineRule="atLeast"/>
        <w:ind w:right="99"/>
        <w:jc w:val="both"/>
        <w:rPr>
          <w:lang w:val="en-US"/>
        </w:rPr>
      </w:pPr>
    </w:p>
    <w:p w14:paraId="70B665CB" w14:textId="77777777" w:rsidR="001010B0" w:rsidRPr="006C28AB" w:rsidRDefault="001010B0" w:rsidP="001010B0">
      <w:pPr>
        <w:tabs>
          <w:tab w:val="left" w:pos="540"/>
          <w:tab w:val="left" w:pos="9540"/>
        </w:tabs>
        <w:spacing w:line="240" w:lineRule="atLeast"/>
        <w:ind w:right="99"/>
        <w:rPr>
          <w:lang w:val="en-US"/>
        </w:rPr>
      </w:pPr>
    </w:p>
    <w:p w14:paraId="206C1AED" w14:textId="77777777" w:rsidR="001010B0" w:rsidRPr="006C28AB" w:rsidRDefault="001010B0" w:rsidP="001010B0">
      <w:pPr>
        <w:tabs>
          <w:tab w:val="left" w:pos="540"/>
          <w:tab w:val="left" w:pos="9540"/>
        </w:tabs>
        <w:spacing w:line="240" w:lineRule="atLeast"/>
        <w:ind w:right="99"/>
        <w:rPr>
          <w:lang w:val="en-US"/>
        </w:rPr>
      </w:pPr>
      <w:r w:rsidRPr="006C28AB">
        <w:rPr>
          <w:lang w:val="en-US"/>
        </w:rPr>
        <w:t xml:space="preserve">KPMG </w:t>
      </w:r>
      <w:proofErr w:type="spellStart"/>
      <w:r w:rsidRPr="006C28AB">
        <w:rPr>
          <w:lang w:val="en-US"/>
        </w:rPr>
        <w:t>Phoomchai</w:t>
      </w:r>
      <w:proofErr w:type="spellEnd"/>
      <w:r w:rsidRPr="006C28AB">
        <w:rPr>
          <w:lang w:val="en-US"/>
        </w:rPr>
        <w:t xml:space="preserve"> Audit Ltd.</w:t>
      </w:r>
    </w:p>
    <w:p w14:paraId="6E51CB70" w14:textId="77777777" w:rsidR="001010B0" w:rsidRPr="006C28AB" w:rsidRDefault="001010B0" w:rsidP="001010B0">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6C28AB">
            <w:rPr>
              <w:lang w:val="en-US"/>
            </w:rPr>
            <w:t>Bangkok</w:t>
          </w:r>
        </w:smartTag>
      </w:smartTag>
      <w:r w:rsidRPr="006C28AB">
        <w:rPr>
          <w:lang w:val="en-US"/>
        </w:rPr>
        <w:t xml:space="preserve"> </w:t>
      </w:r>
    </w:p>
    <w:p w14:paraId="52F6839E" w14:textId="42039A2F" w:rsidR="001010B0" w:rsidRPr="006C28AB" w:rsidRDefault="000B4C5F" w:rsidP="001010B0">
      <w:pPr>
        <w:tabs>
          <w:tab w:val="left" w:pos="540"/>
          <w:tab w:val="left" w:pos="9540"/>
        </w:tabs>
        <w:spacing w:line="240" w:lineRule="atLeast"/>
        <w:ind w:right="99"/>
        <w:rPr>
          <w:rStyle w:val="Emphasis"/>
          <w:i w:val="0"/>
          <w:iCs w:val="0"/>
          <w:cs/>
          <w:lang w:val="en-US" w:bidi="th-TH"/>
        </w:rPr>
      </w:pPr>
      <w:r>
        <w:rPr>
          <w:lang w:val="en-US" w:bidi="th-TH"/>
        </w:rPr>
        <w:t>13 May 2022</w:t>
      </w:r>
    </w:p>
    <w:p w14:paraId="4E5602CD" w14:textId="77777777" w:rsidR="005A14AF" w:rsidRPr="006C28AB" w:rsidRDefault="005A14AF" w:rsidP="001D21AA">
      <w:pPr>
        <w:spacing w:line="240" w:lineRule="atLeast"/>
        <w:rPr>
          <w:lang w:val="en-US"/>
        </w:rPr>
      </w:pPr>
    </w:p>
    <w:p w14:paraId="71A89E93" w14:textId="77777777" w:rsidR="005A14AF" w:rsidRPr="006C28AB" w:rsidRDefault="005A14AF" w:rsidP="001D21AA">
      <w:pPr>
        <w:spacing w:line="240" w:lineRule="atLeast"/>
      </w:pPr>
    </w:p>
    <w:p w14:paraId="2273069E" w14:textId="3CA70551" w:rsidR="00962CA8" w:rsidRPr="00F265AA" w:rsidRDefault="00962CA8" w:rsidP="001B29E8">
      <w:pPr>
        <w:pStyle w:val="BodyText"/>
        <w:spacing w:after="0"/>
        <w:jc w:val="thaiDistribute"/>
        <w:rPr>
          <w:lang w:val="en-GB"/>
        </w:rPr>
      </w:pPr>
    </w:p>
    <w:sectPr w:rsidR="00962CA8" w:rsidRPr="00F265AA" w:rsidSect="00002B34">
      <w:headerReference w:type="default" r:id="rId18"/>
      <w:footerReference w:type="default" r:id="rId1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1FDB6" w14:textId="77777777" w:rsidR="006A61DD" w:rsidRDefault="006A61DD">
      <w:r>
        <w:separator/>
      </w:r>
    </w:p>
  </w:endnote>
  <w:endnote w:type="continuationSeparator" w:id="0">
    <w:p w14:paraId="227321D2" w14:textId="77777777" w:rsidR="006A61DD" w:rsidRDefault="006A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2CA30" w14:textId="77777777" w:rsidR="00CF6A16" w:rsidRDefault="00CF6A16"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4BC35380" w14:textId="77777777" w:rsidR="00CF6A16" w:rsidRDefault="00CF6A16"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1843954"/>
      <w:docPartObj>
        <w:docPartGallery w:val="Page Numbers (Bottom of Page)"/>
        <w:docPartUnique/>
      </w:docPartObj>
    </w:sdtPr>
    <w:sdtEndPr>
      <w:rPr>
        <w:noProof/>
      </w:rPr>
    </w:sdtEndPr>
    <w:sdtContent>
      <w:p w14:paraId="564D7A3B" w14:textId="77777777" w:rsidR="00CF6A16" w:rsidRPr="005E32BD" w:rsidRDefault="00CF6A16" w:rsidP="001E16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0794A" w14:textId="77777777" w:rsidR="001B29E8" w:rsidRDefault="001B29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607332790"/>
      <w:docPartObj>
        <w:docPartGallery w:val="Page Numbers (Bottom of Page)"/>
        <w:docPartUnique/>
      </w:docPartObj>
    </w:sdtPr>
    <w:sdtEndPr>
      <w:rPr>
        <w:noProof/>
      </w:rPr>
    </w:sdtEndPr>
    <w:sdtContent>
      <w:p w14:paraId="3637B370" w14:textId="5B870F18" w:rsidR="00CF6A16" w:rsidRPr="00D95D27" w:rsidRDefault="00CF6A16" w:rsidP="00D95D27">
        <w:pPr>
          <w:pStyle w:val="Footer"/>
          <w:jc w:val="center"/>
          <w:rPr>
            <w:sz w:val="22"/>
            <w:szCs w:val="22"/>
          </w:rPr>
        </w:pPr>
        <w:r w:rsidRPr="00D95D27">
          <w:rPr>
            <w:sz w:val="22"/>
            <w:szCs w:val="22"/>
          </w:rPr>
          <w:fldChar w:fldCharType="begin"/>
        </w:r>
        <w:r w:rsidRPr="00D95D27">
          <w:rPr>
            <w:sz w:val="22"/>
            <w:szCs w:val="22"/>
          </w:rPr>
          <w:instrText xml:space="preserve"> PAGE   \* MERGEFORMAT </w:instrText>
        </w:r>
        <w:r w:rsidRPr="00D95D27">
          <w:rPr>
            <w:sz w:val="22"/>
            <w:szCs w:val="22"/>
          </w:rPr>
          <w:fldChar w:fldCharType="separate"/>
        </w:r>
        <w:r w:rsidRPr="00D95D27">
          <w:rPr>
            <w:noProof/>
            <w:sz w:val="22"/>
            <w:szCs w:val="22"/>
          </w:rPr>
          <w:t>2</w:t>
        </w:r>
        <w:r w:rsidRPr="00D95D27">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C823" w14:textId="1ED3E0BD" w:rsidR="00CF6A16" w:rsidRPr="00121106" w:rsidRDefault="00CF6A16" w:rsidP="0012110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0C11"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7367C5C2" w14:textId="77777777" w:rsidR="00DB1C62" w:rsidRPr="00FA5232" w:rsidRDefault="00DB1C62"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121B1" w14:textId="77777777" w:rsidR="006A61DD" w:rsidRDefault="006A61DD">
      <w:r>
        <w:separator/>
      </w:r>
    </w:p>
  </w:footnote>
  <w:footnote w:type="continuationSeparator" w:id="0">
    <w:p w14:paraId="20BC483B" w14:textId="77777777" w:rsidR="006A61DD" w:rsidRDefault="006A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BB76" w14:textId="77777777" w:rsidR="001B29E8" w:rsidRDefault="001B2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2F05" w14:textId="77777777" w:rsidR="00CF6A16" w:rsidRPr="00544758" w:rsidRDefault="00CF6A16"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452CBEDD" w14:textId="77777777" w:rsidR="00CF6A16" w:rsidRPr="00544758" w:rsidRDefault="00CF6A16" w:rsidP="00544758">
    <w:pPr>
      <w:pStyle w:val="acctmainheading"/>
      <w:tabs>
        <w:tab w:val="left" w:pos="7810"/>
      </w:tabs>
      <w:spacing w:after="0" w:line="240" w:lineRule="atLeast"/>
      <w:rPr>
        <w:szCs w:val="28"/>
      </w:rPr>
    </w:pPr>
    <w:r w:rsidRPr="00544758">
      <w:rPr>
        <w:szCs w:val="28"/>
      </w:rPr>
      <w:t>(Formerly Nation Broadcasting Corporation Limited)</w:t>
    </w:r>
  </w:p>
  <w:p w14:paraId="60A2FB46" w14:textId="77777777" w:rsidR="00CF6A16" w:rsidRPr="0093722D" w:rsidRDefault="00CF6A16" w:rsidP="004306A0">
    <w:pPr>
      <w:pStyle w:val="acctmainheading"/>
      <w:spacing w:after="0" w:line="240" w:lineRule="atLeast"/>
      <w:rPr>
        <w:sz w:val="24"/>
        <w:szCs w:val="24"/>
      </w:rPr>
    </w:pPr>
    <w:r w:rsidRPr="0093722D">
      <w:rPr>
        <w:sz w:val="24"/>
        <w:szCs w:val="24"/>
      </w:rPr>
      <w:t>Notes to the financial statements</w:t>
    </w:r>
  </w:p>
  <w:p w14:paraId="678EA836" w14:textId="77777777" w:rsidR="00CF6A16" w:rsidRDefault="00CF6A16"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66D7FC27" w14:textId="77777777" w:rsidR="00CF6A16" w:rsidRDefault="00CF6A16" w:rsidP="004306A0">
    <w:pPr>
      <w:pStyle w:val="acctmainheading"/>
      <w:spacing w:after="0" w:line="240" w:lineRule="atLeast"/>
      <w:rPr>
        <w:rFonts w:cs="Angsana New"/>
        <w:sz w:val="24"/>
        <w:szCs w:val="24"/>
        <w:lang w:bidi="th-TH"/>
      </w:rPr>
    </w:pPr>
  </w:p>
  <w:p w14:paraId="06F14A86" w14:textId="77777777" w:rsidR="00CF6A16" w:rsidRPr="007C40DD" w:rsidRDefault="00CF6A16"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AFBB" w14:textId="77777777" w:rsidR="00CF6A16" w:rsidRDefault="00CF6A16" w:rsidP="007C40DD">
    <w:pPr>
      <w:pStyle w:val="Header"/>
      <w:spacing w:line="240" w:lineRule="atLeast"/>
      <w:jc w:val="left"/>
      <w:rPr>
        <w:rFonts w:cs="Angsana New"/>
        <w:sz w:val="22"/>
        <w:szCs w:val="22"/>
        <w:lang w:val="en-US" w:bidi="th-TH"/>
      </w:rPr>
    </w:pPr>
  </w:p>
  <w:p w14:paraId="09605C00" w14:textId="77777777" w:rsidR="00CF6A16" w:rsidRDefault="00CF6A16" w:rsidP="007C40DD">
    <w:pPr>
      <w:pStyle w:val="Header"/>
      <w:spacing w:line="240" w:lineRule="atLeast"/>
      <w:jc w:val="left"/>
      <w:rPr>
        <w:rFonts w:cs="Angsana New"/>
        <w:sz w:val="22"/>
        <w:szCs w:val="22"/>
        <w:lang w:val="en-US" w:bidi="th-TH"/>
      </w:rPr>
    </w:pPr>
  </w:p>
  <w:p w14:paraId="50B60EEA" w14:textId="77777777" w:rsidR="00CF6A16" w:rsidRDefault="00CF6A16" w:rsidP="007C40DD">
    <w:pPr>
      <w:pStyle w:val="Header"/>
      <w:spacing w:line="240" w:lineRule="atLeast"/>
      <w:jc w:val="left"/>
      <w:rPr>
        <w:rFonts w:cs="Angsana New"/>
        <w:sz w:val="22"/>
        <w:szCs w:val="22"/>
        <w:lang w:val="en-US" w:bidi="th-TH"/>
      </w:rPr>
    </w:pPr>
  </w:p>
  <w:p w14:paraId="73671992" w14:textId="77777777" w:rsidR="00CF6A16" w:rsidRPr="00A260EA" w:rsidRDefault="00CF6A16"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BCEAC" w14:textId="77777777" w:rsidR="00CF6A16" w:rsidRPr="00867487" w:rsidRDefault="00CF6A16" w:rsidP="004248BB">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BA461CA" w14:textId="77777777" w:rsidR="00CF6A16" w:rsidRPr="001A4848" w:rsidRDefault="00CF6A16" w:rsidP="004248BB">
    <w:pPr>
      <w:keepNext/>
      <w:spacing w:line="240" w:lineRule="atLeast"/>
      <w:rPr>
        <w:b/>
        <w:sz w:val="24"/>
        <w:szCs w:val="24"/>
      </w:rPr>
    </w:pPr>
    <w:r w:rsidRPr="001A4848">
      <w:rPr>
        <w:b/>
        <w:sz w:val="24"/>
        <w:szCs w:val="24"/>
      </w:rPr>
      <w:t>Notes to the financial statements</w:t>
    </w:r>
  </w:p>
  <w:p w14:paraId="2A45747F" w14:textId="24E06501" w:rsidR="00CF6A16" w:rsidRPr="004248BB" w:rsidRDefault="00CF6A16" w:rsidP="002774BA">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21</w:t>
    </w:r>
  </w:p>
  <w:p w14:paraId="5428E6D1" w14:textId="77777777" w:rsidR="00CF6A16" w:rsidRDefault="00CF6A16" w:rsidP="002774BA">
    <w:pPr>
      <w:pStyle w:val="acctmainheading"/>
      <w:spacing w:after="0" w:line="240" w:lineRule="atLeast"/>
      <w:rPr>
        <w:rFonts w:cs="Angsana New"/>
        <w:sz w:val="24"/>
        <w:szCs w:val="24"/>
        <w:lang w:bidi="th-TH"/>
      </w:rPr>
    </w:pPr>
  </w:p>
  <w:p w14:paraId="4592ECBA" w14:textId="77777777" w:rsidR="00CF6A16" w:rsidRPr="004E5A16" w:rsidRDefault="00CF6A16" w:rsidP="002774B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349D4" w14:textId="26A9A503" w:rsidR="00CF6A16" w:rsidRDefault="00CF6A16" w:rsidP="00121106">
    <w:pPr>
      <w:pStyle w:val="Header"/>
    </w:pPr>
  </w:p>
  <w:p w14:paraId="552C2BA5" w14:textId="1A9344B1" w:rsidR="00121106" w:rsidRDefault="00121106" w:rsidP="00121106">
    <w:pPr>
      <w:pStyle w:val="Header"/>
    </w:pPr>
  </w:p>
  <w:p w14:paraId="1EBEF56C" w14:textId="1ED9EFC7" w:rsidR="00121106" w:rsidRDefault="00121106" w:rsidP="00121106">
    <w:pPr>
      <w:pStyle w:val="Header"/>
    </w:pPr>
  </w:p>
  <w:p w14:paraId="29D059F8" w14:textId="39184D2B" w:rsidR="00121106" w:rsidRDefault="00121106" w:rsidP="00121106">
    <w:pPr>
      <w:pStyle w:val="Header"/>
    </w:pPr>
  </w:p>
  <w:p w14:paraId="74554ECC" w14:textId="77777777" w:rsidR="00121106" w:rsidRDefault="00121106" w:rsidP="00121106">
    <w:pPr>
      <w:pStyle w:val="Header"/>
    </w:pPr>
  </w:p>
  <w:p w14:paraId="62F5B131" w14:textId="069B8862" w:rsidR="00121106" w:rsidRDefault="00121106" w:rsidP="00121106">
    <w:pPr>
      <w:pStyle w:val="Header"/>
    </w:pPr>
  </w:p>
  <w:p w14:paraId="17CBDA71" w14:textId="42CD1E2B" w:rsidR="00121106" w:rsidRDefault="00121106" w:rsidP="00121106">
    <w:pPr>
      <w:pStyle w:val="Header"/>
    </w:pPr>
  </w:p>
  <w:p w14:paraId="520B2146" w14:textId="1008697A" w:rsidR="00121106" w:rsidRDefault="00121106" w:rsidP="00121106">
    <w:pPr>
      <w:pStyle w:val="Header"/>
    </w:pPr>
  </w:p>
  <w:p w14:paraId="2DC32824" w14:textId="32E7B71C" w:rsidR="00121106" w:rsidRDefault="00121106" w:rsidP="00121106">
    <w:pPr>
      <w:pStyle w:val="Header"/>
    </w:pPr>
  </w:p>
  <w:p w14:paraId="7E687254" w14:textId="77777777" w:rsidR="00121106" w:rsidRDefault="00121106" w:rsidP="00121106">
    <w:pPr>
      <w:pStyle w:val="Header"/>
    </w:pPr>
  </w:p>
  <w:p w14:paraId="30138F2A" w14:textId="77777777" w:rsidR="00121106" w:rsidRPr="00121106" w:rsidRDefault="00121106" w:rsidP="0012110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F536D" w14:textId="77777777" w:rsidR="00CF6A16" w:rsidRDefault="00CF6A16" w:rsidP="00826ED4">
    <w:pPr>
      <w:pStyle w:val="acctmainheading"/>
      <w:spacing w:after="0" w:line="240" w:lineRule="atLeast"/>
      <w:rPr>
        <w:rFonts w:cs="Angsana New"/>
        <w:sz w:val="24"/>
        <w:szCs w:val="24"/>
        <w:lang w:bidi="th-TH"/>
      </w:rPr>
    </w:pPr>
  </w:p>
  <w:p w14:paraId="75406306" w14:textId="77777777" w:rsidR="00CF6A16" w:rsidRPr="004E5A16" w:rsidRDefault="00CF6A16"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11BC0D44"/>
    <w:multiLevelType w:val="hybridMultilevel"/>
    <w:tmpl w:val="47607E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8"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5FB3992"/>
    <w:multiLevelType w:val="hybridMultilevel"/>
    <w:tmpl w:val="87B46F02"/>
    <w:lvl w:ilvl="0" w:tplc="BB1EE634">
      <w:start w:val="1"/>
      <w:numFmt w:val="decimal"/>
      <w:lvlText w:val="%1"/>
      <w:lvlJc w:val="left"/>
      <w:pPr>
        <w:ind w:left="720" w:hanging="360"/>
      </w:pPr>
      <w:rPr>
        <w:rFonts w:hint="default"/>
        <w:lang w:val="en-US"/>
      </w:rPr>
    </w:lvl>
    <w:lvl w:ilvl="1" w:tplc="0D2E08BC">
      <w:start w:val="1"/>
      <w:numFmt w:val="decimal"/>
      <w:lvlText w:val="(%2)"/>
      <w:lvlJc w:val="left"/>
      <w:pPr>
        <w:ind w:left="1440" w:hanging="360"/>
      </w:pPr>
      <w:rPr>
        <w:rFonts w:cs="Times New Roman" w:hint="default"/>
      </w:rPr>
    </w:lvl>
    <w:lvl w:ilvl="2" w:tplc="859645CC" w:tentative="1">
      <w:start w:val="1"/>
      <w:numFmt w:val="lowerRoman"/>
      <w:lvlText w:val="%3."/>
      <w:lvlJc w:val="right"/>
      <w:pPr>
        <w:ind w:left="2160" w:hanging="180"/>
      </w:pPr>
    </w:lvl>
    <w:lvl w:ilvl="3" w:tplc="2AC2DE22" w:tentative="1">
      <w:start w:val="1"/>
      <w:numFmt w:val="decimal"/>
      <w:lvlText w:val="%4."/>
      <w:lvlJc w:val="left"/>
      <w:pPr>
        <w:ind w:left="2880" w:hanging="360"/>
      </w:pPr>
    </w:lvl>
    <w:lvl w:ilvl="4" w:tplc="747E98E6" w:tentative="1">
      <w:start w:val="1"/>
      <w:numFmt w:val="lowerLetter"/>
      <w:lvlText w:val="%5."/>
      <w:lvlJc w:val="left"/>
      <w:pPr>
        <w:ind w:left="3600" w:hanging="360"/>
      </w:pPr>
    </w:lvl>
    <w:lvl w:ilvl="5" w:tplc="23B06360" w:tentative="1">
      <w:start w:val="1"/>
      <w:numFmt w:val="lowerRoman"/>
      <w:lvlText w:val="%6."/>
      <w:lvlJc w:val="right"/>
      <w:pPr>
        <w:ind w:left="4320" w:hanging="180"/>
      </w:pPr>
    </w:lvl>
    <w:lvl w:ilvl="6" w:tplc="CFD6055E" w:tentative="1">
      <w:start w:val="1"/>
      <w:numFmt w:val="decimal"/>
      <w:lvlText w:val="%7."/>
      <w:lvlJc w:val="left"/>
      <w:pPr>
        <w:ind w:left="5040" w:hanging="360"/>
      </w:pPr>
    </w:lvl>
    <w:lvl w:ilvl="7" w:tplc="23D88C20" w:tentative="1">
      <w:start w:val="1"/>
      <w:numFmt w:val="lowerLetter"/>
      <w:lvlText w:val="%8."/>
      <w:lvlJc w:val="left"/>
      <w:pPr>
        <w:ind w:left="5760" w:hanging="360"/>
      </w:pPr>
    </w:lvl>
    <w:lvl w:ilvl="8" w:tplc="2DF0BFBE" w:tentative="1">
      <w:start w:val="1"/>
      <w:numFmt w:val="lowerRoman"/>
      <w:lvlText w:val="%9."/>
      <w:lvlJc w:val="right"/>
      <w:pPr>
        <w:ind w:left="6480" w:hanging="180"/>
      </w:p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6064304">
      <w:start w:val="1"/>
      <w:numFmt w:val="bullet"/>
      <w:pStyle w:val="BodyTextbullet"/>
      <w:lvlText w:val=""/>
      <w:lvlJc w:val="left"/>
      <w:pPr>
        <w:tabs>
          <w:tab w:val="num" w:pos="1440"/>
        </w:tabs>
        <w:ind w:left="1440" w:hanging="360"/>
      </w:pPr>
      <w:rPr>
        <w:rFonts w:ascii="Symbol" w:hAnsi="Symbol" w:hint="default"/>
        <w:color w:val="auto"/>
        <w:sz w:val="22"/>
      </w:rPr>
    </w:lvl>
    <w:lvl w:ilvl="1" w:tplc="5DD2DF32">
      <w:start w:val="1"/>
      <w:numFmt w:val="bullet"/>
      <w:lvlText w:val="o"/>
      <w:lvlJc w:val="left"/>
      <w:pPr>
        <w:tabs>
          <w:tab w:val="num" w:pos="2520"/>
        </w:tabs>
        <w:ind w:left="2520" w:hanging="360"/>
      </w:pPr>
      <w:rPr>
        <w:rFonts w:ascii="Courier New" w:hAnsi="Courier New" w:hint="default"/>
      </w:rPr>
    </w:lvl>
    <w:lvl w:ilvl="2" w:tplc="143A75BA" w:tentative="1">
      <w:start w:val="1"/>
      <w:numFmt w:val="bullet"/>
      <w:lvlText w:val=""/>
      <w:lvlJc w:val="left"/>
      <w:pPr>
        <w:tabs>
          <w:tab w:val="num" w:pos="3240"/>
        </w:tabs>
        <w:ind w:left="3240" w:hanging="360"/>
      </w:pPr>
      <w:rPr>
        <w:rFonts w:ascii="Wingdings" w:hAnsi="Wingdings" w:hint="default"/>
      </w:rPr>
    </w:lvl>
    <w:lvl w:ilvl="3" w:tplc="CBC8739A" w:tentative="1">
      <w:start w:val="1"/>
      <w:numFmt w:val="bullet"/>
      <w:lvlText w:val=""/>
      <w:lvlJc w:val="left"/>
      <w:pPr>
        <w:tabs>
          <w:tab w:val="num" w:pos="3960"/>
        </w:tabs>
        <w:ind w:left="3960" w:hanging="360"/>
      </w:pPr>
      <w:rPr>
        <w:rFonts w:ascii="Symbol" w:hAnsi="Symbol" w:hint="default"/>
      </w:rPr>
    </w:lvl>
    <w:lvl w:ilvl="4" w:tplc="7D46506C" w:tentative="1">
      <w:start w:val="1"/>
      <w:numFmt w:val="bullet"/>
      <w:lvlText w:val="o"/>
      <w:lvlJc w:val="left"/>
      <w:pPr>
        <w:tabs>
          <w:tab w:val="num" w:pos="4680"/>
        </w:tabs>
        <w:ind w:left="4680" w:hanging="360"/>
      </w:pPr>
      <w:rPr>
        <w:rFonts w:ascii="Courier New" w:hAnsi="Courier New" w:hint="default"/>
      </w:rPr>
    </w:lvl>
    <w:lvl w:ilvl="5" w:tplc="CA48E024" w:tentative="1">
      <w:start w:val="1"/>
      <w:numFmt w:val="bullet"/>
      <w:lvlText w:val=""/>
      <w:lvlJc w:val="left"/>
      <w:pPr>
        <w:tabs>
          <w:tab w:val="num" w:pos="5400"/>
        </w:tabs>
        <w:ind w:left="5400" w:hanging="360"/>
      </w:pPr>
      <w:rPr>
        <w:rFonts w:ascii="Wingdings" w:hAnsi="Wingdings" w:hint="default"/>
      </w:rPr>
    </w:lvl>
    <w:lvl w:ilvl="6" w:tplc="7A72C6BC" w:tentative="1">
      <w:start w:val="1"/>
      <w:numFmt w:val="bullet"/>
      <w:lvlText w:val=""/>
      <w:lvlJc w:val="left"/>
      <w:pPr>
        <w:tabs>
          <w:tab w:val="num" w:pos="6120"/>
        </w:tabs>
        <w:ind w:left="6120" w:hanging="360"/>
      </w:pPr>
      <w:rPr>
        <w:rFonts w:ascii="Symbol" w:hAnsi="Symbol" w:hint="default"/>
      </w:rPr>
    </w:lvl>
    <w:lvl w:ilvl="7" w:tplc="CAE65CD2" w:tentative="1">
      <w:start w:val="1"/>
      <w:numFmt w:val="bullet"/>
      <w:lvlText w:val="o"/>
      <w:lvlJc w:val="left"/>
      <w:pPr>
        <w:tabs>
          <w:tab w:val="num" w:pos="6840"/>
        </w:tabs>
        <w:ind w:left="6840" w:hanging="360"/>
      </w:pPr>
      <w:rPr>
        <w:rFonts w:ascii="Courier New" w:hAnsi="Courier New" w:hint="default"/>
      </w:rPr>
    </w:lvl>
    <w:lvl w:ilvl="8" w:tplc="38BA95EA" w:tentative="1">
      <w:start w:val="1"/>
      <w:numFmt w:val="bullet"/>
      <w:lvlText w:val=""/>
      <w:lvlJc w:val="left"/>
      <w:pPr>
        <w:tabs>
          <w:tab w:val="num" w:pos="7560"/>
        </w:tabs>
        <w:ind w:left="7560" w:hanging="360"/>
      </w:pPr>
      <w:rPr>
        <w:rFonts w:ascii="Wingdings" w:hAnsi="Wingdings" w:hint="default"/>
      </w:rPr>
    </w:lvl>
  </w:abstractNum>
  <w:num w:numId="1" w16cid:durableId="497812502">
    <w:abstractNumId w:val="2"/>
  </w:num>
  <w:num w:numId="2" w16cid:durableId="326986141">
    <w:abstractNumId w:val="1"/>
  </w:num>
  <w:num w:numId="3" w16cid:durableId="1571500695">
    <w:abstractNumId w:val="6"/>
  </w:num>
  <w:num w:numId="4" w16cid:durableId="1240598724">
    <w:abstractNumId w:val="15"/>
  </w:num>
  <w:num w:numId="5" w16cid:durableId="370345223">
    <w:abstractNumId w:val="5"/>
  </w:num>
  <w:num w:numId="6" w16cid:durableId="1922595132">
    <w:abstractNumId w:val="16"/>
  </w:num>
  <w:num w:numId="7" w16cid:durableId="1913200186">
    <w:abstractNumId w:val="14"/>
  </w:num>
  <w:num w:numId="8" w16cid:durableId="1449422878">
    <w:abstractNumId w:val="9"/>
  </w:num>
  <w:num w:numId="9" w16cid:durableId="1179462854">
    <w:abstractNumId w:val="13"/>
  </w:num>
  <w:num w:numId="10" w16cid:durableId="1085876592">
    <w:abstractNumId w:val="0"/>
  </w:num>
  <w:num w:numId="11" w16cid:durableId="1707369555">
    <w:abstractNumId w:val="11"/>
  </w:num>
  <w:num w:numId="12" w16cid:durableId="1044796987">
    <w:abstractNumId w:val="12"/>
  </w:num>
  <w:num w:numId="13" w16cid:durableId="462626481">
    <w:abstractNumId w:val="7"/>
  </w:num>
  <w:num w:numId="14" w16cid:durableId="893270017">
    <w:abstractNumId w:val="10"/>
  </w:num>
  <w:num w:numId="15" w16cid:durableId="1620841946">
    <w:abstractNumId w:val="8"/>
  </w:num>
  <w:num w:numId="16" w16cid:durableId="1854343095">
    <w:abstractNumId w:val="14"/>
  </w:num>
  <w:num w:numId="17" w16cid:durableId="1358893625">
    <w:abstractNumId w:val="14"/>
  </w:num>
  <w:num w:numId="18" w16cid:durableId="1288396825">
    <w:abstractNumId w:val="14"/>
  </w:num>
  <w:num w:numId="19" w16cid:durableId="356199117">
    <w:abstractNumId w:val="3"/>
  </w:num>
  <w:num w:numId="20" w16cid:durableId="1702319231">
    <w:abstractNumId w:val="14"/>
  </w:num>
  <w:num w:numId="21" w16cid:durableId="1507013687">
    <w:abstractNumId w:val="14"/>
  </w:num>
  <w:num w:numId="22" w16cid:durableId="1764837724">
    <w:abstractNumId w:val="14"/>
  </w:num>
  <w:num w:numId="23" w16cid:durableId="1358582613">
    <w:abstractNumId w:val="14"/>
  </w:num>
  <w:num w:numId="24" w16cid:durableId="1173108804">
    <w:abstractNumId w:val="4"/>
  </w:num>
  <w:num w:numId="25" w16cid:durableId="1492913858">
    <w:abstractNumId w:val="14"/>
  </w:num>
  <w:num w:numId="26" w16cid:durableId="127536134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EA2"/>
    <w:rsid w:val="00002F56"/>
    <w:rsid w:val="00003FB6"/>
    <w:rsid w:val="00003FFF"/>
    <w:rsid w:val="0000408F"/>
    <w:rsid w:val="000044C7"/>
    <w:rsid w:val="000046FA"/>
    <w:rsid w:val="000048CB"/>
    <w:rsid w:val="00004907"/>
    <w:rsid w:val="00004FF3"/>
    <w:rsid w:val="00005078"/>
    <w:rsid w:val="00005096"/>
    <w:rsid w:val="000051A2"/>
    <w:rsid w:val="000053FB"/>
    <w:rsid w:val="00005797"/>
    <w:rsid w:val="00005873"/>
    <w:rsid w:val="0000597B"/>
    <w:rsid w:val="00005C40"/>
    <w:rsid w:val="0000631D"/>
    <w:rsid w:val="000064F2"/>
    <w:rsid w:val="000066D1"/>
    <w:rsid w:val="00006AF4"/>
    <w:rsid w:val="00006C83"/>
    <w:rsid w:val="00006E9C"/>
    <w:rsid w:val="00006FF0"/>
    <w:rsid w:val="000074A5"/>
    <w:rsid w:val="00010430"/>
    <w:rsid w:val="000108C5"/>
    <w:rsid w:val="000108F5"/>
    <w:rsid w:val="00010B8E"/>
    <w:rsid w:val="00010CD6"/>
    <w:rsid w:val="0001144D"/>
    <w:rsid w:val="0001163B"/>
    <w:rsid w:val="00011681"/>
    <w:rsid w:val="00011B55"/>
    <w:rsid w:val="00011B72"/>
    <w:rsid w:val="000120F6"/>
    <w:rsid w:val="00012107"/>
    <w:rsid w:val="00012218"/>
    <w:rsid w:val="00012257"/>
    <w:rsid w:val="00012365"/>
    <w:rsid w:val="000123E0"/>
    <w:rsid w:val="00012674"/>
    <w:rsid w:val="00012885"/>
    <w:rsid w:val="00012917"/>
    <w:rsid w:val="00012921"/>
    <w:rsid w:val="00012CBA"/>
    <w:rsid w:val="000130B5"/>
    <w:rsid w:val="000130C0"/>
    <w:rsid w:val="00013276"/>
    <w:rsid w:val="000137C4"/>
    <w:rsid w:val="0001412D"/>
    <w:rsid w:val="00014358"/>
    <w:rsid w:val="0001437B"/>
    <w:rsid w:val="00014429"/>
    <w:rsid w:val="0001465C"/>
    <w:rsid w:val="000147E2"/>
    <w:rsid w:val="00014F76"/>
    <w:rsid w:val="00015048"/>
    <w:rsid w:val="00015199"/>
    <w:rsid w:val="00015241"/>
    <w:rsid w:val="000156E9"/>
    <w:rsid w:val="00015FFF"/>
    <w:rsid w:val="0001641D"/>
    <w:rsid w:val="00016439"/>
    <w:rsid w:val="000167C3"/>
    <w:rsid w:val="00016944"/>
    <w:rsid w:val="00017098"/>
    <w:rsid w:val="0001722A"/>
    <w:rsid w:val="00017349"/>
    <w:rsid w:val="00017A2E"/>
    <w:rsid w:val="00017E66"/>
    <w:rsid w:val="00020045"/>
    <w:rsid w:val="00020258"/>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73"/>
    <w:rsid w:val="00026CF6"/>
    <w:rsid w:val="000271BA"/>
    <w:rsid w:val="000274FB"/>
    <w:rsid w:val="00027644"/>
    <w:rsid w:val="00027AB1"/>
    <w:rsid w:val="00027CC7"/>
    <w:rsid w:val="000301D5"/>
    <w:rsid w:val="0003041B"/>
    <w:rsid w:val="00030984"/>
    <w:rsid w:val="000316E4"/>
    <w:rsid w:val="0003180A"/>
    <w:rsid w:val="000319B2"/>
    <w:rsid w:val="00031C84"/>
    <w:rsid w:val="00031D23"/>
    <w:rsid w:val="0003209C"/>
    <w:rsid w:val="00032607"/>
    <w:rsid w:val="0003265E"/>
    <w:rsid w:val="00032871"/>
    <w:rsid w:val="000329C1"/>
    <w:rsid w:val="00032B40"/>
    <w:rsid w:val="00032D61"/>
    <w:rsid w:val="000332D0"/>
    <w:rsid w:val="000333AA"/>
    <w:rsid w:val="00033B2C"/>
    <w:rsid w:val="00033CEB"/>
    <w:rsid w:val="00033E95"/>
    <w:rsid w:val="00033F38"/>
    <w:rsid w:val="00034248"/>
    <w:rsid w:val="00034545"/>
    <w:rsid w:val="00034AF9"/>
    <w:rsid w:val="00035035"/>
    <w:rsid w:val="00035FCC"/>
    <w:rsid w:val="000367D7"/>
    <w:rsid w:val="00036C9B"/>
    <w:rsid w:val="00036FC1"/>
    <w:rsid w:val="00037060"/>
    <w:rsid w:val="0003746A"/>
    <w:rsid w:val="0003781E"/>
    <w:rsid w:val="00037DE0"/>
    <w:rsid w:val="000400A6"/>
    <w:rsid w:val="000408A2"/>
    <w:rsid w:val="00040ABE"/>
    <w:rsid w:val="00040C97"/>
    <w:rsid w:val="00040ED9"/>
    <w:rsid w:val="00040FE0"/>
    <w:rsid w:val="00041201"/>
    <w:rsid w:val="000412B5"/>
    <w:rsid w:val="00041456"/>
    <w:rsid w:val="0004172A"/>
    <w:rsid w:val="000418FC"/>
    <w:rsid w:val="00041939"/>
    <w:rsid w:val="00041AFD"/>
    <w:rsid w:val="00041B3A"/>
    <w:rsid w:val="00041C39"/>
    <w:rsid w:val="00041F8A"/>
    <w:rsid w:val="00042078"/>
    <w:rsid w:val="0004220C"/>
    <w:rsid w:val="00042323"/>
    <w:rsid w:val="00042437"/>
    <w:rsid w:val="00042632"/>
    <w:rsid w:val="00042CE5"/>
    <w:rsid w:val="00042D76"/>
    <w:rsid w:val="000433ED"/>
    <w:rsid w:val="000435E9"/>
    <w:rsid w:val="00043746"/>
    <w:rsid w:val="00043B51"/>
    <w:rsid w:val="00043C6F"/>
    <w:rsid w:val="00043CD6"/>
    <w:rsid w:val="00043FA8"/>
    <w:rsid w:val="00044082"/>
    <w:rsid w:val="00044285"/>
    <w:rsid w:val="00044464"/>
    <w:rsid w:val="000444EF"/>
    <w:rsid w:val="00044603"/>
    <w:rsid w:val="00044662"/>
    <w:rsid w:val="00044A7D"/>
    <w:rsid w:val="00044D38"/>
    <w:rsid w:val="00044D7E"/>
    <w:rsid w:val="00044EF5"/>
    <w:rsid w:val="000453B4"/>
    <w:rsid w:val="000454E5"/>
    <w:rsid w:val="00045BF0"/>
    <w:rsid w:val="00045DBE"/>
    <w:rsid w:val="000460B1"/>
    <w:rsid w:val="00046845"/>
    <w:rsid w:val="000468A3"/>
    <w:rsid w:val="00046B49"/>
    <w:rsid w:val="00046CC3"/>
    <w:rsid w:val="00046EA3"/>
    <w:rsid w:val="00047D41"/>
    <w:rsid w:val="0005028F"/>
    <w:rsid w:val="00050893"/>
    <w:rsid w:val="00050D24"/>
    <w:rsid w:val="00051281"/>
    <w:rsid w:val="00051CE2"/>
    <w:rsid w:val="000521DE"/>
    <w:rsid w:val="00052533"/>
    <w:rsid w:val="00052A95"/>
    <w:rsid w:val="00052C76"/>
    <w:rsid w:val="00052C90"/>
    <w:rsid w:val="00053035"/>
    <w:rsid w:val="0005313D"/>
    <w:rsid w:val="0005385F"/>
    <w:rsid w:val="00053882"/>
    <w:rsid w:val="00053CD0"/>
    <w:rsid w:val="000540CE"/>
    <w:rsid w:val="000541B4"/>
    <w:rsid w:val="000546D1"/>
    <w:rsid w:val="00054A7C"/>
    <w:rsid w:val="00054AA9"/>
    <w:rsid w:val="00054C39"/>
    <w:rsid w:val="00054E34"/>
    <w:rsid w:val="00055493"/>
    <w:rsid w:val="00055BDD"/>
    <w:rsid w:val="00055DB0"/>
    <w:rsid w:val="00055F33"/>
    <w:rsid w:val="00055FCC"/>
    <w:rsid w:val="00056453"/>
    <w:rsid w:val="000565BA"/>
    <w:rsid w:val="00056776"/>
    <w:rsid w:val="000570F0"/>
    <w:rsid w:val="000574BF"/>
    <w:rsid w:val="00057752"/>
    <w:rsid w:val="00057850"/>
    <w:rsid w:val="000578B6"/>
    <w:rsid w:val="00057D4E"/>
    <w:rsid w:val="00057E20"/>
    <w:rsid w:val="00057E59"/>
    <w:rsid w:val="0006004E"/>
    <w:rsid w:val="000606D5"/>
    <w:rsid w:val="00060A6A"/>
    <w:rsid w:val="00060D6A"/>
    <w:rsid w:val="00060E45"/>
    <w:rsid w:val="000611D7"/>
    <w:rsid w:val="000613E0"/>
    <w:rsid w:val="000619A5"/>
    <w:rsid w:val="000625F2"/>
    <w:rsid w:val="00062C75"/>
    <w:rsid w:val="00062CEA"/>
    <w:rsid w:val="00062ED0"/>
    <w:rsid w:val="000631DE"/>
    <w:rsid w:val="000635D3"/>
    <w:rsid w:val="00063D37"/>
    <w:rsid w:val="00063E48"/>
    <w:rsid w:val="0006435A"/>
    <w:rsid w:val="0006452B"/>
    <w:rsid w:val="000646E4"/>
    <w:rsid w:val="00064794"/>
    <w:rsid w:val="000658A0"/>
    <w:rsid w:val="00065A0A"/>
    <w:rsid w:val="00065C98"/>
    <w:rsid w:val="00065EA1"/>
    <w:rsid w:val="00066018"/>
    <w:rsid w:val="00066076"/>
    <w:rsid w:val="000666ED"/>
    <w:rsid w:val="00066ECB"/>
    <w:rsid w:val="00066EE2"/>
    <w:rsid w:val="00067B34"/>
    <w:rsid w:val="00067C90"/>
    <w:rsid w:val="00067D28"/>
    <w:rsid w:val="000700F4"/>
    <w:rsid w:val="000703D5"/>
    <w:rsid w:val="0007045C"/>
    <w:rsid w:val="000707C4"/>
    <w:rsid w:val="00070C2E"/>
    <w:rsid w:val="000712D9"/>
    <w:rsid w:val="0007184F"/>
    <w:rsid w:val="00071A1A"/>
    <w:rsid w:val="00071A31"/>
    <w:rsid w:val="00071B2B"/>
    <w:rsid w:val="00071BE7"/>
    <w:rsid w:val="00071D27"/>
    <w:rsid w:val="00072686"/>
    <w:rsid w:val="0007303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5C1A"/>
    <w:rsid w:val="000762A3"/>
    <w:rsid w:val="00076589"/>
    <w:rsid w:val="000769B4"/>
    <w:rsid w:val="00076BFF"/>
    <w:rsid w:val="00076EC6"/>
    <w:rsid w:val="00076F0A"/>
    <w:rsid w:val="000770B7"/>
    <w:rsid w:val="00077146"/>
    <w:rsid w:val="00077195"/>
    <w:rsid w:val="00077211"/>
    <w:rsid w:val="0007738F"/>
    <w:rsid w:val="00077C12"/>
    <w:rsid w:val="0008002B"/>
    <w:rsid w:val="00080211"/>
    <w:rsid w:val="0008032A"/>
    <w:rsid w:val="000809A5"/>
    <w:rsid w:val="000809F2"/>
    <w:rsid w:val="00080A35"/>
    <w:rsid w:val="00080A59"/>
    <w:rsid w:val="00080CDC"/>
    <w:rsid w:val="00080DBB"/>
    <w:rsid w:val="000816DB"/>
    <w:rsid w:val="00081CD9"/>
    <w:rsid w:val="00081CF4"/>
    <w:rsid w:val="00081E26"/>
    <w:rsid w:val="000822DF"/>
    <w:rsid w:val="00082474"/>
    <w:rsid w:val="0008252A"/>
    <w:rsid w:val="00082B07"/>
    <w:rsid w:val="00082CE7"/>
    <w:rsid w:val="000838AA"/>
    <w:rsid w:val="000839F1"/>
    <w:rsid w:val="00083AB5"/>
    <w:rsid w:val="00083C2E"/>
    <w:rsid w:val="000841E9"/>
    <w:rsid w:val="00084295"/>
    <w:rsid w:val="000846AD"/>
    <w:rsid w:val="0008475D"/>
    <w:rsid w:val="00084A76"/>
    <w:rsid w:val="00084EF3"/>
    <w:rsid w:val="00084FBA"/>
    <w:rsid w:val="000857DB"/>
    <w:rsid w:val="000858C7"/>
    <w:rsid w:val="00085B0D"/>
    <w:rsid w:val="00085D00"/>
    <w:rsid w:val="00085D4C"/>
    <w:rsid w:val="00085E54"/>
    <w:rsid w:val="00086323"/>
    <w:rsid w:val="00086553"/>
    <w:rsid w:val="00087161"/>
    <w:rsid w:val="0008773D"/>
    <w:rsid w:val="00087896"/>
    <w:rsid w:val="00087A34"/>
    <w:rsid w:val="00087BD1"/>
    <w:rsid w:val="00087C6C"/>
    <w:rsid w:val="00090062"/>
    <w:rsid w:val="00090110"/>
    <w:rsid w:val="0009014A"/>
    <w:rsid w:val="000903C6"/>
    <w:rsid w:val="00090719"/>
    <w:rsid w:val="00090929"/>
    <w:rsid w:val="0009132D"/>
    <w:rsid w:val="0009140E"/>
    <w:rsid w:val="000916C1"/>
    <w:rsid w:val="00091839"/>
    <w:rsid w:val="00091A79"/>
    <w:rsid w:val="00091AA2"/>
    <w:rsid w:val="00091D93"/>
    <w:rsid w:val="000920E7"/>
    <w:rsid w:val="00092304"/>
    <w:rsid w:val="00092393"/>
    <w:rsid w:val="000923F5"/>
    <w:rsid w:val="0009280D"/>
    <w:rsid w:val="00092957"/>
    <w:rsid w:val="000929A5"/>
    <w:rsid w:val="00093195"/>
    <w:rsid w:val="000934CC"/>
    <w:rsid w:val="00093603"/>
    <w:rsid w:val="0009398C"/>
    <w:rsid w:val="00093A18"/>
    <w:rsid w:val="00093BBC"/>
    <w:rsid w:val="00093D13"/>
    <w:rsid w:val="00093F4F"/>
    <w:rsid w:val="0009404D"/>
    <w:rsid w:val="000941FC"/>
    <w:rsid w:val="00094233"/>
    <w:rsid w:val="00094457"/>
    <w:rsid w:val="000945F7"/>
    <w:rsid w:val="00094696"/>
    <w:rsid w:val="00094850"/>
    <w:rsid w:val="00094B74"/>
    <w:rsid w:val="00094D2C"/>
    <w:rsid w:val="0009528E"/>
    <w:rsid w:val="0009553C"/>
    <w:rsid w:val="00095616"/>
    <w:rsid w:val="0009589B"/>
    <w:rsid w:val="000967C5"/>
    <w:rsid w:val="0009690E"/>
    <w:rsid w:val="00096A03"/>
    <w:rsid w:val="00096B69"/>
    <w:rsid w:val="00096D0F"/>
    <w:rsid w:val="000975FA"/>
    <w:rsid w:val="000979A2"/>
    <w:rsid w:val="00097BE1"/>
    <w:rsid w:val="00097ECB"/>
    <w:rsid w:val="00097F9F"/>
    <w:rsid w:val="000A02DA"/>
    <w:rsid w:val="000A0AE1"/>
    <w:rsid w:val="000A1107"/>
    <w:rsid w:val="000A139A"/>
    <w:rsid w:val="000A1AF3"/>
    <w:rsid w:val="000A1B01"/>
    <w:rsid w:val="000A1CED"/>
    <w:rsid w:val="000A26B2"/>
    <w:rsid w:val="000A270C"/>
    <w:rsid w:val="000A28F2"/>
    <w:rsid w:val="000A2BA7"/>
    <w:rsid w:val="000A3437"/>
    <w:rsid w:val="000A356C"/>
    <w:rsid w:val="000A35C0"/>
    <w:rsid w:val="000A4213"/>
    <w:rsid w:val="000A456D"/>
    <w:rsid w:val="000A45CC"/>
    <w:rsid w:val="000A4851"/>
    <w:rsid w:val="000A506B"/>
    <w:rsid w:val="000A50D3"/>
    <w:rsid w:val="000A5EF5"/>
    <w:rsid w:val="000A61CE"/>
    <w:rsid w:val="000A65B3"/>
    <w:rsid w:val="000A65FD"/>
    <w:rsid w:val="000A6B12"/>
    <w:rsid w:val="000A760A"/>
    <w:rsid w:val="000A7AD0"/>
    <w:rsid w:val="000A7AF8"/>
    <w:rsid w:val="000A7CEA"/>
    <w:rsid w:val="000B00B8"/>
    <w:rsid w:val="000B0225"/>
    <w:rsid w:val="000B03F1"/>
    <w:rsid w:val="000B06DD"/>
    <w:rsid w:val="000B1515"/>
    <w:rsid w:val="000B15B6"/>
    <w:rsid w:val="000B15CC"/>
    <w:rsid w:val="000B1A43"/>
    <w:rsid w:val="000B1A67"/>
    <w:rsid w:val="000B1D15"/>
    <w:rsid w:val="000B220C"/>
    <w:rsid w:val="000B2BCC"/>
    <w:rsid w:val="000B2C27"/>
    <w:rsid w:val="000B2C62"/>
    <w:rsid w:val="000B2E6D"/>
    <w:rsid w:val="000B30F5"/>
    <w:rsid w:val="000B33D7"/>
    <w:rsid w:val="000B34D6"/>
    <w:rsid w:val="000B3721"/>
    <w:rsid w:val="000B3AA2"/>
    <w:rsid w:val="000B3E5E"/>
    <w:rsid w:val="000B4593"/>
    <w:rsid w:val="000B4AB3"/>
    <w:rsid w:val="000B4C5F"/>
    <w:rsid w:val="000B4FCD"/>
    <w:rsid w:val="000B5297"/>
    <w:rsid w:val="000B53AA"/>
    <w:rsid w:val="000B558C"/>
    <w:rsid w:val="000B561D"/>
    <w:rsid w:val="000B5688"/>
    <w:rsid w:val="000B627A"/>
    <w:rsid w:val="000B6C55"/>
    <w:rsid w:val="000B7D3D"/>
    <w:rsid w:val="000B7F24"/>
    <w:rsid w:val="000C01FE"/>
    <w:rsid w:val="000C0271"/>
    <w:rsid w:val="000C0A37"/>
    <w:rsid w:val="000C1303"/>
    <w:rsid w:val="000C13EE"/>
    <w:rsid w:val="000C144D"/>
    <w:rsid w:val="000C173C"/>
    <w:rsid w:val="000C196D"/>
    <w:rsid w:val="000C196F"/>
    <w:rsid w:val="000C1FC7"/>
    <w:rsid w:val="000C2034"/>
    <w:rsid w:val="000C2632"/>
    <w:rsid w:val="000C2DDE"/>
    <w:rsid w:val="000C2E69"/>
    <w:rsid w:val="000C2F0E"/>
    <w:rsid w:val="000C35F8"/>
    <w:rsid w:val="000C3881"/>
    <w:rsid w:val="000C3908"/>
    <w:rsid w:val="000C3EF8"/>
    <w:rsid w:val="000C3F5C"/>
    <w:rsid w:val="000C40E5"/>
    <w:rsid w:val="000C4168"/>
    <w:rsid w:val="000C490F"/>
    <w:rsid w:val="000C4A33"/>
    <w:rsid w:val="000C4CDF"/>
    <w:rsid w:val="000C4D47"/>
    <w:rsid w:val="000C4E21"/>
    <w:rsid w:val="000C4EB6"/>
    <w:rsid w:val="000C5276"/>
    <w:rsid w:val="000C5337"/>
    <w:rsid w:val="000C5424"/>
    <w:rsid w:val="000C5427"/>
    <w:rsid w:val="000C59E5"/>
    <w:rsid w:val="000C5B70"/>
    <w:rsid w:val="000C6735"/>
    <w:rsid w:val="000C6892"/>
    <w:rsid w:val="000C6AFC"/>
    <w:rsid w:val="000C6C01"/>
    <w:rsid w:val="000C72F3"/>
    <w:rsid w:val="000C753C"/>
    <w:rsid w:val="000C7592"/>
    <w:rsid w:val="000C7B8C"/>
    <w:rsid w:val="000C7BED"/>
    <w:rsid w:val="000D0214"/>
    <w:rsid w:val="000D0367"/>
    <w:rsid w:val="000D0654"/>
    <w:rsid w:val="000D09AB"/>
    <w:rsid w:val="000D0B38"/>
    <w:rsid w:val="000D0DD9"/>
    <w:rsid w:val="000D0E46"/>
    <w:rsid w:val="000D12D6"/>
    <w:rsid w:val="000D1458"/>
    <w:rsid w:val="000D15C6"/>
    <w:rsid w:val="000D1782"/>
    <w:rsid w:val="000D17A3"/>
    <w:rsid w:val="000D1D79"/>
    <w:rsid w:val="000D236F"/>
    <w:rsid w:val="000D2D97"/>
    <w:rsid w:val="000D2D9D"/>
    <w:rsid w:val="000D3004"/>
    <w:rsid w:val="000D34E1"/>
    <w:rsid w:val="000D358D"/>
    <w:rsid w:val="000D3628"/>
    <w:rsid w:val="000D3716"/>
    <w:rsid w:val="000D3F19"/>
    <w:rsid w:val="000D3FD5"/>
    <w:rsid w:val="000D3FD7"/>
    <w:rsid w:val="000D4238"/>
    <w:rsid w:val="000D4726"/>
    <w:rsid w:val="000D4B5B"/>
    <w:rsid w:val="000D53C6"/>
    <w:rsid w:val="000D590B"/>
    <w:rsid w:val="000D59DE"/>
    <w:rsid w:val="000D5A4C"/>
    <w:rsid w:val="000D6304"/>
    <w:rsid w:val="000D6A14"/>
    <w:rsid w:val="000D6D59"/>
    <w:rsid w:val="000D6EC4"/>
    <w:rsid w:val="000D7051"/>
    <w:rsid w:val="000D7989"/>
    <w:rsid w:val="000E01BC"/>
    <w:rsid w:val="000E03C1"/>
    <w:rsid w:val="000E0706"/>
    <w:rsid w:val="000E094B"/>
    <w:rsid w:val="000E0E35"/>
    <w:rsid w:val="000E1365"/>
    <w:rsid w:val="000E143E"/>
    <w:rsid w:val="000E149B"/>
    <w:rsid w:val="000E2C8B"/>
    <w:rsid w:val="000E2EF3"/>
    <w:rsid w:val="000E2F3E"/>
    <w:rsid w:val="000E36A6"/>
    <w:rsid w:val="000E3818"/>
    <w:rsid w:val="000E3983"/>
    <w:rsid w:val="000E3F60"/>
    <w:rsid w:val="000E44AB"/>
    <w:rsid w:val="000E4661"/>
    <w:rsid w:val="000E4741"/>
    <w:rsid w:val="000E4772"/>
    <w:rsid w:val="000E4AAA"/>
    <w:rsid w:val="000E53FF"/>
    <w:rsid w:val="000E5673"/>
    <w:rsid w:val="000E615D"/>
    <w:rsid w:val="000E61E0"/>
    <w:rsid w:val="000E6265"/>
    <w:rsid w:val="000E6368"/>
    <w:rsid w:val="000E63EA"/>
    <w:rsid w:val="000E6DB1"/>
    <w:rsid w:val="000E6F63"/>
    <w:rsid w:val="000E78BE"/>
    <w:rsid w:val="000E7DB3"/>
    <w:rsid w:val="000F0698"/>
    <w:rsid w:val="000F1829"/>
    <w:rsid w:val="000F1961"/>
    <w:rsid w:val="000F19DE"/>
    <w:rsid w:val="000F1BEE"/>
    <w:rsid w:val="000F22B5"/>
    <w:rsid w:val="000F2343"/>
    <w:rsid w:val="000F2445"/>
    <w:rsid w:val="000F2937"/>
    <w:rsid w:val="000F2993"/>
    <w:rsid w:val="000F2D25"/>
    <w:rsid w:val="000F30CD"/>
    <w:rsid w:val="000F3534"/>
    <w:rsid w:val="000F38E5"/>
    <w:rsid w:val="000F3DA9"/>
    <w:rsid w:val="000F3E97"/>
    <w:rsid w:val="000F3F43"/>
    <w:rsid w:val="000F4527"/>
    <w:rsid w:val="000F4AA7"/>
    <w:rsid w:val="000F4C32"/>
    <w:rsid w:val="000F4E77"/>
    <w:rsid w:val="000F5014"/>
    <w:rsid w:val="000F5072"/>
    <w:rsid w:val="000F51AC"/>
    <w:rsid w:val="000F53CA"/>
    <w:rsid w:val="000F5766"/>
    <w:rsid w:val="000F57EC"/>
    <w:rsid w:val="000F5890"/>
    <w:rsid w:val="000F5BB1"/>
    <w:rsid w:val="000F5C81"/>
    <w:rsid w:val="000F629E"/>
    <w:rsid w:val="000F63F9"/>
    <w:rsid w:val="000F65EF"/>
    <w:rsid w:val="000F6B32"/>
    <w:rsid w:val="000F6EFE"/>
    <w:rsid w:val="000F7180"/>
    <w:rsid w:val="000F7335"/>
    <w:rsid w:val="000F7884"/>
    <w:rsid w:val="000F79D6"/>
    <w:rsid w:val="000F7BD3"/>
    <w:rsid w:val="000F7BD6"/>
    <w:rsid w:val="000F7FD9"/>
    <w:rsid w:val="00100259"/>
    <w:rsid w:val="00100B0A"/>
    <w:rsid w:val="00100FF4"/>
    <w:rsid w:val="001010B0"/>
    <w:rsid w:val="00101258"/>
    <w:rsid w:val="00101365"/>
    <w:rsid w:val="00101393"/>
    <w:rsid w:val="00101903"/>
    <w:rsid w:val="00101BB7"/>
    <w:rsid w:val="00101C1A"/>
    <w:rsid w:val="00101C8D"/>
    <w:rsid w:val="00101E5A"/>
    <w:rsid w:val="00102DF9"/>
    <w:rsid w:val="001034EE"/>
    <w:rsid w:val="0010351E"/>
    <w:rsid w:val="00103908"/>
    <w:rsid w:val="00103D84"/>
    <w:rsid w:val="00103DF3"/>
    <w:rsid w:val="0010403F"/>
    <w:rsid w:val="00104939"/>
    <w:rsid w:val="00104A69"/>
    <w:rsid w:val="00105028"/>
    <w:rsid w:val="00105063"/>
    <w:rsid w:val="00105CA6"/>
    <w:rsid w:val="00105D1F"/>
    <w:rsid w:val="00105F64"/>
    <w:rsid w:val="00106A28"/>
    <w:rsid w:val="00106D32"/>
    <w:rsid w:val="00106D8B"/>
    <w:rsid w:val="001075C2"/>
    <w:rsid w:val="00107940"/>
    <w:rsid w:val="00107D2C"/>
    <w:rsid w:val="00107F69"/>
    <w:rsid w:val="00110315"/>
    <w:rsid w:val="001103E8"/>
    <w:rsid w:val="00110562"/>
    <w:rsid w:val="0011075E"/>
    <w:rsid w:val="00110D11"/>
    <w:rsid w:val="00110FAA"/>
    <w:rsid w:val="001116AD"/>
    <w:rsid w:val="00111837"/>
    <w:rsid w:val="0011197D"/>
    <w:rsid w:val="00111C62"/>
    <w:rsid w:val="001120E0"/>
    <w:rsid w:val="0011261D"/>
    <w:rsid w:val="00112F3C"/>
    <w:rsid w:val="00113033"/>
    <w:rsid w:val="00113286"/>
    <w:rsid w:val="001133AB"/>
    <w:rsid w:val="00113534"/>
    <w:rsid w:val="00113535"/>
    <w:rsid w:val="001138E4"/>
    <w:rsid w:val="0011392B"/>
    <w:rsid w:val="00113931"/>
    <w:rsid w:val="001139A1"/>
    <w:rsid w:val="001139BE"/>
    <w:rsid w:val="00114331"/>
    <w:rsid w:val="001147FB"/>
    <w:rsid w:val="0011504A"/>
    <w:rsid w:val="00115655"/>
    <w:rsid w:val="001156FE"/>
    <w:rsid w:val="00115949"/>
    <w:rsid w:val="00115D45"/>
    <w:rsid w:val="00115D53"/>
    <w:rsid w:val="00116321"/>
    <w:rsid w:val="00116619"/>
    <w:rsid w:val="001166EA"/>
    <w:rsid w:val="0011692B"/>
    <w:rsid w:val="00116AD6"/>
    <w:rsid w:val="00116B25"/>
    <w:rsid w:val="00116D7F"/>
    <w:rsid w:val="00116E94"/>
    <w:rsid w:val="001176A1"/>
    <w:rsid w:val="00117716"/>
    <w:rsid w:val="001177D9"/>
    <w:rsid w:val="001179CA"/>
    <w:rsid w:val="00117A18"/>
    <w:rsid w:val="00117A88"/>
    <w:rsid w:val="001201DE"/>
    <w:rsid w:val="001202F0"/>
    <w:rsid w:val="0012054C"/>
    <w:rsid w:val="001206F5"/>
    <w:rsid w:val="0012094C"/>
    <w:rsid w:val="00120A39"/>
    <w:rsid w:val="001210B0"/>
    <w:rsid w:val="00121106"/>
    <w:rsid w:val="00121287"/>
    <w:rsid w:val="00121454"/>
    <w:rsid w:val="00121CB2"/>
    <w:rsid w:val="00121CF0"/>
    <w:rsid w:val="00121CFD"/>
    <w:rsid w:val="00121D0B"/>
    <w:rsid w:val="00121D98"/>
    <w:rsid w:val="001221F0"/>
    <w:rsid w:val="001227C2"/>
    <w:rsid w:val="00122A0D"/>
    <w:rsid w:val="00122D96"/>
    <w:rsid w:val="00122FDF"/>
    <w:rsid w:val="001232A0"/>
    <w:rsid w:val="0012348F"/>
    <w:rsid w:val="001235DA"/>
    <w:rsid w:val="00123BC6"/>
    <w:rsid w:val="00124588"/>
    <w:rsid w:val="0012475A"/>
    <w:rsid w:val="00124BF5"/>
    <w:rsid w:val="00125389"/>
    <w:rsid w:val="00125598"/>
    <w:rsid w:val="001255BF"/>
    <w:rsid w:val="00125961"/>
    <w:rsid w:val="00125AAE"/>
    <w:rsid w:val="001260CA"/>
    <w:rsid w:val="0012657F"/>
    <w:rsid w:val="00126B5F"/>
    <w:rsid w:val="00126D52"/>
    <w:rsid w:val="00126E47"/>
    <w:rsid w:val="0012784B"/>
    <w:rsid w:val="0012797D"/>
    <w:rsid w:val="00127F8A"/>
    <w:rsid w:val="00127FD0"/>
    <w:rsid w:val="0013079B"/>
    <w:rsid w:val="00130C91"/>
    <w:rsid w:val="00130E61"/>
    <w:rsid w:val="00131B97"/>
    <w:rsid w:val="00131C10"/>
    <w:rsid w:val="0013288B"/>
    <w:rsid w:val="00132BB0"/>
    <w:rsid w:val="00132BEE"/>
    <w:rsid w:val="00132E7E"/>
    <w:rsid w:val="00132FFE"/>
    <w:rsid w:val="001331CA"/>
    <w:rsid w:val="001331CD"/>
    <w:rsid w:val="0013329E"/>
    <w:rsid w:val="001333EE"/>
    <w:rsid w:val="00133B54"/>
    <w:rsid w:val="00133EBA"/>
    <w:rsid w:val="00134225"/>
    <w:rsid w:val="00134F50"/>
    <w:rsid w:val="001352AC"/>
    <w:rsid w:val="001356B8"/>
    <w:rsid w:val="00135840"/>
    <w:rsid w:val="00135D63"/>
    <w:rsid w:val="001363CA"/>
    <w:rsid w:val="001365EB"/>
    <w:rsid w:val="00136711"/>
    <w:rsid w:val="00136839"/>
    <w:rsid w:val="001377EA"/>
    <w:rsid w:val="0013788C"/>
    <w:rsid w:val="00137A3C"/>
    <w:rsid w:val="00137C90"/>
    <w:rsid w:val="00137CAB"/>
    <w:rsid w:val="00140933"/>
    <w:rsid w:val="00140AE7"/>
    <w:rsid w:val="00140D62"/>
    <w:rsid w:val="00140E6C"/>
    <w:rsid w:val="001410BF"/>
    <w:rsid w:val="00141111"/>
    <w:rsid w:val="00141148"/>
    <w:rsid w:val="001419B9"/>
    <w:rsid w:val="00141E97"/>
    <w:rsid w:val="00141F51"/>
    <w:rsid w:val="0014233E"/>
    <w:rsid w:val="001424CC"/>
    <w:rsid w:val="001429A1"/>
    <w:rsid w:val="00142DEE"/>
    <w:rsid w:val="001431D6"/>
    <w:rsid w:val="0014345E"/>
    <w:rsid w:val="001436C7"/>
    <w:rsid w:val="0014375C"/>
    <w:rsid w:val="00143F7E"/>
    <w:rsid w:val="00144281"/>
    <w:rsid w:val="001444F1"/>
    <w:rsid w:val="00144A07"/>
    <w:rsid w:val="00144B9C"/>
    <w:rsid w:val="00144B9F"/>
    <w:rsid w:val="00144D44"/>
    <w:rsid w:val="0014506D"/>
    <w:rsid w:val="00145170"/>
    <w:rsid w:val="0014542D"/>
    <w:rsid w:val="0014542E"/>
    <w:rsid w:val="00145620"/>
    <w:rsid w:val="0014569A"/>
    <w:rsid w:val="0014578D"/>
    <w:rsid w:val="0014582E"/>
    <w:rsid w:val="00145D3E"/>
    <w:rsid w:val="00145DD5"/>
    <w:rsid w:val="00145EE3"/>
    <w:rsid w:val="00146177"/>
    <w:rsid w:val="001462CE"/>
    <w:rsid w:val="0014695C"/>
    <w:rsid w:val="001469B2"/>
    <w:rsid w:val="00146C94"/>
    <w:rsid w:val="00146E2E"/>
    <w:rsid w:val="0014736E"/>
    <w:rsid w:val="001473A7"/>
    <w:rsid w:val="00147621"/>
    <w:rsid w:val="00147717"/>
    <w:rsid w:val="00147A43"/>
    <w:rsid w:val="00150253"/>
    <w:rsid w:val="001503AE"/>
    <w:rsid w:val="00150518"/>
    <w:rsid w:val="00150686"/>
    <w:rsid w:val="001506FF"/>
    <w:rsid w:val="00150943"/>
    <w:rsid w:val="001509E0"/>
    <w:rsid w:val="00150A66"/>
    <w:rsid w:val="00150C93"/>
    <w:rsid w:val="0015188E"/>
    <w:rsid w:val="00151ADB"/>
    <w:rsid w:val="001520D0"/>
    <w:rsid w:val="001524F9"/>
    <w:rsid w:val="001527AE"/>
    <w:rsid w:val="00152C04"/>
    <w:rsid w:val="00152D72"/>
    <w:rsid w:val="00152F3F"/>
    <w:rsid w:val="001533F7"/>
    <w:rsid w:val="001534E7"/>
    <w:rsid w:val="00153773"/>
    <w:rsid w:val="001538EF"/>
    <w:rsid w:val="001539C7"/>
    <w:rsid w:val="00153C40"/>
    <w:rsid w:val="00153FFA"/>
    <w:rsid w:val="001541F4"/>
    <w:rsid w:val="00154577"/>
    <w:rsid w:val="001545ED"/>
    <w:rsid w:val="0015484A"/>
    <w:rsid w:val="00154958"/>
    <w:rsid w:val="00154BE5"/>
    <w:rsid w:val="00154C98"/>
    <w:rsid w:val="00155007"/>
    <w:rsid w:val="00155647"/>
    <w:rsid w:val="001557AC"/>
    <w:rsid w:val="00155B45"/>
    <w:rsid w:val="00155DEC"/>
    <w:rsid w:val="00156151"/>
    <w:rsid w:val="001561CF"/>
    <w:rsid w:val="001568A5"/>
    <w:rsid w:val="00156A76"/>
    <w:rsid w:val="00156B90"/>
    <w:rsid w:val="00156C98"/>
    <w:rsid w:val="00157301"/>
    <w:rsid w:val="00157383"/>
    <w:rsid w:val="00157418"/>
    <w:rsid w:val="0015778E"/>
    <w:rsid w:val="00157ACB"/>
    <w:rsid w:val="00157AF1"/>
    <w:rsid w:val="00157B37"/>
    <w:rsid w:val="00157C5F"/>
    <w:rsid w:val="001601AB"/>
    <w:rsid w:val="0016033A"/>
    <w:rsid w:val="00160A49"/>
    <w:rsid w:val="00160C62"/>
    <w:rsid w:val="00160FF1"/>
    <w:rsid w:val="001610C0"/>
    <w:rsid w:val="00161372"/>
    <w:rsid w:val="001617C8"/>
    <w:rsid w:val="00161BDC"/>
    <w:rsid w:val="001625B2"/>
    <w:rsid w:val="001625FE"/>
    <w:rsid w:val="001626D9"/>
    <w:rsid w:val="00162B96"/>
    <w:rsid w:val="0016343D"/>
    <w:rsid w:val="0016354E"/>
    <w:rsid w:val="00163786"/>
    <w:rsid w:val="0016383D"/>
    <w:rsid w:val="001638B9"/>
    <w:rsid w:val="00163A68"/>
    <w:rsid w:val="00163EE5"/>
    <w:rsid w:val="00164308"/>
    <w:rsid w:val="0016452A"/>
    <w:rsid w:val="001645CE"/>
    <w:rsid w:val="00164B95"/>
    <w:rsid w:val="001654B1"/>
    <w:rsid w:val="00165FB3"/>
    <w:rsid w:val="00166240"/>
    <w:rsid w:val="00166379"/>
    <w:rsid w:val="0016645B"/>
    <w:rsid w:val="001668F6"/>
    <w:rsid w:val="00166A94"/>
    <w:rsid w:val="00166CC0"/>
    <w:rsid w:val="00167106"/>
    <w:rsid w:val="001674A1"/>
    <w:rsid w:val="001675E1"/>
    <w:rsid w:val="0017027B"/>
    <w:rsid w:val="001708D5"/>
    <w:rsid w:val="00170AC4"/>
    <w:rsid w:val="00170B08"/>
    <w:rsid w:val="00170BB2"/>
    <w:rsid w:val="00170ED7"/>
    <w:rsid w:val="00170F7E"/>
    <w:rsid w:val="0017135B"/>
    <w:rsid w:val="00171B5D"/>
    <w:rsid w:val="0017248A"/>
    <w:rsid w:val="00172F89"/>
    <w:rsid w:val="001731DA"/>
    <w:rsid w:val="00173355"/>
    <w:rsid w:val="0017354F"/>
    <w:rsid w:val="00173578"/>
    <w:rsid w:val="0017376F"/>
    <w:rsid w:val="00173844"/>
    <w:rsid w:val="00173938"/>
    <w:rsid w:val="00173A84"/>
    <w:rsid w:val="00173CEA"/>
    <w:rsid w:val="0017418A"/>
    <w:rsid w:val="00174203"/>
    <w:rsid w:val="00174481"/>
    <w:rsid w:val="001745A0"/>
    <w:rsid w:val="00174F49"/>
    <w:rsid w:val="001753B8"/>
    <w:rsid w:val="0017602B"/>
    <w:rsid w:val="00176207"/>
    <w:rsid w:val="0017643E"/>
    <w:rsid w:val="0017648A"/>
    <w:rsid w:val="00176862"/>
    <w:rsid w:val="00176FE4"/>
    <w:rsid w:val="00177211"/>
    <w:rsid w:val="0017787E"/>
    <w:rsid w:val="00177C9E"/>
    <w:rsid w:val="001801EA"/>
    <w:rsid w:val="00180959"/>
    <w:rsid w:val="001809D1"/>
    <w:rsid w:val="00180B85"/>
    <w:rsid w:val="00180C96"/>
    <w:rsid w:val="001811A6"/>
    <w:rsid w:val="00181AF2"/>
    <w:rsid w:val="00182829"/>
    <w:rsid w:val="00182835"/>
    <w:rsid w:val="001828B6"/>
    <w:rsid w:val="00182B36"/>
    <w:rsid w:val="0018347A"/>
    <w:rsid w:val="001836BC"/>
    <w:rsid w:val="001848DD"/>
    <w:rsid w:val="00184A8F"/>
    <w:rsid w:val="00184B00"/>
    <w:rsid w:val="00184CE8"/>
    <w:rsid w:val="0018533C"/>
    <w:rsid w:val="001853AB"/>
    <w:rsid w:val="0018581C"/>
    <w:rsid w:val="00185990"/>
    <w:rsid w:val="00185C64"/>
    <w:rsid w:val="00185DCC"/>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1FC0"/>
    <w:rsid w:val="001920E2"/>
    <w:rsid w:val="0019215A"/>
    <w:rsid w:val="00192724"/>
    <w:rsid w:val="00192725"/>
    <w:rsid w:val="00192C24"/>
    <w:rsid w:val="00192C4F"/>
    <w:rsid w:val="00192FE1"/>
    <w:rsid w:val="001930B0"/>
    <w:rsid w:val="00193284"/>
    <w:rsid w:val="0019334C"/>
    <w:rsid w:val="00193543"/>
    <w:rsid w:val="0019363F"/>
    <w:rsid w:val="00193B9C"/>
    <w:rsid w:val="00193C08"/>
    <w:rsid w:val="00194686"/>
    <w:rsid w:val="00194715"/>
    <w:rsid w:val="00194737"/>
    <w:rsid w:val="0019474C"/>
    <w:rsid w:val="001947B4"/>
    <w:rsid w:val="001948A9"/>
    <w:rsid w:val="001949BF"/>
    <w:rsid w:val="001954C8"/>
    <w:rsid w:val="00195ED9"/>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082"/>
    <w:rsid w:val="001A510B"/>
    <w:rsid w:val="001A52CC"/>
    <w:rsid w:val="001A5384"/>
    <w:rsid w:val="001A5964"/>
    <w:rsid w:val="001A59C1"/>
    <w:rsid w:val="001A5C06"/>
    <w:rsid w:val="001A5D70"/>
    <w:rsid w:val="001A6145"/>
    <w:rsid w:val="001A6362"/>
    <w:rsid w:val="001A6835"/>
    <w:rsid w:val="001A6BD6"/>
    <w:rsid w:val="001A6D33"/>
    <w:rsid w:val="001A6F26"/>
    <w:rsid w:val="001A6FF5"/>
    <w:rsid w:val="001A7173"/>
    <w:rsid w:val="001A7744"/>
    <w:rsid w:val="001B0575"/>
    <w:rsid w:val="001B0622"/>
    <w:rsid w:val="001B0B7B"/>
    <w:rsid w:val="001B0B9C"/>
    <w:rsid w:val="001B15C0"/>
    <w:rsid w:val="001B166A"/>
    <w:rsid w:val="001B18C8"/>
    <w:rsid w:val="001B1C24"/>
    <w:rsid w:val="001B1C78"/>
    <w:rsid w:val="001B211F"/>
    <w:rsid w:val="001B2190"/>
    <w:rsid w:val="001B21C6"/>
    <w:rsid w:val="001B237C"/>
    <w:rsid w:val="001B278F"/>
    <w:rsid w:val="001B29E8"/>
    <w:rsid w:val="001B2BB8"/>
    <w:rsid w:val="001B2BC5"/>
    <w:rsid w:val="001B2EFE"/>
    <w:rsid w:val="001B3077"/>
    <w:rsid w:val="001B360F"/>
    <w:rsid w:val="001B3972"/>
    <w:rsid w:val="001B3A48"/>
    <w:rsid w:val="001B3C17"/>
    <w:rsid w:val="001B3EAD"/>
    <w:rsid w:val="001B40DE"/>
    <w:rsid w:val="001B43BC"/>
    <w:rsid w:val="001B4733"/>
    <w:rsid w:val="001B494F"/>
    <w:rsid w:val="001B4D9E"/>
    <w:rsid w:val="001B55D8"/>
    <w:rsid w:val="001B59EB"/>
    <w:rsid w:val="001B60CD"/>
    <w:rsid w:val="001B616F"/>
    <w:rsid w:val="001B6202"/>
    <w:rsid w:val="001B6317"/>
    <w:rsid w:val="001B63DE"/>
    <w:rsid w:val="001B64DB"/>
    <w:rsid w:val="001B6593"/>
    <w:rsid w:val="001B65A5"/>
    <w:rsid w:val="001B6711"/>
    <w:rsid w:val="001B6E8E"/>
    <w:rsid w:val="001B6EF1"/>
    <w:rsid w:val="001B6F2D"/>
    <w:rsid w:val="001C0270"/>
    <w:rsid w:val="001C06B3"/>
    <w:rsid w:val="001C0AA1"/>
    <w:rsid w:val="001C0FC6"/>
    <w:rsid w:val="001C10D7"/>
    <w:rsid w:val="001C124C"/>
    <w:rsid w:val="001C13E8"/>
    <w:rsid w:val="001C19AF"/>
    <w:rsid w:val="001C1B78"/>
    <w:rsid w:val="001C1D28"/>
    <w:rsid w:val="001C1D45"/>
    <w:rsid w:val="001C234D"/>
    <w:rsid w:val="001C2621"/>
    <w:rsid w:val="001C2CD4"/>
    <w:rsid w:val="001C2E36"/>
    <w:rsid w:val="001C3231"/>
    <w:rsid w:val="001C3ADC"/>
    <w:rsid w:val="001C3CEC"/>
    <w:rsid w:val="001C401A"/>
    <w:rsid w:val="001C43AB"/>
    <w:rsid w:val="001C442A"/>
    <w:rsid w:val="001C4702"/>
    <w:rsid w:val="001C4907"/>
    <w:rsid w:val="001C4C1A"/>
    <w:rsid w:val="001C4CD8"/>
    <w:rsid w:val="001C50F1"/>
    <w:rsid w:val="001C52F4"/>
    <w:rsid w:val="001C6577"/>
    <w:rsid w:val="001C68E3"/>
    <w:rsid w:val="001C6ABB"/>
    <w:rsid w:val="001C6B0B"/>
    <w:rsid w:val="001C716B"/>
    <w:rsid w:val="001C78C1"/>
    <w:rsid w:val="001C7B62"/>
    <w:rsid w:val="001D023F"/>
    <w:rsid w:val="001D0573"/>
    <w:rsid w:val="001D0740"/>
    <w:rsid w:val="001D0DD0"/>
    <w:rsid w:val="001D101D"/>
    <w:rsid w:val="001D110D"/>
    <w:rsid w:val="001D115E"/>
    <w:rsid w:val="001D11B7"/>
    <w:rsid w:val="001D1572"/>
    <w:rsid w:val="001D1A0A"/>
    <w:rsid w:val="001D1BB0"/>
    <w:rsid w:val="001D1E08"/>
    <w:rsid w:val="001D1F23"/>
    <w:rsid w:val="001D21AA"/>
    <w:rsid w:val="001D2428"/>
    <w:rsid w:val="001D2668"/>
    <w:rsid w:val="001D2A4A"/>
    <w:rsid w:val="001D2B8F"/>
    <w:rsid w:val="001D2BA7"/>
    <w:rsid w:val="001D2BCD"/>
    <w:rsid w:val="001D2CEC"/>
    <w:rsid w:val="001D3DB6"/>
    <w:rsid w:val="001D3F2A"/>
    <w:rsid w:val="001D4324"/>
    <w:rsid w:val="001D465F"/>
    <w:rsid w:val="001D4871"/>
    <w:rsid w:val="001D4CC9"/>
    <w:rsid w:val="001D4F61"/>
    <w:rsid w:val="001D50D6"/>
    <w:rsid w:val="001D51E7"/>
    <w:rsid w:val="001D5966"/>
    <w:rsid w:val="001D5D19"/>
    <w:rsid w:val="001D60BD"/>
    <w:rsid w:val="001D73BE"/>
    <w:rsid w:val="001D7744"/>
    <w:rsid w:val="001D7E3A"/>
    <w:rsid w:val="001D7EEF"/>
    <w:rsid w:val="001E039E"/>
    <w:rsid w:val="001E0934"/>
    <w:rsid w:val="001E10D6"/>
    <w:rsid w:val="001E1653"/>
    <w:rsid w:val="001E180A"/>
    <w:rsid w:val="001E1829"/>
    <w:rsid w:val="001E1B70"/>
    <w:rsid w:val="001E1DCA"/>
    <w:rsid w:val="001E3612"/>
    <w:rsid w:val="001E3E49"/>
    <w:rsid w:val="001E3FC4"/>
    <w:rsid w:val="001E4BEB"/>
    <w:rsid w:val="001E4D66"/>
    <w:rsid w:val="001E4DE0"/>
    <w:rsid w:val="001E55E3"/>
    <w:rsid w:val="001E591B"/>
    <w:rsid w:val="001E5A10"/>
    <w:rsid w:val="001E5F93"/>
    <w:rsid w:val="001E61F5"/>
    <w:rsid w:val="001E651B"/>
    <w:rsid w:val="001E67F5"/>
    <w:rsid w:val="001E69EE"/>
    <w:rsid w:val="001E75E4"/>
    <w:rsid w:val="001E777D"/>
    <w:rsid w:val="001E7B98"/>
    <w:rsid w:val="001F01AE"/>
    <w:rsid w:val="001F01E8"/>
    <w:rsid w:val="001F0376"/>
    <w:rsid w:val="001F0A84"/>
    <w:rsid w:val="001F0E1C"/>
    <w:rsid w:val="001F131F"/>
    <w:rsid w:val="001F14B0"/>
    <w:rsid w:val="001F1514"/>
    <w:rsid w:val="001F1626"/>
    <w:rsid w:val="001F178C"/>
    <w:rsid w:val="001F1998"/>
    <w:rsid w:val="001F19AE"/>
    <w:rsid w:val="001F1B0F"/>
    <w:rsid w:val="001F286D"/>
    <w:rsid w:val="001F2940"/>
    <w:rsid w:val="001F2C4B"/>
    <w:rsid w:val="001F2C84"/>
    <w:rsid w:val="001F2FD7"/>
    <w:rsid w:val="001F37E2"/>
    <w:rsid w:val="001F3B60"/>
    <w:rsid w:val="001F3D87"/>
    <w:rsid w:val="001F3FCB"/>
    <w:rsid w:val="001F44B7"/>
    <w:rsid w:val="001F483E"/>
    <w:rsid w:val="001F4901"/>
    <w:rsid w:val="001F4D3F"/>
    <w:rsid w:val="001F503E"/>
    <w:rsid w:val="001F512D"/>
    <w:rsid w:val="001F525E"/>
    <w:rsid w:val="001F52AB"/>
    <w:rsid w:val="001F5960"/>
    <w:rsid w:val="001F62D5"/>
    <w:rsid w:val="001F6456"/>
    <w:rsid w:val="001F64EC"/>
    <w:rsid w:val="001F65AB"/>
    <w:rsid w:val="001F66ED"/>
    <w:rsid w:val="001F67E5"/>
    <w:rsid w:val="001F69CC"/>
    <w:rsid w:val="001F6A85"/>
    <w:rsid w:val="001F7059"/>
    <w:rsid w:val="001F7135"/>
    <w:rsid w:val="001F78E5"/>
    <w:rsid w:val="001F7C6C"/>
    <w:rsid w:val="002002E0"/>
    <w:rsid w:val="002004D6"/>
    <w:rsid w:val="0020052D"/>
    <w:rsid w:val="00200B0F"/>
    <w:rsid w:val="00200EAC"/>
    <w:rsid w:val="00201071"/>
    <w:rsid w:val="002013E9"/>
    <w:rsid w:val="00201920"/>
    <w:rsid w:val="00201C00"/>
    <w:rsid w:val="00201E73"/>
    <w:rsid w:val="0020252B"/>
    <w:rsid w:val="00202B74"/>
    <w:rsid w:val="002030F2"/>
    <w:rsid w:val="00203526"/>
    <w:rsid w:val="00203602"/>
    <w:rsid w:val="00203BF1"/>
    <w:rsid w:val="002045D1"/>
    <w:rsid w:val="002046A4"/>
    <w:rsid w:val="00204D46"/>
    <w:rsid w:val="00204DA3"/>
    <w:rsid w:val="00204DB1"/>
    <w:rsid w:val="00204DCE"/>
    <w:rsid w:val="002051C1"/>
    <w:rsid w:val="002055FB"/>
    <w:rsid w:val="00205A75"/>
    <w:rsid w:val="00205EB3"/>
    <w:rsid w:val="00205FCF"/>
    <w:rsid w:val="002068D8"/>
    <w:rsid w:val="0020722D"/>
    <w:rsid w:val="00207306"/>
    <w:rsid w:val="002073BF"/>
    <w:rsid w:val="002077C1"/>
    <w:rsid w:val="002077CC"/>
    <w:rsid w:val="00207ACD"/>
    <w:rsid w:val="00210122"/>
    <w:rsid w:val="002104DB"/>
    <w:rsid w:val="002107F2"/>
    <w:rsid w:val="002113A5"/>
    <w:rsid w:val="0021160F"/>
    <w:rsid w:val="002117A2"/>
    <w:rsid w:val="00211B3F"/>
    <w:rsid w:val="00211D64"/>
    <w:rsid w:val="00211FAA"/>
    <w:rsid w:val="002121EB"/>
    <w:rsid w:val="002123BC"/>
    <w:rsid w:val="00212475"/>
    <w:rsid w:val="00212FE6"/>
    <w:rsid w:val="002131FF"/>
    <w:rsid w:val="0021350B"/>
    <w:rsid w:val="00214064"/>
    <w:rsid w:val="0021430E"/>
    <w:rsid w:val="00214914"/>
    <w:rsid w:val="00214D08"/>
    <w:rsid w:val="00214E2F"/>
    <w:rsid w:val="0021522C"/>
    <w:rsid w:val="00215258"/>
    <w:rsid w:val="00215398"/>
    <w:rsid w:val="00215984"/>
    <w:rsid w:val="00215BBC"/>
    <w:rsid w:val="00216096"/>
    <w:rsid w:val="0021652B"/>
    <w:rsid w:val="00216C7C"/>
    <w:rsid w:val="00217401"/>
    <w:rsid w:val="00217780"/>
    <w:rsid w:val="00217CCB"/>
    <w:rsid w:val="0022044E"/>
    <w:rsid w:val="00220DB6"/>
    <w:rsid w:val="002213FB"/>
    <w:rsid w:val="00221C85"/>
    <w:rsid w:val="00222077"/>
    <w:rsid w:val="002227B2"/>
    <w:rsid w:val="00222A7F"/>
    <w:rsid w:val="00222BBC"/>
    <w:rsid w:val="00222E1F"/>
    <w:rsid w:val="00223D2A"/>
    <w:rsid w:val="00223EEA"/>
    <w:rsid w:val="00224210"/>
    <w:rsid w:val="00224694"/>
    <w:rsid w:val="00224790"/>
    <w:rsid w:val="002248AB"/>
    <w:rsid w:val="00224937"/>
    <w:rsid w:val="00224AF9"/>
    <w:rsid w:val="00224B5F"/>
    <w:rsid w:val="00224D06"/>
    <w:rsid w:val="00224E38"/>
    <w:rsid w:val="00224E7D"/>
    <w:rsid w:val="00225196"/>
    <w:rsid w:val="002251AB"/>
    <w:rsid w:val="0022549F"/>
    <w:rsid w:val="00225A5D"/>
    <w:rsid w:val="00225A8B"/>
    <w:rsid w:val="00225C08"/>
    <w:rsid w:val="00225D57"/>
    <w:rsid w:val="00226308"/>
    <w:rsid w:val="002264A6"/>
    <w:rsid w:val="0022669F"/>
    <w:rsid w:val="00226ABE"/>
    <w:rsid w:val="00226F7C"/>
    <w:rsid w:val="002272D5"/>
    <w:rsid w:val="00227665"/>
    <w:rsid w:val="00227900"/>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432"/>
    <w:rsid w:val="002354AC"/>
    <w:rsid w:val="00235588"/>
    <w:rsid w:val="00235BE0"/>
    <w:rsid w:val="00235E43"/>
    <w:rsid w:val="0023633C"/>
    <w:rsid w:val="0023659B"/>
    <w:rsid w:val="00237104"/>
    <w:rsid w:val="002376FC"/>
    <w:rsid w:val="0023780D"/>
    <w:rsid w:val="002379AB"/>
    <w:rsid w:val="002379DF"/>
    <w:rsid w:val="00237A67"/>
    <w:rsid w:val="00237C5E"/>
    <w:rsid w:val="00237EF2"/>
    <w:rsid w:val="00237FC7"/>
    <w:rsid w:val="0024006F"/>
    <w:rsid w:val="00240553"/>
    <w:rsid w:val="00240B62"/>
    <w:rsid w:val="00240D36"/>
    <w:rsid w:val="0024123F"/>
    <w:rsid w:val="00241478"/>
    <w:rsid w:val="00241689"/>
    <w:rsid w:val="00241B2B"/>
    <w:rsid w:val="00241B54"/>
    <w:rsid w:val="00241EC8"/>
    <w:rsid w:val="0024270E"/>
    <w:rsid w:val="00242A43"/>
    <w:rsid w:val="00242ECF"/>
    <w:rsid w:val="002435A8"/>
    <w:rsid w:val="0024366B"/>
    <w:rsid w:val="0024376C"/>
    <w:rsid w:val="00243D4A"/>
    <w:rsid w:val="00244611"/>
    <w:rsid w:val="002449D5"/>
    <w:rsid w:val="00244DCD"/>
    <w:rsid w:val="002450AC"/>
    <w:rsid w:val="00245610"/>
    <w:rsid w:val="00245C11"/>
    <w:rsid w:val="00245DCA"/>
    <w:rsid w:val="00246B23"/>
    <w:rsid w:val="00246E6A"/>
    <w:rsid w:val="0024764A"/>
    <w:rsid w:val="00247B29"/>
    <w:rsid w:val="0025010C"/>
    <w:rsid w:val="00250298"/>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4382"/>
    <w:rsid w:val="002550A1"/>
    <w:rsid w:val="002556D8"/>
    <w:rsid w:val="00255A11"/>
    <w:rsid w:val="00255EF9"/>
    <w:rsid w:val="00255FBE"/>
    <w:rsid w:val="002560CF"/>
    <w:rsid w:val="002570BF"/>
    <w:rsid w:val="002572EC"/>
    <w:rsid w:val="002574D2"/>
    <w:rsid w:val="00257C8E"/>
    <w:rsid w:val="00257EAD"/>
    <w:rsid w:val="00260184"/>
    <w:rsid w:val="002607BA"/>
    <w:rsid w:val="00260872"/>
    <w:rsid w:val="00260A9A"/>
    <w:rsid w:val="00260EDD"/>
    <w:rsid w:val="00260FDF"/>
    <w:rsid w:val="00261031"/>
    <w:rsid w:val="0026128F"/>
    <w:rsid w:val="00261397"/>
    <w:rsid w:val="002615FA"/>
    <w:rsid w:val="00261758"/>
    <w:rsid w:val="002618BE"/>
    <w:rsid w:val="00261C8C"/>
    <w:rsid w:val="00261F3D"/>
    <w:rsid w:val="00261FCD"/>
    <w:rsid w:val="00261FE0"/>
    <w:rsid w:val="00261FF7"/>
    <w:rsid w:val="00262103"/>
    <w:rsid w:val="00262196"/>
    <w:rsid w:val="00262412"/>
    <w:rsid w:val="0026241C"/>
    <w:rsid w:val="002624F4"/>
    <w:rsid w:val="00263493"/>
    <w:rsid w:val="002634C1"/>
    <w:rsid w:val="00263564"/>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A2F"/>
    <w:rsid w:val="00267C04"/>
    <w:rsid w:val="00267CD7"/>
    <w:rsid w:val="00270066"/>
    <w:rsid w:val="002705F6"/>
    <w:rsid w:val="00270709"/>
    <w:rsid w:val="0027071E"/>
    <w:rsid w:val="0027073B"/>
    <w:rsid w:val="00270B81"/>
    <w:rsid w:val="00270ECC"/>
    <w:rsid w:val="00270F59"/>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B86"/>
    <w:rsid w:val="00274C75"/>
    <w:rsid w:val="00275083"/>
    <w:rsid w:val="002752FF"/>
    <w:rsid w:val="002755AF"/>
    <w:rsid w:val="0027569A"/>
    <w:rsid w:val="00275769"/>
    <w:rsid w:val="00275827"/>
    <w:rsid w:val="00275999"/>
    <w:rsid w:val="00275C22"/>
    <w:rsid w:val="00276360"/>
    <w:rsid w:val="0027671C"/>
    <w:rsid w:val="002767E4"/>
    <w:rsid w:val="002768A0"/>
    <w:rsid w:val="00276ACF"/>
    <w:rsid w:val="00276D14"/>
    <w:rsid w:val="00277262"/>
    <w:rsid w:val="002774BA"/>
    <w:rsid w:val="00277900"/>
    <w:rsid w:val="0027798D"/>
    <w:rsid w:val="00277B5A"/>
    <w:rsid w:val="00277BDB"/>
    <w:rsid w:val="002801B9"/>
    <w:rsid w:val="00280407"/>
    <w:rsid w:val="00280DE5"/>
    <w:rsid w:val="0028106F"/>
    <w:rsid w:val="002810BF"/>
    <w:rsid w:val="002816E0"/>
    <w:rsid w:val="0028185D"/>
    <w:rsid w:val="00281976"/>
    <w:rsid w:val="00281ACC"/>
    <w:rsid w:val="00281D31"/>
    <w:rsid w:val="00281D70"/>
    <w:rsid w:val="00281DC9"/>
    <w:rsid w:val="00282426"/>
    <w:rsid w:val="00282793"/>
    <w:rsid w:val="002830E0"/>
    <w:rsid w:val="00283160"/>
    <w:rsid w:val="00283256"/>
    <w:rsid w:val="00283665"/>
    <w:rsid w:val="00283FF1"/>
    <w:rsid w:val="00284329"/>
    <w:rsid w:val="0028444E"/>
    <w:rsid w:val="0028454E"/>
    <w:rsid w:val="002846E4"/>
    <w:rsid w:val="002847AF"/>
    <w:rsid w:val="00284B74"/>
    <w:rsid w:val="00285648"/>
    <w:rsid w:val="00285984"/>
    <w:rsid w:val="00285DE7"/>
    <w:rsid w:val="002861FF"/>
    <w:rsid w:val="002862D4"/>
    <w:rsid w:val="0028652B"/>
    <w:rsid w:val="002868BB"/>
    <w:rsid w:val="0028690D"/>
    <w:rsid w:val="00286DEB"/>
    <w:rsid w:val="0028728A"/>
    <w:rsid w:val="00287BE9"/>
    <w:rsid w:val="00287CCA"/>
    <w:rsid w:val="0029093D"/>
    <w:rsid w:val="00290E59"/>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66F"/>
    <w:rsid w:val="002947B9"/>
    <w:rsid w:val="00294916"/>
    <w:rsid w:val="00294E5E"/>
    <w:rsid w:val="002958AA"/>
    <w:rsid w:val="00295937"/>
    <w:rsid w:val="002959FD"/>
    <w:rsid w:val="00295B13"/>
    <w:rsid w:val="00295C19"/>
    <w:rsid w:val="00295F78"/>
    <w:rsid w:val="00296047"/>
    <w:rsid w:val="00296245"/>
    <w:rsid w:val="00296A6A"/>
    <w:rsid w:val="00296C0C"/>
    <w:rsid w:val="00296DF6"/>
    <w:rsid w:val="00296EBE"/>
    <w:rsid w:val="00297033"/>
    <w:rsid w:val="0029708F"/>
    <w:rsid w:val="002970D9"/>
    <w:rsid w:val="002972AF"/>
    <w:rsid w:val="00297C45"/>
    <w:rsid w:val="00297DEB"/>
    <w:rsid w:val="00297E24"/>
    <w:rsid w:val="00297EEC"/>
    <w:rsid w:val="002A00C3"/>
    <w:rsid w:val="002A02D6"/>
    <w:rsid w:val="002A0906"/>
    <w:rsid w:val="002A0CA4"/>
    <w:rsid w:val="002A11E7"/>
    <w:rsid w:val="002A18F0"/>
    <w:rsid w:val="002A195E"/>
    <w:rsid w:val="002A1EE6"/>
    <w:rsid w:val="002A223E"/>
    <w:rsid w:val="002A2D29"/>
    <w:rsid w:val="002A3A19"/>
    <w:rsid w:val="002A3CEA"/>
    <w:rsid w:val="002A3D68"/>
    <w:rsid w:val="002A40FC"/>
    <w:rsid w:val="002A45A0"/>
    <w:rsid w:val="002A47F9"/>
    <w:rsid w:val="002A5287"/>
    <w:rsid w:val="002A5679"/>
    <w:rsid w:val="002A5F7C"/>
    <w:rsid w:val="002A610D"/>
    <w:rsid w:val="002A6DB0"/>
    <w:rsid w:val="002A6FEE"/>
    <w:rsid w:val="002A7417"/>
    <w:rsid w:val="002A75DD"/>
    <w:rsid w:val="002A76C7"/>
    <w:rsid w:val="002A7709"/>
    <w:rsid w:val="002A7835"/>
    <w:rsid w:val="002A795E"/>
    <w:rsid w:val="002A7D03"/>
    <w:rsid w:val="002A7E79"/>
    <w:rsid w:val="002A7F55"/>
    <w:rsid w:val="002B04EC"/>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4C98"/>
    <w:rsid w:val="002B4CF4"/>
    <w:rsid w:val="002B5728"/>
    <w:rsid w:val="002B576C"/>
    <w:rsid w:val="002B5898"/>
    <w:rsid w:val="002B58D2"/>
    <w:rsid w:val="002B669B"/>
    <w:rsid w:val="002B66B2"/>
    <w:rsid w:val="002B690F"/>
    <w:rsid w:val="002B6CE9"/>
    <w:rsid w:val="002B7045"/>
    <w:rsid w:val="002B75DB"/>
    <w:rsid w:val="002B7C35"/>
    <w:rsid w:val="002C0660"/>
    <w:rsid w:val="002C07A5"/>
    <w:rsid w:val="002C0920"/>
    <w:rsid w:val="002C0B1A"/>
    <w:rsid w:val="002C0DD0"/>
    <w:rsid w:val="002C12D9"/>
    <w:rsid w:val="002C1344"/>
    <w:rsid w:val="002C21DE"/>
    <w:rsid w:val="002C2597"/>
    <w:rsid w:val="002C291F"/>
    <w:rsid w:val="002C2936"/>
    <w:rsid w:val="002C329B"/>
    <w:rsid w:val="002C32E6"/>
    <w:rsid w:val="002C3437"/>
    <w:rsid w:val="002C36E6"/>
    <w:rsid w:val="002C3723"/>
    <w:rsid w:val="002C3CD0"/>
    <w:rsid w:val="002C3D09"/>
    <w:rsid w:val="002C3F27"/>
    <w:rsid w:val="002C41CC"/>
    <w:rsid w:val="002C456E"/>
    <w:rsid w:val="002C5055"/>
    <w:rsid w:val="002C5077"/>
    <w:rsid w:val="002C653F"/>
    <w:rsid w:val="002C6562"/>
    <w:rsid w:val="002C6764"/>
    <w:rsid w:val="002C6FBD"/>
    <w:rsid w:val="002C75AE"/>
    <w:rsid w:val="002D00FE"/>
    <w:rsid w:val="002D0134"/>
    <w:rsid w:val="002D01AC"/>
    <w:rsid w:val="002D02E6"/>
    <w:rsid w:val="002D06AE"/>
    <w:rsid w:val="002D06D6"/>
    <w:rsid w:val="002D07BE"/>
    <w:rsid w:val="002D0CA3"/>
    <w:rsid w:val="002D0EB5"/>
    <w:rsid w:val="002D149E"/>
    <w:rsid w:val="002D19B9"/>
    <w:rsid w:val="002D1E0D"/>
    <w:rsid w:val="002D203C"/>
    <w:rsid w:val="002D223A"/>
    <w:rsid w:val="002D24B1"/>
    <w:rsid w:val="002D2530"/>
    <w:rsid w:val="002D2618"/>
    <w:rsid w:val="002D2824"/>
    <w:rsid w:val="002D293C"/>
    <w:rsid w:val="002D2DD6"/>
    <w:rsid w:val="002D301B"/>
    <w:rsid w:val="002D314D"/>
    <w:rsid w:val="002D3195"/>
    <w:rsid w:val="002D37F5"/>
    <w:rsid w:val="002D3822"/>
    <w:rsid w:val="002D38AD"/>
    <w:rsid w:val="002D3DF4"/>
    <w:rsid w:val="002D3F92"/>
    <w:rsid w:val="002D4531"/>
    <w:rsid w:val="002D4633"/>
    <w:rsid w:val="002D4752"/>
    <w:rsid w:val="002D4791"/>
    <w:rsid w:val="002D49EC"/>
    <w:rsid w:val="002D4ADC"/>
    <w:rsid w:val="002D4CC4"/>
    <w:rsid w:val="002D4F9C"/>
    <w:rsid w:val="002D511A"/>
    <w:rsid w:val="002D5927"/>
    <w:rsid w:val="002D5B91"/>
    <w:rsid w:val="002D5C47"/>
    <w:rsid w:val="002D66CC"/>
    <w:rsid w:val="002D6CAA"/>
    <w:rsid w:val="002D72C9"/>
    <w:rsid w:val="002D76BE"/>
    <w:rsid w:val="002D7B93"/>
    <w:rsid w:val="002D7FA9"/>
    <w:rsid w:val="002E0207"/>
    <w:rsid w:val="002E042B"/>
    <w:rsid w:val="002E079D"/>
    <w:rsid w:val="002E0E5D"/>
    <w:rsid w:val="002E0F8F"/>
    <w:rsid w:val="002E0FDB"/>
    <w:rsid w:val="002E172D"/>
    <w:rsid w:val="002E1778"/>
    <w:rsid w:val="002E1AF5"/>
    <w:rsid w:val="002E1E6D"/>
    <w:rsid w:val="002E1EB5"/>
    <w:rsid w:val="002E2042"/>
    <w:rsid w:val="002E23C3"/>
    <w:rsid w:val="002E2AA0"/>
    <w:rsid w:val="002E2DD5"/>
    <w:rsid w:val="002E324E"/>
    <w:rsid w:val="002E3523"/>
    <w:rsid w:val="002E387A"/>
    <w:rsid w:val="002E3AAD"/>
    <w:rsid w:val="002E3C0E"/>
    <w:rsid w:val="002E4171"/>
    <w:rsid w:val="002E41CB"/>
    <w:rsid w:val="002E42A1"/>
    <w:rsid w:val="002E439A"/>
    <w:rsid w:val="002E4818"/>
    <w:rsid w:val="002E4C16"/>
    <w:rsid w:val="002E4C5D"/>
    <w:rsid w:val="002E4FB8"/>
    <w:rsid w:val="002E5331"/>
    <w:rsid w:val="002E5539"/>
    <w:rsid w:val="002E55EB"/>
    <w:rsid w:val="002E661D"/>
    <w:rsid w:val="002E662C"/>
    <w:rsid w:val="002E6E36"/>
    <w:rsid w:val="002E6EE5"/>
    <w:rsid w:val="002F019A"/>
    <w:rsid w:val="002F08C7"/>
    <w:rsid w:val="002F0DE9"/>
    <w:rsid w:val="002F14DB"/>
    <w:rsid w:val="002F1621"/>
    <w:rsid w:val="002F1B80"/>
    <w:rsid w:val="002F1C65"/>
    <w:rsid w:val="002F1DFF"/>
    <w:rsid w:val="002F2049"/>
    <w:rsid w:val="002F24A1"/>
    <w:rsid w:val="002F2509"/>
    <w:rsid w:val="002F2642"/>
    <w:rsid w:val="002F3266"/>
    <w:rsid w:val="002F327B"/>
    <w:rsid w:val="002F36D8"/>
    <w:rsid w:val="002F38CC"/>
    <w:rsid w:val="002F3A36"/>
    <w:rsid w:val="002F3C11"/>
    <w:rsid w:val="002F3ED6"/>
    <w:rsid w:val="002F409B"/>
    <w:rsid w:val="002F48E2"/>
    <w:rsid w:val="002F4B25"/>
    <w:rsid w:val="002F4DA1"/>
    <w:rsid w:val="002F58B2"/>
    <w:rsid w:val="002F5919"/>
    <w:rsid w:val="002F5EA4"/>
    <w:rsid w:val="002F6064"/>
    <w:rsid w:val="002F60FC"/>
    <w:rsid w:val="002F65FA"/>
    <w:rsid w:val="002F695D"/>
    <w:rsid w:val="002F6ADC"/>
    <w:rsid w:val="002F6BF4"/>
    <w:rsid w:val="002F738B"/>
    <w:rsid w:val="002F7666"/>
    <w:rsid w:val="002F7FEC"/>
    <w:rsid w:val="002F7FFC"/>
    <w:rsid w:val="003001B0"/>
    <w:rsid w:val="0030095B"/>
    <w:rsid w:val="00300966"/>
    <w:rsid w:val="00300ACC"/>
    <w:rsid w:val="00300C5D"/>
    <w:rsid w:val="00300F09"/>
    <w:rsid w:val="003011D4"/>
    <w:rsid w:val="003012EE"/>
    <w:rsid w:val="0030172B"/>
    <w:rsid w:val="003018B9"/>
    <w:rsid w:val="00301ADC"/>
    <w:rsid w:val="00301AFF"/>
    <w:rsid w:val="00301C74"/>
    <w:rsid w:val="00301CE2"/>
    <w:rsid w:val="00302034"/>
    <w:rsid w:val="00302443"/>
    <w:rsid w:val="00302545"/>
    <w:rsid w:val="0030293E"/>
    <w:rsid w:val="00302994"/>
    <w:rsid w:val="003029D6"/>
    <w:rsid w:val="00302A5B"/>
    <w:rsid w:val="003031A9"/>
    <w:rsid w:val="00303244"/>
    <w:rsid w:val="003035C4"/>
    <w:rsid w:val="00303651"/>
    <w:rsid w:val="003039CE"/>
    <w:rsid w:val="00303B57"/>
    <w:rsid w:val="00303D6A"/>
    <w:rsid w:val="00304106"/>
    <w:rsid w:val="003042A9"/>
    <w:rsid w:val="00304334"/>
    <w:rsid w:val="00304854"/>
    <w:rsid w:val="003049D0"/>
    <w:rsid w:val="00304B7A"/>
    <w:rsid w:val="00304FEF"/>
    <w:rsid w:val="00305283"/>
    <w:rsid w:val="00305482"/>
    <w:rsid w:val="003056AF"/>
    <w:rsid w:val="00305798"/>
    <w:rsid w:val="00305F5C"/>
    <w:rsid w:val="00306624"/>
    <w:rsid w:val="00306970"/>
    <w:rsid w:val="00306BB3"/>
    <w:rsid w:val="00307541"/>
    <w:rsid w:val="003075F5"/>
    <w:rsid w:val="0030765F"/>
    <w:rsid w:val="003078EA"/>
    <w:rsid w:val="00307A1E"/>
    <w:rsid w:val="00307A47"/>
    <w:rsid w:val="0031021F"/>
    <w:rsid w:val="00310526"/>
    <w:rsid w:val="003105D5"/>
    <w:rsid w:val="00310976"/>
    <w:rsid w:val="00310D55"/>
    <w:rsid w:val="00310D73"/>
    <w:rsid w:val="00310D78"/>
    <w:rsid w:val="00310DDB"/>
    <w:rsid w:val="00311010"/>
    <w:rsid w:val="00311289"/>
    <w:rsid w:val="003112F5"/>
    <w:rsid w:val="003113E9"/>
    <w:rsid w:val="003114CB"/>
    <w:rsid w:val="00311B4E"/>
    <w:rsid w:val="00311E9C"/>
    <w:rsid w:val="00311EC7"/>
    <w:rsid w:val="00312545"/>
    <w:rsid w:val="0031260E"/>
    <w:rsid w:val="003129D1"/>
    <w:rsid w:val="00312B2C"/>
    <w:rsid w:val="00312B58"/>
    <w:rsid w:val="00313280"/>
    <w:rsid w:val="0031335A"/>
    <w:rsid w:val="00313838"/>
    <w:rsid w:val="00313A50"/>
    <w:rsid w:val="00313F48"/>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5D9"/>
    <w:rsid w:val="00316761"/>
    <w:rsid w:val="00316E6B"/>
    <w:rsid w:val="0031783A"/>
    <w:rsid w:val="003178AF"/>
    <w:rsid w:val="0031790A"/>
    <w:rsid w:val="00320399"/>
    <w:rsid w:val="003207D9"/>
    <w:rsid w:val="00320AF9"/>
    <w:rsid w:val="00320C65"/>
    <w:rsid w:val="00320F79"/>
    <w:rsid w:val="003211A8"/>
    <w:rsid w:val="003212AD"/>
    <w:rsid w:val="00321864"/>
    <w:rsid w:val="003218FE"/>
    <w:rsid w:val="00321986"/>
    <w:rsid w:val="00321B8E"/>
    <w:rsid w:val="00321DC0"/>
    <w:rsid w:val="0032253A"/>
    <w:rsid w:val="00322BE5"/>
    <w:rsid w:val="00322BF6"/>
    <w:rsid w:val="00323705"/>
    <w:rsid w:val="00323767"/>
    <w:rsid w:val="003239B0"/>
    <w:rsid w:val="00323A39"/>
    <w:rsid w:val="00323B88"/>
    <w:rsid w:val="00323CA1"/>
    <w:rsid w:val="00324194"/>
    <w:rsid w:val="003244FC"/>
    <w:rsid w:val="003253EB"/>
    <w:rsid w:val="00325690"/>
    <w:rsid w:val="003256B0"/>
    <w:rsid w:val="00325D6F"/>
    <w:rsid w:val="00325F87"/>
    <w:rsid w:val="00326375"/>
    <w:rsid w:val="00326397"/>
    <w:rsid w:val="00326A79"/>
    <w:rsid w:val="00326B54"/>
    <w:rsid w:val="00326DC1"/>
    <w:rsid w:val="0032713F"/>
    <w:rsid w:val="003274D8"/>
    <w:rsid w:val="00327B1D"/>
    <w:rsid w:val="00327B96"/>
    <w:rsid w:val="00327EA2"/>
    <w:rsid w:val="003300B7"/>
    <w:rsid w:val="003308CA"/>
    <w:rsid w:val="00330B49"/>
    <w:rsid w:val="00330D91"/>
    <w:rsid w:val="00331187"/>
    <w:rsid w:val="0033120D"/>
    <w:rsid w:val="00331A2D"/>
    <w:rsid w:val="00331CC8"/>
    <w:rsid w:val="00332008"/>
    <w:rsid w:val="00332622"/>
    <w:rsid w:val="00332BD0"/>
    <w:rsid w:val="00332BE9"/>
    <w:rsid w:val="00332C06"/>
    <w:rsid w:val="00332DBF"/>
    <w:rsid w:val="003333A7"/>
    <w:rsid w:val="00333614"/>
    <w:rsid w:val="0033365C"/>
    <w:rsid w:val="00333716"/>
    <w:rsid w:val="0033393E"/>
    <w:rsid w:val="00334474"/>
    <w:rsid w:val="00334577"/>
    <w:rsid w:val="00334618"/>
    <w:rsid w:val="003347CA"/>
    <w:rsid w:val="00334BB4"/>
    <w:rsid w:val="00334C9F"/>
    <w:rsid w:val="0033584D"/>
    <w:rsid w:val="00335874"/>
    <w:rsid w:val="00335AFE"/>
    <w:rsid w:val="00335BC7"/>
    <w:rsid w:val="00336045"/>
    <w:rsid w:val="003360DE"/>
    <w:rsid w:val="00336444"/>
    <w:rsid w:val="0033659E"/>
    <w:rsid w:val="00337B3F"/>
    <w:rsid w:val="00337D3E"/>
    <w:rsid w:val="00337E5D"/>
    <w:rsid w:val="00337EC0"/>
    <w:rsid w:val="00337F25"/>
    <w:rsid w:val="003401DD"/>
    <w:rsid w:val="00340B7E"/>
    <w:rsid w:val="00340E4F"/>
    <w:rsid w:val="00340EE7"/>
    <w:rsid w:val="00340FCB"/>
    <w:rsid w:val="00341203"/>
    <w:rsid w:val="00341455"/>
    <w:rsid w:val="00341551"/>
    <w:rsid w:val="003417F1"/>
    <w:rsid w:val="0034194D"/>
    <w:rsid w:val="00341AE7"/>
    <w:rsid w:val="00341D45"/>
    <w:rsid w:val="0034281A"/>
    <w:rsid w:val="00343013"/>
    <w:rsid w:val="0034360F"/>
    <w:rsid w:val="003438F9"/>
    <w:rsid w:val="00343C4C"/>
    <w:rsid w:val="00344797"/>
    <w:rsid w:val="00344A72"/>
    <w:rsid w:val="00344C36"/>
    <w:rsid w:val="00344C7A"/>
    <w:rsid w:val="00345096"/>
    <w:rsid w:val="00345DE8"/>
    <w:rsid w:val="00346C0B"/>
    <w:rsid w:val="00346DE0"/>
    <w:rsid w:val="003477E5"/>
    <w:rsid w:val="003479EF"/>
    <w:rsid w:val="00347DB2"/>
    <w:rsid w:val="00347F84"/>
    <w:rsid w:val="003503EE"/>
    <w:rsid w:val="00350435"/>
    <w:rsid w:val="00350CDE"/>
    <w:rsid w:val="00350D6D"/>
    <w:rsid w:val="00350E43"/>
    <w:rsid w:val="00350EF4"/>
    <w:rsid w:val="003515B0"/>
    <w:rsid w:val="0035183A"/>
    <w:rsid w:val="00351CE5"/>
    <w:rsid w:val="00352554"/>
    <w:rsid w:val="00352860"/>
    <w:rsid w:val="00353300"/>
    <w:rsid w:val="00353322"/>
    <w:rsid w:val="00353DEF"/>
    <w:rsid w:val="003540E3"/>
    <w:rsid w:val="0035498C"/>
    <w:rsid w:val="00354B01"/>
    <w:rsid w:val="00354DEE"/>
    <w:rsid w:val="003553DA"/>
    <w:rsid w:val="0035567E"/>
    <w:rsid w:val="00355797"/>
    <w:rsid w:val="00355866"/>
    <w:rsid w:val="00355A01"/>
    <w:rsid w:val="00356143"/>
    <w:rsid w:val="0035616B"/>
    <w:rsid w:val="00356278"/>
    <w:rsid w:val="00356353"/>
    <w:rsid w:val="0035640C"/>
    <w:rsid w:val="00356A6B"/>
    <w:rsid w:val="00356EE5"/>
    <w:rsid w:val="00357008"/>
    <w:rsid w:val="00357336"/>
    <w:rsid w:val="0035770E"/>
    <w:rsid w:val="00357FFD"/>
    <w:rsid w:val="00360615"/>
    <w:rsid w:val="00360A06"/>
    <w:rsid w:val="00360B1F"/>
    <w:rsid w:val="00360D20"/>
    <w:rsid w:val="0036128C"/>
    <w:rsid w:val="00361504"/>
    <w:rsid w:val="00361BFD"/>
    <w:rsid w:val="00361DD4"/>
    <w:rsid w:val="003621D7"/>
    <w:rsid w:val="0036285C"/>
    <w:rsid w:val="0036286F"/>
    <w:rsid w:val="003629D6"/>
    <w:rsid w:val="00362B7F"/>
    <w:rsid w:val="00362E56"/>
    <w:rsid w:val="00362FA6"/>
    <w:rsid w:val="00363117"/>
    <w:rsid w:val="003636C7"/>
    <w:rsid w:val="00363890"/>
    <w:rsid w:val="003639C6"/>
    <w:rsid w:val="00363A71"/>
    <w:rsid w:val="003643B0"/>
    <w:rsid w:val="00364953"/>
    <w:rsid w:val="00364997"/>
    <w:rsid w:val="00364E2E"/>
    <w:rsid w:val="003651B7"/>
    <w:rsid w:val="003653FF"/>
    <w:rsid w:val="003654E3"/>
    <w:rsid w:val="00365AA4"/>
    <w:rsid w:val="00365BE1"/>
    <w:rsid w:val="00365DAB"/>
    <w:rsid w:val="00365DC1"/>
    <w:rsid w:val="00365ED1"/>
    <w:rsid w:val="0036633F"/>
    <w:rsid w:val="003664C5"/>
    <w:rsid w:val="003664E9"/>
    <w:rsid w:val="003666A2"/>
    <w:rsid w:val="003666CC"/>
    <w:rsid w:val="003670CF"/>
    <w:rsid w:val="003673B5"/>
    <w:rsid w:val="0036775B"/>
    <w:rsid w:val="00370016"/>
    <w:rsid w:val="00370B6A"/>
    <w:rsid w:val="00370CCB"/>
    <w:rsid w:val="00370FC9"/>
    <w:rsid w:val="003716EF"/>
    <w:rsid w:val="0037194F"/>
    <w:rsid w:val="00371A29"/>
    <w:rsid w:val="00371AAF"/>
    <w:rsid w:val="00372083"/>
    <w:rsid w:val="0037248F"/>
    <w:rsid w:val="00372649"/>
    <w:rsid w:val="00372AA0"/>
    <w:rsid w:val="00372CE8"/>
    <w:rsid w:val="00372E3E"/>
    <w:rsid w:val="00372F91"/>
    <w:rsid w:val="00372FDF"/>
    <w:rsid w:val="00373A9B"/>
    <w:rsid w:val="00373AD1"/>
    <w:rsid w:val="00373B0C"/>
    <w:rsid w:val="00373F0A"/>
    <w:rsid w:val="00374371"/>
    <w:rsid w:val="00374696"/>
    <w:rsid w:val="0037505D"/>
    <w:rsid w:val="00375074"/>
    <w:rsid w:val="003759D8"/>
    <w:rsid w:val="00375C37"/>
    <w:rsid w:val="00375F09"/>
    <w:rsid w:val="00376460"/>
    <w:rsid w:val="003765F9"/>
    <w:rsid w:val="00376748"/>
    <w:rsid w:val="00376756"/>
    <w:rsid w:val="00376883"/>
    <w:rsid w:val="003768FD"/>
    <w:rsid w:val="00376A1E"/>
    <w:rsid w:val="00376FFC"/>
    <w:rsid w:val="00377170"/>
    <w:rsid w:val="003771D5"/>
    <w:rsid w:val="00377226"/>
    <w:rsid w:val="00377459"/>
    <w:rsid w:val="00377585"/>
    <w:rsid w:val="0037790A"/>
    <w:rsid w:val="00377B74"/>
    <w:rsid w:val="00377E22"/>
    <w:rsid w:val="00377ED9"/>
    <w:rsid w:val="00377EDD"/>
    <w:rsid w:val="003801F4"/>
    <w:rsid w:val="003802D0"/>
    <w:rsid w:val="00380520"/>
    <w:rsid w:val="0038088A"/>
    <w:rsid w:val="003808AE"/>
    <w:rsid w:val="0038116F"/>
    <w:rsid w:val="003812F1"/>
    <w:rsid w:val="00381323"/>
    <w:rsid w:val="0038153E"/>
    <w:rsid w:val="0038170E"/>
    <w:rsid w:val="0038176C"/>
    <w:rsid w:val="00381794"/>
    <w:rsid w:val="00381B84"/>
    <w:rsid w:val="0038206E"/>
    <w:rsid w:val="00382BA1"/>
    <w:rsid w:val="00382DE2"/>
    <w:rsid w:val="00382F9B"/>
    <w:rsid w:val="00383081"/>
    <w:rsid w:val="00383212"/>
    <w:rsid w:val="003837C3"/>
    <w:rsid w:val="00383B5C"/>
    <w:rsid w:val="00383DD8"/>
    <w:rsid w:val="00384074"/>
    <w:rsid w:val="0038411C"/>
    <w:rsid w:val="003844CD"/>
    <w:rsid w:val="003847AC"/>
    <w:rsid w:val="003852C9"/>
    <w:rsid w:val="0038533B"/>
    <w:rsid w:val="003854E1"/>
    <w:rsid w:val="003860BF"/>
    <w:rsid w:val="00386192"/>
    <w:rsid w:val="003862F8"/>
    <w:rsid w:val="003863BB"/>
    <w:rsid w:val="0038643F"/>
    <w:rsid w:val="0038683D"/>
    <w:rsid w:val="00386E5B"/>
    <w:rsid w:val="00386F15"/>
    <w:rsid w:val="003871B2"/>
    <w:rsid w:val="00387772"/>
    <w:rsid w:val="0038782D"/>
    <w:rsid w:val="00387BFC"/>
    <w:rsid w:val="00387C65"/>
    <w:rsid w:val="00387DD5"/>
    <w:rsid w:val="003912D8"/>
    <w:rsid w:val="003912EF"/>
    <w:rsid w:val="00391427"/>
    <w:rsid w:val="003914F4"/>
    <w:rsid w:val="00391583"/>
    <w:rsid w:val="0039162E"/>
    <w:rsid w:val="0039180F"/>
    <w:rsid w:val="00391A12"/>
    <w:rsid w:val="00391FFD"/>
    <w:rsid w:val="00392284"/>
    <w:rsid w:val="003922F3"/>
    <w:rsid w:val="003924C0"/>
    <w:rsid w:val="003928AA"/>
    <w:rsid w:val="00393183"/>
    <w:rsid w:val="00393281"/>
    <w:rsid w:val="003932B7"/>
    <w:rsid w:val="00393374"/>
    <w:rsid w:val="003934C4"/>
    <w:rsid w:val="003935A4"/>
    <w:rsid w:val="00393743"/>
    <w:rsid w:val="003937A9"/>
    <w:rsid w:val="003939A6"/>
    <w:rsid w:val="00393C4B"/>
    <w:rsid w:val="00393CB0"/>
    <w:rsid w:val="00394321"/>
    <w:rsid w:val="00394582"/>
    <w:rsid w:val="00394735"/>
    <w:rsid w:val="003952FA"/>
    <w:rsid w:val="0039554B"/>
    <w:rsid w:val="00395830"/>
    <w:rsid w:val="00395965"/>
    <w:rsid w:val="00396477"/>
    <w:rsid w:val="0039698E"/>
    <w:rsid w:val="00396BB6"/>
    <w:rsid w:val="00397201"/>
    <w:rsid w:val="003979FB"/>
    <w:rsid w:val="00397DAA"/>
    <w:rsid w:val="003A04FF"/>
    <w:rsid w:val="003A0E6D"/>
    <w:rsid w:val="003A1575"/>
    <w:rsid w:val="003A1929"/>
    <w:rsid w:val="003A26D5"/>
    <w:rsid w:val="003A27E3"/>
    <w:rsid w:val="003A292A"/>
    <w:rsid w:val="003A2B07"/>
    <w:rsid w:val="003A2CC5"/>
    <w:rsid w:val="003A32A6"/>
    <w:rsid w:val="003A39FF"/>
    <w:rsid w:val="003A423A"/>
    <w:rsid w:val="003A42FC"/>
    <w:rsid w:val="003A4FBB"/>
    <w:rsid w:val="003A4FC6"/>
    <w:rsid w:val="003A4FC8"/>
    <w:rsid w:val="003A5189"/>
    <w:rsid w:val="003A51B5"/>
    <w:rsid w:val="003A5BE7"/>
    <w:rsid w:val="003A6059"/>
    <w:rsid w:val="003A6299"/>
    <w:rsid w:val="003A62C4"/>
    <w:rsid w:val="003A6943"/>
    <w:rsid w:val="003A6A03"/>
    <w:rsid w:val="003A6A48"/>
    <w:rsid w:val="003A6F30"/>
    <w:rsid w:val="003A770E"/>
    <w:rsid w:val="003A78C0"/>
    <w:rsid w:val="003A7C2E"/>
    <w:rsid w:val="003A7D96"/>
    <w:rsid w:val="003A7FBA"/>
    <w:rsid w:val="003B0154"/>
    <w:rsid w:val="003B0206"/>
    <w:rsid w:val="003B0314"/>
    <w:rsid w:val="003B0757"/>
    <w:rsid w:val="003B13B6"/>
    <w:rsid w:val="003B16A5"/>
    <w:rsid w:val="003B1BB6"/>
    <w:rsid w:val="003B2366"/>
    <w:rsid w:val="003B254C"/>
    <w:rsid w:val="003B284E"/>
    <w:rsid w:val="003B2FBA"/>
    <w:rsid w:val="003B374F"/>
    <w:rsid w:val="003B3B4F"/>
    <w:rsid w:val="003B46D1"/>
    <w:rsid w:val="003B4C34"/>
    <w:rsid w:val="003B4DD8"/>
    <w:rsid w:val="003B5411"/>
    <w:rsid w:val="003B55E0"/>
    <w:rsid w:val="003B578D"/>
    <w:rsid w:val="003B5891"/>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1F5"/>
    <w:rsid w:val="003C0335"/>
    <w:rsid w:val="003C0387"/>
    <w:rsid w:val="003C06D5"/>
    <w:rsid w:val="003C0D90"/>
    <w:rsid w:val="003C0E34"/>
    <w:rsid w:val="003C16A8"/>
    <w:rsid w:val="003C195F"/>
    <w:rsid w:val="003C1F00"/>
    <w:rsid w:val="003C1FB6"/>
    <w:rsid w:val="003C210C"/>
    <w:rsid w:val="003C2666"/>
    <w:rsid w:val="003C276A"/>
    <w:rsid w:val="003C3352"/>
    <w:rsid w:val="003C3519"/>
    <w:rsid w:val="003C388F"/>
    <w:rsid w:val="003C3D43"/>
    <w:rsid w:val="003C423F"/>
    <w:rsid w:val="003C42C4"/>
    <w:rsid w:val="003C46E0"/>
    <w:rsid w:val="003C4C23"/>
    <w:rsid w:val="003C4E11"/>
    <w:rsid w:val="003C50AB"/>
    <w:rsid w:val="003C528A"/>
    <w:rsid w:val="003C558F"/>
    <w:rsid w:val="003C58AB"/>
    <w:rsid w:val="003C5B98"/>
    <w:rsid w:val="003C5CDF"/>
    <w:rsid w:val="003C5DB3"/>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33B"/>
    <w:rsid w:val="003D3567"/>
    <w:rsid w:val="003D3BEA"/>
    <w:rsid w:val="003D3CD3"/>
    <w:rsid w:val="003D3CE8"/>
    <w:rsid w:val="003D3D71"/>
    <w:rsid w:val="003D4099"/>
    <w:rsid w:val="003D493A"/>
    <w:rsid w:val="003D4D77"/>
    <w:rsid w:val="003D524A"/>
    <w:rsid w:val="003D5D90"/>
    <w:rsid w:val="003D6065"/>
    <w:rsid w:val="003D6491"/>
    <w:rsid w:val="003D6698"/>
    <w:rsid w:val="003D66F6"/>
    <w:rsid w:val="003D69A9"/>
    <w:rsid w:val="003D6F23"/>
    <w:rsid w:val="003D70C6"/>
    <w:rsid w:val="003D71D7"/>
    <w:rsid w:val="003D7482"/>
    <w:rsid w:val="003D7CBE"/>
    <w:rsid w:val="003D7E67"/>
    <w:rsid w:val="003E080D"/>
    <w:rsid w:val="003E0AC2"/>
    <w:rsid w:val="003E12E3"/>
    <w:rsid w:val="003E147B"/>
    <w:rsid w:val="003E16B7"/>
    <w:rsid w:val="003E1C5D"/>
    <w:rsid w:val="003E201C"/>
    <w:rsid w:val="003E20B7"/>
    <w:rsid w:val="003E253F"/>
    <w:rsid w:val="003E283B"/>
    <w:rsid w:val="003E296C"/>
    <w:rsid w:val="003E2D0E"/>
    <w:rsid w:val="003E2EE7"/>
    <w:rsid w:val="003E3031"/>
    <w:rsid w:val="003E333C"/>
    <w:rsid w:val="003E3D2C"/>
    <w:rsid w:val="003E4C74"/>
    <w:rsid w:val="003E51F6"/>
    <w:rsid w:val="003E5217"/>
    <w:rsid w:val="003E526D"/>
    <w:rsid w:val="003E5286"/>
    <w:rsid w:val="003E5440"/>
    <w:rsid w:val="003E54A1"/>
    <w:rsid w:val="003E5C76"/>
    <w:rsid w:val="003E5E74"/>
    <w:rsid w:val="003E6915"/>
    <w:rsid w:val="003E6C71"/>
    <w:rsid w:val="003E736C"/>
    <w:rsid w:val="003E740B"/>
    <w:rsid w:val="003E741C"/>
    <w:rsid w:val="003E7590"/>
    <w:rsid w:val="003E7678"/>
    <w:rsid w:val="003E7826"/>
    <w:rsid w:val="003E7AD1"/>
    <w:rsid w:val="003E7AE1"/>
    <w:rsid w:val="003F0473"/>
    <w:rsid w:val="003F06D8"/>
    <w:rsid w:val="003F0870"/>
    <w:rsid w:val="003F098C"/>
    <w:rsid w:val="003F0EF7"/>
    <w:rsid w:val="003F1429"/>
    <w:rsid w:val="003F159A"/>
    <w:rsid w:val="003F19F0"/>
    <w:rsid w:val="003F1C19"/>
    <w:rsid w:val="003F1E79"/>
    <w:rsid w:val="003F1E8D"/>
    <w:rsid w:val="003F1FFE"/>
    <w:rsid w:val="003F203D"/>
    <w:rsid w:val="003F210C"/>
    <w:rsid w:val="003F25C1"/>
    <w:rsid w:val="003F2883"/>
    <w:rsid w:val="003F2DA9"/>
    <w:rsid w:val="003F2EC2"/>
    <w:rsid w:val="003F3550"/>
    <w:rsid w:val="003F3AEE"/>
    <w:rsid w:val="003F3F49"/>
    <w:rsid w:val="003F4458"/>
    <w:rsid w:val="003F4857"/>
    <w:rsid w:val="003F4BEE"/>
    <w:rsid w:val="003F4D25"/>
    <w:rsid w:val="003F4EEE"/>
    <w:rsid w:val="003F557A"/>
    <w:rsid w:val="003F5780"/>
    <w:rsid w:val="003F5C26"/>
    <w:rsid w:val="003F631A"/>
    <w:rsid w:val="003F6383"/>
    <w:rsid w:val="003F671D"/>
    <w:rsid w:val="003F68B7"/>
    <w:rsid w:val="003F6DC2"/>
    <w:rsid w:val="003F7074"/>
    <w:rsid w:val="003F727B"/>
    <w:rsid w:val="003F77BE"/>
    <w:rsid w:val="003F7B7C"/>
    <w:rsid w:val="004001DC"/>
    <w:rsid w:val="0040025D"/>
    <w:rsid w:val="00400344"/>
    <w:rsid w:val="004005F7"/>
    <w:rsid w:val="00400863"/>
    <w:rsid w:val="00400A28"/>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4E27"/>
    <w:rsid w:val="004050D0"/>
    <w:rsid w:val="00405AE9"/>
    <w:rsid w:val="00405B75"/>
    <w:rsid w:val="00405E91"/>
    <w:rsid w:val="00405EBD"/>
    <w:rsid w:val="0040667B"/>
    <w:rsid w:val="00406D4C"/>
    <w:rsid w:val="00406E26"/>
    <w:rsid w:val="004071F5"/>
    <w:rsid w:val="004074F4"/>
    <w:rsid w:val="0040751B"/>
    <w:rsid w:val="0040762F"/>
    <w:rsid w:val="004077AA"/>
    <w:rsid w:val="00407FF0"/>
    <w:rsid w:val="00407FF4"/>
    <w:rsid w:val="004107BF"/>
    <w:rsid w:val="004109E2"/>
    <w:rsid w:val="00410A2F"/>
    <w:rsid w:val="00410A4C"/>
    <w:rsid w:val="00410C9D"/>
    <w:rsid w:val="00410CE6"/>
    <w:rsid w:val="004110F0"/>
    <w:rsid w:val="004110F1"/>
    <w:rsid w:val="00411328"/>
    <w:rsid w:val="0041136D"/>
    <w:rsid w:val="00411F45"/>
    <w:rsid w:val="004120AA"/>
    <w:rsid w:val="004126BF"/>
    <w:rsid w:val="00412BD4"/>
    <w:rsid w:val="00412F35"/>
    <w:rsid w:val="00413039"/>
    <w:rsid w:val="0041342A"/>
    <w:rsid w:val="004134ED"/>
    <w:rsid w:val="00413ECE"/>
    <w:rsid w:val="00413FB7"/>
    <w:rsid w:val="004147A8"/>
    <w:rsid w:val="00414830"/>
    <w:rsid w:val="00414A54"/>
    <w:rsid w:val="00414D59"/>
    <w:rsid w:val="00414F04"/>
    <w:rsid w:val="00414F9C"/>
    <w:rsid w:val="0041521A"/>
    <w:rsid w:val="004153B8"/>
    <w:rsid w:val="0041566C"/>
    <w:rsid w:val="00415EE0"/>
    <w:rsid w:val="00416295"/>
    <w:rsid w:val="00416655"/>
    <w:rsid w:val="00416703"/>
    <w:rsid w:val="00416D74"/>
    <w:rsid w:val="00416DC1"/>
    <w:rsid w:val="00416FBE"/>
    <w:rsid w:val="0041713B"/>
    <w:rsid w:val="00417307"/>
    <w:rsid w:val="00417533"/>
    <w:rsid w:val="00417A62"/>
    <w:rsid w:val="00417CA0"/>
    <w:rsid w:val="00417F2E"/>
    <w:rsid w:val="0042020E"/>
    <w:rsid w:val="0042059A"/>
    <w:rsid w:val="00420B55"/>
    <w:rsid w:val="00420D3C"/>
    <w:rsid w:val="00421012"/>
    <w:rsid w:val="00421174"/>
    <w:rsid w:val="00421559"/>
    <w:rsid w:val="004216EF"/>
    <w:rsid w:val="004218F2"/>
    <w:rsid w:val="00421B86"/>
    <w:rsid w:val="00421D27"/>
    <w:rsid w:val="00421F64"/>
    <w:rsid w:val="0042202C"/>
    <w:rsid w:val="004223D2"/>
    <w:rsid w:val="00422DCB"/>
    <w:rsid w:val="00423393"/>
    <w:rsid w:val="0042346D"/>
    <w:rsid w:val="00423583"/>
    <w:rsid w:val="004236B2"/>
    <w:rsid w:val="00424213"/>
    <w:rsid w:val="004248BB"/>
    <w:rsid w:val="0042502A"/>
    <w:rsid w:val="0042570D"/>
    <w:rsid w:val="00425EE1"/>
    <w:rsid w:val="004261DB"/>
    <w:rsid w:val="00426553"/>
    <w:rsid w:val="00426904"/>
    <w:rsid w:val="00426AE0"/>
    <w:rsid w:val="00427048"/>
    <w:rsid w:val="0042709E"/>
    <w:rsid w:val="00427A53"/>
    <w:rsid w:val="00427A60"/>
    <w:rsid w:val="00427AD2"/>
    <w:rsid w:val="00427FEC"/>
    <w:rsid w:val="004301BF"/>
    <w:rsid w:val="0043059F"/>
    <w:rsid w:val="004306A0"/>
    <w:rsid w:val="00430764"/>
    <w:rsid w:val="00430C32"/>
    <w:rsid w:val="00431027"/>
    <w:rsid w:val="00431A95"/>
    <w:rsid w:val="00431DBC"/>
    <w:rsid w:val="00432024"/>
    <w:rsid w:val="00432F3B"/>
    <w:rsid w:val="0043334C"/>
    <w:rsid w:val="004334C9"/>
    <w:rsid w:val="00433849"/>
    <w:rsid w:val="00433F5D"/>
    <w:rsid w:val="00434442"/>
    <w:rsid w:val="00434586"/>
    <w:rsid w:val="00434B87"/>
    <w:rsid w:val="00434BFD"/>
    <w:rsid w:val="00434E34"/>
    <w:rsid w:val="00434FD6"/>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37FA2"/>
    <w:rsid w:val="0044092F"/>
    <w:rsid w:val="00440CA4"/>
    <w:rsid w:val="00440DBF"/>
    <w:rsid w:val="00440F6B"/>
    <w:rsid w:val="004412F5"/>
    <w:rsid w:val="00442029"/>
    <w:rsid w:val="00442105"/>
    <w:rsid w:val="00442233"/>
    <w:rsid w:val="00442256"/>
    <w:rsid w:val="00442401"/>
    <w:rsid w:val="00442675"/>
    <w:rsid w:val="004426E4"/>
    <w:rsid w:val="00442CD1"/>
    <w:rsid w:val="004431D4"/>
    <w:rsid w:val="004435D2"/>
    <w:rsid w:val="00443920"/>
    <w:rsid w:val="00443CF2"/>
    <w:rsid w:val="00443ED4"/>
    <w:rsid w:val="004444BE"/>
    <w:rsid w:val="00444D58"/>
    <w:rsid w:val="00444E06"/>
    <w:rsid w:val="00445056"/>
    <w:rsid w:val="00445061"/>
    <w:rsid w:val="0044550A"/>
    <w:rsid w:val="0044569C"/>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47F95"/>
    <w:rsid w:val="004503AF"/>
    <w:rsid w:val="00450768"/>
    <w:rsid w:val="00450C89"/>
    <w:rsid w:val="00450F90"/>
    <w:rsid w:val="00451369"/>
    <w:rsid w:val="0045142D"/>
    <w:rsid w:val="00451447"/>
    <w:rsid w:val="0045170F"/>
    <w:rsid w:val="00451933"/>
    <w:rsid w:val="0045193D"/>
    <w:rsid w:val="00451AA8"/>
    <w:rsid w:val="00451B4E"/>
    <w:rsid w:val="00451EDF"/>
    <w:rsid w:val="00452236"/>
    <w:rsid w:val="00452448"/>
    <w:rsid w:val="004524DA"/>
    <w:rsid w:val="004524E2"/>
    <w:rsid w:val="00452622"/>
    <w:rsid w:val="00452846"/>
    <w:rsid w:val="00452946"/>
    <w:rsid w:val="00452D8E"/>
    <w:rsid w:val="004530E5"/>
    <w:rsid w:val="00453207"/>
    <w:rsid w:val="00454869"/>
    <w:rsid w:val="0045506E"/>
    <w:rsid w:val="0045541C"/>
    <w:rsid w:val="004557E5"/>
    <w:rsid w:val="00455FBA"/>
    <w:rsid w:val="00456477"/>
    <w:rsid w:val="00456497"/>
    <w:rsid w:val="0045650A"/>
    <w:rsid w:val="004566DB"/>
    <w:rsid w:val="00456705"/>
    <w:rsid w:val="004569BA"/>
    <w:rsid w:val="00457089"/>
    <w:rsid w:val="00457553"/>
    <w:rsid w:val="00457634"/>
    <w:rsid w:val="00457729"/>
    <w:rsid w:val="004579CC"/>
    <w:rsid w:val="004603E4"/>
    <w:rsid w:val="00460A6E"/>
    <w:rsid w:val="00460C59"/>
    <w:rsid w:val="00460F28"/>
    <w:rsid w:val="00460FB4"/>
    <w:rsid w:val="004617AE"/>
    <w:rsid w:val="00461A03"/>
    <w:rsid w:val="00461E68"/>
    <w:rsid w:val="0046225E"/>
    <w:rsid w:val="00462698"/>
    <w:rsid w:val="00462E3D"/>
    <w:rsid w:val="00463D47"/>
    <w:rsid w:val="00463DE0"/>
    <w:rsid w:val="00463E03"/>
    <w:rsid w:val="0046405B"/>
    <w:rsid w:val="00464086"/>
    <w:rsid w:val="00464204"/>
    <w:rsid w:val="004645C5"/>
    <w:rsid w:val="00464619"/>
    <w:rsid w:val="00464760"/>
    <w:rsid w:val="004649AE"/>
    <w:rsid w:val="004650AF"/>
    <w:rsid w:val="0046557E"/>
    <w:rsid w:val="00465C0C"/>
    <w:rsid w:val="00465CCC"/>
    <w:rsid w:val="00465E3E"/>
    <w:rsid w:val="0046643A"/>
    <w:rsid w:val="00466623"/>
    <w:rsid w:val="00466627"/>
    <w:rsid w:val="00466999"/>
    <w:rsid w:val="00466A34"/>
    <w:rsid w:val="00466D99"/>
    <w:rsid w:val="00466EA6"/>
    <w:rsid w:val="004671B1"/>
    <w:rsid w:val="0046727C"/>
    <w:rsid w:val="00467351"/>
    <w:rsid w:val="00467976"/>
    <w:rsid w:val="00467DD1"/>
    <w:rsid w:val="004700BE"/>
    <w:rsid w:val="00470281"/>
    <w:rsid w:val="004710FC"/>
    <w:rsid w:val="0047128F"/>
    <w:rsid w:val="004712EE"/>
    <w:rsid w:val="00471C67"/>
    <w:rsid w:val="00471E9C"/>
    <w:rsid w:val="00472068"/>
    <w:rsid w:val="00472546"/>
    <w:rsid w:val="00472BCA"/>
    <w:rsid w:val="00472D39"/>
    <w:rsid w:val="00472EDF"/>
    <w:rsid w:val="00472F2F"/>
    <w:rsid w:val="004730C0"/>
    <w:rsid w:val="00473501"/>
    <w:rsid w:val="004739DC"/>
    <w:rsid w:val="00473AAD"/>
    <w:rsid w:val="00473FA3"/>
    <w:rsid w:val="0047409D"/>
    <w:rsid w:val="00474238"/>
    <w:rsid w:val="0047532C"/>
    <w:rsid w:val="0047590D"/>
    <w:rsid w:val="00476104"/>
    <w:rsid w:val="00476294"/>
    <w:rsid w:val="0047639C"/>
    <w:rsid w:val="00476409"/>
    <w:rsid w:val="00476609"/>
    <w:rsid w:val="004769E3"/>
    <w:rsid w:val="004779CB"/>
    <w:rsid w:val="004800A9"/>
    <w:rsid w:val="004802E0"/>
    <w:rsid w:val="004803A0"/>
    <w:rsid w:val="004806EA"/>
    <w:rsid w:val="00480835"/>
    <w:rsid w:val="00481BCC"/>
    <w:rsid w:val="0048236B"/>
    <w:rsid w:val="00482520"/>
    <w:rsid w:val="00482862"/>
    <w:rsid w:val="00482D3D"/>
    <w:rsid w:val="00483712"/>
    <w:rsid w:val="00483E3A"/>
    <w:rsid w:val="004841CE"/>
    <w:rsid w:val="00484476"/>
    <w:rsid w:val="00484511"/>
    <w:rsid w:val="00484886"/>
    <w:rsid w:val="00484B64"/>
    <w:rsid w:val="00484C17"/>
    <w:rsid w:val="00484CE8"/>
    <w:rsid w:val="00484E02"/>
    <w:rsid w:val="00484EB0"/>
    <w:rsid w:val="00484F44"/>
    <w:rsid w:val="00485298"/>
    <w:rsid w:val="004853EB"/>
    <w:rsid w:val="00485477"/>
    <w:rsid w:val="0048548E"/>
    <w:rsid w:val="0048575E"/>
    <w:rsid w:val="00485944"/>
    <w:rsid w:val="00485A4B"/>
    <w:rsid w:val="00485AEA"/>
    <w:rsid w:val="00485C76"/>
    <w:rsid w:val="00485FD4"/>
    <w:rsid w:val="00486439"/>
    <w:rsid w:val="0048664C"/>
    <w:rsid w:val="00486B74"/>
    <w:rsid w:val="00486C73"/>
    <w:rsid w:val="00486DCB"/>
    <w:rsid w:val="00486E2C"/>
    <w:rsid w:val="00486F08"/>
    <w:rsid w:val="00487630"/>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24D"/>
    <w:rsid w:val="00493624"/>
    <w:rsid w:val="00493732"/>
    <w:rsid w:val="004937C8"/>
    <w:rsid w:val="00493992"/>
    <w:rsid w:val="00493B44"/>
    <w:rsid w:val="004940F1"/>
    <w:rsid w:val="00494779"/>
    <w:rsid w:val="00494E70"/>
    <w:rsid w:val="0049504E"/>
    <w:rsid w:val="00495195"/>
    <w:rsid w:val="004951A4"/>
    <w:rsid w:val="00495499"/>
    <w:rsid w:val="004961F8"/>
    <w:rsid w:val="00496ABE"/>
    <w:rsid w:val="00496EF4"/>
    <w:rsid w:val="00497367"/>
    <w:rsid w:val="004973F2"/>
    <w:rsid w:val="004978A9"/>
    <w:rsid w:val="004A0A26"/>
    <w:rsid w:val="004A0F8C"/>
    <w:rsid w:val="004A1622"/>
    <w:rsid w:val="004A1AE3"/>
    <w:rsid w:val="004A1C8B"/>
    <w:rsid w:val="004A1E7F"/>
    <w:rsid w:val="004A1F57"/>
    <w:rsid w:val="004A2135"/>
    <w:rsid w:val="004A2267"/>
    <w:rsid w:val="004A2277"/>
    <w:rsid w:val="004A2726"/>
    <w:rsid w:val="004A2815"/>
    <w:rsid w:val="004A2904"/>
    <w:rsid w:val="004A29E9"/>
    <w:rsid w:val="004A2CBF"/>
    <w:rsid w:val="004A2DF5"/>
    <w:rsid w:val="004A35BA"/>
    <w:rsid w:val="004A365B"/>
    <w:rsid w:val="004A38EF"/>
    <w:rsid w:val="004A3B1D"/>
    <w:rsid w:val="004A3B5A"/>
    <w:rsid w:val="004A3D92"/>
    <w:rsid w:val="004A3F77"/>
    <w:rsid w:val="004A42A0"/>
    <w:rsid w:val="004A444C"/>
    <w:rsid w:val="004A47F4"/>
    <w:rsid w:val="004A4DDA"/>
    <w:rsid w:val="004A5068"/>
    <w:rsid w:val="004A50C7"/>
    <w:rsid w:val="004A549B"/>
    <w:rsid w:val="004A591F"/>
    <w:rsid w:val="004A5D73"/>
    <w:rsid w:val="004A5EB7"/>
    <w:rsid w:val="004A6084"/>
    <w:rsid w:val="004A6130"/>
    <w:rsid w:val="004A6224"/>
    <w:rsid w:val="004A660D"/>
    <w:rsid w:val="004A67F6"/>
    <w:rsid w:val="004A68EB"/>
    <w:rsid w:val="004A6B11"/>
    <w:rsid w:val="004A6E33"/>
    <w:rsid w:val="004A7388"/>
    <w:rsid w:val="004A739A"/>
    <w:rsid w:val="004A757E"/>
    <w:rsid w:val="004A79A3"/>
    <w:rsid w:val="004A7A2B"/>
    <w:rsid w:val="004A7CFE"/>
    <w:rsid w:val="004B01F4"/>
    <w:rsid w:val="004B02AF"/>
    <w:rsid w:val="004B0922"/>
    <w:rsid w:val="004B0AC6"/>
    <w:rsid w:val="004B0C0F"/>
    <w:rsid w:val="004B12EE"/>
    <w:rsid w:val="004B1380"/>
    <w:rsid w:val="004B13B8"/>
    <w:rsid w:val="004B154C"/>
    <w:rsid w:val="004B1D22"/>
    <w:rsid w:val="004B1E78"/>
    <w:rsid w:val="004B28BE"/>
    <w:rsid w:val="004B28F3"/>
    <w:rsid w:val="004B29B2"/>
    <w:rsid w:val="004B2AA8"/>
    <w:rsid w:val="004B2D0B"/>
    <w:rsid w:val="004B2DEE"/>
    <w:rsid w:val="004B330B"/>
    <w:rsid w:val="004B348C"/>
    <w:rsid w:val="004B3770"/>
    <w:rsid w:val="004B3A31"/>
    <w:rsid w:val="004B3B76"/>
    <w:rsid w:val="004B3FC8"/>
    <w:rsid w:val="004B426A"/>
    <w:rsid w:val="004B467A"/>
    <w:rsid w:val="004B4DBB"/>
    <w:rsid w:val="004B64AB"/>
    <w:rsid w:val="004B6529"/>
    <w:rsid w:val="004B67E3"/>
    <w:rsid w:val="004B6B2F"/>
    <w:rsid w:val="004B6C60"/>
    <w:rsid w:val="004B6F81"/>
    <w:rsid w:val="004B72EB"/>
    <w:rsid w:val="004B739E"/>
    <w:rsid w:val="004B75D5"/>
    <w:rsid w:val="004B7878"/>
    <w:rsid w:val="004B7A5C"/>
    <w:rsid w:val="004B7B7E"/>
    <w:rsid w:val="004B7D8D"/>
    <w:rsid w:val="004B7F66"/>
    <w:rsid w:val="004C0491"/>
    <w:rsid w:val="004C098C"/>
    <w:rsid w:val="004C0C1C"/>
    <w:rsid w:val="004C0F51"/>
    <w:rsid w:val="004C12BF"/>
    <w:rsid w:val="004C14FB"/>
    <w:rsid w:val="004C15AE"/>
    <w:rsid w:val="004C1D1C"/>
    <w:rsid w:val="004C1E27"/>
    <w:rsid w:val="004C27ED"/>
    <w:rsid w:val="004C2961"/>
    <w:rsid w:val="004C2DDA"/>
    <w:rsid w:val="004C335E"/>
    <w:rsid w:val="004C33A5"/>
    <w:rsid w:val="004C3B02"/>
    <w:rsid w:val="004C3EBE"/>
    <w:rsid w:val="004C3F7C"/>
    <w:rsid w:val="004C4428"/>
    <w:rsid w:val="004C4673"/>
    <w:rsid w:val="004C488A"/>
    <w:rsid w:val="004C49C8"/>
    <w:rsid w:val="004C5011"/>
    <w:rsid w:val="004C504F"/>
    <w:rsid w:val="004C59E8"/>
    <w:rsid w:val="004C5B38"/>
    <w:rsid w:val="004C5EE3"/>
    <w:rsid w:val="004C6087"/>
    <w:rsid w:val="004C63FF"/>
    <w:rsid w:val="004C676E"/>
    <w:rsid w:val="004C677E"/>
    <w:rsid w:val="004C6C21"/>
    <w:rsid w:val="004C6CBD"/>
    <w:rsid w:val="004C719D"/>
    <w:rsid w:val="004C73EB"/>
    <w:rsid w:val="004C7649"/>
    <w:rsid w:val="004C7BE0"/>
    <w:rsid w:val="004C7D3B"/>
    <w:rsid w:val="004D03CA"/>
    <w:rsid w:val="004D0AF9"/>
    <w:rsid w:val="004D1B50"/>
    <w:rsid w:val="004D1EBE"/>
    <w:rsid w:val="004D2229"/>
    <w:rsid w:val="004D2492"/>
    <w:rsid w:val="004D2B47"/>
    <w:rsid w:val="004D2E89"/>
    <w:rsid w:val="004D310B"/>
    <w:rsid w:val="004D339C"/>
    <w:rsid w:val="004D372E"/>
    <w:rsid w:val="004D383F"/>
    <w:rsid w:val="004D39B1"/>
    <w:rsid w:val="004D3FCC"/>
    <w:rsid w:val="004D4002"/>
    <w:rsid w:val="004D4449"/>
    <w:rsid w:val="004D4903"/>
    <w:rsid w:val="004D4981"/>
    <w:rsid w:val="004D49E5"/>
    <w:rsid w:val="004D4B10"/>
    <w:rsid w:val="004D4CD0"/>
    <w:rsid w:val="004D4DFA"/>
    <w:rsid w:val="004D4EC1"/>
    <w:rsid w:val="004D5454"/>
    <w:rsid w:val="004D5A06"/>
    <w:rsid w:val="004D5C7F"/>
    <w:rsid w:val="004D5DDA"/>
    <w:rsid w:val="004D65F9"/>
    <w:rsid w:val="004D663D"/>
    <w:rsid w:val="004D668A"/>
    <w:rsid w:val="004D6B55"/>
    <w:rsid w:val="004D6F2D"/>
    <w:rsid w:val="004D723D"/>
    <w:rsid w:val="004D7532"/>
    <w:rsid w:val="004D76A0"/>
    <w:rsid w:val="004D7D11"/>
    <w:rsid w:val="004D7F0A"/>
    <w:rsid w:val="004E010E"/>
    <w:rsid w:val="004E01B9"/>
    <w:rsid w:val="004E0472"/>
    <w:rsid w:val="004E0CDB"/>
    <w:rsid w:val="004E0E91"/>
    <w:rsid w:val="004E0FCF"/>
    <w:rsid w:val="004E130F"/>
    <w:rsid w:val="004E16B4"/>
    <w:rsid w:val="004E171F"/>
    <w:rsid w:val="004E1A7E"/>
    <w:rsid w:val="004E1B84"/>
    <w:rsid w:val="004E1CA1"/>
    <w:rsid w:val="004E20A4"/>
    <w:rsid w:val="004E211B"/>
    <w:rsid w:val="004E212C"/>
    <w:rsid w:val="004E2390"/>
    <w:rsid w:val="004E24DE"/>
    <w:rsid w:val="004E24E7"/>
    <w:rsid w:val="004E2BF9"/>
    <w:rsid w:val="004E2D8B"/>
    <w:rsid w:val="004E2E95"/>
    <w:rsid w:val="004E31D0"/>
    <w:rsid w:val="004E3457"/>
    <w:rsid w:val="004E35A4"/>
    <w:rsid w:val="004E36E3"/>
    <w:rsid w:val="004E3ADB"/>
    <w:rsid w:val="004E3C15"/>
    <w:rsid w:val="004E3F27"/>
    <w:rsid w:val="004E496F"/>
    <w:rsid w:val="004E56BD"/>
    <w:rsid w:val="004E5961"/>
    <w:rsid w:val="004E5A16"/>
    <w:rsid w:val="004E5A42"/>
    <w:rsid w:val="004E5C1A"/>
    <w:rsid w:val="004E60FC"/>
    <w:rsid w:val="004E6767"/>
    <w:rsid w:val="004E6931"/>
    <w:rsid w:val="004E6E7A"/>
    <w:rsid w:val="004E7361"/>
    <w:rsid w:val="004E7449"/>
    <w:rsid w:val="004E748F"/>
    <w:rsid w:val="004E760E"/>
    <w:rsid w:val="004E7675"/>
    <w:rsid w:val="004E7E27"/>
    <w:rsid w:val="004F00A5"/>
    <w:rsid w:val="004F015A"/>
    <w:rsid w:val="004F01B7"/>
    <w:rsid w:val="004F0825"/>
    <w:rsid w:val="004F0AF1"/>
    <w:rsid w:val="004F0E37"/>
    <w:rsid w:val="004F0F8E"/>
    <w:rsid w:val="004F0FEE"/>
    <w:rsid w:val="004F1D18"/>
    <w:rsid w:val="004F1DD4"/>
    <w:rsid w:val="004F2138"/>
    <w:rsid w:val="004F268F"/>
    <w:rsid w:val="004F2997"/>
    <w:rsid w:val="004F2A52"/>
    <w:rsid w:val="004F3881"/>
    <w:rsid w:val="004F3A18"/>
    <w:rsid w:val="004F3B78"/>
    <w:rsid w:val="004F3BF6"/>
    <w:rsid w:val="004F3C6F"/>
    <w:rsid w:val="004F3C71"/>
    <w:rsid w:val="004F3D0D"/>
    <w:rsid w:val="004F3DF6"/>
    <w:rsid w:val="004F4182"/>
    <w:rsid w:val="004F442A"/>
    <w:rsid w:val="004F44F3"/>
    <w:rsid w:val="004F4E3A"/>
    <w:rsid w:val="004F510A"/>
    <w:rsid w:val="004F5AD8"/>
    <w:rsid w:val="004F5C5F"/>
    <w:rsid w:val="004F5D2F"/>
    <w:rsid w:val="004F5FD7"/>
    <w:rsid w:val="004F6127"/>
    <w:rsid w:val="004F6819"/>
    <w:rsid w:val="004F68FD"/>
    <w:rsid w:val="004F6FC9"/>
    <w:rsid w:val="004F6FCA"/>
    <w:rsid w:val="004F7007"/>
    <w:rsid w:val="004F742F"/>
    <w:rsid w:val="004F7A9B"/>
    <w:rsid w:val="004F7B2C"/>
    <w:rsid w:val="004F7B78"/>
    <w:rsid w:val="00500489"/>
    <w:rsid w:val="005007A4"/>
    <w:rsid w:val="0050081A"/>
    <w:rsid w:val="00500CDC"/>
    <w:rsid w:val="00500D41"/>
    <w:rsid w:val="0050135D"/>
    <w:rsid w:val="005019D3"/>
    <w:rsid w:val="00501AC8"/>
    <w:rsid w:val="00501ADC"/>
    <w:rsid w:val="00501B50"/>
    <w:rsid w:val="00501D17"/>
    <w:rsid w:val="005025C5"/>
    <w:rsid w:val="00502B66"/>
    <w:rsid w:val="00502E65"/>
    <w:rsid w:val="0050326E"/>
    <w:rsid w:val="0050341C"/>
    <w:rsid w:val="00503528"/>
    <w:rsid w:val="0050386E"/>
    <w:rsid w:val="005038B5"/>
    <w:rsid w:val="00503905"/>
    <w:rsid w:val="0050393D"/>
    <w:rsid w:val="00503B5A"/>
    <w:rsid w:val="00503D4F"/>
    <w:rsid w:val="00503DE4"/>
    <w:rsid w:val="00503F19"/>
    <w:rsid w:val="005040CF"/>
    <w:rsid w:val="0050417E"/>
    <w:rsid w:val="00504188"/>
    <w:rsid w:val="0050489F"/>
    <w:rsid w:val="005052C0"/>
    <w:rsid w:val="00505637"/>
    <w:rsid w:val="00505B95"/>
    <w:rsid w:val="005065AB"/>
    <w:rsid w:val="00506CB3"/>
    <w:rsid w:val="00506F44"/>
    <w:rsid w:val="0050722A"/>
    <w:rsid w:val="0050722B"/>
    <w:rsid w:val="005073B0"/>
    <w:rsid w:val="00507527"/>
    <w:rsid w:val="00507633"/>
    <w:rsid w:val="00507634"/>
    <w:rsid w:val="00507656"/>
    <w:rsid w:val="00507876"/>
    <w:rsid w:val="00507D26"/>
    <w:rsid w:val="0051005D"/>
    <w:rsid w:val="00510607"/>
    <w:rsid w:val="00510739"/>
    <w:rsid w:val="00511398"/>
    <w:rsid w:val="0051169B"/>
    <w:rsid w:val="00511879"/>
    <w:rsid w:val="00511CCA"/>
    <w:rsid w:val="00511DB9"/>
    <w:rsid w:val="00511E0D"/>
    <w:rsid w:val="00512124"/>
    <w:rsid w:val="0051276E"/>
    <w:rsid w:val="0051288C"/>
    <w:rsid w:val="005128C0"/>
    <w:rsid w:val="005128C5"/>
    <w:rsid w:val="00512BC3"/>
    <w:rsid w:val="00512FD8"/>
    <w:rsid w:val="00513552"/>
    <w:rsid w:val="00513C45"/>
    <w:rsid w:val="00513C51"/>
    <w:rsid w:val="00514734"/>
    <w:rsid w:val="00514A26"/>
    <w:rsid w:val="00514BA8"/>
    <w:rsid w:val="00514D69"/>
    <w:rsid w:val="00514E1B"/>
    <w:rsid w:val="005152FA"/>
    <w:rsid w:val="0051546F"/>
    <w:rsid w:val="0051586D"/>
    <w:rsid w:val="00515F01"/>
    <w:rsid w:val="005162BD"/>
    <w:rsid w:val="005162BE"/>
    <w:rsid w:val="005164FA"/>
    <w:rsid w:val="00516AB2"/>
    <w:rsid w:val="00516B35"/>
    <w:rsid w:val="00516B6B"/>
    <w:rsid w:val="00516C3C"/>
    <w:rsid w:val="00516CFA"/>
    <w:rsid w:val="00516D29"/>
    <w:rsid w:val="005170B3"/>
    <w:rsid w:val="005172E2"/>
    <w:rsid w:val="005174BB"/>
    <w:rsid w:val="00520043"/>
    <w:rsid w:val="005200BF"/>
    <w:rsid w:val="005201E3"/>
    <w:rsid w:val="00520297"/>
    <w:rsid w:val="0052050A"/>
    <w:rsid w:val="00520539"/>
    <w:rsid w:val="005208CA"/>
    <w:rsid w:val="00520C9D"/>
    <w:rsid w:val="00520CDB"/>
    <w:rsid w:val="005217C6"/>
    <w:rsid w:val="00521A33"/>
    <w:rsid w:val="00521A49"/>
    <w:rsid w:val="00521C00"/>
    <w:rsid w:val="00521CFA"/>
    <w:rsid w:val="005220C5"/>
    <w:rsid w:val="00522627"/>
    <w:rsid w:val="00522814"/>
    <w:rsid w:val="00522B82"/>
    <w:rsid w:val="00523368"/>
    <w:rsid w:val="0052351F"/>
    <w:rsid w:val="00523B66"/>
    <w:rsid w:val="00523D29"/>
    <w:rsid w:val="00523FB6"/>
    <w:rsid w:val="00524259"/>
    <w:rsid w:val="00524512"/>
    <w:rsid w:val="00524757"/>
    <w:rsid w:val="00524860"/>
    <w:rsid w:val="005248F6"/>
    <w:rsid w:val="00524C69"/>
    <w:rsid w:val="00525094"/>
    <w:rsid w:val="00525986"/>
    <w:rsid w:val="00525F0E"/>
    <w:rsid w:val="0052606D"/>
    <w:rsid w:val="005261F0"/>
    <w:rsid w:val="0052663A"/>
    <w:rsid w:val="00526AE9"/>
    <w:rsid w:val="00527255"/>
    <w:rsid w:val="005274FA"/>
    <w:rsid w:val="00527718"/>
    <w:rsid w:val="005304BE"/>
    <w:rsid w:val="00530549"/>
    <w:rsid w:val="005309CD"/>
    <w:rsid w:val="005309D3"/>
    <w:rsid w:val="00530BC0"/>
    <w:rsid w:val="00531545"/>
    <w:rsid w:val="00531E59"/>
    <w:rsid w:val="00531FFE"/>
    <w:rsid w:val="0053223D"/>
    <w:rsid w:val="005324A5"/>
    <w:rsid w:val="00532662"/>
    <w:rsid w:val="005327FC"/>
    <w:rsid w:val="00532973"/>
    <w:rsid w:val="00532D57"/>
    <w:rsid w:val="00532E95"/>
    <w:rsid w:val="00533466"/>
    <w:rsid w:val="005335B1"/>
    <w:rsid w:val="00533F19"/>
    <w:rsid w:val="00534075"/>
    <w:rsid w:val="0053429C"/>
    <w:rsid w:val="005345B6"/>
    <w:rsid w:val="0053489F"/>
    <w:rsid w:val="00534911"/>
    <w:rsid w:val="005349DD"/>
    <w:rsid w:val="00534C4E"/>
    <w:rsid w:val="00534DFC"/>
    <w:rsid w:val="005364E2"/>
    <w:rsid w:val="005365A6"/>
    <w:rsid w:val="00536CF5"/>
    <w:rsid w:val="00536D22"/>
    <w:rsid w:val="00536F68"/>
    <w:rsid w:val="005371D3"/>
    <w:rsid w:val="005371F1"/>
    <w:rsid w:val="0053723D"/>
    <w:rsid w:val="00537440"/>
    <w:rsid w:val="005374E1"/>
    <w:rsid w:val="00537893"/>
    <w:rsid w:val="00537A87"/>
    <w:rsid w:val="00537B39"/>
    <w:rsid w:val="00537D4D"/>
    <w:rsid w:val="00537EB0"/>
    <w:rsid w:val="00537F78"/>
    <w:rsid w:val="005400AF"/>
    <w:rsid w:val="0054013D"/>
    <w:rsid w:val="005408E8"/>
    <w:rsid w:val="0054101C"/>
    <w:rsid w:val="005418F7"/>
    <w:rsid w:val="00542672"/>
    <w:rsid w:val="00542CAB"/>
    <w:rsid w:val="00542D61"/>
    <w:rsid w:val="00542FA0"/>
    <w:rsid w:val="00543274"/>
    <w:rsid w:val="005435DE"/>
    <w:rsid w:val="005436C7"/>
    <w:rsid w:val="005437F2"/>
    <w:rsid w:val="00543ED5"/>
    <w:rsid w:val="00543F18"/>
    <w:rsid w:val="00544172"/>
    <w:rsid w:val="0054446A"/>
    <w:rsid w:val="005444A8"/>
    <w:rsid w:val="00544510"/>
    <w:rsid w:val="0054471A"/>
    <w:rsid w:val="00544758"/>
    <w:rsid w:val="00544DCE"/>
    <w:rsid w:val="00544FC0"/>
    <w:rsid w:val="00545247"/>
    <w:rsid w:val="005458EA"/>
    <w:rsid w:val="00545F9F"/>
    <w:rsid w:val="005461BF"/>
    <w:rsid w:val="005466E2"/>
    <w:rsid w:val="00546704"/>
    <w:rsid w:val="00546B07"/>
    <w:rsid w:val="00546B1B"/>
    <w:rsid w:val="00546E7A"/>
    <w:rsid w:val="00546F1C"/>
    <w:rsid w:val="00547DF8"/>
    <w:rsid w:val="00547E48"/>
    <w:rsid w:val="0055075E"/>
    <w:rsid w:val="00550B77"/>
    <w:rsid w:val="005513A6"/>
    <w:rsid w:val="00551D18"/>
    <w:rsid w:val="00551E6C"/>
    <w:rsid w:val="0055210F"/>
    <w:rsid w:val="005523B6"/>
    <w:rsid w:val="0055247C"/>
    <w:rsid w:val="0055285E"/>
    <w:rsid w:val="00552D23"/>
    <w:rsid w:val="00552D7E"/>
    <w:rsid w:val="00552F6B"/>
    <w:rsid w:val="005533CA"/>
    <w:rsid w:val="0055370C"/>
    <w:rsid w:val="005539DC"/>
    <w:rsid w:val="00553DEB"/>
    <w:rsid w:val="0055410F"/>
    <w:rsid w:val="0055412D"/>
    <w:rsid w:val="0055438E"/>
    <w:rsid w:val="00554436"/>
    <w:rsid w:val="00554457"/>
    <w:rsid w:val="005547D9"/>
    <w:rsid w:val="0055497B"/>
    <w:rsid w:val="00554B97"/>
    <w:rsid w:val="00554D43"/>
    <w:rsid w:val="00554E49"/>
    <w:rsid w:val="00554E73"/>
    <w:rsid w:val="00554F01"/>
    <w:rsid w:val="005550B3"/>
    <w:rsid w:val="00555727"/>
    <w:rsid w:val="00555742"/>
    <w:rsid w:val="005561C0"/>
    <w:rsid w:val="0055644E"/>
    <w:rsid w:val="00556C40"/>
    <w:rsid w:val="00556E65"/>
    <w:rsid w:val="005577A8"/>
    <w:rsid w:val="00557ABF"/>
    <w:rsid w:val="00557ECF"/>
    <w:rsid w:val="0056032F"/>
    <w:rsid w:val="005603BC"/>
    <w:rsid w:val="00560FB7"/>
    <w:rsid w:val="005611D6"/>
    <w:rsid w:val="00561273"/>
    <w:rsid w:val="005612E3"/>
    <w:rsid w:val="00561503"/>
    <w:rsid w:val="00561873"/>
    <w:rsid w:val="005618F9"/>
    <w:rsid w:val="00561A6C"/>
    <w:rsid w:val="00561AA8"/>
    <w:rsid w:val="00561BA9"/>
    <w:rsid w:val="00561D24"/>
    <w:rsid w:val="00562D3A"/>
    <w:rsid w:val="0056312C"/>
    <w:rsid w:val="00563257"/>
    <w:rsid w:val="0056362A"/>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47D"/>
    <w:rsid w:val="00565600"/>
    <w:rsid w:val="00565CD7"/>
    <w:rsid w:val="00566FAC"/>
    <w:rsid w:val="00566FFE"/>
    <w:rsid w:val="005673BB"/>
    <w:rsid w:val="005677ED"/>
    <w:rsid w:val="00567FDD"/>
    <w:rsid w:val="00570133"/>
    <w:rsid w:val="00570339"/>
    <w:rsid w:val="00570396"/>
    <w:rsid w:val="00570AE4"/>
    <w:rsid w:val="0057129D"/>
    <w:rsid w:val="0057131E"/>
    <w:rsid w:val="00571597"/>
    <w:rsid w:val="005715DC"/>
    <w:rsid w:val="0057162B"/>
    <w:rsid w:val="00571787"/>
    <w:rsid w:val="005717D5"/>
    <w:rsid w:val="0057184F"/>
    <w:rsid w:val="005718E8"/>
    <w:rsid w:val="00571C78"/>
    <w:rsid w:val="00571D5A"/>
    <w:rsid w:val="00572B9A"/>
    <w:rsid w:val="00572C76"/>
    <w:rsid w:val="00572E5C"/>
    <w:rsid w:val="005734B1"/>
    <w:rsid w:val="00573588"/>
    <w:rsid w:val="005735B5"/>
    <w:rsid w:val="00573EDC"/>
    <w:rsid w:val="005740A7"/>
    <w:rsid w:val="005740AD"/>
    <w:rsid w:val="005741AD"/>
    <w:rsid w:val="00574CA9"/>
    <w:rsid w:val="00575D69"/>
    <w:rsid w:val="00575D7D"/>
    <w:rsid w:val="00576637"/>
    <w:rsid w:val="005767D0"/>
    <w:rsid w:val="00576B56"/>
    <w:rsid w:val="00576C2C"/>
    <w:rsid w:val="00576C6D"/>
    <w:rsid w:val="00576F2D"/>
    <w:rsid w:val="00577A71"/>
    <w:rsid w:val="00577C32"/>
    <w:rsid w:val="00577D12"/>
    <w:rsid w:val="00577DA4"/>
    <w:rsid w:val="005801C7"/>
    <w:rsid w:val="00580338"/>
    <w:rsid w:val="0058049A"/>
    <w:rsid w:val="0058082E"/>
    <w:rsid w:val="00580CD5"/>
    <w:rsid w:val="00580D50"/>
    <w:rsid w:val="00580E76"/>
    <w:rsid w:val="0058165A"/>
    <w:rsid w:val="005818B4"/>
    <w:rsid w:val="00581F32"/>
    <w:rsid w:val="0058247E"/>
    <w:rsid w:val="00582625"/>
    <w:rsid w:val="00582D28"/>
    <w:rsid w:val="00582E43"/>
    <w:rsid w:val="005831E3"/>
    <w:rsid w:val="0058326C"/>
    <w:rsid w:val="005832DE"/>
    <w:rsid w:val="00584058"/>
    <w:rsid w:val="0058415F"/>
    <w:rsid w:val="005841B2"/>
    <w:rsid w:val="005842FC"/>
    <w:rsid w:val="00584310"/>
    <w:rsid w:val="0058444A"/>
    <w:rsid w:val="005846E5"/>
    <w:rsid w:val="00584981"/>
    <w:rsid w:val="00584B6B"/>
    <w:rsid w:val="00584DE7"/>
    <w:rsid w:val="00584FF5"/>
    <w:rsid w:val="005850A1"/>
    <w:rsid w:val="00585295"/>
    <w:rsid w:val="00585A43"/>
    <w:rsid w:val="00585B43"/>
    <w:rsid w:val="00585D4F"/>
    <w:rsid w:val="00585E06"/>
    <w:rsid w:val="00585F95"/>
    <w:rsid w:val="00586226"/>
    <w:rsid w:val="00586544"/>
    <w:rsid w:val="005868FF"/>
    <w:rsid w:val="00586CBE"/>
    <w:rsid w:val="00586DE8"/>
    <w:rsid w:val="00587527"/>
    <w:rsid w:val="00587591"/>
    <w:rsid w:val="0058770C"/>
    <w:rsid w:val="00587D7D"/>
    <w:rsid w:val="00587ED1"/>
    <w:rsid w:val="005910B3"/>
    <w:rsid w:val="005914AA"/>
    <w:rsid w:val="0059160D"/>
    <w:rsid w:val="005916DD"/>
    <w:rsid w:val="0059171D"/>
    <w:rsid w:val="00591757"/>
    <w:rsid w:val="00591941"/>
    <w:rsid w:val="00591FBB"/>
    <w:rsid w:val="0059215A"/>
    <w:rsid w:val="005921A7"/>
    <w:rsid w:val="00592231"/>
    <w:rsid w:val="00592B6B"/>
    <w:rsid w:val="00592B96"/>
    <w:rsid w:val="00592F8F"/>
    <w:rsid w:val="005932FA"/>
    <w:rsid w:val="0059378B"/>
    <w:rsid w:val="0059395A"/>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484"/>
    <w:rsid w:val="005965EE"/>
    <w:rsid w:val="0059665C"/>
    <w:rsid w:val="00596703"/>
    <w:rsid w:val="00596B3B"/>
    <w:rsid w:val="00596B79"/>
    <w:rsid w:val="00596BB8"/>
    <w:rsid w:val="00596ED8"/>
    <w:rsid w:val="00597100"/>
    <w:rsid w:val="00597194"/>
    <w:rsid w:val="0059763F"/>
    <w:rsid w:val="00597AE9"/>
    <w:rsid w:val="00597D74"/>
    <w:rsid w:val="005A04EF"/>
    <w:rsid w:val="005A0EB7"/>
    <w:rsid w:val="005A0EEA"/>
    <w:rsid w:val="005A1363"/>
    <w:rsid w:val="005A1460"/>
    <w:rsid w:val="005A14AF"/>
    <w:rsid w:val="005A18E1"/>
    <w:rsid w:val="005A1F33"/>
    <w:rsid w:val="005A1FD1"/>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67A"/>
    <w:rsid w:val="005A78A3"/>
    <w:rsid w:val="005A7CC5"/>
    <w:rsid w:val="005A7FC9"/>
    <w:rsid w:val="005B01B9"/>
    <w:rsid w:val="005B0844"/>
    <w:rsid w:val="005B0B52"/>
    <w:rsid w:val="005B141E"/>
    <w:rsid w:val="005B14F9"/>
    <w:rsid w:val="005B1A84"/>
    <w:rsid w:val="005B25E3"/>
    <w:rsid w:val="005B2768"/>
    <w:rsid w:val="005B298A"/>
    <w:rsid w:val="005B2CFF"/>
    <w:rsid w:val="005B30F0"/>
    <w:rsid w:val="005B3651"/>
    <w:rsid w:val="005B3B02"/>
    <w:rsid w:val="005B3B45"/>
    <w:rsid w:val="005B3D76"/>
    <w:rsid w:val="005B3E98"/>
    <w:rsid w:val="005B40B3"/>
    <w:rsid w:val="005B415D"/>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A3E"/>
    <w:rsid w:val="005B7D42"/>
    <w:rsid w:val="005B7D92"/>
    <w:rsid w:val="005C020B"/>
    <w:rsid w:val="005C04C5"/>
    <w:rsid w:val="005C06D9"/>
    <w:rsid w:val="005C08FA"/>
    <w:rsid w:val="005C0A03"/>
    <w:rsid w:val="005C0D0F"/>
    <w:rsid w:val="005C0F67"/>
    <w:rsid w:val="005C1086"/>
    <w:rsid w:val="005C1379"/>
    <w:rsid w:val="005C1C96"/>
    <w:rsid w:val="005C260D"/>
    <w:rsid w:val="005C2BD3"/>
    <w:rsid w:val="005C2C87"/>
    <w:rsid w:val="005C2F14"/>
    <w:rsid w:val="005C3956"/>
    <w:rsid w:val="005C39A1"/>
    <w:rsid w:val="005C430B"/>
    <w:rsid w:val="005C43C3"/>
    <w:rsid w:val="005C510B"/>
    <w:rsid w:val="005C5C5C"/>
    <w:rsid w:val="005C605C"/>
    <w:rsid w:val="005C635B"/>
    <w:rsid w:val="005C645D"/>
    <w:rsid w:val="005C6A22"/>
    <w:rsid w:val="005C6D37"/>
    <w:rsid w:val="005C6FC1"/>
    <w:rsid w:val="005C7023"/>
    <w:rsid w:val="005C7436"/>
    <w:rsid w:val="005C7510"/>
    <w:rsid w:val="005C758C"/>
    <w:rsid w:val="005C758F"/>
    <w:rsid w:val="005C76B1"/>
    <w:rsid w:val="005C7BB1"/>
    <w:rsid w:val="005D02EC"/>
    <w:rsid w:val="005D0374"/>
    <w:rsid w:val="005D09AC"/>
    <w:rsid w:val="005D0B32"/>
    <w:rsid w:val="005D0BD2"/>
    <w:rsid w:val="005D0E4B"/>
    <w:rsid w:val="005D0E61"/>
    <w:rsid w:val="005D0F01"/>
    <w:rsid w:val="005D0F8C"/>
    <w:rsid w:val="005D1288"/>
    <w:rsid w:val="005D12AD"/>
    <w:rsid w:val="005D132E"/>
    <w:rsid w:val="005D156D"/>
    <w:rsid w:val="005D15F2"/>
    <w:rsid w:val="005D2624"/>
    <w:rsid w:val="005D28E3"/>
    <w:rsid w:val="005D3698"/>
    <w:rsid w:val="005D37F2"/>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D7A58"/>
    <w:rsid w:val="005E0220"/>
    <w:rsid w:val="005E06B3"/>
    <w:rsid w:val="005E07C1"/>
    <w:rsid w:val="005E09F9"/>
    <w:rsid w:val="005E0B39"/>
    <w:rsid w:val="005E0E9F"/>
    <w:rsid w:val="005E0F13"/>
    <w:rsid w:val="005E10E4"/>
    <w:rsid w:val="005E1B23"/>
    <w:rsid w:val="005E1BBB"/>
    <w:rsid w:val="005E1C2D"/>
    <w:rsid w:val="005E1C47"/>
    <w:rsid w:val="005E281B"/>
    <w:rsid w:val="005E2A22"/>
    <w:rsid w:val="005E3057"/>
    <w:rsid w:val="005E3266"/>
    <w:rsid w:val="005E3365"/>
    <w:rsid w:val="005E3673"/>
    <w:rsid w:val="005E3E36"/>
    <w:rsid w:val="005E431C"/>
    <w:rsid w:val="005E48BE"/>
    <w:rsid w:val="005E4A5B"/>
    <w:rsid w:val="005E4B25"/>
    <w:rsid w:val="005E4DFD"/>
    <w:rsid w:val="005E5049"/>
    <w:rsid w:val="005E51D3"/>
    <w:rsid w:val="005E531A"/>
    <w:rsid w:val="005E5A8D"/>
    <w:rsid w:val="005E5C23"/>
    <w:rsid w:val="005E66DD"/>
    <w:rsid w:val="005E6788"/>
    <w:rsid w:val="005E6849"/>
    <w:rsid w:val="005E68D9"/>
    <w:rsid w:val="005E7714"/>
    <w:rsid w:val="005E78E9"/>
    <w:rsid w:val="005E7A67"/>
    <w:rsid w:val="005E7AFE"/>
    <w:rsid w:val="005E7D68"/>
    <w:rsid w:val="005F01BE"/>
    <w:rsid w:val="005F0572"/>
    <w:rsid w:val="005F08B1"/>
    <w:rsid w:val="005F1566"/>
    <w:rsid w:val="005F16E5"/>
    <w:rsid w:val="005F185A"/>
    <w:rsid w:val="005F1DA2"/>
    <w:rsid w:val="005F1DDD"/>
    <w:rsid w:val="005F1E95"/>
    <w:rsid w:val="005F27A1"/>
    <w:rsid w:val="005F28C8"/>
    <w:rsid w:val="005F2991"/>
    <w:rsid w:val="005F2C1C"/>
    <w:rsid w:val="005F2E5D"/>
    <w:rsid w:val="005F3343"/>
    <w:rsid w:val="005F4290"/>
    <w:rsid w:val="005F449E"/>
    <w:rsid w:val="005F44A1"/>
    <w:rsid w:val="005F45E6"/>
    <w:rsid w:val="005F4CBE"/>
    <w:rsid w:val="005F543B"/>
    <w:rsid w:val="005F5C76"/>
    <w:rsid w:val="005F6374"/>
    <w:rsid w:val="005F68D5"/>
    <w:rsid w:val="005F69B6"/>
    <w:rsid w:val="005F6ACC"/>
    <w:rsid w:val="005F707F"/>
    <w:rsid w:val="005F718F"/>
    <w:rsid w:val="005F7852"/>
    <w:rsid w:val="006000DE"/>
    <w:rsid w:val="00600987"/>
    <w:rsid w:val="00600B02"/>
    <w:rsid w:val="00600BC7"/>
    <w:rsid w:val="00600C97"/>
    <w:rsid w:val="00600D82"/>
    <w:rsid w:val="00600E9D"/>
    <w:rsid w:val="00600EA9"/>
    <w:rsid w:val="00600FB7"/>
    <w:rsid w:val="006019F6"/>
    <w:rsid w:val="00601DB6"/>
    <w:rsid w:val="00601E21"/>
    <w:rsid w:val="006021D7"/>
    <w:rsid w:val="00602899"/>
    <w:rsid w:val="00602A56"/>
    <w:rsid w:val="00602AFD"/>
    <w:rsid w:val="00602CD0"/>
    <w:rsid w:val="00603234"/>
    <w:rsid w:val="006034C6"/>
    <w:rsid w:val="00603D94"/>
    <w:rsid w:val="0060409B"/>
    <w:rsid w:val="00604379"/>
    <w:rsid w:val="00604611"/>
    <w:rsid w:val="00604777"/>
    <w:rsid w:val="0060488B"/>
    <w:rsid w:val="006048B4"/>
    <w:rsid w:val="006051E2"/>
    <w:rsid w:val="0060532A"/>
    <w:rsid w:val="00605357"/>
    <w:rsid w:val="006053C7"/>
    <w:rsid w:val="006057B1"/>
    <w:rsid w:val="00606185"/>
    <w:rsid w:val="006067B2"/>
    <w:rsid w:val="00606941"/>
    <w:rsid w:val="00606980"/>
    <w:rsid w:val="00606E27"/>
    <w:rsid w:val="00606FBC"/>
    <w:rsid w:val="00607182"/>
    <w:rsid w:val="0060749C"/>
    <w:rsid w:val="00607B4B"/>
    <w:rsid w:val="00610404"/>
    <w:rsid w:val="006105B1"/>
    <w:rsid w:val="00610666"/>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4C5D"/>
    <w:rsid w:val="006154A2"/>
    <w:rsid w:val="00615683"/>
    <w:rsid w:val="00615B05"/>
    <w:rsid w:val="00616797"/>
    <w:rsid w:val="00616AAF"/>
    <w:rsid w:val="006173CD"/>
    <w:rsid w:val="0061768A"/>
    <w:rsid w:val="00617DB5"/>
    <w:rsid w:val="00617E33"/>
    <w:rsid w:val="00617E50"/>
    <w:rsid w:val="00620265"/>
    <w:rsid w:val="006203AE"/>
    <w:rsid w:val="00620432"/>
    <w:rsid w:val="00620A40"/>
    <w:rsid w:val="00620DF8"/>
    <w:rsid w:val="00620FDF"/>
    <w:rsid w:val="006210B2"/>
    <w:rsid w:val="00621190"/>
    <w:rsid w:val="006216D4"/>
    <w:rsid w:val="00621AA4"/>
    <w:rsid w:val="0062239E"/>
    <w:rsid w:val="00622855"/>
    <w:rsid w:val="00622C85"/>
    <w:rsid w:val="00622CD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BB4"/>
    <w:rsid w:val="00626BE3"/>
    <w:rsid w:val="00626F5C"/>
    <w:rsid w:val="00626FD9"/>
    <w:rsid w:val="00627118"/>
    <w:rsid w:val="0062721E"/>
    <w:rsid w:val="006273BB"/>
    <w:rsid w:val="006276D5"/>
    <w:rsid w:val="006277D9"/>
    <w:rsid w:val="00627A44"/>
    <w:rsid w:val="00627AB3"/>
    <w:rsid w:val="00627C7E"/>
    <w:rsid w:val="00630419"/>
    <w:rsid w:val="0063063E"/>
    <w:rsid w:val="00630795"/>
    <w:rsid w:val="00631275"/>
    <w:rsid w:val="00631541"/>
    <w:rsid w:val="00631DC4"/>
    <w:rsid w:val="00631FC1"/>
    <w:rsid w:val="0063236C"/>
    <w:rsid w:val="006329F8"/>
    <w:rsid w:val="00632B14"/>
    <w:rsid w:val="00632C4D"/>
    <w:rsid w:val="00632FAD"/>
    <w:rsid w:val="006331F5"/>
    <w:rsid w:val="006331FE"/>
    <w:rsid w:val="0063352F"/>
    <w:rsid w:val="006339A7"/>
    <w:rsid w:val="00633D3A"/>
    <w:rsid w:val="00634B24"/>
    <w:rsid w:val="00635190"/>
    <w:rsid w:val="00635247"/>
    <w:rsid w:val="006353F9"/>
    <w:rsid w:val="00635ED0"/>
    <w:rsid w:val="006361AF"/>
    <w:rsid w:val="006369F1"/>
    <w:rsid w:val="00636F1A"/>
    <w:rsid w:val="0063721B"/>
    <w:rsid w:val="006376BB"/>
    <w:rsid w:val="0063790D"/>
    <w:rsid w:val="006379EB"/>
    <w:rsid w:val="00637EDC"/>
    <w:rsid w:val="00640922"/>
    <w:rsid w:val="00640D6F"/>
    <w:rsid w:val="00640F3D"/>
    <w:rsid w:val="006410DD"/>
    <w:rsid w:val="00641130"/>
    <w:rsid w:val="00641137"/>
    <w:rsid w:val="00641277"/>
    <w:rsid w:val="0064173A"/>
    <w:rsid w:val="00642126"/>
    <w:rsid w:val="006423CA"/>
    <w:rsid w:val="00642BF9"/>
    <w:rsid w:val="00642D83"/>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832"/>
    <w:rsid w:val="006458E0"/>
    <w:rsid w:val="00645B7B"/>
    <w:rsid w:val="00646005"/>
    <w:rsid w:val="00646549"/>
    <w:rsid w:val="0064654F"/>
    <w:rsid w:val="00646706"/>
    <w:rsid w:val="00646CCC"/>
    <w:rsid w:val="00647013"/>
    <w:rsid w:val="0064722E"/>
    <w:rsid w:val="00647432"/>
    <w:rsid w:val="00647710"/>
    <w:rsid w:val="00647AD9"/>
    <w:rsid w:val="006503AB"/>
    <w:rsid w:val="00650432"/>
    <w:rsid w:val="00651327"/>
    <w:rsid w:val="00651344"/>
    <w:rsid w:val="0065156E"/>
    <w:rsid w:val="006515FE"/>
    <w:rsid w:val="006517BE"/>
    <w:rsid w:val="00651D9B"/>
    <w:rsid w:val="006522A1"/>
    <w:rsid w:val="00652487"/>
    <w:rsid w:val="0065290F"/>
    <w:rsid w:val="006529C8"/>
    <w:rsid w:val="00652E64"/>
    <w:rsid w:val="00653680"/>
    <w:rsid w:val="00653718"/>
    <w:rsid w:val="00653918"/>
    <w:rsid w:val="00653EFC"/>
    <w:rsid w:val="00654202"/>
    <w:rsid w:val="006543C3"/>
    <w:rsid w:val="0065475A"/>
    <w:rsid w:val="00654C51"/>
    <w:rsid w:val="00654C91"/>
    <w:rsid w:val="00654C93"/>
    <w:rsid w:val="006552BD"/>
    <w:rsid w:val="00655672"/>
    <w:rsid w:val="00655BA6"/>
    <w:rsid w:val="00655C7A"/>
    <w:rsid w:val="00655FF3"/>
    <w:rsid w:val="006561BF"/>
    <w:rsid w:val="006565BD"/>
    <w:rsid w:val="00656623"/>
    <w:rsid w:val="00656680"/>
    <w:rsid w:val="0065724B"/>
    <w:rsid w:val="0065733A"/>
    <w:rsid w:val="00657A19"/>
    <w:rsid w:val="00657A29"/>
    <w:rsid w:val="00657CA0"/>
    <w:rsid w:val="00657F59"/>
    <w:rsid w:val="0066035B"/>
    <w:rsid w:val="00660489"/>
    <w:rsid w:val="0066073C"/>
    <w:rsid w:val="00660CB0"/>
    <w:rsid w:val="00660F75"/>
    <w:rsid w:val="00660FA4"/>
    <w:rsid w:val="00662054"/>
    <w:rsid w:val="006620B7"/>
    <w:rsid w:val="006621D0"/>
    <w:rsid w:val="006622A5"/>
    <w:rsid w:val="006622BA"/>
    <w:rsid w:val="00662654"/>
    <w:rsid w:val="00662743"/>
    <w:rsid w:val="00662A75"/>
    <w:rsid w:val="00662E63"/>
    <w:rsid w:val="00663869"/>
    <w:rsid w:val="00663873"/>
    <w:rsid w:val="0066393C"/>
    <w:rsid w:val="0066395F"/>
    <w:rsid w:val="006639BB"/>
    <w:rsid w:val="00664085"/>
    <w:rsid w:val="00664184"/>
    <w:rsid w:val="00664B70"/>
    <w:rsid w:val="00664BFE"/>
    <w:rsid w:val="00664D2B"/>
    <w:rsid w:val="00664F44"/>
    <w:rsid w:val="00665155"/>
    <w:rsid w:val="006653CC"/>
    <w:rsid w:val="006658E0"/>
    <w:rsid w:val="00665F2B"/>
    <w:rsid w:val="00665FE8"/>
    <w:rsid w:val="0066619C"/>
    <w:rsid w:val="00666533"/>
    <w:rsid w:val="00666921"/>
    <w:rsid w:val="00666EED"/>
    <w:rsid w:val="00667117"/>
    <w:rsid w:val="00667284"/>
    <w:rsid w:val="006675EE"/>
    <w:rsid w:val="0066771C"/>
    <w:rsid w:val="00670052"/>
    <w:rsid w:val="0067034F"/>
    <w:rsid w:val="006704AA"/>
    <w:rsid w:val="00670632"/>
    <w:rsid w:val="0067073C"/>
    <w:rsid w:val="00670BAB"/>
    <w:rsid w:val="00670E30"/>
    <w:rsid w:val="00670F3E"/>
    <w:rsid w:val="0067131D"/>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36A"/>
    <w:rsid w:val="006755C7"/>
    <w:rsid w:val="00675925"/>
    <w:rsid w:val="00675A04"/>
    <w:rsid w:val="00675CAB"/>
    <w:rsid w:val="00676254"/>
    <w:rsid w:val="00676279"/>
    <w:rsid w:val="006765D0"/>
    <w:rsid w:val="00676A07"/>
    <w:rsid w:val="0067706C"/>
    <w:rsid w:val="00677458"/>
    <w:rsid w:val="0067755C"/>
    <w:rsid w:val="0067769D"/>
    <w:rsid w:val="00677751"/>
    <w:rsid w:val="00677DF3"/>
    <w:rsid w:val="00677E51"/>
    <w:rsid w:val="00680234"/>
    <w:rsid w:val="0068044C"/>
    <w:rsid w:val="0068049F"/>
    <w:rsid w:val="00680604"/>
    <w:rsid w:val="006807F8"/>
    <w:rsid w:val="00681350"/>
    <w:rsid w:val="00681942"/>
    <w:rsid w:val="006819F2"/>
    <w:rsid w:val="00681A89"/>
    <w:rsid w:val="00681B3D"/>
    <w:rsid w:val="00681B80"/>
    <w:rsid w:val="00681B88"/>
    <w:rsid w:val="00681D16"/>
    <w:rsid w:val="00682221"/>
    <w:rsid w:val="006827AD"/>
    <w:rsid w:val="00682961"/>
    <w:rsid w:val="00682B7D"/>
    <w:rsid w:val="00682CE6"/>
    <w:rsid w:val="00682EA9"/>
    <w:rsid w:val="00682F1A"/>
    <w:rsid w:val="006834C5"/>
    <w:rsid w:val="0068378E"/>
    <w:rsid w:val="00683958"/>
    <w:rsid w:val="0068397A"/>
    <w:rsid w:val="00683ECE"/>
    <w:rsid w:val="006847B8"/>
    <w:rsid w:val="00684932"/>
    <w:rsid w:val="00684B0A"/>
    <w:rsid w:val="00684D7E"/>
    <w:rsid w:val="006851B5"/>
    <w:rsid w:val="0068542C"/>
    <w:rsid w:val="00685DC2"/>
    <w:rsid w:val="00685E2C"/>
    <w:rsid w:val="0068600D"/>
    <w:rsid w:val="006861ED"/>
    <w:rsid w:val="0068628E"/>
    <w:rsid w:val="00686306"/>
    <w:rsid w:val="0068649E"/>
    <w:rsid w:val="006867E8"/>
    <w:rsid w:val="006868CE"/>
    <w:rsid w:val="00686B34"/>
    <w:rsid w:val="00686C69"/>
    <w:rsid w:val="00686C6C"/>
    <w:rsid w:val="00686D51"/>
    <w:rsid w:val="00686F77"/>
    <w:rsid w:val="00687493"/>
    <w:rsid w:val="0068781C"/>
    <w:rsid w:val="006878D8"/>
    <w:rsid w:val="006879CC"/>
    <w:rsid w:val="00687E0B"/>
    <w:rsid w:val="00687E6A"/>
    <w:rsid w:val="0069003E"/>
    <w:rsid w:val="006901C2"/>
    <w:rsid w:val="006913BD"/>
    <w:rsid w:val="0069146A"/>
    <w:rsid w:val="00691CFD"/>
    <w:rsid w:val="00691EB8"/>
    <w:rsid w:val="00691FB0"/>
    <w:rsid w:val="00692381"/>
    <w:rsid w:val="00692504"/>
    <w:rsid w:val="006929ED"/>
    <w:rsid w:val="00693ABB"/>
    <w:rsid w:val="00693F9E"/>
    <w:rsid w:val="00694002"/>
    <w:rsid w:val="006942B1"/>
    <w:rsid w:val="0069463C"/>
    <w:rsid w:val="006949D2"/>
    <w:rsid w:val="00694BAC"/>
    <w:rsid w:val="00694D45"/>
    <w:rsid w:val="00694EBD"/>
    <w:rsid w:val="00694F27"/>
    <w:rsid w:val="00695BBA"/>
    <w:rsid w:val="00695C43"/>
    <w:rsid w:val="0069609D"/>
    <w:rsid w:val="006961CE"/>
    <w:rsid w:val="00696311"/>
    <w:rsid w:val="006966B4"/>
    <w:rsid w:val="006968B4"/>
    <w:rsid w:val="0069737D"/>
    <w:rsid w:val="00697915"/>
    <w:rsid w:val="00697B04"/>
    <w:rsid w:val="006A02A8"/>
    <w:rsid w:val="006A0644"/>
    <w:rsid w:val="006A09A4"/>
    <w:rsid w:val="006A0A28"/>
    <w:rsid w:val="006A1054"/>
    <w:rsid w:val="006A1079"/>
    <w:rsid w:val="006A11E7"/>
    <w:rsid w:val="006A13AE"/>
    <w:rsid w:val="006A1590"/>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B2"/>
    <w:rsid w:val="006A38F1"/>
    <w:rsid w:val="006A3E25"/>
    <w:rsid w:val="006A3EC0"/>
    <w:rsid w:val="006A4006"/>
    <w:rsid w:val="006A40FB"/>
    <w:rsid w:val="006A41DE"/>
    <w:rsid w:val="006A441C"/>
    <w:rsid w:val="006A47BD"/>
    <w:rsid w:val="006A4851"/>
    <w:rsid w:val="006A4A49"/>
    <w:rsid w:val="006A4CA7"/>
    <w:rsid w:val="006A4D81"/>
    <w:rsid w:val="006A51D7"/>
    <w:rsid w:val="006A61DD"/>
    <w:rsid w:val="006A6460"/>
    <w:rsid w:val="006A6A27"/>
    <w:rsid w:val="006A6BD5"/>
    <w:rsid w:val="006A6FDD"/>
    <w:rsid w:val="006A7254"/>
    <w:rsid w:val="006A725D"/>
    <w:rsid w:val="006A7285"/>
    <w:rsid w:val="006A7325"/>
    <w:rsid w:val="006A76D9"/>
    <w:rsid w:val="006A7A4D"/>
    <w:rsid w:val="006A7ACD"/>
    <w:rsid w:val="006A7B84"/>
    <w:rsid w:val="006A7CDA"/>
    <w:rsid w:val="006B0001"/>
    <w:rsid w:val="006B00F5"/>
    <w:rsid w:val="006B0589"/>
    <w:rsid w:val="006B0722"/>
    <w:rsid w:val="006B1366"/>
    <w:rsid w:val="006B1B6C"/>
    <w:rsid w:val="006B1D3F"/>
    <w:rsid w:val="006B1EAA"/>
    <w:rsid w:val="006B2005"/>
    <w:rsid w:val="006B2130"/>
    <w:rsid w:val="006B2275"/>
    <w:rsid w:val="006B25B9"/>
    <w:rsid w:val="006B26D2"/>
    <w:rsid w:val="006B2BF1"/>
    <w:rsid w:val="006B2C92"/>
    <w:rsid w:val="006B2EA9"/>
    <w:rsid w:val="006B30AC"/>
    <w:rsid w:val="006B3294"/>
    <w:rsid w:val="006B38A0"/>
    <w:rsid w:val="006B3E4E"/>
    <w:rsid w:val="006B3EA9"/>
    <w:rsid w:val="006B3EE7"/>
    <w:rsid w:val="006B3EF8"/>
    <w:rsid w:val="006B47A9"/>
    <w:rsid w:val="006B4B54"/>
    <w:rsid w:val="006B5296"/>
    <w:rsid w:val="006B5754"/>
    <w:rsid w:val="006B5D1C"/>
    <w:rsid w:val="006B6A64"/>
    <w:rsid w:val="006B71BA"/>
    <w:rsid w:val="006B73C4"/>
    <w:rsid w:val="006B7682"/>
    <w:rsid w:val="006B782C"/>
    <w:rsid w:val="006B792D"/>
    <w:rsid w:val="006B7AB2"/>
    <w:rsid w:val="006B7C94"/>
    <w:rsid w:val="006B7EBB"/>
    <w:rsid w:val="006B7F19"/>
    <w:rsid w:val="006C06D6"/>
    <w:rsid w:val="006C0A24"/>
    <w:rsid w:val="006C0EC0"/>
    <w:rsid w:val="006C0FDE"/>
    <w:rsid w:val="006C1961"/>
    <w:rsid w:val="006C1986"/>
    <w:rsid w:val="006C1F1F"/>
    <w:rsid w:val="006C2025"/>
    <w:rsid w:val="006C2155"/>
    <w:rsid w:val="006C28AB"/>
    <w:rsid w:val="006C2AF3"/>
    <w:rsid w:val="006C2EDF"/>
    <w:rsid w:val="006C30F0"/>
    <w:rsid w:val="006C3101"/>
    <w:rsid w:val="006C32A0"/>
    <w:rsid w:val="006C32D2"/>
    <w:rsid w:val="006C3517"/>
    <w:rsid w:val="006C3758"/>
    <w:rsid w:val="006C3964"/>
    <w:rsid w:val="006C3BB2"/>
    <w:rsid w:val="006C402C"/>
    <w:rsid w:val="006C44C1"/>
    <w:rsid w:val="006C45EC"/>
    <w:rsid w:val="006C4DB5"/>
    <w:rsid w:val="006C4EA9"/>
    <w:rsid w:val="006C51FB"/>
    <w:rsid w:val="006C55D2"/>
    <w:rsid w:val="006C59D3"/>
    <w:rsid w:val="006C5F0D"/>
    <w:rsid w:val="006C5FEA"/>
    <w:rsid w:val="006C6467"/>
    <w:rsid w:val="006C651C"/>
    <w:rsid w:val="006C697C"/>
    <w:rsid w:val="006C6B5C"/>
    <w:rsid w:val="006C719C"/>
    <w:rsid w:val="006C73BF"/>
    <w:rsid w:val="006C73CE"/>
    <w:rsid w:val="006C7544"/>
    <w:rsid w:val="006C7556"/>
    <w:rsid w:val="006C7AF7"/>
    <w:rsid w:val="006C7B0A"/>
    <w:rsid w:val="006D00C7"/>
    <w:rsid w:val="006D056A"/>
    <w:rsid w:val="006D1870"/>
    <w:rsid w:val="006D1FC4"/>
    <w:rsid w:val="006D2065"/>
    <w:rsid w:val="006D2327"/>
    <w:rsid w:val="006D25EB"/>
    <w:rsid w:val="006D2C91"/>
    <w:rsid w:val="006D36D1"/>
    <w:rsid w:val="006D3797"/>
    <w:rsid w:val="006D387F"/>
    <w:rsid w:val="006D39FD"/>
    <w:rsid w:val="006D4301"/>
    <w:rsid w:val="006D5011"/>
    <w:rsid w:val="006D5244"/>
    <w:rsid w:val="006D5397"/>
    <w:rsid w:val="006D5464"/>
    <w:rsid w:val="006D5723"/>
    <w:rsid w:val="006D581D"/>
    <w:rsid w:val="006D581E"/>
    <w:rsid w:val="006D5BC1"/>
    <w:rsid w:val="006D5E4B"/>
    <w:rsid w:val="006D6012"/>
    <w:rsid w:val="006D6034"/>
    <w:rsid w:val="006D62D9"/>
    <w:rsid w:val="006D6E04"/>
    <w:rsid w:val="006D741C"/>
    <w:rsid w:val="006D746A"/>
    <w:rsid w:val="006D74B7"/>
    <w:rsid w:val="006D7AB3"/>
    <w:rsid w:val="006D7B8E"/>
    <w:rsid w:val="006D7CA4"/>
    <w:rsid w:val="006E0395"/>
    <w:rsid w:val="006E0BE5"/>
    <w:rsid w:val="006E0EBC"/>
    <w:rsid w:val="006E110D"/>
    <w:rsid w:val="006E110F"/>
    <w:rsid w:val="006E13F7"/>
    <w:rsid w:val="006E1577"/>
    <w:rsid w:val="006E1709"/>
    <w:rsid w:val="006E199B"/>
    <w:rsid w:val="006E1BA9"/>
    <w:rsid w:val="006E1CBB"/>
    <w:rsid w:val="006E1F2C"/>
    <w:rsid w:val="006E211E"/>
    <w:rsid w:val="006E2231"/>
    <w:rsid w:val="006E265C"/>
    <w:rsid w:val="006E2702"/>
    <w:rsid w:val="006E28FD"/>
    <w:rsid w:val="006E2AE6"/>
    <w:rsid w:val="006E2CB4"/>
    <w:rsid w:val="006E2D27"/>
    <w:rsid w:val="006E39B4"/>
    <w:rsid w:val="006E3BF2"/>
    <w:rsid w:val="006E40AB"/>
    <w:rsid w:val="006E43A8"/>
    <w:rsid w:val="006E4A33"/>
    <w:rsid w:val="006E4C37"/>
    <w:rsid w:val="006E4D84"/>
    <w:rsid w:val="006E4E63"/>
    <w:rsid w:val="006E502C"/>
    <w:rsid w:val="006E5118"/>
    <w:rsid w:val="006E52A8"/>
    <w:rsid w:val="006E52DE"/>
    <w:rsid w:val="006E593C"/>
    <w:rsid w:val="006E5C12"/>
    <w:rsid w:val="006E604E"/>
    <w:rsid w:val="006E61EE"/>
    <w:rsid w:val="006E649B"/>
    <w:rsid w:val="006E6FBE"/>
    <w:rsid w:val="006E789E"/>
    <w:rsid w:val="006E78A4"/>
    <w:rsid w:val="006E7EFA"/>
    <w:rsid w:val="006F0CF7"/>
    <w:rsid w:val="006F10D4"/>
    <w:rsid w:val="006F12D7"/>
    <w:rsid w:val="006F140D"/>
    <w:rsid w:val="006F158A"/>
    <w:rsid w:val="006F15B5"/>
    <w:rsid w:val="006F162D"/>
    <w:rsid w:val="006F1825"/>
    <w:rsid w:val="006F1F88"/>
    <w:rsid w:val="006F203A"/>
    <w:rsid w:val="006F23D9"/>
    <w:rsid w:val="006F2E68"/>
    <w:rsid w:val="006F2EDB"/>
    <w:rsid w:val="006F3BBE"/>
    <w:rsid w:val="006F3C08"/>
    <w:rsid w:val="006F3CB2"/>
    <w:rsid w:val="006F3D6E"/>
    <w:rsid w:val="006F3D99"/>
    <w:rsid w:val="006F3E1F"/>
    <w:rsid w:val="006F3E4A"/>
    <w:rsid w:val="006F3F80"/>
    <w:rsid w:val="006F4509"/>
    <w:rsid w:val="006F4627"/>
    <w:rsid w:val="006F479D"/>
    <w:rsid w:val="006F498F"/>
    <w:rsid w:val="006F499E"/>
    <w:rsid w:val="006F4AAD"/>
    <w:rsid w:val="006F4D83"/>
    <w:rsid w:val="006F579A"/>
    <w:rsid w:val="006F57A9"/>
    <w:rsid w:val="006F5A97"/>
    <w:rsid w:val="006F5C9F"/>
    <w:rsid w:val="006F5DF6"/>
    <w:rsid w:val="006F6047"/>
    <w:rsid w:val="006F6080"/>
    <w:rsid w:val="006F6DDF"/>
    <w:rsid w:val="006F6E48"/>
    <w:rsid w:val="006F7080"/>
    <w:rsid w:val="006F7106"/>
    <w:rsid w:val="006F72C5"/>
    <w:rsid w:val="006F72F4"/>
    <w:rsid w:val="006F7501"/>
    <w:rsid w:val="006F7634"/>
    <w:rsid w:val="006F7808"/>
    <w:rsid w:val="006F7A55"/>
    <w:rsid w:val="006F7AA4"/>
    <w:rsid w:val="006F7DB5"/>
    <w:rsid w:val="006F7E13"/>
    <w:rsid w:val="0070020D"/>
    <w:rsid w:val="0070058E"/>
    <w:rsid w:val="00700B74"/>
    <w:rsid w:val="00700DE8"/>
    <w:rsid w:val="007016C8"/>
    <w:rsid w:val="0070182B"/>
    <w:rsid w:val="00702499"/>
    <w:rsid w:val="0070251C"/>
    <w:rsid w:val="0070263D"/>
    <w:rsid w:val="0070280D"/>
    <w:rsid w:val="00702891"/>
    <w:rsid w:val="00702EBF"/>
    <w:rsid w:val="00703288"/>
    <w:rsid w:val="0070363F"/>
    <w:rsid w:val="00703C22"/>
    <w:rsid w:val="00703C30"/>
    <w:rsid w:val="00703E1C"/>
    <w:rsid w:val="00703E9E"/>
    <w:rsid w:val="0070427A"/>
    <w:rsid w:val="007045E6"/>
    <w:rsid w:val="0070478B"/>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CB2"/>
    <w:rsid w:val="00707ED8"/>
    <w:rsid w:val="007104A0"/>
    <w:rsid w:val="007106B6"/>
    <w:rsid w:val="00711303"/>
    <w:rsid w:val="00711636"/>
    <w:rsid w:val="00711829"/>
    <w:rsid w:val="0071187C"/>
    <w:rsid w:val="00711C7B"/>
    <w:rsid w:val="00711CEB"/>
    <w:rsid w:val="00712542"/>
    <w:rsid w:val="00712588"/>
    <w:rsid w:val="007129E7"/>
    <w:rsid w:val="00712A8C"/>
    <w:rsid w:val="00712E25"/>
    <w:rsid w:val="0071304F"/>
    <w:rsid w:val="007134FD"/>
    <w:rsid w:val="0071362D"/>
    <w:rsid w:val="007139BC"/>
    <w:rsid w:val="00713AE1"/>
    <w:rsid w:val="00713C96"/>
    <w:rsid w:val="0071412B"/>
    <w:rsid w:val="007142DA"/>
    <w:rsid w:val="00714374"/>
    <w:rsid w:val="00714846"/>
    <w:rsid w:val="00714EFE"/>
    <w:rsid w:val="007151FD"/>
    <w:rsid w:val="00715A66"/>
    <w:rsid w:val="00715A75"/>
    <w:rsid w:val="00716FF2"/>
    <w:rsid w:val="00716FFF"/>
    <w:rsid w:val="00717020"/>
    <w:rsid w:val="00717623"/>
    <w:rsid w:val="00717B69"/>
    <w:rsid w:val="00717D16"/>
    <w:rsid w:val="00720608"/>
    <w:rsid w:val="00720D44"/>
    <w:rsid w:val="00720D50"/>
    <w:rsid w:val="00720D5C"/>
    <w:rsid w:val="00721059"/>
    <w:rsid w:val="00721654"/>
    <w:rsid w:val="00721687"/>
    <w:rsid w:val="00721D75"/>
    <w:rsid w:val="007220B6"/>
    <w:rsid w:val="007220B7"/>
    <w:rsid w:val="00722150"/>
    <w:rsid w:val="007224EA"/>
    <w:rsid w:val="00722AD7"/>
    <w:rsid w:val="00722CE2"/>
    <w:rsid w:val="00722D74"/>
    <w:rsid w:val="00723198"/>
    <w:rsid w:val="007232BE"/>
    <w:rsid w:val="00723488"/>
    <w:rsid w:val="00723A8F"/>
    <w:rsid w:val="00723C9B"/>
    <w:rsid w:val="00723D4B"/>
    <w:rsid w:val="00724072"/>
    <w:rsid w:val="0072436A"/>
    <w:rsid w:val="007243F6"/>
    <w:rsid w:val="00724663"/>
    <w:rsid w:val="00724F57"/>
    <w:rsid w:val="007250E3"/>
    <w:rsid w:val="00725297"/>
    <w:rsid w:val="00725575"/>
    <w:rsid w:val="00725691"/>
    <w:rsid w:val="0072577D"/>
    <w:rsid w:val="00726227"/>
    <w:rsid w:val="00726326"/>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6BE"/>
    <w:rsid w:val="00734797"/>
    <w:rsid w:val="00734A9B"/>
    <w:rsid w:val="00734ABC"/>
    <w:rsid w:val="00734BB7"/>
    <w:rsid w:val="00734F9B"/>
    <w:rsid w:val="00735522"/>
    <w:rsid w:val="0073589B"/>
    <w:rsid w:val="00735AE2"/>
    <w:rsid w:val="00735BBF"/>
    <w:rsid w:val="00735C42"/>
    <w:rsid w:val="0073604E"/>
    <w:rsid w:val="0073624B"/>
    <w:rsid w:val="0073625C"/>
    <w:rsid w:val="007363E0"/>
    <w:rsid w:val="00736BC3"/>
    <w:rsid w:val="00736FF0"/>
    <w:rsid w:val="0073702B"/>
    <w:rsid w:val="007370AC"/>
    <w:rsid w:val="0073775F"/>
    <w:rsid w:val="00737EE1"/>
    <w:rsid w:val="0074045E"/>
    <w:rsid w:val="007406DF"/>
    <w:rsid w:val="00740D95"/>
    <w:rsid w:val="00740F0A"/>
    <w:rsid w:val="00741245"/>
    <w:rsid w:val="00741DF6"/>
    <w:rsid w:val="00741E39"/>
    <w:rsid w:val="00742191"/>
    <w:rsid w:val="0074227E"/>
    <w:rsid w:val="007422BB"/>
    <w:rsid w:val="0074281B"/>
    <w:rsid w:val="00742958"/>
    <w:rsid w:val="00742AE5"/>
    <w:rsid w:val="00743134"/>
    <w:rsid w:val="007433AB"/>
    <w:rsid w:val="007436D0"/>
    <w:rsid w:val="007436E4"/>
    <w:rsid w:val="007437CF"/>
    <w:rsid w:val="007441AB"/>
    <w:rsid w:val="00744749"/>
    <w:rsid w:val="00745064"/>
    <w:rsid w:val="00745751"/>
    <w:rsid w:val="00745955"/>
    <w:rsid w:val="00745AA4"/>
    <w:rsid w:val="00745BCA"/>
    <w:rsid w:val="00745C25"/>
    <w:rsid w:val="007466D5"/>
    <w:rsid w:val="00746867"/>
    <w:rsid w:val="00746B2F"/>
    <w:rsid w:val="00746B35"/>
    <w:rsid w:val="00746B3C"/>
    <w:rsid w:val="00747025"/>
    <w:rsid w:val="00747A1A"/>
    <w:rsid w:val="00747CBB"/>
    <w:rsid w:val="00747E59"/>
    <w:rsid w:val="007502A7"/>
    <w:rsid w:val="00750863"/>
    <w:rsid w:val="00750C44"/>
    <w:rsid w:val="00750C61"/>
    <w:rsid w:val="00751376"/>
    <w:rsid w:val="00751402"/>
    <w:rsid w:val="0075140D"/>
    <w:rsid w:val="0075171E"/>
    <w:rsid w:val="0075184C"/>
    <w:rsid w:val="00751962"/>
    <w:rsid w:val="00751F93"/>
    <w:rsid w:val="00751FDB"/>
    <w:rsid w:val="0075214A"/>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6F2E"/>
    <w:rsid w:val="0075723A"/>
    <w:rsid w:val="007576E4"/>
    <w:rsid w:val="00757A21"/>
    <w:rsid w:val="00757DB6"/>
    <w:rsid w:val="0076011D"/>
    <w:rsid w:val="00760478"/>
    <w:rsid w:val="0076055E"/>
    <w:rsid w:val="00760730"/>
    <w:rsid w:val="00760782"/>
    <w:rsid w:val="00760BF7"/>
    <w:rsid w:val="00761125"/>
    <w:rsid w:val="00761476"/>
    <w:rsid w:val="00761DCA"/>
    <w:rsid w:val="00762092"/>
    <w:rsid w:val="0076225F"/>
    <w:rsid w:val="0076227F"/>
    <w:rsid w:val="00762452"/>
    <w:rsid w:val="00762564"/>
    <w:rsid w:val="0076285F"/>
    <w:rsid w:val="00762C65"/>
    <w:rsid w:val="00762D66"/>
    <w:rsid w:val="00762E9B"/>
    <w:rsid w:val="007630E5"/>
    <w:rsid w:val="00763893"/>
    <w:rsid w:val="00763B78"/>
    <w:rsid w:val="0076404A"/>
    <w:rsid w:val="00764CCB"/>
    <w:rsid w:val="00764EA6"/>
    <w:rsid w:val="007653EA"/>
    <w:rsid w:val="007656BA"/>
    <w:rsid w:val="007659DA"/>
    <w:rsid w:val="00765B5A"/>
    <w:rsid w:val="00765EDD"/>
    <w:rsid w:val="00765F5B"/>
    <w:rsid w:val="0076638F"/>
    <w:rsid w:val="007666A5"/>
    <w:rsid w:val="007677F6"/>
    <w:rsid w:val="00767F73"/>
    <w:rsid w:val="00767FBF"/>
    <w:rsid w:val="00770093"/>
    <w:rsid w:val="007700CB"/>
    <w:rsid w:val="007700D8"/>
    <w:rsid w:val="007705E0"/>
    <w:rsid w:val="007712ED"/>
    <w:rsid w:val="0077158C"/>
    <w:rsid w:val="007717A1"/>
    <w:rsid w:val="00771A53"/>
    <w:rsid w:val="00771E70"/>
    <w:rsid w:val="0077216D"/>
    <w:rsid w:val="0077234F"/>
    <w:rsid w:val="00772521"/>
    <w:rsid w:val="00772709"/>
    <w:rsid w:val="00772B9E"/>
    <w:rsid w:val="00772BBD"/>
    <w:rsid w:val="00772C8A"/>
    <w:rsid w:val="00772C9A"/>
    <w:rsid w:val="00772D4A"/>
    <w:rsid w:val="00773074"/>
    <w:rsid w:val="0077343E"/>
    <w:rsid w:val="00773518"/>
    <w:rsid w:val="007735E1"/>
    <w:rsid w:val="0077399A"/>
    <w:rsid w:val="00773A42"/>
    <w:rsid w:val="00773A56"/>
    <w:rsid w:val="00773A83"/>
    <w:rsid w:val="00773CA0"/>
    <w:rsid w:val="00774408"/>
    <w:rsid w:val="0077496C"/>
    <w:rsid w:val="007749A2"/>
    <w:rsid w:val="00774ED2"/>
    <w:rsid w:val="00775188"/>
    <w:rsid w:val="00775234"/>
    <w:rsid w:val="00775F10"/>
    <w:rsid w:val="0077634A"/>
    <w:rsid w:val="00776566"/>
    <w:rsid w:val="00776621"/>
    <w:rsid w:val="00776907"/>
    <w:rsid w:val="00777148"/>
    <w:rsid w:val="007776B6"/>
    <w:rsid w:val="0077795C"/>
    <w:rsid w:val="007779BF"/>
    <w:rsid w:val="007801B9"/>
    <w:rsid w:val="0078028E"/>
    <w:rsid w:val="00780579"/>
    <w:rsid w:val="007808F3"/>
    <w:rsid w:val="00780FEC"/>
    <w:rsid w:val="00781719"/>
    <w:rsid w:val="007823E5"/>
    <w:rsid w:val="00782A2E"/>
    <w:rsid w:val="00782A68"/>
    <w:rsid w:val="00782AE1"/>
    <w:rsid w:val="00782AEE"/>
    <w:rsid w:val="00782BF1"/>
    <w:rsid w:val="00782C37"/>
    <w:rsid w:val="00783034"/>
    <w:rsid w:val="00783298"/>
    <w:rsid w:val="00783324"/>
    <w:rsid w:val="007836BA"/>
    <w:rsid w:val="00783AA9"/>
    <w:rsid w:val="00783F4B"/>
    <w:rsid w:val="00784046"/>
    <w:rsid w:val="007840CD"/>
    <w:rsid w:val="007840E6"/>
    <w:rsid w:val="0078458F"/>
    <w:rsid w:val="007845F9"/>
    <w:rsid w:val="00784C9B"/>
    <w:rsid w:val="007851C5"/>
    <w:rsid w:val="0078522C"/>
    <w:rsid w:val="007854F0"/>
    <w:rsid w:val="007858FE"/>
    <w:rsid w:val="00785971"/>
    <w:rsid w:val="00785D9F"/>
    <w:rsid w:val="00785DC9"/>
    <w:rsid w:val="00785DE3"/>
    <w:rsid w:val="00785FF0"/>
    <w:rsid w:val="00786313"/>
    <w:rsid w:val="00786326"/>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44F"/>
    <w:rsid w:val="0079169D"/>
    <w:rsid w:val="007917A0"/>
    <w:rsid w:val="00791913"/>
    <w:rsid w:val="00791B81"/>
    <w:rsid w:val="00791C34"/>
    <w:rsid w:val="00791E59"/>
    <w:rsid w:val="00791FC0"/>
    <w:rsid w:val="00792887"/>
    <w:rsid w:val="00792AD1"/>
    <w:rsid w:val="00792E25"/>
    <w:rsid w:val="0079305B"/>
    <w:rsid w:val="007930AB"/>
    <w:rsid w:val="00793185"/>
    <w:rsid w:val="00793673"/>
    <w:rsid w:val="00793D71"/>
    <w:rsid w:val="0079416F"/>
    <w:rsid w:val="0079497C"/>
    <w:rsid w:val="00794FEC"/>
    <w:rsid w:val="0079551C"/>
    <w:rsid w:val="0079563F"/>
    <w:rsid w:val="00795BA3"/>
    <w:rsid w:val="00795F9D"/>
    <w:rsid w:val="00796ACB"/>
    <w:rsid w:val="00796DD4"/>
    <w:rsid w:val="007972FF"/>
    <w:rsid w:val="007973DC"/>
    <w:rsid w:val="00797485"/>
    <w:rsid w:val="007977B6"/>
    <w:rsid w:val="00797A7A"/>
    <w:rsid w:val="00797D4F"/>
    <w:rsid w:val="007A00B3"/>
    <w:rsid w:val="007A030A"/>
    <w:rsid w:val="007A04B6"/>
    <w:rsid w:val="007A0723"/>
    <w:rsid w:val="007A0985"/>
    <w:rsid w:val="007A0EF6"/>
    <w:rsid w:val="007A0FA4"/>
    <w:rsid w:val="007A10B9"/>
    <w:rsid w:val="007A15D8"/>
    <w:rsid w:val="007A1CB6"/>
    <w:rsid w:val="007A2030"/>
    <w:rsid w:val="007A267E"/>
    <w:rsid w:val="007A2A66"/>
    <w:rsid w:val="007A2BFB"/>
    <w:rsid w:val="007A2C19"/>
    <w:rsid w:val="007A2C3B"/>
    <w:rsid w:val="007A2D82"/>
    <w:rsid w:val="007A300F"/>
    <w:rsid w:val="007A3AC3"/>
    <w:rsid w:val="007A3CE8"/>
    <w:rsid w:val="007A3ED1"/>
    <w:rsid w:val="007A4050"/>
    <w:rsid w:val="007A43C6"/>
    <w:rsid w:val="007A4473"/>
    <w:rsid w:val="007A4587"/>
    <w:rsid w:val="007A47E2"/>
    <w:rsid w:val="007A4F7F"/>
    <w:rsid w:val="007A53AC"/>
    <w:rsid w:val="007A59DE"/>
    <w:rsid w:val="007A5CF3"/>
    <w:rsid w:val="007A5FE7"/>
    <w:rsid w:val="007A6361"/>
    <w:rsid w:val="007A69EE"/>
    <w:rsid w:val="007A6D4D"/>
    <w:rsid w:val="007A740B"/>
    <w:rsid w:val="007A7F1D"/>
    <w:rsid w:val="007B00FB"/>
    <w:rsid w:val="007B0940"/>
    <w:rsid w:val="007B09DA"/>
    <w:rsid w:val="007B0CA5"/>
    <w:rsid w:val="007B0F30"/>
    <w:rsid w:val="007B0FB4"/>
    <w:rsid w:val="007B1643"/>
    <w:rsid w:val="007B1C19"/>
    <w:rsid w:val="007B1CF1"/>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4AE"/>
    <w:rsid w:val="007B5F26"/>
    <w:rsid w:val="007B64BE"/>
    <w:rsid w:val="007B67DF"/>
    <w:rsid w:val="007B6899"/>
    <w:rsid w:val="007B68B6"/>
    <w:rsid w:val="007B6CCD"/>
    <w:rsid w:val="007B70A1"/>
    <w:rsid w:val="007B7B20"/>
    <w:rsid w:val="007B7D68"/>
    <w:rsid w:val="007C11F8"/>
    <w:rsid w:val="007C1577"/>
    <w:rsid w:val="007C18F9"/>
    <w:rsid w:val="007C203C"/>
    <w:rsid w:val="007C23FC"/>
    <w:rsid w:val="007C3024"/>
    <w:rsid w:val="007C3334"/>
    <w:rsid w:val="007C33C4"/>
    <w:rsid w:val="007C3598"/>
    <w:rsid w:val="007C3A16"/>
    <w:rsid w:val="007C3E77"/>
    <w:rsid w:val="007C40DD"/>
    <w:rsid w:val="007C41E7"/>
    <w:rsid w:val="007C49B2"/>
    <w:rsid w:val="007C4E80"/>
    <w:rsid w:val="007C52C1"/>
    <w:rsid w:val="007C5D20"/>
    <w:rsid w:val="007C5EC0"/>
    <w:rsid w:val="007C6007"/>
    <w:rsid w:val="007C636D"/>
    <w:rsid w:val="007C6764"/>
    <w:rsid w:val="007C696A"/>
    <w:rsid w:val="007C69D3"/>
    <w:rsid w:val="007C6BE3"/>
    <w:rsid w:val="007C6F03"/>
    <w:rsid w:val="007C76E5"/>
    <w:rsid w:val="007C79A2"/>
    <w:rsid w:val="007C7B34"/>
    <w:rsid w:val="007D07BA"/>
    <w:rsid w:val="007D09E5"/>
    <w:rsid w:val="007D0F67"/>
    <w:rsid w:val="007D1283"/>
    <w:rsid w:val="007D130E"/>
    <w:rsid w:val="007D16CE"/>
    <w:rsid w:val="007D17E6"/>
    <w:rsid w:val="007D1DC7"/>
    <w:rsid w:val="007D25B6"/>
    <w:rsid w:val="007D2BB9"/>
    <w:rsid w:val="007D2F93"/>
    <w:rsid w:val="007D3017"/>
    <w:rsid w:val="007D304B"/>
    <w:rsid w:val="007D35BF"/>
    <w:rsid w:val="007D3AEF"/>
    <w:rsid w:val="007D3BC9"/>
    <w:rsid w:val="007D42CE"/>
    <w:rsid w:val="007D42F5"/>
    <w:rsid w:val="007D4780"/>
    <w:rsid w:val="007D4903"/>
    <w:rsid w:val="007D4DAB"/>
    <w:rsid w:val="007D5228"/>
    <w:rsid w:val="007D5CDB"/>
    <w:rsid w:val="007D5F63"/>
    <w:rsid w:val="007D6026"/>
    <w:rsid w:val="007D6059"/>
    <w:rsid w:val="007D63AE"/>
    <w:rsid w:val="007D63D5"/>
    <w:rsid w:val="007D65C8"/>
    <w:rsid w:val="007D69C1"/>
    <w:rsid w:val="007D6A5D"/>
    <w:rsid w:val="007D6CDC"/>
    <w:rsid w:val="007D6E90"/>
    <w:rsid w:val="007D7475"/>
    <w:rsid w:val="007D7CA1"/>
    <w:rsid w:val="007D7DBE"/>
    <w:rsid w:val="007D7E3A"/>
    <w:rsid w:val="007E0C8C"/>
    <w:rsid w:val="007E0E7E"/>
    <w:rsid w:val="007E165E"/>
    <w:rsid w:val="007E16FD"/>
    <w:rsid w:val="007E180D"/>
    <w:rsid w:val="007E20B9"/>
    <w:rsid w:val="007E248C"/>
    <w:rsid w:val="007E276D"/>
    <w:rsid w:val="007E2810"/>
    <w:rsid w:val="007E2CCE"/>
    <w:rsid w:val="007E32CC"/>
    <w:rsid w:val="007E3581"/>
    <w:rsid w:val="007E358B"/>
    <w:rsid w:val="007E3A8E"/>
    <w:rsid w:val="007E3CA6"/>
    <w:rsid w:val="007E3FA1"/>
    <w:rsid w:val="007E42C9"/>
    <w:rsid w:val="007E4F6E"/>
    <w:rsid w:val="007E5115"/>
    <w:rsid w:val="007E53D6"/>
    <w:rsid w:val="007E545A"/>
    <w:rsid w:val="007E5FD1"/>
    <w:rsid w:val="007E62A4"/>
    <w:rsid w:val="007E6A03"/>
    <w:rsid w:val="007E6B5B"/>
    <w:rsid w:val="007E6BB4"/>
    <w:rsid w:val="007E74FE"/>
    <w:rsid w:val="007E7535"/>
    <w:rsid w:val="007E75C7"/>
    <w:rsid w:val="007E75F0"/>
    <w:rsid w:val="007E7E14"/>
    <w:rsid w:val="007F0361"/>
    <w:rsid w:val="007F0595"/>
    <w:rsid w:val="007F0A75"/>
    <w:rsid w:val="007F0B08"/>
    <w:rsid w:val="007F0BD1"/>
    <w:rsid w:val="007F1233"/>
    <w:rsid w:val="007F1322"/>
    <w:rsid w:val="007F1E22"/>
    <w:rsid w:val="007F1F6F"/>
    <w:rsid w:val="007F215D"/>
    <w:rsid w:val="007F2369"/>
    <w:rsid w:val="007F24BC"/>
    <w:rsid w:val="007F2527"/>
    <w:rsid w:val="007F27C4"/>
    <w:rsid w:val="007F314F"/>
    <w:rsid w:val="007F3199"/>
    <w:rsid w:val="007F3229"/>
    <w:rsid w:val="007F3346"/>
    <w:rsid w:val="007F349F"/>
    <w:rsid w:val="007F3536"/>
    <w:rsid w:val="007F3A23"/>
    <w:rsid w:val="007F3E61"/>
    <w:rsid w:val="007F41F1"/>
    <w:rsid w:val="007F4332"/>
    <w:rsid w:val="007F5887"/>
    <w:rsid w:val="007F5BEC"/>
    <w:rsid w:val="007F61E4"/>
    <w:rsid w:val="007F61EF"/>
    <w:rsid w:val="007F67CA"/>
    <w:rsid w:val="007F6F5C"/>
    <w:rsid w:val="007F742E"/>
    <w:rsid w:val="007F7698"/>
    <w:rsid w:val="007F77D8"/>
    <w:rsid w:val="007F7881"/>
    <w:rsid w:val="007F7DB7"/>
    <w:rsid w:val="007F7F07"/>
    <w:rsid w:val="007F7F86"/>
    <w:rsid w:val="008000C8"/>
    <w:rsid w:val="0080061E"/>
    <w:rsid w:val="00800BF2"/>
    <w:rsid w:val="00801015"/>
    <w:rsid w:val="00801157"/>
    <w:rsid w:val="00801171"/>
    <w:rsid w:val="00801294"/>
    <w:rsid w:val="00801473"/>
    <w:rsid w:val="00801D17"/>
    <w:rsid w:val="00801FE7"/>
    <w:rsid w:val="008020BB"/>
    <w:rsid w:val="008026BC"/>
    <w:rsid w:val="0080289E"/>
    <w:rsid w:val="00802ABD"/>
    <w:rsid w:val="00802ADB"/>
    <w:rsid w:val="00802E5C"/>
    <w:rsid w:val="008033F0"/>
    <w:rsid w:val="008033F2"/>
    <w:rsid w:val="00803A32"/>
    <w:rsid w:val="00803A9F"/>
    <w:rsid w:val="00803B22"/>
    <w:rsid w:val="00803E08"/>
    <w:rsid w:val="00804098"/>
    <w:rsid w:val="0080432B"/>
    <w:rsid w:val="00804801"/>
    <w:rsid w:val="00804946"/>
    <w:rsid w:val="00804A8A"/>
    <w:rsid w:val="00804AF9"/>
    <w:rsid w:val="00804C66"/>
    <w:rsid w:val="00804FE9"/>
    <w:rsid w:val="008050F2"/>
    <w:rsid w:val="00805637"/>
    <w:rsid w:val="008056DE"/>
    <w:rsid w:val="00805760"/>
    <w:rsid w:val="00806423"/>
    <w:rsid w:val="0080662B"/>
    <w:rsid w:val="00806B25"/>
    <w:rsid w:val="00806DAA"/>
    <w:rsid w:val="00807013"/>
    <w:rsid w:val="00807198"/>
    <w:rsid w:val="00807497"/>
    <w:rsid w:val="008074ED"/>
    <w:rsid w:val="008076DB"/>
    <w:rsid w:val="0080783F"/>
    <w:rsid w:val="00807C5A"/>
    <w:rsid w:val="00807D3B"/>
    <w:rsid w:val="0081011A"/>
    <w:rsid w:val="00810428"/>
    <w:rsid w:val="008104A0"/>
    <w:rsid w:val="00811565"/>
    <w:rsid w:val="0081188B"/>
    <w:rsid w:val="008118DD"/>
    <w:rsid w:val="00811B26"/>
    <w:rsid w:val="00811B5D"/>
    <w:rsid w:val="00811D5B"/>
    <w:rsid w:val="00811DB1"/>
    <w:rsid w:val="00811EB6"/>
    <w:rsid w:val="00811F33"/>
    <w:rsid w:val="00811F5F"/>
    <w:rsid w:val="00811FFC"/>
    <w:rsid w:val="00812661"/>
    <w:rsid w:val="00812695"/>
    <w:rsid w:val="008127B3"/>
    <w:rsid w:val="008127D2"/>
    <w:rsid w:val="008129B3"/>
    <w:rsid w:val="00812F09"/>
    <w:rsid w:val="00812FB8"/>
    <w:rsid w:val="008131A7"/>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66DF"/>
    <w:rsid w:val="0081714C"/>
    <w:rsid w:val="008174D7"/>
    <w:rsid w:val="008176CE"/>
    <w:rsid w:val="008177A7"/>
    <w:rsid w:val="008177D6"/>
    <w:rsid w:val="00817BD4"/>
    <w:rsid w:val="00817C34"/>
    <w:rsid w:val="00817E44"/>
    <w:rsid w:val="00817F60"/>
    <w:rsid w:val="00820253"/>
    <w:rsid w:val="00820499"/>
    <w:rsid w:val="00820AC5"/>
    <w:rsid w:val="00820E20"/>
    <w:rsid w:val="0082136C"/>
    <w:rsid w:val="00821581"/>
    <w:rsid w:val="0082168E"/>
    <w:rsid w:val="00821F24"/>
    <w:rsid w:val="00822151"/>
    <w:rsid w:val="0082228C"/>
    <w:rsid w:val="0082274B"/>
    <w:rsid w:val="00822B2F"/>
    <w:rsid w:val="00822F69"/>
    <w:rsid w:val="008230E0"/>
    <w:rsid w:val="00823387"/>
    <w:rsid w:val="00823600"/>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723"/>
    <w:rsid w:val="0082688F"/>
    <w:rsid w:val="00826ED4"/>
    <w:rsid w:val="0082766F"/>
    <w:rsid w:val="00827716"/>
    <w:rsid w:val="0082775C"/>
    <w:rsid w:val="008278F4"/>
    <w:rsid w:val="00827EA5"/>
    <w:rsid w:val="00830039"/>
    <w:rsid w:val="008301AA"/>
    <w:rsid w:val="00830EBC"/>
    <w:rsid w:val="0083104F"/>
    <w:rsid w:val="008312CA"/>
    <w:rsid w:val="00831511"/>
    <w:rsid w:val="00831EF3"/>
    <w:rsid w:val="00832704"/>
    <w:rsid w:val="0083275F"/>
    <w:rsid w:val="00832AA8"/>
    <w:rsid w:val="00832BA2"/>
    <w:rsid w:val="00832C27"/>
    <w:rsid w:val="00832D47"/>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8B6"/>
    <w:rsid w:val="00835D13"/>
    <w:rsid w:val="00835D8E"/>
    <w:rsid w:val="00836171"/>
    <w:rsid w:val="008366E3"/>
    <w:rsid w:val="00836E5E"/>
    <w:rsid w:val="00836FA2"/>
    <w:rsid w:val="00837343"/>
    <w:rsid w:val="008373BA"/>
    <w:rsid w:val="00837598"/>
    <w:rsid w:val="00837976"/>
    <w:rsid w:val="00837CFB"/>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09D"/>
    <w:rsid w:val="00842808"/>
    <w:rsid w:val="008431C5"/>
    <w:rsid w:val="008435DC"/>
    <w:rsid w:val="00843605"/>
    <w:rsid w:val="00843BBA"/>
    <w:rsid w:val="00843FBE"/>
    <w:rsid w:val="00844429"/>
    <w:rsid w:val="008446D7"/>
    <w:rsid w:val="0084522A"/>
    <w:rsid w:val="008452A0"/>
    <w:rsid w:val="008455D2"/>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1AD2"/>
    <w:rsid w:val="00851D5E"/>
    <w:rsid w:val="008522A2"/>
    <w:rsid w:val="008522CB"/>
    <w:rsid w:val="00852807"/>
    <w:rsid w:val="00852D57"/>
    <w:rsid w:val="00852EDF"/>
    <w:rsid w:val="00852FA9"/>
    <w:rsid w:val="00853269"/>
    <w:rsid w:val="0085336A"/>
    <w:rsid w:val="00853826"/>
    <w:rsid w:val="00853A5F"/>
    <w:rsid w:val="00853B6A"/>
    <w:rsid w:val="00854194"/>
    <w:rsid w:val="008549FE"/>
    <w:rsid w:val="00854A84"/>
    <w:rsid w:val="00854D89"/>
    <w:rsid w:val="008551CA"/>
    <w:rsid w:val="008556A9"/>
    <w:rsid w:val="008559DB"/>
    <w:rsid w:val="00855F1F"/>
    <w:rsid w:val="008560AE"/>
    <w:rsid w:val="008563C8"/>
    <w:rsid w:val="0085658A"/>
    <w:rsid w:val="00856733"/>
    <w:rsid w:val="00856982"/>
    <w:rsid w:val="00856C1D"/>
    <w:rsid w:val="00856F6C"/>
    <w:rsid w:val="0085700C"/>
    <w:rsid w:val="008572E6"/>
    <w:rsid w:val="00857573"/>
    <w:rsid w:val="00857AFF"/>
    <w:rsid w:val="00857B5E"/>
    <w:rsid w:val="00857F69"/>
    <w:rsid w:val="00860443"/>
    <w:rsid w:val="00860CA9"/>
    <w:rsid w:val="00860D59"/>
    <w:rsid w:val="00860FB4"/>
    <w:rsid w:val="00860FF2"/>
    <w:rsid w:val="0086108D"/>
    <w:rsid w:val="00861517"/>
    <w:rsid w:val="00861E5A"/>
    <w:rsid w:val="00861E5E"/>
    <w:rsid w:val="00862286"/>
    <w:rsid w:val="00862417"/>
    <w:rsid w:val="00862CDE"/>
    <w:rsid w:val="00862D28"/>
    <w:rsid w:val="008630FE"/>
    <w:rsid w:val="00863176"/>
    <w:rsid w:val="0086321D"/>
    <w:rsid w:val="00863BB4"/>
    <w:rsid w:val="00863FE0"/>
    <w:rsid w:val="00864104"/>
    <w:rsid w:val="0086429D"/>
    <w:rsid w:val="008644E1"/>
    <w:rsid w:val="008646C6"/>
    <w:rsid w:val="008647C3"/>
    <w:rsid w:val="00864DA1"/>
    <w:rsid w:val="00865966"/>
    <w:rsid w:val="00865B06"/>
    <w:rsid w:val="00865BB2"/>
    <w:rsid w:val="00865BFC"/>
    <w:rsid w:val="00865E11"/>
    <w:rsid w:val="00865FA2"/>
    <w:rsid w:val="00865FA5"/>
    <w:rsid w:val="0086626E"/>
    <w:rsid w:val="0086645A"/>
    <w:rsid w:val="008666B0"/>
    <w:rsid w:val="0086729A"/>
    <w:rsid w:val="00867487"/>
    <w:rsid w:val="00867CD0"/>
    <w:rsid w:val="00870148"/>
    <w:rsid w:val="008704B1"/>
    <w:rsid w:val="00870545"/>
    <w:rsid w:val="00870911"/>
    <w:rsid w:val="008709C3"/>
    <w:rsid w:val="00870DA3"/>
    <w:rsid w:val="0087110E"/>
    <w:rsid w:val="0087117E"/>
    <w:rsid w:val="00871181"/>
    <w:rsid w:val="00871258"/>
    <w:rsid w:val="008712DE"/>
    <w:rsid w:val="00871624"/>
    <w:rsid w:val="00871671"/>
    <w:rsid w:val="00871780"/>
    <w:rsid w:val="008718D5"/>
    <w:rsid w:val="00871C0E"/>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904"/>
    <w:rsid w:val="00874D2A"/>
    <w:rsid w:val="00874F76"/>
    <w:rsid w:val="00875170"/>
    <w:rsid w:val="008753C9"/>
    <w:rsid w:val="008770B0"/>
    <w:rsid w:val="008771D3"/>
    <w:rsid w:val="008771D7"/>
    <w:rsid w:val="00877A45"/>
    <w:rsid w:val="00880513"/>
    <w:rsid w:val="00880A8F"/>
    <w:rsid w:val="00880B2D"/>
    <w:rsid w:val="00880BE9"/>
    <w:rsid w:val="00880BFF"/>
    <w:rsid w:val="00880CB6"/>
    <w:rsid w:val="00880D74"/>
    <w:rsid w:val="00880DE8"/>
    <w:rsid w:val="008814DA"/>
    <w:rsid w:val="00881530"/>
    <w:rsid w:val="00881730"/>
    <w:rsid w:val="0088177C"/>
    <w:rsid w:val="008818B4"/>
    <w:rsid w:val="00881988"/>
    <w:rsid w:val="00881B3C"/>
    <w:rsid w:val="00881B68"/>
    <w:rsid w:val="00881D72"/>
    <w:rsid w:val="00882293"/>
    <w:rsid w:val="0088252F"/>
    <w:rsid w:val="008829A5"/>
    <w:rsid w:val="00882DE9"/>
    <w:rsid w:val="00883125"/>
    <w:rsid w:val="00883267"/>
    <w:rsid w:val="008833F4"/>
    <w:rsid w:val="008835C1"/>
    <w:rsid w:val="00883736"/>
    <w:rsid w:val="00883782"/>
    <w:rsid w:val="00883E85"/>
    <w:rsid w:val="00883EE8"/>
    <w:rsid w:val="008843CD"/>
    <w:rsid w:val="00884446"/>
    <w:rsid w:val="0088456A"/>
    <w:rsid w:val="00884694"/>
    <w:rsid w:val="008849D2"/>
    <w:rsid w:val="00885169"/>
    <w:rsid w:val="008852A2"/>
    <w:rsid w:val="0088569C"/>
    <w:rsid w:val="00885865"/>
    <w:rsid w:val="00885874"/>
    <w:rsid w:val="00885F72"/>
    <w:rsid w:val="0088639C"/>
    <w:rsid w:val="00886835"/>
    <w:rsid w:val="0088697B"/>
    <w:rsid w:val="00886BC2"/>
    <w:rsid w:val="00886C78"/>
    <w:rsid w:val="00886F6B"/>
    <w:rsid w:val="00887308"/>
    <w:rsid w:val="00887517"/>
    <w:rsid w:val="008877E8"/>
    <w:rsid w:val="00887A63"/>
    <w:rsid w:val="00887B9F"/>
    <w:rsid w:val="00887C4A"/>
    <w:rsid w:val="008908DD"/>
    <w:rsid w:val="00890CD9"/>
    <w:rsid w:val="008911E1"/>
    <w:rsid w:val="0089134F"/>
    <w:rsid w:val="008914CF"/>
    <w:rsid w:val="0089154B"/>
    <w:rsid w:val="00891882"/>
    <w:rsid w:val="00891997"/>
    <w:rsid w:val="00891AF6"/>
    <w:rsid w:val="00891CCC"/>
    <w:rsid w:val="008924AF"/>
    <w:rsid w:val="00892697"/>
    <w:rsid w:val="0089284C"/>
    <w:rsid w:val="00892A0F"/>
    <w:rsid w:val="00892FB5"/>
    <w:rsid w:val="0089301F"/>
    <w:rsid w:val="008931DC"/>
    <w:rsid w:val="0089394F"/>
    <w:rsid w:val="00893F08"/>
    <w:rsid w:val="00893F0E"/>
    <w:rsid w:val="00894067"/>
    <w:rsid w:val="00894484"/>
    <w:rsid w:val="008946FD"/>
    <w:rsid w:val="008948D9"/>
    <w:rsid w:val="008949D7"/>
    <w:rsid w:val="00894AED"/>
    <w:rsid w:val="00895D52"/>
    <w:rsid w:val="00895EC9"/>
    <w:rsid w:val="00896E44"/>
    <w:rsid w:val="008972DE"/>
    <w:rsid w:val="00897753"/>
    <w:rsid w:val="008979FB"/>
    <w:rsid w:val="00897EDD"/>
    <w:rsid w:val="008A0347"/>
    <w:rsid w:val="008A05A7"/>
    <w:rsid w:val="008A0CD3"/>
    <w:rsid w:val="008A0CF6"/>
    <w:rsid w:val="008A0D72"/>
    <w:rsid w:val="008A0E29"/>
    <w:rsid w:val="008A0F14"/>
    <w:rsid w:val="008A13FF"/>
    <w:rsid w:val="008A1642"/>
    <w:rsid w:val="008A174D"/>
    <w:rsid w:val="008A1BDA"/>
    <w:rsid w:val="008A2B03"/>
    <w:rsid w:val="008A2C04"/>
    <w:rsid w:val="008A2C0D"/>
    <w:rsid w:val="008A30D2"/>
    <w:rsid w:val="008A32E1"/>
    <w:rsid w:val="008A3D41"/>
    <w:rsid w:val="008A3DF4"/>
    <w:rsid w:val="008A3EFF"/>
    <w:rsid w:val="008A4781"/>
    <w:rsid w:val="008A4AD0"/>
    <w:rsid w:val="008A4B7C"/>
    <w:rsid w:val="008A4EF4"/>
    <w:rsid w:val="008A511F"/>
    <w:rsid w:val="008A5252"/>
    <w:rsid w:val="008A5341"/>
    <w:rsid w:val="008A53D5"/>
    <w:rsid w:val="008A5946"/>
    <w:rsid w:val="008A5BCC"/>
    <w:rsid w:val="008A69F2"/>
    <w:rsid w:val="008A6B2A"/>
    <w:rsid w:val="008A6DF8"/>
    <w:rsid w:val="008A7278"/>
    <w:rsid w:val="008A7392"/>
    <w:rsid w:val="008A75F0"/>
    <w:rsid w:val="008A788B"/>
    <w:rsid w:val="008A7E80"/>
    <w:rsid w:val="008B0125"/>
    <w:rsid w:val="008B01E2"/>
    <w:rsid w:val="008B035E"/>
    <w:rsid w:val="008B06F0"/>
    <w:rsid w:val="008B0A3B"/>
    <w:rsid w:val="008B0AF0"/>
    <w:rsid w:val="008B1098"/>
    <w:rsid w:val="008B111B"/>
    <w:rsid w:val="008B11E0"/>
    <w:rsid w:val="008B133D"/>
    <w:rsid w:val="008B16F0"/>
    <w:rsid w:val="008B182D"/>
    <w:rsid w:val="008B1873"/>
    <w:rsid w:val="008B1F2D"/>
    <w:rsid w:val="008B2634"/>
    <w:rsid w:val="008B29F3"/>
    <w:rsid w:val="008B2D8D"/>
    <w:rsid w:val="008B2FF4"/>
    <w:rsid w:val="008B320D"/>
    <w:rsid w:val="008B32D1"/>
    <w:rsid w:val="008B33BC"/>
    <w:rsid w:val="008B344E"/>
    <w:rsid w:val="008B34A7"/>
    <w:rsid w:val="008B3A7C"/>
    <w:rsid w:val="008B3E2A"/>
    <w:rsid w:val="008B4A95"/>
    <w:rsid w:val="008B4F0B"/>
    <w:rsid w:val="008B516E"/>
    <w:rsid w:val="008B53EA"/>
    <w:rsid w:val="008B563D"/>
    <w:rsid w:val="008B594D"/>
    <w:rsid w:val="008B5B3E"/>
    <w:rsid w:val="008B6495"/>
    <w:rsid w:val="008B6EF7"/>
    <w:rsid w:val="008B726B"/>
    <w:rsid w:val="008B7647"/>
    <w:rsid w:val="008B778C"/>
    <w:rsid w:val="008B7C95"/>
    <w:rsid w:val="008B7F24"/>
    <w:rsid w:val="008B7F7B"/>
    <w:rsid w:val="008B7F94"/>
    <w:rsid w:val="008C0391"/>
    <w:rsid w:val="008C03F7"/>
    <w:rsid w:val="008C0556"/>
    <w:rsid w:val="008C083E"/>
    <w:rsid w:val="008C0A67"/>
    <w:rsid w:val="008C1351"/>
    <w:rsid w:val="008C162B"/>
    <w:rsid w:val="008C18F3"/>
    <w:rsid w:val="008C1E02"/>
    <w:rsid w:val="008C1ECE"/>
    <w:rsid w:val="008C243C"/>
    <w:rsid w:val="008C2461"/>
    <w:rsid w:val="008C281C"/>
    <w:rsid w:val="008C2BEF"/>
    <w:rsid w:val="008C3935"/>
    <w:rsid w:val="008C3AC0"/>
    <w:rsid w:val="008C3BCD"/>
    <w:rsid w:val="008C4194"/>
    <w:rsid w:val="008C487E"/>
    <w:rsid w:val="008C48DC"/>
    <w:rsid w:val="008C4F01"/>
    <w:rsid w:val="008C546B"/>
    <w:rsid w:val="008C6A3C"/>
    <w:rsid w:val="008C73DF"/>
    <w:rsid w:val="008C77E9"/>
    <w:rsid w:val="008D070D"/>
    <w:rsid w:val="008D0A94"/>
    <w:rsid w:val="008D0A9D"/>
    <w:rsid w:val="008D0CB4"/>
    <w:rsid w:val="008D114E"/>
    <w:rsid w:val="008D1591"/>
    <w:rsid w:val="008D17AB"/>
    <w:rsid w:val="008D1DC1"/>
    <w:rsid w:val="008D1F7B"/>
    <w:rsid w:val="008D384D"/>
    <w:rsid w:val="008D3A39"/>
    <w:rsid w:val="008D3C9E"/>
    <w:rsid w:val="008D3D7D"/>
    <w:rsid w:val="008D3FAF"/>
    <w:rsid w:val="008D4025"/>
    <w:rsid w:val="008D4194"/>
    <w:rsid w:val="008D45C5"/>
    <w:rsid w:val="008D5049"/>
    <w:rsid w:val="008D5524"/>
    <w:rsid w:val="008D5540"/>
    <w:rsid w:val="008D5851"/>
    <w:rsid w:val="008D5B14"/>
    <w:rsid w:val="008D5DB3"/>
    <w:rsid w:val="008D6004"/>
    <w:rsid w:val="008D6131"/>
    <w:rsid w:val="008D6DC6"/>
    <w:rsid w:val="008D6DEA"/>
    <w:rsid w:val="008D6E93"/>
    <w:rsid w:val="008D700E"/>
    <w:rsid w:val="008D7A58"/>
    <w:rsid w:val="008D7EFA"/>
    <w:rsid w:val="008D7FCC"/>
    <w:rsid w:val="008E00A5"/>
    <w:rsid w:val="008E024A"/>
    <w:rsid w:val="008E03F7"/>
    <w:rsid w:val="008E05F1"/>
    <w:rsid w:val="008E0693"/>
    <w:rsid w:val="008E0919"/>
    <w:rsid w:val="008E09A2"/>
    <w:rsid w:val="008E0FA1"/>
    <w:rsid w:val="008E111B"/>
    <w:rsid w:val="008E142D"/>
    <w:rsid w:val="008E14CC"/>
    <w:rsid w:val="008E15E9"/>
    <w:rsid w:val="008E1657"/>
    <w:rsid w:val="008E18A5"/>
    <w:rsid w:val="008E1F43"/>
    <w:rsid w:val="008E278B"/>
    <w:rsid w:val="008E2BAD"/>
    <w:rsid w:val="008E2C06"/>
    <w:rsid w:val="008E2D98"/>
    <w:rsid w:val="008E2F39"/>
    <w:rsid w:val="008E2FBF"/>
    <w:rsid w:val="008E3015"/>
    <w:rsid w:val="008E36A4"/>
    <w:rsid w:val="008E3809"/>
    <w:rsid w:val="008E3AD6"/>
    <w:rsid w:val="008E3BAA"/>
    <w:rsid w:val="008E3D48"/>
    <w:rsid w:val="008E3F43"/>
    <w:rsid w:val="008E4166"/>
    <w:rsid w:val="008E4246"/>
    <w:rsid w:val="008E436F"/>
    <w:rsid w:val="008E4443"/>
    <w:rsid w:val="008E476C"/>
    <w:rsid w:val="008E4793"/>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1936"/>
    <w:rsid w:val="008F1DE4"/>
    <w:rsid w:val="008F2118"/>
    <w:rsid w:val="008F22ED"/>
    <w:rsid w:val="008F2716"/>
    <w:rsid w:val="008F27B7"/>
    <w:rsid w:val="008F2945"/>
    <w:rsid w:val="008F2A0D"/>
    <w:rsid w:val="008F2C5D"/>
    <w:rsid w:val="008F2ED2"/>
    <w:rsid w:val="008F303C"/>
    <w:rsid w:val="008F30C1"/>
    <w:rsid w:val="008F3183"/>
    <w:rsid w:val="008F335E"/>
    <w:rsid w:val="008F33B8"/>
    <w:rsid w:val="008F3513"/>
    <w:rsid w:val="008F35D5"/>
    <w:rsid w:val="008F3E4D"/>
    <w:rsid w:val="008F3E6A"/>
    <w:rsid w:val="008F3FD1"/>
    <w:rsid w:val="008F4542"/>
    <w:rsid w:val="008F4564"/>
    <w:rsid w:val="008F47B1"/>
    <w:rsid w:val="008F47BC"/>
    <w:rsid w:val="008F47C2"/>
    <w:rsid w:val="008F4902"/>
    <w:rsid w:val="008F4B69"/>
    <w:rsid w:val="008F4E07"/>
    <w:rsid w:val="008F5ACC"/>
    <w:rsid w:val="008F5B87"/>
    <w:rsid w:val="008F5E50"/>
    <w:rsid w:val="008F60DD"/>
    <w:rsid w:val="008F6539"/>
    <w:rsid w:val="008F658D"/>
    <w:rsid w:val="008F697C"/>
    <w:rsid w:val="008F70F3"/>
    <w:rsid w:val="008F755E"/>
    <w:rsid w:val="008F76E5"/>
    <w:rsid w:val="008F7B13"/>
    <w:rsid w:val="008F7B2A"/>
    <w:rsid w:val="008F7F58"/>
    <w:rsid w:val="0090013D"/>
    <w:rsid w:val="009002D9"/>
    <w:rsid w:val="009005AF"/>
    <w:rsid w:val="009009F1"/>
    <w:rsid w:val="00900B7C"/>
    <w:rsid w:val="00900D51"/>
    <w:rsid w:val="0090161F"/>
    <w:rsid w:val="00901B0F"/>
    <w:rsid w:val="00901C66"/>
    <w:rsid w:val="00901DC4"/>
    <w:rsid w:val="00901F1B"/>
    <w:rsid w:val="0090239F"/>
    <w:rsid w:val="009027DE"/>
    <w:rsid w:val="00902EA1"/>
    <w:rsid w:val="009037E8"/>
    <w:rsid w:val="00903C88"/>
    <w:rsid w:val="00903CB7"/>
    <w:rsid w:val="009044D4"/>
    <w:rsid w:val="0090463E"/>
    <w:rsid w:val="0090497E"/>
    <w:rsid w:val="00904C94"/>
    <w:rsid w:val="00905422"/>
    <w:rsid w:val="0090575A"/>
    <w:rsid w:val="00905789"/>
    <w:rsid w:val="009059BC"/>
    <w:rsid w:val="00905C66"/>
    <w:rsid w:val="0090637F"/>
    <w:rsid w:val="00906856"/>
    <w:rsid w:val="00906877"/>
    <w:rsid w:val="00906B85"/>
    <w:rsid w:val="00906D74"/>
    <w:rsid w:val="00906D97"/>
    <w:rsid w:val="00906DDD"/>
    <w:rsid w:val="009073E2"/>
    <w:rsid w:val="00907616"/>
    <w:rsid w:val="00907C9D"/>
    <w:rsid w:val="00907FA1"/>
    <w:rsid w:val="00910615"/>
    <w:rsid w:val="00910972"/>
    <w:rsid w:val="00910CC7"/>
    <w:rsid w:val="009111A4"/>
    <w:rsid w:val="00911372"/>
    <w:rsid w:val="009114BB"/>
    <w:rsid w:val="00911A6D"/>
    <w:rsid w:val="00911B3F"/>
    <w:rsid w:val="00911BB1"/>
    <w:rsid w:val="00911F8B"/>
    <w:rsid w:val="00912022"/>
    <w:rsid w:val="00912D02"/>
    <w:rsid w:val="00912FFD"/>
    <w:rsid w:val="00913139"/>
    <w:rsid w:val="009132A4"/>
    <w:rsid w:val="0091373C"/>
    <w:rsid w:val="00913DB4"/>
    <w:rsid w:val="0091482E"/>
    <w:rsid w:val="00914E8D"/>
    <w:rsid w:val="009151EE"/>
    <w:rsid w:val="009154F9"/>
    <w:rsid w:val="00915B59"/>
    <w:rsid w:val="00915C65"/>
    <w:rsid w:val="009162CD"/>
    <w:rsid w:val="0091649C"/>
    <w:rsid w:val="00916593"/>
    <w:rsid w:val="00916BD5"/>
    <w:rsid w:val="00916D59"/>
    <w:rsid w:val="00917079"/>
    <w:rsid w:val="00917200"/>
    <w:rsid w:val="00917454"/>
    <w:rsid w:val="0091775E"/>
    <w:rsid w:val="0091787D"/>
    <w:rsid w:val="00917B13"/>
    <w:rsid w:val="00917B72"/>
    <w:rsid w:val="00917C4A"/>
    <w:rsid w:val="00917EA8"/>
    <w:rsid w:val="00920604"/>
    <w:rsid w:val="00920C96"/>
    <w:rsid w:val="009211D6"/>
    <w:rsid w:val="009215F9"/>
    <w:rsid w:val="009219E5"/>
    <w:rsid w:val="00921B6F"/>
    <w:rsid w:val="00921D05"/>
    <w:rsid w:val="00921D5D"/>
    <w:rsid w:val="00921E5A"/>
    <w:rsid w:val="00921FED"/>
    <w:rsid w:val="00922308"/>
    <w:rsid w:val="00923013"/>
    <w:rsid w:val="00923721"/>
    <w:rsid w:val="00923B60"/>
    <w:rsid w:val="00923CF5"/>
    <w:rsid w:val="0092432E"/>
    <w:rsid w:val="00924A20"/>
    <w:rsid w:val="00924B5E"/>
    <w:rsid w:val="0092527C"/>
    <w:rsid w:val="0092593A"/>
    <w:rsid w:val="009259FB"/>
    <w:rsid w:val="00925CD5"/>
    <w:rsid w:val="00925DE4"/>
    <w:rsid w:val="0092604B"/>
    <w:rsid w:val="00926711"/>
    <w:rsid w:val="00926816"/>
    <w:rsid w:val="009268BB"/>
    <w:rsid w:val="009268D9"/>
    <w:rsid w:val="009272E1"/>
    <w:rsid w:val="00927638"/>
    <w:rsid w:val="00927A05"/>
    <w:rsid w:val="009302E8"/>
    <w:rsid w:val="00930994"/>
    <w:rsid w:val="0093178E"/>
    <w:rsid w:val="00931A50"/>
    <w:rsid w:val="00931DBD"/>
    <w:rsid w:val="00931E6A"/>
    <w:rsid w:val="00931F4A"/>
    <w:rsid w:val="00932202"/>
    <w:rsid w:val="009322B3"/>
    <w:rsid w:val="0093245B"/>
    <w:rsid w:val="0093264E"/>
    <w:rsid w:val="009326E1"/>
    <w:rsid w:val="00932803"/>
    <w:rsid w:val="00932C6B"/>
    <w:rsid w:val="00932EFA"/>
    <w:rsid w:val="0093305D"/>
    <w:rsid w:val="00933478"/>
    <w:rsid w:val="009339AF"/>
    <w:rsid w:val="00933C79"/>
    <w:rsid w:val="0093418B"/>
    <w:rsid w:val="0093459A"/>
    <w:rsid w:val="00934BC5"/>
    <w:rsid w:val="00934D03"/>
    <w:rsid w:val="009356B4"/>
    <w:rsid w:val="009361F6"/>
    <w:rsid w:val="00936343"/>
    <w:rsid w:val="009364FF"/>
    <w:rsid w:val="00936D3F"/>
    <w:rsid w:val="00936FF2"/>
    <w:rsid w:val="0093722D"/>
    <w:rsid w:val="00937763"/>
    <w:rsid w:val="00937FC4"/>
    <w:rsid w:val="00940075"/>
    <w:rsid w:val="00940856"/>
    <w:rsid w:val="00940AB1"/>
    <w:rsid w:val="00940B32"/>
    <w:rsid w:val="00940BA1"/>
    <w:rsid w:val="00941108"/>
    <w:rsid w:val="00942633"/>
    <w:rsid w:val="00942736"/>
    <w:rsid w:val="009427EE"/>
    <w:rsid w:val="00942EF8"/>
    <w:rsid w:val="00942F79"/>
    <w:rsid w:val="00943204"/>
    <w:rsid w:val="009434CA"/>
    <w:rsid w:val="0094380F"/>
    <w:rsid w:val="00943A75"/>
    <w:rsid w:val="0094425E"/>
    <w:rsid w:val="00944278"/>
    <w:rsid w:val="00944CD5"/>
    <w:rsid w:val="00944EDA"/>
    <w:rsid w:val="009456C6"/>
    <w:rsid w:val="00945BFE"/>
    <w:rsid w:val="00945E3F"/>
    <w:rsid w:val="009461DE"/>
    <w:rsid w:val="00946762"/>
    <w:rsid w:val="00946DAD"/>
    <w:rsid w:val="00946DD5"/>
    <w:rsid w:val="00946F0F"/>
    <w:rsid w:val="00946F3F"/>
    <w:rsid w:val="009473DD"/>
    <w:rsid w:val="009473FE"/>
    <w:rsid w:val="009478E4"/>
    <w:rsid w:val="00947B1D"/>
    <w:rsid w:val="00947C20"/>
    <w:rsid w:val="009504A3"/>
    <w:rsid w:val="009505D4"/>
    <w:rsid w:val="009506BD"/>
    <w:rsid w:val="0095087F"/>
    <w:rsid w:val="00950D57"/>
    <w:rsid w:val="00950DD3"/>
    <w:rsid w:val="0095114A"/>
    <w:rsid w:val="0095226C"/>
    <w:rsid w:val="009523DE"/>
    <w:rsid w:val="0095254F"/>
    <w:rsid w:val="009527B9"/>
    <w:rsid w:val="00952C97"/>
    <w:rsid w:val="00952CA1"/>
    <w:rsid w:val="00953129"/>
    <w:rsid w:val="00953D05"/>
    <w:rsid w:val="00953FBB"/>
    <w:rsid w:val="00954063"/>
    <w:rsid w:val="00954D71"/>
    <w:rsid w:val="00954E8C"/>
    <w:rsid w:val="009551C1"/>
    <w:rsid w:val="009551DD"/>
    <w:rsid w:val="009553CF"/>
    <w:rsid w:val="00955458"/>
    <w:rsid w:val="0095598E"/>
    <w:rsid w:val="00955C54"/>
    <w:rsid w:val="0095600B"/>
    <w:rsid w:val="00956028"/>
    <w:rsid w:val="009566AA"/>
    <w:rsid w:val="009569E6"/>
    <w:rsid w:val="00956C54"/>
    <w:rsid w:val="00956FD7"/>
    <w:rsid w:val="009575CC"/>
    <w:rsid w:val="0096006D"/>
    <w:rsid w:val="009609DE"/>
    <w:rsid w:val="00960AC2"/>
    <w:rsid w:val="0096144C"/>
    <w:rsid w:val="0096181C"/>
    <w:rsid w:val="00961C25"/>
    <w:rsid w:val="00961E1C"/>
    <w:rsid w:val="009625B3"/>
    <w:rsid w:val="00962918"/>
    <w:rsid w:val="00962C1A"/>
    <w:rsid w:val="00962CA8"/>
    <w:rsid w:val="00962D52"/>
    <w:rsid w:val="00962D96"/>
    <w:rsid w:val="009630C0"/>
    <w:rsid w:val="00963133"/>
    <w:rsid w:val="0096324E"/>
    <w:rsid w:val="009633F1"/>
    <w:rsid w:val="0096395B"/>
    <w:rsid w:val="00964C71"/>
    <w:rsid w:val="0096505B"/>
    <w:rsid w:val="0096507A"/>
    <w:rsid w:val="009652E7"/>
    <w:rsid w:val="00965497"/>
    <w:rsid w:val="00965A71"/>
    <w:rsid w:val="00965BA9"/>
    <w:rsid w:val="00965EF6"/>
    <w:rsid w:val="00966081"/>
    <w:rsid w:val="009660D2"/>
    <w:rsid w:val="0096677C"/>
    <w:rsid w:val="00966EAF"/>
    <w:rsid w:val="00967097"/>
    <w:rsid w:val="00967784"/>
    <w:rsid w:val="00967C85"/>
    <w:rsid w:val="0097036F"/>
    <w:rsid w:val="00970AFB"/>
    <w:rsid w:val="009715E4"/>
    <w:rsid w:val="00971702"/>
    <w:rsid w:val="00971B00"/>
    <w:rsid w:val="00972B63"/>
    <w:rsid w:val="00972C39"/>
    <w:rsid w:val="00972DBD"/>
    <w:rsid w:val="00972F41"/>
    <w:rsid w:val="00973009"/>
    <w:rsid w:val="009731CF"/>
    <w:rsid w:val="00973FB7"/>
    <w:rsid w:val="00974089"/>
    <w:rsid w:val="00974E68"/>
    <w:rsid w:val="0097503A"/>
    <w:rsid w:val="0097507D"/>
    <w:rsid w:val="0097571F"/>
    <w:rsid w:val="00976126"/>
    <w:rsid w:val="009762C1"/>
    <w:rsid w:val="009763C3"/>
    <w:rsid w:val="009764D0"/>
    <w:rsid w:val="00976735"/>
    <w:rsid w:val="00976AE3"/>
    <w:rsid w:val="00976F41"/>
    <w:rsid w:val="0097768C"/>
    <w:rsid w:val="00977B20"/>
    <w:rsid w:val="00977EFA"/>
    <w:rsid w:val="00981473"/>
    <w:rsid w:val="0098180D"/>
    <w:rsid w:val="00981B3E"/>
    <w:rsid w:val="00981C99"/>
    <w:rsid w:val="00981CDD"/>
    <w:rsid w:val="00981D41"/>
    <w:rsid w:val="00982160"/>
    <w:rsid w:val="0098364F"/>
    <w:rsid w:val="009836FA"/>
    <w:rsid w:val="009837ED"/>
    <w:rsid w:val="009839FB"/>
    <w:rsid w:val="00983F00"/>
    <w:rsid w:val="00984144"/>
    <w:rsid w:val="00984813"/>
    <w:rsid w:val="00985495"/>
    <w:rsid w:val="00985BE6"/>
    <w:rsid w:val="0098627F"/>
    <w:rsid w:val="0098662C"/>
    <w:rsid w:val="00986924"/>
    <w:rsid w:val="00986984"/>
    <w:rsid w:val="00987924"/>
    <w:rsid w:val="00987B74"/>
    <w:rsid w:val="0099023A"/>
    <w:rsid w:val="00990925"/>
    <w:rsid w:val="00990BF0"/>
    <w:rsid w:val="00991261"/>
    <w:rsid w:val="009914D0"/>
    <w:rsid w:val="00991AF7"/>
    <w:rsid w:val="009923CA"/>
    <w:rsid w:val="0099281B"/>
    <w:rsid w:val="00993020"/>
    <w:rsid w:val="00993414"/>
    <w:rsid w:val="009939F9"/>
    <w:rsid w:val="00993FCD"/>
    <w:rsid w:val="00993FCF"/>
    <w:rsid w:val="009941E0"/>
    <w:rsid w:val="0099448E"/>
    <w:rsid w:val="009946E0"/>
    <w:rsid w:val="00994B76"/>
    <w:rsid w:val="00994C6F"/>
    <w:rsid w:val="00995124"/>
    <w:rsid w:val="0099514D"/>
    <w:rsid w:val="009955D7"/>
    <w:rsid w:val="009956A6"/>
    <w:rsid w:val="009959A7"/>
    <w:rsid w:val="00995BBD"/>
    <w:rsid w:val="00995F2E"/>
    <w:rsid w:val="00996132"/>
    <w:rsid w:val="00996207"/>
    <w:rsid w:val="00996300"/>
    <w:rsid w:val="00996491"/>
    <w:rsid w:val="0099678B"/>
    <w:rsid w:val="0099688D"/>
    <w:rsid w:val="00996940"/>
    <w:rsid w:val="00996A46"/>
    <w:rsid w:val="00996B19"/>
    <w:rsid w:val="00996D01"/>
    <w:rsid w:val="00997054"/>
    <w:rsid w:val="009978E0"/>
    <w:rsid w:val="0099792F"/>
    <w:rsid w:val="009A00FC"/>
    <w:rsid w:val="009A03BB"/>
    <w:rsid w:val="009A0611"/>
    <w:rsid w:val="009A0AD7"/>
    <w:rsid w:val="009A0EE2"/>
    <w:rsid w:val="009A130A"/>
    <w:rsid w:val="009A198B"/>
    <w:rsid w:val="009A19A1"/>
    <w:rsid w:val="009A1B2F"/>
    <w:rsid w:val="009A1DA9"/>
    <w:rsid w:val="009A1FEC"/>
    <w:rsid w:val="009A21C1"/>
    <w:rsid w:val="009A2245"/>
    <w:rsid w:val="009A231E"/>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361"/>
    <w:rsid w:val="009A7837"/>
    <w:rsid w:val="009A7E5B"/>
    <w:rsid w:val="009B032A"/>
    <w:rsid w:val="009B0864"/>
    <w:rsid w:val="009B0957"/>
    <w:rsid w:val="009B09C1"/>
    <w:rsid w:val="009B0DE0"/>
    <w:rsid w:val="009B1182"/>
    <w:rsid w:val="009B1490"/>
    <w:rsid w:val="009B1666"/>
    <w:rsid w:val="009B166D"/>
    <w:rsid w:val="009B1738"/>
    <w:rsid w:val="009B1977"/>
    <w:rsid w:val="009B1A62"/>
    <w:rsid w:val="009B1D9E"/>
    <w:rsid w:val="009B1EB0"/>
    <w:rsid w:val="009B1FC0"/>
    <w:rsid w:val="009B206B"/>
    <w:rsid w:val="009B21EE"/>
    <w:rsid w:val="009B2249"/>
    <w:rsid w:val="009B251C"/>
    <w:rsid w:val="009B2D73"/>
    <w:rsid w:val="009B2DC7"/>
    <w:rsid w:val="009B317C"/>
    <w:rsid w:val="009B321C"/>
    <w:rsid w:val="009B40C3"/>
    <w:rsid w:val="009B4226"/>
    <w:rsid w:val="009B4647"/>
    <w:rsid w:val="009B47DC"/>
    <w:rsid w:val="009B58A4"/>
    <w:rsid w:val="009B5B97"/>
    <w:rsid w:val="009B5F81"/>
    <w:rsid w:val="009B62C2"/>
    <w:rsid w:val="009B6968"/>
    <w:rsid w:val="009B6BAD"/>
    <w:rsid w:val="009B6C45"/>
    <w:rsid w:val="009B6C5A"/>
    <w:rsid w:val="009B6EBE"/>
    <w:rsid w:val="009B7342"/>
    <w:rsid w:val="009B775A"/>
    <w:rsid w:val="009B787E"/>
    <w:rsid w:val="009B7DAA"/>
    <w:rsid w:val="009B7F91"/>
    <w:rsid w:val="009C0586"/>
    <w:rsid w:val="009C0E1B"/>
    <w:rsid w:val="009C0EF5"/>
    <w:rsid w:val="009C102B"/>
    <w:rsid w:val="009C1146"/>
    <w:rsid w:val="009C18EB"/>
    <w:rsid w:val="009C1B4E"/>
    <w:rsid w:val="009C1C43"/>
    <w:rsid w:val="009C1DCB"/>
    <w:rsid w:val="009C238A"/>
    <w:rsid w:val="009C2627"/>
    <w:rsid w:val="009C2CED"/>
    <w:rsid w:val="009C2EF9"/>
    <w:rsid w:val="009C3151"/>
    <w:rsid w:val="009C33FA"/>
    <w:rsid w:val="009C33FF"/>
    <w:rsid w:val="009C3897"/>
    <w:rsid w:val="009C3A6C"/>
    <w:rsid w:val="009C3AB0"/>
    <w:rsid w:val="009C3AD9"/>
    <w:rsid w:val="009C3C0A"/>
    <w:rsid w:val="009C40D5"/>
    <w:rsid w:val="009C4508"/>
    <w:rsid w:val="009C45E9"/>
    <w:rsid w:val="009C4950"/>
    <w:rsid w:val="009C4AAD"/>
    <w:rsid w:val="009C5723"/>
    <w:rsid w:val="009C59E9"/>
    <w:rsid w:val="009C62A7"/>
    <w:rsid w:val="009C66B1"/>
    <w:rsid w:val="009C6777"/>
    <w:rsid w:val="009C6AB2"/>
    <w:rsid w:val="009C6DAB"/>
    <w:rsid w:val="009C6F7A"/>
    <w:rsid w:val="009C6FBC"/>
    <w:rsid w:val="009C71C0"/>
    <w:rsid w:val="009D02D1"/>
    <w:rsid w:val="009D0453"/>
    <w:rsid w:val="009D045D"/>
    <w:rsid w:val="009D1970"/>
    <w:rsid w:val="009D19DD"/>
    <w:rsid w:val="009D1AF5"/>
    <w:rsid w:val="009D1B7E"/>
    <w:rsid w:val="009D1D8A"/>
    <w:rsid w:val="009D1F18"/>
    <w:rsid w:val="009D1FF9"/>
    <w:rsid w:val="009D2339"/>
    <w:rsid w:val="009D2766"/>
    <w:rsid w:val="009D2A18"/>
    <w:rsid w:val="009D2B4D"/>
    <w:rsid w:val="009D2BAB"/>
    <w:rsid w:val="009D2DF0"/>
    <w:rsid w:val="009D2EE6"/>
    <w:rsid w:val="009D2F20"/>
    <w:rsid w:val="009D3271"/>
    <w:rsid w:val="009D3396"/>
    <w:rsid w:val="009D3550"/>
    <w:rsid w:val="009D37D9"/>
    <w:rsid w:val="009D3F86"/>
    <w:rsid w:val="009D415D"/>
    <w:rsid w:val="009D4177"/>
    <w:rsid w:val="009D41A2"/>
    <w:rsid w:val="009D4788"/>
    <w:rsid w:val="009D54A8"/>
    <w:rsid w:val="009D5AD6"/>
    <w:rsid w:val="009D601B"/>
    <w:rsid w:val="009D6108"/>
    <w:rsid w:val="009D65B5"/>
    <w:rsid w:val="009D65FC"/>
    <w:rsid w:val="009D68F8"/>
    <w:rsid w:val="009D698C"/>
    <w:rsid w:val="009D6A9A"/>
    <w:rsid w:val="009D6BA4"/>
    <w:rsid w:val="009D6E85"/>
    <w:rsid w:val="009D6EAB"/>
    <w:rsid w:val="009D7286"/>
    <w:rsid w:val="009D7C4A"/>
    <w:rsid w:val="009D7F38"/>
    <w:rsid w:val="009E0248"/>
    <w:rsid w:val="009E051A"/>
    <w:rsid w:val="009E05F8"/>
    <w:rsid w:val="009E0608"/>
    <w:rsid w:val="009E077A"/>
    <w:rsid w:val="009E1235"/>
    <w:rsid w:val="009E1B6D"/>
    <w:rsid w:val="009E1BF9"/>
    <w:rsid w:val="009E20E4"/>
    <w:rsid w:val="009E24E0"/>
    <w:rsid w:val="009E2A0E"/>
    <w:rsid w:val="009E2FD1"/>
    <w:rsid w:val="009E386A"/>
    <w:rsid w:val="009E38C5"/>
    <w:rsid w:val="009E3D07"/>
    <w:rsid w:val="009E441B"/>
    <w:rsid w:val="009E4C03"/>
    <w:rsid w:val="009E4C84"/>
    <w:rsid w:val="009E52A7"/>
    <w:rsid w:val="009E5A27"/>
    <w:rsid w:val="009E5B97"/>
    <w:rsid w:val="009E62A3"/>
    <w:rsid w:val="009E63CB"/>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B08"/>
    <w:rsid w:val="009F2E42"/>
    <w:rsid w:val="009F3014"/>
    <w:rsid w:val="009F3093"/>
    <w:rsid w:val="009F3325"/>
    <w:rsid w:val="009F36C0"/>
    <w:rsid w:val="009F378B"/>
    <w:rsid w:val="009F3887"/>
    <w:rsid w:val="009F3A88"/>
    <w:rsid w:val="009F3DD9"/>
    <w:rsid w:val="009F47B2"/>
    <w:rsid w:val="009F4A78"/>
    <w:rsid w:val="009F4B07"/>
    <w:rsid w:val="009F4E4B"/>
    <w:rsid w:val="009F5242"/>
    <w:rsid w:val="009F55DC"/>
    <w:rsid w:val="009F625E"/>
    <w:rsid w:val="009F62E8"/>
    <w:rsid w:val="009F65DE"/>
    <w:rsid w:val="009F6C30"/>
    <w:rsid w:val="009F6D84"/>
    <w:rsid w:val="009F7092"/>
    <w:rsid w:val="009F7705"/>
    <w:rsid w:val="009F774C"/>
    <w:rsid w:val="009F7874"/>
    <w:rsid w:val="00A00195"/>
    <w:rsid w:val="00A0046F"/>
    <w:rsid w:val="00A004C4"/>
    <w:rsid w:val="00A004D5"/>
    <w:rsid w:val="00A0083B"/>
    <w:rsid w:val="00A00AE2"/>
    <w:rsid w:val="00A00AFB"/>
    <w:rsid w:val="00A00BF1"/>
    <w:rsid w:val="00A00C5E"/>
    <w:rsid w:val="00A00C87"/>
    <w:rsid w:val="00A00EAF"/>
    <w:rsid w:val="00A015BD"/>
    <w:rsid w:val="00A01765"/>
    <w:rsid w:val="00A01805"/>
    <w:rsid w:val="00A01CC7"/>
    <w:rsid w:val="00A01FA1"/>
    <w:rsid w:val="00A02314"/>
    <w:rsid w:val="00A02420"/>
    <w:rsid w:val="00A02981"/>
    <w:rsid w:val="00A02D1B"/>
    <w:rsid w:val="00A02E1E"/>
    <w:rsid w:val="00A0306B"/>
    <w:rsid w:val="00A030C1"/>
    <w:rsid w:val="00A03668"/>
    <w:rsid w:val="00A03940"/>
    <w:rsid w:val="00A03B78"/>
    <w:rsid w:val="00A03C3A"/>
    <w:rsid w:val="00A03FE4"/>
    <w:rsid w:val="00A042A1"/>
    <w:rsid w:val="00A04634"/>
    <w:rsid w:val="00A04725"/>
    <w:rsid w:val="00A04CC0"/>
    <w:rsid w:val="00A0512A"/>
    <w:rsid w:val="00A057CE"/>
    <w:rsid w:val="00A05B6E"/>
    <w:rsid w:val="00A05E98"/>
    <w:rsid w:val="00A06122"/>
    <w:rsid w:val="00A06493"/>
    <w:rsid w:val="00A068B5"/>
    <w:rsid w:val="00A07090"/>
    <w:rsid w:val="00A070AD"/>
    <w:rsid w:val="00A07A0D"/>
    <w:rsid w:val="00A07C3A"/>
    <w:rsid w:val="00A10297"/>
    <w:rsid w:val="00A1112E"/>
    <w:rsid w:val="00A11497"/>
    <w:rsid w:val="00A11FFE"/>
    <w:rsid w:val="00A121AC"/>
    <w:rsid w:val="00A12695"/>
    <w:rsid w:val="00A12BAC"/>
    <w:rsid w:val="00A13006"/>
    <w:rsid w:val="00A13366"/>
    <w:rsid w:val="00A1339E"/>
    <w:rsid w:val="00A13480"/>
    <w:rsid w:val="00A136C7"/>
    <w:rsid w:val="00A136EF"/>
    <w:rsid w:val="00A138AE"/>
    <w:rsid w:val="00A13945"/>
    <w:rsid w:val="00A13BA2"/>
    <w:rsid w:val="00A13C0C"/>
    <w:rsid w:val="00A14233"/>
    <w:rsid w:val="00A142D3"/>
    <w:rsid w:val="00A147C7"/>
    <w:rsid w:val="00A1486A"/>
    <w:rsid w:val="00A14B46"/>
    <w:rsid w:val="00A154B9"/>
    <w:rsid w:val="00A15726"/>
    <w:rsid w:val="00A15A95"/>
    <w:rsid w:val="00A16EEF"/>
    <w:rsid w:val="00A170E2"/>
    <w:rsid w:val="00A17FF3"/>
    <w:rsid w:val="00A20020"/>
    <w:rsid w:val="00A20040"/>
    <w:rsid w:val="00A2007A"/>
    <w:rsid w:val="00A2011C"/>
    <w:rsid w:val="00A2031C"/>
    <w:rsid w:val="00A20593"/>
    <w:rsid w:val="00A2097D"/>
    <w:rsid w:val="00A20999"/>
    <w:rsid w:val="00A20B71"/>
    <w:rsid w:val="00A210AB"/>
    <w:rsid w:val="00A217BA"/>
    <w:rsid w:val="00A2192C"/>
    <w:rsid w:val="00A21A58"/>
    <w:rsid w:val="00A21C96"/>
    <w:rsid w:val="00A21D5E"/>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789"/>
    <w:rsid w:val="00A2590E"/>
    <w:rsid w:val="00A25ED8"/>
    <w:rsid w:val="00A260EA"/>
    <w:rsid w:val="00A26138"/>
    <w:rsid w:val="00A26243"/>
    <w:rsid w:val="00A26379"/>
    <w:rsid w:val="00A263B4"/>
    <w:rsid w:val="00A26534"/>
    <w:rsid w:val="00A265B1"/>
    <w:rsid w:val="00A26D32"/>
    <w:rsid w:val="00A26E0A"/>
    <w:rsid w:val="00A26EB5"/>
    <w:rsid w:val="00A27236"/>
    <w:rsid w:val="00A276C2"/>
    <w:rsid w:val="00A278A4"/>
    <w:rsid w:val="00A27C2C"/>
    <w:rsid w:val="00A27E2B"/>
    <w:rsid w:val="00A306CC"/>
    <w:rsid w:val="00A30A59"/>
    <w:rsid w:val="00A30B2B"/>
    <w:rsid w:val="00A30E08"/>
    <w:rsid w:val="00A310DE"/>
    <w:rsid w:val="00A31D34"/>
    <w:rsid w:val="00A31F74"/>
    <w:rsid w:val="00A3218E"/>
    <w:rsid w:val="00A32331"/>
    <w:rsid w:val="00A32BDD"/>
    <w:rsid w:val="00A32CE3"/>
    <w:rsid w:val="00A32E5D"/>
    <w:rsid w:val="00A3333C"/>
    <w:rsid w:val="00A33563"/>
    <w:rsid w:val="00A3364B"/>
    <w:rsid w:val="00A336D0"/>
    <w:rsid w:val="00A33A8E"/>
    <w:rsid w:val="00A33CBA"/>
    <w:rsid w:val="00A3526E"/>
    <w:rsid w:val="00A35960"/>
    <w:rsid w:val="00A35CE3"/>
    <w:rsid w:val="00A35F4F"/>
    <w:rsid w:val="00A361BC"/>
    <w:rsid w:val="00A36555"/>
    <w:rsid w:val="00A367F6"/>
    <w:rsid w:val="00A36BF6"/>
    <w:rsid w:val="00A3717D"/>
    <w:rsid w:val="00A37B91"/>
    <w:rsid w:val="00A37C66"/>
    <w:rsid w:val="00A40668"/>
    <w:rsid w:val="00A4095F"/>
    <w:rsid w:val="00A40A30"/>
    <w:rsid w:val="00A40B6A"/>
    <w:rsid w:val="00A41390"/>
    <w:rsid w:val="00A415EF"/>
    <w:rsid w:val="00A41660"/>
    <w:rsid w:val="00A417F8"/>
    <w:rsid w:val="00A41A36"/>
    <w:rsid w:val="00A41B37"/>
    <w:rsid w:val="00A41E79"/>
    <w:rsid w:val="00A423A1"/>
    <w:rsid w:val="00A42627"/>
    <w:rsid w:val="00A4291F"/>
    <w:rsid w:val="00A42BA9"/>
    <w:rsid w:val="00A42DD7"/>
    <w:rsid w:val="00A43128"/>
    <w:rsid w:val="00A431CA"/>
    <w:rsid w:val="00A433BC"/>
    <w:rsid w:val="00A433F8"/>
    <w:rsid w:val="00A43780"/>
    <w:rsid w:val="00A4385E"/>
    <w:rsid w:val="00A43929"/>
    <w:rsid w:val="00A43DB7"/>
    <w:rsid w:val="00A440DD"/>
    <w:rsid w:val="00A44128"/>
    <w:rsid w:val="00A4432F"/>
    <w:rsid w:val="00A444E1"/>
    <w:rsid w:val="00A447EF"/>
    <w:rsid w:val="00A44B05"/>
    <w:rsid w:val="00A44E04"/>
    <w:rsid w:val="00A45064"/>
    <w:rsid w:val="00A45173"/>
    <w:rsid w:val="00A4531C"/>
    <w:rsid w:val="00A45799"/>
    <w:rsid w:val="00A45EA0"/>
    <w:rsid w:val="00A45EDD"/>
    <w:rsid w:val="00A45F5A"/>
    <w:rsid w:val="00A46083"/>
    <w:rsid w:val="00A463A3"/>
    <w:rsid w:val="00A46592"/>
    <w:rsid w:val="00A46848"/>
    <w:rsid w:val="00A46F94"/>
    <w:rsid w:val="00A4724C"/>
    <w:rsid w:val="00A474E3"/>
    <w:rsid w:val="00A4757E"/>
    <w:rsid w:val="00A47884"/>
    <w:rsid w:val="00A47EF1"/>
    <w:rsid w:val="00A47F72"/>
    <w:rsid w:val="00A47F73"/>
    <w:rsid w:val="00A50198"/>
    <w:rsid w:val="00A50556"/>
    <w:rsid w:val="00A50871"/>
    <w:rsid w:val="00A50B3F"/>
    <w:rsid w:val="00A50DEC"/>
    <w:rsid w:val="00A51001"/>
    <w:rsid w:val="00A516B7"/>
    <w:rsid w:val="00A518D4"/>
    <w:rsid w:val="00A519C0"/>
    <w:rsid w:val="00A519E4"/>
    <w:rsid w:val="00A51BD7"/>
    <w:rsid w:val="00A523F4"/>
    <w:rsid w:val="00A524F1"/>
    <w:rsid w:val="00A5261B"/>
    <w:rsid w:val="00A52634"/>
    <w:rsid w:val="00A526D0"/>
    <w:rsid w:val="00A52A12"/>
    <w:rsid w:val="00A52D67"/>
    <w:rsid w:val="00A52D8B"/>
    <w:rsid w:val="00A531E2"/>
    <w:rsid w:val="00A532C7"/>
    <w:rsid w:val="00A53364"/>
    <w:rsid w:val="00A533E6"/>
    <w:rsid w:val="00A53AF9"/>
    <w:rsid w:val="00A547CF"/>
    <w:rsid w:val="00A549E6"/>
    <w:rsid w:val="00A54D6D"/>
    <w:rsid w:val="00A550EB"/>
    <w:rsid w:val="00A55501"/>
    <w:rsid w:val="00A55C38"/>
    <w:rsid w:val="00A55EE3"/>
    <w:rsid w:val="00A566E5"/>
    <w:rsid w:val="00A569BF"/>
    <w:rsid w:val="00A56ABD"/>
    <w:rsid w:val="00A56D20"/>
    <w:rsid w:val="00A56D4E"/>
    <w:rsid w:val="00A57402"/>
    <w:rsid w:val="00A57414"/>
    <w:rsid w:val="00A576EC"/>
    <w:rsid w:val="00A5784C"/>
    <w:rsid w:val="00A57E9D"/>
    <w:rsid w:val="00A57FA1"/>
    <w:rsid w:val="00A6007A"/>
    <w:rsid w:val="00A602A1"/>
    <w:rsid w:val="00A60912"/>
    <w:rsid w:val="00A60A60"/>
    <w:rsid w:val="00A60DFD"/>
    <w:rsid w:val="00A60E6D"/>
    <w:rsid w:val="00A61334"/>
    <w:rsid w:val="00A6197B"/>
    <w:rsid w:val="00A61CE4"/>
    <w:rsid w:val="00A61D6B"/>
    <w:rsid w:val="00A61F54"/>
    <w:rsid w:val="00A620B2"/>
    <w:rsid w:val="00A62994"/>
    <w:rsid w:val="00A62D02"/>
    <w:rsid w:val="00A62D90"/>
    <w:rsid w:val="00A62EEB"/>
    <w:rsid w:val="00A62F82"/>
    <w:rsid w:val="00A63059"/>
    <w:rsid w:val="00A63A56"/>
    <w:rsid w:val="00A640F1"/>
    <w:rsid w:val="00A64127"/>
    <w:rsid w:val="00A642E7"/>
    <w:rsid w:val="00A645BA"/>
    <w:rsid w:val="00A64B6B"/>
    <w:rsid w:val="00A64D38"/>
    <w:rsid w:val="00A65012"/>
    <w:rsid w:val="00A65506"/>
    <w:rsid w:val="00A65743"/>
    <w:rsid w:val="00A65C06"/>
    <w:rsid w:val="00A65D20"/>
    <w:rsid w:val="00A6648A"/>
    <w:rsid w:val="00A66499"/>
    <w:rsid w:val="00A66507"/>
    <w:rsid w:val="00A66651"/>
    <w:rsid w:val="00A6685F"/>
    <w:rsid w:val="00A66DB7"/>
    <w:rsid w:val="00A673AC"/>
    <w:rsid w:val="00A67E47"/>
    <w:rsid w:val="00A701CE"/>
    <w:rsid w:val="00A7041D"/>
    <w:rsid w:val="00A70463"/>
    <w:rsid w:val="00A7048C"/>
    <w:rsid w:val="00A70491"/>
    <w:rsid w:val="00A70998"/>
    <w:rsid w:val="00A7099D"/>
    <w:rsid w:val="00A70B08"/>
    <w:rsid w:val="00A70B68"/>
    <w:rsid w:val="00A7127C"/>
    <w:rsid w:val="00A713AA"/>
    <w:rsid w:val="00A71D17"/>
    <w:rsid w:val="00A71F6E"/>
    <w:rsid w:val="00A7210D"/>
    <w:rsid w:val="00A727A4"/>
    <w:rsid w:val="00A727C9"/>
    <w:rsid w:val="00A72E57"/>
    <w:rsid w:val="00A731BD"/>
    <w:rsid w:val="00A731FA"/>
    <w:rsid w:val="00A733BF"/>
    <w:rsid w:val="00A73476"/>
    <w:rsid w:val="00A7390A"/>
    <w:rsid w:val="00A73AB3"/>
    <w:rsid w:val="00A73AD9"/>
    <w:rsid w:val="00A73D97"/>
    <w:rsid w:val="00A73FE9"/>
    <w:rsid w:val="00A74026"/>
    <w:rsid w:val="00A74359"/>
    <w:rsid w:val="00A743AF"/>
    <w:rsid w:val="00A74973"/>
    <w:rsid w:val="00A74D0D"/>
    <w:rsid w:val="00A74FED"/>
    <w:rsid w:val="00A75BBD"/>
    <w:rsid w:val="00A76A69"/>
    <w:rsid w:val="00A76D02"/>
    <w:rsid w:val="00A7704F"/>
    <w:rsid w:val="00A7713F"/>
    <w:rsid w:val="00A7730A"/>
    <w:rsid w:val="00A77527"/>
    <w:rsid w:val="00A77922"/>
    <w:rsid w:val="00A77FAF"/>
    <w:rsid w:val="00A80CAA"/>
    <w:rsid w:val="00A80E9D"/>
    <w:rsid w:val="00A8152F"/>
    <w:rsid w:val="00A815E1"/>
    <w:rsid w:val="00A8194A"/>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51F"/>
    <w:rsid w:val="00A84725"/>
    <w:rsid w:val="00A84B91"/>
    <w:rsid w:val="00A84C94"/>
    <w:rsid w:val="00A84E64"/>
    <w:rsid w:val="00A853F3"/>
    <w:rsid w:val="00A85866"/>
    <w:rsid w:val="00A85C20"/>
    <w:rsid w:val="00A85F2A"/>
    <w:rsid w:val="00A86368"/>
    <w:rsid w:val="00A86B79"/>
    <w:rsid w:val="00A86ED1"/>
    <w:rsid w:val="00A8735D"/>
    <w:rsid w:val="00A87F02"/>
    <w:rsid w:val="00A9016E"/>
    <w:rsid w:val="00A9022B"/>
    <w:rsid w:val="00A91383"/>
    <w:rsid w:val="00A926D9"/>
    <w:rsid w:val="00A92A14"/>
    <w:rsid w:val="00A930F7"/>
    <w:rsid w:val="00A9311F"/>
    <w:rsid w:val="00A9368F"/>
    <w:rsid w:val="00A93F1C"/>
    <w:rsid w:val="00A941DD"/>
    <w:rsid w:val="00A943DA"/>
    <w:rsid w:val="00A944A6"/>
    <w:rsid w:val="00A945A1"/>
    <w:rsid w:val="00A94646"/>
    <w:rsid w:val="00A94E37"/>
    <w:rsid w:val="00A94F50"/>
    <w:rsid w:val="00A94FC6"/>
    <w:rsid w:val="00A950DF"/>
    <w:rsid w:val="00A954A6"/>
    <w:rsid w:val="00A95715"/>
    <w:rsid w:val="00A95724"/>
    <w:rsid w:val="00A95965"/>
    <w:rsid w:val="00A95D7C"/>
    <w:rsid w:val="00A95DFF"/>
    <w:rsid w:val="00A95F42"/>
    <w:rsid w:val="00A966C4"/>
    <w:rsid w:val="00A967FB"/>
    <w:rsid w:val="00A96B8B"/>
    <w:rsid w:val="00A9726C"/>
    <w:rsid w:val="00A9735B"/>
    <w:rsid w:val="00A9739D"/>
    <w:rsid w:val="00A9751F"/>
    <w:rsid w:val="00A97568"/>
    <w:rsid w:val="00A979D6"/>
    <w:rsid w:val="00A97A54"/>
    <w:rsid w:val="00A97E6D"/>
    <w:rsid w:val="00AA0341"/>
    <w:rsid w:val="00AA0492"/>
    <w:rsid w:val="00AA0A1F"/>
    <w:rsid w:val="00AA0B44"/>
    <w:rsid w:val="00AA0E69"/>
    <w:rsid w:val="00AA0F28"/>
    <w:rsid w:val="00AA1AB4"/>
    <w:rsid w:val="00AA1B09"/>
    <w:rsid w:val="00AA1FAE"/>
    <w:rsid w:val="00AA2080"/>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709"/>
    <w:rsid w:val="00AA5AD5"/>
    <w:rsid w:val="00AA5DF3"/>
    <w:rsid w:val="00AA6039"/>
    <w:rsid w:val="00AA62C2"/>
    <w:rsid w:val="00AA65CC"/>
    <w:rsid w:val="00AA7105"/>
    <w:rsid w:val="00AA71FB"/>
    <w:rsid w:val="00AA742D"/>
    <w:rsid w:val="00AA7FC7"/>
    <w:rsid w:val="00AB047C"/>
    <w:rsid w:val="00AB04D2"/>
    <w:rsid w:val="00AB0A4D"/>
    <w:rsid w:val="00AB1102"/>
    <w:rsid w:val="00AB1419"/>
    <w:rsid w:val="00AB143A"/>
    <w:rsid w:val="00AB1745"/>
    <w:rsid w:val="00AB206D"/>
    <w:rsid w:val="00AB22A7"/>
    <w:rsid w:val="00AB25E6"/>
    <w:rsid w:val="00AB2721"/>
    <w:rsid w:val="00AB2874"/>
    <w:rsid w:val="00AB2CDF"/>
    <w:rsid w:val="00AB2E80"/>
    <w:rsid w:val="00AB3400"/>
    <w:rsid w:val="00AB352D"/>
    <w:rsid w:val="00AB3A1D"/>
    <w:rsid w:val="00AB3AC9"/>
    <w:rsid w:val="00AB4560"/>
    <w:rsid w:val="00AB4671"/>
    <w:rsid w:val="00AB4888"/>
    <w:rsid w:val="00AB4A13"/>
    <w:rsid w:val="00AB4A6F"/>
    <w:rsid w:val="00AB4C5C"/>
    <w:rsid w:val="00AB4DDC"/>
    <w:rsid w:val="00AB501D"/>
    <w:rsid w:val="00AB5583"/>
    <w:rsid w:val="00AB5664"/>
    <w:rsid w:val="00AB5D0D"/>
    <w:rsid w:val="00AB5DD5"/>
    <w:rsid w:val="00AB6197"/>
    <w:rsid w:val="00AB629E"/>
    <w:rsid w:val="00AB67E9"/>
    <w:rsid w:val="00AB6B09"/>
    <w:rsid w:val="00AB751E"/>
    <w:rsid w:val="00AB758A"/>
    <w:rsid w:val="00AB7A57"/>
    <w:rsid w:val="00AB7CDF"/>
    <w:rsid w:val="00AC05D8"/>
    <w:rsid w:val="00AC0750"/>
    <w:rsid w:val="00AC11DA"/>
    <w:rsid w:val="00AC1267"/>
    <w:rsid w:val="00AC1538"/>
    <w:rsid w:val="00AC198D"/>
    <w:rsid w:val="00AC1A24"/>
    <w:rsid w:val="00AC1F48"/>
    <w:rsid w:val="00AC1F50"/>
    <w:rsid w:val="00AC1FD2"/>
    <w:rsid w:val="00AC2C84"/>
    <w:rsid w:val="00AC2EC5"/>
    <w:rsid w:val="00AC3090"/>
    <w:rsid w:val="00AC3457"/>
    <w:rsid w:val="00AC3717"/>
    <w:rsid w:val="00AC3759"/>
    <w:rsid w:val="00AC3C35"/>
    <w:rsid w:val="00AC3E2B"/>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F3E"/>
    <w:rsid w:val="00AC648E"/>
    <w:rsid w:val="00AC77F2"/>
    <w:rsid w:val="00AC7B7E"/>
    <w:rsid w:val="00AD001D"/>
    <w:rsid w:val="00AD0283"/>
    <w:rsid w:val="00AD0392"/>
    <w:rsid w:val="00AD1119"/>
    <w:rsid w:val="00AD12A4"/>
    <w:rsid w:val="00AD12AE"/>
    <w:rsid w:val="00AD1B8C"/>
    <w:rsid w:val="00AD1BFF"/>
    <w:rsid w:val="00AD1FB5"/>
    <w:rsid w:val="00AD1FEB"/>
    <w:rsid w:val="00AD2956"/>
    <w:rsid w:val="00AD2FE8"/>
    <w:rsid w:val="00AD3179"/>
    <w:rsid w:val="00AD338F"/>
    <w:rsid w:val="00AD39BF"/>
    <w:rsid w:val="00AD3E93"/>
    <w:rsid w:val="00AD3EC3"/>
    <w:rsid w:val="00AD3F22"/>
    <w:rsid w:val="00AD3F4B"/>
    <w:rsid w:val="00AD3F8E"/>
    <w:rsid w:val="00AD4638"/>
    <w:rsid w:val="00AD4864"/>
    <w:rsid w:val="00AD4D94"/>
    <w:rsid w:val="00AD52A0"/>
    <w:rsid w:val="00AD5595"/>
    <w:rsid w:val="00AD55DD"/>
    <w:rsid w:val="00AD56E7"/>
    <w:rsid w:val="00AD6114"/>
    <w:rsid w:val="00AD6147"/>
    <w:rsid w:val="00AD6754"/>
    <w:rsid w:val="00AD6DBD"/>
    <w:rsid w:val="00AD77A7"/>
    <w:rsid w:val="00AD77EC"/>
    <w:rsid w:val="00AD780B"/>
    <w:rsid w:val="00AD7B7C"/>
    <w:rsid w:val="00AD7B82"/>
    <w:rsid w:val="00AD7F17"/>
    <w:rsid w:val="00AD7F18"/>
    <w:rsid w:val="00AE01B4"/>
    <w:rsid w:val="00AE0252"/>
    <w:rsid w:val="00AE0284"/>
    <w:rsid w:val="00AE0E38"/>
    <w:rsid w:val="00AE0EFB"/>
    <w:rsid w:val="00AE0F8D"/>
    <w:rsid w:val="00AE1521"/>
    <w:rsid w:val="00AE16D1"/>
    <w:rsid w:val="00AE1858"/>
    <w:rsid w:val="00AE18A1"/>
    <w:rsid w:val="00AE1992"/>
    <w:rsid w:val="00AE209E"/>
    <w:rsid w:val="00AE214D"/>
    <w:rsid w:val="00AE239C"/>
    <w:rsid w:val="00AE296F"/>
    <w:rsid w:val="00AE2FB7"/>
    <w:rsid w:val="00AE35B3"/>
    <w:rsid w:val="00AE3A44"/>
    <w:rsid w:val="00AE3CC3"/>
    <w:rsid w:val="00AE3DEF"/>
    <w:rsid w:val="00AE3F4A"/>
    <w:rsid w:val="00AE42FC"/>
    <w:rsid w:val="00AE4362"/>
    <w:rsid w:val="00AE43DE"/>
    <w:rsid w:val="00AE43E1"/>
    <w:rsid w:val="00AE4C8F"/>
    <w:rsid w:val="00AE5889"/>
    <w:rsid w:val="00AE5B84"/>
    <w:rsid w:val="00AE5BD0"/>
    <w:rsid w:val="00AE6219"/>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1F62"/>
    <w:rsid w:val="00AF214D"/>
    <w:rsid w:val="00AF2329"/>
    <w:rsid w:val="00AF25C0"/>
    <w:rsid w:val="00AF2690"/>
    <w:rsid w:val="00AF2771"/>
    <w:rsid w:val="00AF29B6"/>
    <w:rsid w:val="00AF2B51"/>
    <w:rsid w:val="00AF305A"/>
    <w:rsid w:val="00AF33BE"/>
    <w:rsid w:val="00AF36C5"/>
    <w:rsid w:val="00AF38C5"/>
    <w:rsid w:val="00AF38D7"/>
    <w:rsid w:val="00AF3913"/>
    <w:rsid w:val="00AF3EAA"/>
    <w:rsid w:val="00AF400A"/>
    <w:rsid w:val="00AF408F"/>
    <w:rsid w:val="00AF4374"/>
    <w:rsid w:val="00AF4D26"/>
    <w:rsid w:val="00AF50C5"/>
    <w:rsid w:val="00AF5AD6"/>
    <w:rsid w:val="00AF5E46"/>
    <w:rsid w:val="00AF6B0E"/>
    <w:rsid w:val="00AF717F"/>
    <w:rsid w:val="00AF7727"/>
    <w:rsid w:val="00B00089"/>
    <w:rsid w:val="00B00221"/>
    <w:rsid w:val="00B006D6"/>
    <w:rsid w:val="00B00CEE"/>
    <w:rsid w:val="00B012C6"/>
    <w:rsid w:val="00B01961"/>
    <w:rsid w:val="00B019B5"/>
    <w:rsid w:val="00B01BF1"/>
    <w:rsid w:val="00B02241"/>
    <w:rsid w:val="00B022A5"/>
    <w:rsid w:val="00B022DB"/>
    <w:rsid w:val="00B02AAD"/>
    <w:rsid w:val="00B02ACF"/>
    <w:rsid w:val="00B038BA"/>
    <w:rsid w:val="00B03998"/>
    <w:rsid w:val="00B03F46"/>
    <w:rsid w:val="00B041BA"/>
    <w:rsid w:val="00B04649"/>
    <w:rsid w:val="00B04E21"/>
    <w:rsid w:val="00B050C7"/>
    <w:rsid w:val="00B05165"/>
    <w:rsid w:val="00B05454"/>
    <w:rsid w:val="00B054B6"/>
    <w:rsid w:val="00B05634"/>
    <w:rsid w:val="00B05B43"/>
    <w:rsid w:val="00B05DEE"/>
    <w:rsid w:val="00B06504"/>
    <w:rsid w:val="00B068D2"/>
    <w:rsid w:val="00B069FE"/>
    <w:rsid w:val="00B07096"/>
    <w:rsid w:val="00B0728E"/>
    <w:rsid w:val="00B077C4"/>
    <w:rsid w:val="00B07E14"/>
    <w:rsid w:val="00B07F2A"/>
    <w:rsid w:val="00B07F5B"/>
    <w:rsid w:val="00B1020E"/>
    <w:rsid w:val="00B10524"/>
    <w:rsid w:val="00B109A2"/>
    <w:rsid w:val="00B110E1"/>
    <w:rsid w:val="00B111A4"/>
    <w:rsid w:val="00B115F5"/>
    <w:rsid w:val="00B11612"/>
    <w:rsid w:val="00B118D9"/>
    <w:rsid w:val="00B11BC6"/>
    <w:rsid w:val="00B11BD7"/>
    <w:rsid w:val="00B12C58"/>
    <w:rsid w:val="00B1329C"/>
    <w:rsid w:val="00B13423"/>
    <w:rsid w:val="00B137EC"/>
    <w:rsid w:val="00B138DC"/>
    <w:rsid w:val="00B13A49"/>
    <w:rsid w:val="00B13B09"/>
    <w:rsid w:val="00B13EA5"/>
    <w:rsid w:val="00B1424A"/>
    <w:rsid w:val="00B1487B"/>
    <w:rsid w:val="00B14A73"/>
    <w:rsid w:val="00B14B1D"/>
    <w:rsid w:val="00B14B51"/>
    <w:rsid w:val="00B153BC"/>
    <w:rsid w:val="00B1593A"/>
    <w:rsid w:val="00B15BC9"/>
    <w:rsid w:val="00B15CEB"/>
    <w:rsid w:val="00B15F9B"/>
    <w:rsid w:val="00B16726"/>
    <w:rsid w:val="00B16919"/>
    <w:rsid w:val="00B1747E"/>
    <w:rsid w:val="00B17552"/>
    <w:rsid w:val="00B1777A"/>
    <w:rsid w:val="00B17781"/>
    <w:rsid w:val="00B20012"/>
    <w:rsid w:val="00B20198"/>
    <w:rsid w:val="00B2073F"/>
    <w:rsid w:val="00B20851"/>
    <w:rsid w:val="00B2117D"/>
    <w:rsid w:val="00B2184B"/>
    <w:rsid w:val="00B221E1"/>
    <w:rsid w:val="00B2270E"/>
    <w:rsid w:val="00B22847"/>
    <w:rsid w:val="00B22AE6"/>
    <w:rsid w:val="00B22B51"/>
    <w:rsid w:val="00B22FD3"/>
    <w:rsid w:val="00B23584"/>
    <w:rsid w:val="00B235B0"/>
    <w:rsid w:val="00B235F3"/>
    <w:rsid w:val="00B23610"/>
    <w:rsid w:val="00B23659"/>
    <w:rsid w:val="00B2365E"/>
    <w:rsid w:val="00B2395A"/>
    <w:rsid w:val="00B23ACF"/>
    <w:rsid w:val="00B23AD0"/>
    <w:rsid w:val="00B23B52"/>
    <w:rsid w:val="00B23EA1"/>
    <w:rsid w:val="00B23EF1"/>
    <w:rsid w:val="00B244B4"/>
    <w:rsid w:val="00B2487D"/>
    <w:rsid w:val="00B24F65"/>
    <w:rsid w:val="00B257E2"/>
    <w:rsid w:val="00B25938"/>
    <w:rsid w:val="00B26183"/>
    <w:rsid w:val="00B2622D"/>
    <w:rsid w:val="00B263F3"/>
    <w:rsid w:val="00B265B0"/>
    <w:rsid w:val="00B26847"/>
    <w:rsid w:val="00B26A92"/>
    <w:rsid w:val="00B26AF8"/>
    <w:rsid w:val="00B26B6E"/>
    <w:rsid w:val="00B26F5A"/>
    <w:rsid w:val="00B26F97"/>
    <w:rsid w:val="00B27B42"/>
    <w:rsid w:val="00B30105"/>
    <w:rsid w:val="00B30604"/>
    <w:rsid w:val="00B30E8D"/>
    <w:rsid w:val="00B31142"/>
    <w:rsid w:val="00B313AC"/>
    <w:rsid w:val="00B313C2"/>
    <w:rsid w:val="00B3173A"/>
    <w:rsid w:val="00B31BE1"/>
    <w:rsid w:val="00B31EC2"/>
    <w:rsid w:val="00B32033"/>
    <w:rsid w:val="00B32249"/>
    <w:rsid w:val="00B325DC"/>
    <w:rsid w:val="00B325F8"/>
    <w:rsid w:val="00B32A49"/>
    <w:rsid w:val="00B32F20"/>
    <w:rsid w:val="00B3327B"/>
    <w:rsid w:val="00B33BC2"/>
    <w:rsid w:val="00B343CD"/>
    <w:rsid w:val="00B34581"/>
    <w:rsid w:val="00B349A7"/>
    <w:rsid w:val="00B34D42"/>
    <w:rsid w:val="00B34FAC"/>
    <w:rsid w:val="00B353E4"/>
    <w:rsid w:val="00B3566D"/>
    <w:rsid w:val="00B35862"/>
    <w:rsid w:val="00B359A4"/>
    <w:rsid w:val="00B35C32"/>
    <w:rsid w:val="00B35DFB"/>
    <w:rsid w:val="00B36123"/>
    <w:rsid w:val="00B36181"/>
    <w:rsid w:val="00B3631A"/>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4F"/>
    <w:rsid w:val="00B412D7"/>
    <w:rsid w:val="00B41454"/>
    <w:rsid w:val="00B418B6"/>
    <w:rsid w:val="00B41AE3"/>
    <w:rsid w:val="00B41C3E"/>
    <w:rsid w:val="00B41CEB"/>
    <w:rsid w:val="00B42D21"/>
    <w:rsid w:val="00B430CD"/>
    <w:rsid w:val="00B433AF"/>
    <w:rsid w:val="00B43561"/>
    <w:rsid w:val="00B435E6"/>
    <w:rsid w:val="00B435EB"/>
    <w:rsid w:val="00B43816"/>
    <w:rsid w:val="00B43992"/>
    <w:rsid w:val="00B43A49"/>
    <w:rsid w:val="00B4457E"/>
    <w:rsid w:val="00B44587"/>
    <w:rsid w:val="00B446BB"/>
    <w:rsid w:val="00B44B4D"/>
    <w:rsid w:val="00B44EFE"/>
    <w:rsid w:val="00B4514B"/>
    <w:rsid w:val="00B45268"/>
    <w:rsid w:val="00B45601"/>
    <w:rsid w:val="00B45D7F"/>
    <w:rsid w:val="00B460FD"/>
    <w:rsid w:val="00B464E8"/>
    <w:rsid w:val="00B46836"/>
    <w:rsid w:val="00B46A18"/>
    <w:rsid w:val="00B46A8D"/>
    <w:rsid w:val="00B46D93"/>
    <w:rsid w:val="00B46DB2"/>
    <w:rsid w:val="00B4706C"/>
    <w:rsid w:val="00B47B15"/>
    <w:rsid w:val="00B47D87"/>
    <w:rsid w:val="00B50433"/>
    <w:rsid w:val="00B50968"/>
    <w:rsid w:val="00B50CA6"/>
    <w:rsid w:val="00B50D86"/>
    <w:rsid w:val="00B511A6"/>
    <w:rsid w:val="00B518C2"/>
    <w:rsid w:val="00B51CF6"/>
    <w:rsid w:val="00B5227C"/>
    <w:rsid w:val="00B52976"/>
    <w:rsid w:val="00B52B86"/>
    <w:rsid w:val="00B5363C"/>
    <w:rsid w:val="00B536F9"/>
    <w:rsid w:val="00B539AC"/>
    <w:rsid w:val="00B539D6"/>
    <w:rsid w:val="00B53EB5"/>
    <w:rsid w:val="00B54476"/>
    <w:rsid w:val="00B54550"/>
    <w:rsid w:val="00B547D4"/>
    <w:rsid w:val="00B549C2"/>
    <w:rsid w:val="00B549DD"/>
    <w:rsid w:val="00B54DE9"/>
    <w:rsid w:val="00B54DEF"/>
    <w:rsid w:val="00B55145"/>
    <w:rsid w:val="00B554F5"/>
    <w:rsid w:val="00B55593"/>
    <w:rsid w:val="00B5564C"/>
    <w:rsid w:val="00B55D53"/>
    <w:rsid w:val="00B55F23"/>
    <w:rsid w:val="00B55FF7"/>
    <w:rsid w:val="00B561EE"/>
    <w:rsid w:val="00B56648"/>
    <w:rsid w:val="00B5680D"/>
    <w:rsid w:val="00B56895"/>
    <w:rsid w:val="00B5739A"/>
    <w:rsid w:val="00B57401"/>
    <w:rsid w:val="00B576C5"/>
    <w:rsid w:val="00B578F9"/>
    <w:rsid w:val="00B602D1"/>
    <w:rsid w:val="00B60340"/>
    <w:rsid w:val="00B607A7"/>
    <w:rsid w:val="00B6081D"/>
    <w:rsid w:val="00B60B67"/>
    <w:rsid w:val="00B60F4B"/>
    <w:rsid w:val="00B61A96"/>
    <w:rsid w:val="00B61D7F"/>
    <w:rsid w:val="00B620F9"/>
    <w:rsid w:val="00B62465"/>
    <w:rsid w:val="00B625E6"/>
    <w:rsid w:val="00B62681"/>
    <w:rsid w:val="00B6296A"/>
    <w:rsid w:val="00B62E4F"/>
    <w:rsid w:val="00B6347F"/>
    <w:rsid w:val="00B638C5"/>
    <w:rsid w:val="00B63E0F"/>
    <w:rsid w:val="00B63EF9"/>
    <w:rsid w:val="00B642C7"/>
    <w:rsid w:val="00B64484"/>
    <w:rsid w:val="00B64810"/>
    <w:rsid w:val="00B650A9"/>
    <w:rsid w:val="00B6515B"/>
    <w:rsid w:val="00B653A2"/>
    <w:rsid w:val="00B654E2"/>
    <w:rsid w:val="00B65A4F"/>
    <w:rsid w:val="00B65FE8"/>
    <w:rsid w:val="00B66432"/>
    <w:rsid w:val="00B66587"/>
    <w:rsid w:val="00B6698C"/>
    <w:rsid w:val="00B669C2"/>
    <w:rsid w:val="00B66D6B"/>
    <w:rsid w:val="00B66ED6"/>
    <w:rsid w:val="00B66F27"/>
    <w:rsid w:val="00B670AA"/>
    <w:rsid w:val="00B6727C"/>
    <w:rsid w:val="00B673AE"/>
    <w:rsid w:val="00B6747B"/>
    <w:rsid w:val="00B6752E"/>
    <w:rsid w:val="00B676BA"/>
    <w:rsid w:val="00B679DE"/>
    <w:rsid w:val="00B67E85"/>
    <w:rsid w:val="00B70153"/>
    <w:rsid w:val="00B7026A"/>
    <w:rsid w:val="00B70302"/>
    <w:rsid w:val="00B705C1"/>
    <w:rsid w:val="00B705E1"/>
    <w:rsid w:val="00B7068C"/>
    <w:rsid w:val="00B707B7"/>
    <w:rsid w:val="00B70841"/>
    <w:rsid w:val="00B70B5E"/>
    <w:rsid w:val="00B70D64"/>
    <w:rsid w:val="00B715C6"/>
    <w:rsid w:val="00B71864"/>
    <w:rsid w:val="00B71BF8"/>
    <w:rsid w:val="00B72A96"/>
    <w:rsid w:val="00B72BF2"/>
    <w:rsid w:val="00B72D55"/>
    <w:rsid w:val="00B73334"/>
    <w:rsid w:val="00B734A2"/>
    <w:rsid w:val="00B73586"/>
    <w:rsid w:val="00B73A52"/>
    <w:rsid w:val="00B73C13"/>
    <w:rsid w:val="00B73F73"/>
    <w:rsid w:val="00B741FA"/>
    <w:rsid w:val="00B75FC0"/>
    <w:rsid w:val="00B76361"/>
    <w:rsid w:val="00B7639C"/>
    <w:rsid w:val="00B76AF3"/>
    <w:rsid w:val="00B76C71"/>
    <w:rsid w:val="00B76E34"/>
    <w:rsid w:val="00B7708C"/>
    <w:rsid w:val="00B77495"/>
    <w:rsid w:val="00B774B8"/>
    <w:rsid w:val="00B774E9"/>
    <w:rsid w:val="00B80205"/>
    <w:rsid w:val="00B8033B"/>
    <w:rsid w:val="00B80C4B"/>
    <w:rsid w:val="00B80E8C"/>
    <w:rsid w:val="00B81199"/>
    <w:rsid w:val="00B812AA"/>
    <w:rsid w:val="00B818E7"/>
    <w:rsid w:val="00B81F79"/>
    <w:rsid w:val="00B82744"/>
    <w:rsid w:val="00B8291C"/>
    <w:rsid w:val="00B829DB"/>
    <w:rsid w:val="00B82BFC"/>
    <w:rsid w:val="00B83093"/>
    <w:rsid w:val="00B8321E"/>
    <w:rsid w:val="00B8359D"/>
    <w:rsid w:val="00B835E4"/>
    <w:rsid w:val="00B8367D"/>
    <w:rsid w:val="00B83707"/>
    <w:rsid w:val="00B83AF7"/>
    <w:rsid w:val="00B83EB3"/>
    <w:rsid w:val="00B8426A"/>
    <w:rsid w:val="00B846A4"/>
    <w:rsid w:val="00B84837"/>
    <w:rsid w:val="00B84959"/>
    <w:rsid w:val="00B84A74"/>
    <w:rsid w:val="00B84B82"/>
    <w:rsid w:val="00B84D60"/>
    <w:rsid w:val="00B85357"/>
    <w:rsid w:val="00B85369"/>
    <w:rsid w:val="00B855A0"/>
    <w:rsid w:val="00B860C1"/>
    <w:rsid w:val="00B86298"/>
    <w:rsid w:val="00B86679"/>
    <w:rsid w:val="00B86B4E"/>
    <w:rsid w:val="00B86D70"/>
    <w:rsid w:val="00B86EA1"/>
    <w:rsid w:val="00B86EF7"/>
    <w:rsid w:val="00B86F4D"/>
    <w:rsid w:val="00B87249"/>
    <w:rsid w:val="00B87301"/>
    <w:rsid w:val="00B878D2"/>
    <w:rsid w:val="00B907BE"/>
    <w:rsid w:val="00B91101"/>
    <w:rsid w:val="00B9147C"/>
    <w:rsid w:val="00B91563"/>
    <w:rsid w:val="00B9175C"/>
    <w:rsid w:val="00B921BA"/>
    <w:rsid w:val="00B9233D"/>
    <w:rsid w:val="00B92DE0"/>
    <w:rsid w:val="00B92F2D"/>
    <w:rsid w:val="00B936DA"/>
    <w:rsid w:val="00B93A78"/>
    <w:rsid w:val="00B93C11"/>
    <w:rsid w:val="00B93FB7"/>
    <w:rsid w:val="00B942E7"/>
    <w:rsid w:val="00B94698"/>
    <w:rsid w:val="00B94AB3"/>
    <w:rsid w:val="00B95A22"/>
    <w:rsid w:val="00B95DCD"/>
    <w:rsid w:val="00B96290"/>
    <w:rsid w:val="00B9666B"/>
    <w:rsid w:val="00B96682"/>
    <w:rsid w:val="00B96C4E"/>
    <w:rsid w:val="00B96CBF"/>
    <w:rsid w:val="00B96DAD"/>
    <w:rsid w:val="00B96F79"/>
    <w:rsid w:val="00B97520"/>
    <w:rsid w:val="00B9762F"/>
    <w:rsid w:val="00B97835"/>
    <w:rsid w:val="00B978DF"/>
    <w:rsid w:val="00B97B90"/>
    <w:rsid w:val="00B97D8F"/>
    <w:rsid w:val="00B97DAF"/>
    <w:rsid w:val="00BA0756"/>
    <w:rsid w:val="00BA1346"/>
    <w:rsid w:val="00BA261D"/>
    <w:rsid w:val="00BA2979"/>
    <w:rsid w:val="00BA29BF"/>
    <w:rsid w:val="00BA2BBC"/>
    <w:rsid w:val="00BA308B"/>
    <w:rsid w:val="00BA31BB"/>
    <w:rsid w:val="00BA3339"/>
    <w:rsid w:val="00BA3655"/>
    <w:rsid w:val="00BA36B1"/>
    <w:rsid w:val="00BA3700"/>
    <w:rsid w:val="00BA387E"/>
    <w:rsid w:val="00BA43ED"/>
    <w:rsid w:val="00BA4AF7"/>
    <w:rsid w:val="00BA4D18"/>
    <w:rsid w:val="00BA52B0"/>
    <w:rsid w:val="00BA55B3"/>
    <w:rsid w:val="00BA582B"/>
    <w:rsid w:val="00BA5EED"/>
    <w:rsid w:val="00BA61FC"/>
    <w:rsid w:val="00BA6283"/>
    <w:rsid w:val="00BA63C7"/>
    <w:rsid w:val="00BA6516"/>
    <w:rsid w:val="00BA671B"/>
    <w:rsid w:val="00BA68D0"/>
    <w:rsid w:val="00BA6A37"/>
    <w:rsid w:val="00BA6BA5"/>
    <w:rsid w:val="00BA6C8B"/>
    <w:rsid w:val="00BA6D44"/>
    <w:rsid w:val="00BA6E71"/>
    <w:rsid w:val="00BA71F7"/>
    <w:rsid w:val="00BA7621"/>
    <w:rsid w:val="00BA7653"/>
    <w:rsid w:val="00BA7752"/>
    <w:rsid w:val="00BA77BF"/>
    <w:rsid w:val="00BA7890"/>
    <w:rsid w:val="00BA7B9F"/>
    <w:rsid w:val="00BA7EB9"/>
    <w:rsid w:val="00BB00BA"/>
    <w:rsid w:val="00BB06D1"/>
    <w:rsid w:val="00BB09EA"/>
    <w:rsid w:val="00BB0C9F"/>
    <w:rsid w:val="00BB0DB7"/>
    <w:rsid w:val="00BB0EFE"/>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5833"/>
    <w:rsid w:val="00BB648D"/>
    <w:rsid w:val="00BB66A4"/>
    <w:rsid w:val="00BB6BB0"/>
    <w:rsid w:val="00BB6D6D"/>
    <w:rsid w:val="00BB6F26"/>
    <w:rsid w:val="00BB7255"/>
    <w:rsid w:val="00BB735D"/>
    <w:rsid w:val="00BB74B2"/>
    <w:rsid w:val="00BB75BF"/>
    <w:rsid w:val="00BB7606"/>
    <w:rsid w:val="00BB78AD"/>
    <w:rsid w:val="00BB7DE4"/>
    <w:rsid w:val="00BC095B"/>
    <w:rsid w:val="00BC0C32"/>
    <w:rsid w:val="00BC0F43"/>
    <w:rsid w:val="00BC1364"/>
    <w:rsid w:val="00BC15CF"/>
    <w:rsid w:val="00BC1970"/>
    <w:rsid w:val="00BC1975"/>
    <w:rsid w:val="00BC1A82"/>
    <w:rsid w:val="00BC2864"/>
    <w:rsid w:val="00BC305D"/>
    <w:rsid w:val="00BC3B4E"/>
    <w:rsid w:val="00BC3C34"/>
    <w:rsid w:val="00BC3E40"/>
    <w:rsid w:val="00BC42A7"/>
    <w:rsid w:val="00BC471D"/>
    <w:rsid w:val="00BC4E5D"/>
    <w:rsid w:val="00BC5198"/>
    <w:rsid w:val="00BC54A9"/>
    <w:rsid w:val="00BC5650"/>
    <w:rsid w:val="00BC58AB"/>
    <w:rsid w:val="00BC5996"/>
    <w:rsid w:val="00BC59D1"/>
    <w:rsid w:val="00BC5DD0"/>
    <w:rsid w:val="00BC5FE0"/>
    <w:rsid w:val="00BC660C"/>
    <w:rsid w:val="00BC6DEE"/>
    <w:rsid w:val="00BC6E10"/>
    <w:rsid w:val="00BC6F04"/>
    <w:rsid w:val="00BC6F78"/>
    <w:rsid w:val="00BC77ED"/>
    <w:rsid w:val="00BC7AD5"/>
    <w:rsid w:val="00BC7BF6"/>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1CA"/>
    <w:rsid w:val="00BD221D"/>
    <w:rsid w:val="00BD2564"/>
    <w:rsid w:val="00BD2D84"/>
    <w:rsid w:val="00BD2D9B"/>
    <w:rsid w:val="00BD2DCA"/>
    <w:rsid w:val="00BD3BF0"/>
    <w:rsid w:val="00BD3E62"/>
    <w:rsid w:val="00BD3EC8"/>
    <w:rsid w:val="00BD40F0"/>
    <w:rsid w:val="00BD4118"/>
    <w:rsid w:val="00BD4622"/>
    <w:rsid w:val="00BD467A"/>
    <w:rsid w:val="00BD4776"/>
    <w:rsid w:val="00BD4808"/>
    <w:rsid w:val="00BD484E"/>
    <w:rsid w:val="00BD498A"/>
    <w:rsid w:val="00BD4D96"/>
    <w:rsid w:val="00BD5078"/>
    <w:rsid w:val="00BD51D8"/>
    <w:rsid w:val="00BD5222"/>
    <w:rsid w:val="00BD53F3"/>
    <w:rsid w:val="00BD566E"/>
    <w:rsid w:val="00BD5828"/>
    <w:rsid w:val="00BD5B5A"/>
    <w:rsid w:val="00BD64B9"/>
    <w:rsid w:val="00BD665E"/>
    <w:rsid w:val="00BD6719"/>
    <w:rsid w:val="00BD71D6"/>
    <w:rsid w:val="00BD7867"/>
    <w:rsid w:val="00BD7DCA"/>
    <w:rsid w:val="00BD7EDE"/>
    <w:rsid w:val="00BD7F21"/>
    <w:rsid w:val="00BE0075"/>
    <w:rsid w:val="00BE07B9"/>
    <w:rsid w:val="00BE0C15"/>
    <w:rsid w:val="00BE0E0B"/>
    <w:rsid w:val="00BE1174"/>
    <w:rsid w:val="00BE1598"/>
    <w:rsid w:val="00BE1B11"/>
    <w:rsid w:val="00BE1B5A"/>
    <w:rsid w:val="00BE1CBA"/>
    <w:rsid w:val="00BE2727"/>
    <w:rsid w:val="00BE2837"/>
    <w:rsid w:val="00BE2910"/>
    <w:rsid w:val="00BE29EB"/>
    <w:rsid w:val="00BE2BE3"/>
    <w:rsid w:val="00BE32A2"/>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E7974"/>
    <w:rsid w:val="00BE7BA3"/>
    <w:rsid w:val="00BF01A1"/>
    <w:rsid w:val="00BF0487"/>
    <w:rsid w:val="00BF0756"/>
    <w:rsid w:val="00BF0932"/>
    <w:rsid w:val="00BF0A77"/>
    <w:rsid w:val="00BF0AA8"/>
    <w:rsid w:val="00BF0DAC"/>
    <w:rsid w:val="00BF0EA7"/>
    <w:rsid w:val="00BF1159"/>
    <w:rsid w:val="00BF2407"/>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D8B"/>
    <w:rsid w:val="00BF5E6E"/>
    <w:rsid w:val="00BF6548"/>
    <w:rsid w:val="00BF6A23"/>
    <w:rsid w:val="00BF6D40"/>
    <w:rsid w:val="00BF6DC8"/>
    <w:rsid w:val="00BF6E9B"/>
    <w:rsid w:val="00BF6EC5"/>
    <w:rsid w:val="00BF6FD9"/>
    <w:rsid w:val="00BF768A"/>
    <w:rsid w:val="00BF7CEB"/>
    <w:rsid w:val="00C00194"/>
    <w:rsid w:val="00C0036F"/>
    <w:rsid w:val="00C009D6"/>
    <w:rsid w:val="00C0139E"/>
    <w:rsid w:val="00C01617"/>
    <w:rsid w:val="00C016A3"/>
    <w:rsid w:val="00C018D1"/>
    <w:rsid w:val="00C01CF2"/>
    <w:rsid w:val="00C02179"/>
    <w:rsid w:val="00C025B6"/>
    <w:rsid w:val="00C02851"/>
    <w:rsid w:val="00C033D1"/>
    <w:rsid w:val="00C038B3"/>
    <w:rsid w:val="00C03931"/>
    <w:rsid w:val="00C0400E"/>
    <w:rsid w:val="00C045A3"/>
    <w:rsid w:val="00C049B9"/>
    <w:rsid w:val="00C04DD0"/>
    <w:rsid w:val="00C05120"/>
    <w:rsid w:val="00C05234"/>
    <w:rsid w:val="00C05413"/>
    <w:rsid w:val="00C05528"/>
    <w:rsid w:val="00C05AAC"/>
    <w:rsid w:val="00C06150"/>
    <w:rsid w:val="00C065D4"/>
    <w:rsid w:val="00C066E1"/>
    <w:rsid w:val="00C06A3B"/>
    <w:rsid w:val="00C06FB0"/>
    <w:rsid w:val="00C07491"/>
    <w:rsid w:val="00C074B1"/>
    <w:rsid w:val="00C077A1"/>
    <w:rsid w:val="00C07846"/>
    <w:rsid w:val="00C07AE3"/>
    <w:rsid w:val="00C07C9E"/>
    <w:rsid w:val="00C07CB8"/>
    <w:rsid w:val="00C102D3"/>
    <w:rsid w:val="00C103AA"/>
    <w:rsid w:val="00C1053D"/>
    <w:rsid w:val="00C10929"/>
    <w:rsid w:val="00C109A5"/>
    <w:rsid w:val="00C115F5"/>
    <w:rsid w:val="00C1199D"/>
    <w:rsid w:val="00C11B22"/>
    <w:rsid w:val="00C11B5E"/>
    <w:rsid w:val="00C11D50"/>
    <w:rsid w:val="00C12094"/>
    <w:rsid w:val="00C122CE"/>
    <w:rsid w:val="00C124DB"/>
    <w:rsid w:val="00C1270F"/>
    <w:rsid w:val="00C1304F"/>
    <w:rsid w:val="00C13235"/>
    <w:rsid w:val="00C133C1"/>
    <w:rsid w:val="00C134A5"/>
    <w:rsid w:val="00C146BE"/>
    <w:rsid w:val="00C14802"/>
    <w:rsid w:val="00C14DC2"/>
    <w:rsid w:val="00C15179"/>
    <w:rsid w:val="00C15686"/>
    <w:rsid w:val="00C1572C"/>
    <w:rsid w:val="00C15957"/>
    <w:rsid w:val="00C15964"/>
    <w:rsid w:val="00C15CAA"/>
    <w:rsid w:val="00C15F32"/>
    <w:rsid w:val="00C16020"/>
    <w:rsid w:val="00C1607E"/>
    <w:rsid w:val="00C160D0"/>
    <w:rsid w:val="00C1671A"/>
    <w:rsid w:val="00C16979"/>
    <w:rsid w:val="00C16E92"/>
    <w:rsid w:val="00C17782"/>
    <w:rsid w:val="00C17E09"/>
    <w:rsid w:val="00C20239"/>
    <w:rsid w:val="00C204F9"/>
    <w:rsid w:val="00C207BA"/>
    <w:rsid w:val="00C20EE2"/>
    <w:rsid w:val="00C21620"/>
    <w:rsid w:val="00C216D6"/>
    <w:rsid w:val="00C21971"/>
    <w:rsid w:val="00C21A5F"/>
    <w:rsid w:val="00C21ACB"/>
    <w:rsid w:val="00C21EEF"/>
    <w:rsid w:val="00C2214E"/>
    <w:rsid w:val="00C2245C"/>
    <w:rsid w:val="00C228A1"/>
    <w:rsid w:val="00C23030"/>
    <w:rsid w:val="00C23F4A"/>
    <w:rsid w:val="00C24475"/>
    <w:rsid w:val="00C247EC"/>
    <w:rsid w:val="00C24FA4"/>
    <w:rsid w:val="00C25337"/>
    <w:rsid w:val="00C2550D"/>
    <w:rsid w:val="00C25CC9"/>
    <w:rsid w:val="00C26068"/>
    <w:rsid w:val="00C26070"/>
    <w:rsid w:val="00C260CA"/>
    <w:rsid w:val="00C265D8"/>
    <w:rsid w:val="00C26E28"/>
    <w:rsid w:val="00C26F7F"/>
    <w:rsid w:val="00C26F83"/>
    <w:rsid w:val="00C27671"/>
    <w:rsid w:val="00C276A8"/>
    <w:rsid w:val="00C27A03"/>
    <w:rsid w:val="00C27AC3"/>
    <w:rsid w:val="00C27CC9"/>
    <w:rsid w:val="00C3028A"/>
    <w:rsid w:val="00C306C7"/>
    <w:rsid w:val="00C30947"/>
    <w:rsid w:val="00C3145B"/>
    <w:rsid w:val="00C31E6D"/>
    <w:rsid w:val="00C32362"/>
    <w:rsid w:val="00C32396"/>
    <w:rsid w:val="00C327C0"/>
    <w:rsid w:val="00C327F6"/>
    <w:rsid w:val="00C32A1A"/>
    <w:rsid w:val="00C3306E"/>
    <w:rsid w:val="00C33322"/>
    <w:rsid w:val="00C33EE6"/>
    <w:rsid w:val="00C340CE"/>
    <w:rsid w:val="00C347D0"/>
    <w:rsid w:val="00C34C36"/>
    <w:rsid w:val="00C353F5"/>
    <w:rsid w:val="00C35AED"/>
    <w:rsid w:val="00C35B76"/>
    <w:rsid w:val="00C35E86"/>
    <w:rsid w:val="00C36543"/>
    <w:rsid w:val="00C3695D"/>
    <w:rsid w:val="00C36A29"/>
    <w:rsid w:val="00C36A5E"/>
    <w:rsid w:val="00C36AB9"/>
    <w:rsid w:val="00C36CCA"/>
    <w:rsid w:val="00C36FB6"/>
    <w:rsid w:val="00C370C3"/>
    <w:rsid w:val="00C376E4"/>
    <w:rsid w:val="00C3770A"/>
    <w:rsid w:val="00C37B66"/>
    <w:rsid w:val="00C37E1F"/>
    <w:rsid w:val="00C403BE"/>
    <w:rsid w:val="00C403C3"/>
    <w:rsid w:val="00C417F4"/>
    <w:rsid w:val="00C42161"/>
    <w:rsid w:val="00C4230F"/>
    <w:rsid w:val="00C424E2"/>
    <w:rsid w:val="00C4274C"/>
    <w:rsid w:val="00C42AD5"/>
    <w:rsid w:val="00C42C7C"/>
    <w:rsid w:val="00C43066"/>
    <w:rsid w:val="00C430DB"/>
    <w:rsid w:val="00C43390"/>
    <w:rsid w:val="00C435FF"/>
    <w:rsid w:val="00C43C26"/>
    <w:rsid w:val="00C43DAD"/>
    <w:rsid w:val="00C44871"/>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428"/>
    <w:rsid w:val="00C47806"/>
    <w:rsid w:val="00C47911"/>
    <w:rsid w:val="00C47BE0"/>
    <w:rsid w:val="00C47F16"/>
    <w:rsid w:val="00C50252"/>
    <w:rsid w:val="00C50A23"/>
    <w:rsid w:val="00C50E8F"/>
    <w:rsid w:val="00C51200"/>
    <w:rsid w:val="00C51452"/>
    <w:rsid w:val="00C51B96"/>
    <w:rsid w:val="00C52096"/>
    <w:rsid w:val="00C522FE"/>
    <w:rsid w:val="00C525BF"/>
    <w:rsid w:val="00C526F5"/>
    <w:rsid w:val="00C52A96"/>
    <w:rsid w:val="00C53483"/>
    <w:rsid w:val="00C534B8"/>
    <w:rsid w:val="00C53E09"/>
    <w:rsid w:val="00C53E99"/>
    <w:rsid w:val="00C541B2"/>
    <w:rsid w:val="00C54B12"/>
    <w:rsid w:val="00C555BF"/>
    <w:rsid w:val="00C55749"/>
    <w:rsid w:val="00C557E4"/>
    <w:rsid w:val="00C55DD7"/>
    <w:rsid w:val="00C5604B"/>
    <w:rsid w:val="00C561CF"/>
    <w:rsid w:val="00C5623E"/>
    <w:rsid w:val="00C571E9"/>
    <w:rsid w:val="00C60174"/>
    <w:rsid w:val="00C606AE"/>
    <w:rsid w:val="00C6077B"/>
    <w:rsid w:val="00C6101F"/>
    <w:rsid w:val="00C6126B"/>
    <w:rsid w:val="00C61414"/>
    <w:rsid w:val="00C617AF"/>
    <w:rsid w:val="00C61860"/>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E44"/>
    <w:rsid w:val="00C65FA3"/>
    <w:rsid w:val="00C66295"/>
    <w:rsid w:val="00C667F0"/>
    <w:rsid w:val="00C66ADE"/>
    <w:rsid w:val="00C66EC2"/>
    <w:rsid w:val="00C66EE5"/>
    <w:rsid w:val="00C66FF4"/>
    <w:rsid w:val="00C67173"/>
    <w:rsid w:val="00C67245"/>
    <w:rsid w:val="00C67567"/>
    <w:rsid w:val="00C67B77"/>
    <w:rsid w:val="00C67E06"/>
    <w:rsid w:val="00C67E67"/>
    <w:rsid w:val="00C70082"/>
    <w:rsid w:val="00C707A3"/>
    <w:rsid w:val="00C7113E"/>
    <w:rsid w:val="00C712E5"/>
    <w:rsid w:val="00C71460"/>
    <w:rsid w:val="00C7148E"/>
    <w:rsid w:val="00C71BEF"/>
    <w:rsid w:val="00C7214D"/>
    <w:rsid w:val="00C722BB"/>
    <w:rsid w:val="00C72A87"/>
    <w:rsid w:val="00C72C52"/>
    <w:rsid w:val="00C72DD5"/>
    <w:rsid w:val="00C72EE0"/>
    <w:rsid w:val="00C72F34"/>
    <w:rsid w:val="00C731E0"/>
    <w:rsid w:val="00C7346A"/>
    <w:rsid w:val="00C7383E"/>
    <w:rsid w:val="00C73AB5"/>
    <w:rsid w:val="00C73E8A"/>
    <w:rsid w:val="00C74105"/>
    <w:rsid w:val="00C7416D"/>
    <w:rsid w:val="00C74F6E"/>
    <w:rsid w:val="00C75906"/>
    <w:rsid w:val="00C76311"/>
    <w:rsid w:val="00C766E6"/>
    <w:rsid w:val="00C7678E"/>
    <w:rsid w:val="00C768D9"/>
    <w:rsid w:val="00C76912"/>
    <w:rsid w:val="00C76D16"/>
    <w:rsid w:val="00C7705F"/>
    <w:rsid w:val="00C774B9"/>
    <w:rsid w:val="00C77F91"/>
    <w:rsid w:val="00C80030"/>
    <w:rsid w:val="00C8008A"/>
    <w:rsid w:val="00C80510"/>
    <w:rsid w:val="00C8091A"/>
    <w:rsid w:val="00C80B01"/>
    <w:rsid w:val="00C80BEF"/>
    <w:rsid w:val="00C80E76"/>
    <w:rsid w:val="00C80FE1"/>
    <w:rsid w:val="00C812C7"/>
    <w:rsid w:val="00C8189B"/>
    <w:rsid w:val="00C818F4"/>
    <w:rsid w:val="00C81C2D"/>
    <w:rsid w:val="00C81E89"/>
    <w:rsid w:val="00C827AE"/>
    <w:rsid w:val="00C8290B"/>
    <w:rsid w:val="00C82B14"/>
    <w:rsid w:val="00C82BEA"/>
    <w:rsid w:val="00C831CF"/>
    <w:rsid w:val="00C8330E"/>
    <w:rsid w:val="00C83A99"/>
    <w:rsid w:val="00C8412C"/>
    <w:rsid w:val="00C8495B"/>
    <w:rsid w:val="00C84D83"/>
    <w:rsid w:val="00C84EBD"/>
    <w:rsid w:val="00C85281"/>
    <w:rsid w:val="00C853B5"/>
    <w:rsid w:val="00C8560E"/>
    <w:rsid w:val="00C85B2A"/>
    <w:rsid w:val="00C8612F"/>
    <w:rsid w:val="00C86296"/>
    <w:rsid w:val="00C86E63"/>
    <w:rsid w:val="00C875E4"/>
    <w:rsid w:val="00C879FE"/>
    <w:rsid w:val="00C90DE0"/>
    <w:rsid w:val="00C90E2F"/>
    <w:rsid w:val="00C915A0"/>
    <w:rsid w:val="00C9178F"/>
    <w:rsid w:val="00C918C0"/>
    <w:rsid w:val="00C918F1"/>
    <w:rsid w:val="00C91E63"/>
    <w:rsid w:val="00C925A9"/>
    <w:rsid w:val="00C926B5"/>
    <w:rsid w:val="00C926CD"/>
    <w:rsid w:val="00C9277D"/>
    <w:rsid w:val="00C92D22"/>
    <w:rsid w:val="00C933AB"/>
    <w:rsid w:val="00C933D6"/>
    <w:rsid w:val="00C937E1"/>
    <w:rsid w:val="00C93C7A"/>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19F"/>
    <w:rsid w:val="00C9737C"/>
    <w:rsid w:val="00C9769B"/>
    <w:rsid w:val="00CA0130"/>
    <w:rsid w:val="00CA0699"/>
    <w:rsid w:val="00CA09EA"/>
    <w:rsid w:val="00CA0DC4"/>
    <w:rsid w:val="00CA0F71"/>
    <w:rsid w:val="00CA1211"/>
    <w:rsid w:val="00CA1A7B"/>
    <w:rsid w:val="00CA1E8A"/>
    <w:rsid w:val="00CA3237"/>
    <w:rsid w:val="00CA33E3"/>
    <w:rsid w:val="00CA3911"/>
    <w:rsid w:val="00CA3AE7"/>
    <w:rsid w:val="00CA3F18"/>
    <w:rsid w:val="00CA4196"/>
    <w:rsid w:val="00CA43CB"/>
    <w:rsid w:val="00CA4DA5"/>
    <w:rsid w:val="00CA4E3E"/>
    <w:rsid w:val="00CA524C"/>
    <w:rsid w:val="00CA556F"/>
    <w:rsid w:val="00CA5A86"/>
    <w:rsid w:val="00CA5C0D"/>
    <w:rsid w:val="00CA636C"/>
    <w:rsid w:val="00CA6724"/>
    <w:rsid w:val="00CA6758"/>
    <w:rsid w:val="00CA67CC"/>
    <w:rsid w:val="00CA7825"/>
    <w:rsid w:val="00CA78B1"/>
    <w:rsid w:val="00CA79E7"/>
    <w:rsid w:val="00CA7BB0"/>
    <w:rsid w:val="00CA7CB6"/>
    <w:rsid w:val="00CA7F05"/>
    <w:rsid w:val="00CA7F92"/>
    <w:rsid w:val="00CB0F14"/>
    <w:rsid w:val="00CB163D"/>
    <w:rsid w:val="00CB1EFE"/>
    <w:rsid w:val="00CB25F3"/>
    <w:rsid w:val="00CB27DA"/>
    <w:rsid w:val="00CB28AC"/>
    <w:rsid w:val="00CB2A07"/>
    <w:rsid w:val="00CB2BFC"/>
    <w:rsid w:val="00CB2CBC"/>
    <w:rsid w:val="00CB3704"/>
    <w:rsid w:val="00CB3AC6"/>
    <w:rsid w:val="00CB3BAE"/>
    <w:rsid w:val="00CB4209"/>
    <w:rsid w:val="00CB4C7E"/>
    <w:rsid w:val="00CB4CA4"/>
    <w:rsid w:val="00CB50EC"/>
    <w:rsid w:val="00CB523C"/>
    <w:rsid w:val="00CB5A5D"/>
    <w:rsid w:val="00CB5BBE"/>
    <w:rsid w:val="00CB5DE8"/>
    <w:rsid w:val="00CB5EED"/>
    <w:rsid w:val="00CB5EF0"/>
    <w:rsid w:val="00CB695B"/>
    <w:rsid w:val="00CB6A8C"/>
    <w:rsid w:val="00CB6CB5"/>
    <w:rsid w:val="00CB6EA1"/>
    <w:rsid w:val="00CB6F13"/>
    <w:rsid w:val="00CB6F49"/>
    <w:rsid w:val="00CB6F90"/>
    <w:rsid w:val="00CB7139"/>
    <w:rsid w:val="00CB730C"/>
    <w:rsid w:val="00CB743D"/>
    <w:rsid w:val="00CB777D"/>
    <w:rsid w:val="00CB77DB"/>
    <w:rsid w:val="00CC0528"/>
    <w:rsid w:val="00CC07DA"/>
    <w:rsid w:val="00CC086D"/>
    <w:rsid w:val="00CC0DF8"/>
    <w:rsid w:val="00CC1368"/>
    <w:rsid w:val="00CC13AC"/>
    <w:rsid w:val="00CC1594"/>
    <w:rsid w:val="00CC1684"/>
    <w:rsid w:val="00CC1804"/>
    <w:rsid w:val="00CC1974"/>
    <w:rsid w:val="00CC1EF5"/>
    <w:rsid w:val="00CC217A"/>
    <w:rsid w:val="00CC223B"/>
    <w:rsid w:val="00CC24E2"/>
    <w:rsid w:val="00CC2643"/>
    <w:rsid w:val="00CC27D1"/>
    <w:rsid w:val="00CC3679"/>
    <w:rsid w:val="00CC3AE7"/>
    <w:rsid w:val="00CC3BF4"/>
    <w:rsid w:val="00CC3EA9"/>
    <w:rsid w:val="00CC4002"/>
    <w:rsid w:val="00CC5297"/>
    <w:rsid w:val="00CC540D"/>
    <w:rsid w:val="00CC6807"/>
    <w:rsid w:val="00CC683F"/>
    <w:rsid w:val="00CC6BE2"/>
    <w:rsid w:val="00CC6F31"/>
    <w:rsid w:val="00CC6F36"/>
    <w:rsid w:val="00CC77B1"/>
    <w:rsid w:val="00CC7A43"/>
    <w:rsid w:val="00CD0107"/>
    <w:rsid w:val="00CD0355"/>
    <w:rsid w:val="00CD0655"/>
    <w:rsid w:val="00CD0AD9"/>
    <w:rsid w:val="00CD0BDA"/>
    <w:rsid w:val="00CD19C3"/>
    <w:rsid w:val="00CD19E6"/>
    <w:rsid w:val="00CD2274"/>
    <w:rsid w:val="00CD23FC"/>
    <w:rsid w:val="00CD2417"/>
    <w:rsid w:val="00CD26A5"/>
    <w:rsid w:val="00CD2C9A"/>
    <w:rsid w:val="00CD2F17"/>
    <w:rsid w:val="00CD322A"/>
    <w:rsid w:val="00CD3393"/>
    <w:rsid w:val="00CD352A"/>
    <w:rsid w:val="00CD37BF"/>
    <w:rsid w:val="00CD397F"/>
    <w:rsid w:val="00CD3A23"/>
    <w:rsid w:val="00CD3E08"/>
    <w:rsid w:val="00CD3EF0"/>
    <w:rsid w:val="00CD4824"/>
    <w:rsid w:val="00CD4A2D"/>
    <w:rsid w:val="00CD4C0D"/>
    <w:rsid w:val="00CD5079"/>
    <w:rsid w:val="00CD507F"/>
    <w:rsid w:val="00CD51AD"/>
    <w:rsid w:val="00CD54DD"/>
    <w:rsid w:val="00CD551D"/>
    <w:rsid w:val="00CD554C"/>
    <w:rsid w:val="00CD579C"/>
    <w:rsid w:val="00CD5C62"/>
    <w:rsid w:val="00CD6E6C"/>
    <w:rsid w:val="00CD7005"/>
    <w:rsid w:val="00CD718A"/>
    <w:rsid w:val="00CD7D3F"/>
    <w:rsid w:val="00CD7F75"/>
    <w:rsid w:val="00CE031F"/>
    <w:rsid w:val="00CE0391"/>
    <w:rsid w:val="00CE0B18"/>
    <w:rsid w:val="00CE0F10"/>
    <w:rsid w:val="00CE139D"/>
    <w:rsid w:val="00CE1887"/>
    <w:rsid w:val="00CE1B0C"/>
    <w:rsid w:val="00CE1E83"/>
    <w:rsid w:val="00CE1F70"/>
    <w:rsid w:val="00CE28DC"/>
    <w:rsid w:val="00CE2AE0"/>
    <w:rsid w:val="00CE2B59"/>
    <w:rsid w:val="00CE2FB2"/>
    <w:rsid w:val="00CE303B"/>
    <w:rsid w:val="00CE36B7"/>
    <w:rsid w:val="00CE3BB8"/>
    <w:rsid w:val="00CE3BCD"/>
    <w:rsid w:val="00CE3DF1"/>
    <w:rsid w:val="00CE4B5F"/>
    <w:rsid w:val="00CE4D39"/>
    <w:rsid w:val="00CE4E6B"/>
    <w:rsid w:val="00CE50BA"/>
    <w:rsid w:val="00CE5A0D"/>
    <w:rsid w:val="00CE5F3C"/>
    <w:rsid w:val="00CE5F62"/>
    <w:rsid w:val="00CE6585"/>
    <w:rsid w:val="00CE696E"/>
    <w:rsid w:val="00CE6E3A"/>
    <w:rsid w:val="00CE72B3"/>
    <w:rsid w:val="00CE72F6"/>
    <w:rsid w:val="00CE732E"/>
    <w:rsid w:val="00CE755B"/>
    <w:rsid w:val="00CE79B6"/>
    <w:rsid w:val="00CE7A42"/>
    <w:rsid w:val="00CE7A77"/>
    <w:rsid w:val="00CF0257"/>
    <w:rsid w:val="00CF0570"/>
    <w:rsid w:val="00CF15AB"/>
    <w:rsid w:val="00CF16B0"/>
    <w:rsid w:val="00CF176A"/>
    <w:rsid w:val="00CF179A"/>
    <w:rsid w:val="00CF199F"/>
    <w:rsid w:val="00CF1A2A"/>
    <w:rsid w:val="00CF1E3A"/>
    <w:rsid w:val="00CF1F14"/>
    <w:rsid w:val="00CF2122"/>
    <w:rsid w:val="00CF2409"/>
    <w:rsid w:val="00CF252F"/>
    <w:rsid w:val="00CF2790"/>
    <w:rsid w:val="00CF288D"/>
    <w:rsid w:val="00CF28E0"/>
    <w:rsid w:val="00CF2CA1"/>
    <w:rsid w:val="00CF3043"/>
    <w:rsid w:val="00CF31AE"/>
    <w:rsid w:val="00CF32C8"/>
    <w:rsid w:val="00CF3978"/>
    <w:rsid w:val="00CF4523"/>
    <w:rsid w:val="00CF4790"/>
    <w:rsid w:val="00CF47BB"/>
    <w:rsid w:val="00CF5049"/>
    <w:rsid w:val="00CF5309"/>
    <w:rsid w:val="00CF569C"/>
    <w:rsid w:val="00CF57FE"/>
    <w:rsid w:val="00CF597B"/>
    <w:rsid w:val="00CF5D99"/>
    <w:rsid w:val="00CF60EB"/>
    <w:rsid w:val="00CF6117"/>
    <w:rsid w:val="00CF6627"/>
    <w:rsid w:val="00CF66C8"/>
    <w:rsid w:val="00CF6753"/>
    <w:rsid w:val="00CF69C5"/>
    <w:rsid w:val="00CF6A16"/>
    <w:rsid w:val="00CF6C22"/>
    <w:rsid w:val="00CF6D42"/>
    <w:rsid w:val="00CF6E1D"/>
    <w:rsid w:val="00CF6E29"/>
    <w:rsid w:val="00CF6E3A"/>
    <w:rsid w:val="00CF740D"/>
    <w:rsid w:val="00CF76D9"/>
    <w:rsid w:val="00CF7EEA"/>
    <w:rsid w:val="00D000C1"/>
    <w:rsid w:val="00D000D8"/>
    <w:rsid w:val="00D00971"/>
    <w:rsid w:val="00D009F7"/>
    <w:rsid w:val="00D00BF4"/>
    <w:rsid w:val="00D01AE4"/>
    <w:rsid w:val="00D01B38"/>
    <w:rsid w:val="00D01CBB"/>
    <w:rsid w:val="00D01FA4"/>
    <w:rsid w:val="00D022B1"/>
    <w:rsid w:val="00D02ADF"/>
    <w:rsid w:val="00D02D14"/>
    <w:rsid w:val="00D02D67"/>
    <w:rsid w:val="00D03342"/>
    <w:rsid w:val="00D03988"/>
    <w:rsid w:val="00D03A25"/>
    <w:rsid w:val="00D04042"/>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05D"/>
    <w:rsid w:val="00D076D9"/>
    <w:rsid w:val="00D07B32"/>
    <w:rsid w:val="00D07BB1"/>
    <w:rsid w:val="00D102CE"/>
    <w:rsid w:val="00D10B57"/>
    <w:rsid w:val="00D10B92"/>
    <w:rsid w:val="00D10CA1"/>
    <w:rsid w:val="00D10E91"/>
    <w:rsid w:val="00D1199E"/>
    <w:rsid w:val="00D119E6"/>
    <w:rsid w:val="00D12011"/>
    <w:rsid w:val="00D13192"/>
    <w:rsid w:val="00D1328C"/>
    <w:rsid w:val="00D1328F"/>
    <w:rsid w:val="00D137B7"/>
    <w:rsid w:val="00D138D9"/>
    <w:rsid w:val="00D139BD"/>
    <w:rsid w:val="00D13EB2"/>
    <w:rsid w:val="00D13F62"/>
    <w:rsid w:val="00D13F68"/>
    <w:rsid w:val="00D1424C"/>
    <w:rsid w:val="00D142CF"/>
    <w:rsid w:val="00D148F5"/>
    <w:rsid w:val="00D149F3"/>
    <w:rsid w:val="00D14BC9"/>
    <w:rsid w:val="00D14CE3"/>
    <w:rsid w:val="00D14E4B"/>
    <w:rsid w:val="00D153F6"/>
    <w:rsid w:val="00D15708"/>
    <w:rsid w:val="00D15718"/>
    <w:rsid w:val="00D15738"/>
    <w:rsid w:val="00D158AA"/>
    <w:rsid w:val="00D159C2"/>
    <w:rsid w:val="00D15C53"/>
    <w:rsid w:val="00D15D0D"/>
    <w:rsid w:val="00D1613D"/>
    <w:rsid w:val="00D16296"/>
    <w:rsid w:val="00D167CE"/>
    <w:rsid w:val="00D16E8C"/>
    <w:rsid w:val="00D16FF6"/>
    <w:rsid w:val="00D171B5"/>
    <w:rsid w:val="00D17D95"/>
    <w:rsid w:val="00D20256"/>
    <w:rsid w:val="00D20822"/>
    <w:rsid w:val="00D2103F"/>
    <w:rsid w:val="00D213AD"/>
    <w:rsid w:val="00D21732"/>
    <w:rsid w:val="00D21808"/>
    <w:rsid w:val="00D219D7"/>
    <w:rsid w:val="00D219E7"/>
    <w:rsid w:val="00D21A8B"/>
    <w:rsid w:val="00D22420"/>
    <w:rsid w:val="00D2279C"/>
    <w:rsid w:val="00D22B7A"/>
    <w:rsid w:val="00D22C04"/>
    <w:rsid w:val="00D231DE"/>
    <w:rsid w:val="00D232C5"/>
    <w:rsid w:val="00D233B6"/>
    <w:rsid w:val="00D2346E"/>
    <w:rsid w:val="00D239B6"/>
    <w:rsid w:val="00D239C9"/>
    <w:rsid w:val="00D23ADA"/>
    <w:rsid w:val="00D23DFD"/>
    <w:rsid w:val="00D2400A"/>
    <w:rsid w:val="00D2467D"/>
    <w:rsid w:val="00D24770"/>
    <w:rsid w:val="00D24C14"/>
    <w:rsid w:val="00D24D8E"/>
    <w:rsid w:val="00D25480"/>
    <w:rsid w:val="00D25663"/>
    <w:rsid w:val="00D2581B"/>
    <w:rsid w:val="00D25C63"/>
    <w:rsid w:val="00D25DA3"/>
    <w:rsid w:val="00D2671E"/>
    <w:rsid w:val="00D2677E"/>
    <w:rsid w:val="00D267D9"/>
    <w:rsid w:val="00D26BA1"/>
    <w:rsid w:val="00D272E2"/>
    <w:rsid w:val="00D27D79"/>
    <w:rsid w:val="00D3051F"/>
    <w:rsid w:val="00D305C4"/>
    <w:rsid w:val="00D30D94"/>
    <w:rsid w:val="00D310FC"/>
    <w:rsid w:val="00D31AB8"/>
    <w:rsid w:val="00D31E01"/>
    <w:rsid w:val="00D31F80"/>
    <w:rsid w:val="00D32040"/>
    <w:rsid w:val="00D321A5"/>
    <w:rsid w:val="00D324E4"/>
    <w:rsid w:val="00D3250E"/>
    <w:rsid w:val="00D32586"/>
    <w:rsid w:val="00D32624"/>
    <w:rsid w:val="00D3278F"/>
    <w:rsid w:val="00D32829"/>
    <w:rsid w:val="00D33041"/>
    <w:rsid w:val="00D334E6"/>
    <w:rsid w:val="00D33759"/>
    <w:rsid w:val="00D33C34"/>
    <w:rsid w:val="00D33C3D"/>
    <w:rsid w:val="00D33F1A"/>
    <w:rsid w:val="00D33F6E"/>
    <w:rsid w:val="00D34234"/>
    <w:rsid w:val="00D34566"/>
    <w:rsid w:val="00D347C7"/>
    <w:rsid w:val="00D3487F"/>
    <w:rsid w:val="00D348E7"/>
    <w:rsid w:val="00D3498D"/>
    <w:rsid w:val="00D34B53"/>
    <w:rsid w:val="00D34D00"/>
    <w:rsid w:val="00D34E7D"/>
    <w:rsid w:val="00D34EA5"/>
    <w:rsid w:val="00D34EC0"/>
    <w:rsid w:val="00D34F37"/>
    <w:rsid w:val="00D34FBA"/>
    <w:rsid w:val="00D34FCA"/>
    <w:rsid w:val="00D3566E"/>
    <w:rsid w:val="00D3569A"/>
    <w:rsid w:val="00D356A2"/>
    <w:rsid w:val="00D357A9"/>
    <w:rsid w:val="00D3583C"/>
    <w:rsid w:val="00D358F9"/>
    <w:rsid w:val="00D3624C"/>
    <w:rsid w:val="00D3635A"/>
    <w:rsid w:val="00D3662B"/>
    <w:rsid w:val="00D36903"/>
    <w:rsid w:val="00D36EC6"/>
    <w:rsid w:val="00D36EFB"/>
    <w:rsid w:val="00D36F05"/>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4C3"/>
    <w:rsid w:val="00D4463B"/>
    <w:rsid w:val="00D4464A"/>
    <w:rsid w:val="00D44DCB"/>
    <w:rsid w:val="00D452C1"/>
    <w:rsid w:val="00D45334"/>
    <w:rsid w:val="00D46108"/>
    <w:rsid w:val="00D4621B"/>
    <w:rsid w:val="00D469A4"/>
    <w:rsid w:val="00D46B3E"/>
    <w:rsid w:val="00D47240"/>
    <w:rsid w:val="00D47B01"/>
    <w:rsid w:val="00D47C4D"/>
    <w:rsid w:val="00D47D52"/>
    <w:rsid w:val="00D47D89"/>
    <w:rsid w:val="00D47E11"/>
    <w:rsid w:val="00D500D3"/>
    <w:rsid w:val="00D50769"/>
    <w:rsid w:val="00D50CFF"/>
    <w:rsid w:val="00D50D38"/>
    <w:rsid w:val="00D50FD2"/>
    <w:rsid w:val="00D51FDF"/>
    <w:rsid w:val="00D52144"/>
    <w:rsid w:val="00D52161"/>
    <w:rsid w:val="00D52224"/>
    <w:rsid w:val="00D5230D"/>
    <w:rsid w:val="00D52DA9"/>
    <w:rsid w:val="00D52E08"/>
    <w:rsid w:val="00D539F7"/>
    <w:rsid w:val="00D53B0C"/>
    <w:rsid w:val="00D53B1B"/>
    <w:rsid w:val="00D53EEC"/>
    <w:rsid w:val="00D54294"/>
    <w:rsid w:val="00D54598"/>
    <w:rsid w:val="00D54813"/>
    <w:rsid w:val="00D5485A"/>
    <w:rsid w:val="00D54D3F"/>
    <w:rsid w:val="00D55606"/>
    <w:rsid w:val="00D55646"/>
    <w:rsid w:val="00D55748"/>
    <w:rsid w:val="00D557D7"/>
    <w:rsid w:val="00D5595F"/>
    <w:rsid w:val="00D55DE7"/>
    <w:rsid w:val="00D56663"/>
    <w:rsid w:val="00D566A6"/>
    <w:rsid w:val="00D56A16"/>
    <w:rsid w:val="00D56BE2"/>
    <w:rsid w:val="00D56DE5"/>
    <w:rsid w:val="00D56FD0"/>
    <w:rsid w:val="00D56FE3"/>
    <w:rsid w:val="00D57173"/>
    <w:rsid w:val="00D573EE"/>
    <w:rsid w:val="00D57573"/>
    <w:rsid w:val="00D577B0"/>
    <w:rsid w:val="00D57838"/>
    <w:rsid w:val="00D57A12"/>
    <w:rsid w:val="00D601E6"/>
    <w:rsid w:val="00D614BA"/>
    <w:rsid w:val="00D618DC"/>
    <w:rsid w:val="00D6193F"/>
    <w:rsid w:val="00D61D03"/>
    <w:rsid w:val="00D61FCB"/>
    <w:rsid w:val="00D62054"/>
    <w:rsid w:val="00D6225B"/>
    <w:rsid w:val="00D626D0"/>
    <w:rsid w:val="00D626E1"/>
    <w:rsid w:val="00D62733"/>
    <w:rsid w:val="00D627AE"/>
    <w:rsid w:val="00D628EA"/>
    <w:rsid w:val="00D62B87"/>
    <w:rsid w:val="00D62C05"/>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189"/>
    <w:rsid w:val="00D672AF"/>
    <w:rsid w:val="00D674CF"/>
    <w:rsid w:val="00D67545"/>
    <w:rsid w:val="00D67A80"/>
    <w:rsid w:val="00D67C19"/>
    <w:rsid w:val="00D67F23"/>
    <w:rsid w:val="00D70691"/>
    <w:rsid w:val="00D70E5E"/>
    <w:rsid w:val="00D71263"/>
    <w:rsid w:val="00D71331"/>
    <w:rsid w:val="00D713EA"/>
    <w:rsid w:val="00D71F76"/>
    <w:rsid w:val="00D721A0"/>
    <w:rsid w:val="00D72241"/>
    <w:rsid w:val="00D723B9"/>
    <w:rsid w:val="00D72B01"/>
    <w:rsid w:val="00D72BAF"/>
    <w:rsid w:val="00D72C44"/>
    <w:rsid w:val="00D72E05"/>
    <w:rsid w:val="00D72FC3"/>
    <w:rsid w:val="00D731D0"/>
    <w:rsid w:val="00D732FC"/>
    <w:rsid w:val="00D73E90"/>
    <w:rsid w:val="00D74014"/>
    <w:rsid w:val="00D746DA"/>
    <w:rsid w:val="00D74979"/>
    <w:rsid w:val="00D753D6"/>
    <w:rsid w:val="00D758E1"/>
    <w:rsid w:val="00D75AC0"/>
    <w:rsid w:val="00D761BE"/>
    <w:rsid w:val="00D7623F"/>
    <w:rsid w:val="00D7685E"/>
    <w:rsid w:val="00D76B28"/>
    <w:rsid w:val="00D76FD5"/>
    <w:rsid w:val="00D77B2D"/>
    <w:rsid w:val="00D80274"/>
    <w:rsid w:val="00D80624"/>
    <w:rsid w:val="00D80C0B"/>
    <w:rsid w:val="00D811A6"/>
    <w:rsid w:val="00D815E4"/>
    <w:rsid w:val="00D815EB"/>
    <w:rsid w:val="00D8172A"/>
    <w:rsid w:val="00D81A4E"/>
    <w:rsid w:val="00D8201A"/>
    <w:rsid w:val="00D8220F"/>
    <w:rsid w:val="00D82225"/>
    <w:rsid w:val="00D823E1"/>
    <w:rsid w:val="00D82607"/>
    <w:rsid w:val="00D82697"/>
    <w:rsid w:val="00D8298C"/>
    <w:rsid w:val="00D82EC8"/>
    <w:rsid w:val="00D830FD"/>
    <w:rsid w:val="00D831BA"/>
    <w:rsid w:val="00D831FE"/>
    <w:rsid w:val="00D833E1"/>
    <w:rsid w:val="00D83BF8"/>
    <w:rsid w:val="00D83C3F"/>
    <w:rsid w:val="00D84051"/>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75"/>
    <w:rsid w:val="00D906EC"/>
    <w:rsid w:val="00D90766"/>
    <w:rsid w:val="00D90A46"/>
    <w:rsid w:val="00D90E2C"/>
    <w:rsid w:val="00D90F59"/>
    <w:rsid w:val="00D91311"/>
    <w:rsid w:val="00D9134A"/>
    <w:rsid w:val="00D914FA"/>
    <w:rsid w:val="00D9152D"/>
    <w:rsid w:val="00D9182D"/>
    <w:rsid w:val="00D91AA2"/>
    <w:rsid w:val="00D920DF"/>
    <w:rsid w:val="00D92AB4"/>
    <w:rsid w:val="00D92BBD"/>
    <w:rsid w:val="00D92E70"/>
    <w:rsid w:val="00D92F05"/>
    <w:rsid w:val="00D93028"/>
    <w:rsid w:val="00D9329C"/>
    <w:rsid w:val="00D932B6"/>
    <w:rsid w:val="00D936DB"/>
    <w:rsid w:val="00D938BF"/>
    <w:rsid w:val="00D93E17"/>
    <w:rsid w:val="00D93F23"/>
    <w:rsid w:val="00D94045"/>
    <w:rsid w:val="00D94203"/>
    <w:rsid w:val="00D94472"/>
    <w:rsid w:val="00D94803"/>
    <w:rsid w:val="00D94911"/>
    <w:rsid w:val="00D94975"/>
    <w:rsid w:val="00D9498C"/>
    <w:rsid w:val="00D94B8D"/>
    <w:rsid w:val="00D94C8D"/>
    <w:rsid w:val="00D94EE8"/>
    <w:rsid w:val="00D95438"/>
    <w:rsid w:val="00D95518"/>
    <w:rsid w:val="00D958B5"/>
    <w:rsid w:val="00D95D27"/>
    <w:rsid w:val="00D95DD1"/>
    <w:rsid w:val="00D961D4"/>
    <w:rsid w:val="00D96324"/>
    <w:rsid w:val="00D968B8"/>
    <w:rsid w:val="00D96BA4"/>
    <w:rsid w:val="00D96C9D"/>
    <w:rsid w:val="00D96F7B"/>
    <w:rsid w:val="00D97262"/>
    <w:rsid w:val="00D97890"/>
    <w:rsid w:val="00D97FA8"/>
    <w:rsid w:val="00D97FC8"/>
    <w:rsid w:val="00DA06B8"/>
    <w:rsid w:val="00DA0A4A"/>
    <w:rsid w:val="00DA0FAC"/>
    <w:rsid w:val="00DA19E8"/>
    <w:rsid w:val="00DA1C81"/>
    <w:rsid w:val="00DA2119"/>
    <w:rsid w:val="00DA234C"/>
    <w:rsid w:val="00DA2676"/>
    <w:rsid w:val="00DA26BB"/>
    <w:rsid w:val="00DA2767"/>
    <w:rsid w:val="00DA29CF"/>
    <w:rsid w:val="00DA2BBE"/>
    <w:rsid w:val="00DA2C96"/>
    <w:rsid w:val="00DA2E71"/>
    <w:rsid w:val="00DA3121"/>
    <w:rsid w:val="00DA3280"/>
    <w:rsid w:val="00DA3640"/>
    <w:rsid w:val="00DA3795"/>
    <w:rsid w:val="00DA3D8E"/>
    <w:rsid w:val="00DA3ED9"/>
    <w:rsid w:val="00DA4002"/>
    <w:rsid w:val="00DA4108"/>
    <w:rsid w:val="00DA43B7"/>
    <w:rsid w:val="00DA44CB"/>
    <w:rsid w:val="00DA4DBB"/>
    <w:rsid w:val="00DA5307"/>
    <w:rsid w:val="00DA5726"/>
    <w:rsid w:val="00DA5C0D"/>
    <w:rsid w:val="00DA6657"/>
    <w:rsid w:val="00DA6755"/>
    <w:rsid w:val="00DA68DF"/>
    <w:rsid w:val="00DA6EF4"/>
    <w:rsid w:val="00DA70C1"/>
    <w:rsid w:val="00DA7385"/>
    <w:rsid w:val="00DA752E"/>
    <w:rsid w:val="00DA7B3D"/>
    <w:rsid w:val="00DA7BA4"/>
    <w:rsid w:val="00DA7E6A"/>
    <w:rsid w:val="00DA7FD4"/>
    <w:rsid w:val="00DB0373"/>
    <w:rsid w:val="00DB05F7"/>
    <w:rsid w:val="00DB0772"/>
    <w:rsid w:val="00DB0CF4"/>
    <w:rsid w:val="00DB12C2"/>
    <w:rsid w:val="00DB155A"/>
    <w:rsid w:val="00DB19AB"/>
    <w:rsid w:val="00DB1C62"/>
    <w:rsid w:val="00DB22AB"/>
    <w:rsid w:val="00DB24F4"/>
    <w:rsid w:val="00DB2706"/>
    <w:rsid w:val="00DB27E3"/>
    <w:rsid w:val="00DB2A1A"/>
    <w:rsid w:val="00DB3196"/>
    <w:rsid w:val="00DB31BE"/>
    <w:rsid w:val="00DB396D"/>
    <w:rsid w:val="00DB3ABA"/>
    <w:rsid w:val="00DB40E9"/>
    <w:rsid w:val="00DB4252"/>
    <w:rsid w:val="00DB44AA"/>
    <w:rsid w:val="00DB4766"/>
    <w:rsid w:val="00DB48A1"/>
    <w:rsid w:val="00DB49E0"/>
    <w:rsid w:val="00DB5964"/>
    <w:rsid w:val="00DB5B73"/>
    <w:rsid w:val="00DB5DA2"/>
    <w:rsid w:val="00DB63B2"/>
    <w:rsid w:val="00DB6475"/>
    <w:rsid w:val="00DB6721"/>
    <w:rsid w:val="00DB672C"/>
    <w:rsid w:val="00DB68CC"/>
    <w:rsid w:val="00DB6C42"/>
    <w:rsid w:val="00DB71EE"/>
    <w:rsid w:val="00DB7262"/>
    <w:rsid w:val="00DB745B"/>
    <w:rsid w:val="00DB78E7"/>
    <w:rsid w:val="00DB7F70"/>
    <w:rsid w:val="00DC025B"/>
    <w:rsid w:val="00DC052E"/>
    <w:rsid w:val="00DC06D6"/>
    <w:rsid w:val="00DC0BC1"/>
    <w:rsid w:val="00DC0BF3"/>
    <w:rsid w:val="00DC0C84"/>
    <w:rsid w:val="00DC1427"/>
    <w:rsid w:val="00DC180E"/>
    <w:rsid w:val="00DC1A1F"/>
    <w:rsid w:val="00DC1AC5"/>
    <w:rsid w:val="00DC1BB7"/>
    <w:rsid w:val="00DC1DC0"/>
    <w:rsid w:val="00DC1FB2"/>
    <w:rsid w:val="00DC224D"/>
    <w:rsid w:val="00DC22ED"/>
    <w:rsid w:val="00DC2820"/>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CE0"/>
    <w:rsid w:val="00DD0E87"/>
    <w:rsid w:val="00DD0FCB"/>
    <w:rsid w:val="00DD0FFB"/>
    <w:rsid w:val="00DD13EE"/>
    <w:rsid w:val="00DD155B"/>
    <w:rsid w:val="00DD17D1"/>
    <w:rsid w:val="00DD1B51"/>
    <w:rsid w:val="00DD235F"/>
    <w:rsid w:val="00DD238E"/>
    <w:rsid w:val="00DD301C"/>
    <w:rsid w:val="00DD32DA"/>
    <w:rsid w:val="00DD36EF"/>
    <w:rsid w:val="00DD37FF"/>
    <w:rsid w:val="00DD3A38"/>
    <w:rsid w:val="00DD3A91"/>
    <w:rsid w:val="00DD3BEF"/>
    <w:rsid w:val="00DD3E72"/>
    <w:rsid w:val="00DD4428"/>
    <w:rsid w:val="00DD44CB"/>
    <w:rsid w:val="00DD534A"/>
    <w:rsid w:val="00DD58B6"/>
    <w:rsid w:val="00DD59C8"/>
    <w:rsid w:val="00DD5E13"/>
    <w:rsid w:val="00DD5E4E"/>
    <w:rsid w:val="00DD60F0"/>
    <w:rsid w:val="00DD6879"/>
    <w:rsid w:val="00DD6915"/>
    <w:rsid w:val="00DD6C25"/>
    <w:rsid w:val="00DD6C44"/>
    <w:rsid w:val="00DD705F"/>
    <w:rsid w:val="00DE0C86"/>
    <w:rsid w:val="00DE0D90"/>
    <w:rsid w:val="00DE0DA1"/>
    <w:rsid w:val="00DE0E33"/>
    <w:rsid w:val="00DE1123"/>
    <w:rsid w:val="00DE1623"/>
    <w:rsid w:val="00DE1BB4"/>
    <w:rsid w:val="00DE1D18"/>
    <w:rsid w:val="00DE1D5D"/>
    <w:rsid w:val="00DE2DF2"/>
    <w:rsid w:val="00DE32F2"/>
    <w:rsid w:val="00DE3339"/>
    <w:rsid w:val="00DE3632"/>
    <w:rsid w:val="00DE3D55"/>
    <w:rsid w:val="00DE3F4E"/>
    <w:rsid w:val="00DE42A3"/>
    <w:rsid w:val="00DE431B"/>
    <w:rsid w:val="00DE4652"/>
    <w:rsid w:val="00DE4E86"/>
    <w:rsid w:val="00DE6056"/>
    <w:rsid w:val="00DE6816"/>
    <w:rsid w:val="00DE6827"/>
    <w:rsid w:val="00DE68B6"/>
    <w:rsid w:val="00DE6A00"/>
    <w:rsid w:val="00DE6CAC"/>
    <w:rsid w:val="00DE6E7C"/>
    <w:rsid w:val="00DE70C6"/>
    <w:rsid w:val="00DE7732"/>
    <w:rsid w:val="00DE7E1F"/>
    <w:rsid w:val="00DE7EA6"/>
    <w:rsid w:val="00DF0C7A"/>
    <w:rsid w:val="00DF0DE7"/>
    <w:rsid w:val="00DF0FB7"/>
    <w:rsid w:val="00DF128A"/>
    <w:rsid w:val="00DF1712"/>
    <w:rsid w:val="00DF1732"/>
    <w:rsid w:val="00DF1B78"/>
    <w:rsid w:val="00DF1CFE"/>
    <w:rsid w:val="00DF20F4"/>
    <w:rsid w:val="00DF241C"/>
    <w:rsid w:val="00DF274D"/>
    <w:rsid w:val="00DF3147"/>
    <w:rsid w:val="00DF31F4"/>
    <w:rsid w:val="00DF362F"/>
    <w:rsid w:val="00DF3895"/>
    <w:rsid w:val="00DF4103"/>
    <w:rsid w:val="00DF4502"/>
    <w:rsid w:val="00DF4B04"/>
    <w:rsid w:val="00DF5358"/>
    <w:rsid w:val="00DF5392"/>
    <w:rsid w:val="00DF59D6"/>
    <w:rsid w:val="00DF5B19"/>
    <w:rsid w:val="00DF5B9B"/>
    <w:rsid w:val="00DF68E5"/>
    <w:rsid w:val="00DF6D3B"/>
    <w:rsid w:val="00DF6D5B"/>
    <w:rsid w:val="00DF718F"/>
    <w:rsid w:val="00DF7295"/>
    <w:rsid w:val="00DF761F"/>
    <w:rsid w:val="00DF767D"/>
    <w:rsid w:val="00DF76D7"/>
    <w:rsid w:val="00DF7A68"/>
    <w:rsid w:val="00DF7FB5"/>
    <w:rsid w:val="00E001F6"/>
    <w:rsid w:val="00E0060A"/>
    <w:rsid w:val="00E007B3"/>
    <w:rsid w:val="00E00958"/>
    <w:rsid w:val="00E00959"/>
    <w:rsid w:val="00E009A1"/>
    <w:rsid w:val="00E00B0D"/>
    <w:rsid w:val="00E00C51"/>
    <w:rsid w:val="00E00CFC"/>
    <w:rsid w:val="00E00D07"/>
    <w:rsid w:val="00E00E69"/>
    <w:rsid w:val="00E010EF"/>
    <w:rsid w:val="00E01295"/>
    <w:rsid w:val="00E01390"/>
    <w:rsid w:val="00E01740"/>
    <w:rsid w:val="00E01DE5"/>
    <w:rsid w:val="00E0246B"/>
    <w:rsid w:val="00E025BA"/>
    <w:rsid w:val="00E02A6B"/>
    <w:rsid w:val="00E02B43"/>
    <w:rsid w:val="00E02BBC"/>
    <w:rsid w:val="00E02BFE"/>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8F9"/>
    <w:rsid w:val="00E07CF5"/>
    <w:rsid w:val="00E07EDD"/>
    <w:rsid w:val="00E10442"/>
    <w:rsid w:val="00E105EE"/>
    <w:rsid w:val="00E10E09"/>
    <w:rsid w:val="00E10E2B"/>
    <w:rsid w:val="00E10E3D"/>
    <w:rsid w:val="00E113B9"/>
    <w:rsid w:val="00E11688"/>
    <w:rsid w:val="00E11DE4"/>
    <w:rsid w:val="00E12C9C"/>
    <w:rsid w:val="00E133A7"/>
    <w:rsid w:val="00E135E1"/>
    <w:rsid w:val="00E13806"/>
    <w:rsid w:val="00E139DE"/>
    <w:rsid w:val="00E1461B"/>
    <w:rsid w:val="00E14738"/>
    <w:rsid w:val="00E14A12"/>
    <w:rsid w:val="00E14C65"/>
    <w:rsid w:val="00E14C83"/>
    <w:rsid w:val="00E14DAE"/>
    <w:rsid w:val="00E1577B"/>
    <w:rsid w:val="00E15B1C"/>
    <w:rsid w:val="00E1611B"/>
    <w:rsid w:val="00E168A6"/>
    <w:rsid w:val="00E16B7B"/>
    <w:rsid w:val="00E171EF"/>
    <w:rsid w:val="00E1753B"/>
    <w:rsid w:val="00E17583"/>
    <w:rsid w:val="00E17761"/>
    <w:rsid w:val="00E1788B"/>
    <w:rsid w:val="00E17BDE"/>
    <w:rsid w:val="00E17C50"/>
    <w:rsid w:val="00E17ED8"/>
    <w:rsid w:val="00E20059"/>
    <w:rsid w:val="00E20238"/>
    <w:rsid w:val="00E20AFA"/>
    <w:rsid w:val="00E20AFD"/>
    <w:rsid w:val="00E20F6F"/>
    <w:rsid w:val="00E20FF3"/>
    <w:rsid w:val="00E210E4"/>
    <w:rsid w:val="00E21714"/>
    <w:rsid w:val="00E217A5"/>
    <w:rsid w:val="00E218FE"/>
    <w:rsid w:val="00E21A07"/>
    <w:rsid w:val="00E21B7B"/>
    <w:rsid w:val="00E221BB"/>
    <w:rsid w:val="00E224ED"/>
    <w:rsid w:val="00E232FB"/>
    <w:rsid w:val="00E23C64"/>
    <w:rsid w:val="00E24159"/>
    <w:rsid w:val="00E2439D"/>
    <w:rsid w:val="00E245C1"/>
    <w:rsid w:val="00E245F4"/>
    <w:rsid w:val="00E24798"/>
    <w:rsid w:val="00E24C2C"/>
    <w:rsid w:val="00E24D51"/>
    <w:rsid w:val="00E24D6B"/>
    <w:rsid w:val="00E24E20"/>
    <w:rsid w:val="00E251D1"/>
    <w:rsid w:val="00E26130"/>
    <w:rsid w:val="00E2658C"/>
    <w:rsid w:val="00E26659"/>
    <w:rsid w:val="00E26758"/>
    <w:rsid w:val="00E2693E"/>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0B1"/>
    <w:rsid w:val="00E323C5"/>
    <w:rsid w:val="00E32557"/>
    <w:rsid w:val="00E3297B"/>
    <w:rsid w:val="00E32CB0"/>
    <w:rsid w:val="00E32D5B"/>
    <w:rsid w:val="00E3359C"/>
    <w:rsid w:val="00E33647"/>
    <w:rsid w:val="00E33E0A"/>
    <w:rsid w:val="00E33F4B"/>
    <w:rsid w:val="00E3401A"/>
    <w:rsid w:val="00E34765"/>
    <w:rsid w:val="00E34D96"/>
    <w:rsid w:val="00E34FA4"/>
    <w:rsid w:val="00E3528A"/>
    <w:rsid w:val="00E355C6"/>
    <w:rsid w:val="00E35652"/>
    <w:rsid w:val="00E358DD"/>
    <w:rsid w:val="00E35A35"/>
    <w:rsid w:val="00E363E6"/>
    <w:rsid w:val="00E36469"/>
    <w:rsid w:val="00E3658E"/>
    <w:rsid w:val="00E37070"/>
    <w:rsid w:val="00E3751E"/>
    <w:rsid w:val="00E3794A"/>
    <w:rsid w:val="00E3796C"/>
    <w:rsid w:val="00E37A86"/>
    <w:rsid w:val="00E37D14"/>
    <w:rsid w:val="00E4068B"/>
    <w:rsid w:val="00E406DD"/>
    <w:rsid w:val="00E40CB1"/>
    <w:rsid w:val="00E412D2"/>
    <w:rsid w:val="00E413B3"/>
    <w:rsid w:val="00E4162A"/>
    <w:rsid w:val="00E41A93"/>
    <w:rsid w:val="00E4224C"/>
    <w:rsid w:val="00E42792"/>
    <w:rsid w:val="00E42B6B"/>
    <w:rsid w:val="00E42CAC"/>
    <w:rsid w:val="00E42E44"/>
    <w:rsid w:val="00E42E99"/>
    <w:rsid w:val="00E434FB"/>
    <w:rsid w:val="00E436A6"/>
    <w:rsid w:val="00E438BE"/>
    <w:rsid w:val="00E43906"/>
    <w:rsid w:val="00E43985"/>
    <w:rsid w:val="00E440ED"/>
    <w:rsid w:val="00E4419A"/>
    <w:rsid w:val="00E44347"/>
    <w:rsid w:val="00E4451F"/>
    <w:rsid w:val="00E445C8"/>
    <w:rsid w:val="00E44739"/>
    <w:rsid w:val="00E44960"/>
    <w:rsid w:val="00E44B9C"/>
    <w:rsid w:val="00E453E0"/>
    <w:rsid w:val="00E460D5"/>
    <w:rsid w:val="00E4627D"/>
    <w:rsid w:val="00E46D74"/>
    <w:rsid w:val="00E46F71"/>
    <w:rsid w:val="00E4706B"/>
    <w:rsid w:val="00E47078"/>
    <w:rsid w:val="00E47211"/>
    <w:rsid w:val="00E4750B"/>
    <w:rsid w:val="00E47C85"/>
    <w:rsid w:val="00E47F31"/>
    <w:rsid w:val="00E50280"/>
    <w:rsid w:val="00E50870"/>
    <w:rsid w:val="00E50A45"/>
    <w:rsid w:val="00E50C03"/>
    <w:rsid w:val="00E50C22"/>
    <w:rsid w:val="00E50CF4"/>
    <w:rsid w:val="00E50E15"/>
    <w:rsid w:val="00E5207E"/>
    <w:rsid w:val="00E52100"/>
    <w:rsid w:val="00E52AA7"/>
    <w:rsid w:val="00E535C3"/>
    <w:rsid w:val="00E53CC7"/>
    <w:rsid w:val="00E54045"/>
    <w:rsid w:val="00E5431C"/>
    <w:rsid w:val="00E546D2"/>
    <w:rsid w:val="00E54A11"/>
    <w:rsid w:val="00E54A79"/>
    <w:rsid w:val="00E5544B"/>
    <w:rsid w:val="00E5588C"/>
    <w:rsid w:val="00E55A4C"/>
    <w:rsid w:val="00E55A83"/>
    <w:rsid w:val="00E55DD9"/>
    <w:rsid w:val="00E55F1C"/>
    <w:rsid w:val="00E56372"/>
    <w:rsid w:val="00E56402"/>
    <w:rsid w:val="00E565D5"/>
    <w:rsid w:val="00E56AD7"/>
    <w:rsid w:val="00E56E17"/>
    <w:rsid w:val="00E56E41"/>
    <w:rsid w:val="00E572CD"/>
    <w:rsid w:val="00E57318"/>
    <w:rsid w:val="00E57CB4"/>
    <w:rsid w:val="00E604C3"/>
    <w:rsid w:val="00E60ABD"/>
    <w:rsid w:val="00E6136B"/>
    <w:rsid w:val="00E61620"/>
    <w:rsid w:val="00E618FE"/>
    <w:rsid w:val="00E61C4D"/>
    <w:rsid w:val="00E6206D"/>
    <w:rsid w:val="00E623A7"/>
    <w:rsid w:val="00E62662"/>
    <w:rsid w:val="00E626AE"/>
    <w:rsid w:val="00E62A54"/>
    <w:rsid w:val="00E62A96"/>
    <w:rsid w:val="00E632B2"/>
    <w:rsid w:val="00E6388D"/>
    <w:rsid w:val="00E63F8D"/>
    <w:rsid w:val="00E63FC2"/>
    <w:rsid w:val="00E644D3"/>
    <w:rsid w:val="00E64566"/>
    <w:rsid w:val="00E65576"/>
    <w:rsid w:val="00E656DD"/>
    <w:rsid w:val="00E657BD"/>
    <w:rsid w:val="00E65C80"/>
    <w:rsid w:val="00E65DA7"/>
    <w:rsid w:val="00E65DD0"/>
    <w:rsid w:val="00E6610A"/>
    <w:rsid w:val="00E66246"/>
    <w:rsid w:val="00E6666F"/>
    <w:rsid w:val="00E66796"/>
    <w:rsid w:val="00E6683C"/>
    <w:rsid w:val="00E668C3"/>
    <w:rsid w:val="00E66A29"/>
    <w:rsid w:val="00E66C8A"/>
    <w:rsid w:val="00E671A6"/>
    <w:rsid w:val="00E67437"/>
    <w:rsid w:val="00E674C7"/>
    <w:rsid w:val="00E677B7"/>
    <w:rsid w:val="00E67A00"/>
    <w:rsid w:val="00E67B66"/>
    <w:rsid w:val="00E67E7B"/>
    <w:rsid w:val="00E67FB6"/>
    <w:rsid w:val="00E7046E"/>
    <w:rsid w:val="00E70F24"/>
    <w:rsid w:val="00E710E1"/>
    <w:rsid w:val="00E715AD"/>
    <w:rsid w:val="00E71F21"/>
    <w:rsid w:val="00E72498"/>
    <w:rsid w:val="00E724D3"/>
    <w:rsid w:val="00E72B5B"/>
    <w:rsid w:val="00E72E50"/>
    <w:rsid w:val="00E733E4"/>
    <w:rsid w:val="00E738D0"/>
    <w:rsid w:val="00E73E0D"/>
    <w:rsid w:val="00E73F61"/>
    <w:rsid w:val="00E745B3"/>
    <w:rsid w:val="00E74B4C"/>
    <w:rsid w:val="00E74CF7"/>
    <w:rsid w:val="00E74E21"/>
    <w:rsid w:val="00E74FCF"/>
    <w:rsid w:val="00E75276"/>
    <w:rsid w:val="00E756DF"/>
    <w:rsid w:val="00E75942"/>
    <w:rsid w:val="00E75B96"/>
    <w:rsid w:val="00E75BCD"/>
    <w:rsid w:val="00E75BFA"/>
    <w:rsid w:val="00E75C93"/>
    <w:rsid w:val="00E75CE4"/>
    <w:rsid w:val="00E75D05"/>
    <w:rsid w:val="00E76337"/>
    <w:rsid w:val="00E77661"/>
    <w:rsid w:val="00E77736"/>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5A3"/>
    <w:rsid w:val="00E81EE7"/>
    <w:rsid w:val="00E81F7D"/>
    <w:rsid w:val="00E81F8D"/>
    <w:rsid w:val="00E8237B"/>
    <w:rsid w:val="00E8245F"/>
    <w:rsid w:val="00E828F7"/>
    <w:rsid w:val="00E82EB7"/>
    <w:rsid w:val="00E82F52"/>
    <w:rsid w:val="00E83069"/>
    <w:rsid w:val="00E834C5"/>
    <w:rsid w:val="00E835B2"/>
    <w:rsid w:val="00E8365D"/>
    <w:rsid w:val="00E83683"/>
    <w:rsid w:val="00E83862"/>
    <w:rsid w:val="00E83BFB"/>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710D"/>
    <w:rsid w:val="00E87534"/>
    <w:rsid w:val="00E8753A"/>
    <w:rsid w:val="00E876E0"/>
    <w:rsid w:val="00E87E17"/>
    <w:rsid w:val="00E87E90"/>
    <w:rsid w:val="00E87FAC"/>
    <w:rsid w:val="00E87FB9"/>
    <w:rsid w:val="00E901A3"/>
    <w:rsid w:val="00E901FE"/>
    <w:rsid w:val="00E90293"/>
    <w:rsid w:val="00E902C1"/>
    <w:rsid w:val="00E902CA"/>
    <w:rsid w:val="00E9069E"/>
    <w:rsid w:val="00E909A5"/>
    <w:rsid w:val="00E90B79"/>
    <w:rsid w:val="00E90DAF"/>
    <w:rsid w:val="00E91150"/>
    <w:rsid w:val="00E917D1"/>
    <w:rsid w:val="00E91ABD"/>
    <w:rsid w:val="00E91BB1"/>
    <w:rsid w:val="00E91BE0"/>
    <w:rsid w:val="00E92650"/>
    <w:rsid w:val="00E926BA"/>
    <w:rsid w:val="00E92F36"/>
    <w:rsid w:val="00E92FA2"/>
    <w:rsid w:val="00E9329A"/>
    <w:rsid w:val="00E93602"/>
    <w:rsid w:val="00E936F9"/>
    <w:rsid w:val="00E93866"/>
    <w:rsid w:val="00E93889"/>
    <w:rsid w:val="00E93F44"/>
    <w:rsid w:val="00E94172"/>
    <w:rsid w:val="00E9493E"/>
    <w:rsid w:val="00E94A86"/>
    <w:rsid w:val="00E94C98"/>
    <w:rsid w:val="00E94D36"/>
    <w:rsid w:val="00E94FFA"/>
    <w:rsid w:val="00E95252"/>
    <w:rsid w:val="00E95EC0"/>
    <w:rsid w:val="00E9601D"/>
    <w:rsid w:val="00E961AC"/>
    <w:rsid w:val="00E96238"/>
    <w:rsid w:val="00E96470"/>
    <w:rsid w:val="00E96863"/>
    <w:rsid w:val="00E97094"/>
    <w:rsid w:val="00E97370"/>
    <w:rsid w:val="00E9743A"/>
    <w:rsid w:val="00E9780D"/>
    <w:rsid w:val="00E97DE5"/>
    <w:rsid w:val="00EA0193"/>
    <w:rsid w:val="00EA01DA"/>
    <w:rsid w:val="00EA036F"/>
    <w:rsid w:val="00EA0943"/>
    <w:rsid w:val="00EA0CD9"/>
    <w:rsid w:val="00EA0E55"/>
    <w:rsid w:val="00EA101E"/>
    <w:rsid w:val="00EA12F4"/>
    <w:rsid w:val="00EA147F"/>
    <w:rsid w:val="00EA17C5"/>
    <w:rsid w:val="00EA1B54"/>
    <w:rsid w:val="00EA1B7C"/>
    <w:rsid w:val="00EA1FA5"/>
    <w:rsid w:val="00EA2269"/>
    <w:rsid w:val="00EA25AD"/>
    <w:rsid w:val="00EA28B4"/>
    <w:rsid w:val="00EA294F"/>
    <w:rsid w:val="00EA2CC3"/>
    <w:rsid w:val="00EA2F79"/>
    <w:rsid w:val="00EA2FFB"/>
    <w:rsid w:val="00EA345E"/>
    <w:rsid w:val="00EA34EC"/>
    <w:rsid w:val="00EA36B5"/>
    <w:rsid w:val="00EA3945"/>
    <w:rsid w:val="00EA3C4A"/>
    <w:rsid w:val="00EA3D11"/>
    <w:rsid w:val="00EA3FFC"/>
    <w:rsid w:val="00EA4295"/>
    <w:rsid w:val="00EA42A0"/>
    <w:rsid w:val="00EA4480"/>
    <w:rsid w:val="00EA452E"/>
    <w:rsid w:val="00EA482A"/>
    <w:rsid w:val="00EA4993"/>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A7F72"/>
    <w:rsid w:val="00EB00AD"/>
    <w:rsid w:val="00EB0439"/>
    <w:rsid w:val="00EB046E"/>
    <w:rsid w:val="00EB0552"/>
    <w:rsid w:val="00EB07A2"/>
    <w:rsid w:val="00EB13C9"/>
    <w:rsid w:val="00EB199A"/>
    <w:rsid w:val="00EB1D7C"/>
    <w:rsid w:val="00EB2182"/>
    <w:rsid w:val="00EB23AA"/>
    <w:rsid w:val="00EB2D65"/>
    <w:rsid w:val="00EB3283"/>
    <w:rsid w:val="00EB3350"/>
    <w:rsid w:val="00EB3BA8"/>
    <w:rsid w:val="00EB3D2B"/>
    <w:rsid w:val="00EB3DE4"/>
    <w:rsid w:val="00EB3E54"/>
    <w:rsid w:val="00EB455F"/>
    <w:rsid w:val="00EB47AE"/>
    <w:rsid w:val="00EB47ED"/>
    <w:rsid w:val="00EB47F4"/>
    <w:rsid w:val="00EB4965"/>
    <w:rsid w:val="00EB4B91"/>
    <w:rsid w:val="00EB4E9B"/>
    <w:rsid w:val="00EB55AE"/>
    <w:rsid w:val="00EB55C4"/>
    <w:rsid w:val="00EB59C1"/>
    <w:rsid w:val="00EB60CC"/>
    <w:rsid w:val="00EB6138"/>
    <w:rsid w:val="00EB614D"/>
    <w:rsid w:val="00EB64BE"/>
    <w:rsid w:val="00EB6D80"/>
    <w:rsid w:val="00EB7581"/>
    <w:rsid w:val="00EB7859"/>
    <w:rsid w:val="00EC0A37"/>
    <w:rsid w:val="00EC0C53"/>
    <w:rsid w:val="00EC0EEB"/>
    <w:rsid w:val="00EC0F7C"/>
    <w:rsid w:val="00EC101F"/>
    <w:rsid w:val="00EC11C4"/>
    <w:rsid w:val="00EC12FF"/>
    <w:rsid w:val="00EC1772"/>
    <w:rsid w:val="00EC1B5F"/>
    <w:rsid w:val="00EC1D8A"/>
    <w:rsid w:val="00EC1FA8"/>
    <w:rsid w:val="00EC1FCA"/>
    <w:rsid w:val="00EC211E"/>
    <w:rsid w:val="00EC24BD"/>
    <w:rsid w:val="00EC2A54"/>
    <w:rsid w:val="00EC32F8"/>
    <w:rsid w:val="00EC3841"/>
    <w:rsid w:val="00EC38A8"/>
    <w:rsid w:val="00EC3AB4"/>
    <w:rsid w:val="00EC3B7C"/>
    <w:rsid w:val="00EC42A5"/>
    <w:rsid w:val="00EC49CE"/>
    <w:rsid w:val="00EC4FB4"/>
    <w:rsid w:val="00EC50CF"/>
    <w:rsid w:val="00EC512C"/>
    <w:rsid w:val="00EC529B"/>
    <w:rsid w:val="00EC593E"/>
    <w:rsid w:val="00EC6117"/>
    <w:rsid w:val="00EC616A"/>
    <w:rsid w:val="00EC654B"/>
    <w:rsid w:val="00EC6BD2"/>
    <w:rsid w:val="00EC6EF6"/>
    <w:rsid w:val="00EC74BE"/>
    <w:rsid w:val="00EC75F2"/>
    <w:rsid w:val="00EC7652"/>
    <w:rsid w:val="00EC7660"/>
    <w:rsid w:val="00EC77EA"/>
    <w:rsid w:val="00EC7D01"/>
    <w:rsid w:val="00ED01DB"/>
    <w:rsid w:val="00ED0532"/>
    <w:rsid w:val="00ED1E5A"/>
    <w:rsid w:val="00ED1FB5"/>
    <w:rsid w:val="00ED20C1"/>
    <w:rsid w:val="00ED210E"/>
    <w:rsid w:val="00ED213A"/>
    <w:rsid w:val="00ED25D4"/>
    <w:rsid w:val="00ED28AB"/>
    <w:rsid w:val="00ED28B4"/>
    <w:rsid w:val="00ED29B7"/>
    <w:rsid w:val="00ED3061"/>
    <w:rsid w:val="00ED30EE"/>
    <w:rsid w:val="00ED320F"/>
    <w:rsid w:val="00ED3967"/>
    <w:rsid w:val="00ED3A54"/>
    <w:rsid w:val="00ED3D93"/>
    <w:rsid w:val="00ED445C"/>
    <w:rsid w:val="00ED4B62"/>
    <w:rsid w:val="00ED4CC2"/>
    <w:rsid w:val="00ED4DA8"/>
    <w:rsid w:val="00ED4EC2"/>
    <w:rsid w:val="00ED4ED9"/>
    <w:rsid w:val="00ED529D"/>
    <w:rsid w:val="00ED5327"/>
    <w:rsid w:val="00ED536C"/>
    <w:rsid w:val="00ED555E"/>
    <w:rsid w:val="00ED567A"/>
    <w:rsid w:val="00ED5831"/>
    <w:rsid w:val="00ED5C2F"/>
    <w:rsid w:val="00ED5F00"/>
    <w:rsid w:val="00ED6275"/>
    <w:rsid w:val="00ED7300"/>
    <w:rsid w:val="00ED7314"/>
    <w:rsid w:val="00ED7331"/>
    <w:rsid w:val="00ED784C"/>
    <w:rsid w:val="00ED78C4"/>
    <w:rsid w:val="00ED79FF"/>
    <w:rsid w:val="00ED7DE6"/>
    <w:rsid w:val="00ED7F1E"/>
    <w:rsid w:val="00EE01F1"/>
    <w:rsid w:val="00EE030F"/>
    <w:rsid w:val="00EE0616"/>
    <w:rsid w:val="00EE0869"/>
    <w:rsid w:val="00EE0A62"/>
    <w:rsid w:val="00EE0BE8"/>
    <w:rsid w:val="00EE0BFB"/>
    <w:rsid w:val="00EE0D3C"/>
    <w:rsid w:val="00EE10EF"/>
    <w:rsid w:val="00EE10F2"/>
    <w:rsid w:val="00EE1172"/>
    <w:rsid w:val="00EE1276"/>
    <w:rsid w:val="00EE19BA"/>
    <w:rsid w:val="00EE1C95"/>
    <w:rsid w:val="00EE1FC5"/>
    <w:rsid w:val="00EE251D"/>
    <w:rsid w:val="00EE255A"/>
    <w:rsid w:val="00EE255F"/>
    <w:rsid w:val="00EE259C"/>
    <w:rsid w:val="00EE25CD"/>
    <w:rsid w:val="00EE2B7A"/>
    <w:rsid w:val="00EE3119"/>
    <w:rsid w:val="00EE3213"/>
    <w:rsid w:val="00EE3418"/>
    <w:rsid w:val="00EE3495"/>
    <w:rsid w:val="00EE3527"/>
    <w:rsid w:val="00EE35F3"/>
    <w:rsid w:val="00EE3A9B"/>
    <w:rsid w:val="00EE431B"/>
    <w:rsid w:val="00EE433E"/>
    <w:rsid w:val="00EE5683"/>
    <w:rsid w:val="00EE584B"/>
    <w:rsid w:val="00EE58F0"/>
    <w:rsid w:val="00EE599F"/>
    <w:rsid w:val="00EE604F"/>
    <w:rsid w:val="00EE6A8F"/>
    <w:rsid w:val="00EE6E95"/>
    <w:rsid w:val="00EE7200"/>
    <w:rsid w:val="00EF0721"/>
    <w:rsid w:val="00EF0D9C"/>
    <w:rsid w:val="00EF0DD7"/>
    <w:rsid w:val="00EF1348"/>
    <w:rsid w:val="00EF13C4"/>
    <w:rsid w:val="00EF1634"/>
    <w:rsid w:val="00EF242D"/>
    <w:rsid w:val="00EF252F"/>
    <w:rsid w:val="00EF29B0"/>
    <w:rsid w:val="00EF2C59"/>
    <w:rsid w:val="00EF2F4E"/>
    <w:rsid w:val="00EF2FA7"/>
    <w:rsid w:val="00EF336B"/>
    <w:rsid w:val="00EF3586"/>
    <w:rsid w:val="00EF36FA"/>
    <w:rsid w:val="00EF3882"/>
    <w:rsid w:val="00EF3981"/>
    <w:rsid w:val="00EF3E3D"/>
    <w:rsid w:val="00EF3EBC"/>
    <w:rsid w:val="00EF44A5"/>
    <w:rsid w:val="00EF451C"/>
    <w:rsid w:val="00EF4551"/>
    <w:rsid w:val="00EF49CC"/>
    <w:rsid w:val="00EF4C5B"/>
    <w:rsid w:val="00EF4F7B"/>
    <w:rsid w:val="00EF4FF5"/>
    <w:rsid w:val="00EF52C9"/>
    <w:rsid w:val="00EF5362"/>
    <w:rsid w:val="00EF545B"/>
    <w:rsid w:val="00EF5594"/>
    <w:rsid w:val="00EF57BC"/>
    <w:rsid w:val="00EF66B6"/>
    <w:rsid w:val="00EF67E5"/>
    <w:rsid w:val="00EF6FA8"/>
    <w:rsid w:val="00EF72EA"/>
    <w:rsid w:val="00EF754B"/>
    <w:rsid w:val="00F000FF"/>
    <w:rsid w:val="00F00566"/>
    <w:rsid w:val="00F00925"/>
    <w:rsid w:val="00F00BA6"/>
    <w:rsid w:val="00F01744"/>
    <w:rsid w:val="00F01EE6"/>
    <w:rsid w:val="00F01F34"/>
    <w:rsid w:val="00F022D7"/>
    <w:rsid w:val="00F02FC9"/>
    <w:rsid w:val="00F0314B"/>
    <w:rsid w:val="00F03346"/>
    <w:rsid w:val="00F0345B"/>
    <w:rsid w:val="00F0368D"/>
    <w:rsid w:val="00F038F3"/>
    <w:rsid w:val="00F039B6"/>
    <w:rsid w:val="00F03F11"/>
    <w:rsid w:val="00F0448A"/>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F62"/>
    <w:rsid w:val="00F07FC2"/>
    <w:rsid w:val="00F10433"/>
    <w:rsid w:val="00F1070B"/>
    <w:rsid w:val="00F10AC6"/>
    <w:rsid w:val="00F10D20"/>
    <w:rsid w:val="00F10E4E"/>
    <w:rsid w:val="00F1108A"/>
    <w:rsid w:val="00F1140D"/>
    <w:rsid w:val="00F11AF2"/>
    <w:rsid w:val="00F11F8F"/>
    <w:rsid w:val="00F12107"/>
    <w:rsid w:val="00F1213D"/>
    <w:rsid w:val="00F1287B"/>
    <w:rsid w:val="00F12EF7"/>
    <w:rsid w:val="00F12FAC"/>
    <w:rsid w:val="00F13230"/>
    <w:rsid w:val="00F13C9A"/>
    <w:rsid w:val="00F14016"/>
    <w:rsid w:val="00F14521"/>
    <w:rsid w:val="00F14B75"/>
    <w:rsid w:val="00F14B9E"/>
    <w:rsid w:val="00F15317"/>
    <w:rsid w:val="00F154CA"/>
    <w:rsid w:val="00F15801"/>
    <w:rsid w:val="00F158D6"/>
    <w:rsid w:val="00F15A90"/>
    <w:rsid w:val="00F16368"/>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BB5"/>
    <w:rsid w:val="00F23E1E"/>
    <w:rsid w:val="00F23E9C"/>
    <w:rsid w:val="00F23F90"/>
    <w:rsid w:val="00F23FD8"/>
    <w:rsid w:val="00F23FD9"/>
    <w:rsid w:val="00F24BB2"/>
    <w:rsid w:val="00F25069"/>
    <w:rsid w:val="00F250D6"/>
    <w:rsid w:val="00F25287"/>
    <w:rsid w:val="00F2575B"/>
    <w:rsid w:val="00F25939"/>
    <w:rsid w:val="00F25F2C"/>
    <w:rsid w:val="00F261A6"/>
    <w:rsid w:val="00F265AA"/>
    <w:rsid w:val="00F26A72"/>
    <w:rsid w:val="00F272BD"/>
    <w:rsid w:val="00F27809"/>
    <w:rsid w:val="00F27AB7"/>
    <w:rsid w:val="00F27E64"/>
    <w:rsid w:val="00F30032"/>
    <w:rsid w:val="00F302B8"/>
    <w:rsid w:val="00F30773"/>
    <w:rsid w:val="00F30C1E"/>
    <w:rsid w:val="00F30E2F"/>
    <w:rsid w:val="00F3149F"/>
    <w:rsid w:val="00F31960"/>
    <w:rsid w:val="00F31DD7"/>
    <w:rsid w:val="00F323E1"/>
    <w:rsid w:val="00F32668"/>
    <w:rsid w:val="00F32C1A"/>
    <w:rsid w:val="00F3375D"/>
    <w:rsid w:val="00F33A9B"/>
    <w:rsid w:val="00F347C0"/>
    <w:rsid w:val="00F34813"/>
    <w:rsid w:val="00F34B85"/>
    <w:rsid w:val="00F3582F"/>
    <w:rsid w:val="00F35845"/>
    <w:rsid w:val="00F35903"/>
    <w:rsid w:val="00F35FF3"/>
    <w:rsid w:val="00F36505"/>
    <w:rsid w:val="00F367F1"/>
    <w:rsid w:val="00F367FC"/>
    <w:rsid w:val="00F36C41"/>
    <w:rsid w:val="00F36D39"/>
    <w:rsid w:val="00F36EE6"/>
    <w:rsid w:val="00F3749B"/>
    <w:rsid w:val="00F3754F"/>
    <w:rsid w:val="00F37FD6"/>
    <w:rsid w:val="00F402C5"/>
    <w:rsid w:val="00F403C9"/>
    <w:rsid w:val="00F404B3"/>
    <w:rsid w:val="00F40E97"/>
    <w:rsid w:val="00F41064"/>
    <w:rsid w:val="00F41869"/>
    <w:rsid w:val="00F41FF8"/>
    <w:rsid w:val="00F4228D"/>
    <w:rsid w:val="00F42356"/>
    <w:rsid w:val="00F42965"/>
    <w:rsid w:val="00F43302"/>
    <w:rsid w:val="00F43339"/>
    <w:rsid w:val="00F436A7"/>
    <w:rsid w:val="00F43847"/>
    <w:rsid w:val="00F438D8"/>
    <w:rsid w:val="00F43DEC"/>
    <w:rsid w:val="00F444BA"/>
    <w:rsid w:val="00F444CB"/>
    <w:rsid w:val="00F44AD2"/>
    <w:rsid w:val="00F44EAC"/>
    <w:rsid w:val="00F44F62"/>
    <w:rsid w:val="00F452AD"/>
    <w:rsid w:val="00F455A4"/>
    <w:rsid w:val="00F458DF"/>
    <w:rsid w:val="00F45F7C"/>
    <w:rsid w:val="00F46186"/>
    <w:rsid w:val="00F467C4"/>
    <w:rsid w:val="00F46823"/>
    <w:rsid w:val="00F46851"/>
    <w:rsid w:val="00F46BB4"/>
    <w:rsid w:val="00F46FAD"/>
    <w:rsid w:val="00F47039"/>
    <w:rsid w:val="00F472E6"/>
    <w:rsid w:val="00F476C3"/>
    <w:rsid w:val="00F479D1"/>
    <w:rsid w:val="00F504AC"/>
    <w:rsid w:val="00F507BB"/>
    <w:rsid w:val="00F507EB"/>
    <w:rsid w:val="00F50A4C"/>
    <w:rsid w:val="00F50C49"/>
    <w:rsid w:val="00F50D8E"/>
    <w:rsid w:val="00F51AEF"/>
    <w:rsid w:val="00F523C1"/>
    <w:rsid w:val="00F5249B"/>
    <w:rsid w:val="00F528A2"/>
    <w:rsid w:val="00F52BE8"/>
    <w:rsid w:val="00F52DD2"/>
    <w:rsid w:val="00F52FB5"/>
    <w:rsid w:val="00F53A8D"/>
    <w:rsid w:val="00F53EDA"/>
    <w:rsid w:val="00F54F0D"/>
    <w:rsid w:val="00F554F6"/>
    <w:rsid w:val="00F55D21"/>
    <w:rsid w:val="00F55D24"/>
    <w:rsid w:val="00F55D46"/>
    <w:rsid w:val="00F55D61"/>
    <w:rsid w:val="00F56548"/>
    <w:rsid w:val="00F56AE3"/>
    <w:rsid w:val="00F56F71"/>
    <w:rsid w:val="00F56FC8"/>
    <w:rsid w:val="00F57113"/>
    <w:rsid w:val="00F57352"/>
    <w:rsid w:val="00F57712"/>
    <w:rsid w:val="00F60109"/>
    <w:rsid w:val="00F6080F"/>
    <w:rsid w:val="00F6093B"/>
    <w:rsid w:val="00F60AF6"/>
    <w:rsid w:val="00F610B3"/>
    <w:rsid w:val="00F61461"/>
    <w:rsid w:val="00F61C39"/>
    <w:rsid w:val="00F61E2F"/>
    <w:rsid w:val="00F61FD9"/>
    <w:rsid w:val="00F625AA"/>
    <w:rsid w:val="00F63A1A"/>
    <w:rsid w:val="00F63AF1"/>
    <w:rsid w:val="00F64230"/>
    <w:rsid w:val="00F642C5"/>
    <w:rsid w:val="00F64A5A"/>
    <w:rsid w:val="00F64B4D"/>
    <w:rsid w:val="00F64E66"/>
    <w:rsid w:val="00F64FB2"/>
    <w:rsid w:val="00F652D1"/>
    <w:rsid w:val="00F65385"/>
    <w:rsid w:val="00F65A2A"/>
    <w:rsid w:val="00F65CFE"/>
    <w:rsid w:val="00F65FAB"/>
    <w:rsid w:val="00F661F0"/>
    <w:rsid w:val="00F66416"/>
    <w:rsid w:val="00F6642C"/>
    <w:rsid w:val="00F66636"/>
    <w:rsid w:val="00F667E1"/>
    <w:rsid w:val="00F66C6E"/>
    <w:rsid w:val="00F66DCF"/>
    <w:rsid w:val="00F66E7F"/>
    <w:rsid w:val="00F670AA"/>
    <w:rsid w:val="00F67141"/>
    <w:rsid w:val="00F672EF"/>
    <w:rsid w:val="00F67513"/>
    <w:rsid w:val="00F675E0"/>
    <w:rsid w:val="00F67B80"/>
    <w:rsid w:val="00F67E76"/>
    <w:rsid w:val="00F70010"/>
    <w:rsid w:val="00F70056"/>
    <w:rsid w:val="00F701C3"/>
    <w:rsid w:val="00F703D8"/>
    <w:rsid w:val="00F709CB"/>
    <w:rsid w:val="00F70CD4"/>
    <w:rsid w:val="00F70D6B"/>
    <w:rsid w:val="00F71028"/>
    <w:rsid w:val="00F7143B"/>
    <w:rsid w:val="00F716D6"/>
    <w:rsid w:val="00F717A4"/>
    <w:rsid w:val="00F7195B"/>
    <w:rsid w:val="00F72335"/>
    <w:rsid w:val="00F725D7"/>
    <w:rsid w:val="00F7277D"/>
    <w:rsid w:val="00F728AE"/>
    <w:rsid w:val="00F728E9"/>
    <w:rsid w:val="00F72AF3"/>
    <w:rsid w:val="00F72D8D"/>
    <w:rsid w:val="00F7318F"/>
    <w:rsid w:val="00F73399"/>
    <w:rsid w:val="00F736DB"/>
    <w:rsid w:val="00F73853"/>
    <w:rsid w:val="00F73B05"/>
    <w:rsid w:val="00F7422B"/>
    <w:rsid w:val="00F74753"/>
    <w:rsid w:val="00F74DF8"/>
    <w:rsid w:val="00F7534F"/>
    <w:rsid w:val="00F755A0"/>
    <w:rsid w:val="00F755B5"/>
    <w:rsid w:val="00F757FB"/>
    <w:rsid w:val="00F7596F"/>
    <w:rsid w:val="00F75AF1"/>
    <w:rsid w:val="00F76685"/>
    <w:rsid w:val="00F76A98"/>
    <w:rsid w:val="00F76CBA"/>
    <w:rsid w:val="00F76E4B"/>
    <w:rsid w:val="00F7745A"/>
    <w:rsid w:val="00F7756B"/>
    <w:rsid w:val="00F775BA"/>
    <w:rsid w:val="00F77929"/>
    <w:rsid w:val="00F77C0F"/>
    <w:rsid w:val="00F77E2A"/>
    <w:rsid w:val="00F8023E"/>
    <w:rsid w:val="00F8048C"/>
    <w:rsid w:val="00F805C7"/>
    <w:rsid w:val="00F80A16"/>
    <w:rsid w:val="00F80AAC"/>
    <w:rsid w:val="00F80FC3"/>
    <w:rsid w:val="00F8156C"/>
    <w:rsid w:val="00F8172B"/>
    <w:rsid w:val="00F81BB9"/>
    <w:rsid w:val="00F81F87"/>
    <w:rsid w:val="00F822CF"/>
    <w:rsid w:val="00F826B5"/>
    <w:rsid w:val="00F82721"/>
    <w:rsid w:val="00F82A55"/>
    <w:rsid w:val="00F82B05"/>
    <w:rsid w:val="00F82CF7"/>
    <w:rsid w:val="00F82F41"/>
    <w:rsid w:val="00F834AF"/>
    <w:rsid w:val="00F83CDB"/>
    <w:rsid w:val="00F8432D"/>
    <w:rsid w:val="00F84599"/>
    <w:rsid w:val="00F84936"/>
    <w:rsid w:val="00F84A21"/>
    <w:rsid w:val="00F84B47"/>
    <w:rsid w:val="00F85003"/>
    <w:rsid w:val="00F85030"/>
    <w:rsid w:val="00F8547D"/>
    <w:rsid w:val="00F854FA"/>
    <w:rsid w:val="00F85B9F"/>
    <w:rsid w:val="00F85D83"/>
    <w:rsid w:val="00F863DB"/>
    <w:rsid w:val="00F86B20"/>
    <w:rsid w:val="00F87061"/>
    <w:rsid w:val="00F875DB"/>
    <w:rsid w:val="00F87700"/>
    <w:rsid w:val="00F877BE"/>
    <w:rsid w:val="00F8784E"/>
    <w:rsid w:val="00F87BC1"/>
    <w:rsid w:val="00F87C93"/>
    <w:rsid w:val="00F87D11"/>
    <w:rsid w:val="00F90091"/>
    <w:rsid w:val="00F902F5"/>
    <w:rsid w:val="00F90470"/>
    <w:rsid w:val="00F90BBA"/>
    <w:rsid w:val="00F90E54"/>
    <w:rsid w:val="00F9113E"/>
    <w:rsid w:val="00F91643"/>
    <w:rsid w:val="00F916D9"/>
    <w:rsid w:val="00F917F4"/>
    <w:rsid w:val="00F91CD9"/>
    <w:rsid w:val="00F91DB8"/>
    <w:rsid w:val="00F91EEC"/>
    <w:rsid w:val="00F91FA3"/>
    <w:rsid w:val="00F9238A"/>
    <w:rsid w:val="00F92889"/>
    <w:rsid w:val="00F92C4C"/>
    <w:rsid w:val="00F92CD2"/>
    <w:rsid w:val="00F9311D"/>
    <w:rsid w:val="00F932D9"/>
    <w:rsid w:val="00F93549"/>
    <w:rsid w:val="00F939B5"/>
    <w:rsid w:val="00F939DD"/>
    <w:rsid w:val="00F93A24"/>
    <w:rsid w:val="00F942F3"/>
    <w:rsid w:val="00F9433B"/>
    <w:rsid w:val="00F94709"/>
    <w:rsid w:val="00F94A31"/>
    <w:rsid w:val="00F94DC9"/>
    <w:rsid w:val="00F94DFC"/>
    <w:rsid w:val="00F95078"/>
    <w:rsid w:val="00F956E9"/>
    <w:rsid w:val="00F95A19"/>
    <w:rsid w:val="00F95B96"/>
    <w:rsid w:val="00F95D94"/>
    <w:rsid w:val="00F95E7B"/>
    <w:rsid w:val="00F95EFD"/>
    <w:rsid w:val="00F96183"/>
    <w:rsid w:val="00F96B7F"/>
    <w:rsid w:val="00F96EAC"/>
    <w:rsid w:val="00F97AA4"/>
    <w:rsid w:val="00F97D96"/>
    <w:rsid w:val="00F97F9E"/>
    <w:rsid w:val="00FA0112"/>
    <w:rsid w:val="00FA04D3"/>
    <w:rsid w:val="00FA0915"/>
    <w:rsid w:val="00FA0AD3"/>
    <w:rsid w:val="00FA0DA2"/>
    <w:rsid w:val="00FA0E5F"/>
    <w:rsid w:val="00FA106D"/>
    <w:rsid w:val="00FA1361"/>
    <w:rsid w:val="00FA1495"/>
    <w:rsid w:val="00FA19DB"/>
    <w:rsid w:val="00FA1EB7"/>
    <w:rsid w:val="00FA29AE"/>
    <w:rsid w:val="00FA2C6A"/>
    <w:rsid w:val="00FA2C95"/>
    <w:rsid w:val="00FA2D65"/>
    <w:rsid w:val="00FA31E5"/>
    <w:rsid w:val="00FA32C0"/>
    <w:rsid w:val="00FA37A1"/>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8B9"/>
    <w:rsid w:val="00FA7DC2"/>
    <w:rsid w:val="00FB0069"/>
    <w:rsid w:val="00FB0317"/>
    <w:rsid w:val="00FB03DD"/>
    <w:rsid w:val="00FB0651"/>
    <w:rsid w:val="00FB0E24"/>
    <w:rsid w:val="00FB0E28"/>
    <w:rsid w:val="00FB0EFA"/>
    <w:rsid w:val="00FB142D"/>
    <w:rsid w:val="00FB15C8"/>
    <w:rsid w:val="00FB19BE"/>
    <w:rsid w:val="00FB1FC9"/>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706"/>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4A3"/>
    <w:rsid w:val="00FC18D2"/>
    <w:rsid w:val="00FC1921"/>
    <w:rsid w:val="00FC1D93"/>
    <w:rsid w:val="00FC22C4"/>
    <w:rsid w:val="00FC23AE"/>
    <w:rsid w:val="00FC2AC8"/>
    <w:rsid w:val="00FC2E8B"/>
    <w:rsid w:val="00FC32E9"/>
    <w:rsid w:val="00FC4006"/>
    <w:rsid w:val="00FC41B5"/>
    <w:rsid w:val="00FC42B8"/>
    <w:rsid w:val="00FC448F"/>
    <w:rsid w:val="00FC45D2"/>
    <w:rsid w:val="00FC4959"/>
    <w:rsid w:val="00FC4A4D"/>
    <w:rsid w:val="00FC4EAD"/>
    <w:rsid w:val="00FC4F86"/>
    <w:rsid w:val="00FC5108"/>
    <w:rsid w:val="00FC5291"/>
    <w:rsid w:val="00FC5311"/>
    <w:rsid w:val="00FC5644"/>
    <w:rsid w:val="00FC5BF5"/>
    <w:rsid w:val="00FC5E95"/>
    <w:rsid w:val="00FC61DD"/>
    <w:rsid w:val="00FC70A7"/>
    <w:rsid w:val="00FC7285"/>
    <w:rsid w:val="00FC746E"/>
    <w:rsid w:val="00FC77E2"/>
    <w:rsid w:val="00FC7B71"/>
    <w:rsid w:val="00FC7D7E"/>
    <w:rsid w:val="00FD0718"/>
    <w:rsid w:val="00FD0995"/>
    <w:rsid w:val="00FD0A8E"/>
    <w:rsid w:val="00FD0C3F"/>
    <w:rsid w:val="00FD0D6B"/>
    <w:rsid w:val="00FD0D84"/>
    <w:rsid w:val="00FD0DED"/>
    <w:rsid w:val="00FD15E9"/>
    <w:rsid w:val="00FD172F"/>
    <w:rsid w:val="00FD1AB5"/>
    <w:rsid w:val="00FD1CAB"/>
    <w:rsid w:val="00FD21C3"/>
    <w:rsid w:val="00FD2AEE"/>
    <w:rsid w:val="00FD2F1A"/>
    <w:rsid w:val="00FD3220"/>
    <w:rsid w:val="00FD37B9"/>
    <w:rsid w:val="00FD3819"/>
    <w:rsid w:val="00FD3AF3"/>
    <w:rsid w:val="00FD444C"/>
    <w:rsid w:val="00FD47C8"/>
    <w:rsid w:val="00FD4A53"/>
    <w:rsid w:val="00FD4C0D"/>
    <w:rsid w:val="00FD4DB2"/>
    <w:rsid w:val="00FD4F68"/>
    <w:rsid w:val="00FD572C"/>
    <w:rsid w:val="00FD5B3A"/>
    <w:rsid w:val="00FD6509"/>
    <w:rsid w:val="00FD65BC"/>
    <w:rsid w:val="00FD7156"/>
    <w:rsid w:val="00FD7802"/>
    <w:rsid w:val="00FD7CE9"/>
    <w:rsid w:val="00FD7D0E"/>
    <w:rsid w:val="00FE034F"/>
    <w:rsid w:val="00FE09B4"/>
    <w:rsid w:val="00FE0A25"/>
    <w:rsid w:val="00FE0C9F"/>
    <w:rsid w:val="00FE1621"/>
    <w:rsid w:val="00FE1703"/>
    <w:rsid w:val="00FE17CC"/>
    <w:rsid w:val="00FE1C22"/>
    <w:rsid w:val="00FE224C"/>
    <w:rsid w:val="00FE34AC"/>
    <w:rsid w:val="00FE37D5"/>
    <w:rsid w:val="00FE3D73"/>
    <w:rsid w:val="00FE45B4"/>
    <w:rsid w:val="00FE4914"/>
    <w:rsid w:val="00FE49BF"/>
    <w:rsid w:val="00FE4BD5"/>
    <w:rsid w:val="00FE57D1"/>
    <w:rsid w:val="00FE59E0"/>
    <w:rsid w:val="00FE5D65"/>
    <w:rsid w:val="00FE5E3D"/>
    <w:rsid w:val="00FE6567"/>
    <w:rsid w:val="00FE6655"/>
    <w:rsid w:val="00FE6730"/>
    <w:rsid w:val="00FE6B9A"/>
    <w:rsid w:val="00FE6D84"/>
    <w:rsid w:val="00FE6E79"/>
    <w:rsid w:val="00FE72E1"/>
    <w:rsid w:val="00FE73FF"/>
    <w:rsid w:val="00FE7611"/>
    <w:rsid w:val="00FE7AC9"/>
    <w:rsid w:val="00FE7EC3"/>
    <w:rsid w:val="00FF0166"/>
    <w:rsid w:val="00FF0452"/>
    <w:rsid w:val="00FF0542"/>
    <w:rsid w:val="00FF0F33"/>
    <w:rsid w:val="00FF14F1"/>
    <w:rsid w:val="00FF192B"/>
    <w:rsid w:val="00FF1A86"/>
    <w:rsid w:val="00FF1AEE"/>
    <w:rsid w:val="00FF2786"/>
    <w:rsid w:val="00FF2C1E"/>
    <w:rsid w:val="00FF2ECE"/>
    <w:rsid w:val="00FF33F3"/>
    <w:rsid w:val="00FF35D2"/>
    <w:rsid w:val="00FF37B7"/>
    <w:rsid w:val="00FF3993"/>
    <w:rsid w:val="00FF3D41"/>
    <w:rsid w:val="00FF414C"/>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header(G-I),Left 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header(G-I) Char,Left Heade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3"/>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zKISOffAddress">
    <w:name w:val="zKISOffAddress"/>
    <w:basedOn w:val="Normal"/>
    <w:rsid w:val="00C07846"/>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22358648">
      <w:bodyDiv w:val="1"/>
      <w:marLeft w:val="0"/>
      <w:marRight w:val="0"/>
      <w:marTop w:val="0"/>
      <w:marBottom w:val="0"/>
      <w:divBdr>
        <w:top w:val="none" w:sz="0" w:space="0" w:color="auto"/>
        <w:left w:val="none" w:sz="0" w:space="0" w:color="auto"/>
        <w:bottom w:val="none" w:sz="0" w:space="0" w:color="auto"/>
        <w:right w:val="none" w:sz="0" w:space="0" w:color="auto"/>
      </w:divBdr>
    </w:div>
    <w:div w:id="218595278">
      <w:bodyDiv w:val="1"/>
      <w:marLeft w:val="0"/>
      <w:marRight w:val="0"/>
      <w:marTop w:val="0"/>
      <w:marBottom w:val="0"/>
      <w:divBdr>
        <w:top w:val="none" w:sz="0" w:space="0" w:color="auto"/>
        <w:left w:val="none" w:sz="0" w:space="0" w:color="auto"/>
        <w:bottom w:val="none" w:sz="0" w:space="0" w:color="auto"/>
        <w:right w:val="none" w:sz="0" w:space="0" w:color="auto"/>
      </w:divBdr>
    </w:div>
    <w:div w:id="224680162">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2991758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2195110">
      <w:bodyDiv w:val="1"/>
      <w:marLeft w:val="0"/>
      <w:marRight w:val="0"/>
      <w:marTop w:val="0"/>
      <w:marBottom w:val="0"/>
      <w:divBdr>
        <w:top w:val="none" w:sz="0" w:space="0" w:color="auto"/>
        <w:left w:val="none" w:sz="0" w:space="0" w:color="auto"/>
        <w:bottom w:val="none" w:sz="0" w:space="0" w:color="auto"/>
        <w:right w:val="none" w:sz="0" w:space="0" w:color="auto"/>
      </w:divBdr>
    </w:div>
    <w:div w:id="1385369380">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51068425">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1989049712">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NBC Eng Word Quarter</vt:lpstr>
    </vt:vector>
  </TitlesOfParts>
  <Company>KPMG</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NBC Eng Word Quarter</dc:title>
  <dc:creator>hp</dc:creator>
  <cp:lastModifiedBy>hp</cp:lastModifiedBy>
  <cp:revision>2</cp:revision>
  <cp:lastPrinted>2022-05-10T04:45:00Z</cp:lastPrinted>
  <dcterms:created xsi:type="dcterms:W3CDTF">2022-05-16T12:52:00Z</dcterms:created>
  <dcterms:modified xsi:type="dcterms:W3CDTF">2022-05-16T12:52:00Z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