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BF09B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BF09B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9085084" w14:textId="2AFA8DDF" w:rsidR="00396236" w:rsidRPr="00D306F3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C3EEB" w:rsidRPr="00D306F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D6DC7" w:rsidRPr="00D306F3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F05AF2C" w14:textId="77777777" w:rsidR="00A16885" w:rsidRPr="00D306F3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D306F3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D306F3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1.1</w:t>
      </w:r>
      <w:r w:rsidR="009A1562" w:rsidRPr="00D306F3">
        <w:rPr>
          <w:rFonts w:ascii="Angsana New" w:hAnsi="Angsana New"/>
        </w:rPr>
        <w:t xml:space="preserve"> </w:t>
      </w:r>
      <w:r w:rsidR="00D53507" w:rsidRPr="00D306F3">
        <w:rPr>
          <w:rFonts w:ascii="Angsana New" w:hAnsi="Angsana New"/>
        </w:rPr>
        <w:tab/>
      </w:r>
      <w:r w:rsidRPr="00BF09B1">
        <w:rPr>
          <w:rFonts w:ascii="Angsana New" w:hAnsi="Angsana New"/>
          <w:cs/>
        </w:rPr>
        <w:t>สถานะของบริษัท</w:t>
      </w:r>
    </w:p>
    <w:p w14:paraId="2F125578" w14:textId="54242184" w:rsidR="002108ED" w:rsidRPr="00D306F3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D306F3">
        <w:rPr>
          <w:rFonts w:asciiTheme="majorBidi" w:hAnsiTheme="majorBidi" w:cstheme="majorBidi"/>
          <w:sz w:val="32"/>
          <w:szCs w:val="32"/>
        </w:rPr>
        <w:t>(</w:t>
      </w:r>
      <w:r w:rsidRPr="00BF09B1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06F3">
        <w:rPr>
          <w:rFonts w:asciiTheme="majorBidi" w:hAnsiTheme="majorBidi" w:cstheme="majorBidi"/>
          <w:sz w:val="32"/>
          <w:szCs w:val="32"/>
        </w:rPr>
        <w:t>) (“</w:t>
      </w:r>
      <w:r w:rsidRPr="00BF09B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06F3">
        <w:rPr>
          <w:rFonts w:asciiTheme="majorBidi" w:hAnsiTheme="majorBidi" w:cstheme="majorBidi"/>
          <w:sz w:val="32"/>
          <w:szCs w:val="32"/>
        </w:rPr>
        <w:t xml:space="preserve">”) </w:t>
      </w:r>
      <w:r w:rsidRPr="00BF09B1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BF09B1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8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BF09B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BF09B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11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D306F3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F09B1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BF09B1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BF09B1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D306F3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D306F3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</w:t>
      </w:r>
      <w:r w:rsidR="00A735BE" w:rsidRPr="00D306F3">
        <w:rPr>
          <w:rFonts w:ascii="Angsana New" w:hAnsi="Angsana New"/>
        </w:rPr>
        <w:t>2</w:t>
      </w:r>
      <w:r w:rsidRPr="00D306F3">
        <w:rPr>
          <w:rFonts w:ascii="Angsana New" w:hAnsi="Angsana New"/>
        </w:rPr>
        <w:tab/>
      </w:r>
      <w:r w:rsidR="00A735BE" w:rsidRPr="00D306F3">
        <w:rPr>
          <w:rFonts w:ascii="Angsana New" w:hAnsi="Angsana New"/>
        </w:rPr>
        <w:tab/>
      </w:r>
      <w:r w:rsidRPr="00BF09B1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BF09B1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BF09B1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BF09B1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D306F3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BF09B1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D306F3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3D1493" w:rsidRPr="00D306F3">
        <w:rPr>
          <w:rFonts w:asciiTheme="majorBidi" w:hAnsiTheme="majorBidi" w:cstheme="majorBidi"/>
          <w:sz w:val="32"/>
          <w:szCs w:val="32"/>
        </w:rPr>
        <w:t>1</w:t>
      </w:r>
      <w:r w:rsidR="007A73B1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D306F3">
        <w:rPr>
          <w:rFonts w:asciiTheme="majorBidi" w:hAnsiTheme="majorBidi" w:cstheme="majorBidi"/>
          <w:sz w:val="32"/>
          <w:szCs w:val="32"/>
        </w:rPr>
        <w:tab/>
      </w:r>
      <w:r w:rsidR="00535028" w:rsidRPr="00BF09B1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306F3">
        <w:rPr>
          <w:rFonts w:asciiTheme="majorBidi" w:hAnsiTheme="majorBidi"/>
          <w:sz w:val="32"/>
          <w:szCs w:val="32"/>
        </w:rPr>
        <w:t>34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40D554AF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306F3">
        <w:rPr>
          <w:rFonts w:asciiTheme="majorBidi" w:hAnsiTheme="majorBidi"/>
          <w:sz w:val="32"/>
          <w:szCs w:val="32"/>
        </w:rPr>
        <w:t>31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D306F3">
        <w:rPr>
          <w:rFonts w:asciiTheme="majorBidi" w:hAnsiTheme="majorBidi"/>
          <w:sz w:val="32"/>
          <w:szCs w:val="32"/>
        </w:rPr>
        <w:t>256</w:t>
      </w:r>
      <w:r w:rsidR="005D6DC7" w:rsidRPr="00D306F3">
        <w:rPr>
          <w:rFonts w:asciiTheme="majorBidi" w:hAnsiTheme="majorBidi"/>
          <w:sz w:val="32"/>
          <w:szCs w:val="32"/>
        </w:rPr>
        <w:t>4</w:t>
      </w:r>
    </w:p>
    <w:p w14:paraId="30B87296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D306F3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BF09B1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EB0321" w:rsidRPr="00D306F3">
        <w:rPr>
          <w:rFonts w:asciiTheme="majorBidi" w:hAnsiTheme="majorBidi" w:cstheme="majorBidi"/>
          <w:sz w:val="32"/>
          <w:szCs w:val="32"/>
        </w:rPr>
        <w:t>2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BF09B1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BF09B1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77777777" w:rsidR="00B45AFA" w:rsidRPr="00BF09B1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 w:hint="cs"/>
          <w:sz w:val="32"/>
          <w:szCs w:val="32"/>
          <w:cs/>
        </w:rPr>
        <w:t xml:space="preserve">ก) </w:t>
      </w:r>
      <w:r w:rsidRPr="00BF09B1">
        <w:rPr>
          <w:rFonts w:ascii="Angsana New" w:hAnsi="Angsana New"/>
          <w:sz w:val="32"/>
          <w:szCs w:val="32"/>
          <w:cs/>
        </w:rPr>
        <w:tab/>
      </w:r>
      <w:r w:rsidR="00B45AFA" w:rsidRPr="00BF09B1">
        <w:rPr>
          <w:rFonts w:ascii="Angsana New" w:hAnsi="Angsana New"/>
          <w:sz w:val="32"/>
          <w:szCs w:val="32"/>
          <w:cs/>
        </w:rPr>
        <w:t>ง</w:t>
      </w:r>
      <w:r w:rsidR="00A0041D" w:rsidRPr="00BF09B1">
        <w:rPr>
          <w:rFonts w:ascii="Angsana New" w:hAnsi="Angsana New" w:hint="cs"/>
          <w:sz w:val="32"/>
          <w:szCs w:val="32"/>
          <w:cs/>
        </w:rPr>
        <w:t>บ</w:t>
      </w:r>
      <w:r w:rsidR="00B45AFA" w:rsidRPr="00BF09B1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BF09B1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BF09B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07"/>
        <w:gridCol w:w="142"/>
        <w:gridCol w:w="907"/>
      </w:tblGrid>
      <w:tr w:rsidR="005C3729" w:rsidRPr="00D306F3" w14:paraId="0DA64404" w14:textId="77777777" w:rsidTr="00366C81">
        <w:tc>
          <w:tcPr>
            <w:tcW w:w="2551" w:type="dxa"/>
          </w:tcPr>
          <w:p w14:paraId="3611805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31D848FE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BF09B1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D306F3" w14:paraId="19A47B98" w14:textId="77777777" w:rsidTr="00366C8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D306F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56EB9775" w:rsidR="005C3729" w:rsidRPr="00D306F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D306F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D6DC7" w:rsidRPr="00D306F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0BFCC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025B4021" w:rsidR="005C3729" w:rsidRPr="00D306F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06F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BF09B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5D6DC7"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</w:tr>
      <w:tr w:rsidR="00007698" w:rsidRPr="00D306F3" w14:paraId="0FCCCD51" w14:textId="77777777" w:rsidTr="00366C8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007698" w:rsidRPr="00BF09B1" w:rsidRDefault="00007698" w:rsidP="00007698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3DCC2345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007698" w:rsidRPr="00BF09B1" w:rsidRDefault="00007698" w:rsidP="00007698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007698" w:rsidRPr="00D306F3" w:rsidRDefault="00007698" w:rsidP="0000769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8E5E858" w14:textId="294FBFD4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570F783F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007698" w:rsidRPr="00D306F3" w14:paraId="16E880BC" w14:textId="77777777" w:rsidTr="00366C81">
        <w:tc>
          <w:tcPr>
            <w:tcW w:w="2551" w:type="dxa"/>
          </w:tcPr>
          <w:p w14:paraId="3EED44AA" w14:textId="77777777" w:rsidR="00007698" w:rsidRPr="00BF09B1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2F6FF5FD" w14:textId="77777777" w:rsidR="00007698" w:rsidRPr="00D306F3" w:rsidRDefault="00007698" w:rsidP="00007698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vAlign w:val="center"/>
          </w:tcPr>
          <w:p w14:paraId="753CC8A4" w14:textId="77777777" w:rsidR="00007698" w:rsidRPr="00BF09B1" w:rsidRDefault="00007698" w:rsidP="00007698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37EA44B3" w14:textId="77777777" w:rsidR="00007698" w:rsidRPr="00D306F3" w:rsidRDefault="00007698" w:rsidP="00007698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15A4A17" w14:textId="77777777" w:rsidR="00007698" w:rsidRPr="00BF09B1" w:rsidRDefault="00007698" w:rsidP="00007698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FD91DA2" w14:textId="77777777" w:rsidR="00007698" w:rsidRPr="00D306F3" w:rsidRDefault="00007698" w:rsidP="00007698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752C26A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F9525F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3D9D5B6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698" w:rsidRPr="00D306F3" w14:paraId="49660D27" w14:textId="77777777" w:rsidTr="00366C81">
        <w:tc>
          <w:tcPr>
            <w:tcW w:w="2551" w:type="dxa"/>
          </w:tcPr>
          <w:p w14:paraId="709F6910" w14:textId="77777777" w:rsidR="00007698" w:rsidRPr="00BF09B1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vAlign w:val="center"/>
          </w:tcPr>
          <w:p w14:paraId="298137EE" w14:textId="77777777" w:rsidR="00007698" w:rsidRPr="00BF09B1" w:rsidRDefault="00007698" w:rsidP="00007698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007698" w:rsidRPr="00BF09B1" w:rsidRDefault="00007698" w:rsidP="00007698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007698" w:rsidRPr="00D306F3" w:rsidRDefault="00007698" w:rsidP="0000769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610478" w14:textId="737EFEB4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142" w:type="dxa"/>
          </w:tcPr>
          <w:p w14:paraId="4AF56AED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D306F3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746D0F" w:rsidRPr="00D306F3" w:rsidSect="00C2344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358F942" w14:textId="77777777" w:rsidR="000B3182" w:rsidRPr="00D306F3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lastRenderedPageBreak/>
        <w:t>ข)</w:t>
      </w:r>
      <w:r w:rsidRPr="00BF09B1">
        <w:rPr>
          <w:rFonts w:ascii="Angsana New" w:hAnsi="Angsana New"/>
          <w:sz w:val="32"/>
          <w:szCs w:val="32"/>
          <w:cs/>
        </w:rPr>
        <w:tab/>
      </w:r>
      <w:r w:rsidRPr="00BF09B1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BF09B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F09B1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="00FB5076" w:rsidRPr="00BF09B1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BF09B1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D306F3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ค)</w:t>
      </w:r>
      <w:r w:rsidRPr="00BF09B1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BF09B1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ง)</w:t>
      </w:r>
      <w:r w:rsidRPr="00BF09B1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BF09B1">
        <w:rPr>
          <w:rFonts w:ascii="Angsana New" w:hAnsi="Angsana New"/>
          <w:sz w:val="32"/>
          <w:szCs w:val="32"/>
          <w:cs/>
        </w:rPr>
        <w:br/>
      </w:r>
      <w:r w:rsidRPr="00BF09B1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77777777" w:rsidR="000B3182" w:rsidRPr="00D306F3" w:rsidRDefault="000B3182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BF09B1">
        <w:rPr>
          <w:rFonts w:ascii="Angsana New" w:hAnsi="Angsana New" w:hint="cs"/>
          <w:sz w:val="32"/>
          <w:szCs w:val="32"/>
          <w:cs/>
        </w:rPr>
        <w:t>น</w:t>
      </w:r>
      <w:r w:rsidRPr="00BF09B1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D306F3" w:rsidRDefault="00E04EB7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51ADB6" w14:textId="10883832" w:rsidR="009F6C2F" w:rsidRPr="00D306F3" w:rsidRDefault="009F6C2F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 xml:space="preserve">2.3    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="0033684B" w:rsidRPr="00BF09B1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10BFC5A" w14:textId="77777777" w:rsidR="00007698" w:rsidRPr="00262D97" w:rsidRDefault="00007698" w:rsidP="00DE026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F09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BF09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BF09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BF09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505143E" w14:textId="15256810" w:rsidR="00007698" w:rsidRPr="00D306F3" w:rsidRDefault="00007698" w:rsidP="00DE02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B62B13" w14:textId="54E0A0DE" w:rsidR="00B23DE7" w:rsidRPr="00D306F3" w:rsidRDefault="00B23DE7" w:rsidP="00DE026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740E2E" w14:textId="77777777" w:rsidR="00EB448E" w:rsidRPr="00BF09B1" w:rsidRDefault="00EB448E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0471D8EA" w:rsidR="00EB448E" w:rsidRPr="00D306F3" w:rsidRDefault="00EB448E" w:rsidP="00DE026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BF09B1">
        <w:rPr>
          <w:rFonts w:ascii="Angsana New" w:hAnsi="Angsana New" w:hint="cs"/>
          <w:sz w:val="32"/>
          <w:szCs w:val="32"/>
          <w:cs/>
        </w:rPr>
        <w:t>งบการ</w:t>
      </w:r>
      <w:r w:rsidRPr="00BF09B1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5D6DC7" w:rsidRPr="00D306F3">
        <w:rPr>
          <w:rFonts w:asciiTheme="majorBidi" w:hAnsiTheme="majorBidi" w:cstheme="majorBidi"/>
          <w:sz w:val="32"/>
          <w:szCs w:val="32"/>
        </w:rPr>
        <w:t>4</w:t>
      </w:r>
    </w:p>
    <w:p w14:paraId="20913CDE" w14:textId="107B9D30" w:rsidR="006B3EE3" w:rsidRPr="00D306F3" w:rsidRDefault="006B3EE3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D306F3" w:rsidRDefault="00546028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0926A0BE" w:rsidR="00E11D0D" w:rsidRDefault="00E11D0D" w:rsidP="00DE0265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BF09B1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BF09B1">
        <w:rPr>
          <w:rFonts w:asciiTheme="majorBidi" w:hAnsiTheme="majorBidi"/>
          <w:sz w:val="32"/>
          <w:szCs w:val="32"/>
          <w:cs/>
        </w:rPr>
        <w:t>ควบคุม</w:t>
      </w:r>
      <w:r w:rsidRPr="00BF09B1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BF09B1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9F1600F" w14:textId="2BFEDA6B" w:rsidR="00B02081" w:rsidRDefault="00B02081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06C04908" w14:textId="77777777" w:rsidR="00E11D0D" w:rsidRPr="00D306F3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063"/>
        <w:gridCol w:w="134"/>
        <w:gridCol w:w="1992"/>
      </w:tblGrid>
      <w:tr w:rsidR="00E11D0D" w:rsidRPr="00B02081" w14:paraId="4F039CDA" w14:textId="77777777" w:rsidTr="00C23441">
        <w:tc>
          <w:tcPr>
            <w:tcW w:w="3118" w:type="dxa"/>
            <w:tcBorders>
              <w:bottom w:val="single" w:sz="6" w:space="0" w:color="auto"/>
            </w:tcBorders>
          </w:tcPr>
          <w:p w14:paraId="19BE5F2C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BF09B1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bottom w:val="single" w:sz="6" w:space="0" w:color="auto"/>
            </w:tcBorders>
          </w:tcPr>
          <w:p w14:paraId="72E6CAA3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B02081" w:rsidRDefault="00E11D0D" w:rsidP="009A0268">
            <w:pPr>
              <w:spacing w:line="32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56D546A2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B02081" w14:paraId="5362A4B9" w14:textId="77777777" w:rsidTr="00C23441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13E7030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273ECB25" w14:textId="77777777" w:rsidTr="00C23441">
        <w:tc>
          <w:tcPr>
            <w:tcW w:w="3118" w:type="dxa"/>
          </w:tcPr>
          <w:p w14:paraId="0A562B66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BF09B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9ECDB2A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AECBDEC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669EBA6D" w14:textId="77777777" w:rsidTr="00B02081">
        <w:tc>
          <w:tcPr>
            <w:tcW w:w="3118" w:type="dxa"/>
            <w:shd w:val="clear" w:color="auto" w:fill="auto"/>
            <w:vAlign w:val="bottom"/>
          </w:tcPr>
          <w:p w14:paraId="2F041E10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02081">
              <w:rPr>
                <w:rFonts w:ascii="Angsana New" w:hAnsi="Angsana New"/>
                <w:spacing w:val="-4"/>
                <w:sz w:val="26"/>
                <w:szCs w:val="26"/>
              </w:rPr>
              <w:t>Vina Solar Techology. Co., Ltd. (Vietam)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021A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shd w:val="clear" w:color="auto" w:fill="auto"/>
            <w:vAlign w:val="bottom"/>
          </w:tcPr>
          <w:p w14:paraId="07C1DC7C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4302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shd w:val="clear" w:color="auto" w:fill="auto"/>
          </w:tcPr>
          <w:p w14:paraId="742911D9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E11D0D" w:rsidRPr="00B02081" w14:paraId="74B9AFBC" w14:textId="77777777" w:rsidTr="00C23441">
        <w:tc>
          <w:tcPr>
            <w:tcW w:w="3118" w:type="dxa"/>
          </w:tcPr>
          <w:p w14:paraId="7262C687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B0208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5B723E86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0E5402" w14:textId="77777777" w:rsidR="00E11D0D" w:rsidRPr="00BF09B1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112D57" w:rsidRPr="00B02081" w14:paraId="5A6DB85B" w14:textId="77777777" w:rsidTr="00305D3C">
        <w:tc>
          <w:tcPr>
            <w:tcW w:w="3118" w:type="dxa"/>
            <w:vAlign w:val="center"/>
          </w:tcPr>
          <w:p w14:paraId="30348F93" w14:textId="4FAB5B04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A55B355" w14:textId="77141723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447329F" w14:textId="7E0AB622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12D57" w:rsidRPr="00B02081" w14:paraId="491B024D" w14:textId="77777777" w:rsidTr="00C23441">
        <w:tc>
          <w:tcPr>
            <w:tcW w:w="3118" w:type="dxa"/>
            <w:vAlign w:val="center"/>
          </w:tcPr>
          <w:p w14:paraId="1297A56D" w14:textId="77777777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026564B" w14:textId="3C5A5023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CEBB212" w14:textId="77777777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B02081" w14:paraId="52B97C5F" w14:textId="77777777" w:rsidTr="00C23441">
        <w:tc>
          <w:tcPr>
            <w:tcW w:w="3118" w:type="dxa"/>
            <w:vAlign w:val="center"/>
          </w:tcPr>
          <w:p w14:paraId="2C3432CB" w14:textId="77777777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F09B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FF65692" w14:textId="6FC12195" w:rsidR="00112D57" w:rsidRPr="00BF09B1" w:rsidRDefault="00112D57" w:rsidP="009A0268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0CAE4D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D306F3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77777777" w:rsidR="00E11D0D" w:rsidRPr="00D306F3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E11D0D" w:rsidRPr="00D306F3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9B1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9B1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1D0D" w:rsidRPr="00D306F3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BF09B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FD12DB" w:rsidRPr="00BF09B1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E11D0D" w:rsidRPr="00D306F3" w14:paraId="21632C95" w14:textId="77777777" w:rsidTr="00C23441">
        <w:tc>
          <w:tcPr>
            <w:tcW w:w="4309" w:type="dxa"/>
          </w:tcPr>
          <w:p w14:paraId="50D4F52B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BF09B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E11D0D" w:rsidRPr="00D306F3" w14:paraId="12C4279F" w14:textId="77777777" w:rsidTr="00C23441">
        <w:tc>
          <w:tcPr>
            <w:tcW w:w="4309" w:type="dxa"/>
          </w:tcPr>
          <w:p w14:paraId="74B20A45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BF09B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BF09B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66EDD6C1" w14:textId="77777777" w:rsidTr="00C23441">
        <w:tc>
          <w:tcPr>
            <w:tcW w:w="4309" w:type="dxa"/>
          </w:tcPr>
          <w:p w14:paraId="0A30C6EC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11D0D" w:rsidRPr="00D306F3" w14:paraId="07560E31" w14:textId="77777777" w:rsidTr="00C23441">
        <w:tc>
          <w:tcPr>
            <w:tcW w:w="4309" w:type="dxa"/>
          </w:tcPr>
          <w:p w14:paraId="4D548F57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D306F3" w14:paraId="65E5F8BB" w14:textId="77777777" w:rsidTr="00C23441">
        <w:tc>
          <w:tcPr>
            <w:tcW w:w="4309" w:type="dxa"/>
          </w:tcPr>
          <w:p w14:paraId="0B6B14FE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E11D0D" w:rsidRPr="00D306F3" w14:paraId="457409D7" w14:textId="77777777" w:rsidTr="00C23441">
        <w:tc>
          <w:tcPr>
            <w:tcW w:w="4309" w:type="dxa"/>
          </w:tcPr>
          <w:p w14:paraId="42841226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56C75F94" w14:textId="77777777" w:rsidTr="00C23441">
        <w:tc>
          <w:tcPr>
            <w:tcW w:w="4309" w:type="dxa"/>
          </w:tcPr>
          <w:p w14:paraId="0FAA633C" w14:textId="77777777" w:rsidR="00E11D0D" w:rsidRPr="00BF09B1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BF09B1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09B1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62BA3492" w14:textId="77777777" w:rsidR="00710FDF" w:rsidRPr="00D306F3" w:rsidRDefault="00710FDF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8B6C10" w14:textId="52FEA0B9" w:rsidR="007C0BF1" w:rsidRPr="00D306F3" w:rsidRDefault="007C0BF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="008B0F7F" w:rsidRPr="00D306F3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D306F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6A5726" w:rsidRPr="00D306F3">
        <w:rPr>
          <w:rFonts w:asciiTheme="majorBidi" w:hAnsiTheme="majorBidi" w:cstheme="majorBidi"/>
          <w:sz w:val="32"/>
          <w:szCs w:val="32"/>
        </w:rPr>
        <w:br/>
      </w:r>
      <w:r w:rsidR="007F1DF3" w:rsidRPr="00D306F3">
        <w:rPr>
          <w:rFonts w:asciiTheme="majorBidi" w:hAnsiTheme="majorBidi" w:cstheme="majorBidi"/>
          <w:sz w:val="32"/>
          <w:szCs w:val="32"/>
        </w:rPr>
        <w:t>31</w:t>
      </w:r>
      <w:r w:rsidR="00165D77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BF09B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D306F3">
        <w:rPr>
          <w:rFonts w:asciiTheme="majorBidi" w:hAnsiTheme="majorBidi" w:cstheme="majorBidi"/>
          <w:sz w:val="32"/>
          <w:szCs w:val="32"/>
        </w:rPr>
        <w:t>256</w:t>
      </w:r>
      <w:r w:rsidR="002B000A" w:rsidRPr="00D306F3">
        <w:rPr>
          <w:rFonts w:asciiTheme="majorBidi" w:hAnsiTheme="majorBidi" w:cstheme="majorBidi"/>
          <w:sz w:val="32"/>
          <w:szCs w:val="32"/>
        </w:rPr>
        <w:t>5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และ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81398E" w:rsidRPr="00D306F3">
        <w:rPr>
          <w:rFonts w:asciiTheme="majorBidi" w:hAnsiTheme="majorBidi" w:cstheme="majorBidi"/>
          <w:sz w:val="32"/>
          <w:szCs w:val="32"/>
        </w:rPr>
        <w:t>256</w:t>
      </w:r>
      <w:r w:rsidR="002B000A" w:rsidRPr="00D306F3">
        <w:rPr>
          <w:rFonts w:asciiTheme="majorBidi" w:hAnsiTheme="majorBidi" w:cstheme="majorBidi"/>
          <w:sz w:val="32"/>
          <w:szCs w:val="32"/>
        </w:rPr>
        <w:t>4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23441" w:rsidRPr="00DB7341" w14:paraId="34136834" w14:textId="77777777" w:rsidTr="00C23441">
        <w:trPr>
          <w:trHeight w:val="62"/>
        </w:trPr>
        <w:tc>
          <w:tcPr>
            <w:tcW w:w="3458" w:type="dxa"/>
          </w:tcPr>
          <w:p w14:paraId="090C086C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DABD4E7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23441" w:rsidRPr="00DB7341" w14:paraId="71E1C906" w14:textId="77777777" w:rsidTr="00C23441">
        <w:trPr>
          <w:trHeight w:val="62"/>
        </w:trPr>
        <w:tc>
          <w:tcPr>
            <w:tcW w:w="3458" w:type="dxa"/>
          </w:tcPr>
          <w:p w14:paraId="679154E6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2FCBB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67177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BD2C6" w14:textId="77777777" w:rsidR="00C23441" w:rsidRPr="00DB7341" w:rsidRDefault="00C23441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00A" w:rsidRPr="00DB7341" w14:paraId="3D032AE1" w14:textId="77777777" w:rsidTr="00C23441">
        <w:tc>
          <w:tcPr>
            <w:tcW w:w="3458" w:type="dxa"/>
          </w:tcPr>
          <w:p w14:paraId="628B6EF0" w14:textId="7777777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2BD125" w14:textId="3BB66A95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0337C2" w14:textId="7777777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7ED39B" w14:textId="63D860D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2888E21D" w14:textId="7777777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572F4E" w14:textId="1B6CC50B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E82B9" w14:textId="7777777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A9E6AD" w14:textId="18A5AF47" w:rsidR="002B000A" w:rsidRPr="00DB7341" w:rsidRDefault="002B000A" w:rsidP="00C9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B000A" w:rsidRPr="00DB7341" w14:paraId="38ECDA84" w14:textId="77777777" w:rsidTr="00C23441">
        <w:tc>
          <w:tcPr>
            <w:tcW w:w="3458" w:type="dxa"/>
          </w:tcPr>
          <w:p w14:paraId="3D90BDC6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CD2C12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E2091E4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89D2A3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6285F7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A2AE6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30C8F0C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8A2DD" w14:textId="77777777" w:rsidR="002B000A" w:rsidRPr="00DB7341" w:rsidRDefault="002B000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CB624A" w:rsidRPr="00DB7341" w14:paraId="012223B5" w14:textId="77777777" w:rsidTr="00C23441">
        <w:tc>
          <w:tcPr>
            <w:tcW w:w="3458" w:type="dxa"/>
          </w:tcPr>
          <w:p w14:paraId="7187D8CF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03957BC2" w14:textId="4E10E839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8B96D03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97D406" w14:textId="735D2E98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ADAC0C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ADEEE0" w14:textId="59C4DE3D" w:rsidR="00CB624A" w:rsidRPr="00DB7341" w:rsidRDefault="00BD098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16,244</w:t>
            </w:r>
          </w:p>
        </w:tc>
        <w:tc>
          <w:tcPr>
            <w:tcW w:w="134" w:type="dxa"/>
          </w:tcPr>
          <w:p w14:paraId="27B1C8CA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0B6CF" w14:textId="292F2EEF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5,369</w:t>
            </w:r>
          </w:p>
        </w:tc>
      </w:tr>
      <w:tr w:rsidR="00CB624A" w:rsidRPr="00DB7341" w14:paraId="1DDBBC92" w14:textId="77777777" w:rsidTr="00C23441">
        <w:tc>
          <w:tcPr>
            <w:tcW w:w="3458" w:type="dxa"/>
          </w:tcPr>
          <w:p w14:paraId="050CA11D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134" w:type="dxa"/>
          </w:tcPr>
          <w:p w14:paraId="508D7887" w14:textId="79A9A0C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36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65749" w14:textId="76A5F6E9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7DF540D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A849F9" w14:textId="2554794E" w:rsidR="00CB624A" w:rsidRPr="00DB7341" w:rsidRDefault="00B93B0F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2,69</w:t>
            </w:r>
            <w:r w:rsidR="00EA1EFD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C2A815E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5B1B78F" w14:textId="3173128B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3,132</w:t>
            </w:r>
          </w:p>
        </w:tc>
      </w:tr>
      <w:tr w:rsidR="00CB624A" w:rsidRPr="00DB7341" w14:paraId="114B660E" w14:textId="77777777" w:rsidTr="00C23441">
        <w:tc>
          <w:tcPr>
            <w:tcW w:w="3458" w:type="dxa"/>
          </w:tcPr>
          <w:p w14:paraId="11DDFBCB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C114A8E" w14:textId="7B89FCD5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65D8B8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37C7FB" w14:textId="50BC2479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FF0C8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C4E13A" w14:textId="4B026432" w:rsidR="00CB624A" w:rsidRPr="00DB7341" w:rsidRDefault="00BD098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1,955</w:t>
            </w:r>
          </w:p>
        </w:tc>
        <w:tc>
          <w:tcPr>
            <w:tcW w:w="134" w:type="dxa"/>
          </w:tcPr>
          <w:p w14:paraId="07014D3C" w14:textId="77777777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C9E22" w14:textId="2B34B3C5" w:rsidR="00CB624A" w:rsidRPr="00DB7341" w:rsidRDefault="00CB624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795</w:t>
            </w:r>
          </w:p>
        </w:tc>
      </w:tr>
      <w:tr w:rsidR="008F7CFA" w:rsidRPr="00DB7341" w14:paraId="794D9270" w14:textId="77777777" w:rsidTr="00C23441">
        <w:tc>
          <w:tcPr>
            <w:tcW w:w="3458" w:type="dxa"/>
          </w:tcPr>
          <w:p w14:paraId="09EA5EE7" w14:textId="3C69A2AC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134" w:type="dxa"/>
          </w:tcPr>
          <w:p w14:paraId="7F476E40" w14:textId="7FAABA90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5D7F23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E36584" w14:textId="53C42DB5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BA3FE9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32A802" w14:textId="617B8D02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76430D0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B17E79" w14:textId="4E5FD5BB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197</w:t>
            </w:r>
          </w:p>
        </w:tc>
      </w:tr>
      <w:tr w:rsidR="008F7CFA" w:rsidRPr="00DB7341" w14:paraId="69AA5990" w14:textId="77777777" w:rsidTr="00C23441">
        <w:tc>
          <w:tcPr>
            <w:tcW w:w="3458" w:type="dxa"/>
          </w:tcPr>
          <w:p w14:paraId="5E319C85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14:paraId="304E955A" w14:textId="77B57209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C45AE9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085D7" w14:textId="360BEA7F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7B8A34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71EBE4" w14:textId="21807488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7738576" w14:textId="77777777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D3CE9E" w14:textId="234DEA89" w:rsidR="008F7CFA" w:rsidRPr="00DB7341" w:rsidRDefault="008F7CFA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</w:t>
            </w:r>
          </w:p>
        </w:tc>
      </w:tr>
      <w:tr w:rsidR="009A0268" w:rsidRPr="00DB7341" w14:paraId="428BFAF1" w14:textId="77777777" w:rsidTr="007246E6">
        <w:tc>
          <w:tcPr>
            <w:tcW w:w="3458" w:type="dxa"/>
          </w:tcPr>
          <w:p w14:paraId="14106765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545B5699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5FB4E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56C35E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091B36F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9D6B56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22B9D0F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35019F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A0268" w:rsidRPr="00DB7341" w14:paraId="41C352B7" w14:textId="77777777" w:rsidTr="007246E6">
        <w:tc>
          <w:tcPr>
            <w:tcW w:w="3458" w:type="dxa"/>
          </w:tcPr>
          <w:p w14:paraId="0F26C2A6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5D061EA3" w14:textId="5791FB1B" w:rsidR="009A0268" w:rsidRPr="00DB7341" w:rsidRDefault="00EA1EFD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881</w:t>
            </w:r>
          </w:p>
        </w:tc>
        <w:tc>
          <w:tcPr>
            <w:tcW w:w="134" w:type="dxa"/>
          </w:tcPr>
          <w:p w14:paraId="4ED2463B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DD184D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FA3E22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2E5114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5E944FB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082D6B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A0268" w:rsidRPr="00DB7341" w14:paraId="5E350566" w14:textId="77777777" w:rsidTr="007246E6">
        <w:tc>
          <w:tcPr>
            <w:tcW w:w="3458" w:type="dxa"/>
          </w:tcPr>
          <w:p w14:paraId="7D48FF15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34" w:type="dxa"/>
          </w:tcPr>
          <w:p w14:paraId="746EC934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5929C467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94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608EA4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3D4D00A5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1E9654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0679ECEF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E834D31" w14:textId="77777777" w:rsidR="009A0268" w:rsidRPr="00DB7341" w:rsidRDefault="009A026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</w:tr>
      <w:tr w:rsidR="008F7CFA" w:rsidRPr="00DB7341" w14:paraId="563A13A7" w14:textId="77777777" w:rsidTr="006A4496">
        <w:trPr>
          <w:trHeight w:val="62"/>
        </w:trPr>
        <w:tc>
          <w:tcPr>
            <w:tcW w:w="3458" w:type="dxa"/>
          </w:tcPr>
          <w:p w14:paraId="3F70C435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64240E00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F7CFA" w:rsidRPr="00DB7341" w14:paraId="0733D054" w14:textId="77777777" w:rsidTr="006A4496">
        <w:trPr>
          <w:trHeight w:val="62"/>
        </w:trPr>
        <w:tc>
          <w:tcPr>
            <w:tcW w:w="3458" w:type="dxa"/>
          </w:tcPr>
          <w:p w14:paraId="0D10DEF7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64F6B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61A3B9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2C09B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CFA" w:rsidRPr="00DB7341" w14:paraId="03BE9EDC" w14:textId="77777777" w:rsidTr="006A4496">
        <w:tc>
          <w:tcPr>
            <w:tcW w:w="3458" w:type="dxa"/>
          </w:tcPr>
          <w:p w14:paraId="69CBEE12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791449" w14:textId="13E48681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0C1600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B4E3E7" w14:textId="5ED4B0AC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397EFF6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6DD5813" w14:textId="24738381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88DB72" w14:textId="77777777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5778B6" w14:textId="625B28C9" w:rsidR="008F7CFA" w:rsidRPr="00DB7341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7080C" w:rsidRPr="00DB7341" w14:paraId="7DD8451B" w14:textId="77777777" w:rsidTr="00C23441">
        <w:tc>
          <w:tcPr>
            <w:tcW w:w="3458" w:type="dxa"/>
          </w:tcPr>
          <w:p w14:paraId="31B58B93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 w:hanging="55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CB86677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3F9176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C387A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F8DA4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E79A6F1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C0647A2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F71B1F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080C" w:rsidRPr="00DB7341" w14:paraId="4092D51F" w14:textId="77777777" w:rsidTr="00C23441">
        <w:tc>
          <w:tcPr>
            <w:tcW w:w="3458" w:type="dxa"/>
          </w:tcPr>
          <w:p w14:paraId="6CE01CA2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 w:hanging="55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CB76E8E" w14:textId="298C9F9F" w:rsidR="00D7080C" w:rsidRPr="00DB7341" w:rsidRDefault="007F628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2,766</w:t>
            </w:r>
          </w:p>
        </w:tc>
        <w:tc>
          <w:tcPr>
            <w:tcW w:w="134" w:type="dxa"/>
          </w:tcPr>
          <w:p w14:paraId="54193997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C3475F" w14:textId="77147889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3,288</w:t>
            </w:r>
          </w:p>
        </w:tc>
        <w:tc>
          <w:tcPr>
            <w:tcW w:w="134" w:type="dxa"/>
          </w:tcPr>
          <w:p w14:paraId="6C95E877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041F15" w14:textId="57834136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1,914</w:t>
            </w:r>
          </w:p>
        </w:tc>
        <w:tc>
          <w:tcPr>
            <w:tcW w:w="134" w:type="dxa"/>
          </w:tcPr>
          <w:p w14:paraId="0F293A3B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AB957E" w14:textId="3AF644C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2,476</w:t>
            </w:r>
          </w:p>
        </w:tc>
      </w:tr>
      <w:tr w:rsidR="00D7080C" w:rsidRPr="00DB7341" w14:paraId="5312C5F1" w14:textId="77777777" w:rsidTr="00C23441">
        <w:tc>
          <w:tcPr>
            <w:tcW w:w="3458" w:type="dxa"/>
          </w:tcPr>
          <w:p w14:paraId="5C06D1A3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 w:hanging="55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55015" w14:textId="7E958D05" w:rsidR="00D7080C" w:rsidRPr="00DB7341" w:rsidRDefault="007F628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34" w:type="dxa"/>
          </w:tcPr>
          <w:p w14:paraId="3CFDDE64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974F9" w14:textId="75B6818E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4" w:type="dxa"/>
          </w:tcPr>
          <w:p w14:paraId="07195BB6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E01447" w14:textId="3BEABADC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152</w:t>
            </w:r>
          </w:p>
        </w:tc>
        <w:tc>
          <w:tcPr>
            <w:tcW w:w="134" w:type="dxa"/>
          </w:tcPr>
          <w:p w14:paraId="1976ECB8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640B51" w14:textId="1C85BF84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165</w:t>
            </w:r>
          </w:p>
        </w:tc>
      </w:tr>
      <w:tr w:rsidR="00D7080C" w:rsidRPr="00DB7341" w14:paraId="286A2C9A" w14:textId="77777777" w:rsidTr="00C23441">
        <w:tc>
          <w:tcPr>
            <w:tcW w:w="3458" w:type="dxa"/>
          </w:tcPr>
          <w:p w14:paraId="12408C24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B7341">
              <w:rPr>
                <w:rFonts w:ascii="Angsana New" w:hAnsi="Angsana New"/>
                <w:b/>
                <w:sz w:val="26"/>
                <w:szCs w:val="26"/>
              </w:rPr>
              <w:tab/>
            </w:r>
            <w:r w:rsidRPr="00DB7341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D0689" w14:textId="1108095E" w:rsidR="00D7080C" w:rsidRPr="00DB7341" w:rsidRDefault="007F6288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2,927</w:t>
            </w:r>
          </w:p>
        </w:tc>
        <w:tc>
          <w:tcPr>
            <w:tcW w:w="134" w:type="dxa"/>
          </w:tcPr>
          <w:p w14:paraId="13009E39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AC21" w14:textId="7210B4D3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sz w:val="26"/>
                <w:szCs w:val="26"/>
              </w:rPr>
              <w:t>3,460</w:t>
            </w:r>
          </w:p>
        </w:tc>
        <w:tc>
          <w:tcPr>
            <w:tcW w:w="134" w:type="dxa"/>
          </w:tcPr>
          <w:p w14:paraId="5C522309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7012F" w14:textId="6A977279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2,066</w:t>
            </w:r>
          </w:p>
        </w:tc>
        <w:tc>
          <w:tcPr>
            <w:tcW w:w="134" w:type="dxa"/>
          </w:tcPr>
          <w:p w14:paraId="4B955E03" w14:textId="77777777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46F2F" w14:textId="6EAA572E" w:rsidR="00D7080C" w:rsidRPr="00DB7341" w:rsidRDefault="00D7080C" w:rsidP="00D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341">
              <w:rPr>
                <w:rFonts w:ascii="Angsana New" w:hAnsi="Angsana New"/>
                <w:bCs/>
                <w:sz w:val="26"/>
                <w:szCs w:val="26"/>
              </w:rPr>
              <w:t>2,641</w:t>
            </w:r>
          </w:p>
        </w:tc>
      </w:tr>
    </w:tbl>
    <w:p w14:paraId="0C3DD136" w14:textId="5DEC58E1" w:rsidR="000C30B5" w:rsidRPr="00D306F3" w:rsidRDefault="000C30B5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53C8AAD4" w:rsidR="00123D48" w:rsidRPr="00D306F3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2B000A" w:rsidRPr="00D306F3">
        <w:rPr>
          <w:rFonts w:asciiTheme="majorBidi" w:hAnsiTheme="majorBidi" w:cstheme="majorBidi"/>
          <w:sz w:val="32"/>
          <w:szCs w:val="32"/>
        </w:rPr>
        <w:t>5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06F3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D306F3">
        <w:rPr>
          <w:rFonts w:asciiTheme="majorBidi" w:hAnsiTheme="majorBidi" w:cstheme="majorBidi"/>
          <w:sz w:val="32"/>
          <w:szCs w:val="32"/>
        </w:rPr>
        <w:t>6</w:t>
      </w:r>
      <w:r w:rsidR="002B000A" w:rsidRPr="00D306F3">
        <w:rPr>
          <w:rFonts w:asciiTheme="majorBidi" w:hAnsiTheme="majorBidi" w:cstheme="majorBidi"/>
          <w:sz w:val="32"/>
          <w:szCs w:val="32"/>
        </w:rPr>
        <w:t>4</w:t>
      </w:r>
      <w:r w:rsidR="00C61095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C23441" w:rsidRPr="00DE0265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23441" w:rsidRPr="00DE0265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441" w:rsidRPr="00DE0265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74E27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7CDDF439" w14:textId="71AAA7F3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DE02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7BDFDDB" w14:textId="5E98BB36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EC060B3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4A77F6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24E8F667" w14:textId="228D95AE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DE02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1841A5B0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53E9FD" w14:textId="1C5CA474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23441" w:rsidRPr="00DE0265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026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46B83A72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24A71470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7CB2E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674E3DC7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23441" w:rsidRPr="00DE0265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0FA0328D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C00333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762F0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3B54D943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1FBDF9" w14:textId="77777777" w:rsidR="00C23441" w:rsidRPr="00DE0265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55DE3" w:rsidRPr="00DE0265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E026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35D0EC21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B4B6BD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6D35080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C3E349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6293116B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10,924 </w:t>
            </w:r>
          </w:p>
        </w:tc>
        <w:tc>
          <w:tcPr>
            <w:tcW w:w="135" w:type="dxa"/>
          </w:tcPr>
          <w:p w14:paraId="61F009BE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50B29D7B" w14:textId="5DF71811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14,733</w:t>
            </w:r>
          </w:p>
        </w:tc>
      </w:tr>
      <w:tr w:rsidR="00855DE3" w:rsidRPr="00DE0265" w14:paraId="6869495F" w14:textId="77777777" w:rsidTr="00F421A0">
        <w:trPr>
          <w:trHeight w:val="62"/>
        </w:trPr>
        <w:tc>
          <w:tcPr>
            <w:tcW w:w="3458" w:type="dxa"/>
          </w:tcPr>
          <w:p w14:paraId="79AFF831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6ED15A1F" w14:textId="2AFF70C0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07B4DD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675288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60240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2118BB" w14:textId="3F102E22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210,918 </w:t>
            </w:r>
          </w:p>
        </w:tc>
        <w:tc>
          <w:tcPr>
            <w:tcW w:w="135" w:type="dxa"/>
          </w:tcPr>
          <w:p w14:paraId="08BEA2B7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147505B9" w14:textId="5E50807A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199,311</w:t>
            </w:r>
          </w:p>
        </w:tc>
      </w:tr>
      <w:tr w:rsidR="00855DE3" w:rsidRPr="00DE0265" w14:paraId="528E7DCC" w14:textId="77777777" w:rsidTr="00F421A0">
        <w:trPr>
          <w:trHeight w:val="62"/>
        </w:trPr>
        <w:tc>
          <w:tcPr>
            <w:tcW w:w="3458" w:type="dxa"/>
          </w:tcPr>
          <w:p w14:paraId="66FAAD29" w14:textId="358BE2B9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กิจการ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39D1ECDE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4578C2E3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D947D2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EA51675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5B782B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61DF885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16D3B334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DE3" w:rsidRPr="00DE0265" w14:paraId="1649A732" w14:textId="77777777" w:rsidTr="00F421A0">
        <w:trPr>
          <w:trHeight w:val="62"/>
        </w:trPr>
        <w:tc>
          <w:tcPr>
            <w:tcW w:w="3458" w:type="dxa"/>
          </w:tcPr>
          <w:p w14:paraId="7BF2A443" w14:textId="7608C789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บึงกาฬรับเบอร์ เทคโนโลยี จำกัด</w:t>
            </w:r>
          </w:p>
        </w:tc>
        <w:tc>
          <w:tcPr>
            <w:tcW w:w="1134" w:type="dxa"/>
          </w:tcPr>
          <w:p w14:paraId="269496AD" w14:textId="41667854" w:rsidR="00855DE3" w:rsidRPr="00DE0265" w:rsidRDefault="001050E7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38" w:type="dxa"/>
          </w:tcPr>
          <w:p w14:paraId="2D6539E6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6AF83C" w14:textId="34E8BEB2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1DACE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F3F5D7" w14:textId="25B6CACB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222B0D41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68A8296A" w14:textId="5655C9C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855DE3" w:rsidRPr="00DE0265" w14:paraId="60D6F54A" w14:textId="77777777" w:rsidTr="00F421A0">
        <w:trPr>
          <w:trHeight w:val="62"/>
        </w:trPr>
        <w:tc>
          <w:tcPr>
            <w:tcW w:w="3458" w:type="dxa"/>
          </w:tcPr>
          <w:p w14:paraId="2A30A013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6346F2F8" w:rsidR="00855DE3" w:rsidRPr="00DE0265" w:rsidRDefault="001050E7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38" w:type="dxa"/>
          </w:tcPr>
          <w:p w14:paraId="262A07A7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59596C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28928764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</w:rPr>
              <w:t>221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,847</w:t>
            </w:r>
          </w:p>
        </w:tc>
        <w:tc>
          <w:tcPr>
            <w:tcW w:w="135" w:type="dxa"/>
          </w:tcPr>
          <w:p w14:paraId="00A89DC5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2C7F0B9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214,044</w:t>
            </w:r>
          </w:p>
        </w:tc>
      </w:tr>
      <w:tr w:rsidR="00855DE3" w:rsidRPr="00DE0265" w14:paraId="52BF6D3E" w14:textId="77777777" w:rsidTr="00F421A0">
        <w:tc>
          <w:tcPr>
            <w:tcW w:w="3458" w:type="dxa"/>
          </w:tcPr>
          <w:p w14:paraId="318CFD0A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08D4245B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D83619E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44CAD5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261E74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1574AA3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D717F9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DE3" w:rsidRPr="00DE0265" w14:paraId="75702653" w14:textId="77777777" w:rsidTr="00F421A0">
        <w:tc>
          <w:tcPr>
            <w:tcW w:w="3458" w:type="dxa"/>
          </w:tcPr>
          <w:p w14:paraId="14CECFCC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01A4F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D23A84C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FC4766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20BC52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FE5941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DE3" w:rsidRPr="00DE0265" w14:paraId="79D12BA8" w14:textId="77777777" w:rsidTr="00F421A0">
        <w:tc>
          <w:tcPr>
            <w:tcW w:w="3458" w:type="dxa"/>
          </w:tcPr>
          <w:p w14:paraId="6A7B3FC7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E026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3B34044A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9C64CFC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7845302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717069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777CFD4F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48,838 </w:t>
            </w:r>
          </w:p>
        </w:tc>
        <w:tc>
          <w:tcPr>
            <w:tcW w:w="135" w:type="dxa"/>
          </w:tcPr>
          <w:p w14:paraId="5123D7E1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4B8678B4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89,838</w:t>
            </w:r>
          </w:p>
        </w:tc>
      </w:tr>
      <w:tr w:rsidR="00855DE3" w:rsidRPr="00DE0265" w14:paraId="1007A737" w14:textId="77777777" w:rsidTr="00F421A0">
        <w:tc>
          <w:tcPr>
            <w:tcW w:w="3458" w:type="dxa"/>
          </w:tcPr>
          <w:p w14:paraId="6884C7BC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55956120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527426B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05B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7DED7259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161,503 </w:t>
            </w:r>
          </w:p>
        </w:tc>
        <w:tc>
          <w:tcPr>
            <w:tcW w:w="135" w:type="dxa"/>
          </w:tcPr>
          <w:p w14:paraId="2170F3BF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4DF6AED9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161,414</w:t>
            </w:r>
          </w:p>
        </w:tc>
      </w:tr>
      <w:tr w:rsidR="00855DE3" w:rsidRPr="00DE0265" w14:paraId="3EC424E5" w14:textId="77777777" w:rsidTr="00F421A0">
        <w:tc>
          <w:tcPr>
            <w:tcW w:w="3458" w:type="dxa"/>
          </w:tcPr>
          <w:p w14:paraId="10A6A740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5EBBE516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60E55FD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E6425A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2F75D18B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210,341 </w:t>
            </w:r>
          </w:p>
        </w:tc>
        <w:tc>
          <w:tcPr>
            <w:tcW w:w="135" w:type="dxa"/>
          </w:tcPr>
          <w:p w14:paraId="6BAC75E9" w14:textId="77777777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590C4CBC" w:rsidR="00855DE3" w:rsidRPr="00DE0265" w:rsidRDefault="00855DE3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251,252</w:t>
            </w:r>
          </w:p>
        </w:tc>
      </w:tr>
      <w:tr w:rsidR="008F7CFA" w:rsidRPr="00DE0265" w14:paraId="4C1CF97A" w14:textId="77777777" w:rsidTr="00F421A0">
        <w:tc>
          <w:tcPr>
            <w:tcW w:w="3458" w:type="dxa"/>
          </w:tcPr>
          <w:p w14:paraId="05C83645" w14:textId="5DF7FAE2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026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D696B5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F608CF2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360C0F09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98E23" w14:textId="77777777" w:rsidR="008F7CFA" w:rsidRPr="00DE0265" w:rsidRDefault="008F7CFA" w:rsidP="00EB1BA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EBE7B3B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8A47D9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FF31944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7CFA" w:rsidRPr="00DE0265" w14:paraId="71208209" w14:textId="77777777" w:rsidTr="00F421A0">
        <w:tc>
          <w:tcPr>
            <w:tcW w:w="3458" w:type="dxa"/>
          </w:tcPr>
          <w:p w14:paraId="0E9BAADE" w14:textId="4FB2D94C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</w:tcPr>
          <w:p w14:paraId="04F6CF8F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B854A50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809CBB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97837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55BE5B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A7483E0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F3E18B" w14:textId="77777777" w:rsidR="008F7CFA" w:rsidRPr="00DE0265" w:rsidRDefault="008F7CF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74AA" w:rsidRPr="00DE0265" w14:paraId="117BCD53" w14:textId="77777777" w:rsidTr="00F421A0">
        <w:tc>
          <w:tcPr>
            <w:tcW w:w="3458" w:type="dxa"/>
          </w:tcPr>
          <w:p w14:paraId="4946E082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3F1FAA34" w14:textId="57F3521C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D1519A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344A13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A9F89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96FC12" w14:textId="292E8053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512C4F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DC784" w14:textId="0F9E9EA4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374AA" w:rsidRPr="00EB1BAA" w14:paraId="1FDDC811" w14:textId="77777777" w:rsidTr="00EB1BAA">
        <w:tc>
          <w:tcPr>
            <w:tcW w:w="3458" w:type="dxa"/>
          </w:tcPr>
          <w:p w14:paraId="237BF3E6" w14:textId="52E348F3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  <w:r w:rsidRPr="00EB1BA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65487301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38" w:type="dxa"/>
          </w:tcPr>
          <w:p w14:paraId="2770CCE6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130" w:type="dxa"/>
          </w:tcPr>
          <w:p w14:paraId="2D715DBC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34" w:type="dxa"/>
          </w:tcPr>
          <w:p w14:paraId="7125C864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134" w:type="dxa"/>
            <w:shd w:val="clear" w:color="auto" w:fill="auto"/>
          </w:tcPr>
          <w:p w14:paraId="51858F06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35" w:type="dxa"/>
          </w:tcPr>
          <w:p w14:paraId="0BCCCC33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  <w:tc>
          <w:tcPr>
            <w:tcW w:w="1133" w:type="dxa"/>
          </w:tcPr>
          <w:p w14:paraId="4AC26D09" w14:textId="77777777" w:rsidR="00A374AA" w:rsidRPr="00EB1BAA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cyan"/>
              </w:rPr>
            </w:pPr>
          </w:p>
        </w:tc>
      </w:tr>
      <w:tr w:rsidR="00A374AA" w:rsidRPr="00DE0265" w14:paraId="25CAF69B" w14:textId="77777777" w:rsidTr="00EB1BAA">
        <w:tc>
          <w:tcPr>
            <w:tcW w:w="3458" w:type="dxa"/>
          </w:tcPr>
          <w:p w14:paraId="5580AFBC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shd w:val="clear" w:color="auto" w:fill="auto"/>
          </w:tcPr>
          <w:p w14:paraId="44E2AB8D" w14:textId="439694DD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6DC0DA0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3037EF5" w14:textId="13C67C2C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34" w:type="dxa"/>
          </w:tcPr>
          <w:p w14:paraId="382A2996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8A3C41" w14:textId="3F113CFA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6367584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246EBA4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A0268" w:rsidRPr="00DE0265" w14:paraId="664663EF" w14:textId="77777777" w:rsidTr="00EB1BAA">
        <w:tc>
          <w:tcPr>
            <w:tcW w:w="3458" w:type="dxa"/>
          </w:tcPr>
          <w:p w14:paraId="51EB900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5012E84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6263DB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E9DA399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99F2A8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FEFB35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F81AD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52A63E1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0268" w:rsidRPr="00DE0265" w14:paraId="42295077" w14:textId="77777777" w:rsidTr="007246E6">
        <w:tc>
          <w:tcPr>
            <w:tcW w:w="3458" w:type="dxa"/>
          </w:tcPr>
          <w:p w14:paraId="3574C6AE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5BF6C88B" w14:textId="0EAD6CC3" w:rsidR="009A0268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2578535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421F81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3748C5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EF932B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EEDBE2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1A4965E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A0268" w:rsidRPr="00DE0265" w14:paraId="789E656A" w14:textId="77777777" w:rsidTr="007246E6">
        <w:tc>
          <w:tcPr>
            <w:tcW w:w="3458" w:type="dxa"/>
          </w:tcPr>
          <w:p w14:paraId="4600C789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26F3B899" w14:textId="2E3222B3" w:rsidR="009A0268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EFD99A6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1FC6DDE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C0F9B2B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C078F8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BED8C58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32E0C65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A0268" w:rsidRPr="00DE0265" w14:paraId="49FB7997" w14:textId="77777777" w:rsidTr="007C3B6B">
        <w:tc>
          <w:tcPr>
            <w:tcW w:w="3458" w:type="dxa"/>
          </w:tcPr>
          <w:p w14:paraId="6FA594D5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B9D00" w14:textId="5469E6CC" w:rsidR="009A0268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75D2D8F2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9B4D9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EFBC944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6506C7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AC1C84D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DFACE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A0268" w:rsidRPr="00DE0265" w14:paraId="34B4A6C2" w14:textId="77777777" w:rsidTr="007C3B6B">
        <w:tc>
          <w:tcPr>
            <w:tcW w:w="3458" w:type="dxa"/>
          </w:tcPr>
          <w:p w14:paraId="4F747E01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2D8A3" w14:textId="7DC7FBAB" w:rsidR="009A0268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8" w:type="dxa"/>
          </w:tcPr>
          <w:p w14:paraId="450DAAC0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85C50CE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4" w:type="dxa"/>
          </w:tcPr>
          <w:p w14:paraId="4894CC7F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75FFED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CE7EE21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A74952" w14:textId="77777777" w:rsidR="009A0268" w:rsidRPr="00DE0265" w:rsidRDefault="009A0268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374AA" w:rsidRPr="00DE0265" w14:paraId="2ED876B7" w14:textId="77777777" w:rsidTr="007C3B6B">
        <w:tc>
          <w:tcPr>
            <w:tcW w:w="3458" w:type="dxa"/>
          </w:tcPr>
          <w:p w14:paraId="3114CFF3" w14:textId="70127DB0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67A7C24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3F922E8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7BCF01B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53FCC6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F14FDEA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535DC682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F955486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374AA" w:rsidRPr="00DE0265" w14:paraId="5AEC1FB2" w14:textId="77777777" w:rsidTr="00F421A0">
        <w:tc>
          <w:tcPr>
            <w:tcW w:w="3458" w:type="dxa"/>
          </w:tcPr>
          <w:p w14:paraId="3CC8102B" w14:textId="106CBB82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2210667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7FF93E2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2D8FF40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C4EBEE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9BCD5A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2E21988A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9E5AB5E" w14:textId="77777777" w:rsidR="00A374AA" w:rsidRPr="00DE0265" w:rsidRDefault="00A374A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5F2E" w:rsidRPr="00DE0265" w14:paraId="36FE5E81" w14:textId="77777777" w:rsidTr="007C3B6B">
        <w:tc>
          <w:tcPr>
            <w:tcW w:w="3458" w:type="dxa"/>
          </w:tcPr>
          <w:p w14:paraId="6BF0C13D" w14:textId="3662135D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32323B" w14:textId="17CD742B" w:rsidR="00585F2E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6BDB8A8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761D9DA" w14:textId="30B5B56F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6FEF4B59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A2A764A" w14:textId="45FF87F8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A08D085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F345DC7" w14:textId="2117B581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585F2E" w:rsidRPr="00DE0265" w14:paraId="50DDBD19" w14:textId="77777777" w:rsidTr="007C3B6B">
        <w:tc>
          <w:tcPr>
            <w:tcW w:w="3458" w:type="dxa"/>
          </w:tcPr>
          <w:p w14:paraId="523832DC" w14:textId="6B8DA5E8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0404D4" w14:textId="3FEE60D9" w:rsidR="00585F2E" w:rsidRPr="00DE0265" w:rsidRDefault="00EE394A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23A09DE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7993CC0" w14:textId="40CFB2EE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3CBC66F2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C6198C" w14:textId="77100E1B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4CEDC37" w14:textId="77777777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EE2E0FB" w14:textId="62B290A1" w:rsidR="00585F2E" w:rsidRPr="00DE0265" w:rsidRDefault="00585F2E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2F2BA936" w14:textId="6615D113" w:rsidR="009E0DC3" w:rsidRDefault="009E0DC3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61C72036" w:rsidR="006B5631" w:rsidRPr="000D623A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</w:t>
      </w:r>
      <w:r w:rsidR="005C138A" w:rsidRPr="000D623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0D623A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0D4E37" w:rsidRPr="00DE0265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D4E37" w:rsidRPr="00DE0265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DE0265" w:rsidRDefault="000D4E37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999" w:rsidRPr="00DE0265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224F50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67D3A7AC" w14:textId="11CE6CC0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DE02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6A5CCE2" w14:textId="18FC0070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1B1EFF7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6D2B0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149A9535" w14:textId="02DB9D18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DE026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95AD325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2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AD5E620" w14:textId="5D29AD29" w:rsidR="00416999" w:rsidRPr="00DE0265" w:rsidRDefault="00416999" w:rsidP="0066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DE02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16999" w:rsidRPr="00DE0265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A740C0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BBB40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FB5441" w14:textId="77777777" w:rsidR="00416999" w:rsidRPr="00DE0265" w:rsidRDefault="00416999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D79F37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DE0265" w:rsidRDefault="00416999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F2E" w:rsidRPr="00DE0265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3680D485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A4C2E1" w14:textId="77777777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51AB6" w14:textId="2131FA0F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6EA465" w14:textId="77777777" w:rsidR="00585F2E" w:rsidRPr="00DE0265" w:rsidRDefault="00585F2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01B332A3" w:rsidR="00585F2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254,</w:t>
            </w:r>
            <w:r w:rsidR="001E3F53" w:rsidRPr="00DE0265">
              <w:rPr>
                <w:rFonts w:ascii="Angsana New" w:hAnsi="Angsana New"/>
                <w:bCs/>
                <w:sz w:val="24"/>
                <w:szCs w:val="24"/>
              </w:rPr>
              <w:t>500</w:t>
            </w:r>
          </w:p>
        </w:tc>
        <w:tc>
          <w:tcPr>
            <w:tcW w:w="134" w:type="dxa"/>
          </w:tcPr>
          <w:p w14:paraId="06DBC859" w14:textId="77777777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7CB9F873" w:rsidR="00585F2E" w:rsidRPr="00DE0265" w:rsidRDefault="00585F2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231,500</w:t>
            </w:r>
          </w:p>
        </w:tc>
      </w:tr>
      <w:tr w:rsidR="00DC73DE" w:rsidRPr="00DE0265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2BD7B91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หัก</w:t>
            </w: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ดอกเบี้ยรับรอตัดบัญชี</w:t>
            </w:r>
            <w:r w:rsidR="007756E0" w:rsidRPr="00DE0265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0765C51E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D51024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8F85D" w14:textId="778F450D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BCE5F8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792891D9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</w:tr>
      <w:tr w:rsidR="00DC73DE" w:rsidRPr="00DE0265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บวก</w:t>
            </w: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6647B85C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3A23F3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DF5E59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0A8E3A28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1,02</w:t>
            </w:r>
            <w:r w:rsidR="009D6CAC" w:rsidRPr="00DE0265">
              <w:rPr>
                <w:rFonts w:ascii="Angsana New" w:hAnsi="Angsana New"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26AE0301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0C0226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940</w:t>
            </w:r>
          </w:p>
        </w:tc>
      </w:tr>
      <w:tr w:rsidR="00DC73DE" w:rsidRPr="00DE0265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68787E8E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6AEB28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A74311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2D3B1834" w:rsidR="00DC73DE" w:rsidRPr="00DE0265" w:rsidRDefault="00D641D4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254,19</w:t>
            </w:r>
            <w:r w:rsidR="009D6CAC" w:rsidRPr="00DE0265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308BCB89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7B9BAC94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231,109</w:t>
            </w:r>
          </w:p>
        </w:tc>
      </w:tr>
      <w:tr w:rsidR="00DC73DE" w:rsidRPr="00DE0265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719C0552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7F32DE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CF560C" w14:textId="2390275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24FDAC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03553333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D702BE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787A4058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34,000</w:t>
            </w:r>
          </w:p>
        </w:tc>
      </w:tr>
      <w:tr w:rsidR="00DC73DE" w:rsidRPr="00DE0265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0984FEAC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6060AD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5DDFF1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2580B85A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(41,000)</w:t>
            </w:r>
          </w:p>
        </w:tc>
        <w:tc>
          <w:tcPr>
            <w:tcW w:w="134" w:type="dxa"/>
          </w:tcPr>
          <w:p w14:paraId="4100AA59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362D2036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(11,000)</w:t>
            </w:r>
          </w:p>
        </w:tc>
      </w:tr>
      <w:tr w:rsidR="00DC73DE" w:rsidRPr="00DE0265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4E2AC4E8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0D97EB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048127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14B7F826" w:rsidR="00DC73DE" w:rsidRPr="00DE0265" w:rsidRDefault="00D641D4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213,19</w:t>
            </w:r>
            <w:r w:rsidR="009D6CAC" w:rsidRPr="00DE0265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3666BB4D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09C0AADD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254,109</w:t>
            </w:r>
          </w:p>
        </w:tc>
      </w:tr>
      <w:tr w:rsidR="00DC73DE" w:rsidRPr="00DE0265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DE026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DE0265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59D0C98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9557F9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50574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0EF77284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(2,857)</w:t>
            </w:r>
          </w:p>
        </w:tc>
        <w:tc>
          <w:tcPr>
            <w:tcW w:w="134" w:type="dxa"/>
          </w:tcPr>
          <w:p w14:paraId="2AECF538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00C5A45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(2,857)</w:t>
            </w:r>
          </w:p>
        </w:tc>
      </w:tr>
      <w:tr w:rsidR="00DC73DE" w:rsidRPr="00DE0265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39CF2FCF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E43580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0E6767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259C1951" w:rsidR="00DC73DE" w:rsidRPr="00DE0265" w:rsidRDefault="00D641D4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210,34</w:t>
            </w:r>
            <w:r w:rsidR="009D6CAC" w:rsidRPr="00DE0265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BB452DA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2490071A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251,252</w:t>
            </w:r>
          </w:p>
        </w:tc>
      </w:tr>
      <w:tr w:rsidR="00DC73DE" w:rsidRPr="00DE0265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  <w:r w:rsidRPr="00DE0265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DE0265">
              <w:rPr>
                <w:rFonts w:asciiTheme="majorBidi" w:hAnsiTheme="majorBidi" w:hint="cs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5C69D8C9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CD34D0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9F3A02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7345EB92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(15,000)</w:t>
            </w:r>
          </w:p>
        </w:tc>
        <w:tc>
          <w:tcPr>
            <w:tcW w:w="134" w:type="dxa"/>
          </w:tcPr>
          <w:p w14:paraId="70B20362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95E0E2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(56,000)</w:t>
            </w:r>
          </w:p>
        </w:tc>
      </w:tr>
      <w:tr w:rsidR="00DC73DE" w:rsidRPr="00DE0265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E0265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63AE86E3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44C71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FCA6AE" w14:textId="77777777" w:rsidR="00DC73DE" w:rsidRPr="00DE0265" w:rsidRDefault="00DC73DE" w:rsidP="007F2F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5E26EAF8" w:rsidR="00DC73DE" w:rsidRPr="00DE0265" w:rsidRDefault="009D6CAC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195,341</w:t>
            </w:r>
          </w:p>
        </w:tc>
        <w:tc>
          <w:tcPr>
            <w:tcW w:w="134" w:type="dxa"/>
          </w:tcPr>
          <w:p w14:paraId="454CB104" w14:textId="77777777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168122DE" w:rsidR="00DC73DE" w:rsidRPr="00DE0265" w:rsidRDefault="00DC73DE" w:rsidP="007F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E0265">
              <w:rPr>
                <w:rFonts w:ascii="Angsana New" w:hAnsi="Angsana New"/>
                <w:bCs/>
                <w:sz w:val="24"/>
                <w:szCs w:val="24"/>
              </w:rPr>
              <w:t>195,252</w:t>
            </w:r>
          </w:p>
        </w:tc>
      </w:tr>
      <w:tr w:rsidR="00DC73DE" w:rsidRPr="00DE0265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64E36B1E" w14:textId="5BA4F0F2" w:rsidR="00DC73DE" w:rsidRPr="00DE0265" w:rsidRDefault="007756E0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DE0265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</w:t>
            </w:r>
            <w:r w:rsidR="00DE0265" w:rsidRPr="00DE0265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*)</w:t>
            </w:r>
            <w:r w:rsidR="00DE0265" w:rsidRPr="00DE0265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บริษัทมีเงินให้กู้ยืมแก่บริษัทย่อ</w:t>
            </w:r>
            <w:r w:rsidR="00DE0265" w:rsidRPr="00DE0265">
              <w:rPr>
                <w:rFonts w:ascii="Angsana New" w:hAnsi="Angsana New"/>
                <w:b/>
                <w:sz w:val="24"/>
                <w:szCs w:val="24"/>
                <w:cs/>
              </w:rPr>
              <w:t>ย</w:t>
            </w:r>
            <w:r w:rsidR="00DC73DE" w:rsidRPr="00DE0265">
              <w:rPr>
                <w:rFonts w:ascii="Angsana New" w:hAnsi="Angsana New"/>
                <w:b/>
                <w:sz w:val="24"/>
                <w:szCs w:val="24"/>
                <w:cs/>
              </w:rPr>
              <w:t xml:space="preserve"> ซึ่งคิดอัตราดอกเบี้ยต่ำกว่าราคาตลาด บริษัทจึงได้รับรู้ผลต่างระหว่างจำนวนเงิน</w:t>
            </w:r>
            <w:r w:rsidR="00DC73DE" w:rsidRPr="00DE0265">
              <w:rPr>
                <w:rFonts w:ascii="Angsana New" w:hAnsi="Angsana New"/>
                <w:b/>
                <w:sz w:val="24"/>
                <w:szCs w:val="24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1417259E" w14:textId="77777777" w:rsidR="00D0679B" w:rsidRPr="000D623A" w:rsidRDefault="00D0679B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70AD4A5" w14:textId="77777777" w:rsidR="0096024C" w:rsidRPr="000D623A" w:rsidRDefault="0096024C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09B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275D19DC" w:rsidR="00887FDA" w:rsidRPr="000D623A" w:rsidRDefault="00B639F3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0D623A">
        <w:rPr>
          <w:rFonts w:asciiTheme="majorBidi" w:hAnsiTheme="majorBidi"/>
          <w:sz w:val="32"/>
          <w:szCs w:val="32"/>
        </w:rPr>
        <w:t>3</w:t>
      </w:r>
      <w:r w:rsidRPr="00BF09B1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0D623A">
        <w:rPr>
          <w:rFonts w:asciiTheme="majorBidi" w:hAnsiTheme="majorBidi"/>
          <w:sz w:val="32"/>
          <w:szCs w:val="32"/>
        </w:rPr>
        <w:t xml:space="preserve">1 </w:t>
      </w:r>
      <w:r w:rsidRPr="00BF09B1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0D623A">
        <w:rPr>
          <w:rFonts w:asciiTheme="majorBidi" w:hAnsiTheme="majorBidi"/>
          <w:sz w:val="32"/>
          <w:szCs w:val="32"/>
        </w:rPr>
        <w:t>2566</w:t>
      </w:r>
      <w:r w:rsidRPr="00BF09B1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0D623A">
        <w:rPr>
          <w:rFonts w:asciiTheme="majorBidi" w:hAnsiTheme="majorBidi"/>
          <w:sz w:val="32"/>
          <w:szCs w:val="32"/>
        </w:rPr>
        <w:t>95,000.00</w:t>
      </w:r>
      <w:r w:rsidRPr="00BF09B1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6C766141" w14:textId="77777777" w:rsidR="0039481B" w:rsidRPr="00BF09B1" w:rsidRDefault="0039481B" w:rsidP="009A0268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cs/>
        </w:rPr>
      </w:pPr>
    </w:p>
    <w:p w14:paraId="61886CEB" w14:textId="77777777" w:rsidR="000358BC" w:rsidRPr="000D623A" w:rsidRDefault="00D44797" w:rsidP="009A0268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BF09B1" w:rsidRDefault="00A37A35" w:rsidP="009A026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0D4E37" w:rsidRPr="009E0DC3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9E0DC3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BF09B1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9E0DC3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9E0DC3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BF09B1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9E0DC3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BF09B1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797" w:rsidRPr="009E0DC3" w14:paraId="7D789CC7" w14:textId="77777777" w:rsidTr="000D4E37">
        <w:tc>
          <w:tcPr>
            <w:tcW w:w="3455" w:type="dxa"/>
          </w:tcPr>
          <w:p w14:paraId="16CE19AB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BBB7AF3" w14:textId="7BE616A5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9E0D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374C3AF5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9E0D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93EC9E8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48D47EEE" w14:textId="1E59F705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9E0D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4CE4250A" w:rsidR="00D44797" w:rsidRPr="009E0DC3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0D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9E0D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4576E" w:rsidRPr="009E0DC3" w14:paraId="1FEBE0C0" w14:textId="77777777" w:rsidTr="000D4E37">
        <w:tc>
          <w:tcPr>
            <w:tcW w:w="3455" w:type="dxa"/>
          </w:tcPr>
          <w:p w14:paraId="172380E5" w14:textId="77777777" w:rsidR="0074576E" w:rsidRPr="00BF09B1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5E6B5F37" w:rsidR="0074576E" w:rsidRPr="0074576E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76E">
              <w:rPr>
                <w:rFonts w:ascii="Angsana New" w:hAnsi="Angsana New"/>
                <w:sz w:val="26"/>
                <w:szCs w:val="26"/>
              </w:rPr>
              <w:t xml:space="preserve"> 529 </w:t>
            </w:r>
          </w:p>
        </w:tc>
        <w:tc>
          <w:tcPr>
            <w:tcW w:w="134" w:type="dxa"/>
          </w:tcPr>
          <w:p w14:paraId="59A7BDF6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25599626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34" w:type="dxa"/>
          </w:tcPr>
          <w:p w14:paraId="1AFAE965" w14:textId="77777777" w:rsidR="0074576E" w:rsidRPr="00BF09B1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6ED0C402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357 </w:t>
            </w:r>
          </w:p>
        </w:tc>
        <w:tc>
          <w:tcPr>
            <w:tcW w:w="134" w:type="dxa"/>
          </w:tcPr>
          <w:p w14:paraId="5C0ADA7F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2A48365C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328 </w:t>
            </w:r>
          </w:p>
        </w:tc>
      </w:tr>
      <w:tr w:rsidR="0074576E" w:rsidRPr="009E0DC3" w14:paraId="620AAFFB" w14:textId="77777777" w:rsidTr="000D4E37">
        <w:tc>
          <w:tcPr>
            <w:tcW w:w="3455" w:type="dxa"/>
          </w:tcPr>
          <w:p w14:paraId="3719F5B3" w14:textId="77777777" w:rsidR="0074576E" w:rsidRPr="009E0DC3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6F3980B4" w:rsidR="0074576E" w:rsidRPr="0074576E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76E">
              <w:rPr>
                <w:rFonts w:ascii="Angsana New" w:hAnsi="Angsana New"/>
                <w:sz w:val="26"/>
                <w:szCs w:val="26"/>
              </w:rPr>
              <w:t xml:space="preserve"> 60,</w:t>
            </w:r>
            <w:r>
              <w:rPr>
                <w:rFonts w:ascii="Angsana New" w:hAnsi="Angsana New"/>
                <w:sz w:val="26"/>
                <w:szCs w:val="26"/>
              </w:rPr>
              <w:t>435</w:t>
            </w:r>
            <w:r w:rsidRPr="0074576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34B1BDE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C357FE0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>21,957</w:t>
            </w:r>
          </w:p>
        </w:tc>
        <w:tc>
          <w:tcPr>
            <w:tcW w:w="134" w:type="dxa"/>
          </w:tcPr>
          <w:p w14:paraId="0DD78D24" w14:textId="77777777" w:rsidR="0074576E" w:rsidRPr="00BF09B1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59FC7251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52,319 </w:t>
            </w:r>
          </w:p>
        </w:tc>
        <w:tc>
          <w:tcPr>
            <w:tcW w:w="134" w:type="dxa"/>
          </w:tcPr>
          <w:p w14:paraId="5713E9CE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66CCFBE8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17,438 </w:t>
            </w:r>
          </w:p>
        </w:tc>
      </w:tr>
      <w:tr w:rsidR="0074576E" w:rsidRPr="009E0DC3" w14:paraId="3C62C1A8" w14:textId="77777777" w:rsidTr="000D4E37">
        <w:tc>
          <w:tcPr>
            <w:tcW w:w="3455" w:type="dxa"/>
          </w:tcPr>
          <w:p w14:paraId="4F0E1ACE" w14:textId="77777777" w:rsidR="0074576E" w:rsidRPr="009E0DC3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7E0605D5" w:rsidR="0074576E" w:rsidRPr="0074576E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76E">
              <w:rPr>
                <w:rFonts w:ascii="Angsana New" w:hAnsi="Angsana New"/>
                <w:sz w:val="26"/>
                <w:szCs w:val="26"/>
              </w:rPr>
              <w:t xml:space="preserve"> 14,03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4576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B578118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1BB4D058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>17,846</w:t>
            </w:r>
          </w:p>
        </w:tc>
        <w:tc>
          <w:tcPr>
            <w:tcW w:w="134" w:type="dxa"/>
          </w:tcPr>
          <w:p w14:paraId="71523A1F" w14:textId="77777777" w:rsidR="0074576E" w:rsidRPr="00BF09B1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44BA755A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2,527 </w:t>
            </w:r>
          </w:p>
        </w:tc>
        <w:tc>
          <w:tcPr>
            <w:tcW w:w="134" w:type="dxa"/>
          </w:tcPr>
          <w:p w14:paraId="7EE955B4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0D91C643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3,020 </w:t>
            </w:r>
          </w:p>
        </w:tc>
      </w:tr>
      <w:tr w:rsidR="0074576E" w:rsidRPr="009E0DC3" w14:paraId="2439102D" w14:textId="77777777" w:rsidTr="000D4E37">
        <w:tc>
          <w:tcPr>
            <w:tcW w:w="3455" w:type="dxa"/>
          </w:tcPr>
          <w:p w14:paraId="33AC0E38" w14:textId="77777777" w:rsidR="0074576E" w:rsidRPr="00BF09B1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6AE82E51" w:rsidR="0074576E" w:rsidRPr="0074576E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E0DC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5BCF90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1809AC64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E0DC3">
              <w:rPr>
                <w:rFonts w:ascii="Angsana New" w:hAnsi="Angsana New"/>
                <w:bCs/>
                <w:sz w:val="26"/>
                <w:szCs w:val="26"/>
              </w:rPr>
              <w:t>5,250</w:t>
            </w:r>
          </w:p>
        </w:tc>
        <w:tc>
          <w:tcPr>
            <w:tcW w:w="134" w:type="dxa"/>
          </w:tcPr>
          <w:p w14:paraId="6A192F1D" w14:textId="77777777" w:rsidR="0074576E" w:rsidRPr="00BF09B1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05BA0019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E0DC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35CC62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2C12D08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4,557</w:t>
            </w:r>
          </w:p>
        </w:tc>
      </w:tr>
      <w:tr w:rsidR="0074576E" w:rsidRPr="009E0DC3" w14:paraId="55D74668" w14:textId="77777777" w:rsidTr="000D4E37">
        <w:tc>
          <w:tcPr>
            <w:tcW w:w="3455" w:type="dxa"/>
          </w:tcPr>
          <w:p w14:paraId="3C2E4B0A" w14:textId="77777777" w:rsidR="0074576E" w:rsidRPr="00BF09B1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5AC9ADE9" w:rsidR="0074576E" w:rsidRPr="00CF3A02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A02">
              <w:rPr>
                <w:rFonts w:ascii="Angsana New" w:hAnsi="Angsana New"/>
                <w:sz w:val="26"/>
                <w:szCs w:val="26"/>
              </w:rPr>
              <w:t>74,995</w:t>
            </w:r>
          </w:p>
        </w:tc>
        <w:tc>
          <w:tcPr>
            <w:tcW w:w="134" w:type="dxa"/>
          </w:tcPr>
          <w:p w14:paraId="7400E317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6C0FD5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E0DC3">
              <w:rPr>
                <w:rFonts w:ascii="Angsana New" w:hAnsi="Angsana New"/>
                <w:bCs/>
                <w:sz w:val="26"/>
                <w:szCs w:val="26"/>
              </w:rPr>
              <w:t>45,497</w:t>
            </w:r>
          </w:p>
        </w:tc>
        <w:tc>
          <w:tcPr>
            <w:tcW w:w="134" w:type="dxa"/>
          </w:tcPr>
          <w:p w14:paraId="79BB6B6B" w14:textId="77777777" w:rsidR="0074576E" w:rsidRPr="00BF09B1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44DFE71B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>55,203</w:t>
            </w:r>
          </w:p>
        </w:tc>
        <w:tc>
          <w:tcPr>
            <w:tcW w:w="134" w:type="dxa"/>
          </w:tcPr>
          <w:p w14:paraId="09B0A2E5" w14:textId="77777777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0D1C6721" w:rsidR="0074576E" w:rsidRPr="009E0DC3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0DC3">
              <w:rPr>
                <w:rFonts w:ascii="Angsana New" w:hAnsi="Angsana New"/>
                <w:sz w:val="26"/>
                <w:szCs w:val="26"/>
              </w:rPr>
              <w:t xml:space="preserve"> 25,343 </w:t>
            </w:r>
          </w:p>
        </w:tc>
      </w:tr>
    </w:tbl>
    <w:p w14:paraId="5BCC6B49" w14:textId="49153DB0" w:rsidR="009E0DC3" w:rsidRDefault="009E0DC3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EEC5D9B" w14:textId="5CCFE6E3" w:rsidR="009A0268" w:rsidRDefault="009A0268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ED97BAA" w14:textId="686A037E" w:rsidR="009A0268" w:rsidRDefault="009A0268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3ED711A3" w:rsidR="00B43E5F" w:rsidRPr="000D623A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0D623A">
        <w:rPr>
          <w:rFonts w:ascii="Angsana New" w:hAnsi="Angsana New"/>
          <w:b/>
          <w:bCs/>
          <w:sz w:val="32"/>
          <w:szCs w:val="32"/>
        </w:rPr>
        <w:t>.</w:t>
      </w:r>
      <w:r w:rsidR="00B43E5F" w:rsidRPr="000D623A">
        <w:rPr>
          <w:rFonts w:ascii="Angsana New" w:hAnsi="Angsana New"/>
          <w:b/>
          <w:bCs/>
          <w:sz w:val="32"/>
          <w:szCs w:val="32"/>
        </w:rPr>
        <w:tab/>
      </w:r>
      <w:r w:rsidR="006B73E2" w:rsidRPr="00BF09B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0D623A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0D4E37" w:rsidRPr="00DE0265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DE0265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DE0265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12A" w:rsidRPr="00DE0265" w14:paraId="1A938962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DE0265" w:rsidRDefault="00D563E6" w:rsidP="00DE026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08C048A5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DE026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0E2A8CF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DE026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AB812D5" w14:textId="77777777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11B09F4C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DE026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4EC848ED" w:rsidR="00D563E6" w:rsidRPr="00DE0265" w:rsidRDefault="00D563E6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E02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29CA" w:rsidRPr="00DE026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A0268" w:rsidRPr="00DE0265" w14:paraId="11D7FED0" w14:textId="77777777" w:rsidTr="007246E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9A0268" w:rsidRPr="00DE0265" w:rsidRDefault="009A0268" w:rsidP="009A026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9A0268" w:rsidRPr="00DE0265" w:rsidRDefault="009A0268" w:rsidP="009A026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64AADF" w14:textId="77777777" w:rsidR="009A0268" w:rsidRPr="00DE0265" w:rsidRDefault="009A0268" w:rsidP="009A026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9A0268" w:rsidRPr="00DE0265" w:rsidRDefault="009A0268" w:rsidP="009A026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9A0268" w:rsidRPr="00DE0265" w:rsidRDefault="009A0268" w:rsidP="009A026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9A0268" w:rsidRPr="00DE0265" w:rsidRDefault="009A0268" w:rsidP="009A026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9A0268" w:rsidRPr="00DE0265" w:rsidRDefault="009A0268" w:rsidP="009A026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9A0268" w:rsidRPr="00DE0265" w:rsidRDefault="009A0268" w:rsidP="009A026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268" w:rsidRPr="00DE0265" w14:paraId="34B51B93" w14:textId="77777777" w:rsidTr="009A026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9A0268" w:rsidRPr="00DE0265" w:rsidRDefault="009A0268" w:rsidP="009A026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1CC0B8AB" w:rsidR="009A0268" w:rsidRPr="00DE0265" w:rsidRDefault="00EE0B95" w:rsidP="00EE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9A0268" w:rsidRPr="00DE0265" w:rsidRDefault="009A0268" w:rsidP="009A026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28793989" w:rsidR="009A0268" w:rsidRPr="00DE0265" w:rsidRDefault="00EE0B95" w:rsidP="00EE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03DB75" w14:textId="77777777" w:rsidR="009A0268" w:rsidRPr="00DE0265" w:rsidRDefault="009A0268" w:rsidP="009A026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67389BA7" w:rsidR="009A0268" w:rsidRPr="00DE0265" w:rsidRDefault="00EE0B95" w:rsidP="009A026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105,122</w:t>
            </w:r>
          </w:p>
        </w:tc>
        <w:tc>
          <w:tcPr>
            <w:tcW w:w="134" w:type="dxa"/>
          </w:tcPr>
          <w:p w14:paraId="79D11A6C" w14:textId="77777777" w:rsidR="009A0268" w:rsidRPr="00DE0265" w:rsidRDefault="009A0268" w:rsidP="009A026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7E311827" w:rsidR="009A0268" w:rsidRPr="00DE0265" w:rsidRDefault="00EE0B95" w:rsidP="009A026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206,094</w:t>
            </w:r>
          </w:p>
        </w:tc>
      </w:tr>
      <w:tr w:rsidR="009A0268" w:rsidRPr="00DE0265" w14:paraId="4A1A7E0D" w14:textId="77777777" w:rsidTr="009A026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9A0268" w:rsidRPr="00DE0265" w:rsidRDefault="009A0268" w:rsidP="009A026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9A0268" w:rsidRPr="00DE0265" w:rsidRDefault="009A0268" w:rsidP="009A026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9A0268" w:rsidRPr="00DE0265" w:rsidRDefault="009A0268" w:rsidP="009A026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9A0268" w:rsidRPr="00DE0265" w:rsidRDefault="009A0268" w:rsidP="009A026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9A0268" w:rsidRPr="00DE0265" w:rsidRDefault="009A0268" w:rsidP="009A026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9A0268" w:rsidRPr="00DE0265" w:rsidRDefault="009A0268" w:rsidP="009A026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9A0268" w:rsidRPr="00DE0265" w:rsidRDefault="009A0268" w:rsidP="009A026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9A0268" w:rsidRPr="00DE0265" w:rsidRDefault="009A0268" w:rsidP="009A026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31A8" w:rsidRPr="00DE0265" w14:paraId="21C4DD97" w14:textId="77777777" w:rsidTr="003859D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6531A8" w:rsidRPr="00DE0265" w:rsidRDefault="006531A8" w:rsidP="006531A8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  0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4CC77FE3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DEF295" w14:textId="7777777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2CA456F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28BFB2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0C61A268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116,399</w:t>
            </w:r>
          </w:p>
        </w:tc>
        <w:tc>
          <w:tcPr>
            <w:tcW w:w="134" w:type="dxa"/>
          </w:tcPr>
          <w:p w14:paraId="2C69EDAE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2279506B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6,062</w:t>
            </w:r>
          </w:p>
        </w:tc>
      </w:tr>
      <w:tr w:rsidR="006531A8" w:rsidRPr="00DE0265" w14:paraId="13D44007" w14:textId="77777777" w:rsidTr="003859D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2317694" w:rsidR="006531A8" w:rsidRPr="00DE0265" w:rsidRDefault="006531A8" w:rsidP="006531A8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  3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1C81F744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DF7D11" w14:textId="7777777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72603F0D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7D0B" w14:textId="18A03252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970A55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698ABB01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1,723</w:t>
            </w:r>
          </w:p>
        </w:tc>
      </w:tr>
      <w:tr w:rsidR="006531A8" w:rsidRPr="00DE0265" w14:paraId="3117FC02" w14:textId="77777777" w:rsidTr="003859D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6531A8" w:rsidRPr="00DE0265" w:rsidRDefault="006531A8" w:rsidP="006531A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40F7B056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117E4D" w14:textId="7777777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05792D05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D2175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54B732A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221,521</w:t>
            </w:r>
          </w:p>
        </w:tc>
        <w:tc>
          <w:tcPr>
            <w:tcW w:w="134" w:type="dxa"/>
          </w:tcPr>
          <w:p w14:paraId="40D56DE1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7C2BEB94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213,879</w:t>
            </w:r>
          </w:p>
        </w:tc>
      </w:tr>
      <w:tr w:rsidR="006531A8" w:rsidRPr="00DE0265" w14:paraId="0BDA70D8" w14:textId="77777777" w:rsidTr="003859D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6531A8" w:rsidRPr="00DE0265" w:rsidRDefault="006531A8" w:rsidP="006531A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7934BBC4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70F306" w14:textId="7777777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4375AA6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3FDE5C" w14:textId="77777777" w:rsidR="006531A8" w:rsidRPr="00DE0265" w:rsidRDefault="006531A8" w:rsidP="006531A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50AC1C73" w:rsidR="006531A8" w:rsidRPr="00DE0265" w:rsidRDefault="00305643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134" w:type="dxa"/>
          </w:tcPr>
          <w:p w14:paraId="22055455" w14:textId="77777777" w:rsidR="006531A8" w:rsidRPr="00DE0265" w:rsidRDefault="006531A8" w:rsidP="006531A8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265DAFD7" w:rsidR="006531A8" w:rsidRPr="00DE0265" w:rsidRDefault="00305643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(236)</w:t>
            </w:r>
          </w:p>
        </w:tc>
      </w:tr>
      <w:tr w:rsidR="006531A8" w:rsidRPr="00DE0265" w14:paraId="1CBE1A8A" w14:textId="77777777" w:rsidTr="003859DE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6531A8" w:rsidRPr="00DE0265" w:rsidRDefault="006531A8" w:rsidP="006531A8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771436F3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FBB80" w14:textId="77777777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08E11E0" w:rsidR="006531A8" w:rsidRPr="00DE0265" w:rsidRDefault="006531A8" w:rsidP="0065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2D9E8E" w14:textId="77777777" w:rsidR="006531A8" w:rsidRPr="00DE0265" w:rsidRDefault="006531A8" w:rsidP="006531A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61D218C3" w:rsidR="006531A8" w:rsidRPr="00DE0265" w:rsidRDefault="00305643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221,390</w:t>
            </w:r>
          </w:p>
        </w:tc>
        <w:tc>
          <w:tcPr>
            <w:tcW w:w="134" w:type="dxa"/>
          </w:tcPr>
          <w:p w14:paraId="3516FB53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1925D828" w:rsidR="006531A8" w:rsidRPr="00DE0265" w:rsidRDefault="00305643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213,643</w:t>
            </w:r>
          </w:p>
        </w:tc>
      </w:tr>
      <w:tr w:rsidR="006531A8" w:rsidRPr="00DE0265" w14:paraId="095A76BC" w14:textId="77777777" w:rsidTr="009A026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6531A8" w:rsidRPr="00DE0265" w:rsidRDefault="006531A8" w:rsidP="006531A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</w:tcPr>
          <w:p w14:paraId="067F4FA1" w14:textId="77777777" w:rsidR="006531A8" w:rsidRPr="00DE0265" w:rsidRDefault="006531A8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6531A8" w:rsidRPr="00DE0265" w:rsidRDefault="006531A8" w:rsidP="006531A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23296" w14:textId="77777777" w:rsidR="006531A8" w:rsidRPr="00DE0265" w:rsidRDefault="006531A8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6531A8" w:rsidRPr="00DE0265" w:rsidRDefault="006531A8" w:rsidP="006531A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8C90DB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2D2BAF1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31A8" w:rsidRPr="00DE0265" w14:paraId="66FCA6CF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6531A8" w:rsidRPr="00DE0265" w:rsidRDefault="006531A8" w:rsidP="006531A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172B16A0" w:rsidR="006531A8" w:rsidRPr="00DE0265" w:rsidRDefault="00CF3A02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329</w:t>
            </w:r>
            <w:r w:rsidRPr="00DE0265">
              <w:rPr>
                <w:rFonts w:ascii="Angsana New" w:hAnsi="Angsana New"/>
                <w:sz w:val="26"/>
                <w:szCs w:val="26"/>
              </w:rPr>
              <w:t>,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607</w:t>
            </w:r>
          </w:p>
        </w:tc>
        <w:tc>
          <w:tcPr>
            <w:tcW w:w="134" w:type="dxa"/>
          </w:tcPr>
          <w:p w14:paraId="787A0810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21CEC199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270,420</w:t>
            </w:r>
          </w:p>
        </w:tc>
        <w:tc>
          <w:tcPr>
            <w:tcW w:w="134" w:type="dxa"/>
          </w:tcPr>
          <w:p w14:paraId="5D938307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3BB8B4DE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257,590</w:t>
            </w:r>
          </w:p>
        </w:tc>
        <w:tc>
          <w:tcPr>
            <w:tcW w:w="134" w:type="dxa"/>
          </w:tcPr>
          <w:p w14:paraId="1F13D069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15936D6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233,333</w:t>
            </w:r>
          </w:p>
        </w:tc>
      </w:tr>
      <w:tr w:rsidR="006531A8" w:rsidRPr="00DE0265" w14:paraId="121F5586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6531A8" w:rsidRPr="00DE0265" w:rsidRDefault="006531A8" w:rsidP="006531A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5F4" w:rsidRPr="00DE0265" w14:paraId="4001B3F8" w14:textId="77777777" w:rsidTr="00FA026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D275F4" w:rsidRPr="00DE0265" w:rsidRDefault="00D275F4" w:rsidP="00D275F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18A6B334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84,829 </w:t>
            </w:r>
          </w:p>
        </w:tc>
        <w:tc>
          <w:tcPr>
            <w:tcW w:w="134" w:type="dxa"/>
          </w:tcPr>
          <w:p w14:paraId="4C8C52AF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44032181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103,047</w:t>
            </w:r>
          </w:p>
        </w:tc>
        <w:tc>
          <w:tcPr>
            <w:tcW w:w="134" w:type="dxa"/>
          </w:tcPr>
          <w:p w14:paraId="2505269F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7E03897E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77,678</w:t>
            </w:r>
          </w:p>
        </w:tc>
        <w:tc>
          <w:tcPr>
            <w:tcW w:w="134" w:type="dxa"/>
          </w:tcPr>
          <w:p w14:paraId="20437FDF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FB2A2D5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77,971</w:t>
            </w:r>
          </w:p>
        </w:tc>
      </w:tr>
      <w:tr w:rsidR="00D275F4" w:rsidRPr="00DE0265" w14:paraId="2F5711BC" w14:textId="77777777" w:rsidTr="00FA026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D275F4" w:rsidRPr="00DE0265" w:rsidRDefault="00D275F4" w:rsidP="00D275F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7574E790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7,489 </w:t>
            </w:r>
          </w:p>
        </w:tc>
        <w:tc>
          <w:tcPr>
            <w:tcW w:w="134" w:type="dxa"/>
          </w:tcPr>
          <w:p w14:paraId="548FECD9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45E14481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34" w:type="dxa"/>
          </w:tcPr>
          <w:p w14:paraId="6FA7179B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1BBDE5CB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4" w:type="dxa"/>
          </w:tcPr>
          <w:p w14:paraId="023D8BF3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306EF05C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1,546</w:t>
            </w:r>
          </w:p>
        </w:tc>
      </w:tr>
      <w:tr w:rsidR="00D275F4" w:rsidRPr="00DE0265" w14:paraId="28DB0813" w14:textId="77777777" w:rsidTr="00FA026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D275F4" w:rsidRPr="00DE0265" w:rsidRDefault="00D275F4" w:rsidP="00D275F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22B447C0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1,223 </w:t>
            </w:r>
          </w:p>
        </w:tc>
        <w:tc>
          <w:tcPr>
            <w:tcW w:w="134" w:type="dxa"/>
          </w:tcPr>
          <w:p w14:paraId="15616655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1CFEACFC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" w:type="dxa"/>
          </w:tcPr>
          <w:p w14:paraId="09F80A1C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71385745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134" w:type="dxa"/>
          </w:tcPr>
          <w:p w14:paraId="5918979E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5F7A00F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D275F4" w:rsidRPr="00DE0265" w14:paraId="64147706" w14:textId="77777777" w:rsidTr="00FA026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D275F4" w:rsidRPr="00DE0265" w:rsidRDefault="00D275F4" w:rsidP="00D275F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E0265">
              <w:rPr>
                <w:rFonts w:ascii="Angsana New" w:hAnsi="Angsana New"/>
                <w:sz w:val="26"/>
                <w:szCs w:val="26"/>
              </w:rPr>
              <w:t>12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0928E2C5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12,020 </w:t>
            </w:r>
          </w:p>
        </w:tc>
        <w:tc>
          <w:tcPr>
            <w:tcW w:w="134" w:type="dxa"/>
          </w:tcPr>
          <w:p w14:paraId="740A87A3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7E81080D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12,111</w:t>
            </w:r>
          </w:p>
        </w:tc>
        <w:tc>
          <w:tcPr>
            <w:tcW w:w="134" w:type="dxa"/>
          </w:tcPr>
          <w:p w14:paraId="1D71508D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0923C4FC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9,873</w:t>
            </w:r>
          </w:p>
        </w:tc>
        <w:tc>
          <w:tcPr>
            <w:tcW w:w="134" w:type="dxa"/>
          </w:tcPr>
          <w:p w14:paraId="737B46FB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E9F9B3A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9,561</w:t>
            </w:r>
          </w:p>
        </w:tc>
      </w:tr>
      <w:tr w:rsidR="006531A8" w:rsidRPr="00DE0265" w14:paraId="0CCF0724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6531A8" w:rsidRPr="00DE0265" w:rsidRDefault="006531A8" w:rsidP="006531A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0A9CAE2B" w:rsidR="006531A8" w:rsidRPr="00DE0265" w:rsidRDefault="00D275F4" w:rsidP="006531A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435,168</w:t>
            </w:r>
          </w:p>
        </w:tc>
        <w:tc>
          <w:tcPr>
            <w:tcW w:w="134" w:type="dxa"/>
          </w:tcPr>
          <w:p w14:paraId="3AA0434B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371ECF03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388,072</w:t>
            </w:r>
          </w:p>
        </w:tc>
        <w:tc>
          <w:tcPr>
            <w:tcW w:w="134" w:type="dxa"/>
          </w:tcPr>
          <w:p w14:paraId="5D830848" w14:textId="77777777" w:rsidR="006531A8" w:rsidRPr="00DE0265" w:rsidRDefault="006531A8" w:rsidP="006531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58C17ECB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346,707</w:t>
            </w:r>
          </w:p>
        </w:tc>
        <w:tc>
          <w:tcPr>
            <w:tcW w:w="134" w:type="dxa"/>
          </w:tcPr>
          <w:p w14:paraId="18D823E0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2B0A8D7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322,837</w:t>
            </w:r>
          </w:p>
        </w:tc>
      </w:tr>
      <w:tr w:rsidR="006531A8" w:rsidRPr="00DE0265" w14:paraId="1C1F3CAB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6531A8" w:rsidRPr="00DE0265" w:rsidRDefault="006531A8" w:rsidP="006531A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57A388B3" w:rsidR="006531A8" w:rsidRPr="00DE0265" w:rsidRDefault="00D275F4" w:rsidP="006531A8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(13,792)</w:t>
            </w:r>
          </w:p>
        </w:tc>
        <w:tc>
          <w:tcPr>
            <w:tcW w:w="134" w:type="dxa"/>
          </w:tcPr>
          <w:p w14:paraId="00920B37" w14:textId="77777777" w:rsidR="006531A8" w:rsidRPr="00DE0265" w:rsidRDefault="006531A8" w:rsidP="006531A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33F87C55" w:rsidR="006531A8" w:rsidRPr="00DE0265" w:rsidRDefault="006531A8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(14,477)</w:t>
            </w:r>
          </w:p>
        </w:tc>
        <w:tc>
          <w:tcPr>
            <w:tcW w:w="134" w:type="dxa"/>
          </w:tcPr>
          <w:p w14:paraId="06CB0FDF" w14:textId="77777777" w:rsidR="006531A8" w:rsidRPr="00DE0265" w:rsidRDefault="006531A8" w:rsidP="006531A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7604665C" w:rsidR="006531A8" w:rsidRPr="00DE0265" w:rsidRDefault="00305643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(10,014)</w:t>
            </w:r>
          </w:p>
        </w:tc>
        <w:tc>
          <w:tcPr>
            <w:tcW w:w="134" w:type="dxa"/>
          </w:tcPr>
          <w:p w14:paraId="43ED390C" w14:textId="77777777" w:rsidR="006531A8" w:rsidRPr="00DE0265" w:rsidRDefault="006531A8" w:rsidP="006531A8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59F0A884" w:rsidR="006531A8" w:rsidRPr="00DE0265" w:rsidRDefault="00305643" w:rsidP="006531A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(10,842)</w:t>
            </w:r>
          </w:p>
        </w:tc>
      </w:tr>
      <w:tr w:rsidR="006531A8" w:rsidRPr="00DE0265" w14:paraId="4D0D6E57" w14:textId="77777777" w:rsidTr="00492FC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05A1B4E8" w:rsidR="006531A8" w:rsidRPr="00DE0265" w:rsidRDefault="006531A8" w:rsidP="006531A8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3C26A30F" w:rsidR="006531A8" w:rsidRPr="00DE0265" w:rsidRDefault="00D275F4" w:rsidP="006531A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421,376</w:t>
            </w:r>
          </w:p>
        </w:tc>
        <w:tc>
          <w:tcPr>
            <w:tcW w:w="134" w:type="dxa"/>
          </w:tcPr>
          <w:p w14:paraId="4FF9CED6" w14:textId="77777777" w:rsidR="006531A8" w:rsidRPr="00DE0265" w:rsidRDefault="006531A8" w:rsidP="006531A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5EC6A557" w:rsidR="006531A8" w:rsidRPr="00DE0265" w:rsidRDefault="006531A8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373,595</w:t>
            </w:r>
          </w:p>
        </w:tc>
        <w:tc>
          <w:tcPr>
            <w:tcW w:w="134" w:type="dxa"/>
          </w:tcPr>
          <w:p w14:paraId="12BCBE34" w14:textId="77777777" w:rsidR="006531A8" w:rsidRPr="00DE0265" w:rsidRDefault="006531A8" w:rsidP="006531A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12A08A0B" w:rsidR="006531A8" w:rsidRPr="00DE0265" w:rsidRDefault="00305643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336,693</w:t>
            </w:r>
          </w:p>
        </w:tc>
        <w:tc>
          <w:tcPr>
            <w:tcW w:w="134" w:type="dxa"/>
          </w:tcPr>
          <w:p w14:paraId="501914E4" w14:textId="77777777" w:rsidR="006531A8" w:rsidRPr="00DE0265" w:rsidRDefault="006531A8" w:rsidP="006531A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287B0ABB" w:rsidR="006531A8" w:rsidRPr="00DE0265" w:rsidRDefault="00305643" w:rsidP="006531A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311,995</w:t>
            </w:r>
          </w:p>
        </w:tc>
      </w:tr>
      <w:tr w:rsidR="00D275F4" w:rsidRPr="00DE0265" w14:paraId="6B77287F" w14:textId="77777777" w:rsidTr="00492FC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735FB55E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421,376</w:t>
            </w:r>
          </w:p>
        </w:tc>
        <w:tc>
          <w:tcPr>
            <w:tcW w:w="134" w:type="dxa"/>
          </w:tcPr>
          <w:p w14:paraId="617ECDF1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05C1D9FE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373,595</w:t>
            </w:r>
          </w:p>
        </w:tc>
        <w:tc>
          <w:tcPr>
            <w:tcW w:w="134" w:type="dxa"/>
          </w:tcPr>
          <w:p w14:paraId="5DD659BB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41FF00B4" w:rsidR="00D275F4" w:rsidRPr="00DE0265" w:rsidRDefault="00305643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558,083</w:t>
            </w:r>
          </w:p>
        </w:tc>
        <w:tc>
          <w:tcPr>
            <w:tcW w:w="134" w:type="dxa"/>
          </w:tcPr>
          <w:p w14:paraId="60AAE43E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0B3E8F1C" w:rsidR="00D275F4" w:rsidRPr="00DE0265" w:rsidRDefault="00305643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525,638</w:t>
            </w:r>
          </w:p>
        </w:tc>
      </w:tr>
      <w:tr w:rsidR="00D275F4" w:rsidRPr="00DE0265" w14:paraId="11DD07A3" w14:textId="77777777" w:rsidTr="00492FC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6342D0" w14:textId="7777777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6EF11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0E4048" w14:textId="7777777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5F4" w:rsidRPr="00DE0265" w14:paraId="7D101B09" w14:textId="77777777" w:rsidTr="00966F2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9359B27" w14:textId="2401E0B9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488E111E" w14:textId="40AE1AB0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4,770</w:t>
            </w:r>
          </w:p>
        </w:tc>
        <w:tc>
          <w:tcPr>
            <w:tcW w:w="134" w:type="dxa"/>
          </w:tcPr>
          <w:p w14:paraId="0D337F99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B2BFF1" w14:textId="5C2BD3D8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4,415</w:t>
            </w:r>
          </w:p>
        </w:tc>
        <w:tc>
          <w:tcPr>
            <w:tcW w:w="134" w:type="dxa"/>
          </w:tcPr>
          <w:p w14:paraId="637A2C3B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FFCFAA" w14:textId="0A4FCE72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1,947 </w:t>
            </w:r>
          </w:p>
        </w:tc>
        <w:tc>
          <w:tcPr>
            <w:tcW w:w="134" w:type="dxa"/>
          </w:tcPr>
          <w:p w14:paraId="50CE8CBE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EFA22A7" w14:textId="3EACBE6F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1,497</w:t>
            </w:r>
          </w:p>
        </w:tc>
      </w:tr>
      <w:tr w:rsidR="00D275F4" w:rsidRPr="00DE0265" w14:paraId="24CDEA25" w14:textId="77777777" w:rsidTr="00966F2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F793B2F" w14:textId="38C6B814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8E02B88" w14:textId="7D3F1030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9,750 </w:t>
            </w:r>
          </w:p>
        </w:tc>
        <w:tc>
          <w:tcPr>
            <w:tcW w:w="134" w:type="dxa"/>
          </w:tcPr>
          <w:p w14:paraId="1AF2AF64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3F3E88" w14:textId="7D9BBC71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  <w:tc>
          <w:tcPr>
            <w:tcW w:w="134" w:type="dxa"/>
          </w:tcPr>
          <w:p w14:paraId="744ED1E0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D682ED" w14:textId="32AFAF73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9,730 </w:t>
            </w:r>
          </w:p>
        </w:tc>
        <w:tc>
          <w:tcPr>
            <w:tcW w:w="134" w:type="dxa"/>
          </w:tcPr>
          <w:p w14:paraId="56697E03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814109C" w14:textId="408F98E6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</w:tr>
      <w:tr w:rsidR="00D275F4" w:rsidRPr="00DE0265" w14:paraId="424EE98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05C42027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เงินชดเชยค้างรับ </w:t>
            </w:r>
            <w:r w:rsidRPr="00DE0265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3" w:type="dxa"/>
            <w:shd w:val="clear" w:color="auto" w:fill="auto"/>
          </w:tcPr>
          <w:p w14:paraId="67A39C46" w14:textId="47380F51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12,840</w:t>
            </w:r>
          </w:p>
        </w:tc>
        <w:tc>
          <w:tcPr>
            <w:tcW w:w="134" w:type="dxa"/>
          </w:tcPr>
          <w:p w14:paraId="0AAF1255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4ED73E05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  <w:tc>
          <w:tcPr>
            <w:tcW w:w="134" w:type="dxa"/>
          </w:tcPr>
          <w:p w14:paraId="4D6C3313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18EAA5EC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12,840 </w:t>
            </w:r>
          </w:p>
        </w:tc>
        <w:tc>
          <w:tcPr>
            <w:tcW w:w="134" w:type="dxa"/>
          </w:tcPr>
          <w:p w14:paraId="7AF595F0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223BB348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</w:tr>
      <w:tr w:rsidR="00D275F4" w:rsidRPr="00DE0265" w14:paraId="5DDD467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20557F7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6EDE67E2" w14:textId="6148CC2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6,201 </w:t>
            </w:r>
          </w:p>
        </w:tc>
        <w:tc>
          <w:tcPr>
            <w:tcW w:w="134" w:type="dxa"/>
          </w:tcPr>
          <w:p w14:paraId="6544416F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42FF8C67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34" w:type="dxa"/>
          </w:tcPr>
          <w:p w14:paraId="3EE70257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7CEC0BB9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4,173 </w:t>
            </w:r>
          </w:p>
        </w:tc>
        <w:tc>
          <w:tcPr>
            <w:tcW w:w="134" w:type="dxa"/>
          </w:tcPr>
          <w:p w14:paraId="35F2D40A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24EE7932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2,091</w:t>
            </w:r>
          </w:p>
        </w:tc>
      </w:tr>
      <w:tr w:rsidR="00D275F4" w:rsidRPr="00DE0265" w14:paraId="1CA21000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D275F4" w:rsidRPr="00DE0265" w:rsidRDefault="00D275F4" w:rsidP="00D275F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ab/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36467670" w:rsidR="00D275F4" w:rsidRPr="00DE0265" w:rsidRDefault="00EC6DFF" w:rsidP="00D275F4">
            <w:pPr>
              <w:tabs>
                <w:tab w:val="clear" w:pos="907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34" w:type="dxa"/>
          </w:tcPr>
          <w:p w14:paraId="26695D71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4227EA71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34" w:type="dxa"/>
          </w:tcPr>
          <w:p w14:paraId="32F76D53" w14:textId="77777777" w:rsidR="00D275F4" w:rsidRPr="00DE0265" w:rsidRDefault="00D275F4" w:rsidP="00D275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068AB2DE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 xml:space="preserve"> 84 </w:t>
            </w:r>
          </w:p>
        </w:tc>
        <w:tc>
          <w:tcPr>
            <w:tcW w:w="134" w:type="dxa"/>
          </w:tcPr>
          <w:p w14:paraId="357D6CE3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B351D2C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D275F4" w:rsidRPr="00DE0265" w14:paraId="4ACCE618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D275F4" w:rsidRPr="00DE0265" w:rsidRDefault="00D275F4" w:rsidP="00D275F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52173C78" w:rsidR="00D275F4" w:rsidRPr="00DE0265" w:rsidRDefault="00EC6DFF" w:rsidP="00D275F4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33,692</w:t>
            </w:r>
          </w:p>
        </w:tc>
        <w:tc>
          <w:tcPr>
            <w:tcW w:w="134" w:type="dxa"/>
          </w:tcPr>
          <w:p w14:paraId="43B03ED1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607BB37E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35,519</w:t>
            </w:r>
          </w:p>
        </w:tc>
        <w:tc>
          <w:tcPr>
            <w:tcW w:w="134" w:type="dxa"/>
          </w:tcPr>
          <w:p w14:paraId="0DAD3EA8" w14:textId="77777777" w:rsidR="00D275F4" w:rsidRPr="00DE0265" w:rsidRDefault="00D275F4" w:rsidP="00D275F4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44D5578B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28,774</w:t>
            </w:r>
          </w:p>
        </w:tc>
        <w:tc>
          <w:tcPr>
            <w:tcW w:w="134" w:type="dxa"/>
          </w:tcPr>
          <w:p w14:paraId="7AD1F335" w14:textId="77777777" w:rsidR="00D275F4" w:rsidRPr="00DE0265" w:rsidRDefault="00D275F4" w:rsidP="00D275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9EC7FE6" w:rsidR="00D275F4" w:rsidRPr="00DE0265" w:rsidRDefault="00D275F4" w:rsidP="00D275F4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29,621</w:t>
            </w:r>
          </w:p>
        </w:tc>
      </w:tr>
      <w:tr w:rsidR="000A0A45" w:rsidRPr="00DE0265" w14:paraId="1F9882B1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07D2C028" w:rsidR="000A0A45" w:rsidRPr="00DE0265" w:rsidRDefault="000A0A45" w:rsidP="000A0A4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E0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3CDA7A13" w:rsidR="000A0A45" w:rsidRPr="00DE0265" w:rsidRDefault="000A0A45" w:rsidP="000A0A45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09E0DE1C" w14:textId="77777777" w:rsidR="000A0A45" w:rsidRPr="00DE0265" w:rsidRDefault="000A0A45" w:rsidP="000A0A45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77777777" w:rsidR="000A0A45" w:rsidRPr="00DE0265" w:rsidRDefault="000A0A45" w:rsidP="000A0A45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5A172CD6" w14:textId="77777777" w:rsidR="000A0A45" w:rsidRPr="00DE0265" w:rsidRDefault="000A0A45" w:rsidP="000A0A45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4644F287" w:rsidR="000A0A45" w:rsidRPr="00DE0265" w:rsidRDefault="00305643" w:rsidP="000A0A45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(10)</w:t>
            </w:r>
          </w:p>
        </w:tc>
        <w:tc>
          <w:tcPr>
            <w:tcW w:w="134" w:type="dxa"/>
          </w:tcPr>
          <w:p w14:paraId="542EAC54" w14:textId="77777777" w:rsidR="000A0A45" w:rsidRPr="00DE0265" w:rsidRDefault="000A0A45" w:rsidP="000A0A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3CD10F45" w:rsidR="000A0A45" w:rsidRPr="00DE0265" w:rsidRDefault="00305643" w:rsidP="000A0A45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(13)</w:t>
            </w:r>
          </w:p>
        </w:tc>
      </w:tr>
      <w:tr w:rsidR="000A0A45" w:rsidRPr="00DE0265" w14:paraId="34EB6359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0A0A45" w:rsidRPr="00DE0265" w:rsidRDefault="000A0A45" w:rsidP="000A0A4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E026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E0265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38776838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33,327</w:t>
            </w:r>
          </w:p>
        </w:tc>
        <w:tc>
          <w:tcPr>
            <w:tcW w:w="134" w:type="dxa"/>
          </w:tcPr>
          <w:p w14:paraId="125E615B" w14:textId="77777777" w:rsidR="000A0A45" w:rsidRPr="00DE0265" w:rsidRDefault="000A0A45" w:rsidP="000A0A4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6CB29850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35,154</w:t>
            </w:r>
          </w:p>
        </w:tc>
        <w:tc>
          <w:tcPr>
            <w:tcW w:w="134" w:type="dxa"/>
          </w:tcPr>
          <w:p w14:paraId="57A3441E" w14:textId="77777777" w:rsidR="000A0A45" w:rsidRPr="00DE0265" w:rsidRDefault="000A0A45" w:rsidP="000A0A4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4E90560D" w:rsidR="000A0A45" w:rsidRPr="00DE0265" w:rsidRDefault="00305643" w:rsidP="000A0A45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28,764</w:t>
            </w:r>
          </w:p>
        </w:tc>
        <w:tc>
          <w:tcPr>
            <w:tcW w:w="134" w:type="dxa"/>
          </w:tcPr>
          <w:p w14:paraId="1A93C1AF" w14:textId="77777777" w:rsidR="000A0A45" w:rsidRPr="00DE0265" w:rsidRDefault="000A0A45" w:rsidP="000A0A4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0A55D71E" w:rsidR="000A0A45" w:rsidRPr="00DE0265" w:rsidRDefault="00305643" w:rsidP="000A0A4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</w:tr>
      <w:tr w:rsidR="000A0A45" w:rsidRPr="00DE0265" w14:paraId="414EF9D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0A0A45" w:rsidRPr="00DE0265" w:rsidRDefault="000A0A45" w:rsidP="000A0A45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33A843B3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454,703</w:t>
            </w:r>
          </w:p>
        </w:tc>
        <w:tc>
          <w:tcPr>
            <w:tcW w:w="134" w:type="dxa"/>
          </w:tcPr>
          <w:p w14:paraId="2365BB50" w14:textId="77777777" w:rsidR="000A0A45" w:rsidRPr="00DE0265" w:rsidRDefault="000A0A45" w:rsidP="000A0A45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029C039E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408,749</w:t>
            </w:r>
          </w:p>
        </w:tc>
        <w:tc>
          <w:tcPr>
            <w:tcW w:w="134" w:type="dxa"/>
          </w:tcPr>
          <w:p w14:paraId="08A0FD60" w14:textId="77777777" w:rsidR="000A0A45" w:rsidRPr="00DE0265" w:rsidRDefault="000A0A45" w:rsidP="000A0A45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10547897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265">
              <w:rPr>
                <w:rFonts w:asciiTheme="majorBidi" w:hAnsiTheme="majorBidi" w:cstheme="majorBidi"/>
                <w:sz w:val="26"/>
                <w:szCs w:val="26"/>
              </w:rPr>
              <w:t>586,847</w:t>
            </w:r>
          </w:p>
        </w:tc>
        <w:tc>
          <w:tcPr>
            <w:tcW w:w="134" w:type="dxa"/>
          </w:tcPr>
          <w:p w14:paraId="602251CF" w14:textId="77777777" w:rsidR="000A0A45" w:rsidRPr="00DE0265" w:rsidRDefault="000A0A45" w:rsidP="000A0A4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5F4D8BDA" w:rsidR="000A0A45" w:rsidRPr="00DE0265" w:rsidRDefault="000A0A45" w:rsidP="000A0A4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265">
              <w:rPr>
                <w:rFonts w:ascii="Angsana New" w:hAnsi="Angsana New"/>
                <w:sz w:val="26"/>
                <w:szCs w:val="26"/>
              </w:rPr>
              <w:t>555,246</w:t>
            </w:r>
          </w:p>
        </w:tc>
      </w:tr>
    </w:tbl>
    <w:p w14:paraId="0DD34336" w14:textId="2CD4E2FA" w:rsidR="00E3440C" w:rsidRPr="000D623A" w:rsidRDefault="00E3440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2B6FE6" w14:textId="77777777" w:rsidR="009A0268" w:rsidRDefault="009A0268" w:rsidP="00336FA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</w:p>
    <w:p w14:paraId="749D4009" w14:textId="73383EF2" w:rsidR="00336FAC" w:rsidRPr="000D623A" w:rsidRDefault="00336FAC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รายการเคลื่อนไหวของบัญชีค่าเผื่อ</w:t>
      </w:r>
      <w:r w:rsidR="006D2E1B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F09B1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0D4E37" w:rsidRPr="00CE61BC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CE61BC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CE61BC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6FAC" w:rsidRPr="00CE61BC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CE61BC" w:rsidRDefault="00336FAC" w:rsidP="000D4E37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B94A26" w14:textId="72E93366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CE61BC">
              <w:rPr>
                <w:rFonts w:asciiTheme="majorBidi" w:hAnsiTheme="majorBidi"/>
                <w:sz w:val="26"/>
                <w:szCs w:val="26"/>
              </w:rPr>
              <w:t>31</w:t>
            </w:r>
            <w:r w:rsidRPr="00CE61BC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37D854FC" w14:textId="69C33C72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CE61BC">
              <w:rPr>
                <w:rFonts w:asciiTheme="majorBidi" w:hAnsiTheme="majorBidi"/>
                <w:sz w:val="26"/>
                <w:szCs w:val="26"/>
              </w:rPr>
              <w:t>256</w:t>
            </w:r>
            <w:r w:rsidR="00A74CA8" w:rsidRPr="00CE61BC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5C33CE2D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74CA8" w:rsidRPr="00CE61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CE61BC" w:rsidRDefault="00336FAC" w:rsidP="00C23441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93FB9E" w14:textId="020279F4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CE61BC">
              <w:rPr>
                <w:rFonts w:asciiTheme="majorBidi" w:hAnsiTheme="majorBidi"/>
                <w:sz w:val="26"/>
                <w:szCs w:val="26"/>
              </w:rPr>
              <w:t>31</w:t>
            </w:r>
          </w:p>
          <w:p w14:paraId="3BADF4AA" w14:textId="2FAD4E4E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61BC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CE61BC">
              <w:rPr>
                <w:rFonts w:asciiTheme="majorBidi" w:hAnsiTheme="majorBidi"/>
                <w:sz w:val="26"/>
                <w:szCs w:val="26"/>
              </w:rPr>
              <w:t>256</w:t>
            </w:r>
            <w:r w:rsidR="00A74CA8" w:rsidRPr="00CE61BC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26CF41D0" w:rsidR="00336FAC" w:rsidRPr="00CE61BC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74CA8" w:rsidRPr="00CE61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168F5" w:rsidRPr="00CE61BC" w14:paraId="7E7B1E77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2168F5" w:rsidRPr="00CE61BC" w:rsidRDefault="002168F5" w:rsidP="002168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31DB6A1F" w:rsidR="002168F5" w:rsidRPr="00CE61BC" w:rsidRDefault="000A0A4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3C4159B6" w:rsidR="002168F5" w:rsidRPr="00CE61BC" w:rsidRDefault="002168F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EC378E" w14:textId="281BDBD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 xml:space="preserve"> 11,091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1D37FE48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  <w:tr w:rsidR="002168F5" w:rsidRPr="00CE61BC" w14:paraId="094805E2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DE5FB80" w:rsidR="002168F5" w:rsidRPr="00CE61BC" w:rsidRDefault="002168F5" w:rsidP="002168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CE61BC">
              <w:rPr>
                <w:rFonts w:ascii="Angsana New" w:hAnsi="Angsana New"/>
                <w:sz w:val="26"/>
                <w:szCs w:val="26"/>
                <w:cs/>
              </w:rPr>
              <w:t xml:space="preserve"> 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74E9E353" w:rsidR="002168F5" w:rsidRPr="00CE61BC" w:rsidRDefault="000A0A4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7F72E93D" w:rsidR="002168F5" w:rsidRPr="00CE61BC" w:rsidRDefault="002168F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2,516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4FCD9D93" w:rsidR="002168F5" w:rsidRPr="00CE61BC" w:rsidRDefault="002168F5" w:rsidP="002168F5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318A1145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</w:tr>
      <w:tr w:rsidR="002168F5" w:rsidRPr="00CE61BC" w14:paraId="12CAF5B2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552B" w14:textId="071CE3E1" w:rsidR="002168F5" w:rsidRPr="00CE61BC" w:rsidRDefault="002168F5" w:rsidP="002168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E61BC">
              <w:rPr>
                <w:rFonts w:ascii="Angsana New" w:hAnsi="Angsana New"/>
                <w:sz w:val="26"/>
                <w:szCs w:val="26"/>
                <w:cs/>
              </w:rPr>
              <w:t xml:space="preserve">   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1097" w14:textId="3A23A869" w:rsidR="002168F5" w:rsidRPr="00CE61BC" w:rsidRDefault="000A0A45" w:rsidP="002168F5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(1,319)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2CA7" w14:textId="77777777" w:rsidR="002168F5" w:rsidRPr="00CE61BC" w:rsidRDefault="002168F5" w:rsidP="002168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B433" w14:textId="5B013DBF" w:rsidR="002168F5" w:rsidRPr="00CE61BC" w:rsidRDefault="002168F5" w:rsidP="002168F5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BE7A" w14:textId="77777777" w:rsidR="002168F5" w:rsidRPr="00CE61BC" w:rsidRDefault="002168F5" w:rsidP="002168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11FC5" w14:textId="1E22E6E9" w:rsidR="002168F5" w:rsidRPr="00CE61BC" w:rsidRDefault="002168F5" w:rsidP="009E0DC3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 xml:space="preserve">(936)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8D0D" w14:textId="77777777" w:rsidR="002168F5" w:rsidRPr="00CE61BC" w:rsidRDefault="002168F5" w:rsidP="002168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064F" w14:textId="224A2FC8" w:rsidR="002168F5" w:rsidRPr="00CE61BC" w:rsidRDefault="002168F5" w:rsidP="002168F5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68F5" w:rsidRPr="00CE61BC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2168F5" w:rsidRPr="00CE61BC" w:rsidRDefault="002168F5" w:rsidP="002168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7EDCB6F9" w:rsidR="002168F5" w:rsidRPr="00CE61BC" w:rsidRDefault="000A0A4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14,157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400CB714" w:rsidR="002168F5" w:rsidRPr="00CE61BC" w:rsidRDefault="002168F5" w:rsidP="002168F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1534455B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 xml:space="preserve"> 10,155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36AC371" w:rsidR="002168F5" w:rsidRPr="00CE61BC" w:rsidRDefault="002168F5" w:rsidP="002168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11,091</w:t>
            </w:r>
          </w:p>
        </w:tc>
      </w:tr>
    </w:tbl>
    <w:p w14:paraId="7E14524E" w14:textId="6CA67118" w:rsidR="00336FAC" w:rsidRPr="000D623A" w:rsidRDefault="00336FA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7F83B8C" w14:textId="5FAE3393" w:rsidR="00FE40B3" w:rsidRPr="002316F4" w:rsidRDefault="00FE40B3" w:rsidP="009E0DC3">
      <w:pPr>
        <w:tabs>
          <w:tab w:val="clear" w:pos="680"/>
          <w:tab w:val="left" w:pos="284"/>
          <w:tab w:val="left" w:pos="851"/>
        </w:tabs>
        <w:spacing w:line="380" w:lineRule="exact"/>
        <w:ind w:left="284" w:firstLine="340"/>
        <w:jc w:val="thaiDistribute"/>
        <w:rPr>
          <w:rFonts w:asciiTheme="majorBidi" w:hAnsiTheme="majorBidi" w:cstheme="majorBidi"/>
          <w:sz w:val="32"/>
          <w:szCs w:val="32"/>
        </w:rPr>
      </w:pPr>
      <w:r w:rsidRPr="002316F4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r w:rsidR="009E0DC3" w:rsidRPr="002316F4">
        <w:rPr>
          <w:rFonts w:asciiTheme="majorBidi" w:hAnsiTheme="majorBidi" w:cstheme="majorBidi"/>
          <w:sz w:val="32"/>
          <w:szCs w:val="32"/>
          <w:vertAlign w:val="superscript"/>
        </w:rPr>
        <w:t>*)</w:t>
      </w:r>
      <w:r w:rsidR="009E0DC3" w:rsidRPr="00BF09B1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บริษัทได้มีการเจรจาทำข้อตกลงกับบริษั</w:t>
      </w:r>
      <w:r w:rsidR="009E0DC3" w:rsidRPr="00BF09B1">
        <w:rPr>
          <w:rFonts w:asciiTheme="majorBidi" w:hAnsiTheme="majorBidi" w:cstheme="majorBidi"/>
          <w:sz w:val="32"/>
          <w:szCs w:val="32"/>
          <w:cs/>
        </w:rPr>
        <w:t>ท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โลตัสลิงคส์ จำกัด สำหรับเงินชดเชยพิเศษจากการใช้ประโยชน์ในพื้นที่โครงการเดอะศาลายาตั้งแต่เดือนมิถุนายน </w:t>
      </w:r>
      <w:r w:rsidRPr="002316F4">
        <w:rPr>
          <w:rFonts w:asciiTheme="majorBidi" w:hAnsiTheme="majorBidi" w:cstheme="majorBidi"/>
          <w:sz w:val="32"/>
          <w:szCs w:val="32"/>
        </w:rPr>
        <w:t xml:space="preserve">2561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Pr="002316F4">
        <w:rPr>
          <w:rFonts w:asciiTheme="majorBidi" w:hAnsiTheme="majorBidi" w:cstheme="majorBidi"/>
          <w:sz w:val="32"/>
          <w:szCs w:val="32"/>
        </w:rPr>
        <w:t xml:space="preserve">30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2316F4">
        <w:rPr>
          <w:rFonts w:asciiTheme="majorBidi" w:hAnsiTheme="majorBidi" w:cstheme="majorBidi"/>
          <w:sz w:val="32"/>
          <w:szCs w:val="32"/>
        </w:rPr>
        <w:t xml:space="preserve">2564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เงินชดเชยกรณีพิเศษคิดเป็นจำนวนเงิน </w:t>
      </w:r>
      <w:r w:rsidRPr="002316F4">
        <w:rPr>
          <w:rFonts w:asciiTheme="majorBidi" w:hAnsiTheme="majorBidi" w:cstheme="majorBidi"/>
          <w:sz w:val="32"/>
          <w:szCs w:val="32"/>
        </w:rPr>
        <w:t xml:space="preserve">25.68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ล้านบาท (รวมภาษีมูลค่าเพิ่ม) โดยผ่อนชำระภายใน </w:t>
      </w:r>
      <w:r w:rsidRPr="002316F4">
        <w:rPr>
          <w:rFonts w:asciiTheme="majorBidi" w:hAnsiTheme="majorBidi" w:cstheme="majorBidi"/>
          <w:sz w:val="32"/>
          <w:szCs w:val="32"/>
        </w:rPr>
        <w:t xml:space="preserve">9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งวดเดือนสิ้นสุดวันที่ </w:t>
      </w:r>
      <w:r w:rsidRPr="002316F4">
        <w:rPr>
          <w:rFonts w:asciiTheme="majorBidi" w:hAnsiTheme="majorBidi" w:cstheme="majorBidi"/>
          <w:sz w:val="32"/>
          <w:szCs w:val="32"/>
        </w:rPr>
        <w:t xml:space="preserve">30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2316F4">
        <w:rPr>
          <w:rFonts w:asciiTheme="majorBidi" w:hAnsiTheme="majorBidi" w:cstheme="majorBidi"/>
          <w:sz w:val="32"/>
          <w:szCs w:val="32"/>
        </w:rPr>
        <w:t>2565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จำนวนเงินผ่อนชำระตามตารางการชำระที่ตกลงกัน </w:t>
      </w:r>
    </w:p>
    <w:p w14:paraId="19114174" w14:textId="01A701FF" w:rsidR="00FE40B3" w:rsidRPr="00BF09B1" w:rsidRDefault="00492FC8" w:rsidP="009E0DC3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FE40B3" w:rsidRPr="009E0DC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E5427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FE40B3" w:rsidRPr="009E0D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5954"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="00FE40B3"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>ริษัทได้รับชำระเงินชดเชย</w:t>
      </w: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FE40B3"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8E542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E40B3" w:rsidRPr="009E0D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40B3"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 เป็นจำนวนเงิน </w:t>
      </w:r>
      <w:r w:rsidR="00645954" w:rsidRPr="009E0DC3">
        <w:rPr>
          <w:rFonts w:asciiTheme="majorBidi" w:hAnsiTheme="majorBidi" w:cstheme="majorBidi"/>
          <w:spacing w:val="-4"/>
          <w:sz w:val="32"/>
          <w:szCs w:val="32"/>
        </w:rPr>
        <w:t>12.84</w:t>
      </w:r>
      <w:r w:rsidR="00FE40B3" w:rsidRPr="009E0D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E40B3"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FE40B3" w:rsidRPr="00BF09B1">
        <w:rPr>
          <w:rFonts w:asciiTheme="majorBidi" w:hAnsiTheme="majorBidi" w:cstheme="majorBidi" w:hint="cs"/>
          <w:sz w:val="32"/>
          <w:szCs w:val="32"/>
          <w:cs/>
        </w:rPr>
        <w:t xml:space="preserve">(รวมภาษีมูลค่าเพิ่ม)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คงเหลือที่ค้างชำระอีกเป็นจำนวนเงิน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12.84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B4B3EE8" w14:textId="77777777" w:rsidR="0039481B" w:rsidRPr="000D623A" w:rsidRDefault="0039481B" w:rsidP="00C12F9D">
      <w:pPr>
        <w:tabs>
          <w:tab w:val="left" w:pos="284"/>
          <w:tab w:val="left" w:pos="851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C6387E" w14:textId="003DE6D7" w:rsidR="00C75C8F" w:rsidRPr="00BF09B1" w:rsidRDefault="00C75C8F" w:rsidP="009E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0D623A" w:rsidRDefault="00C75C8F" w:rsidP="00187D91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BF09B1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FC3418" w:rsidRPr="000D623A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0D623A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BF09B1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09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C3418" w:rsidRPr="000D623A" w14:paraId="5389199D" w14:textId="77777777" w:rsidTr="00874925">
        <w:tc>
          <w:tcPr>
            <w:tcW w:w="5103" w:type="dxa"/>
          </w:tcPr>
          <w:p w14:paraId="7535224A" w14:textId="77777777" w:rsidR="00FC3418" w:rsidRPr="000D623A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BF09B1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3418" w:rsidRPr="000D623A" w14:paraId="119A8FEB" w14:textId="77777777" w:rsidTr="000C6523">
        <w:tc>
          <w:tcPr>
            <w:tcW w:w="5103" w:type="dxa"/>
          </w:tcPr>
          <w:p w14:paraId="4DA86BD5" w14:textId="77777777" w:rsidR="00FC3418" w:rsidRPr="00F6603D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45E158" w14:textId="77777777" w:rsidR="00FC3418" w:rsidRPr="00F6603D" w:rsidRDefault="00FC3418" w:rsidP="00CE61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603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7640C66" w14:textId="5731EBB8" w:rsidR="00FC3418" w:rsidRPr="00F6603D" w:rsidRDefault="00FC3418" w:rsidP="00CE61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603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8C6" w:rsidRPr="00F6603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F6603D" w:rsidRDefault="00FC3418" w:rsidP="00CE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22A23B4E" w:rsidR="00FC3418" w:rsidRPr="00F6603D" w:rsidRDefault="00FC3418" w:rsidP="00CE61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603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603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8C6" w:rsidRPr="00F6603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B2D5C" w:rsidRPr="000D623A" w14:paraId="73521E20" w14:textId="77777777" w:rsidTr="00E0437C">
        <w:tc>
          <w:tcPr>
            <w:tcW w:w="5103" w:type="dxa"/>
          </w:tcPr>
          <w:p w14:paraId="6681855E" w14:textId="01E84594" w:rsidR="009B2D5C" w:rsidRPr="00BF09B1" w:rsidRDefault="009B2D5C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55490C9D" w:rsidR="009B2D5C" w:rsidRPr="00F6603D" w:rsidRDefault="009B2D5C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D5C">
              <w:rPr>
                <w:rFonts w:ascii="Angsana New" w:hAnsi="Angsana New"/>
                <w:sz w:val="32"/>
                <w:szCs w:val="32"/>
              </w:rPr>
              <w:t xml:space="preserve"> 240,</w:t>
            </w:r>
            <w:r>
              <w:rPr>
                <w:rFonts w:ascii="Angsana New" w:hAnsi="Angsana New"/>
                <w:sz w:val="32"/>
                <w:szCs w:val="32"/>
              </w:rPr>
              <w:t>230</w:t>
            </w:r>
            <w:r w:rsidRPr="009B2D5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F6603D" w:rsidRDefault="009B2D5C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09B37EC8" w:rsidR="009B2D5C" w:rsidRPr="00F6603D" w:rsidRDefault="009B2D5C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244,051</w:t>
            </w:r>
          </w:p>
        </w:tc>
      </w:tr>
      <w:tr w:rsidR="009B2D5C" w:rsidRPr="000D623A" w14:paraId="16E90388" w14:textId="77777777" w:rsidTr="00E0437C">
        <w:tc>
          <w:tcPr>
            <w:tcW w:w="5103" w:type="dxa"/>
          </w:tcPr>
          <w:p w14:paraId="3F18BF6D" w14:textId="52AA1AA7" w:rsidR="009B2D5C" w:rsidRPr="00BF09B1" w:rsidRDefault="009B2D5C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370791F4" w:rsidR="009B2D5C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D5C">
              <w:rPr>
                <w:rFonts w:ascii="Angsana New" w:hAnsi="Angsana New"/>
                <w:sz w:val="32"/>
                <w:szCs w:val="32"/>
              </w:rPr>
              <w:t xml:space="preserve"> (55,690)</w:t>
            </w:r>
          </w:p>
        </w:tc>
        <w:tc>
          <w:tcPr>
            <w:tcW w:w="134" w:type="dxa"/>
            <w:vAlign w:val="bottom"/>
          </w:tcPr>
          <w:p w14:paraId="19E64714" w14:textId="77777777" w:rsidR="009B2D5C" w:rsidRPr="00F6603D" w:rsidRDefault="009B2D5C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4EF978BE" w:rsidR="009B2D5C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(56,401)</w:t>
            </w:r>
          </w:p>
        </w:tc>
      </w:tr>
      <w:tr w:rsidR="009B2D5C" w:rsidRPr="000D623A" w14:paraId="0DABFAE9" w14:textId="77777777" w:rsidTr="00E0437C">
        <w:tc>
          <w:tcPr>
            <w:tcW w:w="5103" w:type="dxa"/>
          </w:tcPr>
          <w:p w14:paraId="181C9887" w14:textId="29908B29" w:rsidR="009B2D5C" w:rsidRPr="00BF09B1" w:rsidRDefault="009B2D5C" w:rsidP="00CE61B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03D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2E3EFF17" w:rsidR="009B2D5C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D5C">
              <w:rPr>
                <w:rFonts w:ascii="Angsana New" w:hAnsi="Angsana New"/>
                <w:sz w:val="32"/>
                <w:szCs w:val="32"/>
              </w:rPr>
              <w:t xml:space="preserve"> (13,424)</w:t>
            </w:r>
          </w:p>
        </w:tc>
        <w:tc>
          <w:tcPr>
            <w:tcW w:w="134" w:type="dxa"/>
            <w:vAlign w:val="bottom"/>
          </w:tcPr>
          <w:p w14:paraId="4D587F81" w14:textId="77777777" w:rsidR="009B2D5C" w:rsidRPr="00F6603D" w:rsidRDefault="009B2D5C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2ACA5359" w:rsidR="009B2D5C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(13,602)</w:t>
            </w:r>
          </w:p>
        </w:tc>
      </w:tr>
      <w:tr w:rsidR="005A78C6" w:rsidRPr="000D623A" w14:paraId="77324300" w14:textId="77777777" w:rsidTr="005A78C6">
        <w:tc>
          <w:tcPr>
            <w:tcW w:w="5103" w:type="dxa"/>
          </w:tcPr>
          <w:p w14:paraId="40E61A1B" w14:textId="70B8D901" w:rsidR="005A78C6" w:rsidRPr="00BF09B1" w:rsidRDefault="005A78C6" w:rsidP="00CE61B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03D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5CF1BF3F" w:rsidR="005A78C6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D5C">
              <w:rPr>
                <w:rFonts w:ascii="Angsana New" w:hAnsi="Angsana New"/>
                <w:sz w:val="32"/>
                <w:szCs w:val="32"/>
              </w:rPr>
              <w:t>(1,980)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0B8AEF09" w:rsidR="005A78C6" w:rsidRPr="00F6603D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(1,386)</w:t>
            </w:r>
          </w:p>
        </w:tc>
      </w:tr>
      <w:tr w:rsidR="005A78C6" w:rsidRPr="000D623A" w14:paraId="3CCD3B31" w14:textId="77777777" w:rsidTr="005A78C6">
        <w:tc>
          <w:tcPr>
            <w:tcW w:w="5103" w:type="dxa"/>
          </w:tcPr>
          <w:p w14:paraId="46BBED55" w14:textId="77777777" w:rsidR="005A78C6" w:rsidRPr="00BF09B1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6208AC65" w:rsidR="005A78C6" w:rsidRPr="00F6603D" w:rsidRDefault="00152C5A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169,136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4B8FE192" w:rsidR="005A78C6" w:rsidRPr="00F6603D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172,662</w:t>
            </w:r>
          </w:p>
        </w:tc>
      </w:tr>
      <w:tr w:rsidR="005A78C6" w:rsidRPr="000D623A" w14:paraId="2C113ED9" w14:textId="77777777" w:rsidTr="005A78C6">
        <w:tc>
          <w:tcPr>
            <w:tcW w:w="5103" w:type="dxa"/>
          </w:tcPr>
          <w:p w14:paraId="2B089468" w14:textId="253AD19D" w:rsidR="005A78C6" w:rsidRPr="00BF09B1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BF09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7021103C" w:rsidR="005A78C6" w:rsidRPr="00F6603D" w:rsidRDefault="009B2D5C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D5C">
              <w:rPr>
                <w:rFonts w:ascii="Angsana New" w:hAnsi="Angsana New"/>
                <w:sz w:val="32"/>
                <w:szCs w:val="32"/>
              </w:rPr>
              <w:t>(2,38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B2D5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6C0A0EC2" w:rsidR="005A78C6" w:rsidRPr="00F6603D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</w:tr>
      <w:tr w:rsidR="005A78C6" w:rsidRPr="000D623A" w14:paraId="34FCBC70" w14:textId="77777777" w:rsidTr="005A78C6">
        <w:tc>
          <w:tcPr>
            <w:tcW w:w="5103" w:type="dxa"/>
          </w:tcPr>
          <w:p w14:paraId="7C6E3CDB" w14:textId="58E50B4E" w:rsidR="005A78C6" w:rsidRPr="00BF09B1" w:rsidRDefault="005A78C6" w:rsidP="00CE61BC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327193C6" w:rsidR="005A78C6" w:rsidRPr="00F6603D" w:rsidRDefault="00152C5A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166,751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32CAE2C9" w:rsidR="005A78C6" w:rsidRPr="00F6603D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169,362</w:t>
            </w:r>
          </w:p>
        </w:tc>
      </w:tr>
      <w:tr w:rsidR="005A78C6" w:rsidRPr="000D623A" w14:paraId="422A02C5" w14:textId="77777777" w:rsidTr="000C6523">
        <w:tc>
          <w:tcPr>
            <w:tcW w:w="5103" w:type="dxa"/>
          </w:tcPr>
          <w:p w14:paraId="718FF66C" w14:textId="61CE79E2" w:rsidR="005A78C6" w:rsidRPr="00BF09B1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BF09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C47829"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462415C3" w14:textId="7C84517A" w:rsidR="005A78C6" w:rsidRPr="00F6603D" w:rsidRDefault="00305643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(16,052)</w:t>
            </w:r>
          </w:p>
        </w:tc>
        <w:tc>
          <w:tcPr>
            <w:tcW w:w="134" w:type="dxa"/>
            <w:vAlign w:val="bottom"/>
          </w:tcPr>
          <w:p w14:paraId="7163B7A6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6DD5C4EB" w:rsidR="005A78C6" w:rsidRPr="00BF09B1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(16,307)</w:t>
            </w:r>
          </w:p>
        </w:tc>
      </w:tr>
      <w:tr w:rsidR="00305643" w:rsidRPr="000D623A" w14:paraId="0E81B5E0" w14:textId="77777777" w:rsidTr="000C6523">
        <w:tc>
          <w:tcPr>
            <w:tcW w:w="5103" w:type="dxa"/>
          </w:tcPr>
          <w:p w14:paraId="31AF6757" w14:textId="3A054713" w:rsidR="00305643" w:rsidRPr="00305643" w:rsidRDefault="00305643" w:rsidP="00305643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ส่วนที่เกิ</w:t>
            </w:r>
            <w:r w:rsidR="00F04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311C551D" w14:textId="4F940242" w:rsidR="00305643" w:rsidRDefault="00305643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(436)</w:t>
            </w:r>
          </w:p>
        </w:tc>
        <w:tc>
          <w:tcPr>
            <w:tcW w:w="134" w:type="dxa"/>
            <w:vAlign w:val="bottom"/>
          </w:tcPr>
          <w:p w14:paraId="26FA1194" w14:textId="77777777" w:rsidR="00305643" w:rsidRPr="00F6603D" w:rsidRDefault="00305643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7C277484" w:rsidR="00305643" w:rsidRPr="00F6603D" w:rsidRDefault="00305643" w:rsidP="00305643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8C6" w:rsidRPr="000D623A" w14:paraId="06627745" w14:textId="77777777" w:rsidTr="00874925">
        <w:tc>
          <w:tcPr>
            <w:tcW w:w="5103" w:type="dxa"/>
          </w:tcPr>
          <w:p w14:paraId="0BB80F32" w14:textId="5045E444" w:rsidR="005A78C6" w:rsidRPr="00F6603D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599568C5" w:rsidR="005A78C6" w:rsidRPr="00BF09B1" w:rsidRDefault="00152C5A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150,263</w:t>
            </w:r>
          </w:p>
        </w:tc>
        <w:tc>
          <w:tcPr>
            <w:tcW w:w="134" w:type="dxa"/>
            <w:vAlign w:val="bottom"/>
          </w:tcPr>
          <w:p w14:paraId="38973668" w14:textId="77777777" w:rsidR="005A78C6" w:rsidRPr="00F6603D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6E0D1EF" w:rsidR="005A78C6" w:rsidRPr="00F6603D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03D">
              <w:rPr>
                <w:rFonts w:ascii="Angsana New" w:hAnsi="Angsana New"/>
                <w:sz w:val="32"/>
                <w:szCs w:val="32"/>
              </w:rPr>
              <w:t>153,055</w:t>
            </w:r>
          </w:p>
        </w:tc>
      </w:tr>
    </w:tbl>
    <w:p w14:paraId="7B0C9378" w14:textId="61CD7289" w:rsidR="008E2433" w:rsidRDefault="008E2433" w:rsidP="008E2433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9EE5073" w14:textId="2F0490F1" w:rsidR="00FC3418" w:rsidRPr="000D623A" w:rsidRDefault="008E2433" w:rsidP="00EF2097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ลูกหนี้ตามสัญญาเช่าเงินทุน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867E1" w:rsidRPr="00CE61BC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CE61BC" w:rsidRDefault="008867E1" w:rsidP="008E243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จำนวนเงินตามสัญญา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61BC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CE61BC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67E1" w:rsidRPr="00CE61BC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CE61BC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1BC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CE61BC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B1F80F" w14:textId="77777777" w:rsidR="008867E1" w:rsidRPr="00CE61BC" w:rsidRDefault="008867E1" w:rsidP="00A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E111EA7" w14:textId="169F3C72" w:rsidR="008867E1" w:rsidRPr="00CE61BC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5BA6" w:rsidRPr="00CE61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CE61BC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CE61BC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C717B8" w14:textId="769B4527" w:rsidR="008867E1" w:rsidRPr="00CE61BC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E61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5BA6" w:rsidRPr="00CE61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CE61BC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CE61BC" w:rsidRDefault="008867E1" w:rsidP="00A4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8867E1" w:rsidRPr="00CE61BC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CE61BC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CE61BC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8867E1" w:rsidRPr="00CE61BC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ร้อยละต่อปี</w:t>
            </w:r>
          </w:p>
        </w:tc>
      </w:tr>
      <w:tr w:rsidR="00D01F07" w:rsidRPr="00CE61BC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D01F07" w:rsidRPr="00CE61BC" w:rsidRDefault="00D01F07" w:rsidP="00D01F0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4E83FF18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</w:tr>
      <w:tr w:rsidR="00D01F07" w:rsidRPr="00CE61BC" w14:paraId="0389CB0F" w14:textId="77777777" w:rsidTr="008867E1">
        <w:tc>
          <w:tcPr>
            <w:tcW w:w="794" w:type="dxa"/>
          </w:tcPr>
          <w:p w14:paraId="3EAF6A51" w14:textId="583FC1BC" w:rsidR="00D01F07" w:rsidRPr="00CE61BC" w:rsidRDefault="00D01F07" w:rsidP="00D01F0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3BCE1689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2A0EB5A6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D01F07" w:rsidRPr="00CE61BC" w14:paraId="7B901754" w14:textId="77777777" w:rsidTr="008867E1">
        <w:tc>
          <w:tcPr>
            <w:tcW w:w="794" w:type="dxa"/>
          </w:tcPr>
          <w:p w14:paraId="3FD9F32C" w14:textId="61DBE667" w:rsidR="00D01F07" w:rsidRPr="00CE61BC" w:rsidRDefault="00D01F07" w:rsidP="00D01F0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6C43509F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115B6258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3.93</w:t>
            </w:r>
          </w:p>
        </w:tc>
      </w:tr>
      <w:tr w:rsidR="00D01F07" w:rsidRPr="00CE61BC" w14:paraId="64F20E15" w14:textId="77777777" w:rsidTr="008867E1">
        <w:tc>
          <w:tcPr>
            <w:tcW w:w="794" w:type="dxa"/>
          </w:tcPr>
          <w:p w14:paraId="2FCCBCCA" w14:textId="4C22E50B" w:rsidR="00D01F07" w:rsidRPr="00CE61BC" w:rsidRDefault="00D01F07" w:rsidP="00D01F0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6D78CF35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9D896EB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D01F07" w:rsidRPr="00CE61BC" w14:paraId="4760B818" w14:textId="77777777" w:rsidTr="008867E1">
        <w:tc>
          <w:tcPr>
            <w:tcW w:w="794" w:type="dxa"/>
          </w:tcPr>
          <w:p w14:paraId="39FD0B4F" w14:textId="71B9B8DA" w:rsidR="00D01F07" w:rsidRPr="00CE61BC" w:rsidRDefault="00D01F07" w:rsidP="00D01F0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3BA7A174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4EB21060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27567EC8" w14:textId="77777777" w:rsidR="00D01F07" w:rsidRPr="00CE61BC" w:rsidRDefault="00D01F07" w:rsidP="00D01F07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0522A41E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13FCFAFE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6FAA860D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05482FB0" w14:textId="77777777" w:rsidR="00D01F07" w:rsidRPr="00CE61BC" w:rsidRDefault="00D01F07" w:rsidP="00D01F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7BE58ECA" w:rsidR="00D01F07" w:rsidRPr="00CE61BC" w:rsidRDefault="00D01F07" w:rsidP="00D01F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1BC">
              <w:rPr>
                <w:rFonts w:ascii="Angsana New" w:hAnsi="Angsana New"/>
                <w:sz w:val="26"/>
                <w:szCs w:val="26"/>
              </w:rPr>
              <w:t>4.69</w:t>
            </w:r>
          </w:p>
        </w:tc>
      </w:tr>
    </w:tbl>
    <w:p w14:paraId="5BC9B484" w14:textId="77777777" w:rsidR="009E0DC3" w:rsidRDefault="009E0DC3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47BDEA13" w:rsidR="005A40FD" w:rsidRPr="000D623A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E11D0D" w:rsidRPr="004F602D" w14:paraId="326C024F" w14:textId="77777777" w:rsidTr="00AD61B4">
        <w:tc>
          <w:tcPr>
            <w:tcW w:w="2891" w:type="dxa"/>
          </w:tcPr>
          <w:p w14:paraId="49D1A301" w14:textId="77777777" w:rsidR="005A40FD" w:rsidRPr="004F602D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4F602D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4F602D" w14:paraId="06BEADD5" w14:textId="77777777" w:rsidTr="00AD61B4">
        <w:tc>
          <w:tcPr>
            <w:tcW w:w="2891" w:type="dxa"/>
          </w:tcPr>
          <w:p w14:paraId="74A14E36" w14:textId="77777777" w:rsidR="005A40FD" w:rsidRPr="004F602D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4F602D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4F602D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4F602D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40C" w:rsidRPr="004F602D" w14:paraId="644BEE36" w14:textId="77777777" w:rsidTr="008F14B3">
        <w:tc>
          <w:tcPr>
            <w:tcW w:w="2891" w:type="dxa"/>
          </w:tcPr>
          <w:p w14:paraId="5C1F6DE3" w14:textId="77777777" w:rsidR="006C5753" w:rsidRPr="004F602D" w:rsidRDefault="006C5753" w:rsidP="004F602D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24332DFC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6EEE" w:rsidRPr="004F60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448AC449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6EEE" w:rsidRPr="004F60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dxa"/>
          </w:tcPr>
          <w:p w14:paraId="373BFC32" w14:textId="77777777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7CF5237A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6EEE" w:rsidRPr="004F60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4AF9D1FB" w:rsidR="006C5753" w:rsidRPr="004F602D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26EEE" w:rsidRPr="004F60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305A" w:rsidRPr="004F602D" w14:paraId="0D10C4DD" w14:textId="77777777" w:rsidTr="00AD61B4">
        <w:tc>
          <w:tcPr>
            <w:tcW w:w="2891" w:type="dxa"/>
          </w:tcPr>
          <w:p w14:paraId="4FFE7AB6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08D0FE6B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343,835 </w:t>
            </w:r>
          </w:p>
        </w:tc>
        <w:tc>
          <w:tcPr>
            <w:tcW w:w="143" w:type="dxa"/>
          </w:tcPr>
          <w:p w14:paraId="24F076A4" w14:textId="77777777" w:rsidR="0059305A" w:rsidRPr="004F602D" w:rsidRDefault="0059305A" w:rsidP="004F602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77ECCD5D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467,393</w:t>
            </w:r>
          </w:p>
        </w:tc>
        <w:tc>
          <w:tcPr>
            <w:tcW w:w="145" w:type="dxa"/>
          </w:tcPr>
          <w:p w14:paraId="1344CDCB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5833DA72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313,583 </w:t>
            </w:r>
          </w:p>
        </w:tc>
        <w:tc>
          <w:tcPr>
            <w:tcW w:w="142" w:type="dxa"/>
          </w:tcPr>
          <w:p w14:paraId="41F0BAC6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7B1638FE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418,887 </w:t>
            </w:r>
          </w:p>
        </w:tc>
      </w:tr>
      <w:tr w:rsidR="0059305A" w:rsidRPr="004F602D" w14:paraId="33A12701" w14:textId="77777777" w:rsidTr="00AD61B4">
        <w:tc>
          <w:tcPr>
            <w:tcW w:w="2891" w:type="dxa"/>
          </w:tcPr>
          <w:p w14:paraId="575D174B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4173E23A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100,354 </w:t>
            </w:r>
          </w:p>
        </w:tc>
        <w:tc>
          <w:tcPr>
            <w:tcW w:w="143" w:type="dxa"/>
          </w:tcPr>
          <w:p w14:paraId="02F8D466" w14:textId="77777777" w:rsidR="0059305A" w:rsidRPr="004F602D" w:rsidRDefault="0059305A" w:rsidP="004F602D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7FC563F8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51,375</w:t>
            </w:r>
          </w:p>
        </w:tc>
        <w:tc>
          <w:tcPr>
            <w:tcW w:w="145" w:type="dxa"/>
          </w:tcPr>
          <w:p w14:paraId="517C543E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58503362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99,300 </w:t>
            </w:r>
          </w:p>
        </w:tc>
        <w:tc>
          <w:tcPr>
            <w:tcW w:w="142" w:type="dxa"/>
          </w:tcPr>
          <w:p w14:paraId="2F5024BB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49857A87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51,375 </w:t>
            </w:r>
          </w:p>
        </w:tc>
      </w:tr>
      <w:tr w:rsidR="0059305A" w:rsidRPr="004F602D" w14:paraId="106D0053" w14:textId="77777777" w:rsidTr="00AD61B4">
        <w:tc>
          <w:tcPr>
            <w:tcW w:w="2891" w:type="dxa"/>
          </w:tcPr>
          <w:p w14:paraId="48621A6B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23999484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27,378 </w:t>
            </w:r>
          </w:p>
        </w:tc>
        <w:tc>
          <w:tcPr>
            <w:tcW w:w="143" w:type="dxa"/>
          </w:tcPr>
          <w:p w14:paraId="66FD3531" w14:textId="77777777" w:rsidR="0059305A" w:rsidRPr="004F602D" w:rsidRDefault="0059305A" w:rsidP="004F602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29C7A3DA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9,928</w:t>
            </w:r>
          </w:p>
        </w:tc>
        <w:tc>
          <w:tcPr>
            <w:tcW w:w="145" w:type="dxa"/>
          </w:tcPr>
          <w:p w14:paraId="4BA1ED5E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3369EBAC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9305A" w:rsidRPr="004F602D" w14:paraId="29C13F1B" w14:textId="77777777" w:rsidTr="00AD61B4">
        <w:tc>
          <w:tcPr>
            <w:tcW w:w="2891" w:type="dxa"/>
          </w:tcPr>
          <w:p w14:paraId="40B222BB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265311FD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9,076 </w:t>
            </w:r>
          </w:p>
        </w:tc>
        <w:tc>
          <w:tcPr>
            <w:tcW w:w="143" w:type="dxa"/>
          </w:tcPr>
          <w:p w14:paraId="34D26C99" w14:textId="77777777" w:rsidR="0059305A" w:rsidRPr="004F602D" w:rsidRDefault="0059305A" w:rsidP="004F602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6F6C21AF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  <w:tc>
          <w:tcPr>
            <w:tcW w:w="145" w:type="dxa"/>
          </w:tcPr>
          <w:p w14:paraId="2B2F13B6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0183064C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9305A" w:rsidRPr="004F602D" w14:paraId="5D2D2E8C" w14:textId="77777777" w:rsidTr="00AD61B4">
        <w:tc>
          <w:tcPr>
            <w:tcW w:w="2891" w:type="dxa"/>
          </w:tcPr>
          <w:p w14:paraId="759EBC95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77755363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36,833 </w:t>
            </w:r>
          </w:p>
        </w:tc>
        <w:tc>
          <w:tcPr>
            <w:tcW w:w="143" w:type="dxa"/>
          </w:tcPr>
          <w:p w14:paraId="01340CE4" w14:textId="77777777" w:rsidR="0059305A" w:rsidRPr="004F602D" w:rsidRDefault="0059305A" w:rsidP="004F602D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6DDB12EB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36,070</w:t>
            </w:r>
          </w:p>
        </w:tc>
        <w:tc>
          <w:tcPr>
            <w:tcW w:w="145" w:type="dxa"/>
          </w:tcPr>
          <w:p w14:paraId="448FDFB4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1A9538CD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9305A" w:rsidRPr="004F602D" w14:paraId="0771AF7D" w14:textId="77777777" w:rsidTr="00AD61B4">
        <w:tc>
          <w:tcPr>
            <w:tcW w:w="2891" w:type="dxa"/>
          </w:tcPr>
          <w:p w14:paraId="295FA992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1207A097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2,023 </w:t>
            </w:r>
          </w:p>
        </w:tc>
        <w:tc>
          <w:tcPr>
            <w:tcW w:w="143" w:type="dxa"/>
          </w:tcPr>
          <w:p w14:paraId="4F1E055F" w14:textId="77777777" w:rsidR="0059305A" w:rsidRPr="004F602D" w:rsidRDefault="0059305A" w:rsidP="004F602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01859C11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145" w:type="dxa"/>
          </w:tcPr>
          <w:p w14:paraId="7ADD2BDC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69B0C3DF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9305A" w:rsidRPr="004F602D" w14:paraId="45827127" w14:textId="77777777" w:rsidTr="00AD61B4">
        <w:tc>
          <w:tcPr>
            <w:tcW w:w="2891" w:type="dxa"/>
          </w:tcPr>
          <w:p w14:paraId="2F660A5B" w14:textId="77777777" w:rsidR="0059305A" w:rsidRPr="004F602D" w:rsidRDefault="0059305A" w:rsidP="004F602D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71416028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519,499 </w:t>
            </w:r>
          </w:p>
        </w:tc>
        <w:tc>
          <w:tcPr>
            <w:tcW w:w="143" w:type="dxa"/>
          </w:tcPr>
          <w:p w14:paraId="60C25CBF" w14:textId="77777777" w:rsidR="0059305A" w:rsidRPr="004F602D" w:rsidRDefault="0059305A" w:rsidP="004F602D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0F8E163F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572,670</w:t>
            </w:r>
          </w:p>
        </w:tc>
        <w:tc>
          <w:tcPr>
            <w:tcW w:w="145" w:type="dxa"/>
          </w:tcPr>
          <w:p w14:paraId="4042FE76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27D17D7C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412,883</w:t>
            </w:r>
          </w:p>
        </w:tc>
        <w:tc>
          <w:tcPr>
            <w:tcW w:w="142" w:type="dxa"/>
          </w:tcPr>
          <w:p w14:paraId="68021945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6AE03354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470,262</w:t>
            </w:r>
          </w:p>
        </w:tc>
      </w:tr>
      <w:tr w:rsidR="0059305A" w:rsidRPr="004F602D" w14:paraId="0F9D804A" w14:textId="77777777" w:rsidTr="00DD45A9">
        <w:tc>
          <w:tcPr>
            <w:tcW w:w="2891" w:type="dxa"/>
          </w:tcPr>
          <w:p w14:paraId="383BCA8C" w14:textId="77777777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54FFF443" w:rsidR="0059305A" w:rsidRPr="004F602D" w:rsidRDefault="0059305A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(59,301)</w:t>
            </w:r>
          </w:p>
        </w:tc>
        <w:tc>
          <w:tcPr>
            <w:tcW w:w="143" w:type="dxa"/>
          </w:tcPr>
          <w:p w14:paraId="7B9BB29A" w14:textId="77777777" w:rsidR="0059305A" w:rsidRPr="004F602D" w:rsidRDefault="0059305A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2111C988" w:rsidR="0059305A" w:rsidRPr="004F602D" w:rsidRDefault="0059305A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(63,413)</w:t>
            </w:r>
          </w:p>
        </w:tc>
        <w:tc>
          <w:tcPr>
            <w:tcW w:w="145" w:type="dxa"/>
          </w:tcPr>
          <w:p w14:paraId="20F69C4F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75058015" w:rsidR="0059305A" w:rsidRPr="004F602D" w:rsidRDefault="0059305A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(43,348)</w:t>
            </w:r>
          </w:p>
        </w:tc>
        <w:tc>
          <w:tcPr>
            <w:tcW w:w="142" w:type="dxa"/>
          </w:tcPr>
          <w:p w14:paraId="6FECBB02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5E8901F3" w:rsidR="0059305A" w:rsidRPr="004F602D" w:rsidRDefault="0059305A" w:rsidP="004F602D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(47,951)</w:t>
            </w:r>
          </w:p>
        </w:tc>
      </w:tr>
      <w:tr w:rsidR="0059305A" w:rsidRPr="004F602D" w14:paraId="6E65E3ED" w14:textId="77777777" w:rsidTr="00DD45A9">
        <w:tc>
          <w:tcPr>
            <w:tcW w:w="2891" w:type="dxa"/>
          </w:tcPr>
          <w:p w14:paraId="284F4FAE" w14:textId="08C967E9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7845DD40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460,198 </w:t>
            </w:r>
          </w:p>
        </w:tc>
        <w:tc>
          <w:tcPr>
            <w:tcW w:w="143" w:type="dxa"/>
          </w:tcPr>
          <w:p w14:paraId="62273958" w14:textId="77777777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7296DB8F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509,257</w:t>
            </w:r>
          </w:p>
        </w:tc>
        <w:tc>
          <w:tcPr>
            <w:tcW w:w="145" w:type="dxa"/>
          </w:tcPr>
          <w:p w14:paraId="6016C301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6F0F97F8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369,535 </w:t>
            </w:r>
          </w:p>
        </w:tc>
        <w:tc>
          <w:tcPr>
            <w:tcW w:w="142" w:type="dxa"/>
          </w:tcPr>
          <w:p w14:paraId="1C895633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2DDB48AB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  <w:tr w:rsidR="0059305A" w:rsidRPr="004F602D" w14:paraId="4793E22D" w14:textId="77777777" w:rsidTr="00DD45A9">
        <w:tc>
          <w:tcPr>
            <w:tcW w:w="2891" w:type="dxa"/>
          </w:tcPr>
          <w:p w14:paraId="7D6D5275" w14:textId="7BD74F91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39CF7EE3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14,097 </w:t>
            </w:r>
          </w:p>
        </w:tc>
        <w:tc>
          <w:tcPr>
            <w:tcW w:w="143" w:type="dxa"/>
          </w:tcPr>
          <w:p w14:paraId="5A676BBD" w14:textId="77777777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21DFE91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13,908</w:t>
            </w:r>
          </w:p>
        </w:tc>
        <w:tc>
          <w:tcPr>
            <w:tcW w:w="145" w:type="dxa"/>
          </w:tcPr>
          <w:p w14:paraId="4449EB92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2DF1EBF" w14:textId="5A07590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59305A" w:rsidRPr="004F602D" w:rsidRDefault="0059305A" w:rsidP="004F602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305A" w:rsidRPr="004F602D" w14:paraId="363730D5" w14:textId="77777777" w:rsidTr="00DD45A9">
        <w:tc>
          <w:tcPr>
            <w:tcW w:w="2891" w:type="dxa"/>
          </w:tcPr>
          <w:p w14:paraId="67CDD52E" w14:textId="24389C00" w:rsidR="0059305A" w:rsidRPr="004F602D" w:rsidRDefault="0059305A" w:rsidP="004F602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4F602D">
              <w:rPr>
                <w:rFonts w:ascii="Angsana New" w:hAnsi="Angsana New"/>
                <w:sz w:val="26"/>
                <w:szCs w:val="26"/>
              </w:rPr>
              <w:t>-</w:t>
            </w: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0F228903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474,295 </w:t>
            </w:r>
          </w:p>
        </w:tc>
        <w:tc>
          <w:tcPr>
            <w:tcW w:w="143" w:type="dxa"/>
          </w:tcPr>
          <w:p w14:paraId="465B7C79" w14:textId="77777777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601B5B06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523,165</w:t>
            </w:r>
          </w:p>
        </w:tc>
        <w:tc>
          <w:tcPr>
            <w:tcW w:w="145" w:type="dxa"/>
          </w:tcPr>
          <w:p w14:paraId="5CBE1B62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7ED9F7DB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369,535 </w:t>
            </w:r>
          </w:p>
        </w:tc>
        <w:tc>
          <w:tcPr>
            <w:tcW w:w="142" w:type="dxa"/>
          </w:tcPr>
          <w:p w14:paraId="59EEC100" w14:textId="77777777" w:rsidR="0059305A" w:rsidRPr="004F602D" w:rsidRDefault="0059305A" w:rsidP="004F602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11D083CF" w:rsidR="0059305A" w:rsidRPr="004F602D" w:rsidRDefault="0059305A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</w:tbl>
    <w:p w14:paraId="2B6488F9" w14:textId="77777777" w:rsidR="00085BD3" w:rsidRDefault="00085BD3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938C78C" w14:textId="619ADC5B" w:rsidR="004F602D" w:rsidRDefault="008412A7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7964" w:rsidRPr="00BF09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E74D86">
        <w:rPr>
          <w:rFonts w:asciiTheme="majorBidi" w:hAnsiTheme="majorBidi" w:cstheme="majorBidi"/>
          <w:sz w:val="32"/>
          <w:szCs w:val="32"/>
        </w:rPr>
        <w:t>5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บริษัทย่อยได้รวมต้นทุนการกู้ยืมเงิน</w:t>
      </w:r>
      <w:r w:rsidRPr="00085BD3">
        <w:rPr>
          <w:rFonts w:asciiTheme="majorBidi" w:hAnsiTheme="majorBidi" w:cstheme="majorBidi" w:hint="cs"/>
          <w:sz w:val="32"/>
          <w:szCs w:val="32"/>
          <w:cs/>
        </w:rPr>
        <w:t xml:space="preserve">ต้นทุนงานระหว่างติดตั้งหลังคาโซลาร์เซลล์ เป็นจำนวนเงิน </w:t>
      </w:r>
      <w:r w:rsidR="00EA1EFD">
        <w:rPr>
          <w:rFonts w:asciiTheme="majorBidi" w:hAnsiTheme="majorBidi" w:cstheme="majorBidi"/>
          <w:sz w:val="32"/>
          <w:szCs w:val="32"/>
        </w:rPr>
        <w:t>0.08</w:t>
      </w:r>
      <w:r w:rsidRPr="00085BD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โดยมีอัตร</w:t>
      </w:r>
      <w:r w:rsidR="00337964" w:rsidRPr="00085BD3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085BD3">
        <w:rPr>
          <w:rFonts w:asciiTheme="majorBidi" w:hAnsiTheme="majorBidi" w:cstheme="majorBidi" w:hint="cs"/>
          <w:sz w:val="32"/>
          <w:szCs w:val="32"/>
          <w:cs/>
        </w:rPr>
        <w:t xml:space="preserve">การตั้งขึ้นเป็นราคาทุนของสินค้าในอัตราร้อยละ </w:t>
      </w:r>
      <w:r w:rsidR="00EA1EFD">
        <w:rPr>
          <w:rFonts w:asciiTheme="majorBidi" w:hAnsiTheme="majorBidi" w:cstheme="majorBidi"/>
          <w:sz w:val="32"/>
          <w:szCs w:val="32"/>
        </w:rPr>
        <w:t>4.78</w:t>
      </w:r>
      <w:r w:rsidRPr="00085BD3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05A5C745" w14:textId="77777777" w:rsidR="004F602D" w:rsidRDefault="004F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9BCE14" w14:textId="77777777" w:rsidR="005A40FD" w:rsidRPr="000D623A" w:rsidRDefault="005A40FD" w:rsidP="00EF2097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</w:t>
      </w:r>
      <w:r w:rsidRPr="000D623A">
        <w:rPr>
          <w:rFonts w:ascii="Angsana New" w:hAnsi="Angsana New" w:hint="cs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BA0F43" w:rsidRPr="004F602D" w14:paraId="6848E42B" w14:textId="77777777" w:rsidTr="00BA0F43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5E3DD40B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C90BA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F602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0F43" w:rsidRPr="004F602D" w14:paraId="0BB8E2B7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F663317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C2E1A8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3557BDE1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1C1E09" w14:textId="77777777" w:rsidR="004052CA" w:rsidRPr="004F602D" w:rsidRDefault="004052CA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F43" w:rsidRPr="004F602D" w14:paraId="4DDE4104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EDE36BC" w14:textId="77777777" w:rsidR="00E3440C" w:rsidRPr="004F602D" w:rsidRDefault="00E3440C" w:rsidP="00F82359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DE6BA3B" w14:textId="247E6EED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4D86" w:rsidRPr="004F60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57834239" w14:textId="7777777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9067E9" w14:textId="7777777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BEF425D" w14:textId="387881F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4D86" w:rsidRPr="004F60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24D1D921" w14:textId="7777777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839DD5" w14:textId="701082E6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4D86" w:rsidRPr="004F60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ABBDC" w14:textId="7777777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B15CBB3" w14:textId="77777777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E3477A1" w14:textId="2F0B6A4B" w:rsidR="00E3440C" w:rsidRPr="004F602D" w:rsidRDefault="00E3440C" w:rsidP="00F8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02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F60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4D86" w:rsidRPr="004F60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A4B6F" w:rsidRPr="004F602D" w14:paraId="7AD4D8DA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2711503" w14:textId="77777777" w:rsidR="007A4B6F" w:rsidRPr="004F602D" w:rsidRDefault="007A4B6F" w:rsidP="004F602D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3FF6C6" w14:textId="69F459EE" w:rsidR="007A4B6F" w:rsidRPr="004F602D" w:rsidRDefault="004946BE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65" w:type="dxa"/>
          </w:tcPr>
          <w:p w14:paraId="5BEAC5DF" w14:textId="77777777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8B5E1D7" w14:textId="01219635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54A5C92D" w14:textId="77777777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23958A" w14:textId="2194F6E7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47,951 </w:t>
            </w:r>
          </w:p>
        </w:tc>
        <w:tc>
          <w:tcPr>
            <w:tcW w:w="134" w:type="dxa"/>
          </w:tcPr>
          <w:p w14:paraId="2B2CD94D" w14:textId="77777777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29936B6" w14:textId="13F88D56" w:rsidR="007A4B6F" w:rsidRPr="004F602D" w:rsidRDefault="007A4B6F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</w:tr>
      <w:tr w:rsidR="004F6A8B" w:rsidRPr="004F602D" w14:paraId="06D431A0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2902366" w14:textId="5A3FB697" w:rsidR="004F6A8B" w:rsidRPr="004F602D" w:rsidRDefault="004F6A8B" w:rsidP="004F602D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250" w:type="dxa"/>
          </w:tcPr>
          <w:p w14:paraId="7EAAD1CC" w14:textId="242C3286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1,966 </w:t>
            </w:r>
          </w:p>
        </w:tc>
        <w:tc>
          <w:tcPr>
            <w:tcW w:w="165" w:type="dxa"/>
          </w:tcPr>
          <w:p w14:paraId="7A3F85D4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1FE06A1" w14:textId="6F186F5D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15,267</w:t>
            </w:r>
          </w:p>
        </w:tc>
        <w:tc>
          <w:tcPr>
            <w:tcW w:w="138" w:type="dxa"/>
          </w:tcPr>
          <w:p w14:paraId="39514EFE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502D87" w14:textId="6AD0B9E2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101 </w:t>
            </w:r>
          </w:p>
        </w:tc>
        <w:tc>
          <w:tcPr>
            <w:tcW w:w="134" w:type="dxa"/>
          </w:tcPr>
          <w:p w14:paraId="41EF8A48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D98B7E9" w14:textId="1134F343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8,248</w:t>
            </w:r>
          </w:p>
        </w:tc>
      </w:tr>
      <w:tr w:rsidR="004F6A8B" w:rsidRPr="004F602D" w14:paraId="5B56732D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58081A6" w14:textId="07A7E5E4" w:rsidR="004F6A8B" w:rsidRPr="004F602D" w:rsidRDefault="004F6A8B" w:rsidP="004F602D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 w:hint="cs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DFA6B75" w14:textId="247270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(6,078)</w:t>
            </w:r>
          </w:p>
        </w:tc>
        <w:tc>
          <w:tcPr>
            <w:tcW w:w="165" w:type="dxa"/>
          </w:tcPr>
          <w:p w14:paraId="0AF96384" w14:textId="77777777" w:rsidR="004F6A8B" w:rsidRPr="004F602D" w:rsidRDefault="004F6A8B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1C6B63BF" w14:textId="047ED084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(9,962)</w:t>
            </w:r>
          </w:p>
        </w:tc>
        <w:tc>
          <w:tcPr>
            <w:tcW w:w="138" w:type="dxa"/>
          </w:tcPr>
          <w:p w14:paraId="5EDE50FB" w14:textId="77777777" w:rsidR="004F6A8B" w:rsidRPr="004F602D" w:rsidRDefault="004F6A8B" w:rsidP="004F602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1D588AD" w14:textId="6908BD04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(4,704) </w:t>
            </w:r>
          </w:p>
        </w:tc>
        <w:tc>
          <w:tcPr>
            <w:tcW w:w="134" w:type="dxa"/>
          </w:tcPr>
          <w:p w14:paraId="47E90002" w14:textId="77777777" w:rsidR="004F6A8B" w:rsidRPr="004F602D" w:rsidRDefault="004F6A8B" w:rsidP="004F602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0B2182E" w14:textId="0015C9B1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</w:tr>
      <w:tr w:rsidR="004F6A8B" w:rsidRPr="004F602D" w14:paraId="36E5FE22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E8D76B7" w14:textId="77777777" w:rsidR="004F6A8B" w:rsidRPr="004F602D" w:rsidRDefault="004F6A8B" w:rsidP="004F602D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4101D81" w14:textId="7D70BCCD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 59,301</w:t>
            </w:r>
          </w:p>
        </w:tc>
        <w:tc>
          <w:tcPr>
            <w:tcW w:w="165" w:type="dxa"/>
          </w:tcPr>
          <w:p w14:paraId="69489B3A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177F735" w14:textId="6EAA3E51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12537EC1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8326511" w14:textId="0F482CB4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 xml:space="preserve">43,348 </w:t>
            </w:r>
          </w:p>
        </w:tc>
        <w:tc>
          <w:tcPr>
            <w:tcW w:w="134" w:type="dxa"/>
          </w:tcPr>
          <w:p w14:paraId="305C046F" w14:textId="77777777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522E632" w14:textId="61885175" w:rsidR="004F6A8B" w:rsidRPr="004F602D" w:rsidRDefault="004F6A8B" w:rsidP="004F602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02D">
              <w:rPr>
                <w:rFonts w:ascii="Angsana New" w:hAnsi="Angsana New"/>
                <w:sz w:val="26"/>
                <w:szCs w:val="26"/>
              </w:rPr>
              <w:t>47,951</w:t>
            </w:r>
          </w:p>
        </w:tc>
      </w:tr>
    </w:tbl>
    <w:p w14:paraId="62E3B557" w14:textId="77777777" w:rsidR="004F602D" w:rsidRDefault="004F602D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0531C65" w14:textId="5F4B32AB" w:rsidR="005A40FD" w:rsidRPr="000D623A" w:rsidRDefault="00653006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0D623A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1B508735" w:rsidR="00E644B9" w:rsidRPr="00BF09B1" w:rsidRDefault="00E644B9" w:rsidP="00F82359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5429D9">
        <w:rPr>
          <w:rFonts w:asciiTheme="majorBidi" w:hAnsiTheme="majorBidi" w:cstheme="majorBidi"/>
          <w:sz w:val="32"/>
          <w:szCs w:val="32"/>
        </w:rPr>
        <w:t>5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="005429D9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0D623A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BF09B1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089D">
        <w:rPr>
          <w:rFonts w:asciiTheme="majorBidi" w:hAnsiTheme="majorBidi" w:cstheme="majorBidi"/>
          <w:sz w:val="32"/>
          <w:szCs w:val="32"/>
        </w:rPr>
        <w:t xml:space="preserve">76.12 </w:t>
      </w:r>
      <w:r w:rsidRPr="00BF09B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B4E10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A1089D">
        <w:rPr>
          <w:rFonts w:asciiTheme="majorBidi" w:hAnsiTheme="majorBidi" w:cstheme="majorBidi"/>
          <w:sz w:val="32"/>
          <w:szCs w:val="32"/>
        </w:rPr>
        <w:t xml:space="preserve"> 0.10 </w:t>
      </w:r>
      <w:r w:rsidR="00085BD3">
        <w:rPr>
          <w:rFonts w:asciiTheme="majorBidi" w:hAnsiTheme="majorBidi" w:cstheme="majorBidi"/>
          <w:sz w:val="32"/>
          <w:szCs w:val="32"/>
        </w:rPr>
        <w:t>-</w:t>
      </w:r>
      <w:r w:rsidR="00A1089D">
        <w:rPr>
          <w:rFonts w:asciiTheme="majorBidi" w:hAnsiTheme="majorBidi" w:cstheme="majorBidi"/>
          <w:sz w:val="32"/>
          <w:szCs w:val="32"/>
        </w:rPr>
        <w:t xml:space="preserve"> 0.55</w:t>
      </w:r>
      <w:r w:rsidR="00A1089D" w:rsidRPr="00BF09B1">
        <w:rPr>
          <w:rFonts w:asciiTheme="majorBidi" w:hAnsiTheme="majorBidi" w:cstheme="majorBidi" w:hint="cs"/>
          <w:sz w:val="32"/>
          <w:szCs w:val="32"/>
          <w:cs/>
        </w:rPr>
        <w:t xml:space="preserve"> ต่อ</w:t>
      </w:r>
      <w:r w:rsidRPr="00BF09B1">
        <w:rPr>
          <w:rFonts w:asciiTheme="majorBidi" w:hAnsiTheme="majorBidi" w:cstheme="majorBidi"/>
          <w:sz w:val="32"/>
          <w:szCs w:val="32"/>
          <w:cs/>
        </w:rPr>
        <w:t>ปี</w:t>
      </w:r>
      <w:r w:rsidR="00CB4E10" w:rsidRPr="00BF09B1">
        <w:rPr>
          <w:rFonts w:asciiTheme="majorBidi" w:hAnsiTheme="majorBidi" w:cstheme="majorBidi" w:hint="cs"/>
          <w:sz w:val="32"/>
          <w:szCs w:val="32"/>
          <w:cs/>
        </w:rPr>
        <w:t xml:space="preserve"> และอัตราดอกเบี้บร้อยละ </w:t>
      </w:r>
      <w:r w:rsidR="00EF2097" w:rsidRPr="00BF09B1">
        <w:rPr>
          <w:rFonts w:asciiTheme="majorBidi" w:hAnsiTheme="majorBidi" w:cstheme="majorBidi"/>
          <w:sz w:val="32"/>
          <w:szCs w:val="32"/>
          <w:cs/>
        </w:rPr>
        <w:br/>
      </w:r>
      <w:r w:rsidR="00CB4E10" w:rsidRPr="00EF2097">
        <w:rPr>
          <w:rFonts w:asciiTheme="majorBidi" w:hAnsiTheme="majorBidi" w:cstheme="majorBidi"/>
          <w:spacing w:val="-6"/>
          <w:sz w:val="32"/>
          <w:szCs w:val="32"/>
        </w:rPr>
        <w:t xml:space="preserve">0.15 </w:t>
      </w:r>
      <w:r w:rsidR="00085BD3" w:rsidRPr="00BF09B1">
        <w:rPr>
          <w:rFonts w:asciiTheme="majorBidi" w:hAnsiTheme="majorBidi" w:cstheme="majorBidi" w:hint="cs"/>
          <w:spacing w:val="-6"/>
          <w:sz w:val="32"/>
          <w:szCs w:val="32"/>
        </w:rPr>
        <w:t xml:space="preserve">- </w:t>
      </w:r>
      <w:r w:rsidR="00CB4E10" w:rsidRPr="00EF2097">
        <w:rPr>
          <w:rFonts w:asciiTheme="majorBidi" w:hAnsiTheme="majorBidi" w:cstheme="majorBidi"/>
          <w:spacing w:val="-6"/>
          <w:sz w:val="32"/>
          <w:szCs w:val="32"/>
        </w:rPr>
        <w:t xml:space="preserve">0.75 </w:t>
      </w:r>
      <w:r w:rsidR="00CB4E10"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 ตามลำดับ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ซึ่งใช้เป็นหลักประกันวงเงินสินเชื่อ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กับ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ธนาคารในประเทศดังกล่าว (ดูหมายเหตุ </w:t>
      </w:r>
      <w:r w:rsidR="000A00BF" w:rsidRPr="00EF2097">
        <w:rPr>
          <w:rFonts w:asciiTheme="majorBidi" w:hAnsiTheme="majorBidi" w:cstheme="majorBidi"/>
          <w:spacing w:val="-6"/>
          <w:sz w:val="32"/>
          <w:szCs w:val="32"/>
          <w:lang w:val="en-GB"/>
        </w:rPr>
        <w:t>16</w:t>
      </w:r>
      <w:r w:rsidRPr="00EF2097">
        <w:rPr>
          <w:rFonts w:asciiTheme="majorBidi" w:hAnsiTheme="majorBidi" w:cstheme="majorBidi"/>
          <w:spacing w:val="-6"/>
          <w:sz w:val="32"/>
          <w:szCs w:val="32"/>
          <w:lang w:val="en-GB"/>
        </w:rPr>
        <w:t>)</w:t>
      </w:r>
    </w:p>
    <w:p w14:paraId="777EEDB3" w14:textId="77777777" w:rsidR="00A1089D" w:rsidRPr="000D623A" w:rsidRDefault="00A1089D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07E617C" w14:textId="23528B6A" w:rsidR="00D82471" w:rsidRPr="000D623A" w:rsidRDefault="00345782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0D623A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BF09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0D623A" w:rsidRDefault="00D82471" w:rsidP="00F82359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0D623A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0D623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E11D0D" w:rsidRPr="000D623A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13644543"/>
          </w:p>
        </w:tc>
        <w:tc>
          <w:tcPr>
            <w:tcW w:w="76" w:type="dxa"/>
          </w:tcPr>
          <w:p w14:paraId="66967C21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E11D0D" w:rsidRPr="000D623A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BF09B1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BF09B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653006" w:rsidRPr="000D623A" w14:paraId="5EC1F00C" w14:textId="77777777" w:rsidTr="00EF2097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2E36278F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651D333B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8" w:type="dxa"/>
          </w:tcPr>
          <w:p w14:paraId="049359FE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2DAF7A9D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4FB1CAB8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5A771476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03E85DA1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6FE7826F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0E7D7FAD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14:paraId="7F439542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0D623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E11D0D" w:rsidRPr="000D623A" w14:paraId="43AD1105" w14:textId="77777777" w:rsidTr="00EF2097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BF09B1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4E7829C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1FCFC2E1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C54FC4F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BF09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801D52" w:rsidRPr="000D623A" w14:paraId="5C3E2136" w14:textId="77777777" w:rsidTr="00EF2097">
        <w:trPr>
          <w:cantSplit/>
        </w:trPr>
        <w:tc>
          <w:tcPr>
            <w:tcW w:w="2268" w:type="dxa"/>
            <w:vAlign w:val="center"/>
          </w:tcPr>
          <w:p w14:paraId="6172B45F" w14:textId="77777777" w:rsidR="00801D52" w:rsidRPr="00EF2097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F09B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63163855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801D52" w:rsidRPr="00BF09B1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7C9525FB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1B414132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801D52" w:rsidRPr="00BF09B1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1F75732F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01D52" w:rsidRPr="000D623A" w14:paraId="10B383E4" w14:textId="77777777" w:rsidTr="00EF2097">
        <w:trPr>
          <w:cantSplit/>
          <w:trHeight w:val="63"/>
        </w:trPr>
        <w:tc>
          <w:tcPr>
            <w:tcW w:w="2268" w:type="dxa"/>
          </w:tcPr>
          <w:p w14:paraId="568CE923" w14:textId="77777777" w:rsidR="00801D52" w:rsidRPr="00BF09B1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09B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BF09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667BFAA1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801D52" w:rsidRPr="00BF09B1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00DF16C8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27CAE168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D36158B" w14:textId="3115108A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0EE54945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77D09B80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01D52" w:rsidRPr="000D623A" w14:paraId="4E334EF7" w14:textId="77777777" w:rsidTr="00EF2097">
        <w:trPr>
          <w:cantSplit/>
        </w:trPr>
        <w:tc>
          <w:tcPr>
            <w:tcW w:w="2268" w:type="dxa"/>
            <w:vAlign w:val="center"/>
          </w:tcPr>
          <w:p w14:paraId="51D76F29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801D52" w:rsidRPr="00BF09B1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1DE1BF0F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18EA7E01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F09B1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801D52" w:rsidRPr="000D623A" w:rsidRDefault="00801D52" w:rsidP="00801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801D52" w:rsidRPr="000D623A" w:rsidRDefault="00801D52" w:rsidP="00801D5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0"/>
    </w:tbl>
    <w:p w14:paraId="48B8890E" w14:textId="77777777" w:rsidR="00B32000" w:rsidRPr="000D623A" w:rsidRDefault="00B32000" w:rsidP="00F82359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27AD91A1" w:rsidR="0014719F" w:rsidRPr="000D623A" w:rsidRDefault="00B32000" w:rsidP="00F82359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</w:rPr>
        <w:t>*</w:t>
      </w:r>
      <w:r w:rsidRPr="00BF09B1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BF09B1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6F5E66B9" w14:textId="77777777" w:rsidR="00710FDF" w:rsidRPr="000D623A" w:rsidRDefault="00710FDF" w:rsidP="00F8235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F7E5095" w14:textId="7FC2CDCE" w:rsidR="00653006" w:rsidRPr="000D623A" w:rsidRDefault="00653006" w:rsidP="00F8235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0D623A">
        <w:rPr>
          <w:rFonts w:asciiTheme="majorBidi" w:hAnsiTheme="majorBidi"/>
          <w:b/>
          <w:bCs/>
          <w:sz w:val="32"/>
          <w:szCs w:val="32"/>
        </w:rPr>
        <w:t>1</w:t>
      </w:r>
      <w:r w:rsidRPr="000D623A">
        <w:rPr>
          <w:rFonts w:asciiTheme="majorBidi" w:hAnsiTheme="majorBidi"/>
          <w:b/>
          <w:bCs/>
          <w:sz w:val="32"/>
          <w:szCs w:val="32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412AFF3B" w:rsidR="00653006" w:rsidRDefault="00653006" w:rsidP="00F82359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CB4E10">
        <w:rPr>
          <w:rFonts w:asciiTheme="majorBidi" w:hAnsiTheme="majorBidi" w:cstheme="majorBidi"/>
          <w:sz w:val="32"/>
          <w:szCs w:val="32"/>
        </w:rPr>
        <w:t>5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z w:val="32"/>
          <w:szCs w:val="32"/>
        </w:rPr>
        <w:t xml:space="preserve">31 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0D623A">
        <w:rPr>
          <w:rFonts w:asciiTheme="majorBidi" w:hAnsiTheme="majorBidi"/>
          <w:sz w:val="32"/>
          <w:szCs w:val="32"/>
        </w:rPr>
        <w:t>256</w:t>
      </w:r>
      <w:r w:rsidR="00CB4E10">
        <w:rPr>
          <w:rFonts w:asciiTheme="majorBidi" w:hAnsiTheme="majorBidi"/>
          <w:sz w:val="32"/>
          <w:szCs w:val="32"/>
        </w:rPr>
        <w:t>4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Pr="00BF09B1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BF09B1">
        <w:rPr>
          <w:rFonts w:asciiTheme="majorBidi" w:hAnsiTheme="majorBidi"/>
          <w:sz w:val="32"/>
          <w:szCs w:val="32"/>
          <w:cs/>
        </w:rPr>
        <w:t>ของบริษัท</w:t>
      </w:r>
      <w:r w:rsidRPr="00BF09B1">
        <w:rPr>
          <w:rFonts w:asciiTheme="majorBidi" w:hAnsiTheme="majorBidi" w:hint="cs"/>
          <w:sz w:val="32"/>
          <w:szCs w:val="32"/>
          <w:cs/>
        </w:rPr>
        <w:t>จำนวน</w:t>
      </w:r>
      <w:r w:rsidRPr="00BF09B1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</w:rPr>
        <w:t xml:space="preserve">2 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0D623A">
        <w:rPr>
          <w:rFonts w:asciiTheme="majorBidi" w:hAnsiTheme="majorBidi"/>
          <w:sz w:val="32"/>
          <w:szCs w:val="32"/>
        </w:rPr>
        <w:t xml:space="preserve">11.15 </w:t>
      </w:r>
      <w:r w:rsidRPr="00BF09B1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BF09B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/>
          <w:sz w:val="32"/>
          <w:szCs w:val="32"/>
        </w:rPr>
        <w:t>21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0D623A">
        <w:rPr>
          <w:rFonts w:asciiTheme="majorBidi" w:hAnsiTheme="majorBidi"/>
          <w:sz w:val="32"/>
          <w:szCs w:val="32"/>
        </w:rPr>
        <w:t>2560</w:t>
      </w:r>
      <w:r w:rsidRPr="00BF09B1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0D623A">
        <w:rPr>
          <w:rFonts w:asciiTheme="majorBidi" w:hAnsiTheme="majorBidi"/>
          <w:sz w:val="32"/>
          <w:szCs w:val="32"/>
        </w:rPr>
        <w:t xml:space="preserve">1 </w:t>
      </w:r>
      <w:r w:rsidRPr="00BF09B1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BF09B1">
        <w:rPr>
          <w:rFonts w:asciiTheme="majorBidi" w:hAnsiTheme="majorBidi" w:hint="cs"/>
          <w:sz w:val="32"/>
          <w:szCs w:val="32"/>
          <w:cs/>
        </w:rPr>
        <w:t>ราคา</w:t>
      </w:r>
      <w:r w:rsidRPr="00BF09B1">
        <w:rPr>
          <w:rFonts w:asciiTheme="majorBidi" w:hAnsiTheme="majorBidi"/>
          <w:sz w:val="32"/>
          <w:szCs w:val="32"/>
          <w:cs/>
        </w:rPr>
        <w:t>ตลาด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BF09B1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BF09B1">
        <w:rPr>
          <w:rFonts w:asciiTheme="majorBidi" w:hAnsiTheme="majorBidi" w:hint="cs"/>
          <w:sz w:val="32"/>
          <w:szCs w:val="32"/>
          <w:cs/>
        </w:rPr>
        <w:t>เป็น</w:t>
      </w:r>
      <w:r w:rsidRPr="00BF09B1">
        <w:rPr>
          <w:rFonts w:asciiTheme="majorBidi" w:hAnsiTheme="majorBidi"/>
          <w:sz w:val="32"/>
          <w:szCs w:val="32"/>
          <w:cs/>
        </w:rPr>
        <w:t>จำนวนเงิน</w:t>
      </w:r>
      <w:r w:rsidRPr="000D623A">
        <w:rPr>
          <w:rFonts w:asciiTheme="majorBidi" w:hAnsiTheme="majorBidi"/>
          <w:sz w:val="32"/>
          <w:szCs w:val="32"/>
        </w:rPr>
        <w:t xml:space="preserve"> 4.80</w:t>
      </w:r>
      <w:r w:rsidRPr="00BF09B1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BF09B1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z w:val="32"/>
          <w:szCs w:val="32"/>
        </w:rPr>
        <w:t>2</w:t>
      </w:r>
      <w:r w:rsidRPr="00BF09B1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/>
          <w:sz w:val="32"/>
          <w:szCs w:val="32"/>
        </w:rPr>
        <w:t>2561</w:t>
      </w:r>
      <w:r w:rsidRPr="00BF09B1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0D623A">
        <w:rPr>
          <w:rFonts w:asciiTheme="majorBidi" w:hAnsiTheme="majorBidi"/>
          <w:sz w:val="32"/>
          <w:szCs w:val="32"/>
        </w:rPr>
        <w:t xml:space="preserve">2 </w:t>
      </w:r>
      <w:r w:rsidRPr="00BF09B1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BF09B1">
        <w:rPr>
          <w:rFonts w:asciiTheme="majorBidi" w:hAnsiTheme="majorBidi" w:hint="cs"/>
          <w:sz w:val="32"/>
          <w:szCs w:val="32"/>
          <w:cs/>
        </w:rPr>
        <w:t>ราคา</w:t>
      </w:r>
      <w:r w:rsidRPr="00BF09B1">
        <w:rPr>
          <w:rFonts w:asciiTheme="majorBidi" w:hAnsiTheme="majorBidi"/>
          <w:sz w:val="32"/>
          <w:szCs w:val="32"/>
          <w:cs/>
        </w:rPr>
        <w:t>ตลาด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BF09B1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BF09B1">
        <w:rPr>
          <w:rFonts w:asciiTheme="majorBidi" w:hAnsiTheme="majorBidi" w:hint="cs"/>
          <w:sz w:val="32"/>
          <w:szCs w:val="32"/>
          <w:cs/>
        </w:rPr>
        <w:t>เป็น</w:t>
      </w:r>
      <w:r w:rsidRPr="00BF09B1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0D623A">
        <w:rPr>
          <w:rFonts w:asciiTheme="majorBidi" w:hAnsiTheme="majorBidi"/>
          <w:sz w:val="32"/>
          <w:szCs w:val="32"/>
        </w:rPr>
        <w:t>48.20</w:t>
      </w:r>
      <w:r w:rsidRPr="00BF09B1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0D623A">
        <w:rPr>
          <w:rFonts w:asciiTheme="majorBidi" w:hAnsiTheme="majorBidi"/>
          <w:sz w:val="32"/>
          <w:szCs w:val="32"/>
        </w:rPr>
        <w:t xml:space="preserve"> </w:t>
      </w:r>
      <w:r w:rsidRPr="00BF09B1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BF09B1">
        <w:rPr>
          <w:rFonts w:asciiTheme="majorBidi" w:hAnsiTheme="majorBidi" w:hint="cs"/>
          <w:sz w:val="32"/>
          <w:szCs w:val="32"/>
          <w:cs/>
        </w:rPr>
        <w:t>เป็น</w:t>
      </w:r>
      <w:r w:rsidRPr="00BF09B1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0D623A">
        <w:rPr>
          <w:rFonts w:asciiTheme="majorBidi" w:hAnsiTheme="majorBidi"/>
          <w:sz w:val="32"/>
          <w:szCs w:val="32"/>
        </w:rPr>
        <w:t>53</w:t>
      </w:r>
      <w:r w:rsidRPr="00BF09B1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5DE9FF4C" w14:textId="08C64E5F" w:rsidR="00EF2097" w:rsidRDefault="00EF2097" w:rsidP="0021324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AB951AD" w14:textId="77777777" w:rsidR="00F82359" w:rsidRPr="000D623A" w:rsidRDefault="00F82359" w:rsidP="0021324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202AE3B" w14:textId="77777777" w:rsidR="00CE21F0" w:rsidRPr="000D623A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53006"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0D623A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0D623A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44577CE8" w:rsidR="00CE21F0" w:rsidRPr="00BF09B1" w:rsidRDefault="00CE21F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50E4F" w:rsidRPr="000D623A">
        <w:rPr>
          <w:rFonts w:asciiTheme="majorBidi" w:hAnsiTheme="majorBidi" w:cstheme="majorBidi"/>
          <w:sz w:val="32"/>
          <w:szCs w:val="32"/>
        </w:rPr>
        <w:t>256</w:t>
      </w:r>
      <w:r w:rsidR="004E2425">
        <w:rPr>
          <w:rFonts w:asciiTheme="majorBidi" w:hAnsiTheme="majorBidi" w:cstheme="majorBidi"/>
          <w:sz w:val="32"/>
          <w:szCs w:val="32"/>
        </w:rPr>
        <w:t>5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0D623A" w14:paraId="13DED71B" w14:textId="77777777" w:rsidTr="00853134">
        <w:tc>
          <w:tcPr>
            <w:tcW w:w="4876" w:type="dxa"/>
          </w:tcPr>
          <w:p w14:paraId="6FA0629E" w14:textId="61B6DB04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7549BC5" w14:textId="77777777" w:rsidTr="00853134">
        <w:tc>
          <w:tcPr>
            <w:tcW w:w="4876" w:type="dxa"/>
          </w:tcPr>
          <w:p w14:paraId="66EEF1F6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E78AA3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0D623A" w14:paraId="59A268B4" w14:textId="77777777" w:rsidTr="00853134">
        <w:tc>
          <w:tcPr>
            <w:tcW w:w="4876" w:type="dxa"/>
          </w:tcPr>
          <w:p w14:paraId="43E8A6EA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045EE778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0D623A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E11D0D" w:rsidRPr="000D623A" w14:paraId="70E55DEA" w14:textId="77777777" w:rsidTr="00853134">
        <w:tc>
          <w:tcPr>
            <w:tcW w:w="4876" w:type="dxa"/>
          </w:tcPr>
          <w:p w14:paraId="4697A8A4" w14:textId="55A74BF8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32D80F5" w14:textId="599EDF46" w:rsidR="00CE21F0" w:rsidRPr="000D623A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820,484</w:t>
            </w:r>
          </w:p>
        </w:tc>
        <w:tc>
          <w:tcPr>
            <w:tcW w:w="134" w:type="dxa"/>
          </w:tcPr>
          <w:p w14:paraId="43B907A0" w14:textId="77777777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2C66700D" w14:textId="62288251" w:rsidR="00CE21F0" w:rsidRPr="00BF09B1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497,700</w:t>
            </w:r>
          </w:p>
        </w:tc>
      </w:tr>
      <w:tr w:rsidR="00E11D0D" w:rsidRPr="000D623A" w14:paraId="7B1571DB" w14:textId="77777777" w:rsidTr="00853134">
        <w:tc>
          <w:tcPr>
            <w:tcW w:w="4876" w:type="dxa"/>
          </w:tcPr>
          <w:p w14:paraId="2A50C6E1" w14:textId="77777777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18C1149C" w:rsidR="00CE21F0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15,260</w:t>
            </w:r>
          </w:p>
        </w:tc>
        <w:tc>
          <w:tcPr>
            <w:tcW w:w="134" w:type="dxa"/>
          </w:tcPr>
          <w:p w14:paraId="79BFE759" w14:textId="77777777" w:rsidR="00CE21F0" w:rsidRPr="00BF09B1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1B443B" w14:textId="32807459" w:rsidR="00CE21F0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13,356</w:t>
            </w:r>
          </w:p>
        </w:tc>
      </w:tr>
      <w:tr w:rsidR="00A835E7" w:rsidRPr="000D623A" w14:paraId="334AEF4D" w14:textId="77777777" w:rsidTr="00853134">
        <w:tc>
          <w:tcPr>
            <w:tcW w:w="4876" w:type="dxa"/>
          </w:tcPr>
          <w:p w14:paraId="2230A8A8" w14:textId="30C8C51E" w:rsidR="00A835E7" w:rsidRPr="00BF09B1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64DBC58A" w:rsidR="00A835E7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(37)</w:t>
            </w:r>
          </w:p>
        </w:tc>
        <w:tc>
          <w:tcPr>
            <w:tcW w:w="134" w:type="dxa"/>
          </w:tcPr>
          <w:p w14:paraId="35A61AA5" w14:textId="77777777" w:rsidR="00A835E7" w:rsidRPr="00BF09B1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0590CC0" w14:textId="0A774E86" w:rsidR="00A835E7" w:rsidRPr="000D623A" w:rsidRDefault="009E25B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(31)</w:t>
            </w:r>
          </w:p>
        </w:tc>
      </w:tr>
      <w:tr w:rsidR="00E11D0D" w:rsidRPr="000D623A" w14:paraId="2D8BE3AF" w14:textId="77777777" w:rsidTr="00853134">
        <w:tc>
          <w:tcPr>
            <w:tcW w:w="4876" w:type="dxa"/>
          </w:tcPr>
          <w:p w14:paraId="00BDEA61" w14:textId="77777777" w:rsidR="00343D59" w:rsidRPr="00BF09B1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D53C9F" w14:textId="363B9473" w:rsidR="00343D59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(289)</w:t>
            </w:r>
          </w:p>
        </w:tc>
        <w:tc>
          <w:tcPr>
            <w:tcW w:w="134" w:type="dxa"/>
          </w:tcPr>
          <w:p w14:paraId="5F8347C6" w14:textId="77777777" w:rsidR="00343D59" w:rsidRPr="00BF09B1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4A655C1F" w14:textId="3AAFF5A5" w:rsidR="00343D59" w:rsidRPr="000D623A" w:rsidRDefault="009E25B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(246)</w:t>
            </w:r>
          </w:p>
        </w:tc>
      </w:tr>
      <w:tr w:rsidR="00E11D0D" w:rsidRPr="000D623A" w14:paraId="2EABD457" w14:textId="77777777" w:rsidTr="00853134">
        <w:tc>
          <w:tcPr>
            <w:tcW w:w="4876" w:type="dxa"/>
          </w:tcPr>
          <w:p w14:paraId="6AAA82EB" w14:textId="30D0BD67" w:rsidR="00343D59" w:rsidRPr="000D623A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3796FCE9" w:rsidR="00343D59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835,418</w:t>
            </w:r>
          </w:p>
        </w:tc>
        <w:tc>
          <w:tcPr>
            <w:tcW w:w="134" w:type="dxa"/>
          </w:tcPr>
          <w:p w14:paraId="41801F09" w14:textId="77777777" w:rsidR="00343D59" w:rsidRPr="00BF09B1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4FB38E3B" w:rsidR="00343D59" w:rsidRPr="00BF09B1" w:rsidRDefault="009E25B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510,779</w:t>
            </w:r>
          </w:p>
        </w:tc>
      </w:tr>
      <w:tr w:rsidR="00B73467" w:rsidRPr="000D623A" w14:paraId="1412FB56" w14:textId="77777777" w:rsidTr="00853134">
        <w:tc>
          <w:tcPr>
            <w:tcW w:w="4876" w:type="dxa"/>
          </w:tcPr>
          <w:p w14:paraId="3CDF1983" w14:textId="77777777" w:rsidR="00B73467" w:rsidRPr="000D623A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B73467" w:rsidRPr="000D623A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8C34F7" w14:textId="77777777" w:rsidR="00B73467" w:rsidRPr="000D623A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0D623A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B73467" w:rsidRPr="000D623A" w14:paraId="03F28E10" w14:textId="77777777" w:rsidTr="00853134">
        <w:tc>
          <w:tcPr>
            <w:tcW w:w="4876" w:type="dxa"/>
          </w:tcPr>
          <w:p w14:paraId="3740D83A" w14:textId="18AF2A84" w:rsidR="00B73467" w:rsidRPr="00BF09B1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DB3F592" w14:textId="7BEAE703" w:rsidR="00B73467" w:rsidRPr="000D623A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407,586</w:t>
            </w:r>
          </w:p>
        </w:tc>
        <w:tc>
          <w:tcPr>
            <w:tcW w:w="134" w:type="dxa"/>
          </w:tcPr>
          <w:p w14:paraId="0BE0CD57" w14:textId="77777777" w:rsidR="00B73467" w:rsidRPr="00BF09B1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A323A47" w14:textId="5E6CDEB1" w:rsidR="00B73467" w:rsidRPr="00BF09B1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237,214</w:t>
            </w:r>
          </w:p>
        </w:tc>
      </w:tr>
      <w:tr w:rsidR="00B73467" w:rsidRPr="000D623A" w14:paraId="781E68F1" w14:textId="77777777" w:rsidTr="00853134">
        <w:tc>
          <w:tcPr>
            <w:tcW w:w="4876" w:type="dxa"/>
          </w:tcPr>
          <w:p w14:paraId="0B40AE3E" w14:textId="77777777" w:rsidR="00B73467" w:rsidRPr="000D623A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64B1FF2F" w:rsidR="00B73467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13,033</w:t>
            </w:r>
          </w:p>
        </w:tc>
        <w:tc>
          <w:tcPr>
            <w:tcW w:w="134" w:type="dxa"/>
          </w:tcPr>
          <w:p w14:paraId="1F640582" w14:textId="77777777" w:rsidR="00B73467" w:rsidRPr="00BF09B1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B341535" w14:textId="74238605" w:rsidR="00B73467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6,423</w:t>
            </w:r>
          </w:p>
        </w:tc>
      </w:tr>
      <w:tr w:rsidR="006130C9" w:rsidRPr="000D623A" w14:paraId="1870AD28" w14:textId="77777777" w:rsidTr="00853134">
        <w:tc>
          <w:tcPr>
            <w:tcW w:w="4876" w:type="dxa"/>
          </w:tcPr>
          <w:p w14:paraId="41ACEBD3" w14:textId="77777777" w:rsidR="006130C9" w:rsidRPr="000D623A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1DFC450" w14:textId="12467DC0" w:rsidR="006130C9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(289)</w:t>
            </w:r>
          </w:p>
        </w:tc>
        <w:tc>
          <w:tcPr>
            <w:tcW w:w="134" w:type="dxa"/>
          </w:tcPr>
          <w:p w14:paraId="207AEF8E" w14:textId="77777777" w:rsidR="006130C9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2744E0CC" w14:textId="3277B959" w:rsidR="006130C9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(246)</w:t>
            </w:r>
          </w:p>
        </w:tc>
      </w:tr>
      <w:tr w:rsidR="006130C9" w:rsidRPr="000D623A" w14:paraId="698BCE6C" w14:textId="77777777" w:rsidTr="00853134">
        <w:tc>
          <w:tcPr>
            <w:tcW w:w="4876" w:type="dxa"/>
          </w:tcPr>
          <w:p w14:paraId="35AF901A" w14:textId="51C735DB" w:rsidR="006130C9" w:rsidRPr="000D623A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0C6DB2F0" w:rsidR="006130C9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420,330</w:t>
            </w:r>
          </w:p>
        </w:tc>
        <w:tc>
          <w:tcPr>
            <w:tcW w:w="134" w:type="dxa"/>
          </w:tcPr>
          <w:p w14:paraId="217B4C03" w14:textId="77777777" w:rsidR="006130C9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20C8D8DB" w:rsidR="006130C9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130C9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243,391</w:t>
            </w:r>
          </w:p>
        </w:tc>
      </w:tr>
      <w:tr w:rsidR="00E11D0D" w:rsidRPr="000D623A" w14:paraId="07A2C7BB" w14:textId="77777777" w:rsidTr="00853134">
        <w:tc>
          <w:tcPr>
            <w:tcW w:w="4876" w:type="dxa"/>
          </w:tcPr>
          <w:p w14:paraId="30DDC876" w14:textId="77777777" w:rsidR="00343D59" w:rsidRPr="000D623A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343D59" w:rsidRPr="000D623A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F5EEB41" w14:textId="77777777" w:rsidR="00343D59" w:rsidRPr="000D623A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BF09B1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E11D0D" w:rsidRPr="000D623A" w14:paraId="18FAE5A0" w14:textId="77777777" w:rsidTr="00853134">
        <w:tc>
          <w:tcPr>
            <w:tcW w:w="4876" w:type="dxa"/>
          </w:tcPr>
          <w:p w14:paraId="0AD4F56D" w14:textId="1698BFF8" w:rsidR="00343D59" w:rsidRPr="000D623A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6D81BAF" w14:textId="240E886B" w:rsidR="00343D59" w:rsidRPr="000D623A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4BAACE2F" w14:textId="77777777" w:rsidR="00343D59" w:rsidRPr="00BF09B1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72B4B118" w14:textId="4201BC2D" w:rsidR="00343D59" w:rsidRPr="00BF09B1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CA0F4E" w:rsidRPr="000D623A" w14:paraId="191E1EAD" w14:textId="77777777" w:rsidTr="00853134">
        <w:tc>
          <w:tcPr>
            <w:tcW w:w="4876" w:type="dxa"/>
          </w:tcPr>
          <w:p w14:paraId="5D6B1EFC" w14:textId="6777AD47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6CCBA091" w:rsidR="00CA0F4E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53491964" w14:textId="77777777" w:rsidR="00CA0F4E" w:rsidRPr="00BF09B1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6A7368F2" w:rsidR="00CA0F4E" w:rsidRPr="00BF09B1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CA0F4E" w:rsidRPr="000D623A" w14:paraId="51DFF3C5" w14:textId="77777777" w:rsidTr="00853134">
        <w:tc>
          <w:tcPr>
            <w:tcW w:w="4876" w:type="dxa"/>
          </w:tcPr>
          <w:p w14:paraId="338B8593" w14:textId="77777777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58B92822" w14:textId="77777777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459131" w14:textId="77777777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CA0F4E" w:rsidRPr="000D623A" w14:paraId="493B3673" w14:textId="77777777" w:rsidTr="00853134">
        <w:tc>
          <w:tcPr>
            <w:tcW w:w="4876" w:type="dxa"/>
          </w:tcPr>
          <w:p w14:paraId="1797A6C8" w14:textId="1CA8B6F8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0D46CBC3" w:rsidR="00CA0F4E" w:rsidRPr="000D623A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410,854</w:t>
            </w:r>
          </w:p>
        </w:tc>
        <w:tc>
          <w:tcPr>
            <w:tcW w:w="134" w:type="dxa"/>
          </w:tcPr>
          <w:p w14:paraId="28B90DFC" w14:textId="77777777" w:rsidR="00CA0F4E" w:rsidRPr="00BF09B1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5E5A4CA5" w14:textId="67879C5F" w:rsidR="00CA0F4E" w:rsidRPr="00BF09B1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258,894</w:t>
            </w:r>
          </w:p>
        </w:tc>
      </w:tr>
      <w:tr w:rsidR="00CA0F4E" w:rsidRPr="000D623A" w14:paraId="6A4B077C" w14:textId="77777777" w:rsidTr="00853134">
        <w:tc>
          <w:tcPr>
            <w:tcW w:w="4876" w:type="dxa"/>
          </w:tcPr>
          <w:p w14:paraId="7FA4B1D1" w14:textId="4060ADFB" w:rsidR="00CA0F4E" w:rsidRPr="000D623A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031CE184" w:rsidR="00CA0F4E" w:rsidRPr="000D623A" w:rsidRDefault="0030667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413,044</w:t>
            </w:r>
          </w:p>
        </w:tc>
        <w:tc>
          <w:tcPr>
            <w:tcW w:w="134" w:type="dxa"/>
          </w:tcPr>
          <w:p w14:paraId="69094CB3" w14:textId="77777777" w:rsidR="00CA0F4E" w:rsidRPr="00BF09B1" w:rsidRDefault="00CA0F4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16A4B3B6" w:rsidR="00CA0F4E" w:rsidRPr="000D623A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265,796</w:t>
            </w:r>
          </w:p>
        </w:tc>
      </w:tr>
    </w:tbl>
    <w:p w14:paraId="5B6B0AD1" w14:textId="77777777" w:rsidR="00466F80" w:rsidRPr="000D623A" w:rsidRDefault="00466F8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5F542DC" w14:textId="315FEA49" w:rsidR="00AC1AB4" w:rsidRPr="00BC4129" w:rsidRDefault="00B16F0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BF09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0D623A">
        <w:rPr>
          <w:rFonts w:asciiTheme="majorBidi" w:hAnsiTheme="majorBidi" w:cstheme="majorBidi"/>
          <w:sz w:val="32"/>
          <w:szCs w:val="32"/>
        </w:rPr>
        <w:t xml:space="preserve"> 31 </w:t>
      </w:r>
      <w:r w:rsidR="002E2D96" w:rsidRPr="00BF09B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E2D96" w:rsidRPr="000D623A">
        <w:rPr>
          <w:rFonts w:asciiTheme="majorBidi" w:hAnsiTheme="majorBidi" w:cstheme="majorBidi"/>
          <w:sz w:val="32"/>
          <w:szCs w:val="32"/>
        </w:rPr>
        <w:t>256</w:t>
      </w:r>
      <w:r w:rsidR="00D4754E">
        <w:rPr>
          <w:rFonts w:asciiTheme="majorBidi" w:hAnsiTheme="majorBidi" w:cstheme="majorBidi"/>
          <w:sz w:val="32"/>
          <w:szCs w:val="32"/>
        </w:rPr>
        <w:t>5</w:t>
      </w:r>
      <w:r w:rsidR="002E2D96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2E2D96" w:rsidRPr="00BF09B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0D623A">
        <w:rPr>
          <w:rFonts w:asciiTheme="majorBidi" w:hAnsiTheme="majorBidi"/>
          <w:spacing w:val="-2"/>
          <w:sz w:val="32"/>
          <w:szCs w:val="32"/>
        </w:rPr>
        <w:t>256</w:t>
      </w:r>
      <w:r w:rsidR="00D4754E">
        <w:rPr>
          <w:rFonts w:asciiTheme="majorBidi" w:hAnsiTheme="majorBidi"/>
          <w:spacing w:val="-2"/>
          <w:sz w:val="32"/>
          <w:szCs w:val="32"/>
        </w:rPr>
        <w:t>4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BF09B1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0D623A">
        <w:rPr>
          <w:rFonts w:asciiTheme="majorBidi" w:hAnsiTheme="majorBidi"/>
          <w:sz w:val="32"/>
          <w:szCs w:val="32"/>
        </w:rPr>
        <w:t xml:space="preserve"> 1</w:t>
      </w:r>
      <w:r w:rsidR="009B75FE" w:rsidRPr="000D623A">
        <w:rPr>
          <w:rFonts w:asciiTheme="majorBidi" w:hAnsiTheme="majorBidi"/>
          <w:sz w:val="32"/>
          <w:szCs w:val="32"/>
        </w:rPr>
        <w:t>6</w:t>
      </w:r>
      <w:r w:rsidRPr="00BF09B1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0D623A">
        <w:rPr>
          <w:rFonts w:asciiTheme="majorBidi" w:hAnsiTheme="majorBidi"/>
          <w:sz w:val="32"/>
          <w:szCs w:val="32"/>
        </w:rPr>
        <w:t>19</w:t>
      </w:r>
      <w:r w:rsidRPr="000D623A">
        <w:rPr>
          <w:rFonts w:asciiTheme="majorBidi" w:hAnsiTheme="majorBidi"/>
          <w:sz w:val="32"/>
          <w:szCs w:val="32"/>
        </w:rPr>
        <w:t>)</w:t>
      </w:r>
    </w:p>
    <w:p w14:paraId="65CF6ABF" w14:textId="22C2651B" w:rsidR="0082101C" w:rsidRDefault="0082101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6AD8E69" w14:textId="1B3CFE34" w:rsidR="00AA0720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0DF0E33D" w14:textId="6D4A6689" w:rsidR="00AA0720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5A4C8BA1" w14:textId="4595950D" w:rsidR="00AA0720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683ED57" w14:textId="5E34DF5F" w:rsidR="00AA0720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D6A2544" w14:textId="77777777" w:rsidR="00AA0720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0F6F3238" w14:textId="7DE2BE39" w:rsidR="00AB2305" w:rsidRPr="000D623A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6F53B7" w:rsidRPr="000D623A">
        <w:rPr>
          <w:rFonts w:ascii="Angsana New" w:eastAsia="Calibri" w:hAnsi="Angsana New"/>
          <w:b/>
          <w:bCs/>
          <w:sz w:val="32"/>
          <w:szCs w:val="32"/>
        </w:rPr>
        <w:t>3</w:t>
      </w:r>
      <w:r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Pr="00BF09B1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73D9271A" w:rsidR="00AB2305" w:rsidRPr="000D623A" w:rsidRDefault="00AB2305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0D623A">
        <w:rPr>
          <w:rFonts w:ascii="Angsana New" w:hAnsi="Angsana New"/>
          <w:sz w:val="32"/>
          <w:szCs w:val="32"/>
        </w:rPr>
        <w:t>31</w:t>
      </w:r>
      <w:r w:rsidRPr="00BF09B1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AC1AB4">
        <w:rPr>
          <w:rFonts w:ascii="Angsana New" w:hAnsi="Angsana New"/>
          <w:sz w:val="32"/>
          <w:szCs w:val="32"/>
        </w:rPr>
        <w:t>5</w:t>
      </w:r>
      <w:r w:rsidR="00920684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E11D0D" w:rsidRPr="000D623A" w14:paraId="6D2A62B9" w14:textId="77777777" w:rsidTr="00853134">
        <w:tc>
          <w:tcPr>
            <w:tcW w:w="6463" w:type="dxa"/>
          </w:tcPr>
          <w:p w14:paraId="74791102" w14:textId="77777777" w:rsidR="00BC58CA" w:rsidRPr="000D623A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BF09B1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077C8F04" w14:textId="77777777" w:rsidTr="00853134">
        <w:tc>
          <w:tcPr>
            <w:tcW w:w="6463" w:type="dxa"/>
          </w:tcPr>
          <w:p w14:paraId="0E1A325F" w14:textId="77777777" w:rsidR="00BC58CA" w:rsidRPr="000D623A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0D623A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BF09B1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BF09B1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BF09B1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0D623A" w14:paraId="7BC4FF32" w14:textId="77777777" w:rsidTr="00853134">
        <w:tc>
          <w:tcPr>
            <w:tcW w:w="6463" w:type="dxa"/>
          </w:tcPr>
          <w:p w14:paraId="50874519" w14:textId="17E83FC1" w:rsidR="00BC58CA" w:rsidRPr="00E85719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F09B1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85719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BF09B1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E85719">
              <w:rPr>
                <w:rFonts w:asciiTheme="majorBidi" w:eastAsia="Calibri" w:hAnsiTheme="majorBidi"/>
                <w:b/>
                <w:sz w:val="32"/>
                <w:szCs w:val="32"/>
              </w:rPr>
              <w:t>25</w:t>
            </w:r>
            <w:r w:rsidR="00920684">
              <w:rPr>
                <w:rFonts w:asciiTheme="majorBidi" w:eastAsia="Calibri" w:hAnsiTheme="majorBidi"/>
                <w:b/>
                <w:sz w:val="32"/>
                <w:szCs w:val="32"/>
              </w:rPr>
              <w:t>65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17E419AD" w:rsidR="00BC58CA" w:rsidRPr="000D623A" w:rsidRDefault="00AC1AB4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57,232</w:t>
            </w:r>
          </w:p>
        </w:tc>
      </w:tr>
      <w:tr w:rsidR="00F53CAB" w:rsidRPr="000D623A" w14:paraId="6CDB41BE" w14:textId="77777777" w:rsidTr="00853134">
        <w:tc>
          <w:tcPr>
            <w:tcW w:w="6463" w:type="dxa"/>
          </w:tcPr>
          <w:p w14:paraId="35B9F089" w14:textId="41365DAC" w:rsidR="00F53CAB" w:rsidRPr="00BF09B1" w:rsidRDefault="00BA419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BF09B1">
              <w:rPr>
                <w:rFonts w:asciiTheme="majorBidi" w:eastAsia="Calibri" w:hAnsi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394D7DAE" w14:textId="048F79BB" w:rsidR="00F53CAB" w:rsidRDefault="00A07A5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4,572</w:t>
            </w:r>
          </w:p>
        </w:tc>
      </w:tr>
      <w:tr w:rsidR="00E11D0D" w:rsidRPr="000D623A" w14:paraId="7F68A889" w14:textId="77777777" w:rsidTr="00853134">
        <w:tc>
          <w:tcPr>
            <w:tcW w:w="6463" w:type="dxa"/>
          </w:tcPr>
          <w:p w14:paraId="4F7F0964" w14:textId="77777777" w:rsidR="00F22BA7" w:rsidRPr="000D623A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710E4D58" w:rsidR="00F22BA7" w:rsidRPr="000D623A" w:rsidRDefault="00A07A5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(1,231)</w:t>
            </w:r>
          </w:p>
        </w:tc>
      </w:tr>
      <w:tr w:rsidR="00E11D0D" w:rsidRPr="000D623A" w14:paraId="6542F648" w14:textId="77777777" w:rsidTr="00853134">
        <w:tc>
          <w:tcPr>
            <w:tcW w:w="6463" w:type="dxa"/>
          </w:tcPr>
          <w:p w14:paraId="6D167B70" w14:textId="6CC76CD7" w:rsidR="00F22BA7" w:rsidRPr="000D623A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623A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31</w:t>
            </w:r>
            <w:r w:rsidRPr="00BF09B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 มีนาคม </w:t>
            </w:r>
            <w:r w:rsidRPr="000D623A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</w:t>
            </w:r>
            <w:r w:rsidR="00AC1AB4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5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3454DA68" w:rsidR="00F22BA7" w:rsidRPr="000D623A" w:rsidRDefault="00F53CAB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60,573</w:t>
            </w:r>
          </w:p>
        </w:tc>
      </w:tr>
    </w:tbl>
    <w:p w14:paraId="54EF05AA" w14:textId="77777777" w:rsidR="00891454" w:rsidRPr="000D623A" w:rsidRDefault="00891454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0E6EEE" w14:textId="058E99EA" w:rsidR="00AC1AB4" w:rsidRPr="00BF09B1" w:rsidRDefault="0021324D" w:rsidP="00AA072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103089430"/>
      <w:r w:rsidRPr="00BF09B1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611566">
        <w:rPr>
          <w:rFonts w:asciiTheme="majorBidi" w:hAnsiTheme="majorBidi"/>
          <w:spacing w:val="-4"/>
          <w:sz w:val="32"/>
          <w:szCs w:val="32"/>
        </w:rPr>
        <w:t xml:space="preserve">4 </w:t>
      </w:r>
      <w:r w:rsidRPr="00BF09B1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Pr="00611566">
        <w:rPr>
          <w:rFonts w:asciiTheme="majorBidi" w:hAnsiTheme="majorBidi"/>
          <w:spacing w:val="-4"/>
          <w:sz w:val="32"/>
          <w:szCs w:val="32"/>
        </w:rPr>
        <w:t xml:space="preserve">2564 </w:t>
      </w:r>
      <w:r w:rsidR="00A07A5D" w:rsidRPr="00BF09B1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Pr="00BF09B1">
        <w:rPr>
          <w:rFonts w:asciiTheme="majorBidi" w:hAnsiTheme="majorBidi" w:hint="cs"/>
          <w:spacing w:val="-4"/>
          <w:sz w:val="32"/>
          <w:szCs w:val="32"/>
          <w:cs/>
        </w:rPr>
        <w:t>ทำ</w:t>
      </w:r>
      <w:r w:rsidR="00A07A5D" w:rsidRPr="00BF09B1">
        <w:rPr>
          <w:rFonts w:asciiTheme="majorBidi" w:hAnsiTheme="majorBidi"/>
          <w:spacing w:val="-4"/>
          <w:sz w:val="32"/>
          <w:szCs w:val="32"/>
          <w:cs/>
        </w:rPr>
        <w:t>สัญญาเช่า</w:t>
      </w:r>
      <w:r w:rsidR="00A07A5D" w:rsidRPr="00BF09B1">
        <w:rPr>
          <w:rFonts w:asciiTheme="majorBidi" w:hAnsiTheme="majorBidi" w:hint="cs"/>
          <w:spacing w:val="-4"/>
          <w:sz w:val="32"/>
          <w:szCs w:val="32"/>
          <w:cs/>
        </w:rPr>
        <w:t>อาคาร</w:t>
      </w:r>
      <w:r w:rsidR="00A07A5D" w:rsidRPr="00BF09B1">
        <w:rPr>
          <w:rFonts w:asciiTheme="majorBidi" w:hAnsiTheme="majorBidi"/>
          <w:spacing w:val="-4"/>
          <w:sz w:val="32"/>
          <w:szCs w:val="32"/>
          <w:cs/>
        </w:rPr>
        <w:t>กับสำนักงานทรัพย์สินพระมหากษัตริย์จำนวน</w:t>
      </w:r>
      <w:r w:rsidR="00F049D2">
        <w:rPr>
          <w:rFonts w:asciiTheme="majorBidi" w:hAnsiTheme="majorBidi"/>
          <w:spacing w:val="-4"/>
          <w:sz w:val="32"/>
          <w:szCs w:val="32"/>
          <w:cs/>
        </w:rPr>
        <w:br/>
      </w:r>
      <w:r w:rsidR="00A07A5D" w:rsidRPr="00BF09B1">
        <w:rPr>
          <w:rFonts w:asciiTheme="majorBidi" w:hAnsiTheme="majorBidi"/>
          <w:spacing w:val="-4"/>
          <w:sz w:val="32"/>
          <w:szCs w:val="32"/>
          <w:cs/>
        </w:rPr>
        <w:t>หนึ่ง</w:t>
      </w:r>
      <w:r w:rsidR="00A07A5D" w:rsidRPr="00BF09B1">
        <w:rPr>
          <w:rFonts w:asciiTheme="majorBidi" w:hAnsiTheme="majorBidi"/>
          <w:spacing w:val="-2"/>
          <w:sz w:val="32"/>
          <w:szCs w:val="32"/>
          <w:cs/>
        </w:rPr>
        <w:t>ฉบับเพื่อ</w:t>
      </w:r>
      <w:r w:rsidRPr="00BF09B1">
        <w:rPr>
          <w:rFonts w:ascii="Angsana New" w:hAnsi="Angsana New" w:hint="cs"/>
          <w:sz w:val="32"/>
          <w:szCs w:val="32"/>
          <w:cs/>
        </w:rPr>
        <w:t xml:space="preserve">เช่าตึกแถว </w:t>
      </w:r>
      <w:r>
        <w:rPr>
          <w:rFonts w:ascii="Angsana New" w:hAnsi="Angsana New" w:cstheme="majorBidi"/>
          <w:sz w:val="32"/>
          <w:szCs w:val="32"/>
        </w:rPr>
        <w:t xml:space="preserve">3 </w:t>
      </w:r>
      <w:r w:rsidRPr="00BF09B1">
        <w:rPr>
          <w:rFonts w:ascii="Angsana New" w:hAnsi="Angsana New" w:cstheme="majorBidi" w:hint="cs"/>
          <w:sz w:val="32"/>
          <w:szCs w:val="32"/>
          <w:cs/>
        </w:rPr>
        <w:t xml:space="preserve">ชั้นครึ่ง </w:t>
      </w:r>
      <w:r w:rsidR="00A07A5D" w:rsidRPr="00BF09B1">
        <w:rPr>
          <w:rFonts w:ascii="Angsana New" w:hAnsi="Angsana New" w:cstheme="majorBidi"/>
          <w:sz w:val="32"/>
          <w:szCs w:val="32"/>
          <w:cs/>
        </w:rPr>
        <w:t>มีกำหนด</w:t>
      </w:r>
      <w:r w:rsidRPr="00BF09B1">
        <w:rPr>
          <w:rFonts w:ascii="Angsana New" w:hAnsi="Angsana New" w:cstheme="majorBidi" w:hint="cs"/>
          <w:sz w:val="32"/>
          <w:szCs w:val="32"/>
          <w:cs/>
        </w:rPr>
        <w:t>ระยะ</w:t>
      </w:r>
      <w:r w:rsidR="00A07A5D" w:rsidRPr="00BF09B1">
        <w:rPr>
          <w:rFonts w:ascii="Angsana New" w:hAnsi="Angsana New" w:cstheme="majorBidi"/>
          <w:sz w:val="32"/>
          <w:szCs w:val="32"/>
          <w:cs/>
        </w:rPr>
        <w:t xml:space="preserve">เวลา </w:t>
      </w:r>
      <w:r w:rsidR="00A07A5D" w:rsidRPr="0055523E">
        <w:rPr>
          <w:rFonts w:ascii="Angsana New" w:hAnsi="Angsana New"/>
          <w:sz w:val="32"/>
          <w:szCs w:val="32"/>
        </w:rPr>
        <w:t xml:space="preserve">3 </w:t>
      </w:r>
      <w:r w:rsidR="00A07A5D" w:rsidRPr="00BF09B1">
        <w:rPr>
          <w:rFonts w:ascii="Angsana New" w:hAnsi="Angsana New" w:hint="cs"/>
          <w:sz w:val="32"/>
          <w:szCs w:val="32"/>
          <w:cs/>
        </w:rPr>
        <w:t xml:space="preserve">ปี </w:t>
      </w:r>
      <w:r w:rsidRPr="00BF09B1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F049D2">
        <w:rPr>
          <w:rFonts w:ascii="Angsana New" w:hAnsi="Angsana New" w:hint="cs"/>
          <w:sz w:val="32"/>
          <w:szCs w:val="32"/>
          <w:cs/>
        </w:rPr>
        <w:t>ที่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</w:t>
      </w:r>
      <w:r w:rsidR="00B0247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BF09B1">
        <w:rPr>
          <w:rFonts w:ascii="Angsana New" w:hAnsi="Angsana New" w:hint="cs"/>
          <w:sz w:val="32"/>
          <w:szCs w:val="32"/>
          <w:cs/>
        </w:rPr>
        <w:t>ถึง</w:t>
      </w:r>
      <w:r w:rsidR="00965723" w:rsidRPr="00BF09B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55BF">
        <w:rPr>
          <w:rFonts w:ascii="Angsana New" w:hAnsi="Angsana New"/>
          <w:spacing w:val="-2"/>
          <w:sz w:val="32"/>
          <w:szCs w:val="32"/>
        </w:rPr>
        <w:br/>
      </w:r>
      <w:r w:rsidR="00965723" w:rsidRPr="00B0598A">
        <w:rPr>
          <w:rFonts w:ascii="Angsana New" w:hAnsi="Angsana New"/>
          <w:spacing w:val="-4"/>
          <w:sz w:val="32"/>
          <w:szCs w:val="32"/>
        </w:rPr>
        <w:t>31</w:t>
      </w:r>
      <w:r w:rsidR="00965723" w:rsidRPr="00B0598A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965723" w:rsidRPr="00B0598A">
        <w:rPr>
          <w:rFonts w:ascii="Angsana New" w:hAnsi="Angsana New"/>
          <w:spacing w:val="-4"/>
          <w:sz w:val="32"/>
          <w:szCs w:val="32"/>
        </w:rPr>
        <w:t>2568</w:t>
      </w:r>
      <w:r w:rsidR="00EB555A" w:rsidRPr="00B0598A">
        <w:rPr>
          <w:rFonts w:ascii="Angsana New" w:hAnsi="Angsana New"/>
          <w:spacing w:val="-4"/>
          <w:sz w:val="32"/>
          <w:szCs w:val="32"/>
        </w:rPr>
        <w:t xml:space="preserve"> </w:t>
      </w:r>
      <w:r w:rsidRPr="00B059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ในอัตราค่าเช่าเดือนละ </w:t>
      </w:r>
      <w:r w:rsidRPr="00B0598A">
        <w:rPr>
          <w:rFonts w:asciiTheme="majorBidi" w:hAnsiTheme="majorBidi" w:cstheme="majorBidi"/>
          <w:spacing w:val="-4"/>
          <w:sz w:val="32"/>
          <w:szCs w:val="32"/>
        </w:rPr>
        <w:t xml:space="preserve">17,800 </w:t>
      </w:r>
      <w:r w:rsidRPr="00B059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โดยมีผลตอบแทนการประมูล จำนวนเงิน </w:t>
      </w:r>
      <w:r w:rsidR="00345FD1" w:rsidRPr="00B0598A">
        <w:rPr>
          <w:rFonts w:asciiTheme="majorBidi" w:hAnsiTheme="majorBidi" w:cstheme="majorBidi"/>
          <w:spacing w:val="-4"/>
          <w:sz w:val="32"/>
          <w:szCs w:val="32"/>
        </w:rPr>
        <w:t>3.02</w:t>
      </w:r>
      <w:r w:rsidRPr="00B059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5FD1" w:rsidRPr="00B0598A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Pr="00B0598A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และมีเงินประกัน</w:t>
      </w:r>
      <w:r w:rsidR="00F1118B" w:rsidRPr="00BF09B1">
        <w:rPr>
          <w:rFonts w:asciiTheme="majorBidi" w:hAnsiTheme="majorBidi" w:cstheme="majorBidi" w:hint="cs"/>
          <w:sz w:val="32"/>
          <w:szCs w:val="32"/>
          <w:cs/>
        </w:rPr>
        <w:t xml:space="preserve">ค่าเช่าเป็นจำนวนเงิน </w:t>
      </w:r>
      <w:r w:rsidR="00F1118B">
        <w:rPr>
          <w:rFonts w:asciiTheme="majorBidi" w:hAnsiTheme="majorBidi" w:cstheme="majorBidi"/>
          <w:sz w:val="32"/>
          <w:szCs w:val="32"/>
        </w:rPr>
        <w:t xml:space="preserve">53,400.00 </w:t>
      </w:r>
      <w:r w:rsidR="00F1118B" w:rsidRPr="00BF09B1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bookmarkEnd w:id="1"/>
    <w:p w14:paraId="1EBA057A" w14:textId="77777777" w:rsidR="00F1118B" w:rsidRDefault="00F1118B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14:paraId="7BDB91DC" w14:textId="2650481B" w:rsidR="002D1A53" w:rsidRPr="000D623A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0D623A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BF09B1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177A414" w14:textId="7ECFB06B" w:rsidR="002D1A53" w:rsidRPr="000D623A" w:rsidRDefault="002D1A53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</w:t>
      </w:r>
      <w:r w:rsidRPr="00BF09B1">
        <w:rPr>
          <w:rFonts w:ascii="Angsana New" w:hAnsi="Angsana New"/>
          <w:sz w:val="32"/>
          <w:szCs w:val="32"/>
          <w:cs/>
        </w:rPr>
        <w:t xml:space="preserve"> 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AC1AB4">
        <w:rPr>
          <w:rFonts w:ascii="Angsana New" w:hAnsi="Angsana New"/>
          <w:sz w:val="32"/>
          <w:szCs w:val="32"/>
        </w:rPr>
        <w:t>5</w:t>
      </w:r>
      <w:r w:rsidRPr="00BF09B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0D623A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BF09B1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BF09B1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0D623A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E11D0D" w:rsidRPr="000D623A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3B998A74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305D3C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4A5D9E3" w14:textId="494BBEC7" w:rsidR="002D1A53" w:rsidRPr="000D623A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34" w:type="dxa"/>
          </w:tcPr>
          <w:p w14:paraId="19A4E19D" w14:textId="77777777" w:rsidR="002D1A53" w:rsidRPr="000D623A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5A8315E6" w:rsidR="002D1A53" w:rsidRPr="000D623A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1,587</w:t>
            </w:r>
          </w:p>
        </w:tc>
      </w:tr>
      <w:tr w:rsidR="00BE534A" w:rsidRPr="000D623A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0DE95D29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3B0B4089" w:rsidR="00BE534A" w:rsidRPr="000D623A" w:rsidRDefault="00751D1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51D16">
              <w:rPr>
                <w:rFonts w:asciiTheme="majorBidi" w:eastAsia="Calibri" w:hAnsiTheme="majorBidi"/>
                <w:sz w:val="32"/>
                <w:szCs w:val="32"/>
                <w:cs/>
              </w:rPr>
              <w:t>4</w:t>
            </w:r>
            <w:r w:rsidRPr="00751D16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751D16">
              <w:rPr>
                <w:rFonts w:asciiTheme="majorBidi" w:eastAsia="Calibri" w:hAnsiTheme="majorBidi"/>
                <w:sz w:val="32"/>
                <w:szCs w:val="32"/>
                <w:cs/>
              </w:rPr>
              <w:t>272</w:t>
            </w:r>
          </w:p>
        </w:tc>
        <w:tc>
          <w:tcPr>
            <w:tcW w:w="134" w:type="dxa"/>
          </w:tcPr>
          <w:p w14:paraId="090597C5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04BA7CAC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1,587</w:t>
            </w:r>
          </w:p>
        </w:tc>
      </w:tr>
      <w:tr w:rsidR="00BE534A" w:rsidRPr="000D623A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0D623A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285130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1AE9F7BE" w14:textId="69643123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3,017</w:t>
            </w:r>
          </w:p>
        </w:tc>
        <w:tc>
          <w:tcPr>
            <w:tcW w:w="134" w:type="dxa"/>
          </w:tcPr>
          <w:p w14:paraId="1CD1F6C9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028C3E73" w:rsidR="00BE534A" w:rsidRPr="00BF09B1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1,4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</w:tr>
      <w:tr w:rsidR="00BE534A" w:rsidRPr="000D623A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BE534A" w:rsidRPr="00BF09B1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137E6B8F" w:rsidR="00BE534A" w:rsidRPr="000D623A" w:rsidRDefault="00751D1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4" w:type="dxa"/>
          </w:tcPr>
          <w:p w14:paraId="3C2E976B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779C7686" w:rsidR="00BE534A" w:rsidRPr="00BF09B1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eastAsia="Calibri" w:hAnsiTheme="majorBidi" w:hint="cs"/>
                <w:sz w:val="32"/>
                <w:szCs w:val="32"/>
              </w:rPr>
              <w:t>7</w:t>
            </w:r>
            <w:r w:rsidRPr="00BF09B1">
              <w:rPr>
                <w:rFonts w:asciiTheme="majorBidi" w:eastAsia="Calibri" w:hAnsiTheme="majorBidi"/>
                <w:sz w:val="32"/>
                <w:szCs w:val="32"/>
              </w:rPr>
              <w:t xml:space="preserve"> </w:t>
            </w:r>
          </w:p>
        </w:tc>
      </w:tr>
      <w:tr w:rsidR="00BE534A" w:rsidRPr="000D623A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57BD9336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57565D72" w:rsidR="00BE534A" w:rsidRPr="000D623A" w:rsidRDefault="00751D1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3,067</w:t>
            </w:r>
          </w:p>
        </w:tc>
        <w:tc>
          <w:tcPr>
            <w:tcW w:w="134" w:type="dxa"/>
          </w:tcPr>
          <w:p w14:paraId="1E64AB98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5601FB32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,427</w:t>
            </w:r>
          </w:p>
        </w:tc>
      </w:tr>
      <w:tr w:rsidR="00BE534A" w:rsidRPr="000D623A" w14:paraId="609F0289" w14:textId="77777777" w:rsidTr="00EB555A">
        <w:trPr>
          <w:trHeight w:val="20"/>
        </w:trPr>
        <w:tc>
          <w:tcPr>
            <w:tcW w:w="4876" w:type="dxa"/>
          </w:tcPr>
          <w:p w14:paraId="5881E3A5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0D623A" w14:paraId="2394B33A" w14:textId="77777777" w:rsidTr="00EB555A">
        <w:trPr>
          <w:trHeight w:val="20"/>
        </w:trPr>
        <w:tc>
          <w:tcPr>
            <w:tcW w:w="4876" w:type="dxa"/>
          </w:tcPr>
          <w:p w14:paraId="4F313EF9" w14:textId="14EAA62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37AC6ECC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1,255</w:t>
            </w:r>
          </w:p>
        </w:tc>
        <w:tc>
          <w:tcPr>
            <w:tcW w:w="134" w:type="dxa"/>
          </w:tcPr>
          <w:p w14:paraId="3BFCA2C0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2F7389AD" w:rsidR="00BE534A" w:rsidRPr="00BF09B1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/>
                <w:sz w:val="32"/>
                <w:szCs w:val="32"/>
              </w:rPr>
              <w:t>167</w:t>
            </w:r>
          </w:p>
        </w:tc>
      </w:tr>
      <w:tr w:rsidR="00BE534A" w:rsidRPr="000D623A" w14:paraId="3F72703E" w14:textId="77777777" w:rsidTr="00EB555A">
        <w:trPr>
          <w:trHeight w:val="20"/>
        </w:trPr>
        <w:tc>
          <w:tcPr>
            <w:tcW w:w="4876" w:type="dxa"/>
          </w:tcPr>
          <w:p w14:paraId="1AAC7045" w14:textId="344B80BE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F09B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4E3BF43C" w:rsidR="00BE534A" w:rsidRPr="000D623A" w:rsidRDefault="00751D1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1,205</w:t>
            </w:r>
          </w:p>
        </w:tc>
        <w:tc>
          <w:tcPr>
            <w:tcW w:w="134" w:type="dxa"/>
          </w:tcPr>
          <w:p w14:paraId="2F6368E9" w14:textId="77777777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06D8F672" w:rsidR="00BE534A" w:rsidRPr="000D623A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eastAsia="Calibri" w:hAnsiTheme="majorBidi"/>
                <w:sz w:val="32"/>
                <w:szCs w:val="32"/>
              </w:rPr>
              <w:t>16</w:t>
            </w:r>
            <w:r w:rsidRPr="00BF09B1">
              <w:rPr>
                <w:rFonts w:asciiTheme="majorBidi" w:eastAsia="Calibri" w:hAnsiTheme="majorBidi" w:hint="cs"/>
                <w:sz w:val="32"/>
                <w:szCs w:val="32"/>
              </w:rPr>
              <w:t>0</w:t>
            </w:r>
          </w:p>
        </w:tc>
      </w:tr>
    </w:tbl>
    <w:p w14:paraId="093F0460" w14:textId="77777777" w:rsidR="0049029E" w:rsidRDefault="0049029E" w:rsidP="000E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17E292A7" w14:textId="5B2D1274" w:rsidR="004161F4" w:rsidRPr="000D623A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604F2" w:rsidRPr="000D623A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BF09B1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4E8FDAE7" w:rsidR="00E0028F" w:rsidRPr="000D623A" w:rsidRDefault="004161F4" w:rsidP="006C0AE3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Pr="000D623A">
        <w:rPr>
          <w:rFonts w:ascii="Angsana New" w:hAnsi="Angsana New" w:hint="cs"/>
          <w:sz w:val="32"/>
          <w:szCs w:val="32"/>
          <w:cs/>
        </w:rPr>
        <w:t>สาม</w:t>
      </w:r>
      <w:r w:rsidRPr="000D623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 </w:t>
      </w:r>
      <w:r w:rsidRPr="00BF09B1">
        <w:rPr>
          <w:rFonts w:ascii="Angsana New" w:hAnsi="Angsana New" w:hint="cs"/>
          <w:sz w:val="32"/>
          <w:szCs w:val="32"/>
          <w:cs/>
        </w:rPr>
        <w:t>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3A2E58">
        <w:rPr>
          <w:rFonts w:ascii="Angsana New" w:hAnsi="Angsana New"/>
          <w:sz w:val="32"/>
          <w:szCs w:val="32"/>
        </w:rPr>
        <w:t>5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BE2BBD" w:rsidRPr="006C0AE3" w14:paraId="0C3432A6" w14:textId="77777777" w:rsidTr="009D5C0A">
        <w:tc>
          <w:tcPr>
            <w:tcW w:w="3515" w:type="dxa"/>
          </w:tcPr>
          <w:p w14:paraId="05C114BD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6C0AE3" w:rsidRDefault="00BE2BBD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E2BBD" w:rsidRPr="006C0AE3" w14:paraId="15583B89" w14:textId="77777777" w:rsidTr="009D5C0A">
        <w:tc>
          <w:tcPr>
            <w:tcW w:w="3515" w:type="dxa"/>
          </w:tcPr>
          <w:p w14:paraId="4987C593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6C0AE3" w:rsidRDefault="00BE2BBD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E2BBD" w:rsidRPr="006C0AE3" w14:paraId="400C90EE" w14:textId="77777777" w:rsidTr="009D5C0A">
        <w:tc>
          <w:tcPr>
            <w:tcW w:w="3515" w:type="dxa"/>
          </w:tcPr>
          <w:p w14:paraId="74F0C5AB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6C0AE3" w:rsidRDefault="00BE2BBD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6C0AE3" w:rsidRDefault="00BE2BBD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6C0AE3" w:rsidRDefault="00BE2BBD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E2BBD" w:rsidRPr="006C0AE3" w14:paraId="3AC735DA" w14:textId="77777777" w:rsidTr="009D5C0A">
        <w:tc>
          <w:tcPr>
            <w:tcW w:w="3515" w:type="dxa"/>
          </w:tcPr>
          <w:p w14:paraId="3D20CF6E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5F6E6CA6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6C0AE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EC42BEC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6C0AE3" w:rsidRDefault="00BE2BBD" w:rsidP="006C0AE3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1DA5C381" w:rsidR="00BE2BBD" w:rsidRPr="006C0AE3" w:rsidRDefault="00BE2BBD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6C0AE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E2BBD" w:rsidRPr="006C0AE3" w14:paraId="31FADEEF" w14:textId="77777777" w:rsidTr="009D5C0A">
        <w:tc>
          <w:tcPr>
            <w:tcW w:w="3515" w:type="dxa"/>
            <w:shd w:val="clear" w:color="auto" w:fill="auto"/>
          </w:tcPr>
          <w:p w14:paraId="0769B674" w14:textId="77777777" w:rsidR="00BE2BBD" w:rsidRPr="006C0AE3" w:rsidRDefault="00BE2BBD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6C0AE3" w:rsidRDefault="00BE2BBD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6C0AE3" w:rsidRDefault="00BE2BBD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6C0AE3" w:rsidRDefault="00BE2BBD" w:rsidP="006C0AE3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6C0AE3" w:rsidRDefault="00BE2BBD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6C0AE3" w:rsidRDefault="00BE2BBD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6C0AE3" w:rsidRDefault="00BE2BBD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6C0AE3" w:rsidRDefault="00BE2BBD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0817" w:rsidRPr="006C0AE3" w14:paraId="67112862" w14:textId="77777777" w:rsidTr="009D5C0A">
        <w:tc>
          <w:tcPr>
            <w:tcW w:w="3515" w:type="dxa"/>
            <w:shd w:val="clear" w:color="auto" w:fill="auto"/>
          </w:tcPr>
          <w:p w14:paraId="00474C8C" w14:textId="00297C05" w:rsidR="00B90817" w:rsidRPr="006C0AE3" w:rsidRDefault="00B90817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6C0AE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4A50428B" w14:textId="485DDC67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141" w:type="dxa"/>
          </w:tcPr>
          <w:p w14:paraId="0415A45F" w14:textId="77777777" w:rsidR="00B90817" w:rsidRPr="006C0AE3" w:rsidRDefault="00B90817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00BBB697" w:rsidR="00B90817" w:rsidRPr="006C0AE3" w:rsidRDefault="00F425AC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(320)</w:t>
            </w:r>
          </w:p>
        </w:tc>
        <w:tc>
          <w:tcPr>
            <w:tcW w:w="141" w:type="dxa"/>
          </w:tcPr>
          <w:p w14:paraId="7BDB315C" w14:textId="77777777" w:rsidR="00B90817" w:rsidRPr="006C0AE3" w:rsidRDefault="00B90817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07E8B0E1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B90817" w:rsidRPr="006C0AE3" w:rsidRDefault="00B90817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1988A59F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 3,880 </w:t>
            </w:r>
          </w:p>
        </w:tc>
      </w:tr>
      <w:tr w:rsidR="00B90817" w:rsidRPr="006C0AE3" w14:paraId="755C68E9" w14:textId="77777777" w:rsidTr="009D5C0A">
        <w:tc>
          <w:tcPr>
            <w:tcW w:w="3515" w:type="dxa"/>
            <w:shd w:val="clear" w:color="auto" w:fill="auto"/>
          </w:tcPr>
          <w:p w14:paraId="6B2D520B" w14:textId="2732E2D1" w:rsidR="00B90817" w:rsidRPr="006C0AE3" w:rsidRDefault="00B90817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ผลขาดทุนสะสมจากการรับชำระตามสัญญา</w:t>
            </w:r>
          </w:p>
        </w:tc>
        <w:tc>
          <w:tcPr>
            <w:tcW w:w="1275" w:type="dxa"/>
          </w:tcPr>
          <w:p w14:paraId="44B15766" w14:textId="484AC51C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1" w:type="dxa"/>
          </w:tcPr>
          <w:p w14:paraId="6272B101" w14:textId="77777777" w:rsidR="00B90817" w:rsidRPr="006C0AE3" w:rsidRDefault="00B90817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4CFDE44C" w:rsidR="00B90817" w:rsidRPr="006C0AE3" w:rsidRDefault="00F425AC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41" w:type="dxa"/>
          </w:tcPr>
          <w:p w14:paraId="67A9917A" w14:textId="77777777" w:rsidR="00B90817" w:rsidRPr="006C0AE3" w:rsidRDefault="00B90817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4D65347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B90817" w:rsidRPr="006C0AE3" w:rsidRDefault="00B90817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3275D1FB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 396 </w:t>
            </w:r>
          </w:p>
        </w:tc>
      </w:tr>
      <w:tr w:rsidR="00B90817" w:rsidRPr="006C0AE3" w14:paraId="5BDC9D11" w14:textId="77777777" w:rsidTr="009D5C0A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B90817" w:rsidRPr="006C0AE3" w:rsidRDefault="00B90817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3963EE04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12,682</w:t>
            </w:r>
          </w:p>
        </w:tc>
        <w:tc>
          <w:tcPr>
            <w:tcW w:w="141" w:type="dxa"/>
          </w:tcPr>
          <w:p w14:paraId="4C67DD8F" w14:textId="77777777" w:rsidR="00B90817" w:rsidRPr="006C0AE3" w:rsidRDefault="00B90817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ABA65E" w14:textId="5E23E41E" w:rsidR="00B90817" w:rsidRPr="006C0AE3" w:rsidRDefault="00F425AC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(822)</w:t>
            </w:r>
          </w:p>
        </w:tc>
        <w:tc>
          <w:tcPr>
            <w:tcW w:w="141" w:type="dxa"/>
            <w:vAlign w:val="bottom"/>
          </w:tcPr>
          <w:p w14:paraId="1F1A41D0" w14:textId="77777777" w:rsidR="00B90817" w:rsidRPr="006C0AE3" w:rsidRDefault="00B90817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2D456C5D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B90817" w:rsidRPr="006C0AE3" w:rsidRDefault="00B90817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0A846F3B" w:rsidR="00B90817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 xml:space="preserve"> 11,860 </w:t>
            </w:r>
          </w:p>
        </w:tc>
      </w:tr>
      <w:tr w:rsidR="003A2E58" w:rsidRPr="006C0AE3" w14:paraId="461F9F13" w14:textId="77777777" w:rsidTr="009D5C0A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3A2E58" w:rsidRPr="006C0AE3" w:rsidRDefault="003A2E58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227E055F" w:rsidR="003A2E58" w:rsidRPr="006C0AE3" w:rsidRDefault="003A2E58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3A2E58" w:rsidRPr="006C0AE3" w:rsidRDefault="003A2E58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15ABCF3A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3A2E58" w:rsidRPr="006C0AE3" w:rsidRDefault="003A2E58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7B399EA9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3A2E58" w:rsidRPr="006C0AE3" w:rsidRDefault="003A2E58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0354186" w14:textId="6E6B348A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3A2E58" w:rsidRPr="006C0AE3" w14:paraId="0ACCAB46" w14:textId="77777777" w:rsidTr="009D5C0A">
        <w:tc>
          <w:tcPr>
            <w:tcW w:w="3515" w:type="dxa"/>
            <w:shd w:val="clear" w:color="auto" w:fill="auto"/>
          </w:tcPr>
          <w:p w14:paraId="78F8393A" w14:textId="77777777" w:rsidR="003A2E58" w:rsidRPr="006C0AE3" w:rsidRDefault="003A2E58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610DFBBA" w:rsidR="003A2E58" w:rsidRPr="006C0AE3" w:rsidRDefault="003A2E58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41" w:type="dxa"/>
          </w:tcPr>
          <w:p w14:paraId="6D74E5F8" w14:textId="77777777" w:rsidR="003A2E58" w:rsidRPr="006C0AE3" w:rsidRDefault="003A2E58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4A6E636A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04610739" w14:textId="77777777" w:rsidR="003A2E58" w:rsidRPr="006C0AE3" w:rsidRDefault="003A2E58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4A5BC62E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3A2E58" w:rsidRPr="006C0AE3" w:rsidRDefault="003A2E58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30FDDA22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</w:tr>
      <w:tr w:rsidR="003A2E58" w:rsidRPr="006C0AE3" w14:paraId="61A8FFC1" w14:textId="77777777" w:rsidTr="009D5C0A">
        <w:tc>
          <w:tcPr>
            <w:tcW w:w="3515" w:type="dxa"/>
            <w:shd w:val="clear" w:color="auto" w:fill="auto"/>
          </w:tcPr>
          <w:p w14:paraId="68D34F01" w14:textId="642E9687" w:rsidR="003A2E58" w:rsidRPr="006C0AE3" w:rsidRDefault="003A2E58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0D8ACA82" w14:textId="2EF69D94" w:rsidR="003A2E58" w:rsidRPr="006C0AE3" w:rsidRDefault="003A2E58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2,855</w:t>
            </w:r>
          </w:p>
        </w:tc>
        <w:tc>
          <w:tcPr>
            <w:tcW w:w="141" w:type="dxa"/>
          </w:tcPr>
          <w:p w14:paraId="20879B58" w14:textId="77777777" w:rsidR="003A2E58" w:rsidRPr="006C0AE3" w:rsidRDefault="003A2E58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302C0EFC" w:rsidR="003A2E58" w:rsidRPr="006C0AE3" w:rsidRDefault="00F425AC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41" w:type="dxa"/>
          </w:tcPr>
          <w:p w14:paraId="1B74CAAE" w14:textId="77777777" w:rsidR="003A2E58" w:rsidRPr="006C0AE3" w:rsidRDefault="003A2E58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3DCEBA7D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3A2E58" w:rsidRPr="006C0AE3" w:rsidRDefault="003A2E58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0F890EBF" w:rsidR="003A2E58" w:rsidRPr="006C0AE3" w:rsidRDefault="00B90817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2,966</w:t>
            </w:r>
          </w:p>
        </w:tc>
      </w:tr>
      <w:tr w:rsidR="00C020BF" w:rsidRPr="006C0AE3" w14:paraId="59BB9BC8" w14:textId="77777777" w:rsidTr="009D5C0A">
        <w:tc>
          <w:tcPr>
            <w:tcW w:w="3515" w:type="dxa"/>
            <w:shd w:val="clear" w:color="auto" w:fill="auto"/>
          </w:tcPr>
          <w:p w14:paraId="71651A4D" w14:textId="3AB346F2" w:rsidR="00C020BF" w:rsidRPr="006C0AE3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AEE9F8" w14:textId="6B0B08DC" w:rsidR="00C020BF" w:rsidRPr="006C0AE3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529B73" w14:textId="77777777" w:rsidR="00C020BF" w:rsidRPr="006C0AE3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2241C7" w14:textId="759643D6" w:rsidR="00C020BF" w:rsidRPr="006C0AE3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1" w:type="dxa"/>
          </w:tcPr>
          <w:p w14:paraId="68422F34" w14:textId="77777777" w:rsidR="00C020BF" w:rsidRPr="006C0AE3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E19DBC5" w14:textId="57D0D154" w:rsidR="00C020BF" w:rsidRPr="006C0AE3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C020BF" w:rsidRPr="006C0AE3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CD31C" w14:textId="67E45BFA" w:rsidR="00C020BF" w:rsidRPr="006C0AE3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C020BF" w:rsidRPr="006C0AE3" w14:paraId="4375B8FE" w14:textId="77777777" w:rsidTr="009D5C0A">
        <w:tc>
          <w:tcPr>
            <w:tcW w:w="3515" w:type="dxa"/>
          </w:tcPr>
          <w:p w14:paraId="2B688341" w14:textId="15F5BA29" w:rsidR="00C020BF" w:rsidRPr="006C0AE3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13A28B43" w:rsidR="00C020BF" w:rsidRPr="006C0AE3" w:rsidRDefault="006E0184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21,058</w:t>
            </w:r>
          </w:p>
        </w:tc>
        <w:tc>
          <w:tcPr>
            <w:tcW w:w="141" w:type="dxa"/>
          </w:tcPr>
          <w:p w14:paraId="44E24813" w14:textId="77777777" w:rsidR="00C020BF" w:rsidRPr="006C0AE3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500B4A23" w:rsidR="00C020BF" w:rsidRPr="006C0AE3" w:rsidRDefault="006E0184" w:rsidP="006E018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(735)</w:t>
            </w:r>
          </w:p>
        </w:tc>
        <w:tc>
          <w:tcPr>
            <w:tcW w:w="141" w:type="dxa"/>
          </w:tcPr>
          <w:p w14:paraId="21D3746C" w14:textId="77777777" w:rsidR="00C020BF" w:rsidRPr="006C0AE3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3ED516D7" w:rsidR="00C020BF" w:rsidRPr="006C0AE3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C0A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C020BF" w:rsidRPr="006C0AE3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33AF4380" w:rsidR="00C020BF" w:rsidRPr="006C0AE3" w:rsidRDefault="006E0184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20,323</w:t>
            </w:r>
          </w:p>
        </w:tc>
      </w:tr>
      <w:tr w:rsidR="009D5C0A" w:rsidRPr="00F53AC7" w14:paraId="0206D92F" w14:textId="77777777" w:rsidTr="00CC1265">
        <w:tc>
          <w:tcPr>
            <w:tcW w:w="3515" w:type="dxa"/>
          </w:tcPr>
          <w:p w14:paraId="40F60F38" w14:textId="77777777" w:rsidR="009D5C0A" w:rsidRPr="00F53AC7" w:rsidRDefault="009D5C0A" w:rsidP="00CC126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B2B7A1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9D5C0A" w:rsidRPr="00F53AC7" w:rsidRDefault="009D5C0A" w:rsidP="00CC126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9D5C0A" w:rsidRPr="00F53AC7" w:rsidRDefault="009D5C0A" w:rsidP="00CC126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9D5C0A" w:rsidRPr="00F53AC7" w:rsidRDefault="009D5C0A" w:rsidP="00CC126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9D5C0A" w:rsidRPr="00F53AC7" w:rsidRDefault="009D5C0A" w:rsidP="00CC126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C0A" w:rsidRPr="00F53AC7" w14:paraId="79FB9B83" w14:textId="77777777" w:rsidTr="00CC1265">
        <w:tc>
          <w:tcPr>
            <w:tcW w:w="3515" w:type="dxa"/>
            <w:shd w:val="clear" w:color="auto" w:fill="auto"/>
          </w:tcPr>
          <w:p w14:paraId="5BC68FCD" w14:textId="77777777" w:rsidR="009D5C0A" w:rsidRPr="00F53AC7" w:rsidRDefault="009D5C0A" w:rsidP="00CC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6B87A05C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4D1FE80D" w14:textId="77777777" w:rsidR="009D5C0A" w:rsidRPr="00F53AC7" w:rsidRDefault="009D5C0A" w:rsidP="00CC126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(797)</w:t>
            </w:r>
          </w:p>
        </w:tc>
        <w:tc>
          <w:tcPr>
            <w:tcW w:w="141" w:type="dxa"/>
          </w:tcPr>
          <w:p w14:paraId="55FD2B89" w14:textId="77777777" w:rsidR="009D5C0A" w:rsidRPr="00F53AC7" w:rsidRDefault="009D5C0A" w:rsidP="00CC126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77777777" w:rsidR="009D5C0A" w:rsidRPr="00F53AC7" w:rsidRDefault="009D5C0A" w:rsidP="00CC1265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C85FFA" w14:textId="77777777" w:rsidR="009D5C0A" w:rsidRPr="00F53AC7" w:rsidRDefault="009D5C0A" w:rsidP="00CC126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77777777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(996)</w:t>
            </w:r>
          </w:p>
        </w:tc>
      </w:tr>
      <w:tr w:rsidR="009D5C0A" w:rsidRPr="00F53AC7" w14:paraId="744F27CD" w14:textId="77777777" w:rsidTr="00CC1265">
        <w:tc>
          <w:tcPr>
            <w:tcW w:w="3515" w:type="dxa"/>
            <w:shd w:val="clear" w:color="auto" w:fill="auto"/>
          </w:tcPr>
          <w:p w14:paraId="4BAEBCE3" w14:textId="77777777" w:rsidR="009D5C0A" w:rsidRPr="00F53AC7" w:rsidRDefault="009D5C0A" w:rsidP="00CC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2A7E3A61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0C6075F" w14:textId="77777777" w:rsidR="009D5C0A" w:rsidRPr="00F53AC7" w:rsidRDefault="009D5C0A" w:rsidP="00CC126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68D4A532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797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F99D9DB" w14:textId="77777777" w:rsidR="009D5C0A" w:rsidRPr="00F53AC7" w:rsidRDefault="009D5C0A" w:rsidP="00CC126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77777777" w:rsidR="009D5C0A" w:rsidRPr="00F53AC7" w:rsidRDefault="009D5C0A" w:rsidP="00CC126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8729BA7" w14:textId="77777777" w:rsidR="009D5C0A" w:rsidRPr="00F53AC7" w:rsidRDefault="009D5C0A" w:rsidP="00CC126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5FB5D259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C0A" w:rsidRPr="00F53AC7" w14:paraId="33046209" w14:textId="77777777" w:rsidTr="00CC1265">
        <w:tc>
          <w:tcPr>
            <w:tcW w:w="3515" w:type="dxa"/>
            <w:shd w:val="clear" w:color="auto" w:fill="auto"/>
          </w:tcPr>
          <w:p w14:paraId="1BB6D8BD" w14:textId="77777777" w:rsidR="009D5C0A" w:rsidRPr="00F53AC7" w:rsidRDefault="009D5C0A" w:rsidP="00CC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34ACD8D9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20,859</w:t>
            </w:r>
          </w:p>
        </w:tc>
        <w:tc>
          <w:tcPr>
            <w:tcW w:w="141" w:type="dxa"/>
          </w:tcPr>
          <w:p w14:paraId="79718489" w14:textId="77777777" w:rsidR="009D5C0A" w:rsidRPr="00F53AC7" w:rsidRDefault="009D5C0A" w:rsidP="00CC126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63FD1BA9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F04658" w14:textId="77777777" w:rsidR="009D5C0A" w:rsidRPr="00F53AC7" w:rsidRDefault="009D5C0A" w:rsidP="00CC126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77777777" w:rsidR="009D5C0A" w:rsidRPr="00F53AC7" w:rsidRDefault="009D5C0A" w:rsidP="00CC126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363EA63" w14:textId="77777777" w:rsidR="009D5C0A" w:rsidRPr="00F53AC7" w:rsidRDefault="009D5C0A" w:rsidP="00CC126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11513326" w:rsidR="009D5C0A" w:rsidRPr="00F53AC7" w:rsidRDefault="009D5C0A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19,327</w:t>
            </w:r>
          </w:p>
        </w:tc>
      </w:tr>
    </w:tbl>
    <w:p w14:paraId="417858DE" w14:textId="77777777" w:rsidR="009D5C0A" w:rsidRDefault="009D5C0A"/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C020BF" w:rsidRPr="00F53AC7" w14:paraId="3029BFDB" w14:textId="77777777" w:rsidTr="006C0AE3">
        <w:tc>
          <w:tcPr>
            <w:tcW w:w="3515" w:type="dxa"/>
          </w:tcPr>
          <w:p w14:paraId="6FDEBF45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020BF" w:rsidRPr="00F53AC7" w:rsidRDefault="00C020BF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20BF" w:rsidRPr="00F53AC7" w14:paraId="2EC8B121" w14:textId="77777777" w:rsidTr="006C0AE3">
        <w:tc>
          <w:tcPr>
            <w:tcW w:w="3515" w:type="dxa"/>
          </w:tcPr>
          <w:p w14:paraId="4CB2076E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020BF" w:rsidRPr="00F53AC7" w:rsidRDefault="00C020BF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0BF" w:rsidRPr="00F53AC7" w14:paraId="77171C90" w14:textId="77777777" w:rsidTr="006C0AE3">
        <w:tc>
          <w:tcPr>
            <w:tcW w:w="3515" w:type="dxa"/>
          </w:tcPr>
          <w:p w14:paraId="644010BC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020BF" w:rsidRPr="00F53AC7" w:rsidRDefault="00C020BF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020BF" w:rsidRPr="00F53AC7" w:rsidRDefault="00C020BF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020BF" w:rsidRPr="00F53AC7" w:rsidRDefault="00C020BF" w:rsidP="006C0AE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020BF" w:rsidRPr="00F53AC7" w14:paraId="66DEF5CF" w14:textId="77777777" w:rsidTr="006C0AE3">
        <w:tc>
          <w:tcPr>
            <w:tcW w:w="3515" w:type="dxa"/>
          </w:tcPr>
          <w:p w14:paraId="4CAFAB89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02F2B49F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39DCF4B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020BF" w:rsidRPr="00F53AC7" w:rsidRDefault="00C020BF" w:rsidP="006C0AE3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2E347C35" w:rsidR="00C020BF" w:rsidRPr="00F53AC7" w:rsidRDefault="00C020BF" w:rsidP="006C0A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020BF" w:rsidRPr="00F53AC7" w14:paraId="753A7ECA" w14:textId="77777777" w:rsidTr="006C0AE3">
        <w:tc>
          <w:tcPr>
            <w:tcW w:w="3515" w:type="dxa"/>
            <w:shd w:val="clear" w:color="auto" w:fill="auto"/>
          </w:tcPr>
          <w:p w14:paraId="1288FFBD" w14:textId="77777777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C020BF" w:rsidRPr="00F53AC7" w:rsidRDefault="00C020BF" w:rsidP="006C0AE3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C020BF" w:rsidRPr="00F53AC7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C020BF" w:rsidRPr="00F53AC7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C020BF" w:rsidRPr="00F53AC7" w:rsidRDefault="00C020BF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20BF" w:rsidRPr="00F53AC7" w14:paraId="0A132333" w14:textId="77777777" w:rsidTr="006C0AE3">
        <w:tc>
          <w:tcPr>
            <w:tcW w:w="3515" w:type="dxa"/>
            <w:shd w:val="clear" w:color="auto" w:fill="auto"/>
          </w:tcPr>
          <w:p w14:paraId="601EF1F5" w14:textId="15DFF21E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4D042198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  <w:tc>
          <w:tcPr>
            <w:tcW w:w="141" w:type="dxa"/>
          </w:tcPr>
          <w:p w14:paraId="7A9DCCE8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655BA0BE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(188)</w:t>
            </w:r>
          </w:p>
        </w:tc>
        <w:tc>
          <w:tcPr>
            <w:tcW w:w="141" w:type="dxa"/>
          </w:tcPr>
          <w:p w14:paraId="0D82B63E" w14:textId="77777777" w:rsidR="00C020BF" w:rsidRPr="00F53AC7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2FB29CCF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2701DF" w14:textId="77777777" w:rsidR="00C020BF" w:rsidRPr="00F53AC7" w:rsidRDefault="00C020BF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597F775D" w14:textId="0117D81D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2,602 </w:t>
            </w:r>
          </w:p>
        </w:tc>
      </w:tr>
      <w:tr w:rsidR="00C020BF" w:rsidRPr="00F53AC7" w14:paraId="5808D950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6922FAFB" w14:textId="14CD225B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9,590</w:t>
            </w:r>
          </w:p>
        </w:tc>
        <w:tc>
          <w:tcPr>
            <w:tcW w:w="141" w:type="dxa"/>
          </w:tcPr>
          <w:p w14:paraId="7E0358E7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3B1338E8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(920)</w:t>
            </w:r>
          </w:p>
        </w:tc>
        <w:tc>
          <w:tcPr>
            <w:tcW w:w="141" w:type="dxa"/>
          </w:tcPr>
          <w:p w14:paraId="1F1C018F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65776A2C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0E3849A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461FEA6C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8,670 </w:t>
            </w:r>
          </w:p>
        </w:tc>
      </w:tr>
      <w:tr w:rsidR="00C020BF" w:rsidRPr="00F53AC7" w14:paraId="75B0213E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33E68EA6" w14:textId="1CABC2BF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3130FD7E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192F636F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3F7986A4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9AA7B2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203C25" w14:textId="51710F58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318 </w:t>
            </w:r>
          </w:p>
        </w:tc>
      </w:tr>
      <w:tr w:rsidR="00C020BF" w:rsidRPr="00F53AC7" w14:paraId="0B98A198" w14:textId="77777777" w:rsidTr="006C0AE3">
        <w:tc>
          <w:tcPr>
            <w:tcW w:w="3515" w:type="dxa"/>
            <w:shd w:val="clear" w:color="auto" w:fill="auto"/>
          </w:tcPr>
          <w:p w14:paraId="64D0BB11" w14:textId="13ABA77E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6A57370" w14:textId="03B9C4D3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41" w:type="dxa"/>
          </w:tcPr>
          <w:p w14:paraId="044A579F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7E51C98E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60 </w:t>
            </w:r>
          </w:p>
        </w:tc>
        <w:tc>
          <w:tcPr>
            <w:tcW w:w="141" w:type="dxa"/>
          </w:tcPr>
          <w:p w14:paraId="0F263701" w14:textId="77777777" w:rsidR="00C020BF" w:rsidRPr="00F53AC7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22AE5A47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DC0B5B8" w14:textId="77777777" w:rsidR="00C020BF" w:rsidRPr="00F53AC7" w:rsidRDefault="00C020BF" w:rsidP="006C0AE3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85458" w14:textId="6C9DD98F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548 </w:t>
            </w:r>
          </w:p>
        </w:tc>
      </w:tr>
      <w:tr w:rsidR="00C020BF" w:rsidRPr="00F53AC7" w14:paraId="59888531" w14:textId="77777777" w:rsidTr="00AE769F">
        <w:tc>
          <w:tcPr>
            <w:tcW w:w="3515" w:type="dxa"/>
            <w:shd w:val="clear" w:color="auto" w:fill="auto"/>
          </w:tcPr>
          <w:p w14:paraId="65E949AF" w14:textId="6A31CF42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1BCAA19" w14:textId="08C09258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  <w:tc>
          <w:tcPr>
            <w:tcW w:w="141" w:type="dxa"/>
          </w:tcPr>
          <w:p w14:paraId="7DD64DA8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15CA1BDB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  <w:tc>
          <w:tcPr>
            <w:tcW w:w="141" w:type="dxa"/>
          </w:tcPr>
          <w:p w14:paraId="17A6F59A" w14:textId="77777777" w:rsidR="00C020BF" w:rsidRPr="00F53AC7" w:rsidRDefault="00C020BF" w:rsidP="006C0AE3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059B4DAB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77AFEF2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7EB026AD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2,687 </w:t>
            </w:r>
          </w:p>
        </w:tc>
      </w:tr>
      <w:tr w:rsidR="00C020BF" w:rsidRPr="00F53AC7" w14:paraId="5435760E" w14:textId="77777777" w:rsidTr="00AE769F">
        <w:tc>
          <w:tcPr>
            <w:tcW w:w="3515" w:type="dxa"/>
          </w:tcPr>
          <w:p w14:paraId="656A9452" w14:textId="410A8998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2FA1A70C" w:rsidR="00C020BF" w:rsidRPr="00F53AC7" w:rsidRDefault="009D5C0A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15,783</w:t>
            </w:r>
          </w:p>
        </w:tc>
        <w:tc>
          <w:tcPr>
            <w:tcW w:w="141" w:type="dxa"/>
          </w:tcPr>
          <w:p w14:paraId="6E2DD1D5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434EF642" w:rsidR="00C020BF" w:rsidRPr="00F53AC7" w:rsidRDefault="009D5C0A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(958)</w:t>
            </w:r>
          </w:p>
        </w:tc>
        <w:tc>
          <w:tcPr>
            <w:tcW w:w="141" w:type="dxa"/>
          </w:tcPr>
          <w:p w14:paraId="699F7DAB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07C798D9" w:rsidR="00C020BF" w:rsidRPr="00F53AC7" w:rsidRDefault="00C020BF" w:rsidP="006C0AE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3B70E96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48664EBE" w:rsidR="00C020BF" w:rsidRPr="00F53AC7" w:rsidRDefault="009D5C0A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14,825</w:t>
            </w:r>
          </w:p>
        </w:tc>
      </w:tr>
      <w:tr w:rsidR="00C020BF" w:rsidRPr="00F53AC7" w14:paraId="2E68445A" w14:textId="77777777" w:rsidTr="00AE769F">
        <w:tc>
          <w:tcPr>
            <w:tcW w:w="3515" w:type="dxa"/>
          </w:tcPr>
          <w:p w14:paraId="4204EA93" w14:textId="03F93E3D" w:rsidR="00C020BF" w:rsidRPr="00F53AC7" w:rsidRDefault="00C020BF" w:rsidP="006C0AE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C020BF" w:rsidRPr="00F53AC7" w:rsidRDefault="00C020BF" w:rsidP="006C0AE3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69F" w:rsidRPr="00F53AC7" w14:paraId="685F7A28" w14:textId="77777777" w:rsidTr="00CC1265">
        <w:tc>
          <w:tcPr>
            <w:tcW w:w="3515" w:type="dxa"/>
            <w:shd w:val="clear" w:color="auto" w:fill="auto"/>
          </w:tcPr>
          <w:p w14:paraId="27E0F68F" w14:textId="77777777" w:rsidR="00AE769F" w:rsidRPr="00F53AC7" w:rsidRDefault="00AE769F" w:rsidP="00CC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C5FA5C9" w14:textId="77777777" w:rsidR="00AE769F" w:rsidRPr="00F53AC7" w:rsidRDefault="00AE769F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7C68080D" w14:textId="77777777" w:rsidR="00AE769F" w:rsidRPr="00F53AC7" w:rsidRDefault="00AE769F" w:rsidP="00CC126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77777777" w:rsidR="00AE769F" w:rsidRPr="00F53AC7" w:rsidRDefault="00AE769F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(797)</w:t>
            </w:r>
          </w:p>
        </w:tc>
        <w:tc>
          <w:tcPr>
            <w:tcW w:w="141" w:type="dxa"/>
          </w:tcPr>
          <w:p w14:paraId="1B15085D" w14:textId="77777777" w:rsidR="00AE769F" w:rsidRPr="00F53AC7" w:rsidRDefault="00AE769F" w:rsidP="00CC126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77777777" w:rsidR="00AE769F" w:rsidRPr="00F53AC7" w:rsidRDefault="00AE769F" w:rsidP="00CC1265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DD3D34F" w14:textId="77777777" w:rsidR="00AE769F" w:rsidRPr="00F53AC7" w:rsidRDefault="00AE769F" w:rsidP="00CC126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77777777" w:rsidR="00AE769F" w:rsidRPr="00F53AC7" w:rsidRDefault="00AE769F" w:rsidP="00CC126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(996)</w:t>
            </w:r>
          </w:p>
        </w:tc>
      </w:tr>
      <w:tr w:rsidR="00C020BF" w:rsidRPr="00F53AC7" w14:paraId="6D3697ED" w14:textId="77777777" w:rsidTr="00AE769F">
        <w:tc>
          <w:tcPr>
            <w:tcW w:w="3515" w:type="dxa"/>
            <w:shd w:val="clear" w:color="auto" w:fill="auto"/>
          </w:tcPr>
          <w:p w14:paraId="21A52572" w14:textId="77777777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3D6090A4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 xml:space="preserve"> (188)</w:t>
            </w:r>
          </w:p>
        </w:tc>
        <w:tc>
          <w:tcPr>
            <w:tcW w:w="141" w:type="dxa"/>
          </w:tcPr>
          <w:p w14:paraId="56186A0E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3BB261EC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  <w:tc>
          <w:tcPr>
            <w:tcW w:w="141" w:type="dxa"/>
          </w:tcPr>
          <w:p w14:paraId="5E420AE5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616F2B09" w:rsidR="00C020BF" w:rsidRPr="00F53AC7" w:rsidRDefault="00C020BF" w:rsidP="006C0AE3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874BF03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0C6A8EFA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(206)</w:t>
            </w:r>
          </w:p>
        </w:tc>
      </w:tr>
      <w:tr w:rsidR="00C020BF" w:rsidRPr="00F53AC7" w14:paraId="6EED3836" w14:textId="77777777" w:rsidTr="00AE769F">
        <w:tc>
          <w:tcPr>
            <w:tcW w:w="3515" w:type="dxa"/>
            <w:shd w:val="clear" w:color="auto" w:fill="auto"/>
          </w:tcPr>
          <w:p w14:paraId="70EDE1CF" w14:textId="6FD5071B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CAF493E" w:rsidR="00C020BF" w:rsidRPr="00F53AC7" w:rsidRDefault="009D5C0A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(387)</w:t>
            </w:r>
          </w:p>
        </w:tc>
        <w:tc>
          <w:tcPr>
            <w:tcW w:w="141" w:type="dxa"/>
          </w:tcPr>
          <w:p w14:paraId="2703717C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0C9FDFBE" w:rsidR="00C020BF" w:rsidRPr="00F53AC7" w:rsidRDefault="009D5C0A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(815)</w:t>
            </w:r>
          </w:p>
        </w:tc>
        <w:tc>
          <w:tcPr>
            <w:tcW w:w="141" w:type="dxa"/>
          </w:tcPr>
          <w:p w14:paraId="16F83437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7B5DB22" w:rsidR="00C020BF" w:rsidRPr="00F53AC7" w:rsidRDefault="00C020BF" w:rsidP="006C0AE3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148F53B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15382130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5C0A">
              <w:rPr>
                <w:rFonts w:asciiTheme="majorBidi" w:hAnsiTheme="majorBidi" w:cstheme="majorBidi"/>
                <w:sz w:val="24"/>
                <w:szCs w:val="24"/>
              </w:rPr>
              <w:t>1,202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20BF" w:rsidRPr="00F53AC7" w14:paraId="3FC22023" w14:textId="77777777" w:rsidTr="00AE769F">
        <w:tc>
          <w:tcPr>
            <w:tcW w:w="3515" w:type="dxa"/>
            <w:shd w:val="clear" w:color="auto" w:fill="auto"/>
          </w:tcPr>
          <w:p w14:paraId="411F0D48" w14:textId="6DF54551" w:rsidR="00C020BF" w:rsidRPr="00F53AC7" w:rsidRDefault="00C020BF" w:rsidP="006C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200D30B4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15,396</w:t>
            </w:r>
          </w:p>
        </w:tc>
        <w:tc>
          <w:tcPr>
            <w:tcW w:w="141" w:type="dxa"/>
          </w:tcPr>
          <w:p w14:paraId="336331ED" w14:textId="77777777" w:rsidR="00C020BF" w:rsidRPr="00F53AC7" w:rsidRDefault="00C020BF" w:rsidP="006C0AE3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409C9AC6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/>
                <w:sz w:val="24"/>
                <w:szCs w:val="24"/>
              </w:rPr>
              <w:t>(1,773)</w:t>
            </w:r>
          </w:p>
        </w:tc>
        <w:tc>
          <w:tcPr>
            <w:tcW w:w="141" w:type="dxa"/>
          </w:tcPr>
          <w:p w14:paraId="4A408626" w14:textId="77777777" w:rsidR="00C020BF" w:rsidRPr="00F53AC7" w:rsidRDefault="00C020BF" w:rsidP="006C0A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36BF3F55" w:rsidR="00C020BF" w:rsidRPr="00F53AC7" w:rsidRDefault="00C020BF" w:rsidP="006C0AE3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9215761" w14:textId="77777777" w:rsidR="00C020BF" w:rsidRPr="00F53AC7" w:rsidRDefault="00C020BF" w:rsidP="006C0AE3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3CC62687" w:rsidR="00C020BF" w:rsidRPr="00F53AC7" w:rsidRDefault="00C020BF" w:rsidP="006C0AE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3AC7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  <w:r w:rsidRPr="00F53AC7">
              <w:rPr>
                <w:rFonts w:asciiTheme="majorBidi" w:hAnsiTheme="majorBidi" w:cstheme="majorBidi"/>
                <w:sz w:val="24"/>
                <w:szCs w:val="24"/>
              </w:rPr>
              <w:t>,623</w:t>
            </w:r>
          </w:p>
        </w:tc>
      </w:tr>
    </w:tbl>
    <w:p w14:paraId="63CA2044" w14:textId="6F7B54DB" w:rsidR="00322962" w:rsidRDefault="00322962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69733AA2" w14:textId="049D5A68" w:rsidR="006C0AE3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3A1FD6F" w14:textId="188440E7" w:rsidR="006C0AE3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4BA8C86" w14:textId="77777777" w:rsidR="006C0AE3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870DC75" w14:textId="66B25DEC" w:rsidR="00FD3B83" w:rsidRPr="000D623A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106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04F2" w:rsidRPr="00C10643">
        <w:rPr>
          <w:rFonts w:ascii="Angsana New" w:hAnsi="Angsana New"/>
          <w:b/>
          <w:bCs/>
          <w:sz w:val="32"/>
          <w:szCs w:val="32"/>
        </w:rPr>
        <w:t>6</w:t>
      </w:r>
      <w:r w:rsidRPr="00C10643">
        <w:rPr>
          <w:rFonts w:ascii="Angsana New" w:hAnsi="Angsana New"/>
          <w:b/>
          <w:bCs/>
          <w:sz w:val="32"/>
          <w:szCs w:val="32"/>
        </w:rPr>
        <w:t>.</w:t>
      </w:r>
      <w:r w:rsidRPr="00C10643">
        <w:rPr>
          <w:rFonts w:ascii="Angsana New" w:hAnsi="Angsana New"/>
          <w:b/>
          <w:bCs/>
          <w:sz w:val="32"/>
          <w:szCs w:val="32"/>
        </w:rPr>
        <w:tab/>
      </w:r>
      <w:r w:rsidR="00410C52" w:rsidRPr="00BF09B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0D623A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E11D0D" w:rsidRPr="000D623A" w14:paraId="028A3DAF" w14:textId="77777777" w:rsidTr="00287662">
        <w:tc>
          <w:tcPr>
            <w:tcW w:w="3457" w:type="dxa"/>
          </w:tcPr>
          <w:p w14:paraId="502E06D4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0D623A" w:rsidRDefault="00FD3B83" w:rsidP="00B32000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0D623A" w14:paraId="5D4816CE" w14:textId="77777777" w:rsidTr="00287662">
        <w:tc>
          <w:tcPr>
            <w:tcW w:w="3457" w:type="dxa"/>
          </w:tcPr>
          <w:p w14:paraId="0C6D0A84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0D623A" w:rsidRDefault="00FD3B83" w:rsidP="00B3200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F2" w:rsidRPr="000D623A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206CB4B5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BF09B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286CAC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64789FF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BF09B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6EF8BD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77506E3D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BF09B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5EF3C23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5B19DEA2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BF09B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A04620" w:rsidRPr="000D623A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A04620" w:rsidRPr="00410C52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50C2F109" w:rsidR="00A04620" w:rsidRPr="00BF09B1" w:rsidRDefault="006E511D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2,512</w:t>
            </w:r>
          </w:p>
        </w:tc>
        <w:tc>
          <w:tcPr>
            <w:tcW w:w="134" w:type="dxa"/>
          </w:tcPr>
          <w:p w14:paraId="5D238B69" w14:textId="77777777" w:rsidR="00A04620" w:rsidRPr="000D623A" w:rsidRDefault="00A04620" w:rsidP="00A0462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790EAF3D" w:rsidR="00A04620" w:rsidRPr="00BF09B1" w:rsidRDefault="00A04620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9533586" w14:textId="77777777" w:rsidR="00A04620" w:rsidRPr="000D623A" w:rsidRDefault="00A04620" w:rsidP="00A046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14124274" w:rsidR="00A04620" w:rsidRPr="00BF09B1" w:rsidRDefault="00A04620" w:rsidP="004F300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6D4FC7C" w14:textId="77777777" w:rsidR="00A04620" w:rsidRPr="000D623A" w:rsidRDefault="00A04620" w:rsidP="00A0462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66E78A30" w:rsidR="00A04620" w:rsidRPr="00BF09B1" w:rsidRDefault="00A04620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A04620" w:rsidRPr="000D623A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A04620" w:rsidRPr="00BF09B1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0D8B4D96" w:rsidR="00A04620" w:rsidRPr="000D623A" w:rsidRDefault="006E511D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230,000</w:t>
            </w:r>
          </w:p>
        </w:tc>
        <w:tc>
          <w:tcPr>
            <w:tcW w:w="134" w:type="dxa"/>
          </w:tcPr>
          <w:p w14:paraId="24B31CD6" w14:textId="77777777" w:rsidR="00A04620" w:rsidRPr="000D623A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4365AA1A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1458FD50" w14:textId="77777777" w:rsidR="00A04620" w:rsidRPr="000D623A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14D995B0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4620">
              <w:rPr>
                <w:rFonts w:asciiTheme="majorBidi" w:hAnsiTheme="majorBidi" w:cstheme="majorBidi"/>
                <w:sz w:val="26"/>
                <w:szCs w:val="26"/>
              </w:rPr>
              <w:t xml:space="preserve"> 200,000 </w:t>
            </w:r>
          </w:p>
        </w:tc>
        <w:tc>
          <w:tcPr>
            <w:tcW w:w="134" w:type="dxa"/>
          </w:tcPr>
          <w:p w14:paraId="0F2E5A4C" w14:textId="77777777" w:rsidR="00A04620" w:rsidRPr="000D623A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076D059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04620" w:rsidRPr="000D623A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A04620" w:rsidRPr="00BF09B1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328218E9" w:rsidR="00A04620" w:rsidRPr="000D623A" w:rsidRDefault="006E511D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418,422</w:t>
            </w:r>
          </w:p>
        </w:tc>
        <w:tc>
          <w:tcPr>
            <w:tcW w:w="134" w:type="dxa"/>
          </w:tcPr>
          <w:p w14:paraId="4383ED8E" w14:textId="77777777" w:rsidR="00A04620" w:rsidRPr="000D623A" w:rsidRDefault="00A04620" w:rsidP="00A0462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2E3B7380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597,880</w:t>
            </w:r>
          </w:p>
        </w:tc>
        <w:tc>
          <w:tcPr>
            <w:tcW w:w="134" w:type="dxa"/>
          </w:tcPr>
          <w:p w14:paraId="43CBEFB3" w14:textId="77777777" w:rsidR="00A04620" w:rsidRPr="000D623A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35BE700B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4620">
              <w:rPr>
                <w:rFonts w:asciiTheme="majorBidi" w:hAnsiTheme="majorBidi" w:cstheme="majorBidi"/>
                <w:sz w:val="26"/>
                <w:szCs w:val="26"/>
              </w:rPr>
              <w:t xml:space="preserve"> 414,381</w:t>
            </w:r>
          </w:p>
        </w:tc>
        <w:tc>
          <w:tcPr>
            <w:tcW w:w="134" w:type="dxa"/>
          </w:tcPr>
          <w:p w14:paraId="77EAB6BB" w14:textId="77777777" w:rsidR="00A04620" w:rsidRPr="000D623A" w:rsidRDefault="00A04620" w:rsidP="00A0462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1F9D881D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596,187</w:t>
            </w:r>
          </w:p>
        </w:tc>
      </w:tr>
      <w:tr w:rsidR="00A04620" w:rsidRPr="000D623A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A04620" w:rsidRPr="000D623A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3373655F" w:rsidR="00A04620" w:rsidRPr="000D623A" w:rsidRDefault="006E511D" w:rsidP="006E511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650,93</w:t>
            </w:r>
            <w:r w:rsidR="005A3D5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A8E8E8F" w14:textId="77777777" w:rsidR="00A04620" w:rsidRPr="000D623A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39CAB6FD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742,882</w:t>
            </w:r>
          </w:p>
        </w:tc>
        <w:tc>
          <w:tcPr>
            <w:tcW w:w="134" w:type="dxa"/>
          </w:tcPr>
          <w:p w14:paraId="5AEBDD86" w14:textId="77777777" w:rsidR="00A04620" w:rsidRPr="000D623A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01D2BEB1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614,381</w:t>
            </w:r>
          </w:p>
        </w:tc>
        <w:tc>
          <w:tcPr>
            <w:tcW w:w="134" w:type="dxa"/>
          </w:tcPr>
          <w:p w14:paraId="438806AF" w14:textId="77777777" w:rsidR="00A04620" w:rsidRPr="000D623A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1CBD46D" w:rsidR="00A04620" w:rsidRPr="000D623A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711,189</w:t>
            </w:r>
          </w:p>
        </w:tc>
      </w:tr>
    </w:tbl>
    <w:p w14:paraId="46D9BEBD" w14:textId="77777777" w:rsidR="006C0AE3" w:rsidRDefault="006C0AE3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9A3A36" w14:textId="613796D9" w:rsidR="00EC2B32" w:rsidRDefault="00EC2B3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4620">
        <w:rPr>
          <w:rFonts w:ascii="Angsana New" w:hAnsi="Angsana New"/>
          <w:sz w:val="32"/>
          <w:szCs w:val="32"/>
        </w:rPr>
        <w:t>31</w:t>
      </w:r>
      <w:r w:rsidRPr="00BF09B1">
        <w:rPr>
          <w:rFonts w:ascii="Angsana New" w:hAnsi="Angsana New"/>
          <w:sz w:val="32"/>
          <w:szCs w:val="32"/>
          <w:cs/>
        </w:rPr>
        <w:t xml:space="preserve"> มีนาคม </w:t>
      </w:r>
      <w:r w:rsidRPr="00A04620">
        <w:rPr>
          <w:rFonts w:ascii="Angsana New" w:hAnsi="Angsana New"/>
          <w:sz w:val="32"/>
          <w:szCs w:val="32"/>
        </w:rPr>
        <w:t>256</w:t>
      </w:r>
      <w:r w:rsidR="00410C52" w:rsidRPr="00A04620">
        <w:rPr>
          <w:rFonts w:ascii="Angsana New" w:hAnsi="Angsana New"/>
          <w:sz w:val="32"/>
          <w:szCs w:val="32"/>
        </w:rPr>
        <w:t>5</w:t>
      </w:r>
      <w:r w:rsidRPr="00A04620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 w:hint="cs"/>
          <w:sz w:val="32"/>
          <w:szCs w:val="32"/>
          <w:cs/>
        </w:rPr>
        <w:t>และ</w:t>
      </w:r>
      <w:r w:rsidRPr="00BF09B1">
        <w:rPr>
          <w:rFonts w:ascii="Angsana New" w:hAnsi="Angsana New"/>
          <w:sz w:val="32"/>
          <w:szCs w:val="32"/>
          <w:cs/>
        </w:rPr>
        <w:t xml:space="preserve">วันที่ </w:t>
      </w:r>
      <w:r w:rsidRPr="00A04620">
        <w:rPr>
          <w:rFonts w:ascii="Angsana New" w:hAnsi="Angsana New"/>
          <w:sz w:val="32"/>
          <w:szCs w:val="32"/>
        </w:rPr>
        <w:t>31</w:t>
      </w:r>
      <w:r w:rsidRPr="00BF09B1">
        <w:rPr>
          <w:rFonts w:ascii="Angsana New" w:hAnsi="Angsana New"/>
          <w:sz w:val="32"/>
          <w:szCs w:val="32"/>
          <w:cs/>
        </w:rPr>
        <w:t xml:space="preserve"> </w:t>
      </w:r>
      <w:r w:rsidRPr="00BF09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4620">
        <w:rPr>
          <w:rFonts w:ascii="Angsana New" w:hAnsi="Angsana New"/>
          <w:sz w:val="32"/>
          <w:szCs w:val="32"/>
        </w:rPr>
        <w:t>256</w:t>
      </w:r>
      <w:r w:rsidR="00410C52" w:rsidRPr="00A04620">
        <w:rPr>
          <w:rFonts w:ascii="Angsana New" w:hAnsi="Angsana New"/>
          <w:sz w:val="32"/>
          <w:szCs w:val="32"/>
        </w:rPr>
        <w:t>4</w:t>
      </w:r>
      <w:r w:rsidRPr="00BF09B1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A04620">
        <w:rPr>
          <w:rFonts w:ascii="Angsana New" w:hAnsi="Angsana New"/>
          <w:sz w:val="32"/>
          <w:szCs w:val="32"/>
        </w:rPr>
        <w:t xml:space="preserve">2,045 </w:t>
      </w:r>
      <w:r w:rsidRPr="00BF09B1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A04620">
        <w:rPr>
          <w:rFonts w:ascii="Angsana New" w:hAnsi="Angsana New"/>
          <w:sz w:val="32"/>
          <w:szCs w:val="32"/>
        </w:rPr>
        <w:t>57</w:t>
      </w:r>
      <w:r w:rsidRPr="00BF09B1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A04620">
        <w:rPr>
          <w:rFonts w:ascii="Angsana New" w:hAnsi="Angsana New"/>
          <w:sz w:val="32"/>
          <w:szCs w:val="32"/>
        </w:rPr>
        <w:t xml:space="preserve">MOR </w:t>
      </w:r>
      <w:r w:rsidRPr="00BF09B1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A04620">
        <w:rPr>
          <w:rFonts w:ascii="Angsana New" w:hAnsi="Angsana New"/>
          <w:sz w:val="32"/>
          <w:szCs w:val="32"/>
        </w:rPr>
        <w:t xml:space="preserve">FIX+2 </w:t>
      </w:r>
      <w:r w:rsidRPr="00BF09B1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A04620">
        <w:rPr>
          <w:rFonts w:ascii="Angsana New" w:hAnsi="Angsana New"/>
          <w:sz w:val="32"/>
          <w:szCs w:val="32"/>
        </w:rPr>
        <w:t>420</w:t>
      </w:r>
      <w:r w:rsidRPr="00BF09B1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6C0AE3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6C0AE3">
        <w:rPr>
          <w:rFonts w:ascii="Angsana New" w:hAnsi="Angsana New"/>
          <w:spacing w:val="-4"/>
          <w:sz w:val="32"/>
          <w:szCs w:val="32"/>
        </w:rPr>
        <w:t>2</w:t>
      </w:r>
      <w:r w:rsidRPr="006C0AE3">
        <w:rPr>
          <w:rFonts w:ascii="Angsana New" w:hAnsi="Angsana New"/>
          <w:spacing w:val="-4"/>
          <w:sz w:val="32"/>
          <w:szCs w:val="32"/>
          <w:cs/>
        </w:rPr>
        <w:t xml:space="preserve"> ถึงร้อยละ </w:t>
      </w:r>
      <w:r w:rsidRPr="006C0AE3">
        <w:rPr>
          <w:rFonts w:ascii="Angsana New" w:hAnsi="Angsana New"/>
          <w:spacing w:val="-4"/>
          <w:sz w:val="32"/>
          <w:szCs w:val="32"/>
        </w:rPr>
        <w:t>2.32</w:t>
      </w:r>
      <w:r w:rsidRPr="006C0AE3">
        <w:rPr>
          <w:rFonts w:ascii="Angsana New" w:hAnsi="Angsana New"/>
          <w:spacing w:val="-4"/>
          <w:sz w:val="32"/>
          <w:szCs w:val="32"/>
          <w:cs/>
        </w:rPr>
        <w:t xml:space="preserve"> ต่อปี วงเงิน </w:t>
      </w:r>
      <w:r w:rsidRPr="006C0AE3">
        <w:rPr>
          <w:rFonts w:ascii="Angsana New" w:hAnsi="Angsana New"/>
          <w:spacing w:val="-4"/>
          <w:sz w:val="32"/>
          <w:szCs w:val="32"/>
        </w:rPr>
        <w:t xml:space="preserve">L/C, T/R,  L/G </w:t>
      </w:r>
      <w:r w:rsidRPr="006C0AE3">
        <w:rPr>
          <w:rFonts w:ascii="Angsana New" w:hAnsi="Angsana New"/>
          <w:spacing w:val="-4"/>
          <w:sz w:val="32"/>
          <w:szCs w:val="32"/>
          <w:cs/>
        </w:rPr>
        <w:t xml:space="preserve">เท่ากับ </w:t>
      </w:r>
      <w:r w:rsidRPr="006C0AE3">
        <w:rPr>
          <w:rFonts w:ascii="Angsana New" w:hAnsi="Angsana New"/>
          <w:spacing w:val="-4"/>
          <w:sz w:val="32"/>
          <w:szCs w:val="32"/>
        </w:rPr>
        <w:t>994</w:t>
      </w:r>
      <w:r w:rsidRPr="006C0AE3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 </w:t>
      </w:r>
      <w:r w:rsidRPr="006C0AE3">
        <w:rPr>
          <w:rFonts w:ascii="Angsana New" w:hAnsi="Angsana New"/>
          <w:spacing w:val="-4"/>
          <w:sz w:val="32"/>
          <w:szCs w:val="32"/>
        </w:rPr>
        <w:t xml:space="preserve">T/R </w:t>
      </w:r>
      <w:r w:rsidRPr="006C0AE3">
        <w:rPr>
          <w:rFonts w:ascii="Angsana New" w:hAnsi="Angsana New"/>
          <w:spacing w:val="-4"/>
          <w:sz w:val="32"/>
          <w:szCs w:val="32"/>
          <w:cs/>
        </w:rPr>
        <w:t>คิดดอกเบี้ยในอัตราร้อยละ</w:t>
      </w:r>
      <w:r w:rsidRPr="00BF09B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04620">
        <w:rPr>
          <w:rFonts w:ascii="Angsana New" w:hAnsi="Angsana New"/>
          <w:spacing w:val="-2"/>
          <w:sz w:val="32"/>
          <w:szCs w:val="32"/>
        </w:rPr>
        <w:t>1.40</w:t>
      </w:r>
      <w:r w:rsidRPr="00BF09B1">
        <w:rPr>
          <w:rFonts w:ascii="Angsana New" w:hAnsi="Angsana New"/>
          <w:spacing w:val="-2"/>
          <w:sz w:val="32"/>
          <w:szCs w:val="32"/>
          <w:cs/>
        </w:rPr>
        <w:t xml:space="preserve"> ถึงร้อยละ </w:t>
      </w:r>
      <w:r w:rsidRPr="00A04620">
        <w:rPr>
          <w:rFonts w:ascii="Angsana New" w:hAnsi="Angsana New"/>
          <w:spacing w:val="-2"/>
          <w:sz w:val="32"/>
          <w:szCs w:val="32"/>
        </w:rPr>
        <w:t>2</w:t>
      </w:r>
      <w:r w:rsidRPr="00BF09B1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Pr="00A04620">
        <w:rPr>
          <w:rFonts w:ascii="Angsana New" w:hAnsi="Angsana New"/>
          <w:spacing w:val="-2"/>
          <w:sz w:val="32"/>
          <w:szCs w:val="32"/>
        </w:rPr>
        <w:t xml:space="preserve"> 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และวงเงิน </w:t>
      </w:r>
      <w:r w:rsidRPr="00A04620">
        <w:rPr>
          <w:rFonts w:ascii="Angsana New" w:hAnsi="Angsana New"/>
          <w:spacing w:val="-4"/>
          <w:sz w:val="32"/>
          <w:szCs w:val="32"/>
        </w:rPr>
        <w:t>Forward Contracts 574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A04620">
        <w:rPr>
          <w:rFonts w:ascii="Angsana New" w:hAnsi="Angsana New"/>
          <w:spacing w:val="-4"/>
          <w:sz w:val="32"/>
          <w:szCs w:val="32"/>
        </w:rPr>
        <w:t>8.45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 ล้านดอลลาร์สหรัฐอเมริกา </w:t>
      </w:r>
      <w:r w:rsidR="006C0AE3">
        <w:rPr>
          <w:rFonts w:ascii="Angsana New" w:hAnsi="Angsana New"/>
          <w:spacing w:val="-4"/>
          <w:sz w:val="32"/>
          <w:szCs w:val="32"/>
          <w:cs/>
        </w:rPr>
        <w:br/>
      </w:r>
      <w:r w:rsidRPr="00BF09B1">
        <w:rPr>
          <w:rFonts w:ascii="Angsana New" w:hAnsi="Angsana New"/>
          <w:spacing w:val="-4"/>
          <w:sz w:val="32"/>
          <w:szCs w:val="32"/>
          <w:cs/>
        </w:rPr>
        <w:t>ซึ่งวงเงินดังกล่าวค้ำประกัน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A04620">
        <w:rPr>
          <w:rFonts w:ascii="Angsana New" w:hAnsi="Angsana New"/>
          <w:spacing w:val="-4"/>
          <w:sz w:val="32"/>
          <w:szCs w:val="32"/>
        </w:rPr>
        <w:t>76.12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 ล้านบาท (ดูหมายเหตุ </w:t>
      </w:r>
      <w:r w:rsidR="002E5C6C" w:rsidRPr="00A04620">
        <w:rPr>
          <w:rFonts w:ascii="Angsana New" w:hAnsi="Angsana New"/>
          <w:spacing w:val="-4"/>
          <w:sz w:val="32"/>
          <w:szCs w:val="32"/>
        </w:rPr>
        <w:t>9</w:t>
      </w:r>
      <w:r w:rsidRPr="00A04620">
        <w:rPr>
          <w:rFonts w:ascii="Angsana New" w:hAnsi="Angsana New"/>
          <w:spacing w:val="-4"/>
          <w:sz w:val="32"/>
          <w:szCs w:val="32"/>
        </w:rPr>
        <w:t xml:space="preserve">) </w:t>
      </w:r>
      <w:r w:rsidR="006C0AE3">
        <w:rPr>
          <w:rFonts w:ascii="Angsana New" w:hAnsi="Angsana New"/>
          <w:spacing w:val="-4"/>
          <w:sz w:val="32"/>
          <w:szCs w:val="32"/>
        </w:rPr>
        <w:br/>
      </w:r>
      <w:r w:rsidRPr="00BF09B1">
        <w:rPr>
          <w:rFonts w:ascii="Angsana New" w:hAnsi="Angsana New"/>
          <w:spacing w:val="-4"/>
          <w:sz w:val="32"/>
          <w:szCs w:val="32"/>
          <w:cs/>
        </w:rPr>
        <w:t>และจด</w:t>
      </w:r>
      <w:r w:rsidRPr="00BF09B1">
        <w:rPr>
          <w:rFonts w:ascii="Angsana New" w:hAnsi="Angsana New"/>
          <w:sz w:val="32"/>
          <w:szCs w:val="32"/>
          <w:cs/>
        </w:rPr>
        <w:t xml:space="preserve">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A04620">
        <w:rPr>
          <w:rFonts w:ascii="Angsana New" w:hAnsi="Angsana New"/>
          <w:sz w:val="32"/>
          <w:szCs w:val="32"/>
        </w:rPr>
        <w:t>123</w:t>
      </w:r>
      <w:r w:rsidRPr="00BF09B1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9B80F72" w14:textId="0F9344E4" w:rsidR="00EC2B32" w:rsidRDefault="00EC2B32" w:rsidP="002D0C2F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BF09B1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BF09B1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BF09B1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A04620">
        <w:rPr>
          <w:rFonts w:ascii="Angsana New" w:hAnsi="Angsana New"/>
          <w:sz w:val="32"/>
          <w:szCs w:val="32"/>
        </w:rPr>
        <w:t>10</w:t>
      </w:r>
      <w:r w:rsidRPr="00BF09B1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A04620">
        <w:rPr>
          <w:rFonts w:ascii="Angsana New" w:hAnsi="Angsana New"/>
          <w:sz w:val="32"/>
          <w:szCs w:val="32"/>
        </w:rPr>
        <w:t xml:space="preserve">MOR - </w:t>
      </w:r>
      <w:r w:rsidRPr="00BF09B1">
        <w:rPr>
          <w:rFonts w:ascii="Angsana New" w:hAnsi="Angsana New"/>
          <w:sz w:val="32"/>
          <w:szCs w:val="32"/>
          <w:cs/>
        </w:rPr>
        <w:t xml:space="preserve">ร้อยละ </w:t>
      </w:r>
      <w:r w:rsidRPr="00A04620">
        <w:rPr>
          <w:rFonts w:ascii="Angsana New" w:hAnsi="Angsana New"/>
          <w:sz w:val="32"/>
          <w:szCs w:val="32"/>
        </w:rPr>
        <w:t>1.50</w:t>
      </w:r>
      <w:r w:rsidRPr="00BF09B1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5355C7C" w14:textId="77777777" w:rsidR="00EC2B32" w:rsidRPr="00A04620" w:rsidRDefault="00EC2B32" w:rsidP="002D0C2F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B29D33E" w14:textId="00DE23C5" w:rsidR="00EC2B32" w:rsidRPr="00A04620" w:rsidRDefault="00EC2B32" w:rsidP="002D0C2F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6E99D553" w14:textId="319C72D1" w:rsidR="00EC2B32" w:rsidRPr="000D623A" w:rsidRDefault="00EC2B32" w:rsidP="002D0C2F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ข)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 w:rsidRPr="002D0C2F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3944CCF1" w14:textId="77777777" w:rsidR="0014022E" w:rsidRPr="000D623A" w:rsidRDefault="0014022E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27386343" w:rsidR="001E27E2" w:rsidRPr="000D623A" w:rsidRDefault="001E27E2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2B32" w:rsidRPr="000D623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D623A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BF09B1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0D623A" w:rsidRDefault="001E27E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BF09B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11D0D" w:rsidRPr="002D0C2F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11D0D" w:rsidRPr="002D0C2F" w14:paraId="0B679AA1" w14:textId="77777777" w:rsidTr="00B32000">
        <w:tc>
          <w:tcPr>
            <w:tcW w:w="3458" w:type="dxa"/>
          </w:tcPr>
          <w:p w14:paraId="5A07452D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2D0C2F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A" w:rsidRPr="002D0C2F" w14:paraId="270FBC19" w14:textId="77777777" w:rsidTr="00D76AE0">
        <w:tc>
          <w:tcPr>
            <w:tcW w:w="3458" w:type="dxa"/>
          </w:tcPr>
          <w:p w14:paraId="20A3CC56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2B8CCE10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D0C2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0A09A0B7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D0C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2D0C2F" w:rsidRDefault="00EC2B32" w:rsidP="002D0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4AB1444E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D0C2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5715BEF1" w:rsidR="00EC2B32" w:rsidRPr="002D0C2F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D0C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77EAA" w:rsidRPr="002D0C2F" w14:paraId="1A489733" w14:textId="77777777" w:rsidTr="00D76AE0">
        <w:trPr>
          <w:trHeight w:val="300"/>
        </w:trPr>
        <w:tc>
          <w:tcPr>
            <w:tcW w:w="3458" w:type="dxa"/>
          </w:tcPr>
          <w:p w14:paraId="21AFC42E" w14:textId="77777777" w:rsidR="00EC2B32" w:rsidRPr="002D0C2F" w:rsidRDefault="00EC2B32" w:rsidP="002D0C2F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1A22B8E2" w:rsidR="00EC2B32" w:rsidRPr="002D0C2F" w:rsidRDefault="000B434E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112,897</w:t>
            </w:r>
          </w:p>
        </w:tc>
        <w:tc>
          <w:tcPr>
            <w:tcW w:w="134" w:type="dxa"/>
          </w:tcPr>
          <w:p w14:paraId="4ED2C3F3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40BC7D0C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88,355</w:t>
            </w:r>
          </w:p>
        </w:tc>
        <w:tc>
          <w:tcPr>
            <w:tcW w:w="134" w:type="dxa"/>
          </w:tcPr>
          <w:p w14:paraId="48F9831E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05ACC4E" w:rsidR="00EC2B32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/>
                <w:sz w:val="26"/>
                <w:szCs w:val="26"/>
              </w:rPr>
              <w:t>83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0C2F">
              <w:rPr>
                <w:rFonts w:asciiTheme="majorBidi" w:hAnsiTheme="majorBidi"/>
                <w:sz w:val="26"/>
                <w:szCs w:val="26"/>
              </w:rPr>
              <w:t>09</w:t>
            </w:r>
            <w:r w:rsidR="00997EED" w:rsidRPr="002D0C2F">
              <w:rPr>
                <w:rFonts w:asciiTheme="majorBidi" w:hAnsi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4301FCB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0BD313A9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/>
                <w:sz w:val="26"/>
                <w:szCs w:val="26"/>
              </w:rPr>
              <w:t>49,516</w:t>
            </w:r>
          </w:p>
        </w:tc>
      </w:tr>
      <w:tr w:rsidR="00777EAA" w:rsidRPr="002D0C2F" w14:paraId="65BF93BC" w14:textId="77777777" w:rsidTr="00D76AE0">
        <w:tc>
          <w:tcPr>
            <w:tcW w:w="3458" w:type="dxa"/>
          </w:tcPr>
          <w:p w14:paraId="6DDD3027" w14:textId="77777777" w:rsidR="00EC2B32" w:rsidRPr="002D0C2F" w:rsidRDefault="00EC2B32" w:rsidP="002D0C2F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2D0C2F" w:rsidRDefault="00EC2B32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2D0C2F" w:rsidRDefault="00EC2B32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7EAA" w:rsidRPr="002D0C2F" w14:paraId="1C753080" w14:textId="77777777" w:rsidTr="00D76AE0">
        <w:tc>
          <w:tcPr>
            <w:tcW w:w="3458" w:type="dxa"/>
          </w:tcPr>
          <w:p w14:paraId="01937A1A" w14:textId="77777777" w:rsidR="00EC2B32" w:rsidRPr="002D0C2F" w:rsidRDefault="00EC2B32" w:rsidP="002D0C2F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587EEDD4" w:rsidR="00EC2B32" w:rsidRPr="002D0C2F" w:rsidRDefault="000B434E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10,397</w:t>
            </w:r>
          </w:p>
        </w:tc>
        <w:tc>
          <w:tcPr>
            <w:tcW w:w="134" w:type="dxa"/>
          </w:tcPr>
          <w:p w14:paraId="0BDAA372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4EC24D6A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9,725</w:t>
            </w:r>
          </w:p>
        </w:tc>
        <w:tc>
          <w:tcPr>
            <w:tcW w:w="134" w:type="dxa"/>
          </w:tcPr>
          <w:p w14:paraId="34E44442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48F3F148" w:rsidR="00EC2B32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/>
                <w:sz w:val="26"/>
                <w:szCs w:val="26"/>
              </w:rPr>
              <w:t xml:space="preserve">6,544 </w:t>
            </w:r>
          </w:p>
        </w:tc>
        <w:tc>
          <w:tcPr>
            <w:tcW w:w="134" w:type="dxa"/>
          </w:tcPr>
          <w:p w14:paraId="1A5AA294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7D0BDF3B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/>
                <w:sz w:val="26"/>
                <w:szCs w:val="26"/>
              </w:rPr>
              <w:t>7,335</w:t>
            </w:r>
          </w:p>
        </w:tc>
      </w:tr>
      <w:tr w:rsidR="00777EAA" w:rsidRPr="002D0C2F" w14:paraId="235F9F40" w14:textId="77777777" w:rsidTr="00D76AE0">
        <w:tc>
          <w:tcPr>
            <w:tcW w:w="3458" w:type="dxa"/>
          </w:tcPr>
          <w:p w14:paraId="624517C9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07D88670" w:rsidR="00EC2B32" w:rsidRPr="002D0C2F" w:rsidRDefault="000B434E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34" w:type="dxa"/>
          </w:tcPr>
          <w:p w14:paraId="2E6C49BE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463E17C7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34" w:type="dxa"/>
          </w:tcPr>
          <w:p w14:paraId="733959A4" w14:textId="77777777" w:rsidR="00EC2B32" w:rsidRPr="002D0C2F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48E9811A" w:rsidR="00EC2B32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</w:rPr>
              <w:t>811</w:t>
            </w:r>
          </w:p>
        </w:tc>
        <w:tc>
          <w:tcPr>
            <w:tcW w:w="134" w:type="dxa"/>
          </w:tcPr>
          <w:p w14:paraId="400901B8" w14:textId="77777777" w:rsidR="00EC2B32" w:rsidRPr="002D0C2F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1F435CA1" w:rsidR="00EC2B32" w:rsidRPr="002D0C2F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D0C2F">
              <w:rPr>
                <w:rFonts w:asciiTheme="majorBidi" w:hAnsiTheme="majorBidi"/>
                <w:sz w:val="26"/>
                <w:szCs w:val="26"/>
              </w:rPr>
              <w:t>886</w:t>
            </w:r>
          </w:p>
        </w:tc>
      </w:tr>
      <w:tr w:rsidR="00D76AE0" w:rsidRPr="002D0C2F" w14:paraId="1F9DC0F1" w14:textId="77777777" w:rsidTr="00D76AE0">
        <w:tc>
          <w:tcPr>
            <w:tcW w:w="3458" w:type="dxa"/>
          </w:tcPr>
          <w:p w14:paraId="5A1710C5" w14:textId="424D2918" w:rsidR="00D76AE0" w:rsidRPr="002D0C2F" w:rsidRDefault="00D76AE0" w:rsidP="002D0C2F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  <w:r w:rsidR="00F53AC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  <w:r w:rsidR="00F53AC7"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4C686226" w:rsidR="00D76AE0" w:rsidRPr="002D0C2F" w:rsidRDefault="000B434E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4C74" w:rsidRPr="002D0C2F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34" w:type="dxa"/>
          </w:tcPr>
          <w:p w14:paraId="782187F5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1EE386EB" w:rsidR="00D76AE0" w:rsidRPr="002D0C2F" w:rsidRDefault="00D76AE0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1,458</w:t>
            </w:r>
          </w:p>
        </w:tc>
        <w:tc>
          <w:tcPr>
            <w:tcW w:w="134" w:type="dxa"/>
          </w:tcPr>
          <w:p w14:paraId="272735A1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04B560A7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B697E9" w14:textId="77777777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20A9921E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D76AE0" w:rsidRPr="002D0C2F" w14:paraId="58977AA3" w14:textId="77777777" w:rsidTr="00D76AE0">
        <w:tc>
          <w:tcPr>
            <w:tcW w:w="3458" w:type="dxa"/>
          </w:tcPr>
          <w:p w14:paraId="266D1EF6" w14:textId="77777777" w:rsidR="00D76AE0" w:rsidRPr="002D0C2F" w:rsidRDefault="00D76AE0" w:rsidP="002D0C2F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1B697806" w:rsidR="00D76AE0" w:rsidRPr="002D0C2F" w:rsidRDefault="004F4C74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13,455</w:t>
            </w:r>
          </w:p>
        </w:tc>
        <w:tc>
          <w:tcPr>
            <w:tcW w:w="134" w:type="dxa"/>
          </w:tcPr>
          <w:p w14:paraId="779FC8C3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14D63A8A" w:rsidR="00D76AE0" w:rsidRPr="002D0C2F" w:rsidRDefault="00D76AE0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13,187</w:t>
            </w:r>
          </w:p>
        </w:tc>
        <w:tc>
          <w:tcPr>
            <w:tcW w:w="134" w:type="dxa"/>
          </w:tcPr>
          <w:p w14:paraId="58A3D891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63CB236B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,988</w:t>
            </w:r>
          </w:p>
        </w:tc>
        <w:tc>
          <w:tcPr>
            <w:tcW w:w="134" w:type="dxa"/>
          </w:tcPr>
          <w:p w14:paraId="5273F6B7" w14:textId="77777777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6E4743E5" w:rsidR="00D76AE0" w:rsidRPr="002D0C2F" w:rsidRDefault="00D76AE0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1,194</w:t>
            </w:r>
          </w:p>
        </w:tc>
      </w:tr>
      <w:tr w:rsidR="00D76AE0" w:rsidRPr="002D0C2F" w14:paraId="0C236F7C" w14:textId="77777777" w:rsidTr="00D76AE0">
        <w:tc>
          <w:tcPr>
            <w:tcW w:w="3458" w:type="dxa"/>
          </w:tcPr>
          <w:p w14:paraId="4648B3A7" w14:textId="77777777" w:rsidR="00D76AE0" w:rsidRPr="002D0C2F" w:rsidRDefault="00D76AE0" w:rsidP="002D0C2F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09402707" w:rsidR="00D76AE0" w:rsidRPr="002D0C2F" w:rsidRDefault="000B434E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137,833</w:t>
            </w:r>
          </w:p>
        </w:tc>
        <w:tc>
          <w:tcPr>
            <w:tcW w:w="134" w:type="dxa"/>
          </w:tcPr>
          <w:p w14:paraId="00EAE60E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46E10B64" w:rsidR="00D76AE0" w:rsidRPr="002D0C2F" w:rsidRDefault="00D76AE0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113,665</w:t>
            </w:r>
          </w:p>
        </w:tc>
        <w:tc>
          <w:tcPr>
            <w:tcW w:w="134" w:type="dxa"/>
          </w:tcPr>
          <w:p w14:paraId="60F88D1F" w14:textId="77777777" w:rsidR="00D76AE0" w:rsidRPr="002D0C2F" w:rsidRDefault="00D76AE0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1F1CF49C" w:rsidR="00D76AE0" w:rsidRPr="002D0C2F" w:rsidRDefault="00997EED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 w:hint="cs"/>
                <w:sz w:val="26"/>
                <w:szCs w:val="26"/>
              </w:rPr>
              <w:t>92</w:t>
            </w:r>
            <w:r w:rsidRPr="002D0C2F">
              <w:rPr>
                <w:rFonts w:asciiTheme="majorBidi" w:hAnsiTheme="majorBidi" w:cstheme="majorBidi"/>
                <w:sz w:val="26"/>
                <w:szCs w:val="26"/>
              </w:rPr>
              <w:t>,437</w:t>
            </w:r>
          </w:p>
        </w:tc>
        <w:tc>
          <w:tcPr>
            <w:tcW w:w="134" w:type="dxa"/>
          </w:tcPr>
          <w:p w14:paraId="61099DA8" w14:textId="77777777" w:rsidR="00D76AE0" w:rsidRPr="002D0C2F" w:rsidRDefault="00D76AE0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E977E67" w:rsidR="00D76AE0" w:rsidRPr="002D0C2F" w:rsidRDefault="00D76AE0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C2F">
              <w:rPr>
                <w:rFonts w:asciiTheme="majorBidi" w:hAnsiTheme="majorBidi" w:cstheme="majorBidi"/>
                <w:sz w:val="26"/>
                <w:szCs w:val="26"/>
              </w:rPr>
              <w:t>58,931</w:t>
            </w:r>
          </w:p>
        </w:tc>
      </w:tr>
    </w:tbl>
    <w:p w14:paraId="1D54C572" w14:textId="54C8684B" w:rsidR="005F652E" w:rsidRPr="000D623A" w:rsidRDefault="00777EAA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F652E" w:rsidRPr="000D623A">
        <w:rPr>
          <w:rFonts w:ascii="Angsana New" w:hAnsi="Angsana New"/>
          <w:b/>
          <w:bCs/>
          <w:sz w:val="32"/>
          <w:szCs w:val="32"/>
        </w:rPr>
        <w:t>.</w:t>
      </w:r>
      <w:r w:rsidR="005F652E" w:rsidRPr="000D623A">
        <w:rPr>
          <w:rFonts w:ascii="Angsana New" w:hAnsi="Angsana New"/>
          <w:b/>
          <w:bCs/>
          <w:sz w:val="32"/>
          <w:szCs w:val="32"/>
        </w:rPr>
        <w:tab/>
      </w:r>
      <w:r w:rsidR="00B87D86" w:rsidRPr="00BF09B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82777A3" w14:textId="385C1A91" w:rsidR="00D42704" w:rsidRPr="000D623A" w:rsidRDefault="00D42704" w:rsidP="004000C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0D623A">
        <w:rPr>
          <w:rFonts w:asciiTheme="majorBidi" w:hAnsiTheme="majorBidi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Theme="majorBidi" w:hAnsiTheme="majorBidi" w:cstheme="majorBidi"/>
          <w:sz w:val="32"/>
          <w:szCs w:val="32"/>
        </w:rPr>
        <w:t xml:space="preserve"> 31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/>
          <w:sz w:val="32"/>
          <w:szCs w:val="32"/>
        </w:rPr>
        <w:t xml:space="preserve"> 256</w:t>
      </w:r>
      <w:r w:rsidR="009F7E49">
        <w:rPr>
          <w:rFonts w:asciiTheme="majorBidi" w:hAnsiTheme="majorBidi" w:cstheme="majorBidi"/>
          <w:sz w:val="32"/>
          <w:szCs w:val="32"/>
        </w:rPr>
        <w:t>5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E11D0D" w:rsidRPr="000D623A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0D623A" w:rsidRDefault="00D42704" w:rsidP="00287662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BF09B1" w:rsidRDefault="00D42704" w:rsidP="00287662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0D623A" w:rsidRDefault="00D42704" w:rsidP="00287662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0D623A" w:rsidRDefault="00D42704" w:rsidP="00287662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0D623A" w:rsidRDefault="00D42704" w:rsidP="00287662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0D623A" w:rsidRDefault="00D42704" w:rsidP="00287662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0D623A" w:rsidRDefault="00D42704" w:rsidP="00287662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97EED" w:rsidRPr="000D623A" w14:paraId="354C61B5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AD7EDE8" w:rsidR="00997EED" w:rsidRPr="000D623A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3E6223B0" w:rsidR="00997EED" w:rsidRPr="000D623A" w:rsidRDefault="00920684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543CB3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997EED" w:rsidRPr="00BF09B1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1CC7C78F" w:rsidR="00997EED" w:rsidRPr="00BF09B1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>27,96</w:t>
            </w:r>
            <w:r w:rsidR="0092068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997EED" w:rsidRPr="000D623A" w14:paraId="76BCC7D0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37DC4CA7" w:rsidR="00997EED" w:rsidRPr="00BF09B1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E7709CD" w14:textId="5FF899A9" w:rsidR="00997EED" w:rsidRDefault="00CA5394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997EED" w:rsidRPr="00BF09B1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1B17B644" w:rsidR="00997EED" w:rsidRPr="00997EED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 xml:space="preserve"> 1,55</w:t>
            </w:r>
            <w:r w:rsidR="0092068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97EED" w:rsidRPr="000D623A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997EED" w:rsidRPr="00BF09B1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53F0748E" w:rsidR="00997EED" w:rsidRPr="000D623A" w:rsidRDefault="00B4462D" w:rsidP="00997EE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(1,10</w:t>
            </w:r>
            <w:r w:rsidR="00543CB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997EED" w:rsidRPr="00BF09B1" w:rsidRDefault="00997EED" w:rsidP="00997EE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5407FD5A" w:rsidR="00997EED" w:rsidRPr="000D623A" w:rsidRDefault="00997EED" w:rsidP="0028766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>(607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7EED" w:rsidRPr="000D623A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7C17C028" w:rsidR="00997EED" w:rsidRPr="00BF09B1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6702AF29" w:rsidR="00997EED" w:rsidRPr="000D623A" w:rsidRDefault="00B4462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30,055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997EED" w:rsidRPr="00BF09B1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3E8BC944" w:rsidR="00997EED" w:rsidRPr="000D623A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 xml:space="preserve"> 28,90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97EED" w:rsidRPr="000D623A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997EED" w:rsidRPr="00BF09B1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BF09B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27DCF155" w:rsidR="00997EED" w:rsidRPr="000D623A" w:rsidRDefault="00B4462D" w:rsidP="00997EE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(3,636)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997EED" w:rsidRPr="00BF09B1" w:rsidRDefault="00997EED" w:rsidP="00997EE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3EB02C0C" w:rsidR="00997EED" w:rsidRPr="000D623A" w:rsidRDefault="00997EED" w:rsidP="0028766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>(2,767)</w:t>
            </w:r>
          </w:p>
        </w:tc>
      </w:tr>
      <w:tr w:rsidR="00997EED" w:rsidRPr="000D623A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997EED" w:rsidRPr="00BF09B1" w:rsidRDefault="00997EED" w:rsidP="00997EE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F09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70F3A136" w:rsidR="00997EED" w:rsidRPr="000D623A" w:rsidRDefault="00B4462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26,419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997EED" w:rsidRPr="00BF09B1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2147B6A0" w:rsidR="00997EED" w:rsidRPr="000D623A" w:rsidRDefault="00997EED" w:rsidP="00997E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EED">
              <w:rPr>
                <w:rFonts w:asciiTheme="majorBidi" w:hAnsiTheme="majorBidi" w:cstheme="majorBidi"/>
                <w:sz w:val="32"/>
                <w:szCs w:val="32"/>
              </w:rPr>
              <w:t xml:space="preserve"> 26,138 </w:t>
            </w:r>
          </w:p>
        </w:tc>
      </w:tr>
    </w:tbl>
    <w:p w14:paraId="40C92702" w14:textId="321D5F31" w:rsidR="00287662" w:rsidRDefault="0028766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9112F72" w14:textId="07D927F8" w:rsidR="00583F43" w:rsidRPr="00583F43" w:rsidRDefault="00583F43" w:rsidP="0094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  <w:r w:rsidRPr="00583F43">
        <w:rPr>
          <w:rFonts w:ascii="Angsana New" w:hAnsi="Angsana New"/>
          <w:position w:val="2"/>
          <w:sz w:val="32"/>
          <w:szCs w:val="32"/>
          <w:cs/>
        </w:rPr>
        <w:t>จำนวนที่รับรู้ในงบกำไรขาดทุน</w:t>
      </w:r>
      <w:r w:rsidRPr="00583F43">
        <w:rPr>
          <w:rFonts w:ascii="Angsana New" w:hAnsi="Angsana New" w:hint="cs"/>
          <w:position w:val="2"/>
          <w:sz w:val="32"/>
          <w:szCs w:val="32"/>
          <w:cs/>
        </w:rPr>
        <w:t>เบ็ดเสร็จ</w:t>
      </w:r>
      <w:r w:rsidR="00AE11F0">
        <w:rPr>
          <w:rFonts w:ascii="Angsana New" w:hAnsi="Angsana New" w:hint="cs"/>
          <w:position w:val="2"/>
          <w:sz w:val="32"/>
          <w:szCs w:val="32"/>
          <w:cs/>
        </w:rPr>
        <w:t>สำหรับงวด</w:t>
      </w:r>
      <w:r w:rsidR="009474BC">
        <w:rPr>
          <w:rFonts w:ascii="Angsana New" w:hAnsi="Angsana New" w:hint="cs"/>
          <w:position w:val="2"/>
          <w:sz w:val="32"/>
          <w:szCs w:val="32"/>
          <w:cs/>
        </w:rPr>
        <w:t>สาม</w:t>
      </w:r>
      <w:r w:rsidRPr="00583F43">
        <w:rPr>
          <w:rFonts w:ascii="Angsana New" w:hAnsi="Angsana New" w:hint="cs"/>
          <w:position w:val="2"/>
          <w:sz w:val="32"/>
          <w:szCs w:val="32"/>
          <w:cs/>
        </w:rPr>
        <w:t>เดือน</w:t>
      </w:r>
      <w:r w:rsidRPr="00583F43">
        <w:rPr>
          <w:rFonts w:ascii="Angsana New" w:hAnsi="Angsana New"/>
          <w:position w:val="2"/>
          <w:sz w:val="32"/>
          <w:szCs w:val="32"/>
          <w:cs/>
        </w:rPr>
        <w:t>สิ้นสุดวันที่</w:t>
      </w:r>
      <w:r w:rsidRPr="00583F43">
        <w:rPr>
          <w:rFonts w:ascii="Angsana New" w:hAnsi="Angsana New"/>
          <w:position w:val="2"/>
          <w:sz w:val="32"/>
          <w:szCs w:val="32"/>
        </w:rPr>
        <w:t xml:space="preserve"> 31 </w:t>
      </w:r>
      <w:r w:rsidRPr="00583F43">
        <w:rPr>
          <w:rFonts w:ascii="Angsana New" w:hAnsi="Angsana New" w:hint="cs"/>
          <w:position w:val="2"/>
          <w:sz w:val="32"/>
          <w:szCs w:val="32"/>
          <w:cs/>
        </w:rPr>
        <w:t>มีนาคม</w:t>
      </w:r>
      <w:r w:rsidRPr="00583F43">
        <w:rPr>
          <w:rFonts w:ascii="Angsana New" w:hAnsi="Angsana New" w:hint="cs"/>
          <w:position w:val="2"/>
          <w:sz w:val="32"/>
          <w:szCs w:val="32"/>
        </w:rPr>
        <w:t xml:space="preserve"> </w:t>
      </w:r>
      <w:r w:rsidRPr="00583F43">
        <w:rPr>
          <w:rFonts w:ascii="Angsana New" w:hAnsi="Angsana New"/>
          <w:position w:val="2"/>
          <w:sz w:val="32"/>
          <w:szCs w:val="32"/>
        </w:rPr>
        <w:t xml:space="preserve">2565 </w:t>
      </w:r>
      <w:r w:rsidRPr="00583F43">
        <w:rPr>
          <w:rFonts w:ascii="Angsana New" w:hAnsi="Angsana New" w:hint="cs"/>
          <w:position w:val="2"/>
          <w:sz w:val="32"/>
          <w:szCs w:val="32"/>
          <w:cs/>
        </w:rPr>
        <w:t xml:space="preserve">และ </w:t>
      </w:r>
      <w:r w:rsidRPr="00583F43">
        <w:rPr>
          <w:rFonts w:ascii="Angsana New" w:hAnsi="Angsana New"/>
          <w:position w:val="2"/>
          <w:sz w:val="32"/>
          <w:szCs w:val="32"/>
        </w:rPr>
        <w:t>2564</w:t>
      </w:r>
      <w:r w:rsidRPr="00583F43">
        <w:rPr>
          <w:rFonts w:ascii="Angsana New" w:hAnsi="Angsana New" w:hint="cs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583F43" w:rsidRPr="002D0C2F" w14:paraId="49E8A766" w14:textId="77777777" w:rsidTr="003859DE">
        <w:trPr>
          <w:trHeight w:val="20"/>
        </w:trPr>
        <w:tc>
          <w:tcPr>
            <w:tcW w:w="3003" w:type="dxa"/>
          </w:tcPr>
          <w:p w14:paraId="6355F178" w14:textId="77777777" w:rsidR="00583F43" w:rsidRPr="002D0C2F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2D0C2F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D0C2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3F43" w:rsidRPr="002D0C2F" w14:paraId="6D19F454" w14:textId="77777777" w:rsidTr="003859DE">
        <w:trPr>
          <w:trHeight w:val="20"/>
        </w:trPr>
        <w:tc>
          <w:tcPr>
            <w:tcW w:w="3003" w:type="dxa"/>
          </w:tcPr>
          <w:p w14:paraId="7D6AE186" w14:textId="77777777" w:rsidR="00583F43" w:rsidRPr="002D0C2F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2D0C2F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2D0C2F" w:rsidRDefault="00583F43" w:rsidP="00583F4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2D0C2F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F43" w:rsidRPr="002D0C2F" w14:paraId="513758D6" w14:textId="77777777" w:rsidTr="003859DE">
        <w:trPr>
          <w:trHeight w:val="20"/>
        </w:trPr>
        <w:tc>
          <w:tcPr>
            <w:tcW w:w="3003" w:type="dxa"/>
          </w:tcPr>
          <w:p w14:paraId="17BF3780" w14:textId="77777777" w:rsidR="00583F43" w:rsidRPr="002D0C2F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77777777" w:rsidR="00583F43" w:rsidRPr="002D0C2F" w:rsidRDefault="00583F43" w:rsidP="00583F43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583F43" w:rsidRPr="002D0C2F" w:rsidRDefault="00583F43" w:rsidP="00583F43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77777777" w:rsidR="00583F43" w:rsidRPr="002D0C2F" w:rsidRDefault="00583F43" w:rsidP="00583F43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A0F1A0D" w14:textId="77777777" w:rsidR="00583F43" w:rsidRPr="002D0C2F" w:rsidRDefault="00583F43" w:rsidP="00583F43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77777777" w:rsidR="00583F43" w:rsidRPr="002D0C2F" w:rsidRDefault="00583F43" w:rsidP="00583F43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583F43" w:rsidRPr="002D0C2F" w:rsidRDefault="00583F43" w:rsidP="00583F43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77777777" w:rsidR="00583F43" w:rsidRPr="002D0C2F" w:rsidRDefault="00583F43" w:rsidP="00583F43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83F43" w:rsidRPr="002D0C2F" w14:paraId="28557BA7" w14:textId="77777777" w:rsidTr="003859DE">
        <w:trPr>
          <w:trHeight w:val="20"/>
        </w:trPr>
        <w:tc>
          <w:tcPr>
            <w:tcW w:w="3003" w:type="dxa"/>
          </w:tcPr>
          <w:p w14:paraId="5357E813" w14:textId="77777777" w:rsidR="00583F43" w:rsidRPr="002D0C2F" w:rsidRDefault="00583F43" w:rsidP="00583F43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2D0C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D0C2F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6F150A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1,127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4" w:type="dxa"/>
            <w:vAlign w:val="bottom"/>
          </w:tcPr>
          <w:p w14:paraId="0CE3AB45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2E3289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1,127</w:t>
            </w:r>
          </w:p>
        </w:tc>
      </w:tr>
      <w:tr w:rsidR="00583F43" w:rsidRPr="002D0C2F" w14:paraId="459AFE96" w14:textId="77777777" w:rsidTr="003859DE">
        <w:trPr>
          <w:trHeight w:val="20"/>
        </w:trPr>
        <w:tc>
          <w:tcPr>
            <w:tcW w:w="3003" w:type="dxa"/>
          </w:tcPr>
          <w:p w14:paraId="72756CE3" w14:textId="77777777" w:rsidR="00583F43" w:rsidRPr="002D0C2F" w:rsidRDefault="00583F43" w:rsidP="00583F43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DDF3BA6" w14:textId="7B43F5EF" w:rsidR="00583F43" w:rsidRPr="002D0C2F" w:rsidRDefault="00AA1DA0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26EB8950" w:rsidR="00583F43" w:rsidRPr="002D0C2F" w:rsidRDefault="00AA1DA0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34" w:type="dxa"/>
            <w:vAlign w:val="bottom"/>
          </w:tcPr>
          <w:p w14:paraId="64FEE494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193FE99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583F43" w:rsidRPr="002D0C2F" w14:paraId="2F6FDC48" w14:textId="77777777" w:rsidTr="003859DE">
        <w:trPr>
          <w:trHeight w:val="20"/>
        </w:trPr>
        <w:tc>
          <w:tcPr>
            <w:tcW w:w="3003" w:type="dxa"/>
          </w:tcPr>
          <w:p w14:paraId="66259383" w14:textId="77777777" w:rsidR="00583F43" w:rsidRPr="002D0C2F" w:rsidRDefault="00583F43" w:rsidP="00583F43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98EC52" w14:textId="6A1BF329" w:rsidR="00583F43" w:rsidRPr="002D0C2F" w:rsidRDefault="009474BC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96A24CF" w14:textId="4AC818B7" w:rsidR="00583F43" w:rsidRPr="002D0C2F" w:rsidRDefault="00AA1DA0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4" w:type="dxa"/>
            <w:vAlign w:val="bottom"/>
          </w:tcPr>
          <w:p w14:paraId="5CACDC7D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E939960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83F43" w:rsidRPr="002D0C2F" w14:paraId="3C1A1D22" w14:textId="77777777" w:rsidTr="00AA1DA0">
        <w:trPr>
          <w:trHeight w:val="20"/>
        </w:trPr>
        <w:tc>
          <w:tcPr>
            <w:tcW w:w="3003" w:type="dxa"/>
          </w:tcPr>
          <w:p w14:paraId="716278EA" w14:textId="77777777" w:rsidR="00583F43" w:rsidRPr="002D0C2F" w:rsidRDefault="00583F43" w:rsidP="00583F43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C5A324" w14:textId="5E21D5B5" w:rsidR="00583F43" w:rsidRPr="002D0C2F" w:rsidRDefault="009474BC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4F33C608" w:rsidR="00583F43" w:rsidRPr="002D0C2F" w:rsidRDefault="009474BC" w:rsidP="00AA1D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13CA94D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37C750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34" w:type="dxa"/>
            <w:vAlign w:val="bottom"/>
          </w:tcPr>
          <w:p w14:paraId="29E627D3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D92825F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A0639B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583F43" w:rsidRPr="002D0C2F" w14:paraId="0454FE13" w14:textId="77777777" w:rsidTr="00AA1DA0">
        <w:trPr>
          <w:trHeight w:val="20"/>
        </w:trPr>
        <w:tc>
          <w:tcPr>
            <w:tcW w:w="3003" w:type="dxa"/>
          </w:tcPr>
          <w:p w14:paraId="50DC6383" w14:textId="71C67408" w:rsidR="00583F43" w:rsidRPr="002D0C2F" w:rsidRDefault="008F0AA5" w:rsidP="008F0AA5">
            <w:pPr>
              <w:spacing w:line="320" w:lineRule="exact"/>
              <w:ind w:left="511" w:hanging="2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7FF72C78" w:rsidR="00583F43" w:rsidRPr="002D0C2F" w:rsidRDefault="009474BC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,217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1EE2FE49" w:rsidR="00583F43" w:rsidRPr="002D0C2F" w:rsidRDefault="009474BC" w:rsidP="00AA1DA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1,680</w:t>
            </w:r>
          </w:p>
        </w:tc>
        <w:tc>
          <w:tcPr>
            <w:tcW w:w="134" w:type="dxa"/>
            <w:vAlign w:val="bottom"/>
          </w:tcPr>
          <w:p w14:paraId="544D8F18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E775DC4" w14:textId="77777777" w:rsidR="00583F43" w:rsidRPr="002D0C2F" w:rsidRDefault="00583F43" w:rsidP="00583F4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C2F"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</w:tr>
    </w:tbl>
    <w:p w14:paraId="2BD99D7D" w14:textId="77777777" w:rsidR="00583F43" w:rsidRDefault="00583F43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62ACC79" w14:textId="145CBF60" w:rsidR="002D6346" w:rsidRPr="000D623A" w:rsidRDefault="00F25BD9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D6346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6346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6346" w:rsidRPr="00BF09B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BF09B1" w:rsidRDefault="00600EF0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B32000" w:rsidRPr="000D623A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BF09B1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32000" w:rsidRPr="000D623A" w14:paraId="02B85A2E" w14:textId="77777777" w:rsidTr="00B32000">
        <w:tc>
          <w:tcPr>
            <w:tcW w:w="5046" w:type="dxa"/>
          </w:tcPr>
          <w:p w14:paraId="52A7EA83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BF09B1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32000" w:rsidRPr="000D623A" w14:paraId="2ADBDF03" w14:textId="77777777" w:rsidTr="00AB69C6">
        <w:tc>
          <w:tcPr>
            <w:tcW w:w="5046" w:type="dxa"/>
          </w:tcPr>
          <w:p w14:paraId="75685772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BFB8A37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BF21AB9" w14:textId="03E13DD1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5AB462DB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32000" w:rsidRPr="000D623A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35C250A4" w:rsidR="00B32000" w:rsidRPr="00BF09B1" w:rsidRDefault="007F3CB3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29,112</w:t>
            </w:r>
          </w:p>
        </w:tc>
        <w:tc>
          <w:tcPr>
            <w:tcW w:w="138" w:type="dxa"/>
          </w:tcPr>
          <w:p w14:paraId="1B93CB66" w14:textId="77777777" w:rsidR="00B32000" w:rsidRPr="000D623A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2D8C7D3A" w:rsidR="00B32000" w:rsidRPr="000D623A" w:rsidRDefault="00AB69C6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12,318</w:t>
            </w:r>
          </w:p>
        </w:tc>
      </w:tr>
      <w:tr w:rsidR="002667EE" w:rsidRPr="000D623A" w14:paraId="71B333DF" w14:textId="77777777" w:rsidTr="00AB69C6">
        <w:tc>
          <w:tcPr>
            <w:tcW w:w="5046" w:type="dxa"/>
          </w:tcPr>
          <w:p w14:paraId="2500120A" w14:textId="77777777" w:rsidR="002667EE" w:rsidRPr="000D623A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40B5E956" w:rsidR="002667EE" w:rsidRPr="000D623A" w:rsidRDefault="005956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27,174</w:t>
            </w:r>
          </w:p>
        </w:tc>
        <w:tc>
          <w:tcPr>
            <w:tcW w:w="138" w:type="dxa"/>
          </w:tcPr>
          <w:p w14:paraId="6A3F2BB0" w14:textId="77777777" w:rsidR="002667EE" w:rsidRPr="000D623A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127B10E0" w:rsidR="002667EE" w:rsidRPr="002667EE" w:rsidRDefault="002667EE" w:rsidP="00CA5C06">
            <w:pPr>
              <w:tabs>
                <w:tab w:val="clear" w:pos="907"/>
                <w:tab w:val="left" w:pos="284"/>
                <w:tab w:val="left" w:pos="1418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67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67EE" w:rsidRPr="000D623A" w14:paraId="1AD20297" w14:textId="77777777" w:rsidTr="00AB69C6">
        <w:tc>
          <w:tcPr>
            <w:tcW w:w="5046" w:type="dxa"/>
          </w:tcPr>
          <w:p w14:paraId="02D9E63B" w14:textId="77777777" w:rsidR="002667EE" w:rsidRPr="00BF09B1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51DC9C40" w:rsidR="002667EE" w:rsidRPr="000D623A" w:rsidRDefault="00F45304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56,286</w:t>
            </w:r>
          </w:p>
        </w:tc>
        <w:tc>
          <w:tcPr>
            <w:tcW w:w="138" w:type="dxa"/>
          </w:tcPr>
          <w:p w14:paraId="3F934F33" w14:textId="77777777" w:rsidR="002667EE" w:rsidRPr="000D623A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4EFA0E7A" w:rsidR="002667EE" w:rsidRPr="00BF09B1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12,318</w:t>
            </w:r>
          </w:p>
        </w:tc>
      </w:tr>
    </w:tbl>
    <w:p w14:paraId="05BA0844" w14:textId="00D5AD5D" w:rsidR="001B7572" w:rsidRDefault="001B7572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CDBCF07" w14:textId="372A0CFE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BF09B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บริษัท พรีเมี่ยม เฟล็กซิเบิ้ล แพจเกจจิ้ง จำกัด </w:t>
      </w:r>
    </w:p>
    <w:p w14:paraId="27A20D78" w14:textId="77777777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BF09B1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BF09B1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D623A">
        <w:rPr>
          <w:rFonts w:asciiTheme="majorBidi" w:hAnsiTheme="majorBidi"/>
          <w:spacing w:val="-6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D623A">
        <w:rPr>
          <w:rFonts w:asciiTheme="majorBidi" w:hAnsiTheme="majorBidi"/>
          <w:spacing w:val="-6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BF09B1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F09B1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BF09B1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ก)</w:t>
      </w:r>
      <w:r w:rsidRPr="00BF09B1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7777777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ข)</w:t>
      </w:r>
      <w:r w:rsidRPr="00BF09B1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233BB21D" w14:textId="59B824D0" w:rsidR="000E3A61" w:rsidRPr="009474BC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>2</w:t>
      </w:r>
      <w:r w:rsidRPr="000D623A">
        <w:rPr>
          <w:rFonts w:asciiTheme="majorBidi" w:hAnsiTheme="majorBidi"/>
          <w:sz w:val="32"/>
          <w:szCs w:val="32"/>
        </w:rPr>
        <w:t xml:space="preserve">. </w:t>
      </w:r>
      <w:r w:rsidRPr="000D623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F09B1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AA1DA0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="00AA1DA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AA1DA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="009474BC">
        <w:rPr>
          <w:rFonts w:asciiTheme="majorBidi" w:hAnsiTheme="majorBidi" w:cstheme="majorBidi" w:hint="cs"/>
          <w:spacing w:val="-6"/>
          <w:sz w:val="32"/>
          <w:szCs w:val="32"/>
          <w:cs/>
        </w:rPr>
        <w:t>กู้ยืมเงิน</w:t>
      </w:r>
      <w:r w:rsidR="00BD206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F330C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แห่ง</w:t>
      </w:r>
      <w:r w:rsidRPr="009474BC">
        <w:rPr>
          <w:rFonts w:asciiTheme="majorBidi" w:hAnsiTheme="majorBidi" w:cstheme="majorBidi"/>
          <w:sz w:val="32"/>
          <w:szCs w:val="32"/>
          <w:cs/>
        </w:rPr>
        <w:t>หนึ่ง</w:t>
      </w:r>
      <w:r w:rsidR="00C50D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474BC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A1DA0" w:rsidRPr="009474BC">
        <w:rPr>
          <w:rFonts w:asciiTheme="majorBidi" w:hAnsiTheme="majorBidi" w:cstheme="majorBidi"/>
          <w:sz w:val="32"/>
          <w:szCs w:val="32"/>
        </w:rPr>
        <w:t>50</w:t>
      </w:r>
      <w:r w:rsidRPr="009474BC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="00AA1DA0" w:rsidRPr="009474BC">
        <w:rPr>
          <w:rFonts w:asciiTheme="majorBidi" w:hAnsiTheme="majorBidi" w:hint="cs"/>
          <w:sz w:val="32"/>
          <w:szCs w:val="32"/>
          <w:cs/>
        </w:rPr>
        <w:t>เป็นทุนห</w:t>
      </w:r>
      <w:r w:rsidR="005A3D50" w:rsidRPr="009474BC">
        <w:rPr>
          <w:rFonts w:asciiTheme="majorBidi" w:hAnsiTheme="majorBidi" w:hint="cs"/>
          <w:sz w:val="32"/>
          <w:szCs w:val="32"/>
          <w:cs/>
        </w:rPr>
        <w:t>มุ</w:t>
      </w:r>
      <w:r w:rsidR="00AA1DA0" w:rsidRPr="009474BC">
        <w:rPr>
          <w:rFonts w:asciiTheme="majorBidi" w:hAnsiTheme="majorBidi" w:hint="cs"/>
          <w:sz w:val="32"/>
          <w:szCs w:val="32"/>
          <w:cs/>
        </w:rPr>
        <w:t>นเวียนภายในกิจการ</w:t>
      </w:r>
      <w:r w:rsidRPr="009474BC">
        <w:rPr>
          <w:rFonts w:asciiTheme="majorBidi" w:hAnsiTheme="majorBidi" w:hint="cs"/>
          <w:sz w:val="32"/>
          <w:szCs w:val="32"/>
          <w:cs/>
        </w:rPr>
        <w:t xml:space="preserve"> </w:t>
      </w:r>
      <w:r w:rsidRPr="009474BC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9474BC">
        <w:rPr>
          <w:rFonts w:asciiTheme="majorBidi" w:hAnsiTheme="majorBidi" w:hint="cs"/>
          <w:sz w:val="32"/>
          <w:szCs w:val="32"/>
          <w:cs/>
        </w:rPr>
        <w:t>ในอัตรา</w:t>
      </w:r>
      <w:r w:rsidR="00C50DA8">
        <w:rPr>
          <w:rFonts w:asciiTheme="majorBidi" w:hAnsiTheme="majorBidi"/>
          <w:sz w:val="32"/>
          <w:szCs w:val="32"/>
          <w:cs/>
        </w:rPr>
        <w:br/>
      </w:r>
      <w:r w:rsidRPr="009474BC">
        <w:rPr>
          <w:rFonts w:asciiTheme="majorBidi" w:hAnsiTheme="majorBidi" w:hint="cs"/>
          <w:sz w:val="32"/>
          <w:szCs w:val="32"/>
          <w:cs/>
        </w:rPr>
        <w:t>ร้อยละ</w:t>
      </w:r>
      <w:r w:rsidRPr="009474BC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9474BC">
        <w:rPr>
          <w:rFonts w:asciiTheme="majorBidi" w:hAnsiTheme="majorBidi" w:cstheme="majorBidi"/>
          <w:sz w:val="32"/>
          <w:szCs w:val="32"/>
        </w:rPr>
        <w:t>2</w:t>
      </w:r>
      <w:r w:rsidRPr="009474BC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9474BC">
        <w:rPr>
          <w:rFonts w:asciiTheme="majorBidi" w:hAnsiTheme="majorBidi" w:hint="cs"/>
          <w:sz w:val="32"/>
          <w:szCs w:val="32"/>
          <w:cs/>
        </w:rPr>
        <w:t>ต้น</w:t>
      </w:r>
      <w:r w:rsidRPr="009474BC">
        <w:rPr>
          <w:rFonts w:asciiTheme="majorBidi" w:hAnsiTheme="majorBidi"/>
          <w:sz w:val="32"/>
          <w:szCs w:val="32"/>
          <w:cs/>
        </w:rPr>
        <w:t>เดือน</w:t>
      </w:r>
      <w:r w:rsidRPr="009474BC">
        <w:rPr>
          <w:rFonts w:asciiTheme="majorBidi" w:hAnsiTheme="majorBidi" w:hint="cs"/>
          <w:sz w:val="32"/>
          <w:szCs w:val="32"/>
          <w:cs/>
        </w:rPr>
        <w:t xml:space="preserve">ละ </w:t>
      </w:r>
      <w:r w:rsidR="00AA1DA0" w:rsidRPr="009474BC">
        <w:rPr>
          <w:rFonts w:asciiTheme="majorBidi" w:hAnsiTheme="majorBidi" w:cstheme="majorBidi"/>
          <w:sz w:val="32"/>
          <w:szCs w:val="32"/>
        </w:rPr>
        <w:t>2.80</w:t>
      </w:r>
      <w:r w:rsidRPr="009474BC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AA1DA0" w:rsidRPr="009474BC">
        <w:rPr>
          <w:rFonts w:asciiTheme="majorBidi" w:hAnsiTheme="majorBidi" w:cstheme="majorBidi"/>
          <w:sz w:val="32"/>
          <w:szCs w:val="32"/>
        </w:rPr>
        <w:t>24</w:t>
      </w:r>
      <w:r w:rsidRPr="009474BC">
        <w:rPr>
          <w:rFonts w:asciiTheme="majorBidi" w:hAnsiTheme="majorBidi"/>
          <w:sz w:val="32"/>
          <w:szCs w:val="32"/>
          <w:cs/>
        </w:rPr>
        <w:t xml:space="preserve"> งวด </w:t>
      </w:r>
      <w:r w:rsidRPr="009474BC">
        <w:rPr>
          <w:rFonts w:asciiTheme="majorBidi" w:hAnsiTheme="majorBidi" w:hint="cs"/>
          <w:sz w:val="32"/>
          <w:szCs w:val="32"/>
          <w:cs/>
        </w:rPr>
        <w:t>และชำระดอกเบี้ยเป็นรายเดือน</w:t>
      </w:r>
      <w:r w:rsidR="00AA1DA0" w:rsidRPr="009474BC">
        <w:rPr>
          <w:rFonts w:asciiTheme="majorBidi" w:hAnsiTheme="majorBidi" w:cstheme="majorBidi"/>
          <w:sz w:val="32"/>
          <w:szCs w:val="32"/>
        </w:rPr>
        <w:t xml:space="preserve"> </w:t>
      </w:r>
      <w:r w:rsidR="009474BC">
        <w:rPr>
          <w:rFonts w:asciiTheme="majorBidi" w:hAnsiTheme="majorBidi" w:cstheme="majorBidi"/>
          <w:sz w:val="32"/>
          <w:szCs w:val="32"/>
          <w:cs/>
        </w:rPr>
        <w:br/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474BC" w:rsidRPr="009474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4BC" w:rsidRPr="009474BC">
        <w:rPr>
          <w:rFonts w:asciiTheme="majorBidi" w:hAnsiTheme="majorBidi" w:cstheme="majorBidi"/>
          <w:sz w:val="32"/>
          <w:szCs w:val="32"/>
        </w:rPr>
        <w:t xml:space="preserve">6 </w:t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474BC" w:rsidRPr="009474BC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AA1DA0" w:rsidRPr="009474BC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>รัฐบาลชดเชย</w:t>
      </w:r>
      <w:r w:rsidR="009474BC" w:rsidRPr="009474BC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>ดอกเบี้ยให้และบริษัท</w:t>
      </w:r>
      <w:r w:rsidR="00543CB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 xml:space="preserve">เริ่มชำระงวดแรกตั้งแต่เดือนที่ </w:t>
      </w:r>
      <w:r w:rsidR="00AA1DA0" w:rsidRPr="009474BC">
        <w:rPr>
          <w:rFonts w:asciiTheme="majorBidi" w:hAnsiTheme="majorBidi" w:cstheme="majorBidi"/>
          <w:sz w:val="32"/>
          <w:szCs w:val="32"/>
        </w:rPr>
        <w:t xml:space="preserve">7 </w:t>
      </w:r>
      <w:r w:rsidR="00AA1DA0" w:rsidRPr="009474BC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</w:p>
    <w:p w14:paraId="442CBE7A" w14:textId="77777777" w:rsidR="000E3A61" w:rsidRPr="000D623A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BF09B1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2667EE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ก)</w:t>
      </w:r>
      <w:r w:rsidRPr="00BF09B1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67A169DF" w14:textId="25D0F4BC" w:rsidR="000E3A61" w:rsidRPr="002667EE" w:rsidRDefault="000E3A61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667EE">
        <w:rPr>
          <w:rFonts w:asciiTheme="majorBidi" w:hAnsiTheme="majorBidi" w:cstheme="majorBidi"/>
          <w:sz w:val="32"/>
          <w:szCs w:val="32"/>
        </w:rPr>
        <w:tab/>
      </w:r>
      <w:r w:rsidRPr="002667EE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ข)</w:t>
      </w:r>
      <w:r w:rsidRPr="00BF09B1">
        <w:rPr>
          <w:rFonts w:asciiTheme="majorBidi" w:hAnsiTheme="majorBidi" w:cstheme="majorBidi"/>
          <w:sz w:val="32"/>
          <w:szCs w:val="32"/>
          <w:cs/>
        </w:rPr>
        <w:tab/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2667EE">
        <w:rPr>
          <w:rFonts w:asciiTheme="majorBidi" w:hAnsiTheme="majorBidi" w:cstheme="majorBidi"/>
          <w:sz w:val="32"/>
          <w:szCs w:val="32"/>
        </w:rPr>
        <w:t xml:space="preserve"> </w:t>
      </w:r>
      <w:r w:rsidRPr="002667EE">
        <w:rPr>
          <w:rFonts w:asciiTheme="majorBidi" w:hAnsiTheme="majorBidi" w:cstheme="majorBidi" w:hint="cs"/>
          <w:sz w:val="32"/>
          <w:szCs w:val="32"/>
        </w:rPr>
        <w:t>(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54EF48ED" w14:textId="77777777" w:rsidR="00CA5C06" w:rsidRPr="000D623A" w:rsidRDefault="00CA5C06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2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3FAC669" w14:textId="77777777" w:rsidR="00AF4798" w:rsidRPr="000D623A" w:rsidRDefault="00677A3D" w:rsidP="002D0C2F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t>2</w:t>
      </w:r>
      <w:r w:rsidR="00F25BD9" w:rsidRPr="000D623A">
        <w:rPr>
          <w:rFonts w:ascii="Angsana New" w:hAnsi="Angsana New"/>
          <w:b/>
          <w:bCs/>
          <w:sz w:val="32"/>
          <w:szCs w:val="32"/>
        </w:rPr>
        <w:t>0</w:t>
      </w:r>
      <w:r w:rsidR="00AF4798" w:rsidRPr="000D623A">
        <w:rPr>
          <w:rFonts w:ascii="Angsana New" w:hAnsi="Angsana New"/>
          <w:b/>
          <w:bCs/>
          <w:sz w:val="32"/>
          <w:szCs w:val="32"/>
        </w:rPr>
        <w:t>.</w:t>
      </w:r>
      <w:r w:rsidR="00AF4798" w:rsidRPr="000D623A">
        <w:rPr>
          <w:rFonts w:ascii="Angsana New" w:hAnsi="Angsana New"/>
          <w:b/>
          <w:bCs/>
          <w:sz w:val="32"/>
          <w:szCs w:val="32"/>
        </w:rPr>
        <w:tab/>
      </w:r>
      <w:r w:rsidR="00AF4798" w:rsidRPr="000D623A">
        <w:rPr>
          <w:rFonts w:ascii="Angsana New" w:hAnsi="Angsana New"/>
          <w:b/>
          <w:bCs/>
          <w:sz w:val="32"/>
          <w:szCs w:val="32"/>
        </w:rPr>
        <w:tab/>
      </w:r>
      <w:r w:rsidRPr="00BF09B1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0D623A" w:rsidRDefault="00AF4798" w:rsidP="002D0C2F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BF09B1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E11D0D" w:rsidRPr="00583F43" w14:paraId="1D2650AF" w14:textId="77777777" w:rsidTr="00D40028">
        <w:trPr>
          <w:cantSplit/>
          <w:jc w:val="right"/>
        </w:trPr>
        <w:tc>
          <w:tcPr>
            <w:tcW w:w="4025" w:type="dxa"/>
          </w:tcPr>
          <w:p w14:paraId="3E2E2A18" w14:textId="77777777" w:rsidR="00AF4798" w:rsidRPr="00583F43" w:rsidRDefault="00AF4798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C11ACFE" w14:textId="77777777" w:rsidR="00AF4798" w:rsidRPr="00583F43" w:rsidRDefault="00AF4798" w:rsidP="00AA1DA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11D0D" w:rsidRPr="00583F43" w14:paraId="6F5D0A9C" w14:textId="77777777" w:rsidTr="004124F9">
        <w:trPr>
          <w:cantSplit/>
          <w:jc w:val="right"/>
        </w:trPr>
        <w:tc>
          <w:tcPr>
            <w:tcW w:w="4025" w:type="dxa"/>
          </w:tcPr>
          <w:p w14:paraId="61F21D31" w14:textId="77777777" w:rsidR="00AF4798" w:rsidRPr="00583F43" w:rsidRDefault="00AF4798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56D5EA" w14:textId="77777777" w:rsidR="00AF4798" w:rsidRPr="00583F43" w:rsidRDefault="00AF4798" w:rsidP="00AA1DA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59482D" w14:textId="77777777" w:rsidR="00AF4798" w:rsidRPr="00583F43" w:rsidRDefault="00AF4798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2BBD8" w14:textId="77777777" w:rsidR="00AF4798" w:rsidRPr="00583F43" w:rsidRDefault="00AF4798" w:rsidP="00AA1DA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BD9" w:rsidRPr="00583F43" w14:paraId="0A86DC3C" w14:textId="77777777" w:rsidTr="004124F9">
        <w:trPr>
          <w:cantSplit/>
          <w:jc w:val="right"/>
        </w:trPr>
        <w:tc>
          <w:tcPr>
            <w:tcW w:w="4025" w:type="dxa"/>
          </w:tcPr>
          <w:p w14:paraId="5F6CE4E7" w14:textId="77777777" w:rsidR="00F25BD9" w:rsidRPr="00583F43" w:rsidRDefault="00F25BD9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667C7" w14:textId="77777777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83F4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81832C7" w14:textId="66FA24E5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83F43">
              <w:rPr>
                <w:rFonts w:ascii="Angsana New" w:hAnsi="Angsana New"/>
                <w:sz w:val="26"/>
                <w:szCs w:val="26"/>
              </w:rPr>
              <w:t>256</w:t>
            </w:r>
            <w:r w:rsidR="00A43023" w:rsidRPr="00583F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60F54D" w14:textId="77777777" w:rsidR="00F25BD9" w:rsidRPr="00583F43" w:rsidRDefault="00F25BD9" w:rsidP="00AA1DA0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F724C" w14:textId="5EB525C4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83F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83F43">
              <w:rPr>
                <w:rFonts w:ascii="Angsana New" w:hAnsi="Angsana New"/>
                <w:sz w:val="26"/>
                <w:szCs w:val="26"/>
              </w:rPr>
              <w:t>256</w:t>
            </w:r>
            <w:r w:rsidR="00A43023" w:rsidRPr="00583F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6AC0B9F4" w14:textId="77777777" w:rsidR="00F25BD9" w:rsidRPr="00583F43" w:rsidRDefault="00F25BD9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EAAB881" w14:textId="77777777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83F4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6751828" w14:textId="742F1998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83F43">
              <w:rPr>
                <w:rFonts w:ascii="Angsana New" w:hAnsi="Angsana New"/>
                <w:sz w:val="26"/>
                <w:szCs w:val="26"/>
              </w:rPr>
              <w:t>256</w:t>
            </w:r>
            <w:r w:rsidR="00A43023" w:rsidRPr="00583F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052CBAEF" w14:textId="77777777" w:rsidR="00F25BD9" w:rsidRPr="00583F43" w:rsidRDefault="00F25BD9" w:rsidP="00AA1DA0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00C14CE" w14:textId="6855D82D" w:rsidR="00F25BD9" w:rsidRPr="00583F43" w:rsidRDefault="00F25BD9" w:rsidP="00AA1DA0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83F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83F43">
              <w:rPr>
                <w:rFonts w:ascii="Angsana New" w:hAnsi="Angsana New"/>
                <w:sz w:val="26"/>
                <w:szCs w:val="26"/>
              </w:rPr>
              <w:t>256</w:t>
            </w:r>
            <w:r w:rsidR="00A43023" w:rsidRPr="00583F4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7EED" w:rsidRPr="00583F43" w14:paraId="250B4D64" w14:textId="77777777" w:rsidTr="00FA026F">
        <w:trPr>
          <w:cantSplit/>
          <w:jc w:val="right"/>
        </w:trPr>
        <w:tc>
          <w:tcPr>
            <w:tcW w:w="4025" w:type="dxa"/>
          </w:tcPr>
          <w:p w14:paraId="72BBA284" w14:textId="77777777" w:rsidR="00997EED" w:rsidRPr="00583F43" w:rsidRDefault="00997EED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>ณ วันต</w:t>
            </w: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568F0D" w14:textId="26C93B6E" w:rsidR="00997EED" w:rsidRPr="00583F43" w:rsidRDefault="00070006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006">
              <w:rPr>
                <w:rFonts w:ascii="Angsana New" w:hAnsi="Angsana New"/>
                <w:sz w:val="26"/>
                <w:szCs w:val="26"/>
              </w:rPr>
              <w:t>14,277</w:t>
            </w:r>
          </w:p>
        </w:tc>
        <w:tc>
          <w:tcPr>
            <w:tcW w:w="137" w:type="dxa"/>
          </w:tcPr>
          <w:p w14:paraId="4ABAAB2E" w14:textId="77777777" w:rsidR="00997EED" w:rsidRPr="00583F43" w:rsidRDefault="00997EED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645EC28" w14:textId="1844ECCB" w:rsidR="00997EED" w:rsidRPr="00583F43" w:rsidRDefault="00997EED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12,753</w:t>
            </w:r>
          </w:p>
        </w:tc>
        <w:tc>
          <w:tcPr>
            <w:tcW w:w="138" w:type="dxa"/>
            <w:vAlign w:val="bottom"/>
          </w:tcPr>
          <w:p w14:paraId="7381C2AC" w14:textId="77777777" w:rsidR="00997EED" w:rsidRPr="00583F43" w:rsidRDefault="00997EED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54164256" w14:textId="436FCDFB" w:rsidR="00997EED" w:rsidRPr="00583F43" w:rsidRDefault="00997EED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12,986</w:t>
            </w:r>
          </w:p>
        </w:tc>
        <w:tc>
          <w:tcPr>
            <w:tcW w:w="138" w:type="dxa"/>
            <w:vAlign w:val="bottom"/>
          </w:tcPr>
          <w:p w14:paraId="74FBAED6" w14:textId="77777777" w:rsidR="00997EED" w:rsidRPr="00583F43" w:rsidRDefault="00997EED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66F4086" w14:textId="0D53CAB0" w:rsidR="00997EED" w:rsidRPr="00583F43" w:rsidRDefault="00997EED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11,792</w:t>
            </w:r>
          </w:p>
        </w:tc>
      </w:tr>
      <w:tr w:rsidR="00997EED" w:rsidRPr="00583F43" w14:paraId="7F2A4030" w14:textId="77777777" w:rsidTr="004124F9">
        <w:trPr>
          <w:cantSplit/>
          <w:jc w:val="right"/>
        </w:trPr>
        <w:tc>
          <w:tcPr>
            <w:tcW w:w="4025" w:type="dxa"/>
          </w:tcPr>
          <w:p w14:paraId="3DA4C0C8" w14:textId="77777777" w:rsidR="00997EED" w:rsidRPr="00583F43" w:rsidRDefault="00997EED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74848F1F" w14:textId="61609B7D" w:rsidR="00997EED" w:rsidRPr="00583F43" w:rsidRDefault="00070006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37" w:type="dxa"/>
          </w:tcPr>
          <w:p w14:paraId="1C7389A1" w14:textId="77777777" w:rsidR="00997EED" w:rsidRPr="00583F43" w:rsidRDefault="00997EED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773B896" w14:textId="693AC6B0" w:rsidR="00997EED" w:rsidRPr="00583F43" w:rsidRDefault="00997EED" w:rsidP="00AA1DA0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  <w:tc>
          <w:tcPr>
            <w:tcW w:w="138" w:type="dxa"/>
          </w:tcPr>
          <w:p w14:paraId="4D7D16D4" w14:textId="77777777" w:rsidR="00997EED" w:rsidRPr="00583F43" w:rsidRDefault="00997EED" w:rsidP="00AA1DA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52E18FAB" w14:textId="0EDACDD2" w:rsidR="00997EED" w:rsidRPr="00583F43" w:rsidRDefault="00BB5D21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38" w:type="dxa"/>
          </w:tcPr>
          <w:p w14:paraId="325165FE" w14:textId="77777777" w:rsidR="00997EED" w:rsidRPr="00583F43" w:rsidRDefault="00997EED" w:rsidP="00AA1DA0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77C29710" w14:textId="2CBB6671" w:rsidR="00997EED" w:rsidRPr="00583F43" w:rsidRDefault="00997EED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1,65</w:t>
            </w:r>
            <w:r w:rsidR="00494C3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B5D21" w:rsidRPr="00583F43" w14:paraId="0354457F" w14:textId="77777777" w:rsidTr="00D306F3">
        <w:trPr>
          <w:cantSplit/>
          <w:jc w:val="right"/>
        </w:trPr>
        <w:tc>
          <w:tcPr>
            <w:tcW w:w="4025" w:type="dxa"/>
          </w:tcPr>
          <w:p w14:paraId="132C6689" w14:textId="77777777" w:rsidR="00BB5D21" w:rsidRPr="00583F43" w:rsidRDefault="00BB5D21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vAlign w:val="bottom"/>
          </w:tcPr>
          <w:p w14:paraId="2966408E" w14:textId="32098292" w:rsidR="00BB5D21" w:rsidRPr="00070006" w:rsidRDefault="00070006" w:rsidP="00AA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2C7568F" w14:textId="77777777" w:rsidR="00BB5D21" w:rsidRPr="00583F43" w:rsidRDefault="00BB5D21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4509706" w14:textId="26B6CB6E" w:rsidR="00BB5D21" w:rsidRPr="00583F43" w:rsidRDefault="00BB5D21" w:rsidP="00AA1DA0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(458)</w:t>
            </w:r>
          </w:p>
        </w:tc>
        <w:tc>
          <w:tcPr>
            <w:tcW w:w="138" w:type="dxa"/>
          </w:tcPr>
          <w:p w14:paraId="62BE8A4F" w14:textId="77777777" w:rsidR="00BB5D21" w:rsidRPr="00583F43" w:rsidRDefault="00BB5D21" w:rsidP="00AA1DA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42CCDD54" w14:textId="06EFAFA3" w:rsidR="00BB5D21" w:rsidRPr="00583F43" w:rsidRDefault="00BB5D21" w:rsidP="00AA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53B72E" w14:textId="77777777" w:rsidR="00BB5D21" w:rsidRPr="00583F43" w:rsidRDefault="00BB5D21" w:rsidP="00AA1DA0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4EA74D7B" w14:textId="5E164EF4" w:rsidR="00BB5D21" w:rsidRPr="00583F43" w:rsidRDefault="00BB5D21" w:rsidP="00AA1DA0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(458)</w:t>
            </w:r>
          </w:p>
        </w:tc>
      </w:tr>
      <w:tr w:rsidR="00BB5D21" w:rsidRPr="00583F43" w14:paraId="20A6F2B1" w14:textId="77777777" w:rsidTr="004124F9">
        <w:trPr>
          <w:cantSplit/>
          <w:jc w:val="right"/>
        </w:trPr>
        <w:tc>
          <w:tcPr>
            <w:tcW w:w="4025" w:type="dxa"/>
          </w:tcPr>
          <w:p w14:paraId="340BB95F" w14:textId="77777777" w:rsidR="00BB5D21" w:rsidRPr="00583F43" w:rsidRDefault="00BB5D21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>ณ วันส</w:t>
            </w: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D330FA" w14:textId="57EC82D6" w:rsidR="00BB5D21" w:rsidRPr="00583F43" w:rsidRDefault="00070006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14,830</w:t>
            </w:r>
          </w:p>
        </w:tc>
        <w:tc>
          <w:tcPr>
            <w:tcW w:w="137" w:type="dxa"/>
          </w:tcPr>
          <w:p w14:paraId="010ABAE5" w14:textId="77777777" w:rsidR="00BB5D21" w:rsidRPr="00583F43" w:rsidRDefault="00BB5D21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3B08F07" w14:textId="70DE1554" w:rsidR="00BB5D21" w:rsidRPr="00583F43" w:rsidRDefault="00BB5D21" w:rsidP="00AA1DA0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14,277</w:t>
            </w:r>
          </w:p>
        </w:tc>
        <w:tc>
          <w:tcPr>
            <w:tcW w:w="138" w:type="dxa"/>
            <w:vAlign w:val="bottom"/>
          </w:tcPr>
          <w:p w14:paraId="776BBCFB" w14:textId="77777777" w:rsidR="00BB5D21" w:rsidRPr="00583F43" w:rsidRDefault="00BB5D21" w:rsidP="00AA1DA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DF2C9" w14:textId="1C2D5C35" w:rsidR="00BB5D21" w:rsidRPr="00583F43" w:rsidRDefault="00BB5D21" w:rsidP="00AA1DA0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13,434</w:t>
            </w:r>
          </w:p>
        </w:tc>
        <w:tc>
          <w:tcPr>
            <w:tcW w:w="138" w:type="dxa"/>
            <w:vAlign w:val="bottom"/>
          </w:tcPr>
          <w:p w14:paraId="12980C86" w14:textId="77777777" w:rsidR="00BB5D21" w:rsidRPr="00583F43" w:rsidRDefault="00BB5D21" w:rsidP="00AA1DA0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E251BC3" w14:textId="35C3BECE" w:rsidR="00BB5D21" w:rsidRPr="00583F43" w:rsidRDefault="00BB5D21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12,986</w:t>
            </w:r>
          </w:p>
        </w:tc>
      </w:tr>
    </w:tbl>
    <w:p w14:paraId="3FB924AD" w14:textId="77777777" w:rsidR="004000C1" w:rsidRPr="00BF09B1" w:rsidRDefault="004000C1" w:rsidP="002D0C2F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D6185CF" w14:textId="77777777" w:rsidR="00AF4798" w:rsidRPr="000D623A" w:rsidRDefault="00AF4798" w:rsidP="002D0C2F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315728EC" w14:textId="2362CA06" w:rsidR="004A3A68" w:rsidRPr="000D623A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="Angsana New" w:hAnsi="Angsana New" w:hint="cs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</w:rPr>
        <w:t xml:space="preserve">31 </w:t>
      </w:r>
      <w:r w:rsidRPr="00BF09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A43023">
        <w:rPr>
          <w:rFonts w:ascii="Angsana New" w:hAnsi="Angsana New"/>
          <w:sz w:val="32"/>
          <w:szCs w:val="32"/>
        </w:rPr>
        <w:t>5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D623A">
        <w:rPr>
          <w:rFonts w:ascii="Angsana New" w:hAnsi="Angsana New"/>
          <w:sz w:val="32"/>
          <w:szCs w:val="32"/>
        </w:rPr>
        <w:t>256</w:t>
      </w:r>
      <w:r w:rsidR="00A43023">
        <w:rPr>
          <w:rFonts w:ascii="Angsana New" w:hAnsi="Angsana New"/>
          <w:sz w:val="32"/>
          <w:szCs w:val="32"/>
        </w:rPr>
        <w:t>4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4"/>
        <w:gridCol w:w="976"/>
        <w:gridCol w:w="138"/>
        <w:gridCol w:w="1030"/>
      </w:tblGrid>
      <w:tr w:rsidR="00E11D0D" w:rsidRPr="00583F43" w14:paraId="415538AF" w14:textId="77777777" w:rsidTr="00D40028">
        <w:trPr>
          <w:cantSplit/>
          <w:jc w:val="right"/>
        </w:trPr>
        <w:tc>
          <w:tcPr>
            <w:tcW w:w="4025" w:type="dxa"/>
          </w:tcPr>
          <w:p w14:paraId="77C9AD96" w14:textId="77777777" w:rsidR="002E2763" w:rsidRPr="00583F43" w:rsidRDefault="002E2763" w:rsidP="0030743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F155B1E" w14:textId="77777777" w:rsidR="002E2763" w:rsidRPr="00583F43" w:rsidRDefault="002E276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83F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11D0D" w:rsidRPr="00583F43" w14:paraId="647C139F" w14:textId="77777777" w:rsidTr="00D40028">
        <w:trPr>
          <w:cantSplit/>
          <w:jc w:val="right"/>
        </w:trPr>
        <w:tc>
          <w:tcPr>
            <w:tcW w:w="4025" w:type="dxa"/>
          </w:tcPr>
          <w:p w14:paraId="7D6C608C" w14:textId="77777777" w:rsidR="002E2763" w:rsidRPr="00583F43" w:rsidRDefault="002E2763" w:rsidP="0030743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0C5EF" w14:textId="77777777" w:rsidR="002E2763" w:rsidRPr="00583F43" w:rsidRDefault="002E276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62B08" w14:textId="77777777" w:rsidR="002E2763" w:rsidRPr="00583F43" w:rsidRDefault="002E2763" w:rsidP="0030743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D9724" w14:textId="77777777" w:rsidR="002E2763" w:rsidRPr="00583F43" w:rsidRDefault="002E276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3023" w:rsidRPr="00583F43" w14:paraId="0A546C7E" w14:textId="77777777" w:rsidTr="00D40028">
        <w:trPr>
          <w:cantSplit/>
          <w:jc w:val="right"/>
        </w:trPr>
        <w:tc>
          <w:tcPr>
            <w:tcW w:w="4025" w:type="dxa"/>
          </w:tcPr>
          <w:p w14:paraId="0709A8E9" w14:textId="77777777" w:rsidR="00A43023" w:rsidRPr="00583F43" w:rsidRDefault="00A43023" w:rsidP="0030743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A1A693" w14:textId="75A3C2A3" w:rsidR="00A43023" w:rsidRPr="00583F43" w:rsidRDefault="00A4302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C800429" w14:textId="77777777" w:rsidR="00A43023" w:rsidRPr="00583F43" w:rsidRDefault="00A4302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62C598F" w14:textId="1C2E7285" w:rsidR="00A43023" w:rsidRPr="00583F43" w:rsidRDefault="00307432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E74936D" w14:textId="77777777" w:rsidR="00A43023" w:rsidRPr="00583F43" w:rsidRDefault="00A43023" w:rsidP="0030743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29487339" w14:textId="0CB22634" w:rsidR="00A43023" w:rsidRPr="00583F43" w:rsidRDefault="00A4302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813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5B791524" w14:textId="77777777" w:rsidR="00A43023" w:rsidRPr="00583F43" w:rsidRDefault="00A4302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F2CF233" w14:textId="28682185" w:rsidR="00A43023" w:rsidRPr="00583F43" w:rsidRDefault="00A43023" w:rsidP="0030743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43023" w:rsidRPr="00583F43" w14:paraId="3F5C58ED" w14:textId="77777777" w:rsidTr="00D40028">
        <w:trPr>
          <w:cantSplit/>
          <w:jc w:val="right"/>
        </w:trPr>
        <w:tc>
          <w:tcPr>
            <w:tcW w:w="4025" w:type="dxa"/>
          </w:tcPr>
          <w:p w14:paraId="63D2C8B5" w14:textId="77777777" w:rsidR="00A43023" w:rsidRPr="00583F43" w:rsidRDefault="00A43023" w:rsidP="00AA1DA0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6AA4AB" w14:textId="10ECA035" w:rsidR="00A43023" w:rsidRPr="00583F43" w:rsidRDefault="0007000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37" w:type="dxa"/>
          </w:tcPr>
          <w:p w14:paraId="1E3BF097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C899ABB" w14:textId="14FC7D8E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</w:tcPr>
          <w:p w14:paraId="4601FBE2" w14:textId="77777777" w:rsidR="00A43023" w:rsidRPr="00583F43" w:rsidRDefault="00A43023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5528E1FF" w14:textId="1108BDEB" w:rsidR="00A43023" w:rsidRPr="00583F43" w:rsidRDefault="00B21E6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403</w:t>
            </w:r>
          </w:p>
        </w:tc>
        <w:tc>
          <w:tcPr>
            <w:tcW w:w="138" w:type="dxa"/>
          </w:tcPr>
          <w:p w14:paraId="1C72C5C3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A19804F" w14:textId="0B9F6EA8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374</w:t>
            </w:r>
          </w:p>
        </w:tc>
      </w:tr>
      <w:tr w:rsidR="00A43023" w:rsidRPr="00583F43" w14:paraId="42E347E7" w14:textId="77777777" w:rsidTr="00D40028">
        <w:trPr>
          <w:cantSplit/>
          <w:jc w:val="right"/>
        </w:trPr>
        <w:tc>
          <w:tcPr>
            <w:tcW w:w="4025" w:type="dxa"/>
          </w:tcPr>
          <w:p w14:paraId="54CC4A3F" w14:textId="77777777" w:rsidR="00A43023" w:rsidRPr="00583F43" w:rsidRDefault="00A43023" w:rsidP="00AA1DA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493E09" w14:textId="5EB3428D" w:rsidR="00A43023" w:rsidRPr="00583F43" w:rsidRDefault="0007000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7" w:type="dxa"/>
          </w:tcPr>
          <w:p w14:paraId="60DDAF5E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339D89A8" w14:textId="25FA1974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4" w:type="dxa"/>
          </w:tcPr>
          <w:p w14:paraId="3DB6CA13" w14:textId="77777777" w:rsidR="00A43023" w:rsidRPr="00583F43" w:rsidRDefault="00A43023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2872FECA" w14:textId="6E7B0E12" w:rsidR="00A43023" w:rsidRPr="00583F43" w:rsidRDefault="00B21E6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138" w:type="dxa"/>
          </w:tcPr>
          <w:p w14:paraId="5EA55496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07AAEA18" w14:textId="7E71C04A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A43023" w:rsidRPr="00583F43" w14:paraId="33B3D265" w14:textId="77777777" w:rsidTr="00D40028">
        <w:trPr>
          <w:cantSplit/>
          <w:jc w:val="right"/>
        </w:trPr>
        <w:tc>
          <w:tcPr>
            <w:tcW w:w="4025" w:type="dxa"/>
          </w:tcPr>
          <w:p w14:paraId="244A30B4" w14:textId="77777777" w:rsidR="00A43023" w:rsidRPr="00583F43" w:rsidRDefault="00A43023" w:rsidP="00AA1DA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D3B1D51" w14:textId="07E10C33" w:rsidR="00A43023" w:rsidRPr="00583F43" w:rsidRDefault="0007000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37" w:type="dxa"/>
          </w:tcPr>
          <w:p w14:paraId="6FE0818B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2D69887" w14:textId="0C66DA04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134" w:type="dxa"/>
          </w:tcPr>
          <w:p w14:paraId="4DA61D3A" w14:textId="77777777" w:rsidR="00A43023" w:rsidRPr="00583F43" w:rsidRDefault="00A43023" w:rsidP="00AA1DA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78BC1E06" w14:textId="3FEDA1AB" w:rsidR="00A43023" w:rsidRPr="00583F43" w:rsidRDefault="00B21E66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448</w:t>
            </w:r>
          </w:p>
        </w:tc>
        <w:tc>
          <w:tcPr>
            <w:tcW w:w="138" w:type="dxa"/>
          </w:tcPr>
          <w:p w14:paraId="63D8B1DB" w14:textId="77777777" w:rsidR="00A43023" w:rsidRPr="00583F43" w:rsidRDefault="00A43023" w:rsidP="00AA1DA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0B2C0B22" w14:textId="0952ACD8" w:rsidR="00A43023" w:rsidRPr="00583F43" w:rsidRDefault="00A43023" w:rsidP="00AA1DA0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</w:tbl>
    <w:p w14:paraId="38329E13" w14:textId="77777777" w:rsidR="005A3D50" w:rsidRDefault="00A4226C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" w:name="_Hlk6493688"/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</w:p>
    <w:p w14:paraId="24B11849" w14:textId="4D479990" w:rsidR="00A4226C" w:rsidRPr="00BF09B1" w:rsidRDefault="00A4226C" w:rsidP="005A3D50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BF09B1">
        <w:rPr>
          <w:rFonts w:ascii="Angsana New" w:hAnsi="Angsana New"/>
          <w:spacing w:val="-2"/>
          <w:sz w:val="32"/>
          <w:szCs w:val="32"/>
          <w:u w:val="single"/>
          <w:cs/>
        </w:rPr>
        <w:lastRenderedPageBreak/>
        <w:t>ข้อสมมติหลักในการประมาณการตามหลักการคณิตศาสตร์ประกันภัย</w:t>
      </w:r>
    </w:p>
    <w:p w14:paraId="38FD7639" w14:textId="26AC5179" w:rsidR="00A4226C" w:rsidRPr="000D623A" w:rsidRDefault="00A4226C" w:rsidP="005A3D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="00F157E3" w:rsidRPr="000D623A">
        <w:rPr>
          <w:rFonts w:ascii="Angsana New" w:hAnsi="Angsana New"/>
          <w:sz w:val="32"/>
          <w:szCs w:val="32"/>
        </w:rPr>
        <w:t>31</w:t>
      </w:r>
      <w:r w:rsidRPr="00BF09B1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4E43D6">
        <w:rPr>
          <w:rFonts w:ascii="Angsana New" w:hAnsi="Angsana New"/>
          <w:sz w:val="32"/>
          <w:szCs w:val="32"/>
        </w:rPr>
        <w:t>5</w:t>
      </w:r>
      <w:r w:rsidR="00F157E3" w:rsidRPr="000D623A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 xml:space="preserve">และ </w:t>
      </w:r>
      <w:r w:rsidRPr="000D623A">
        <w:rPr>
          <w:rFonts w:ascii="Angsana New" w:hAnsi="Angsana New"/>
          <w:sz w:val="32"/>
          <w:szCs w:val="32"/>
        </w:rPr>
        <w:t>256</w:t>
      </w:r>
      <w:r w:rsidR="004E43D6">
        <w:rPr>
          <w:rFonts w:ascii="Angsana New" w:hAnsi="Angsana New"/>
          <w:sz w:val="32"/>
          <w:szCs w:val="32"/>
        </w:rPr>
        <w:t>4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11D0D" w:rsidRPr="00583F43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/>
                <w:sz w:val="26"/>
                <w:szCs w:val="26"/>
              </w:rPr>
              <w:tab/>
            </w:r>
            <w:r w:rsidRPr="00583F43">
              <w:rPr>
                <w:rFonts w:ascii="Angsana New" w:hAnsi="Angsana New"/>
                <w:sz w:val="26"/>
                <w:szCs w:val="26"/>
              </w:rPr>
              <w:tab/>
            </w:r>
            <w:r w:rsidRPr="00583F43">
              <w:rPr>
                <w:rFonts w:ascii="Angsana New" w:hAnsi="Angsana New"/>
                <w:sz w:val="26"/>
                <w:szCs w:val="26"/>
              </w:rPr>
              <w:tab/>
            </w:r>
            <w:r w:rsidRPr="00583F43">
              <w:rPr>
                <w:rFonts w:ascii="Angsana New" w:hAnsi="Angsana New"/>
                <w:sz w:val="26"/>
                <w:szCs w:val="26"/>
              </w:rPr>
              <w:tab/>
            </w:r>
            <w:r w:rsidRPr="00583F4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11D0D" w:rsidRPr="00583F43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583F43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3F4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E43D6" w:rsidRPr="00583F43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4E43D6" w:rsidRPr="00583F43" w:rsidRDefault="004E43D6" w:rsidP="004E43D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257C2073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48508B77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757B89F1" w14:textId="77777777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35320DC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55F65FA2" w:rsidR="004E43D6" w:rsidRPr="00583F43" w:rsidRDefault="004E43D6" w:rsidP="004E43D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F4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21E66" w:rsidRPr="00583F43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83F4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1A853E29" w:rsidR="00B21E66" w:rsidRPr="00583F43" w:rsidRDefault="00782478" w:rsidP="00B21E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24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CC54FDB" w14:textId="77777777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759E0D82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021FC8B0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F4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1ED57346" w14:textId="77777777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2361E16" w:rsidR="00B21E66" w:rsidRPr="00583F43" w:rsidRDefault="00B21E66" w:rsidP="00B21E6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F4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B21E66" w:rsidRPr="00583F43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3CEB5A44" w:rsidR="00B21E66" w:rsidRPr="00583F43" w:rsidRDefault="00782478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2478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038CB555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1862C981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2A5F22B4" w:rsidR="00B21E66" w:rsidRPr="00583F43" w:rsidRDefault="00B21E66" w:rsidP="00B21E6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782478" w:rsidRPr="00583F43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782478" w:rsidRPr="00583F43" w:rsidRDefault="00782478" w:rsidP="00782478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61E7BED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2478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29051F5E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7118D5F6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20D90ADF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F43">
              <w:rPr>
                <w:rFonts w:asciiTheme="majorBidi" w:hAnsiTheme="majorBidi"/>
                <w:sz w:val="26"/>
                <w:szCs w:val="26"/>
              </w:rPr>
              <w:t>.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F43">
              <w:rPr>
                <w:rFonts w:asciiTheme="majorBidi" w:hAnsiTheme="majorBidi"/>
                <w:sz w:val="26"/>
                <w:szCs w:val="26"/>
              </w:rPr>
              <w:t>-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F4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F43">
              <w:rPr>
                <w:rFonts w:asciiTheme="majorBidi" w:hAnsiTheme="majorBidi"/>
                <w:sz w:val="26"/>
                <w:szCs w:val="26"/>
              </w:rPr>
              <w:t>.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436206FC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40494681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F43">
              <w:rPr>
                <w:rFonts w:asciiTheme="majorBidi" w:hAnsiTheme="majorBidi"/>
                <w:sz w:val="26"/>
                <w:szCs w:val="26"/>
              </w:rPr>
              <w:t>.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F43">
              <w:rPr>
                <w:rFonts w:asciiTheme="majorBidi" w:hAnsiTheme="majorBidi"/>
                <w:sz w:val="26"/>
                <w:szCs w:val="26"/>
              </w:rPr>
              <w:t>-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F4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F43">
              <w:rPr>
                <w:rFonts w:asciiTheme="majorBidi" w:hAnsiTheme="majorBidi"/>
                <w:sz w:val="26"/>
                <w:szCs w:val="26"/>
              </w:rPr>
              <w:t>.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82478" w:rsidRPr="00583F43" w14:paraId="375DFE17" w14:textId="77777777" w:rsidTr="00D306F3">
        <w:trPr>
          <w:jc w:val="right"/>
        </w:trPr>
        <w:tc>
          <w:tcPr>
            <w:tcW w:w="2268" w:type="dxa"/>
          </w:tcPr>
          <w:p w14:paraId="0940CA27" w14:textId="77777777" w:rsidR="00782478" w:rsidRPr="00583F43" w:rsidRDefault="00782478" w:rsidP="00782478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83F4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597EE8C" w14:textId="7A84F28F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247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824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6B47CCD4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4182CF8C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06D18EDD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782478" w:rsidRPr="00583F43" w14:paraId="4ED6D552" w14:textId="77777777" w:rsidTr="00070753">
        <w:trPr>
          <w:jc w:val="right"/>
        </w:trPr>
        <w:tc>
          <w:tcPr>
            <w:tcW w:w="2268" w:type="dxa"/>
          </w:tcPr>
          <w:p w14:paraId="2BE98203" w14:textId="77777777" w:rsidR="00782478" w:rsidRPr="00583F43" w:rsidRDefault="00782478" w:rsidP="00782478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83F4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382D75C5" w14:textId="595A5261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24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82478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5A7E1C10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52611316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782478" w:rsidRPr="00583F43" w:rsidRDefault="00782478" w:rsidP="0078247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77777777" w:rsidR="00782478" w:rsidRPr="00583F43" w:rsidRDefault="00782478" w:rsidP="0078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F4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2"/>
    </w:tbl>
    <w:p w14:paraId="1CBA16E4" w14:textId="2A0CEBE4" w:rsidR="00930C30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EE5A5D3" w14:textId="164423DF" w:rsidR="00DB121F" w:rsidRPr="00BF09B1" w:rsidRDefault="00034980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23A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F25BD9" w:rsidRPr="000D623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0D623A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0D623A">
        <w:rPr>
          <w:rFonts w:ascii="Angsana New" w:hAnsi="Angsana New"/>
          <w:b/>
          <w:bCs/>
          <w:sz w:val="32"/>
          <w:szCs w:val="32"/>
        </w:rPr>
        <w:tab/>
      </w:r>
      <w:r w:rsidR="00DB121F" w:rsidRPr="00BF09B1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1C7BE5BD" w:rsidR="00DB121F" w:rsidRPr="000D623A" w:rsidRDefault="00DB121F" w:rsidP="005A3D50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0D623A">
        <w:rPr>
          <w:rFonts w:ascii="Angsana New" w:hAnsi="Angsana New" w:hint="cs"/>
          <w:sz w:val="32"/>
          <w:szCs w:val="32"/>
          <w:cs/>
        </w:rPr>
        <w:t>ย</w:t>
      </w:r>
      <w:r w:rsidRPr="000D623A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</w:t>
      </w:r>
      <w:r w:rsidRPr="00BF09B1">
        <w:rPr>
          <w:rFonts w:ascii="Angsana New" w:hAnsi="Angsana New"/>
          <w:sz w:val="32"/>
          <w:szCs w:val="32"/>
          <w:cs/>
        </w:rPr>
        <w:t xml:space="preserve"> 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D47561">
        <w:rPr>
          <w:rFonts w:ascii="Angsana New" w:hAnsi="Angsana New"/>
          <w:sz w:val="32"/>
          <w:szCs w:val="32"/>
        </w:rPr>
        <w:t>5</w:t>
      </w:r>
      <w:r w:rsidRPr="00BF09B1">
        <w:rPr>
          <w:rFonts w:ascii="Angsana New" w:hAnsi="Angsana New"/>
          <w:sz w:val="32"/>
          <w:szCs w:val="32"/>
          <w:cs/>
        </w:rPr>
        <w:t xml:space="preserve"> และ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D47561">
        <w:rPr>
          <w:rFonts w:ascii="Angsana New" w:hAnsi="Angsana New"/>
          <w:sz w:val="32"/>
          <w:szCs w:val="32"/>
        </w:rPr>
        <w:t>4</w:t>
      </w:r>
      <w:r w:rsidRPr="00BF09B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E11D0D" w:rsidRPr="00CA5C06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CA5C06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CA5C06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BF09B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11D0D" w:rsidRPr="00CA5C06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CA5C06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CA5C06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CA5C06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CA5C06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7561" w:rsidRPr="00CA5C06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6C85444F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059E145C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</w:tcPr>
          <w:p w14:paraId="76A5EA49" w14:textId="77777777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70B250BB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12F5C7C0" w:rsidR="00D47561" w:rsidRPr="00CA5C06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47561" w:rsidRPr="00CA5C06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D47561" w:rsidRPr="00CA5C06" w:rsidRDefault="00D47561" w:rsidP="002D0C2F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BF09B1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7561" w:rsidRPr="00CA5C06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47561" w:rsidRPr="00CA5C06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66D" w:rsidRPr="00CA5C06" w14:paraId="273CCFF7" w14:textId="77777777" w:rsidTr="009C29ED">
        <w:trPr>
          <w:cantSplit/>
          <w:trHeight w:val="20"/>
        </w:trPr>
        <w:tc>
          <w:tcPr>
            <w:tcW w:w="3458" w:type="dxa"/>
          </w:tcPr>
          <w:p w14:paraId="3F5B0906" w14:textId="77777777" w:rsidR="000A466D" w:rsidRPr="00BF09B1" w:rsidRDefault="000A466D" w:rsidP="002D0C2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BF09B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2275EE78" w14:textId="5E98A8D9" w:rsidR="000A466D" w:rsidRPr="00CA5C06" w:rsidRDefault="000A0DEE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5,052</w:t>
            </w:r>
          </w:p>
        </w:tc>
        <w:tc>
          <w:tcPr>
            <w:tcW w:w="134" w:type="dxa"/>
            <w:vAlign w:val="bottom"/>
          </w:tcPr>
          <w:p w14:paraId="214A296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5FCFAEE8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501</w:t>
            </w:r>
          </w:p>
        </w:tc>
        <w:tc>
          <w:tcPr>
            <w:tcW w:w="134" w:type="dxa"/>
            <w:vAlign w:val="bottom"/>
          </w:tcPr>
          <w:p w14:paraId="34CBEFA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4DFF235C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 xml:space="preserve"> 5,052 </w:t>
            </w:r>
          </w:p>
        </w:tc>
        <w:tc>
          <w:tcPr>
            <w:tcW w:w="134" w:type="dxa"/>
            <w:vAlign w:val="bottom"/>
          </w:tcPr>
          <w:p w14:paraId="7E779BC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DA0A73E" w14:textId="72D82188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</w:tr>
      <w:tr w:rsidR="000A466D" w:rsidRPr="00CA5C06" w14:paraId="276E772D" w14:textId="77777777" w:rsidTr="009C29ED">
        <w:trPr>
          <w:cantSplit/>
          <w:trHeight w:val="20"/>
        </w:trPr>
        <w:tc>
          <w:tcPr>
            <w:tcW w:w="3458" w:type="dxa"/>
          </w:tcPr>
          <w:p w14:paraId="6302F36C" w14:textId="77777777" w:rsidR="000A466D" w:rsidRPr="00CA5C06" w:rsidRDefault="000A466D" w:rsidP="002D0C2F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797B526D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C00028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66D" w:rsidRPr="00CA5C06" w14:paraId="7935BBED" w14:textId="77777777" w:rsidTr="009C29ED">
        <w:trPr>
          <w:cantSplit/>
          <w:trHeight w:val="20"/>
        </w:trPr>
        <w:tc>
          <w:tcPr>
            <w:tcW w:w="3458" w:type="dxa"/>
          </w:tcPr>
          <w:p w14:paraId="53DEB1C5" w14:textId="77777777" w:rsidR="000A466D" w:rsidRPr="00CA5C06" w:rsidRDefault="000A466D" w:rsidP="002D0C2F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BF09B1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38AEB510" w:rsidR="000A466D" w:rsidRPr="00CA5C06" w:rsidRDefault="00D03E0F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1,532</w:t>
            </w:r>
          </w:p>
        </w:tc>
        <w:tc>
          <w:tcPr>
            <w:tcW w:w="134" w:type="dxa"/>
            <w:vAlign w:val="bottom"/>
          </w:tcPr>
          <w:p w14:paraId="13D65254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6BD620C0" w:rsidR="000A466D" w:rsidRPr="00BF09B1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430</w:t>
            </w:r>
          </w:p>
        </w:tc>
        <w:tc>
          <w:tcPr>
            <w:tcW w:w="134" w:type="dxa"/>
            <w:vAlign w:val="bottom"/>
          </w:tcPr>
          <w:p w14:paraId="31FFD250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C3008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4282C" w14:textId="184CDC1D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34" w:type="dxa"/>
            <w:vAlign w:val="bottom"/>
          </w:tcPr>
          <w:p w14:paraId="71F5E30B" w14:textId="77777777" w:rsidR="000A466D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1140CA5" w14:textId="422181CE" w:rsidR="000A466D" w:rsidRPr="00BF09B1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</w:tr>
      <w:tr w:rsidR="00D47561" w:rsidRPr="00CA5C06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D47561" w:rsidRPr="00BF09B1" w:rsidRDefault="00D47561" w:rsidP="002D0C2F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F09B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3BBFADDD" w:rsidR="00D47561" w:rsidRPr="00CA5C06" w:rsidRDefault="00D03E0F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3E0F">
              <w:rPr>
                <w:rFonts w:asciiTheme="majorBidi" w:hAnsiTheme="majorBidi" w:cstheme="majorBidi"/>
                <w:sz w:val="26"/>
                <w:szCs w:val="26"/>
              </w:rPr>
              <w:t>6,58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70D90A46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4C557F15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09B1">
              <w:rPr>
                <w:rFonts w:asciiTheme="majorBidi" w:hAnsiTheme="majorBidi" w:cstheme="majorBidi" w:hint="cs"/>
                <w:sz w:val="26"/>
                <w:szCs w:val="26"/>
              </w:rPr>
              <w:t>931</w:t>
            </w:r>
          </w:p>
        </w:tc>
        <w:tc>
          <w:tcPr>
            <w:tcW w:w="134" w:type="dxa"/>
            <w:vAlign w:val="bottom"/>
          </w:tcPr>
          <w:p w14:paraId="39CD3535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41FBF1E2" w:rsidR="00D47561" w:rsidRPr="00CA5C06" w:rsidRDefault="000A466D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6,825</w:t>
            </w:r>
          </w:p>
        </w:tc>
        <w:tc>
          <w:tcPr>
            <w:tcW w:w="134" w:type="dxa"/>
            <w:vAlign w:val="bottom"/>
          </w:tcPr>
          <w:p w14:paraId="71C6CB81" w14:textId="7777777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5C461DA7" w:rsidR="00D47561" w:rsidRPr="00CA5C06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5C06">
              <w:rPr>
                <w:rFonts w:asciiTheme="majorBidi" w:hAnsiTheme="majorBidi" w:cstheme="majorBidi"/>
                <w:sz w:val="26"/>
                <w:szCs w:val="26"/>
              </w:rPr>
              <w:t>1,823</w:t>
            </w:r>
          </w:p>
        </w:tc>
      </w:tr>
    </w:tbl>
    <w:p w14:paraId="52D8B78F" w14:textId="77777777" w:rsidR="002D0C2F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D059F6D" w14:textId="6C4FF78C" w:rsidR="004A3A68" w:rsidRPr="000D623A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BC1C5C8" w14:textId="41E5BE5F" w:rsidR="001064A6" w:rsidRPr="000D623A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</w:t>
      </w:r>
      <w:r w:rsidR="00E0698D" w:rsidRPr="00BF09B1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="00B34698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08CE4171" w:rsidR="0031105E" w:rsidRPr="000D623A" w:rsidRDefault="001064A6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0D623A">
        <w:rPr>
          <w:rFonts w:asciiTheme="majorBidi" w:hAnsiTheme="majorBidi"/>
          <w:sz w:val="32"/>
          <w:szCs w:val="32"/>
        </w:rPr>
        <w:t>31</w:t>
      </w:r>
      <w:r w:rsidRPr="00BF09B1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/>
          <w:sz w:val="32"/>
          <w:szCs w:val="32"/>
        </w:rPr>
        <w:t>256</w:t>
      </w:r>
      <w:r w:rsidR="00D47561">
        <w:rPr>
          <w:rFonts w:asciiTheme="majorBidi" w:hAnsiTheme="majorBidi"/>
          <w:sz w:val="32"/>
          <w:szCs w:val="32"/>
        </w:rPr>
        <w:t>5</w:t>
      </w:r>
      <w:r w:rsidRPr="00BF09B1">
        <w:rPr>
          <w:rFonts w:asciiTheme="majorBidi" w:hAnsiTheme="majorBidi"/>
          <w:sz w:val="32"/>
          <w:szCs w:val="32"/>
          <w:cs/>
        </w:rPr>
        <w:t xml:space="preserve"> และ</w:t>
      </w:r>
      <w:r w:rsidRPr="000D623A">
        <w:rPr>
          <w:rFonts w:asciiTheme="majorBidi" w:hAnsiTheme="majorBidi"/>
          <w:sz w:val="32"/>
          <w:szCs w:val="32"/>
        </w:rPr>
        <w:t xml:space="preserve"> 256</w:t>
      </w:r>
      <w:r w:rsidR="00D47561">
        <w:rPr>
          <w:rFonts w:asciiTheme="majorBidi" w:hAnsiTheme="majorBidi"/>
          <w:sz w:val="32"/>
          <w:szCs w:val="32"/>
        </w:rPr>
        <w:t>4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0"/>
        <w:gridCol w:w="134"/>
        <w:gridCol w:w="1020"/>
        <w:gridCol w:w="134"/>
        <w:gridCol w:w="1017"/>
        <w:gridCol w:w="6"/>
      </w:tblGrid>
      <w:tr w:rsidR="00E11D0D" w:rsidRPr="00CA5C06" w14:paraId="2E9F5947" w14:textId="77777777" w:rsidTr="00C401AE">
        <w:trPr>
          <w:gridAfter w:val="1"/>
          <w:wAfter w:w="6" w:type="dxa"/>
          <w:cantSplit/>
        </w:trPr>
        <w:tc>
          <w:tcPr>
            <w:tcW w:w="3912" w:type="dxa"/>
          </w:tcPr>
          <w:p w14:paraId="36BA0FFA" w14:textId="77777777" w:rsidR="004A3A68" w:rsidRPr="00CA5C06" w:rsidRDefault="004A3A68" w:rsidP="002D0C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</w:tcPr>
          <w:p w14:paraId="1B03BEF1" w14:textId="77777777" w:rsidR="004A3A68" w:rsidRPr="00CA5C06" w:rsidRDefault="004A3A68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4" w:type="dxa"/>
          </w:tcPr>
          <w:p w14:paraId="79C0E436" w14:textId="77777777" w:rsidR="004A3A68" w:rsidRPr="00CA5C06" w:rsidRDefault="004A3A68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6" w:space="0" w:color="auto"/>
            </w:tcBorders>
          </w:tcPr>
          <w:p w14:paraId="77FFE273" w14:textId="77777777" w:rsidR="004A3A68" w:rsidRPr="00BF09B1" w:rsidRDefault="004A3A68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D47561" w:rsidRPr="00CA5C06" w14:paraId="602562F3" w14:textId="77777777" w:rsidTr="00C401AE">
        <w:trPr>
          <w:cantSplit/>
        </w:trPr>
        <w:tc>
          <w:tcPr>
            <w:tcW w:w="3912" w:type="dxa"/>
          </w:tcPr>
          <w:p w14:paraId="3230CA3E" w14:textId="77777777" w:rsidR="00D47561" w:rsidRPr="00BF09B1" w:rsidRDefault="00D47561" w:rsidP="002D0C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4CB7103" w14:textId="524CD364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5C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B3450" w14:textId="77777777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7D2D20E" w14:textId="29864159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5C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2DD139A1" w14:textId="77777777" w:rsidR="00D47561" w:rsidRPr="00BF09B1" w:rsidRDefault="00D47561" w:rsidP="002D0C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E9CA776" w14:textId="3F28759E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5C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D128C4" w14:textId="77777777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7515CB4E" w14:textId="52C15BF7" w:rsidR="00D47561" w:rsidRPr="00CA5C06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5C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A5C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47561" w:rsidRPr="00CA5C06" w14:paraId="5B682AAD" w14:textId="77777777" w:rsidTr="00C401AE">
        <w:trPr>
          <w:cantSplit/>
        </w:trPr>
        <w:tc>
          <w:tcPr>
            <w:tcW w:w="3912" w:type="dxa"/>
          </w:tcPr>
          <w:p w14:paraId="02556478" w14:textId="041BD850" w:rsidR="00D47561" w:rsidRPr="00BF09B1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7" w:right="-25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BF09B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20FC0120" w14:textId="3B643ED3" w:rsidR="00D47561" w:rsidRPr="00CA5C06" w:rsidRDefault="00AF05F5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05F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31,383</w:t>
            </w:r>
          </w:p>
        </w:tc>
        <w:tc>
          <w:tcPr>
            <w:tcW w:w="134" w:type="dxa"/>
            <w:vAlign w:val="bottom"/>
          </w:tcPr>
          <w:p w14:paraId="7EC3DE92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B3E95DA" w14:textId="0AC16954" w:rsidR="00D47561" w:rsidRPr="00CA5C06" w:rsidRDefault="00D47561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28,542</w:t>
            </w:r>
          </w:p>
        </w:tc>
        <w:tc>
          <w:tcPr>
            <w:tcW w:w="134" w:type="dxa"/>
            <w:vAlign w:val="bottom"/>
          </w:tcPr>
          <w:p w14:paraId="6B07AE20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0AFEAFA" w14:textId="787BCB55" w:rsidR="00D47561" w:rsidRPr="00CA5C06" w:rsidRDefault="00960F57" w:rsidP="002D0C2F">
            <w:pPr>
              <w:pStyle w:val="acctfourfigures"/>
              <w:tabs>
                <w:tab w:val="clear" w:pos="765"/>
                <w:tab w:val="left" w:pos="817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27,159</w:t>
            </w:r>
          </w:p>
        </w:tc>
        <w:tc>
          <w:tcPr>
            <w:tcW w:w="134" w:type="dxa"/>
            <w:vAlign w:val="bottom"/>
          </w:tcPr>
          <w:p w14:paraId="17D63B49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0AD176B" w14:textId="054389BA" w:rsidR="00D47561" w:rsidRPr="00CA5C06" w:rsidRDefault="00D47561" w:rsidP="002D0C2F">
            <w:pPr>
              <w:pStyle w:val="acctfourfigures"/>
              <w:tabs>
                <w:tab w:val="clear" w:pos="765"/>
                <w:tab w:val="left" w:pos="817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7,113</w:t>
            </w:r>
          </w:p>
        </w:tc>
      </w:tr>
      <w:tr w:rsidR="00D47561" w:rsidRPr="00CA5C06" w14:paraId="15E5A5CB" w14:textId="77777777" w:rsidTr="00C401AE">
        <w:trPr>
          <w:cantSplit/>
        </w:trPr>
        <w:tc>
          <w:tcPr>
            <w:tcW w:w="3912" w:type="dxa"/>
          </w:tcPr>
          <w:p w14:paraId="463A21A3" w14:textId="77777777" w:rsidR="00D47561" w:rsidRPr="00BF09B1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019" w:type="dxa"/>
          </w:tcPr>
          <w:p w14:paraId="3F294E8B" w14:textId="6F360578" w:rsidR="00D47561" w:rsidRPr="00CA5C06" w:rsidRDefault="00AF05F5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2EB70CA7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3F6D3A8F" w14:textId="4836F0D5" w:rsidR="00D47561" w:rsidRPr="00CA5C06" w:rsidRDefault="00D47561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5C6C5C42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441C47C9" w14:textId="3928967D" w:rsidR="00D47561" w:rsidRPr="00CA5C06" w:rsidRDefault="000227DC" w:rsidP="002D0C2F">
            <w:pPr>
              <w:pStyle w:val="acctfourfigures"/>
              <w:tabs>
                <w:tab w:val="clear" w:pos="765"/>
                <w:tab w:val="left" w:pos="76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0BFAD4DF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30C5233D" w14:textId="35508472" w:rsidR="00D47561" w:rsidRPr="00CA5C06" w:rsidRDefault="00D47561" w:rsidP="002D0C2F">
            <w:pPr>
              <w:pStyle w:val="acctfourfigures"/>
              <w:tabs>
                <w:tab w:val="clear" w:pos="765"/>
                <w:tab w:val="left" w:pos="76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D47561" w:rsidRPr="00CA5C06" w14:paraId="370164F4" w14:textId="77777777" w:rsidTr="00C401AE">
        <w:trPr>
          <w:cantSplit/>
          <w:trHeight w:val="63"/>
        </w:trPr>
        <w:tc>
          <w:tcPr>
            <w:tcW w:w="3912" w:type="dxa"/>
          </w:tcPr>
          <w:p w14:paraId="26160CED" w14:textId="1C3771B3" w:rsidR="00D47561" w:rsidRPr="00BF09B1" w:rsidRDefault="00D47561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shd w:val="clear" w:color="auto" w:fill="auto"/>
          </w:tcPr>
          <w:p w14:paraId="36FAB212" w14:textId="254F99FA" w:rsidR="00D47561" w:rsidRPr="00CA5C06" w:rsidRDefault="00AF05F5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05F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0.0744</w:t>
            </w:r>
          </w:p>
        </w:tc>
        <w:tc>
          <w:tcPr>
            <w:tcW w:w="134" w:type="dxa"/>
          </w:tcPr>
          <w:p w14:paraId="4A8E2B70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B254BCB" w14:textId="725F11B6" w:rsidR="00D47561" w:rsidRPr="00CA5C06" w:rsidRDefault="00D47561" w:rsidP="002D0C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0.0676</w:t>
            </w:r>
          </w:p>
        </w:tc>
        <w:tc>
          <w:tcPr>
            <w:tcW w:w="134" w:type="dxa"/>
          </w:tcPr>
          <w:p w14:paraId="70D977FF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1DD55E4" w14:textId="175C32D5" w:rsidR="00D47561" w:rsidRPr="00CA5C06" w:rsidRDefault="00960F57" w:rsidP="002D0C2F">
            <w:pPr>
              <w:pStyle w:val="acctfourfigures"/>
              <w:tabs>
                <w:tab w:val="clear" w:pos="765"/>
                <w:tab w:val="left" w:pos="817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0.064</w:t>
            </w:r>
            <w:r w:rsidR="00294CB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4" w:type="dxa"/>
          </w:tcPr>
          <w:p w14:paraId="0334E72B" w14:textId="77777777" w:rsidR="00D47561" w:rsidRPr="00CA5C06" w:rsidRDefault="00D47561" w:rsidP="002D0C2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</w:tcPr>
          <w:p w14:paraId="1F952035" w14:textId="2C89EF6A" w:rsidR="00D47561" w:rsidRPr="00CA5C06" w:rsidRDefault="00D47561" w:rsidP="002D0C2F">
            <w:pPr>
              <w:pStyle w:val="acctfourfigures"/>
              <w:tabs>
                <w:tab w:val="clear" w:pos="765"/>
                <w:tab w:val="left" w:pos="817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A5C0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0.0169</w:t>
            </w:r>
          </w:p>
        </w:tc>
      </w:tr>
    </w:tbl>
    <w:p w14:paraId="37C502C4" w14:textId="5F06D2F9" w:rsidR="0014022E" w:rsidRDefault="0014022E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3D8751F" w14:textId="4211F7DC" w:rsidR="002D0C2F" w:rsidRDefault="002D0C2F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65E8558" w14:textId="332E5351" w:rsidR="002D0C2F" w:rsidRDefault="002D0C2F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33F15CF" w14:textId="76344F55" w:rsidR="002D0C2F" w:rsidRDefault="002D0C2F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FD4655E" w14:textId="224199CC" w:rsidR="002D0C2F" w:rsidRDefault="002D0C2F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9B5E7FF" w14:textId="62920703" w:rsidR="002D0C2F" w:rsidRDefault="002D0C2F" w:rsidP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1CEE7FB" w14:textId="1F771DF5" w:rsidR="002E7912" w:rsidRPr="000D623A" w:rsidRDefault="006478A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75A57" w:rsidRPr="000D623A">
        <w:rPr>
          <w:rFonts w:asciiTheme="majorBidi" w:hAnsiTheme="majorBidi"/>
          <w:b/>
          <w:bCs/>
          <w:sz w:val="32"/>
          <w:szCs w:val="32"/>
        </w:rPr>
        <w:t>3</w:t>
      </w:r>
      <w:r w:rsidR="002E7912" w:rsidRPr="000D623A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0D623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4A1276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4A127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BF09B1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A127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A1276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A1276">
        <w:rPr>
          <w:rFonts w:asciiTheme="majorBidi" w:hAnsiTheme="majorBidi"/>
          <w:spacing w:val="-2"/>
          <w:sz w:val="32"/>
          <w:szCs w:val="32"/>
        </w:rPr>
        <w:tab/>
      </w:r>
      <w:r w:rsidRPr="00BF09B1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BF09B1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4A1276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A1276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4A1276">
        <w:rPr>
          <w:rFonts w:asciiTheme="majorBidi" w:hAnsiTheme="majorBidi"/>
          <w:spacing w:val="-2"/>
          <w:sz w:val="32"/>
          <w:szCs w:val="32"/>
        </w:rPr>
        <w:tab/>
      </w:r>
      <w:r w:rsidRPr="00BF09B1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39162873" w:rsidR="008C7FBA" w:rsidRPr="004A1276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F09B1">
        <w:rPr>
          <w:rFonts w:asciiTheme="majorBidi" w:hAnsiTheme="majorBidi" w:hint="cs"/>
          <w:spacing w:val="-2"/>
          <w:sz w:val="32"/>
          <w:szCs w:val="32"/>
          <w:cs/>
        </w:rPr>
        <w:t xml:space="preserve">ส่วนงาน </w:t>
      </w:r>
      <w:r w:rsidRPr="004A1276">
        <w:rPr>
          <w:rFonts w:asciiTheme="majorBidi" w:hAnsiTheme="majorBidi"/>
          <w:spacing w:val="-2"/>
          <w:sz w:val="32"/>
          <w:szCs w:val="32"/>
        </w:rPr>
        <w:t xml:space="preserve">3  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 xml:space="preserve"> 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0D623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0D623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F09B1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5CC00384" w:rsidR="002E7912" w:rsidRPr="000D623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งวดสามเดือน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="006478AF" w:rsidRPr="000D623A">
        <w:rPr>
          <w:rFonts w:asciiTheme="majorBidi" w:hAnsiTheme="majorBidi" w:cstheme="majorBidi"/>
          <w:spacing w:val="-2"/>
          <w:sz w:val="32"/>
          <w:szCs w:val="32"/>
        </w:rPr>
        <w:br/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BF09B1">
        <w:rPr>
          <w:rFonts w:asciiTheme="majorBidi" w:hAnsiTheme="majorBidi" w:hint="cs"/>
          <w:spacing w:val="-2"/>
          <w:sz w:val="32"/>
          <w:szCs w:val="32"/>
          <w:cs/>
        </w:rPr>
        <w:t>มีนาคม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C7FBA" w:rsidRPr="00BF09B1">
        <w:rPr>
          <w:rFonts w:asciiTheme="majorBidi" w:hAnsiTheme="majorBidi" w:cstheme="majorBidi" w:hint="cs"/>
          <w:spacing w:val="-2"/>
          <w:sz w:val="32"/>
          <w:szCs w:val="32"/>
        </w:rPr>
        <w:t>5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C7FBA" w:rsidRPr="00BF09B1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F09B1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E11D0D" w:rsidRPr="009632D2" w14:paraId="3E0EBB87" w14:textId="77777777" w:rsidTr="00997A4D">
        <w:tc>
          <w:tcPr>
            <w:tcW w:w="1644" w:type="dxa"/>
          </w:tcPr>
          <w:p w14:paraId="7BDC5388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BF09B1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E11D0D" w:rsidRPr="009632D2" w14:paraId="1ABC8BCD" w14:textId="77777777" w:rsidTr="00997A4D">
        <w:tc>
          <w:tcPr>
            <w:tcW w:w="1644" w:type="dxa"/>
          </w:tcPr>
          <w:p w14:paraId="563CF738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BF09B1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11D0D" w:rsidRPr="009632D2" w14:paraId="6BE3A9A6" w14:textId="77777777" w:rsidTr="00997A4D">
        <w:tc>
          <w:tcPr>
            <w:tcW w:w="1644" w:type="dxa"/>
          </w:tcPr>
          <w:p w14:paraId="4E4BECBF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3A67F" w14:textId="77777777" w:rsidR="006478AF" w:rsidRPr="00BF09B1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9632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BF09B1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24763" w:rsidRPr="009632D2" w14:paraId="79B0A412" w14:textId="77777777" w:rsidTr="00997A4D">
        <w:tc>
          <w:tcPr>
            <w:tcW w:w="1644" w:type="dxa"/>
          </w:tcPr>
          <w:p w14:paraId="17F04117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DC587" w14:textId="295A7E86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F09B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71E7C53A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9632D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71A878CD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29907B74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F09B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19D7057F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46EF3FCE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9632D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720D70E2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4C121096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F09B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73E66AFB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4E5351CA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9632D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2F7CA75E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0E237DBA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F09B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5</w:t>
            </w:r>
          </w:p>
        </w:tc>
        <w:tc>
          <w:tcPr>
            <w:tcW w:w="139" w:type="dxa"/>
          </w:tcPr>
          <w:p w14:paraId="5D26C781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7B1F578C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632D2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9632D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</w:tr>
      <w:tr w:rsidR="00424763" w:rsidRPr="009632D2" w14:paraId="61075EC8" w14:textId="77777777" w:rsidTr="00275196">
        <w:tc>
          <w:tcPr>
            <w:tcW w:w="1644" w:type="dxa"/>
            <w:vAlign w:val="bottom"/>
          </w:tcPr>
          <w:p w14:paraId="08932C98" w14:textId="77777777" w:rsidR="00424763" w:rsidRPr="00BF09B1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3AD1DBA6" w:rsidR="00424763" w:rsidRPr="009632D2" w:rsidRDefault="00730B4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353,490</w:t>
            </w:r>
          </w:p>
        </w:tc>
        <w:tc>
          <w:tcPr>
            <w:tcW w:w="134" w:type="dxa"/>
          </w:tcPr>
          <w:p w14:paraId="747AC1F3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2E1146FA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227,379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54AC2438" w:rsidR="00424763" w:rsidRPr="009632D2" w:rsidRDefault="00730B4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104,832</w:t>
            </w:r>
          </w:p>
        </w:tc>
        <w:tc>
          <w:tcPr>
            <w:tcW w:w="142" w:type="dxa"/>
          </w:tcPr>
          <w:p w14:paraId="082E4A9A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4C5AC605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118,142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3A6C104E" w:rsidR="00424763" w:rsidRPr="009632D2" w:rsidRDefault="00730B4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33,418</w:t>
            </w:r>
          </w:p>
        </w:tc>
        <w:tc>
          <w:tcPr>
            <w:tcW w:w="142" w:type="dxa"/>
          </w:tcPr>
          <w:p w14:paraId="51D08A99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51C4F60D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73,511</w:t>
            </w:r>
          </w:p>
        </w:tc>
        <w:tc>
          <w:tcPr>
            <w:tcW w:w="142" w:type="dxa"/>
            <w:vAlign w:val="bottom"/>
          </w:tcPr>
          <w:p w14:paraId="70D713CC" w14:textId="77777777" w:rsidR="00424763" w:rsidRPr="009632D2" w:rsidRDefault="00424763" w:rsidP="001A18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61F775E" w14:textId="5F9C9041" w:rsidR="00424763" w:rsidRPr="009632D2" w:rsidRDefault="008E52A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491,740</w:t>
            </w:r>
          </w:p>
        </w:tc>
        <w:tc>
          <w:tcPr>
            <w:tcW w:w="139" w:type="dxa"/>
          </w:tcPr>
          <w:p w14:paraId="0033072D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3B2C023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419,032</w:t>
            </w:r>
          </w:p>
        </w:tc>
      </w:tr>
      <w:tr w:rsidR="00424763" w:rsidRPr="009632D2" w14:paraId="5B9EAD7B" w14:textId="77777777" w:rsidTr="00275196">
        <w:tc>
          <w:tcPr>
            <w:tcW w:w="1644" w:type="dxa"/>
            <w:vAlign w:val="bottom"/>
          </w:tcPr>
          <w:p w14:paraId="72CC0801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5BF70A" w14:textId="74E294F9" w:rsidR="00424763" w:rsidRPr="009632D2" w:rsidRDefault="00730B43" w:rsidP="001A182A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0C8D">
              <w:rPr>
                <w:rFonts w:asciiTheme="majorBidi" w:hAnsiTheme="majorBidi" w:cstheme="majorBidi"/>
                <w:sz w:val="22"/>
                <w:szCs w:val="22"/>
              </w:rPr>
              <w:t>318,173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B210B09" w14:textId="77777777" w:rsidR="00424763" w:rsidRPr="009632D2" w:rsidRDefault="00424763" w:rsidP="001A18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1968D822" w:rsidR="00424763" w:rsidRPr="009632D2" w:rsidRDefault="00424763" w:rsidP="001A182A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(201,097)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424763" w:rsidRPr="009632D2" w:rsidRDefault="00424763" w:rsidP="001A182A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45F7F66E" w:rsidR="00424763" w:rsidRPr="009632D2" w:rsidRDefault="00730B43" w:rsidP="001A182A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(80,532)</w:t>
            </w:r>
          </w:p>
        </w:tc>
        <w:tc>
          <w:tcPr>
            <w:tcW w:w="142" w:type="dxa"/>
          </w:tcPr>
          <w:p w14:paraId="7608B423" w14:textId="77777777" w:rsidR="00424763" w:rsidRPr="009632D2" w:rsidRDefault="00424763" w:rsidP="001A182A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23DB99BE" w:rsidR="00424763" w:rsidRPr="009632D2" w:rsidRDefault="00424763" w:rsidP="001A182A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(85,523)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424763" w:rsidRPr="009632D2" w:rsidRDefault="00424763" w:rsidP="001A18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0470066E" w:rsidR="00424763" w:rsidRPr="009632D2" w:rsidRDefault="00730B43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(32,555)</w:t>
            </w:r>
          </w:p>
        </w:tc>
        <w:tc>
          <w:tcPr>
            <w:tcW w:w="142" w:type="dxa"/>
          </w:tcPr>
          <w:p w14:paraId="18452485" w14:textId="77777777" w:rsidR="00424763" w:rsidRPr="009632D2" w:rsidRDefault="00424763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495E245D" w:rsidR="00424763" w:rsidRPr="009632D2" w:rsidRDefault="00424763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(44,686)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424763" w:rsidRPr="009632D2" w:rsidRDefault="00424763" w:rsidP="001A18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C6F76A" w14:textId="45330598" w:rsidR="00424763" w:rsidRPr="009632D2" w:rsidRDefault="00466105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(431,260)</w:t>
            </w:r>
          </w:p>
        </w:tc>
        <w:tc>
          <w:tcPr>
            <w:tcW w:w="139" w:type="dxa"/>
          </w:tcPr>
          <w:p w14:paraId="0C0E6BE3" w14:textId="77777777" w:rsidR="00424763" w:rsidRPr="00BF09B1" w:rsidRDefault="00424763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04303800" w:rsidR="00424763" w:rsidRPr="009632D2" w:rsidRDefault="00424763" w:rsidP="001A182A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(331,306)</w:t>
            </w:r>
          </w:p>
        </w:tc>
      </w:tr>
      <w:tr w:rsidR="00424763" w:rsidRPr="009632D2" w14:paraId="16D8A62A" w14:textId="77777777" w:rsidTr="00275196">
        <w:tc>
          <w:tcPr>
            <w:tcW w:w="1644" w:type="dxa"/>
            <w:vAlign w:val="bottom"/>
          </w:tcPr>
          <w:p w14:paraId="71722950" w14:textId="6AB03A5E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4BC320F7" w:rsidR="00424763" w:rsidRPr="009632D2" w:rsidRDefault="00B20C8D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35,317</w:t>
            </w:r>
          </w:p>
        </w:tc>
        <w:tc>
          <w:tcPr>
            <w:tcW w:w="134" w:type="dxa"/>
          </w:tcPr>
          <w:p w14:paraId="18C5D1DE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16A0586D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26,282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29255B93" w:rsidR="00424763" w:rsidRPr="009632D2" w:rsidRDefault="00730B4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24,300</w:t>
            </w:r>
          </w:p>
        </w:tc>
        <w:tc>
          <w:tcPr>
            <w:tcW w:w="142" w:type="dxa"/>
          </w:tcPr>
          <w:p w14:paraId="3B85CD01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05C348BE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32,619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242BDE83" w:rsidR="00424763" w:rsidRPr="009632D2" w:rsidRDefault="00730B4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142" w:type="dxa"/>
          </w:tcPr>
          <w:p w14:paraId="51D173F0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6517561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28,825</w:t>
            </w:r>
          </w:p>
        </w:tc>
        <w:tc>
          <w:tcPr>
            <w:tcW w:w="142" w:type="dxa"/>
            <w:vAlign w:val="bottom"/>
          </w:tcPr>
          <w:p w14:paraId="685508C3" w14:textId="77777777" w:rsidR="00424763" w:rsidRPr="009632D2" w:rsidRDefault="00424763" w:rsidP="001A18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53645279" w:rsidR="00424763" w:rsidRPr="009632D2" w:rsidRDefault="00466105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60,480</w:t>
            </w:r>
          </w:p>
        </w:tc>
        <w:tc>
          <w:tcPr>
            <w:tcW w:w="139" w:type="dxa"/>
          </w:tcPr>
          <w:p w14:paraId="667E0090" w14:textId="77777777" w:rsidR="00424763" w:rsidRPr="009632D2" w:rsidRDefault="00424763" w:rsidP="001A18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7BA1E314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87,726</w:t>
            </w:r>
          </w:p>
        </w:tc>
      </w:tr>
      <w:tr w:rsidR="00424763" w:rsidRPr="009632D2" w14:paraId="505E46CD" w14:textId="77777777" w:rsidTr="00275196">
        <w:tc>
          <w:tcPr>
            <w:tcW w:w="1644" w:type="dxa"/>
          </w:tcPr>
          <w:p w14:paraId="106B4FBC" w14:textId="77777777" w:rsidR="00424763" w:rsidRPr="00BF09B1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FDE94CB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22463F2C" w:rsidR="00424763" w:rsidRPr="009632D2" w:rsidRDefault="00466105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14,538</w:t>
            </w:r>
          </w:p>
        </w:tc>
        <w:tc>
          <w:tcPr>
            <w:tcW w:w="139" w:type="dxa"/>
          </w:tcPr>
          <w:p w14:paraId="3381F33A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08389B36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BD45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632D2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</w:tr>
      <w:tr w:rsidR="00466105" w:rsidRPr="009632D2" w14:paraId="6E8F0A4C" w14:textId="77777777" w:rsidTr="001E585A">
        <w:tc>
          <w:tcPr>
            <w:tcW w:w="1644" w:type="dxa"/>
          </w:tcPr>
          <w:p w14:paraId="4BCF12BE" w14:textId="77777777" w:rsidR="00466105" w:rsidRPr="00BF09B1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0EEEEB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6BBCF0B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43B5921A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 xml:space="preserve"> 9,864 </w:t>
            </w:r>
          </w:p>
        </w:tc>
        <w:tc>
          <w:tcPr>
            <w:tcW w:w="139" w:type="dxa"/>
          </w:tcPr>
          <w:p w14:paraId="6E2D82C8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2FF1329" w14:textId="3E729C18" w:rsidR="00466105" w:rsidRPr="009632D2" w:rsidRDefault="009B7EBB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10,633</w:t>
            </w:r>
          </w:p>
        </w:tc>
      </w:tr>
      <w:tr w:rsidR="00466105" w:rsidRPr="009632D2" w14:paraId="275A0681" w14:textId="77777777" w:rsidTr="001E585A">
        <w:tc>
          <w:tcPr>
            <w:tcW w:w="1644" w:type="dxa"/>
          </w:tcPr>
          <w:p w14:paraId="008AEFDD" w14:textId="77777777" w:rsidR="00466105" w:rsidRPr="00BF09B1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D209446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613EC93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27B2D02E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 xml:space="preserve"> 24,455 </w:t>
            </w:r>
          </w:p>
        </w:tc>
        <w:tc>
          <w:tcPr>
            <w:tcW w:w="139" w:type="dxa"/>
          </w:tcPr>
          <w:p w14:paraId="291074C3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5C3494" w14:textId="5B35F2B6" w:rsidR="00466105" w:rsidRPr="009632D2" w:rsidRDefault="009B7EBB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33,775</w:t>
            </w:r>
          </w:p>
        </w:tc>
      </w:tr>
      <w:tr w:rsidR="00424763" w:rsidRPr="009632D2" w14:paraId="2EEFCE5F" w14:textId="77777777" w:rsidTr="00997A4D">
        <w:tc>
          <w:tcPr>
            <w:tcW w:w="1644" w:type="dxa"/>
          </w:tcPr>
          <w:p w14:paraId="43B85CB4" w14:textId="77777777" w:rsidR="00424763" w:rsidRPr="00BF09B1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2C93711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</w:tcPr>
          <w:p w14:paraId="4C523A34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98FAB1F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A469A6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75F7A6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DAA55D3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AAB542B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C8F1A1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CEA78A4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5A230C89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DA4BF43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044A1881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299AB1F4" w14:textId="23FF7402" w:rsidR="00424763" w:rsidRPr="009632D2" w:rsidRDefault="00466105" w:rsidP="007F64B4">
            <w:pPr>
              <w:tabs>
                <w:tab w:val="clear" w:pos="680"/>
                <w:tab w:val="clear" w:pos="907"/>
                <w:tab w:val="left" w:pos="195"/>
                <w:tab w:val="left" w:pos="490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2EA9B41C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3F6F612D" w14:textId="34ABD252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3,802</w:t>
            </w:r>
          </w:p>
        </w:tc>
      </w:tr>
      <w:tr w:rsidR="00466105" w:rsidRPr="009632D2" w14:paraId="4A037990" w14:textId="77777777" w:rsidTr="002336A2">
        <w:tc>
          <w:tcPr>
            <w:tcW w:w="1644" w:type="dxa"/>
          </w:tcPr>
          <w:p w14:paraId="1C477F6D" w14:textId="4DFF04A7" w:rsidR="00466105" w:rsidRPr="00BF09B1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DF03330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</w:tcPr>
          <w:p w14:paraId="02E8BA4B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53F7A7B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01AE5336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7BAE894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F51E89B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645564B0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F236F76" w14:textId="2B0D8FF6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 xml:space="preserve"> 1,166 </w:t>
            </w:r>
          </w:p>
        </w:tc>
        <w:tc>
          <w:tcPr>
            <w:tcW w:w="139" w:type="dxa"/>
          </w:tcPr>
          <w:p w14:paraId="7D77BBC9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756BF784" w14:textId="6DEBD50F" w:rsidR="00466105" w:rsidRPr="009632D2" w:rsidRDefault="00BD45A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</w:tr>
      <w:tr w:rsidR="00466105" w:rsidRPr="009632D2" w14:paraId="7589B36B" w14:textId="77777777" w:rsidTr="002336A2">
        <w:tc>
          <w:tcPr>
            <w:tcW w:w="1644" w:type="dxa"/>
          </w:tcPr>
          <w:p w14:paraId="40CCCFE1" w14:textId="77777777" w:rsidR="00466105" w:rsidRPr="00BF09B1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4FBB84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3BB1C4E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466105" w:rsidRPr="009632D2" w:rsidRDefault="00466105" w:rsidP="0046610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4258A350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 xml:space="preserve"> 3,888 </w:t>
            </w:r>
          </w:p>
        </w:tc>
        <w:tc>
          <w:tcPr>
            <w:tcW w:w="139" w:type="dxa"/>
          </w:tcPr>
          <w:p w14:paraId="14B60670" w14:textId="77777777" w:rsidR="00466105" w:rsidRPr="009632D2" w:rsidRDefault="00466105" w:rsidP="0046610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621B0D5" w14:textId="0ED2890A" w:rsidR="00466105" w:rsidRPr="009632D2" w:rsidRDefault="00466105" w:rsidP="0046610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2,213</w:t>
            </w:r>
          </w:p>
        </w:tc>
      </w:tr>
      <w:tr w:rsidR="00424763" w:rsidRPr="009632D2" w14:paraId="2F460228" w14:textId="77777777" w:rsidTr="00B769B3">
        <w:tc>
          <w:tcPr>
            <w:tcW w:w="1900" w:type="dxa"/>
            <w:gridSpan w:val="2"/>
          </w:tcPr>
          <w:p w14:paraId="3EB4FA1F" w14:textId="2F38B903" w:rsidR="00424763" w:rsidRPr="00BF09B1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3FEC409E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77C091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E236C58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0347F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AE5BF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7CA2BC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7BD1AE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7A959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88A74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488A8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FB3E51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92867D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93E33D0" w14:textId="7607F45F" w:rsidR="00424763" w:rsidRPr="009632D2" w:rsidRDefault="00466105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>6,584</w:t>
            </w:r>
          </w:p>
        </w:tc>
        <w:tc>
          <w:tcPr>
            <w:tcW w:w="139" w:type="dxa"/>
          </w:tcPr>
          <w:p w14:paraId="72569A8F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F7464A5" w14:textId="531BC8E8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931</w:t>
            </w:r>
          </w:p>
        </w:tc>
      </w:tr>
      <w:tr w:rsidR="00424763" w:rsidRPr="009632D2" w14:paraId="4D30D92C" w14:textId="77777777" w:rsidTr="00B769B3">
        <w:tc>
          <w:tcPr>
            <w:tcW w:w="1900" w:type="dxa"/>
            <w:gridSpan w:val="2"/>
          </w:tcPr>
          <w:p w14:paraId="2BCD87E2" w14:textId="094C9C6E" w:rsidR="00424763" w:rsidRPr="00BF09B1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BF09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06E2AA4B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BB3C5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61C7312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773F98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CFA40D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D56DE6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E5EEF7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0D4E79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886281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7D417" w14:textId="77777777" w:rsidR="00424763" w:rsidRPr="009632D2" w:rsidRDefault="00424763" w:rsidP="001A18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D05F68" w14:textId="77777777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E8E595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C65EF" w14:textId="5F2E4858" w:rsidR="00424763" w:rsidRPr="009632D2" w:rsidRDefault="00466105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6105">
              <w:rPr>
                <w:rFonts w:asciiTheme="majorBidi" w:hAnsiTheme="majorBidi" w:cstheme="majorBidi"/>
                <w:sz w:val="22"/>
                <w:szCs w:val="22"/>
              </w:rPr>
              <w:t>31,393</w:t>
            </w:r>
          </w:p>
        </w:tc>
        <w:tc>
          <w:tcPr>
            <w:tcW w:w="139" w:type="dxa"/>
          </w:tcPr>
          <w:p w14:paraId="069F75BE" w14:textId="77777777" w:rsidR="00424763" w:rsidRPr="009632D2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AD80" w14:textId="075B4FAC" w:rsidR="00424763" w:rsidRPr="009632D2" w:rsidRDefault="00424763" w:rsidP="001A18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632D2">
              <w:rPr>
                <w:rFonts w:asciiTheme="majorBidi" w:hAnsiTheme="majorBidi" w:cstheme="majorBidi"/>
                <w:sz w:val="22"/>
                <w:szCs w:val="22"/>
              </w:rPr>
              <w:t>38,899</w:t>
            </w:r>
          </w:p>
        </w:tc>
      </w:tr>
    </w:tbl>
    <w:p w14:paraId="532B0795" w14:textId="15B51DB6" w:rsidR="00B32000" w:rsidRDefault="00B32000" w:rsidP="000F59BD">
      <w:pPr>
        <w:tabs>
          <w:tab w:val="left" w:pos="284"/>
        </w:tabs>
        <w:spacing w:line="280" w:lineRule="exact"/>
        <w:ind w:left="-142"/>
        <w:rPr>
          <w:rFonts w:asciiTheme="majorBidi" w:hAnsiTheme="majorBidi"/>
          <w:b/>
          <w:bCs/>
          <w:sz w:val="32"/>
          <w:szCs w:val="32"/>
        </w:rPr>
      </w:pPr>
    </w:p>
    <w:p w14:paraId="4B197FF4" w14:textId="6CDB7BC8" w:rsidR="00424763" w:rsidRPr="004471EC" w:rsidRDefault="00424763" w:rsidP="001A182A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4471EC">
        <w:rPr>
          <w:rFonts w:ascii="Angsana New" w:hAnsi="Angsana New" w:hint="cs"/>
          <w:b/>
          <w:bCs/>
          <w:sz w:val="32"/>
          <w:szCs w:val="32"/>
        </w:rPr>
        <w:t>2</w:t>
      </w:r>
      <w:r w:rsidRPr="00BF09B1">
        <w:rPr>
          <w:rFonts w:ascii="Angsana New" w:hAnsi="Angsana New" w:hint="cs"/>
          <w:b/>
          <w:bCs/>
          <w:sz w:val="32"/>
          <w:szCs w:val="32"/>
        </w:rPr>
        <w:t>4</w:t>
      </w:r>
      <w:r w:rsidRPr="004471EC">
        <w:rPr>
          <w:rFonts w:ascii="Angsana New" w:hAnsi="Angsana New" w:hint="cs"/>
          <w:b/>
          <w:bCs/>
          <w:sz w:val="32"/>
          <w:szCs w:val="32"/>
        </w:rPr>
        <w:t>.</w:t>
      </w:r>
      <w:r w:rsidRPr="004471EC">
        <w:rPr>
          <w:rFonts w:ascii="Angsana New" w:hAnsi="Angsana New"/>
          <w:b/>
          <w:bCs/>
          <w:sz w:val="32"/>
          <w:szCs w:val="32"/>
        </w:rPr>
        <w:tab/>
      </w:r>
      <w:r w:rsidRPr="00BF09B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C4E8743" w14:textId="77777777" w:rsidR="00424763" w:rsidRPr="004471EC" w:rsidRDefault="00424763" w:rsidP="001A182A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บริษัท</w:t>
      </w:r>
      <w:r w:rsidRPr="00BF09B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F09B1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A7E417" w14:textId="77777777" w:rsidR="00424763" w:rsidRPr="004471EC" w:rsidRDefault="00424763" w:rsidP="001A182A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BF09B1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52E61C86" w14:textId="77777777" w:rsidR="00424763" w:rsidRPr="004471EC" w:rsidRDefault="00424763" w:rsidP="001A182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4471EC">
        <w:rPr>
          <w:rFonts w:ascii="Angsana New" w:hAnsi="Angsana New"/>
          <w:sz w:val="32"/>
          <w:szCs w:val="32"/>
        </w:rPr>
        <w:t>13</w:t>
      </w:r>
      <w:r w:rsidRPr="004471EC">
        <w:rPr>
          <w:rFonts w:ascii="Angsana New" w:hAnsi="Angsana New" w:hint="cs"/>
          <w:sz w:val="32"/>
          <w:szCs w:val="32"/>
        </w:rPr>
        <w:t xml:space="preserve"> </w:t>
      </w:r>
      <w:r w:rsidRPr="00BF09B1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0E1162C" w14:textId="77777777" w:rsidR="00424763" w:rsidRPr="004471EC" w:rsidRDefault="00424763" w:rsidP="001A182A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ระดับ</w:t>
      </w:r>
      <w:r w:rsidRPr="00BF09B1">
        <w:rPr>
          <w:rFonts w:ascii="Angsana New" w:hAnsi="Angsana New" w:hint="cs"/>
          <w:sz w:val="32"/>
          <w:szCs w:val="32"/>
          <w:cs/>
        </w:rPr>
        <w:t>ที่</w:t>
      </w:r>
      <w:r w:rsidRPr="00BF09B1">
        <w:rPr>
          <w:rFonts w:ascii="Angsana New" w:hAnsi="Angsana New"/>
          <w:sz w:val="32"/>
          <w:szCs w:val="32"/>
          <w:cs/>
        </w:rPr>
        <w:t xml:space="preserve"> </w:t>
      </w:r>
      <w:r w:rsidRPr="004471EC">
        <w:rPr>
          <w:rFonts w:ascii="Angsana New" w:hAnsi="Angsana New"/>
          <w:sz w:val="32"/>
          <w:szCs w:val="32"/>
        </w:rPr>
        <w:t>1</w:t>
      </w:r>
      <w:r w:rsidRPr="00BF09B1">
        <w:rPr>
          <w:rFonts w:ascii="Angsana New" w:hAnsi="Angsana New" w:hint="cs"/>
          <w:sz w:val="32"/>
          <w:szCs w:val="32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61C797D" w14:textId="77777777" w:rsidR="00424763" w:rsidRPr="00BF09B1" w:rsidRDefault="00424763" w:rsidP="001A182A">
      <w:pPr>
        <w:spacing w:line="36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BF09B1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Pr="00BF09B1"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Pr="004471EC">
        <w:rPr>
          <w:rFonts w:ascii="Angsana New" w:hAnsi="Angsana New"/>
          <w:spacing w:val="-8"/>
          <w:sz w:val="32"/>
          <w:szCs w:val="32"/>
        </w:rPr>
        <w:t xml:space="preserve">2 </w:t>
      </w:r>
      <w:r w:rsidRPr="00BF09B1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6D92A3" w14:textId="20116761" w:rsidR="00424763" w:rsidRDefault="00424763" w:rsidP="001A182A">
      <w:pPr>
        <w:spacing w:line="360" w:lineRule="exact"/>
        <w:ind w:left="360" w:firstLine="491"/>
        <w:jc w:val="thaiDistribute"/>
        <w:rPr>
          <w:rFonts w:ascii="Angsana New" w:hAnsi="Angsana New"/>
          <w:spacing w:val="-6"/>
          <w:sz w:val="32"/>
          <w:szCs w:val="32"/>
        </w:rPr>
      </w:pPr>
      <w:r w:rsidRPr="00BF09B1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BF09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471EC">
        <w:rPr>
          <w:rFonts w:ascii="Angsana New" w:hAnsi="Angsana New"/>
          <w:spacing w:val="-4"/>
          <w:sz w:val="32"/>
          <w:szCs w:val="32"/>
        </w:rPr>
        <w:t xml:space="preserve">3 </w:t>
      </w:r>
      <w:r w:rsidRPr="00BF09B1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BF09B1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F9F7C6F" w14:textId="14D7438D" w:rsidR="00424763" w:rsidRPr="004471EC" w:rsidRDefault="00424763" w:rsidP="009B7EBB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471EC">
        <w:rPr>
          <w:rFonts w:ascii="Angsana New" w:hAnsi="Angsana New"/>
          <w:sz w:val="32"/>
          <w:szCs w:val="32"/>
          <w:cs/>
        </w:rPr>
        <w:t xml:space="preserve">ณ </w:t>
      </w:r>
      <w:r w:rsidRPr="004471EC">
        <w:rPr>
          <w:rFonts w:ascii="Angsana New" w:hAnsi="Angsana New" w:hint="cs"/>
          <w:sz w:val="32"/>
          <w:szCs w:val="32"/>
          <w:cs/>
        </w:rPr>
        <w:t>วันที่</w:t>
      </w:r>
      <w:r w:rsidRPr="004471EC">
        <w:rPr>
          <w:rFonts w:ascii="Angsana New" w:hAnsi="Angsana New" w:hint="cs"/>
          <w:sz w:val="32"/>
          <w:szCs w:val="32"/>
        </w:rPr>
        <w:t xml:space="preserve"> </w:t>
      </w:r>
      <w:r w:rsidRPr="004471EC">
        <w:rPr>
          <w:rFonts w:ascii="Angsana New" w:hAnsi="Angsana New"/>
          <w:sz w:val="32"/>
          <w:szCs w:val="32"/>
        </w:rPr>
        <w:t>31</w:t>
      </w:r>
      <w:r w:rsidRPr="00BF09B1">
        <w:rPr>
          <w:rFonts w:ascii="Angsana New" w:hAnsi="Angsana New"/>
          <w:sz w:val="32"/>
          <w:szCs w:val="32"/>
          <w:cs/>
        </w:rPr>
        <w:t xml:space="preserve"> </w:t>
      </w:r>
      <w:r w:rsidRPr="00BF09B1">
        <w:rPr>
          <w:rFonts w:ascii="Angsana New" w:hAnsi="Angsana New" w:hint="cs"/>
          <w:sz w:val="32"/>
          <w:szCs w:val="32"/>
          <w:cs/>
        </w:rPr>
        <w:t>มีนาคม</w:t>
      </w:r>
      <w:r w:rsidRPr="004471EC">
        <w:rPr>
          <w:rFonts w:ascii="Angsana New" w:hAnsi="Angsana New"/>
          <w:sz w:val="32"/>
          <w:szCs w:val="32"/>
        </w:rPr>
        <w:t xml:space="preserve"> 256</w:t>
      </w:r>
      <w:r w:rsidRPr="00BF09B1">
        <w:rPr>
          <w:rFonts w:ascii="Angsana New" w:hAnsi="Angsana New" w:hint="cs"/>
          <w:sz w:val="32"/>
          <w:szCs w:val="32"/>
        </w:rPr>
        <w:t>5</w:t>
      </w:r>
      <w:r w:rsidRPr="004471EC">
        <w:rPr>
          <w:rFonts w:ascii="Angsana New" w:hAnsi="Angsana New"/>
          <w:sz w:val="32"/>
          <w:szCs w:val="32"/>
        </w:rPr>
        <w:t xml:space="preserve"> </w:t>
      </w:r>
      <w:r w:rsidRPr="004471EC">
        <w:rPr>
          <w:rFonts w:ascii="Angsana New" w:hAnsi="Angsana New" w:hint="cs"/>
          <w:sz w:val="32"/>
          <w:szCs w:val="32"/>
          <w:cs/>
        </w:rPr>
        <w:t>บริษัท</w:t>
      </w:r>
      <w:r w:rsidR="001041A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471EC">
        <w:rPr>
          <w:rFonts w:ascii="Angsana New" w:hAnsi="Angsana New" w:hint="cs"/>
          <w:sz w:val="32"/>
          <w:szCs w:val="32"/>
          <w:cs/>
        </w:rPr>
        <w:t>มีสินทรัพย์บางรายการที่วัดมูลค่าด้วยมูลค่ายุติธรรม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424763" w:rsidRPr="004471EC" w14:paraId="444FD9ED" w14:textId="77777777" w:rsidTr="009B7EBB">
        <w:trPr>
          <w:cantSplit/>
        </w:trPr>
        <w:tc>
          <w:tcPr>
            <w:tcW w:w="3459" w:type="dxa"/>
            <w:vAlign w:val="bottom"/>
          </w:tcPr>
          <w:p w14:paraId="5475AD07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424763" w:rsidRPr="004471EC" w14:paraId="3FDF493A" w14:textId="77777777" w:rsidTr="009B7EBB">
        <w:trPr>
          <w:cantSplit/>
        </w:trPr>
        <w:tc>
          <w:tcPr>
            <w:tcW w:w="3459" w:type="dxa"/>
            <w:vAlign w:val="bottom"/>
          </w:tcPr>
          <w:p w14:paraId="46684212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BF09B1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BF09B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763" w:rsidRPr="004471EC" w14:paraId="31EC6A48" w14:textId="77777777" w:rsidTr="009B7EBB">
        <w:trPr>
          <w:cantSplit/>
        </w:trPr>
        <w:tc>
          <w:tcPr>
            <w:tcW w:w="3459" w:type="dxa"/>
            <w:vAlign w:val="bottom"/>
          </w:tcPr>
          <w:p w14:paraId="7409033E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BF09B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4471E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BF09B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4471E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BF09B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4471E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4471EC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4763" w:rsidRPr="004471EC" w14:paraId="11133E97" w14:textId="77777777" w:rsidTr="009B7EBB">
        <w:trPr>
          <w:cantSplit/>
        </w:trPr>
        <w:tc>
          <w:tcPr>
            <w:tcW w:w="4111" w:type="dxa"/>
            <w:gridSpan w:val="2"/>
            <w:vAlign w:val="bottom"/>
            <w:hideMark/>
          </w:tcPr>
          <w:p w14:paraId="55B62206" w14:textId="77777777" w:rsidR="00424763" w:rsidRPr="00BF09B1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BF09B1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  <w:r w:rsidRPr="00BF09B1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BF09B1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4471EC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FA721C" w:rsidRPr="004471EC" w14:paraId="6C47E50B" w14:textId="77777777" w:rsidTr="009B7EBB">
        <w:trPr>
          <w:cantSplit/>
        </w:trPr>
        <w:tc>
          <w:tcPr>
            <w:tcW w:w="3459" w:type="dxa"/>
            <w:vAlign w:val="bottom"/>
            <w:hideMark/>
          </w:tcPr>
          <w:p w14:paraId="2A54D4DD" w14:textId="77777777" w:rsidR="00FA721C" w:rsidRPr="004471EC" w:rsidRDefault="00FA721C" w:rsidP="00FA721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BF09B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BF09B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76E9FF" w14:textId="23873765" w:rsidR="00FA721C" w:rsidRPr="004471EC" w:rsidRDefault="00FA721C" w:rsidP="00FA721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FA721C" w:rsidRPr="00BF09B1" w:rsidRDefault="00FA721C" w:rsidP="00FA721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6F501FBE" w:rsidR="00FA721C" w:rsidRPr="00BF09B1" w:rsidRDefault="00FA721C" w:rsidP="00FA721C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4,983</w:t>
            </w:r>
          </w:p>
        </w:tc>
        <w:tc>
          <w:tcPr>
            <w:tcW w:w="134" w:type="dxa"/>
          </w:tcPr>
          <w:p w14:paraId="5CB55727" w14:textId="77777777" w:rsidR="00FA721C" w:rsidRPr="004471EC" w:rsidRDefault="00FA721C" w:rsidP="00FA721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5B652601" w:rsidR="00FA721C" w:rsidRPr="004471EC" w:rsidRDefault="00FA721C" w:rsidP="00FA721C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FA721C" w:rsidRPr="00BF09B1" w:rsidRDefault="00FA721C" w:rsidP="00FA721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4D807F0F" w:rsidR="00FA721C" w:rsidRPr="00BF09B1" w:rsidRDefault="00FA721C" w:rsidP="00FA721C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4,983</w:t>
            </w:r>
          </w:p>
        </w:tc>
      </w:tr>
    </w:tbl>
    <w:p w14:paraId="1DBA8547" w14:textId="77777777" w:rsidR="001A182A" w:rsidRDefault="001A182A" w:rsidP="002D78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4FAB25" w14:textId="476037C6" w:rsidR="00424763" w:rsidRDefault="00424763" w:rsidP="002D78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ในระหว่าง</w:t>
      </w:r>
      <w:r w:rsidRPr="00BF09B1">
        <w:rPr>
          <w:rFonts w:ascii="Angsana New" w:hAnsi="Angsana New" w:hint="cs"/>
          <w:sz w:val="32"/>
          <w:szCs w:val="32"/>
          <w:cs/>
        </w:rPr>
        <w:t>งวด</w:t>
      </w:r>
      <w:r w:rsidRPr="00BF09B1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720606" w:rsidRDefault="00DC728C" w:rsidP="002D78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809F19" w14:textId="1CD16D51" w:rsidR="00056722" w:rsidRPr="00BF09B1" w:rsidRDefault="00056722" w:rsidP="001A182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hint="cs"/>
          <w:b/>
          <w:bCs/>
          <w:sz w:val="32"/>
          <w:szCs w:val="32"/>
        </w:rPr>
        <w:t>2</w:t>
      </w:r>
      <w:r w:rsidR="00424763" w:rsidRPr="00BF09B1">
        <w:rPr>
          <w:rFonts w:asciiTheme="majorBidi" w:hAnsiTheme="majorBidi" w:hint="cs"/>
          <w:b/>
          <w:bCs/>
          <w:sz w:val="32"/>
          <w:szCs w:val="32"/>
        </w:rPr>
        <w:t>5</w:t>
      </w:r>
      <w:r w:rsidRPr="000D623A">
        <w:rPr>
          <w:rFonts w:asciiTheme="majorBidi" w:hAnsiTheme="majorBidi"/>
          <w:b/>
          <w:bCs/>
          <w:sz w:val="32"/>
          <w:szCs w:val="32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60CC556E" w:rsidR="00056722" w:rsidRPr="00BF09B1" w:rsidRDefault="00056722" w:rsidP="001A182A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</w:t>
      </w:r>
      <w:r w:rsidR="00920684">
        <w:rPr>
          <w:rFonts w:asciiTheme="majorBidi" w:hAnsiTheme="majorBidi" w:cstheme="majorBidi"/>
          <w:sz w:val="32"/>
          <w:szCs w:val="32"/>
        </w:rPr>
        <w:t>65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352593FA" w:rsidR="00056722" w:rsidRPr="000D623A" w:rsidRDefault="00056722" w:rsidP="001A182A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>2</w:t>
      </w:r>
      <w:r w:rsidR="00424763" w:rsidRPr="00BF09B1">
        <w:rPr>
          <w:rFonts w:asciiTheme="majorBidi" w:hAnsiTheme="majorBidi" w:cstheme="majorBidi" w:hint="cs"/>
          <w:sz w:val="32"/>
          <w:szCs w:val="32"/>
        </w:rPr>
        <w:t>5</w:t>
      </w:r>
      <w:r w:rsidRPr="000D623A">
        <w:rPr>
          <w:rFonts w:asciiTheme="majorBidi" w:hAnsiTheme="majorBidi"/>
          <w:sz w:val="32"/>
          <w:szCs w:val="32"/>
        </w:rPr>
        <w:t>.</w:t>
      </w:r>
      <w:r w:rsidRPr="000D623A">
        <w:rPr>
          <w:rFonts w:asciiTheme="majorBidi" w:hAnsiTheme="majorBidi" w:cstheme="majorBidi"/>
          <w:sz w:val="32"/>
          <w:szCs w:val="32"/>
        </w:rPr>
        <w:t>1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="0034100E"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0D623A">
        <w:rPr>
          <w:rFonts w:asciiTheme="majorBidi" w:hAnsiTheme="majorBidi" w:hint="cs"/>
          <w:sz w:val="32"/>
          <w:szCs w:val="32"/>
          <w:cs/>
        </w:rPr>
        <w:t>ภาระ</w:t>
      </w:r>
      <w:r w:rsidRPr="000D623A">
        <w:rPr>
          <w:rFonts w:asciiTheme="majorBidi" w:hAnsiTheme="majorBidi"/>
          <w:sz w:val="32"/>
          <w:szCs w:val="32"/>
          <w:cs/>
        </w:rPr>
        <w:t>ผูกพัน</w:t>
      </w:r>
      <w:r w:rsidRPr="000D623A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0D623A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0D623A">
        <w:rPr>
          <w:rFonts w:asciiTheme="majorBidi" w:hAnsiTheme="majorBidi" w:hint="cs"/>
          <w:sz w:val="32"/>
          <w:szCs w:val="32"/>
          <w:cs/>
        </w:rPr>
        <w:t>บริการ</w:t>
      </w:r>
      <w:r w:rsidRPr="000D623A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F560FD" w:rsidRPr="000D623A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0D623A" w:rsidRDefault="00F560FD" w:rsidP="001A18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0D623A" w:rsidRDefault="00F560FD" w:rsidP="001A18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BF09B1" w:rsidRDefault="00F560FD" w:rsidP="001A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BF09B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F560FD" w:rsidRPr="000D623A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0D623A" w:rsidRDefault="00F560FD" w:rsidP="001A18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0D623A" w:rsidRDefault="00F560FD" w:rsidP="001A18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BF09B1" w:rsidRDefault="00F560FD" w:rsidP="001A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BF09B1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BF09B1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560FD" w:rsidRPr="000D623A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0D623A" w:rsidRDefault="00F560FD" w:rsidP="001A18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0D623A" w:rsidRDefault="00F560FD" w:rsidP="001A18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37BC7D5A" w:rsidR="00F560FD" w:rsidRPr="000D623A" w:rsidRDefault="00FA721C" w:rsidP="001A18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9B1">
              <w:rPr>
                <w:rFonts w:asciiTheme="majorBidi" w:hAnsiTheme="majorBidi"/>
                <w:sz w:val="32"/>
                <w:szCs w:val="32"/>
              </w:rPr>
              <w:t>4</w:t>
            </w:r>
            <w:r w:rsidRPr="00FA72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F09B1">
              <w:rPr>
                <w:rFonts w:asciiTheme="majorBidi" w:hAnsiTheme="majorBidi"/>
                <w:sz w:val="32"/>
                <w:szCs w:val="32"/>
              </w:rPr>
              <w:t>163</w:t>
            </w:r>
          </w:p>
        </w:tc>
      </w:tr>
      <w:tr w:rsidR="00F560FD" w:rsidRPr="000D623A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0D623A" w:rsidRDefault="00F560FD" w:rsidP="001A18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BF09B1" w:rsidRDefault="00F560FD" w:rsidP="001A18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089F0555" w:rsidR="00F560FD" w:rsidRPr="000D623A" w:rsidRDefault="00FA721C" w:rsidP="001A18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721C">
              <w:rPr>
                <w:rFonts w:asciiTheme="majorBidi" w:hAnsiTheme="majorBidi" w:cstheme="majorBidi"/>
                <w:sz w:val="32"/>
                <w:szCs w:val="32"/>
              </w:rPr>
              <w:t>1,95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560FD" w:rsidRPr="000D623A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0D623A" w:rsidRDefault="00F560FD" w:rsidP="001A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F0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BF09B1" w:rsidRDefault="00F560FD" w:rsidP="001A18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7C749C7C" w:rsidR="00F560FD" w:rsidRPr="000D623A" w:rsidRDefault="00FA721C" w:rsidP="001A18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6,115</w:t>
            </w:r>
          </w:p>
        </w:tc>
      </w:tr>
    </w:tbl>
    <w:p w14:paraId="687C52C9" w14:textId="77777777" w:rsidR="00056722" w:rsidRPr="000D623A" w:rsidRDefault="00056722" w:rsidP="001A18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80E9FA" w14:textId="0619F6A3" w:rsidR="00056722" w:rsidRPr="00BF09B1" w:rsidRDefault="00056722" w:rsidP="001A18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>2</w:t>
      </w:r>
      <w:r w:rsidR="00424763" w:rsidRPr="00BF09B1">
        <w:rPr>
          <w:rFonts w:asciiTheme="majorBidi" w:hAnsiTheme="majorBidi" w:cstheme="majorBidi" w:hint="cs"/>
          <w:sz w:val="32"/>
          <w:szCs w:val="32"/>
        </w:rPr>
        <w:t>5</w:t>
      </w:r>
      <w:r w:rsidRPr="000D623A">
        <w:rPr>
          <w:rFonts w:asciiTheme="majorBidi" w:hAnsiTheme="majorBidi"/>
          <w:spacing w:val="-4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D623A">
        <w:rPr>
          <w:rFonts w:asciiTheme="majorBidi" w:hAnsiTheme="majorBidi" w:cstheme="majorBidi"/>
          <w:spacing w:val="-4"/>
          <w:sz w:val="32"/>
          <w:szCs w:val="32"/>
        </w:rPr>
        <w:tab/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BF09B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8C21C3"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C21C3">
        <w:rPr>
          <w:rFonts w:asciiTheme="majorBidi" w:hAnsiTheme="majorBidi" w:cstheme="majorBidi"/>
          <w:spacing w:val="-6"/>
          <w:sz w:val="32"/>
          <w:szCs w:val="32"/>
        </w:rPr>
        <w:t xml:space="preserve">5.30 </w:t>
      </w:r>
      <w:r w:rsidRPr="00BF09B1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BF09B1">
        <w:rPr>
          <w:rFonts w:asciiTheme="majorBidi" w:hAnsiTheme="majorBidi" w:cstheme="majorBidi"/>
          <w:sz w:val="32"/>
          <w:szCs w:val="32"/>
          <w:cs/>
        </w:rPr>
        <w:t>และ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บริษัทย่อยมีภาระผูกพันคงเหลือจากสัญญา</w:t>
      </w:r>
      <w:r w:rsidR="0010518D">
        <w:rPr>
          <w:rFonts w:asciiTheme="majorBidi" w:hAnsiTheme="majorBidi" w:cstheme="majorBidi" w:hint="cs"/>
          <w:sz w:val="32"/>
          <w:szCs w:val="32"/>
          <w:cs/>
        </w:rPr>
        <w:t>ออกแบบตกแต่งอาคาร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 </w:t>
      </w:r>
      <w:r w:rsidR="0010518D">
        <w:rPr>
          <w:rFonts w:asciiTheme="majorBidi" w:hAnsiTheme="majorBidi" w:cstheme="majorBidi"/>
          <w:sz w:val="32"/>
          <w:szCs w:val="32"/>
        </w:rPr>
        <w:t>0.24</w:t>
      </w:r>
      <w:r w:rsidRPr="00F1687F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และสัญญาติดตั้งโปรแกรมคอมพิวเตอร์ใหม่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10518D">
        <w:rPr>
          <w:rFonts w:asciiTheme="majorBidi" w:hAnsiTheme="majorBidi" w:cstheme="majorBidi"/>
          <w:sz w:val="32"/>
          <w:szCs w:val="32"/>
        </w:rPr>
        <w:t>0.11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10518D">
        <w:rPr>
          <w:rFonts w:asciiTheme="majorBidi" w:hAnsiTheme="majorBidi" w:cstheme="majorBidi"/>
          <w:sz w:val="32"/>
          <w:szCs w:val="32"/>
        </w:rPr>
        <w:t>5.65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</w:p>
    <w:p w14:paraId="609CC015" w14:textId="77777777" w:rsidR="00056722" w:rsidRPr="000D623A" w:rsidRDefault="00056722" w:rsidP="001A18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81E288" w14:textId="4AF0C831" w:rsidR="00056722" w:rsidRPr="000D623A" w:rsidRDefault="00056722" w:rsidP="001A18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</w:rPr>
        <w:t>2</w:t>
      </w:r>
      <w:r w:rsidR="00424763" w:rsidRPr="00BF09B1">
        <w:rPr>
          <w:rFonts w:asciiTheme="majorBidi" w:hAnsiTheme="majorBidi" w:hint="cs"/>
          <w:sz w:val="32"/>
          <w:szCs w:val="32"/>
        </w:rPr>
        <w:t>5</w:t>
      </w:r>
      <w:r w:rsidRPr="000D623A">
        <w:rPr>
          <w:rFonts w:asciiTheme="majorBidi" w:hAnsiTheme="majorBidi"/>
          <w:sz w:val="32"/>
          <w:szCs w:val="32"/>
        </w:rPr>
        <w:t>.</w:t>
      </w:r>
      <w:r w:rsidRPr="000D623A">
        <w:rPr>
          <w:rFonts w:asciiTheme="majorBidi" w:hAnsiTheme="majorBidi" w:cstheme="majorBidi"/>
          <w:sz w:val="32"/>
          <w:szCs w:val="32"/>
        </w:rPr>
        <w:t xml:space="preserve">3 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EC59BB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7D5686" w:rsidRPr="00EC59BB">
        <w:rPr>
          <w:rFonts w:asciiTheme="majorBidi" w:hAnsiTheme="majorBidi" w:cstheme="majorBidi"/>
          <w:sz w:val="32"/>
          <w:szCs w:val="32"/>
        </w:rPr>
        <w:t xml:space="preserve"> 3.58 </w:t>
      </w:r>
      <w:r w:rsidRPr="00EC59BB">
        <w:rPr>
          <w:rFonts w:asciiTheme="majorBidi" w:hAnsiTheme="majorBidi" w:cstheme="majorBidi"/>
          <w:sz w:val="32"/>
          <w:szCs w:val="32"/>
          <w:cs/>
        </w:rPr>
        <w:t>ล้าน</w:t>
      </w:r>
      <w:r w:rsidRPr="00EC59BB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09510F14" w14:textId="0DB048F2" w:rsidR="00056722" w:rsidRPr="000D623A" w:rsidRDefault="00056722" w:rsidP="001A18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/>
          <w:b/>
          <w:bCs/>
          <w:sz w:val="32"/>
          <w:szCs w:val="32"/>
        </w:rPr>
        <w:lastRenderedPageBreak/>
        <w:t>2</w:t>
      </w:r>
      <w:r w:rsidR="00424763" w:rsidRPr="00BF09B1">
        <w:rPr>
          <w:rFonts w:asciiTheme="majorBidi" w:hAnsiTheme="majorBidi" w:hint="cs"/>
          <w:b/>
          <w:bCs/>
          <w:sz w:val="32"/>
          <w:szCs w:val="32"/>
        </w:rPr>
        <w:t>6</w:t>
      </w:r>
      <w:r w:rsidRPr="000D623A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BF09B1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17787F80" w:rsidR="00056722" w:rsidRPr="000D623A" w:rsidRDefault="00056722" w:rsidP="001A182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424763" w:rsidRPr="00BF09B1">
        <w:rPr>
          <w:rFonts w:asciiTheme="majorBidi" w:hAnsiTheme="majorBidi" w:cstheme="majorBidi" w:hint="cs"/>
          <w:sz w:val="32"/>
          <w:szCs w:val="32"/>
        </w:rPr>
        <w:t>5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BF09B1">
        <w:rPr>
          <w:rFonts w:asciiTheme="majorBidi" w:hAnsiTheme="majorBidi" w:cstheme="majorBidi"/>
          <w:sz w:val="32"/>
          <w:szCs w:val="32"/>
          <w:cs/>
        </w:rPr>
        <w:t>มี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E7EEA2" w14:textId="4382D77F" w:rsidR="00BE2E4E" w:rsidRPr="00720606" w:rsidRDefault="00BE2E4E" w:rsidP="001A18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0606">
        <w:rPr>
          <w:rFonts w:asciiTheme="majorBidi" w:hAnsiTheme="majorBidi" w:cstheme="majorBidi"/>
          <w:sz w:val="32"/>
          <w:szCs w:val="32"/>
        </w:rPr>
        <w:t>.1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BF09B1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F09B1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Pr="00BF09B1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D0ADC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/>
          <w:sz w:val="32"/>
          <w:szCs w:val="32"/>
          <w:cs/>
        </w:rPr>
        <w:t>รวม</w:t>
      </w:r>
      <w:r w:rsidRPr="00720606">
        <w:rPr>
          <w:rFonts w:asciiTheme="majorBidi" w:hAnsiTheme="majorBidi" w:cstheme="majorBidi"/>
          <w:sz w:val="32"/>
          <w:szCs w:val="32"/>
        </w:rPr>
        <w:t xml:space="preserve"> 4.01 </w:t>
      </w:r>
      <w:r w:rsidRPr="00BF09B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316F1BA" w14:textId="77777777" w:rsidR="002D7859" w:rsidRDefault="002D7859" w:rsidP="001A18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E05C2" w14:textId="42952EC6" w:rsidR="00BE2E4E" w:rsidRPr="00BF09B1" w:rsidRDefault="00BE2E4E" w:rsidP="001A18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0606">
        <w:rPr>
          <w:rFonts w:asciiTheme="majorBidi" w:hAnsiTheme="majorBidi" w:cstheme="majorBidi"/>
          <w:sz w:val="32"/>
          <w:szCs w:val="32"/>
        </w:rPr>
        <w:t>.2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F09B1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F09B1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BF09B1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Pr="00720606">
        <w:rPr>
          <w:rFonts w:asciiTheme="majorBidi" w:hAnsiTheme="majorBidi" w:cstheme="majorBidi"/>
          <w:sz w:val="32"/>
          <w:szCs w:val="32"/>
        </w:rPr>
        <w:t xml:space="preserve">0.20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64F88F1" w14:textId="77777777" w:rsidR="00BE2E4E" w:rsidRPr="00720606" w:rsidRDefault="00BE2E4E" w:rsidP="001A18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5445587F" w14:textId="3FC5AC3B" w:rsidR="00BE2E4E" w:rsidRPr="00720606" w:rsidRDefault="00BE2E4E" w:rsidP="001A18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0606">
        <w:rPr>
          <w:rFonts w:asciiTheme="majorBidi" w:hAnsiTheme="majorBidi" w:cstheme="majorBidi"/>
          <w:sz w:val="32"/>
          <w:szCs w:val="32"/>
        </w:rPr>
        <w:t>.3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BF09B1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BF09B1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BF09B1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BF09B1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>
        <w:rPr>
          <w:rFonts w:asciiTheme="majorBidi" w:hAnsiTheme="majorBidi"/>
          <w:sz w:val="32"/>
          <w:szCs w:val="32"/>
        </w:rPr>
        <w:t>6.68</w:t>
      </w:r>
      <w:r w:rsidRPr="00BF09B1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0360E867" w14:textId="22B256A1" w:rsidR="001A182A" w:rsidRDefault="001A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2"/>
          <w:szCs w:val="32"/>
        </w:rPr>
      </w:pPr>
    </w:p>
    <w:p w14:paraId="49E70896" w14:textId="3C4912B9" w:rsidR="00056722" w:rsidRPr="00EC59BB" w:rsidRDefault="00056722" w:rsidP="00EC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0D623A">
        <w:rPr>
          <w:rFonts w:asciiTheme="majorBidi" w:hAnsiTheme="majorBidi"/>
          <w:b/>
          <w:bCs/>
          <w:sz w:val="32"/>
          <w:szCs w:val="32"/>
        </w:rPr>
        <w:t>2</w:t>
      </w:r>
      <w:r w:rsidR="00DA34DB" w:rsidRPr="00BF09B1">
        <w:rPr>
          <w:rFonts w:asciiTheme="majorBidi" w:hAnsiTheme="majorBidi" w:hint="cs"/>
          <w:b/>
          <w:bCs/>
          <w:sz w:val="32"/>
          <w:szCs w:val="32"/>
        </w:rPr>
        <w:t>7</w:t>
      </w:r>
      <w:r w:rsidRPr="000D623A">
        <w:rPr>
          <w:rFonts w:asciiTheme="majorBidi" w:hAnsiTheme="majorBidi"/>
          <w:b/>
          <w:bCs/>
          <w:sz w:val="32"/>
          <w:szCs w:val="32"/>
        </w:rPr>
        <w:t>.</w:t>
      </w:r>
      <w:r w:rsidRPr="00EC59BB">
        <w:rPr>
          <w:rFonts w:asciiTheme="majorBidi" w:hAnsiTheme="majorBidi"/>
          <w:b/>
          <w:bCs/>
          <w:sz w:val="32"/>
          <w:szCs w:val="32"/>
        </w:rPr>
        <w:tab/>
      </w:r>
      <w:r w:rsidRPr="00EC59BB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42339DE6" w14:textId="395DAC28" w:rsidR="00573568" w:rsidRDefault="00DA34DB" w:rsidP="000F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55523E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55523E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BF09B1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 w:hint="cs"/>
          <w:sz w:val="32"/>
          <w:szCs w:val="32"/>
        </w:rPr>
        <w:t>2)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คดีดังกล่าว ศาลแรงงานภาค </w:t>
      </w:r>
      <w:r w:rsidRPr="002D7859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นัดสืบพยานโจทก์และจำเลยวันที่ </w:t>
      </w:r>
      <w:r w:rsidRPr="002D7859">
        <w:rPr>
          <w:rFonts w:asciiTheme="majorBidi" w:hAnsiTheme="majorBidi" w:cstheme="majorBidi"/>
          <w:sz w:val="32"/>
          <w:szCs w:val="32"/>
        </w:rPr>
        <w:t xml:space="preserve">28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2D7859">
        <w:rPr>
          <w:rFonts w:asciiTheme="majorBidi" w:hAnsiTheme="majorBidi" w:cstheme="majorBidi"/>
          <w:sz w:val="32"/>
          <w:szCs w:val="32"/>
        </w:rPr>
        <w:t>2565</w:t>
      </w:r>
    </w:p>
    <w:p w14:paraId="0306D915" w14:textId="61816125" w:rsidR="00322962" w:rsidRPr="00D51D8C" w:rsidRDefault="00C52804" w:rsidP="000F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F09B1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BF09B1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มีคำพิพากษาให้บริษัท</w:t>
      </w:r>
      <w:r w:rsidR="00AD0AD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จ่ายค่าชดเชยพิเศษแทนการบอกกล่าวล่วงหน้า แก่โจทก์รวม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 xml:space="preserve">คน รวมเป็นเงิน </w:t>
      </w:r>
      <w:r>
        <w:rPr>
          <w:rFonts w:asciiTheme="majorBidi" w:hAnsiTheme="majorBidi" w:cstheme="majorBidi"/>
          <w:sz w:val="32"/>
          <w:szCs w:val="32"/>
        </w:rPr>
        <w:t xml:space="preserve">646,345.80 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บาท พร้อมดอกเบี้ย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BF09B1">
        <w:rPr>
          <w:rFonts w:asciiTheme="majorBidi" w:hAnsiTheme="majorBidi" w:cstheme="majorBidi"/>
          <w:sz w:val="32"/>
          <w:szCs w:val="32"/>
        </w:rPr>
        <w:t>15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="0063026E">
        <w:rPr>
          <w:rFonts w:asciiTheme="majorBidi" w:hAnsiTheme="majorBidi" w:cstheme="majorBidi"/>
          <w:sz w:val="32"/>
          <w:szCs w:val="32"/>
        </w:rPr>
        <w:t>26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3026E">
        <w:rPr>
          <w:rFonts w:asciiTheme="majorBidi" w:hAnsiTheme="majorBidi" w:cstheme="majorBidi"/>
          <w:sz w:val="32"/>
          <w:szCs w:val="32"/>
        </w:rPr>
        <w:t xml:space="preserve">2563 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ซึ่งเป็นวันผิดนัดเป็นต้นไปจนกว่าจะชำระเสร็จแก่โจทก์ทั้ง </w:t>
      </w:r>
      <w:r w:rsidR="0063026E">
        <w:rPr>
          <w:rFonts w:asciiTheme="majorBidi" w:hAnsiTheme="majorBidi" w:cstheme="majorBidi"/>
          <w:sz w:val="32"/>
          <w:szCs w:val="32"/>
        </w:rPr>
        <w:t xml:space="preserve">12 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คน และให้จำเลยที่ </w:t>
      </w:r>
      <w:r w:rsidR="0063026E" w:rsidRPr="00BF09B1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>ออกใบสำคัญในการทำงานแสดงว่าโจทก์</w:t>
      </w:r>
      <w:r w:rsidR="006531A8" w:rsidRPr="00BF09B1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026E">
        <w:rPr>
          <w:rFonts w:asciiTheme="majorBidi" w:hAnsiTheme="majorBidi" w:cstheme="majorBidi"/>
          <w:sz w:val="32"/>
          <w:szCs w:val="32"/>
        </w:rPr>
        <w:t xml:space="preserve">12 </w:t>
      </w:r>
      <w:r w:rsidR="006531A8" w:rsidRPr="00BF09B1">
        <w:rPr>
          <w:rFonts w:asciiTheme="majorBidi" w:hAnsiTheme="majorBidi" w:cstheme="majorBidi" w:hint="cs"/>
          <w:sz w:val="32"/>
          <w:szCs w:val="32"/>
          <w:cs/>
        </w:rPr>
        <w:t xml:space="preserve">คน </w:t>
      </w:r>
      <w:r w:rsidR="0063026E" w:rsidRPr="00BF09B1">
        <w:rPr>
          <w:rFonts w:asciiTheme="majorBidi" w:hAnsiTheme="majorBidi" w:cstheme="majorBidi" w:hint="cs"/>
          <w:sz w:val="32"/>
          <w:szCs w:val="32"/>
          <w:cs/>
        </w:rPr>
        <w:t>ได้ทำงานมานานเท่าไร และงานที่ทำนั้นเป็นอย่างไร บริษัท</w:t>
      </w:r>
      <w:r w:rsidR="00AD0AD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2858C0" w:rsidRPr="00BF09B1">
        <w:rPr>
          <w:rFonts w:asciiTheme="majorBidi" w:hAnsiTheme="majorBidi" w:cstheme="majorBidi" w:hint="cs"/>
          <w:sz w:val="32"/>
          <w:szCs w:val="32"/>
          <w:cs/>
        </w:rPr>
        <w:t xml:space="preserve">จะดำเนินการยื่นอุทธรณ์คำพิพากษาต่อศาลอุทธรณ์ ครบกำหนดอุทธรณ์วันที่ </w:t>
      </w:r>
      <w:r w:rsidR="002858C0">
        <w:rPr>
          <w:rFonts w:asciiTheme="majorBidi" w:hAnsiTheme="majorBidi" w:cstheme="majorBidi"/>
          <w:sz w:val="32"/>
          <w:szCs w:val="32"/>
        </w:rPr>
        <w:t>22</w:t>
      </w:r>
      <w:r w:rsidR="002858C0" w:rsidRPr="00BF09B1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2858C0">
        <w:rPr>
          <w:rFonts w:asciiTheme="majorBidi" w:hAnsiTheme="majorBidi" w:cstheme="majorBidi"/>
          <w:sz w:val="32"/>
          <w:szCs w:val="32"/>
        </w:rPr>
        <w:t xml:space="preserve">2565 </w:t>
      </w:r>
      <w:r w:rsidR="002858C0" w:rsidRPr="00BF09B1">
        <w:rPr>
          <w:rFonts w:asciiTheme="majorBidi" w:hAnsiTheme="majorBidi" w:cstheme="majorBidi" w:hint="cs"/>
          <w:sz w:val="32"/>
          <w:szCs w:val="32"/>
          <w:cs/>
        </w:rPr>
        <w:t xml:space="preserve">ศาลอนุญาตให้ขยายอุทธรณ์ได้จนถึงวันที่ </w:t>
      </w:r>
      <w:r w:rsidR="002858C0">
        <w:rPr>
          <w:rFonts w:asciiTheme="majorBidi" w:hAnsiTheme="majorBidi" w:cstheme="majorBidi"/>
          <w:sz w:val="32"/>
          <w:szCs w:val="32"/>
        </w:rPr>
        <w:t>23</w:t>
      </w:r>
      <w:r w:rsidR="002858C0" w:rsidRPr="00BF09B1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2D7859">
        <w:rPr>
          <w:rFonts w:asciiTheme="majorBidi" w:hAnsiTheme="majorBidi" w:cstheme="majorBidi"/>
          <w:sz w:val="32"/>
          <w:szCs w:val="32"/>
        </w:rPr>
        <w:t xml:space="preserve"> </w:t>
      </w:r>
      <w:r w:rsidR="00B641E6" w:rsidRPr="00BF09B1">
        <w:rPr>
          <w:rFonts w:asciiTheme="majorBidi" w:hAnsiTheme="majorBidi" w:cstheme="majorBidi" w:hint="cs"/>
          <w:sz w:val="32"/>
          <w:szCs w:val="32"/>
        </w:rPr>
        <w:t>2565</w:t>
      </w:r>
      <w:r w:rsidR="006531A8">
        <w:rPr>
          <w:rFonts w:asciiTheme="majorBidi" w:hAnsiTheme="majorBidi" w:cstheme="majorBidi"/>
          <w:sz w:val="32"/>
          <w:szCs w:val="32"/>
        </w:rPr>
        <w:t xml:space="preserve"> </w:t>
      </w:r>
      <w:r w:rsidR="006531A8" w:rsidRPr="00BF09B1">
        <w:rPr>
          <w:rFonts w:ascii="Angsana New" w:hAnsi="Angsana New" w:hint="cs"/>
          <w:sz w:val="32"/>
          <w:szCs w:val="32"/>
          <w:cs/>
        </w:rPr>
        <w:t xml:space="preserve">ซึ่งบริษัทศึกษารายละเอียดกับที่ปรึกษาทางกฏหมายและเชื่อมั่นว่า ศาลอุทธรณ์จะกลับคำพิพากษาของศาลชั้นต้น </w:t>
      </w:r>
      <w:r w:rsidR="006531A8" w:rsidRPr="00BF09B1">
        <w:rPr>
          <w:rFonts w:ascii="Angsana New" w:hAnsi="Angsana New"/>
          <w:sz w:val="32"/>
          <w:szCs w:val="32"/>
          <w:cs/>
        </w:rPr>
        <w:br/>
      </w:r>
      <w:r w:rsidR="006531A8" w:rsidRPr="00781320">
        <w:rPr>
          <w:rFonts w:ascii="Angsana New" w:hAnsi="Angsana New" w:hint="cs"/>
          <w:spacing w:val="-6"/>
          <w:sz w:val="32"/>
          <w:szCs w:val="32"/>
          <w:cs/>
        </w:rPr>
        <w:t xml:space="preserve">(ศาลแรงงานภาค </w:t>
      </w:r>
      <w:r w:rsidR="006531A8" w:rsidRPr="00781320">
        <w:rPr>
          <w:rFonts w:ascii="Angsana New" w:hAnsi="Angsana New"/>
          <w:spacing w:val="-6"/>
          <w:sz w:val="32"/>
          <w:szCs w:val="32"/>
        </w:rPr>
        <w:t>2)</w:t>
      </w:r>
      <w:r w:rsidR="00AD0ADC" w:rsidRPr="0078132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D0ADC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ดังนั้น</w:t>
      </w:r>
      <w:r w:rsidR="00781320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ฝ่ายบริหารของ</w:t>
      </w:r>
      <w:r w:rsidR="00AD0ADC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543CB3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ย่อย</w:t>
      </w:r>
      <w:r w:rsidR="00781320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พิจารณาไม่</w:t>
      </w:r>
      <w:r w:rsidR="00AD0ADC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บันทึก</w:t>
      </w:r>
      <w:r w:rsidR="00781320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ภาระ</w:t>
      </w:r>
      <w:r w:rsidR="00AD0ADC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หนี้สินที่อาจเกิดขึ้นไว้ใน</w:t>
      </w:r>
      <w:r w:rsidR="0078132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AD0ADC" w:rsidRPr="00781320">
        <w:rPr>
          <w:rFonts w:asciiTheme="majorBidi" w:hAnsiTheme="majorBidi" w:cstheme="majorBidi" w:hint="cs"/>
          <w:spacing w:val="-6"/>
          <w:sz w:val="32"/>
          <w:szCs w:val="32"/>
          <w:cs/>
        </w:rPr>
        <w:t>งบการเงิน</w:t>
      </w:r>
    </w:p>
    <w:p w14:paraId="1D900B27" w14:textId="4B6A47D2" w:rsidR="00322962" w:rsidRDefault="00322962" w:rsidP="000F59B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47522273" w14:textId="3500637B" w:rsidR="00EC59BB" w:rsidRDefault="00EC59BB" w:rsidP="000F59B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AF52705" w14:textId="59E6D3A4" w:rsidR="00EC59BB" w:rsidRDefault="00EC59BB" w:rsidP="000F59B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75218EB" w14:textId="739296C8" w:rsidR="00EC59BB" w:rsidRDefault="00EC59BB" w:rsidP="000F59B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15F1B6E" w14:textId="54CDC032" w:rsidR="00E850EB" w:rsidRPr="000D623A" w:rsidRDefault="00573568" w:rsidP="000F5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34DB" w:rsidRPr="00BF09B1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E850EB" w:rsidRPr="000D623A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BF0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50EB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30A7CFC9" w:rsidR="00E850EB" w:rsidRPr="000D623A" w:rsidRDefault="00E850EB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E26FC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D623A">
        <w:rPr>
          <w:rFonts w:asciiTheme="majorBidi" w:hAnsi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2858C0">
        <w:rPr>
          <w:rFonts w:asciiTheme="majorBidi" w:hAnsiTheme="majorBidi" w:cstheme="majorBidi"/>
          <w:sz w:val="32"/>
          <w:szCs w:val="32"/>
        </w:rPr>
        <w:t>4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0D623A">
        <w:rPr>
          <w:rFonts w:asciiTheme="majorBidi" w:hAnsiTheme="majorBidi" w:cstheme="majorBidi"/>
          <w:sz w:val="32"/>
          <w:szCs w:val="32"/>
          <w:cs/>
        </w:rPr>
        <w:br/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E26FC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851"/>
        <w:gridCol w:w="113"/>
        <w:gridCol w:w="76"/>
        <w:gridCol w:w="1020"/>
        <w:gridCol w:w="76"/>
        <w:gridCol w:w="964"/>
        <w:gridCol w:w="76"/>
        <w:gridCol w:w="964"/>
        <w:gridCol w:w="76"/>
        <w:gridCol w:w="1020"/>
        <w:gridCol w:w="76"/>
        <w:gridCol w:w="964"/>
      </w:tblGrid>
      <w:tr w:rsidR="000D623A" w:rsidRPr="00534837" w14:paraId="1CF15F1F" w14:textId="77777777" w:rsidTr="002116C6">
        <w:tc>
          <w:tcPr>
            <w:tcW w:w="2551" w:type="dxa"/>
          </w:tcPr>
          <w:p w14:paraId="32FA8793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6" w:type="dxa"/>
            <w:gridSpan w:val="12"/>
            <w:tcBorders>
              <w:left w:val="nil"/>
              <w:bottom w:val="single" w:sz="6" w:space="0" w:color="auto"/>
              <w:right w:val="nil"/>
            </w:tcBorders>
          </w:tcPr>
          <w:p w14:paraId="3AA311DF" w14:textId="7A31BE9A" w:rsidR="002116C6" w:rsidRPr="00BF09B1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D623A" w:rsidRPr="00534837" w14:paraId="240C9F8E" w14:textId="77777777" w:rsidTr="002116C6">
        <w:tc>
          <w:tcPr>
            <w:tcW w:w="2551" w:type="dxa"/>
          </w:tcPr>
          <w:p w14:paraId="40E513B5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AC3102" w14:textId="616A136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03E0F2AC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ECB5E" w14:textId="543E8EE7" w:rsidR="002116C6" w:rsidRPr="00BF09B1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623A" w:rsidRPr="00534837" w14:paraId="24F1C921" w14:textId="78C02860" w:rsidTr="002116C6">
        <w:tc>
          <w:tcPr>
            <w:tcW w:w="2551" w:type="dxa"/>
          </w:tcPr>
          <w:p w14:paraId="7F091E71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E1C84B" w14:textId="77777777" w:rsidR="002116C6" w:rsidRPr="00BF09B1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3FCDA6CF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852A91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BECE93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2D07A556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961B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B156AF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1A575F5A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F16274E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FAF67" w14:textId="77777777" w:rsidR="002116C6" w:rsidRPr="00BF09B1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560C0C71" w14:textId="1058DD89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966AE76" w14:textId="79308931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77F73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4BF31B7C" w14:textId="38213ED6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59731D0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46C55" w14:textId="77777777" w:rsidR="002116C6" w:rsidRPr="00534837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7ED9EFCB" w14:textId="036CFBDC" w:rsidR="002116C6" w:rsidRPr="00BF09B1" w:rsidRDefault="002116C6" w:rsidP="00EC59BB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2116C6" w:rsidRPr="00534837" w14:paraId="147E94EA" w14:textId="77777777" w:rsidTr="002116C6">
        <w:tc>
          <w:tcPr>
            <w:tcW w:w="2551" w:type="dxa"/>
          </w:tcPr>
          <w:p w14:paraId="30C2D9B4" w14:textId="2B41071A" w:rsidR="002116C6" w:rsidRPr="00BF09B1" w:rsidRDefault="002116C6" w:rsidP="00EC59BB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F09B1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4" w:type="dxa"/>
            <w:gridSpan w:val="2"/>
          </w:tcPr>
          <w:p w14:paraId="3E26A1DC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C5C19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06097E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A6FB85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0BE180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D6D095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30C98E1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51C4C9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CF70CB7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F9D14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29BE84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23A" w:rsidRPr="00534837" w14:paraId="56B0B6D7" w14:textId="77777777" w:rsidTr="002116C6">
        <w:tc>
          <w:tcPr>
            <w:tcW w:w="3402" w:type="dxa"/>
            <w:gridSpan w:val="2"/>
          </w:tcPr>
          <w:p w14:paraId="2F7755BF" w14:textId="410E5F96" w:rsidR="002116C6" w:rsidRPr="00534837" w:rsidRDefault="002116C6" w:rsidP="00EC59BB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9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34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F09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534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2858C0" w:rsidRPr="00534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" w:type="dxa"/>
          </w:tcPr>
          <w:p w14:paraId="10213FA1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6692C2A7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425F3B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84C16C0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A11A60E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21C4CE9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42BF8114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47C7AE9D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282886A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4B81A01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5CA8DDA" w14:textId="77777777" w:rsidR="002116C6" w:rsidRPr="00534837" w:rsidRDefault="002116C6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58C0" w:rsidRPr="00534837" w14:paraId="5FC38C7E" w14:textId="77777777" w:rsidTr="002116C6">
        <w:tc>
          <w:tcPr>
            <w:tcW w:w="2551" w:type="dxa"/>
          </w:tcPr>
          <w:p w14:paraId="60DBEC52" w14:textId="475D34AE" w:rsidR="002858C0" w:rsidRPr="00BF09B1" w:rsidRDefault="002858C0" w:rsidP="00EC59BB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  <w:gridSpan w:val="2"/>
          </w:tcPr>
          <w:p w14:paraId="7005DE6D" w14:textId="49863125" w:rsidR="002858C0" w:rsidRPr="00534837" w:rsidRDefault="00B64795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858C0" w:rsidRPr="00534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76" w:type="dxa"/>
          </w:tcPr>
          <w:p w14:paraId="2C32F73B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43612F" w14:textId="39CDC3E4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(247)</w:t>
            </w:r>
          </w:p>
        </w:tc>
        <w:tc>
          <w:tcPr>
            <w:tcW w:w="76" w:type="dxa"/>
          </w:tcPr>
          <w:p w14:paraId="45F41E3E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1390604" w14:textId="25DB6211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 xml:space="preserve"> 10,633 </w:t>
            </w:r>
          </w:p>
        </w:tc>
        <w:tc>
          <w:tcPr>
            <w:tcW w:w="76" w:type="dxa"/>
          </w:tcPr>
          <w:p w14:paraId="43A8AAF5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8B35B3C" w14:textId="7B6779B9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7,351</w:t>
            </w:r>
          </w:p>
        </w:tc>
        <w:tc>
          <w:tcPr>
            <w:tcW w:w="76" w:type="dxa"/>
          </w:tcPr>
          <w:p w14:paraId="53BFEBA8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4C0643A" w14:textId="4775FADE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(247)</w:t>
            </w:r>
          </w:p>
        </w:tc>
        <w:tc>
          <w:tcPr>
            <w:tcW w:w="76" w:type="dxa"/>
          </w:tcPr>
          <w:p w14:paraId="63D1B087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E6E125E" w14:textId="562F5E96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 xml:space="preserve"> 7,104 </w:t>
            </w:r>
          </w:p>
        </w:tc>
      </w:tr>
      <w:tr w:rsidR="002858C0" w:rsidRPr="00534837" w14:paraId="0EBCBCCD" w14:textId="77777777" w:rsidTr="002116C6">
        <w:tc>
          <w:tcPr>
            <w:tcW w:w="2551" w:type="dxa"/>
          </w:tcPr>
          <w:p w14:paraId="62CD091C" w14:textId="7497288F" w:rsidR="002858C0" w:rsidRPr="00BF09B1" w:rsidRDefault="002858C0" w:rsidP="00EC59BB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9B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  <w:gridSpan w:val="2"/>
          </w:tcPr>
          <w:p w14:paraId="6EE35C8C" w14:textId="71A460B3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C641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34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6419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76" w:type="dxa"/>
          </w:tcPr>
          <w:p w14:paraId="23625DD9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B71265" w14:textId="61726B9B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76" w:type="dxa"/>
          </w:tcPr>
          <w:p w14:paraId="7D4967E2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2335FA" w14:textId="6C4DE33D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 xml:space="preserve"> 33,775 </w:t>
            </w:r>
          </w:p>
        </w:tc>
        <w:tc>
          <w:tcPr>
            <w:tcW w:w="76" w:type="dxa"/>
          </w:tcPr>
          <w:p w14:paraId="55DA6873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E5D932" w14:textId="638968C4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25,695</w:t>
            </w:r>
          </w:p>
        </w:tc>
        <w:tc>
          <w:tcPr>
            <w:tcW w:w="76" w:type="dxa"/>
          </w:tcPr>
          <w:p w14:paraId="2ACA2FB4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994CC62" w14:textId="242626E0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76" w:type="dxa"/>
          </w:tcPr>
          <w:p w14:paraId="4C7183B9" w14:textId="77777777" w:rsidR="002858C0" w:rsidRPr="00534837" w:rsidRDefault="002858C0" w:rsidP="00EC59B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9D72BEC" w14:textId="724C7622" w:rsidR="002858C0" w:rsidRPr="00534837" w:rsidRDefault="002858C0" w:rsidP="00EC59B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837">
              <w:rPr>
                <w:rFonts w:asciiTheme="majorBidi" w:hAnsiTheme="majorBidi" w:cstheme="majorBidi"/>
                <w:sz w:val="24"/>
                <w:szCs w:val="24"/>
              </w:rPr>
              <w:t xml:space="preserve"> 25,942 </w:t>
            </w:r>
          </w:p>
        </w:tc>
      </w:tr>
    </w:tbl>
    <w:p w14:paraId="17B11234" w14:textId="77777777" w:rsidR="000F59BD" w:rsidRDefault="000F59BD" w:rsidP="00755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E3A534A" w14:textId="0F4EFDD1" w:rsidR="00573568" w:rsidRDefault="00573568" w:rsidP="00EC59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34DB" w:rsidRPr="00BF09B1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3BDAFE8" w14:textId="77777777" w:rsidR="009A0E89" w:rsidRPr="009A0E89" w:rsidRDefault="009A0E89" w:rsidP="00EC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  <w:r w:rsidRPr="009A0E89">
        <w:rPr>
          <w:rFonts w:ascii="Angsana New" w:hAnsi="Angsana New"/>
          <w:spacing w:val="4"/>
          <w:sz w:val="32"/>
          <w:szCs w:val="32"/>
        </w:rPr>
        <w:tab/>
        <w:t xml:space="preserve">   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9A0E89">
        <w:rPr>
          <w:rFonts w:ascii="Angsana New" w:hAnsi="Angsana New"/>
          <w:spacing w:val="4"/>
          <w:sz w:val="32"/>
          <w:szCs w:val="32"/>
        </w:rPr>
        <w:t xml:space="preserve">28 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Pr="009A0E89">
        <w:rPr>
          <w:rFonts w:ascii="Angsana New" w:hAnsi="Angsana New"/>
          <w:spacing w:val="4"/>
          <w:sz w:val="32"/>
          <w:szCs w:val="32"/>
        </w:rPr>
        <w:t>2565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9A0E89">
        <w:rPr>
          <w:rFonts w:ascii="Angsana New" w:hAnsi="Angsana New"/>
          <w:spacing w:val="4"/>
          <w:sz w:val="32"/>
          <w:szCs w:val="32"/>
        </w:rPr>
        <w:t>2565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 ได้มีมติอนุมัติดังนี้</w:t>
      </w:r>
    </w:p>
    <w:p w14:paraId="45EDDB36" w14:textId="5EB848B6" w:rsidR="009A0E89" w:rsidRPr="009A0E89" w:rsidRDefault="009A0E89" w:rsidP="00EC59BB">
      <w:pPr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right="28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9A0E89">
        <w:rPr>
          <w:rFonts w:ascii="Angsana New" w:hAnsi="Angsana New" w:hint="cs"/>
          <w:spacing w:val="4"/>
          <w:sz w:val="32"/>
          <w:szCs w:val="32"/>
          <w:cs/>
        </w:rPr>
        <w:t>จัดสรรกำไรสุทธิเป็นเงิน</w:t>
      </w:r>
      <w:r w:rsidRPr="009A0E89">
        <w:rPr>
          <w:rFonts w:ascii="Angsana New" w:hAnsi="Angsana New"/>
          <w:spacing w:val="4"/>
          <w:sz w:val="32"/>
          <w:szCs w:val="32"/>
          <w:cs/>
        </w:rPr>
        <w:t>ปันผ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ลประจำปี </w:t>
      </w:r>
      <w:r w:rsidRPr="009A0E89">
        <w:rPr>
          <w:rFonts w:ascii="Angsana New" w:hAnsi="Angsana New"/>
          <w:spacing w:val="4"/>
          <w:sz w:val="32"/>
          <w:szCs w:val="32"/>
        </w:rPr>
        <w:t>2564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 ให้แก่ผู้ถือหุ้นสามัญจำนวน </w:t>
      </w:r>
      <w:r w:rsidRPr="009A0E89">
        <w:rPr>
          <w:rFonts w:ascii="Angsana New" w:hAnsi="Angsana New"/>
          <w:spacing w:val="4"/>
          <w:sz w:val="32"/>
          <w:szCs w:val="32"/>
        </w:rPr>
        <w:t>422,000,100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 หุ้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 xml:space="preserve">น </w:t>
      </w:r>
      <w:r w:rsidR="00EB12F1">
        <w:rPr>
          <w:rFonts w:ascii="Angsana New" w:hAnsi="Angsana New"/>
          <w:spacing w:val="4"/>
          <w:sz w:val="32"/>
          <w:szCs w:val="32"/>
          <w:cs/>
        </w:rPr>
        <w:br/>
      </w:r>
      <w:r w:rsidRPr="009A0E89">
        <w:rPr>
          <w:rFonts w:ascii="Angsana New" w:hAnsi="Angsana New"/>
          <w:spacing w:val="4"/>
          <w:sz w:val="32"/>
          <w:szCs w:val="32"/>
          <w:cs/>
        </w:rPr>
        <w:t>ในอัตราหุ้นละ</w:t>
      </w:r>
      <w:r w:rsidRPr="009A0E89">
        <w:rPr>
          <w:rFonts w:ascii="Angsana New" w:hAnsi="Angsana New"/>
          <w:spacing w:val="4"/>
          <w:sz w:val="32"/>
          <w:szCs w:val="32"/>
        </w:rPr>
        <w:t xml:space="preserve"> 0.033 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บาท รวมเป็นจำนวนเงินปันผลจ่าย </w:t>
      </w:r>
      <w:r w:rsidRPr="009A0E89">
        <w:rPr>
          <w:rFonts w:ascii="Angsana New" w:hAnsi="Angsana New"/>
          <w:spacing w:val="4"/>
          <w:sz w:val="32"/>
          <w:szCs w:val="32"/>
        </w:rPr>
        <w:t xml:space="preserve">13.93 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 w:rsidRPr="009A0E89">
        <w:rPr>
          <w:rFonts w:ascii="Angsana New" w:hAnsi="Angsana New"/>
          <w:spacing w:val="4"/>
          <w:sz w:val="32"/>
          <w:szCs w:val="32"/>
        </w:rPr>
        <w:t xml:space="preserve">11 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พฤษภาคม </w:t>
      </w:r>
      <w:r w:rsidRPr="009A0E89">
        <w:rPr>
          <w:rFonts w:ascii="Angsana New" w:hAnsi="Angsana New"/>
          <w:spacing w:val="4"/>
          <w:sz w:val="32"/>
          <w:szCs w:val="32"/>
        </w:rPr>
        <w:t xml:space="preserve">2565 (Record Date) 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>โดย</w:t>
      </w:r>
      <w:r w:rsidRPr="009A0E89">
        <w:rPr>
          <w:rFonts w:ascii="Angsana New" w:hAnsi="Angsana New"/>
          <w:spacing w:val="4"/>
          <w:sz w:val="32"/>
          <w:szCs w:val="32"/>
          <w:cs/>
        </w:rPr>
        <w:t>กำหนด</w:t>
      </w:r>
      <w:r w:rsidRPr="009A0E89">
        <w:rPr>
          <w:rFonts w:ascii="Angsana New" w:hAnsi="Angsana New" w:hint="cs"/>
          <w:spacing w:val="4"/>
          <w:sz w:val="32"/>
          <w:szCs w:val="32"/>
          <w:cs/>
        </w:rPr>
        <w:t>จะ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จ่ายเงินปันผลในวันที่ </w:t>
      </w:r>
      <w:r w:rsidRPr="009A0E89">
        <w:rPr>
          <w:rFonts w:ascii="Angsana New" w:hAnsi="Angsana New"/>
          <w:spacing w:val="4"/>
          <w:sz w:val="32"/>
          <w:szCs w:val="32"/>
        </w:rPr>
        <w:t>27</w:t>
      </w:r>
      <w:r w:rsidRPr="009A0E89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Pr="009A0E89">
        <w:rPr>
          <w:rFonts w:ascii="Angsana New" w:hAnsi="Angsana New"/>
          <w:spacing w:val="4"/>
          <w:sz w:val="32"/>
          <w:szCs w:val="32"/>
        </w:rPr>
        <w:t>2565</w:t>
      </w:r>
    </w:p>
    <w:p w14:paraId="2BF320EA" w14:textId="77777777" w:rsidR="00D51D8C" w:rsidRPr="009A0E89" w:rsidRDefault="00D51D8C" w:rsidP="0075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right="28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48549A3" w14:textId="3FA24FA9" w:rsidR="00D51D8C" w:rsidRDefault="00D51D8C" w:rsidP="00EC59BB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 w:hint="cs"/>
          <w:sz w:val="32"/>
          <w:szCs w:val="32"/>
          <w:cs/>
        </w:rPr>
        <w:t>การ</w:t>
      </w:r>
      <w:r w:rsidRPr="00BF09B1">
        <w:rPr>
          <w:rFonts w:ascii="Angsana New" w:hAnsi="Angsana New"/>
          <w:sz w:val="32"/>
          <w:szCs w:val="32"/>
          <w:cs/>
        </w:rPr>
        <w:t xml:space="preserve">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8A37AB">
        <w:rPr>
          <w:rFonts w:ascii="Angsana New" w:hAnsi="Angsana New"/>
          <w:sz w:val="32"/>
          <w:szCs w:val="32"/>
        </w:rPr>
        <w:t>2</w:t>
      </w:r>
      <w:r w:rsidRPr="001C16F8">
        <w:rPr>
          <w:rFonts w:ascii="Angsana New" w:hAnsi="Angsana New"/>
          <w:sz w:val="32"/>
          <w:szCs w:val="32"/>
        </w:rPr>
        <w:t xml:space="preserve"> (“</w:t>
      </w:r>
      <w:r w:rsidRPr="00BF09B1">
        <w:rPr>
          <w:rFonts w:ascii="Angsana New" w:hAnsi="Angsana New"/>
          <w:sz w:val="32"/>
          <w:szCs w:val="32"/>
          <w:cs/>
        </w:rPr>
        <w:t>ใบสําคัญแสดงสิทธิ” หรือ “</w:t>
      </w:r>
      <w:r w:rsidRPr="008A37AB">
        <w:rPr>
          <w:rFonts w:ascii="Angsana New" w:hAnsi="Angsana New"/>
          <w:sz w:val="32"/>
          <w:szCs w:val="32"/>
        </w:rPr>
        <w:t>PPM-W</w:t>
      </w:r>
      <w:r w:rsidRPr="001C16F8">
        <w:rPr>
          <w:rFonts w:ascii="Angsana New" w:hAnsi="Angsana New"/>
          <w:sz w:val="32"/>
          <w:szCs w:val="32"/>
        </w:rPr>
        <w:t>2”)</w:t>
      </w:r>
      <w:r w:rsidRPr="008A37AB">
        <w:rPr>
          <w:rFonts w:ascii="Angsana New" w:hAnsi="Angsana New"/>
          <w:sz w:val="32"/>
          <w:szCs w:val="32"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 xml:space="preserve">จํานวนไม่เกิน </w:t>
      </w:r>
      <w:r w:rsidRPr="008A37AB">
        <w:rPr>
          <w:rFonts w:ascii="Angsana New" w:hAnsi="Angsana New"/>
          <w:sz w:val="32"/>
          <w:szCs w:val="32"/>
        </w:rPr>
        <w:t xml:space="preserve">211,000,050 </w:t>
      </w:r>
      <w:r w:rsidRPr="00BF09B1">
        <w:rPr>
          <w:rFonts w:ascii="Angsana New" w:hAnsi="Angsana New"/>
          <w:sz w:val="32"/>
          <w:szCs w:val="32"/>
          <w:cs/>
        </w:rPr>
        <w:t>หน่ว</w:t>
      </w:r>
      <w:r w:rsidRPr="00BF09B1">
        <w:rPr>
          <w:rFonts w:ascii="Angsana New" w:hAnsi="Angsana New" w:hint="cs"/>
          <w:sz w:val="32"/>
          <w:szCs w:val="32"/>
          <w:cs/>
        </w:rPr>
        <w:t xml:space="preserve">ย </w:t>
      </w:r>
      <w:r w:rsidRPr="00BF09B1">
        <w:rPr>
          <w:rFonts w:ascii="Angsana New" w:hAnsi="Angsana New"/>
          <w:sz w:val="32"/>
          <w:szCs w:val="32"/>
          <w:cs/>
        </w:rPr>
        <w:t>เพื่อจัดสรรให้แก่</w:t>
      </w:r>
      <w:r w:rsidRPr="00BF09B1">
        <w:rPr>
          <w:rFonts w:ascii="Angsana New" w:hAnsi="Angsana New"/>
          <w:sz w:val="32"/>
          <w:szCs w:val="32"/>
          <w:cs/>
        </w:rPr>
        <w:br/>
        <w:t xml:space="preserve">ผู้ถือหุ้นเดิมของบริษัทตามสัดส่วนการถือหุ้นในอัตราส่วน </w:t>
      </w:r>
      <w:r w:rsidRPr="008A37AB">
        <w:rPr>
          <w:rFonts w:ascii="Angsana New" w:hAnsi="Angsana New"/>
          <w:sz w:val="32"/>
          <w:szCs w:val="32"/>
        </w:rPr>
        <w:t xml:space="preserve">2 </w:t>
      </w:r>
      <w:r w:rsidRPr="00BF09B1">
        <w:rPr>
          <w:rFonts w:ascii="Angsana New" w:hAnsi="Angsana New"/>
          <w:sz w:val="32"/>
          <w:szCs w:val="32"/>
          <w:cs/>
        </w:rPr>
        <w:t>หุ้นสามัญเดิม ต่อใบสําคัญแสดงสิทธิ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PPM-W</w:t>
      </w:r>
      <w:r w:rsidRPr="001C16F8">
        <w:rPr>
          <w:rFonts w:ascii="Angsana New" w:hAnsi="Angsana New"/>
          <w:sz w:val="32"/>
          <w:szCs w:val="32"/>
        </w:rPr>
        <w:t xml:space="preserve">2 </w:t>
      </w:r>
      <w:r w:rsidRPr="008A37AB">
        <w:rPr>
          <w:rFonts w:ascii="Angsana New" w:hAnsi="Angsana New"/>
          <w:sz w:val="32"/>
          <w:szCs w:val="32"/>
        </w:rPr>
        <w:t xml:space="preserve">1 </w:t>
      </w:r>
      <w:r w:rsidRPr="00BF09B1">
        <w:rPr>
          <w:rFonts w:ascii="Angsana New" w:hAnsi="Angsana New"/>
          <w:sz w:val="32"/>
          <w:szCs w:val="32"/>
          <w:cs/>
        </w:rPr>
        <w:t>หน่วย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 w:rsidRPr="00BF09B1">
        <w:rPr>
          <w:rFonts w:ascii="Angsana New" w:hAnsi="Angsana New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Pr="008A37AB">
        <w:rPr>
          <w:rFonts w:ascii="Angsana New" w:hAnsi="Angsana New"/>
          <w:sz w:val="32"/>
          <w:szCs w:val="32"/>
        </w:rPr>
        <w:t xml:space="preserve">0 </w:t>
      </w:r>
      <w:r w:rsidRPr="00BF09B1">
        <w:rPr>
          <w:rFonts w:ascii="Angsana New" w:hAnsi="Angsana New"/>
          <w:sz w:val="32"/>
          <w:szCs w:val="32"/>
          <w:cs/>
        </w:rPr>
        <w:t xml:space="preserve">บาท) มีราคาใช้สิทธิซื้อหุ้นสามัญเท่ากับ </w:t>
      </w:r>
      <w:r w:rsidRPr="008A37AB">
        <w:rPr>
          <w:rFonts w:ascii="Angsana New" w:hAnsi="Angsana New"/>
          <w:sz w:val="32"/>
          <w:szCs w:val="32"/>
        </w:rPr>
        <w:t xml:space="preserve">6 </w:t>
      </w:r>
      <w:r w:rsidRPr="00BF09B1">
        <w:rPr>
          <w:rFonts w:ascii="Angsana New" w:hAnsi="Angsana New"/>
          <w:sz w:val="32"/>
          <w:szCs w:val="32"/>
          <w:cs/>
        </w:rPr>
        <w:t xml:space="preserve">บาทต่อหุ้น และมีระยะเวลาการใช้สิทธิ </w:t>
      </w:r>
      <w:r w:rsidRPr="008A37AB">
        <w:rPr>
          <w:rFonts w:ascii="Angsana New" w:hAnsi="Angsana New"/>
          <w:sz w:val="32"/>
          <w:szCs w:val="32"/>
        </w:rPr>
        <w:t xml:space="preserve">2 </w:t>
      </w:r>
      <w:r w:rsidRPr="00BF09B1">
        <w:rPr>
          <w:rFonts w:ascii="Angsana New" w:hAnsi="Angsana New"/>
          <w:sz w:val="32"/>
          <w:szCs w:val="32"/>
          <w:cs/>
        </w:rPr>
        <w:t>ปี ทั้งนี้ ในกรณีที่มีเศษของใบสำคัญแสดงสิทธิ</w:t>
      </w:r>
      <w:r w:rsidRPr="00BF09B1">
        <w:rPr>
          <w:rFonts w:ascii="Angsana New" w:hAnsi="Angsana New" w:hint="cs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 xml:space="preserve">PPM-W2 </w:t>
      </w:r>
      <w:r w:rsidRPr="00BF09B1">
        <w:rPr>
          <w:rFonts w:ascii="Angsana New" w:hAnsi="Angsana New"/>
          <w:sz w:val="32"/>
          <w:szCs w:val="32"/>
          <w:cs/>
        </w:rPr>
        <w:t>เหลือจากการคำนวณตามอัตราส่วนการจัดสรรดังกล่าวให้ปัดเศษดังกล่าวทิ้ง</w:t>
      </w:r>
      <w:r w:rsidR="00CE2498">
        <w:rPr>
          <w:rFonts w:ascii="Angsana New" w:hAnsi="Angsana New"/>
          <w:sz w:val="32"/>
          <w:szCs w:val="32"/>
          <w:cs/>
        </w:rPr>
        <w:br/>
      </w:r>
      <w:r w:rsidRPr="00BF09B1">
        <w:rPr>
          <w:rFonts w:ascii="Angsana New" w:hAnsi="Angsana New"/>
          <w:sz w:val="32"/>
          <w:szCs w:val="32"/>
          <w:cs/>
        </w:rPr>
        <w:t>ทั้งจำนวน</w:t>
      </w:r>
      <w:r w:rsidR="00E26FCB">
        <w:rPr>
          <w:rFonts w:ascii="Angsana New" w:hAnsi="Angsana New"/>
          <w:sz w:val="32"/>
          <w:szCs w:val="32"/>
        </w:rPr>
        <w:t xml:space="preserve"> </w:t>
      </w:r>
      <w:r w:rsidR="00E26FCB">
        <w:rPr>
          <w:rFonts w:ascii="Angsana New" w:hAnsi="Angsana New" w:hint="cs"/>
          <w:sz w:val="32"/>
          <w:szCs w:val="32"/>
          <w:cs/>
        </w:rPr>
        <w:t>โดยกำหนดรายชื่อผู้ถือหุ้นที่จะได้รับการจัดสรร</w:t>
      </w:r>
      <w:r w:rsidR="009D5C0A">
        <w:rPr>
          <w:rFonts w:ascii="Angsana New" w:hAnsi="Angsana New" w:hint="cs"/>
          <w:sz w:val="32"/>
          <w:szCs w:val="32"/>
          <w:cs/>
        </w:rPr>
        <w:t>ใบ</w:t>
      </w:r>
      <w:r w:rsidR="00E26FCB">
        <w:rPr>
          <w:rFonts w:ascii="Angsana New" w:hAnsi="Angsana New" w:hint="cs"/>
          <w:sz w:val="32"/>
          <w:szCs w:val="32"/>
          <w:cs/>
        </w:rPr>
        <w:t xml:space="preserve">สำคัญแสดงสิทธิ </w:t>
      </w:r>
      <w:r w:rsidR="00CE249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CE2498">
        <w:rPr>
          <w:rFonts w:ascii="Angsana New" w:hAnsi="Angsana New"/>
          <w:sz w:val="32"/>
          <w:szCs w:val="32"/>
        </w:rPr>
        <w:t xml:space="preserve">27 </w:t>
      </w:r>
      <w:r w:rsidR="00CE249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E2498">
        <w:rPr>
          <w:rFonts w:ascii="Angsana New" w:hAnsi="Angsana New"/>
          <w:sz w:val="32"/>
          <w:szCs w:val="32"/>
        </w:rPr>
        <w:t>2565</w:t>
      </w:r>
      <w:r w:rsidR="00446AEE">
        <w:rPr>
          <w:rFonts w:ascii="Angsana New" w:hAnsi="Angsana New"/>
          <w:sz w:val="32"/>
          <w:szCs w:val="32"/>
        </w:rPr>
        <w:t xml:space="preserve"> (Record Date)</w:t>
      </w:r>
    </w:p>
    <w:p w14:paraId="08669F07" w14:textId="77777777" w:rsidR="00D51D8C" w:rsidRPr="008A37AB" w:rsidRDefault="00D51D8C" w:rsidP="00755AB1">
      <w:pPr>
        <w:tabs>
          <w:tab w:val="left" w:pos="284"/>
          <w:tab w:val="left" w:pos="426"/>
          <w:tab w:val="left" w:pos="567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33ED0F67" w14:textId="006781D5" w:rsidR="00C15A86" w:rsidRPr="00D51D8C" w:rsidRDefault="00D51D8C" w:rsidP="00EC59BB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การเพิ่มทุนจดทะเบียน จากทุนจดทะเบียนเดิมจำนวน</w:t>
      </w:r>
      <w:r w:rsidRPr="00BF09B1">
        <w:rPr>
          <w:rFonts w:ascii="Angsana New" w:hAnsi="Angsana New" w:hint="cs"/>
          <w:sz w:val="32"/>
          <w:szCs w:val="32"/>
          <w:cs/>
        </w:rPr>
        <w:t>เงิน</w:t>
      </w:r>
      <w:r w:rsidRPr="00BF09B1">
        <w:rPr>
          <w:rFonts w:ascii="Angsana New" w:hAnsi="Angsana New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211,000,0</w:t>
      </w:r>
      <w:r>
        <w:rPr>
          <w:rFonts w:ascii="Angsana New" w:hAnsi="Angsana New"/>
          <w:sz w:val="32"/>
          <w:szCs w:val="32"/>
        </w:rPr>
        <w:t>5</w:t>
      </w:r>
      <w:r w:rsidRPr="008A37AB">
        <w:rPr>
          <w:rFonts w:ascii="Angsana New" w:hAnsi="Angsana New"/>
          <w:sz w:val="32"/>
          <w:szCs w:val="32"/>
        </w:rPr>
        <w:t>0</w:t>
      </w:r>
      <w:r w:rsidRPr="00BF09B1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</w:t>
      </w:r>
      <w:r w:rsidRPr="00BF09B1">
        <w:rPr>
          <w:rFonts w:ascii="Angsana New" w:hAnsi="Angsana New" w:hint="cs"/>
          <w:sz w:val="32"/>
          <w:szCs w:val="32"/>
          <w:cs/>
        </w:rPr>
        <w:t>เงิน</w:t>
      </w:r>
      <w:r w:rsidRPr="00BF09B1">
        <w:rPr>
          <w:rFonts w:ascii="Angsana New" w:hAnsi="Angsana New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316,500,075</w:t>
      </w:r>
      <w:r w:rsidRPr="00BF09B1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8A37AB">
        <w:rPr>
          <w:rFonts w:ascii="Angsana New" w:hAnsi="Angsana New"/>
          <w:sz w:val="32"/>
          <w:szCs w:val="32"/>
        </w:rPr>
        <w:t>211,</w:t>
      </w:r>
      <w:r w:rsidRPr="001C16F8">
        <w:rPr>
          <w:rFonts w:ascii="Angsana New" w:hAnsi="Angsana New"/>
          <w:sz w:val="32"/>
          <w:szCs w:val="32"/>
        </w:rPr>
        <w:t>000</w:t>
      </w:r>
      <w:r w:rsidRPr="008A37AB">
        <w:rPr>
          <w:rFonts w:ascii="Angsana New" w:hAnsi="Angsana New"/>
          <w:sz w:val="32"/>
          <w:szCs w:val="32"/>
        </w:rPr>
        <w:t>,050</w:t>
      </w:r>
      <w:r w:rsidRPr="00BF09B1">
        <w:rPr>
          <w:rFonts w:ascii="Angsana New" w:hAnsi="Angsana New"/>
          <w:sz w:val="32"/>
          <w:szCs w:val="32"/>
          <w:cs/>
        </w:rPr>
        <w:t xml:space="preserve"> หุ้น มูลค่าหุ้น</w:t>
      </w:r>
      <w:r w:rsidRPr="00BF09B1">
        <w:rPr>
          <w:rFonts w:ascii="Angsana New" w:hAnsi="Angsana New"/>
          <w:sz w:val="32"/>
          <w:szCs w:val="32"/>
          <w:cs/>
        </w:rPr>
        <w:br/>
        <w:t xml:space="preserve">ที่ตราไว้หุ้นละ </w:t>
      </w:r>
      <w:r w:rsidRPr="008A37AB">
        <w:rPr>
          <w:rFonts w:ascii="Angsana New" w:hAnsi="Angsana New"/>
          <w:sz w:val="32"/>
          <w:szCs w:val="32"/>
        </w:rPr>
        <w:t>0.50</w:t>
      </w:r>
      <w:r w:rsidRPr="00BF09B1">
        <w:rPr>
          <w:rFonts w:ascii="Angsana New" w:hAnsi="Angsana New"/>
          <w:sz w:val="32"/>
          <w:szCs w:val="32"/>
          <w:cs/>
        </w:rPr>
        <w:t xml:space="preserve"> บาท รวมทั้งสิ้น </w:t>
      </w:r>
      <w:r w:rsidRPr="008A37AB">
        <w:rPr>
          <w:rFonts w:ascii="Angsana New" w:hAnsi="Angsana New"/>
          <w:sz w:val="32"/>
          <w:szCs w:val="32"/>
        </w:rPr>
        <w:t>105,</w:t>
      </w:r>
      <w:r w:rsidRPr="001C16F8">
        <w:rPr>
          <w:rFonts w:ascii="Angsana New" w:hAnsi="Angsana New"/>
          <w:sz w:val="32"/>
          <w:szCs w:val="32"/>
        </w:rPr>
        <w:t>500</w:t>
      </w:r>
      <w:r w:rsidRPr="008A37AB">
        <w:rPr>
          <w:rFonts w:ascii="Angsana New" w:hAnsi="Angsana New"/>
          <w:sz w:val="32"/>
          <w:szCs w:val="32"/>
        </w:rPr>
        <w:t>,025</w:t>
      </w:r>
      <w:r w:rsidRPr="00BF09B1">
        <w:rPr>
          <w:rFonts w:ascii="Angsana New" w:hAnsi="Angsana New"/>
          <w:sz w:val="32"/>
          <w:szCs w:val="32"/>
          <w:cs/>
        </w:rPr>
        <w:t xml:space="preserve"> บาท เพื่อ</w:t>
      </w:r>
      <w:r w:rsidRPr="00BF09B1">
        <w:rPr>
          <w:rFonts w:ascii="Angsana New" w:hAnsi="Angsana New" w:hint="cs"/>
          <w:sz w:val="32"/>
          <w:szCs w:val="32"/>
          <w:cs/>
        </w:rPr>
        <w:t>เป็นการรองรับการใช้สิทธิของใบสำคัญ</w:t>
      </w:r>
      <w:r w:rsidRPr="00755AB1">
        <w:rPr>
          <w:rFonts w:ascii="Angsana New" w:hAnsi="Angsana New" w:hint="cs"/>
          <w:spacing w:val="-2"/>
          <w:sz w:val="32"/>
          <w:szCs w:val="32"/>
          <w:cs/>
        </w:rPr>
        <w:t xml:space="preserve">แสดงสิทธิที่จะซื้อหุ้นสามัญของบริษัท ครั้งที่ </w:t>
      </w:r>
      <w:r w:rsidRPr="00755AB1">
        <w:rPr>
          <w:rFonts w:ascii="Angsana New" w:hAnsi="Angsana New"/>
          <w:spacing w:val="-2"/>
          <w:sz w:val="32"/>
          <w:szCs w:val="32"/>
        </w:rPr>
        <w:t xml:space="preserve">2 (PPM-W2) </w:t>
      </w:r>
      <w:r w:rsidRPr="00755AB1">
        <w:rPr>
          <w:rFonts w:ascii="Angsana New" w:hAnsi="Angsana New" w:hint="cs"/>
          <w:spacing w:val="-2"/>
          <w:sz w:val="32"/>
          <w:szCs w:val="32"/>
          <w:cs/>
        </w:rPr>
        <w:t>ที่เสนอขายให้แก่ผู้ถือหุ้นเดิมตามสัดส่วนการถือหุ้น</w:t>
      </w:r>
      <w:r w:rsidR="00755AB1" w:rsidRPr="00755AB1">
        <w:rPr>
          <w:rFonts w:ascii="Angsana New" w:hAnsi="Angsana New"/>
          <w:spacing w:val="-2"/>
          <w:sz w:val="32"/>
          <w:szCs w:val="32"/>
        </w:rPr>
        <w:t xml:space="preserve"> </w:t>
      </w:r>
      <w:r w:rsidR="00755AB1" w:rsidRPr="00755AB1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โดยบริษัทได้จดทะเบียนเพิ่มทุนกับกระทรวงพาณิชย์แล้วเมื่อวันที่ </w:t>
      </w:r>
      <w:r w:rsidR="00755AB1" w:rsidRPr="00755AB1">
        <w:rPr>
          <w:rFonts w:ascii="Angsana New" w:hAnsi="Angsana New"/>
          <w:spacing w:val="-2"/>
          <w:sz w:val="32"/>
          <w:szCs w:val="32"/>
        </w:rPr>
        <w:t xml:space="preserve">12 </w:t>
      </w:r>
      <w:r w:rsidR="00755AB1" w:rsidRPr="00755AB1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755AB1" w:rsidRPr="00755AB1">
        <w:rPr>
          <w:rFonts w:ascii="Angsana New" w:hAnsi="Angsana New"/>
          <w:spacing w:val="-2"/>
          <w:sz w:val="32"/>
          <w:szCs w:val="32"/>
        </w:rPr>
        <w:t>2565</w:t>
      </w:r>
    </w:p>
    <w:p w14:paraId="2113A567" w14:textId="77777777" w:rsidR="00C15A86" w:rsidRPr="000D623A" w:rsidRDefault="00C15A86" w:rsidP="00755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6928C3E" w14:textId="6E45EF28" w:rsidR="00A10C20" w:rsidRPr="000D623A" w:rsidRDefault="00DA34DB" w:rsidP="00EC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 w:hint="cs"/>
          <w:b/>
          <w:bCs/>
          <w:sz w:val="32"/>
          <w:szCs w:val="32"/>
        </w:rPr>
        <w:t>30</w:t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70784C59" w:rsidR="00A10C20" w:rsidRPr="000D623A" w:rsidRDefault="00A10C20" w:rsidP="00EC59BB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09B1">
        <w:rPr>
          <w:rFonts w:asciiTheme="majorBidi" w:hAnsiTheme="majorBidi" w:cstheme="majorBidi" w:hint="cs"/>
          <w:sz w:val="32"/>
          <w:szCs w:val="32"/>
          <w:cs/>
        </w:rPr>
        <w:lastRenderedPageBreak/>
        <w:t>งบ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0D623A">
        <w:rPr>
          <w:rFonts w:asciiTheme="majorBidi" w:hAnsiTheme="majorBidi" w:cstheme="majorBidi"/>
          <w:sz w:val="32"/>
          <w:szCs w:val="32"/>
        </w:rPr>
        <w:br/>
      </w:r>
      <w:r w:rsidR="00C15A86">
        <w:rPr>
          <w:rFonts w:asciiTheme="majorBidi" w:hAnsiTheme="majorBidi" w:cstheme="majorBidi"/>
          <w:sz w:val="32"/>
          <w:szCs w:val="32"/>
        </w:rPr>
        <w:t>13</w:t>
      </w:r>
      <w:r w:rsidR="00C15A86" w:rsidRPr="00BF09B1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C15A86">
        <w:rPr>
          <w:rFonts w:asciiTheme="majorBidi" w:hAnsiTheme="majorBidi" w:cstheme="majorBidi"/>
          <w:sz w:val="32"/>
          <w:szCs w:val="32"/>
        </w:rPr>
        <w:t>2565</w:t>
      </w:r>
    </w:p>
    <w:sectPr w:rsidR="00A10C20" w:rsidRPr="000D623A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CAE4" w14:textId="77777777" w:rsidR="00B055A3" w:rsidRDefault="00B055A3">
      <w:r>
        <w:separator/>
      </w:r>
    </w:p>
  </w:endnote>
  <w:endnote w:type="continuationSeparator" w:id="0">
    <w:p w14:paraId="15A71501" w14:textId="77777777" w:rsidR="00B055A3" w:rsidRDefault="00B0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B64795" w:rsidRPr="006342B8" w:rsidRDefault="00B64795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B64795" w:rsidRDefault="00B64795"/>
  <w:p w14:paraId="61DC0559" w14:textId="77777777" w:rsidR="00B64795" w:rsidRDefault="00B6479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B64795" w:rsidRDefault="00B64795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B64795" w:rsidRPr="006342B8" w:rsidRDefault="00B64795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B64795" w:rsidRDefault="00B64795"/>
  <w:p w14:paraId="19E0E193" w14:textId="77777777" w:rsidR="00B64795" w:rsidRDefault="00B6479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B64795" w:rsidRDefault="00B64795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5BC0" w14:textId="77777777" w:rsidR="00B055A3" w:rsidRDefault="00B055A3">
      <w:r>
        <w:separator/>
      </w:r>
    </w:p>
  </w:footnote>
  <w:footnote w:type="continuationSeparator" w:id="0">
    <w:p w14:paraId="11F806BC" w14:textId="77777777" w:rsidR="00B055A3" w:rsidRDefault="00B0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B64795" w:rsidRDefault="00B64795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B64795" w:rsidRPr="0020624A" w:rsidRDefault="00B64795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B64795" w:rsidRDefault="00B64795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B64795" w:rsidRPr="00126CCB" w:rsidRDefault="00A16CE6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B64795" w:rsidRDefault="00B64795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B64795" w:rsidRPr="0020624A" w:rsidRDefault="00B64795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B64795" w:rsidRPr="00005122" w:rsidRDefault="00B64795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B64795" w:rsidRDefault="00B64795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B64795" w:rsidRPr="0020624A" w:rsidRDefault="00B64795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B64795" w:rsidRDefault="00B64795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B64795" w:rsidRPr="00126CCB" w:rsidRDefault="00A16CE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B64795" w:rsidRDefault="00B64795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B64795" w:rsidRPr="0020624A" w:rsidRDefault="00B64795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B64795" w:rsidRDefault="00B64795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B64795" w:rsidRPr="00005122" w:rsidRDefault="00A16CE6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94BC7402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72558603">
    <w:abstractNumId w:val="6"/>
  </w:num>
  <w:num w:numId="2" w16cid:durableId="1777288240">
    <w:abstractNumId w:val="5"/>
  </w:num>
  <w:num w:numId="3" w16cid:durableId="1890801020">
    <w:abstractNumId w:val="9"/>
  </w:num>
  <w:num w:numId="4" w16cid:durableId="689528858">
    <w:abstractNumId w:val="7"/>
  </w:num>
  <w:num w:numId="5" w16cid:durableId="667487360">
    <w:abstractNumId w:val="8"/>
  </w:num>
  <w:num w:numId="6" w16cid:durableId="872959967">
    <w:abstractNumId w:val="3"/>
  </w:num>
  <w:num w:numId="7" w16cid:durableId="2049332687">
    <w:abstractNumId w:val="2"/>
  </w:num>
  <w:num w:numId="8" w16cid:durableId="1918903364">
    <w:abstractNumId w:val="0"/>
  </w:num>
  <w:num w:numId="9" w16cid:durableId="697585526">
    <w:abstractNumId w:val="1"/>
  </w:num>
  <w:num w:numId="10" w16cid:durableId="628121689">
    <w:abstractNumId w:val="4"/>
  </w:num>
  <w:num w:numId="11" w16cid:durableId="1588539831">
    <w:abstractNumId w:val="24"/>
  </w:num>
  <w:num w:numId="12" w16cid:durableId="1251550595">
    <w:abstractNumId w:val="19"/>
  </w:num>
  <w:num w:numId="13" w16cid:durableId="206335403">
    <w:abstractNumId w:val="32"/>
  </w:num>
  <w:num w:numId="14" w16cid:durableId="1722436715">
    <w:abstractNumId w:val="22"/>
  </w:num>
  <w:num w:numId="15" w16cid:durableId="293606674">
    <w:abstractNumId w:val="26"/>
  </w:num>
  <w:num w:numId="16" w16cid:durableId="1353140921">
    <w:abstractNumId w:val="30"/>
  </w:num>
  <w:num w:numId="17" w16cid:durableId="268513403">
    <w:abstractNumId w:val="27"/>
  </w:num>
  <w:num w:numId="18" w16cid:durableId="38281529">
    <w:abstractNumId w:val="21"/>
  </w:num>
  <w:num w:numId="19" w16cid:durableId="514467246">
    <w:abstractNumId w:val="10"/>
  </w:num>
  <w:num w:numId="20" w16cid:durableId="2141068722">
    <w:abstractNumId w:val="34"/>
  </w:num>
  <w:num w:numId="21" w16cid:durableId="82382039">
    <w:abstractNumId w:val="18"/>
  </w:num>
  <w:num w:numId="22" w16cid:durableId="750546629">
    <w:abstractNumId w:val="28"/>
  </w:num>
  <w:num w:numId="23" w16cid:durableId="1120143558">
    <w:abstractNumId w:val="11"/>
  </w:num>
  <w:num w:numId="24" w16cid:durableId="1747140999">
    <w:abstractNumId w:val="13"/>
  </w:num>
  <w:num w:numId="25" w16cid:durableId="289826063">
    <w:abstractNumId w:val="36"/>
  </w:num>
  <w:num w:numId="26" w16cid:durableId="143459290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8143774">
    <w:abstractNumId w:val="25"/>
  </w:num>
  <w:num w:numId="28" w16cid:durableId="1558324342">
    <w:abstractNumId w:val="29"/>
  </w:num>
  <w:num w:numId="29" w16cid:durableId="1187989390">
    <w:abstractNumId w:val="15"/>
  </w:num>
  <w:num w:numId="30" w16cid:durableId="481122527">
    <w:abstractNumId w:val="16"/>
  </w:num>
  <w:num w:numId="31" w16cid:durableId="736166814">
    <w:abstractNumId w:val="14"/>
  </w:num>
  <w:num w:numId="32" w16cid:durableId="1627198859">
    <w:abstractNumId w:val="35"/>
  </w:num>
  <w:num w:numId="33" w16cid:durableId="1836456359">
    <w:abstractNumId w:val="20"/>
  </w:num>
  <w:num w:numId="34" w16cid:durableId="1117136015">
    <w:abstractNumId w:val="17"/>
  </w:num>
  <w:num w:numId="35" w16cid:durableId="500894914">
    <w:abstractNumId w:val="33"/>
  </w:num>
  <w:num w:numId="36" w16cid:durableId="1696272038">
    <w:abstractNumId w:val="12"/>
  </w:num>
  <w:num w:numId="37" w16cid:durableId="334843841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107B"/>
    <w:rsid w:val="00491F92"/>
    <w:rsid w:val="004926BE"/>
    <w:rsid w:val="00492920"/>
    <w:rsid w:val="00492FC8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CE6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74D4"/>
    <w:rsid w:val="00BE7FAA"/>
    <w:rsid w:val="00BF06EF"/>
    <w:rsid w:val="00BF09B1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6DF2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FFB"/>
    <w:rsid w:val="00ED6C64"/>
    <w:rsid w:val="00ED7312"/>
    <w:rsid w:val="00ED77E9"/>
    <w:rsid w:val="00ED7D78"/>
    <w:rsid w:val="00EE0408"/>
    <w:rsid w:val="00EE095E"/>
    <w:rsid w:val="00EE0B95"/>
    <w:rsid w:val="00EE15BA"/>
    <w:rsid w:val="00EE1D74"/>
    <w:rsid w:val="00EE2205"/>
    <w:rsid w:val="00EE2524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9C3C-08BB-4881-8CAB-C7ABC3D1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2560</TotalTime>
  <Pages>20</Pages>
  <Words>6903</Words>
  <Characters>29020</Characters>
  <Application>Microsoft Office Word</Application>
  <DocSecurity>0</DocSecurity>
  <Lines>241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438</cp:revision>
  <cp:lastPrinted>2022-05-12T12:30:00Z</cp:lastPrinted>
  <dcterms:created xsi:type="dcterms:W3CDTF">2021-05-04T10:27:00Z</dcterms:created>
  <dcterms:modified xsi:type="dcterms:W3CDTF">2022-05-13T12:41:00Z</dcterms:modified>
</cp:coreProperties>
</file>