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7AE2C" w14:textId="4F356FCF" w:rsidR="008C0E3C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00F36AF" w14:textId="72B1B349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637DDF3" w14:textId="484A7271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B15379C" w14:textId="77777777" w:rsidR="00196CC1" w:rsidRPr="001D520A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106A99" w14:textId="0DD63A4A" w:rsidR="00983ABA" w:rsidRPr="001D520A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E86E007" w14:textId="28033E5B" w:rsidR="00983ABA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38BD160" w14:textId="6D19CB65" w:rsidR="00F24122" w:rsidRPr="001D520A" w:rsidRDefault="0003670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="00830B8F" w:rsidRPr="001D520A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="00804175" w:rsidRPr="001D520A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14E377" w14:textId="1CD5C3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767E1FDD" w:rsidR="007D2B7F" w:rsidRPr="001D520A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B294D" w:rsidRPr="000B294D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2A16E9" w:rsidRPr="001D520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16E9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0B294D" w:rsidRPr="000B294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C0AE4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C3FEEC7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F363711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AA762A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CE7960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60CCF7A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EFE81A4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B5091F5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028C3D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013CDE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D4996D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381FF8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2F33242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F3BF8DF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2995281" w14:textId="77777777" w:rsidR="00B304AE" w:rsidRDefault="00B304A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B304AE" w:rsidSect="00B304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958F5C6" w14:textId="1A492190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A4D2BA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42B6D68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34E474D" w14:textId="5C82E22B" w:rsidR="003E277A" w:rsidRPr="004B6348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124A28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41B3E408" w14:textId="6749B755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2D3FD85B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55BDF8C" w14:textId="1908F71A" w:rsidR="003E277A" w:rsidRPr="001D520A" w:rsidRDefault="003E277A" w:rsidP="003E277A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D520A">
        <w:rPr>
          <w:rFonts w:ascii="Angsana New" w:hAnsi="Angsana New" w:cs="Angsana New"/>
          <w:spacing w:val="-2"/>
          <w:cs/>
        </w:rPr>
        <w:t>ข้าพเจ้า</w:t>
      </w:r>
      <w:r w:rsidRPr="001D520A">
        <w:rPr>
          <w:rFonts w:ascii="Angsana New" w:hAnsi="Angsana New" w:cs="Angsana New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1D520A">
        <w:rPr>
          <w:rFonts w:ascii="Angsana New" w:hAnsi="Angsana New" w:cs="Angsana New"/>
          <w:spacing w:val="-2"/>
          <w:cs/>
        </w:rPr>
        <w:t>ร</w:t>
      </w:r>
      <w:r w:rsidRPr="001D520A">
        <w:rPr>
          <w:rFonts w:ascii="Angsana New" w:hAnsi="Angsana New" w:cs="Angsana New"/>
          <w:spacing w:val="-10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ณ</w:t>
      </w:r>
      <w:r w:rsidRPr="001D520A">
        <w:rPr>
          <w:rFonts w:ascii="Angsana New" w:hAnsi="Angsana New" w:cs="Angsana New"/>
          <w:spacing w:val="-8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วันที่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0B294D" w:rsidRPr="000B294D">
        <w:rPr>
          <w:rFonts w:ascii="Angsana New" w:hAnsi="Angsana New" w:cs="Angsana New"/>
          <w:spacing w:val="-2"/>
          <w:lang w:val="en-US"/>
        </w:rPr>
        <w:t>31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มีนาคม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0B294D" w:rsidRPr="000B294D">
        <w:rPr>
          <w:rFonts w:ascii="Angsana New" w:hAnsi="Angsana New" w:cs="Angsana New"/>
          <w:spacing w:val="-2"/>
          <w:lang w:val="en-US"/>
        </w:rPr>
        <w:t>256</w:t>
      </w:r>
      <w:r w:rsidR="00DC0AE4">
        <w:rPr>
          <w:rFonts w:ascii="Angsana New" w:hAnsi="Angsana New" w:cs="Angsana New"/>
          <w:spacing w:val="-2"/>
          <w:lang w:val="en-US"/>
        </w:rPr>
        <w:t>5</w:t>
      </w:r>
      <w:r w:rsidRPr="001D520A"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1D520A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0B294D" w:rsidRPr="000B294D">
        <w:rPr>
          <w:rFonts w:ascii="Angsana New" w:hAnsi="Angsana New" w:cs="Angsana New"/>
          <w:spacing w:val="-2"/>
          <w:lang w:val="en-US"/>
        </w:rPr>
        <w:t>31</w:t>
      </w:r>
      <w:r w:rsidRPr="001D520A">
        <w:rPr>
          <w:rFonts w:ascii="Angsana New" w:hAnsi="Angsana New" w:cs="Angsana New"/>
          <w:spacing w:val="-2"/>
          <w:cs/>
        </w:rPr>
        <w:t xml:space="preserve"> มีนาคม </w:t>
      </w:r>
      <w:r w:rsidR="000B294D" w:rsidRPr="000B294D">
        <w:rPr>
          <w:rFonts w:ascii="Angsana New" w:hAnsi="Angsana New" w:cs="Angsana New"/>
          <w:spacing w:val="-2"/>
          <w:lang w:val="en-US"/>
        </w:rPr>
        <w:t>256</w:t>
      </w:r>
      <w:r w:rsidR="00DC0AE4">
        <w:rPr>
          <w:rFonts w:ascii="Angsana New" w:hAnsi="Angsana New" w:cs="Angsana New"/>
          <w:spacing w:val="-2"/>
          <w:lang w:val="en-US"/>
        </w:rPr>
        <w:t>5</w:t>
      </w:r>
      <w:r w:rsidRPr="001D520A">
        <w:rPr>
          <w:rFonts w:ascii="Angsana New" w:hAnsi="Angsana New" w:cs="Angsana New"/>
          <w:spacing w:val="-2"/>
          <w:cs/>
        </w:rPr>
        <w:t xml:space="preserve"> และหมายเหตุประกอบงบการเงินแบบย่อ (ข้อมูลทางการเงิน</w:t>
      </w:r>
      <w:r w:rsidRPr="001D520A">
        <w:rPr>
          <w:rFonts w:ascii="Angsana New" w:hAnsi="Angsana New" w:cs="Angsana New"/>
          <w:spacing w:val="-2"/>
          <w:cs/>
        </w:rPr>
        <w:br/>
        <w:t xml:space="preserve">ระหว่างกาล) ของบริษัท </w:t>
      </w:r>
      <w:r w:rsidR="0047485A" w:rsidRPr="001D520A">
        <w:rPr>
          <w:rFonts w:ascii="Angsana New" w:hAnsi="Angsana New" w:cs="Angsana New"/>
          <w:spacing w:val="-2"/>
          <w:cs/>
        </w:rPr>
        <w:t>เดอะ สตีล</w:t>
      </w:r>
      <w:r w:rsidRPr="001D520A">
        <w:rPr>
          <w:rFonts w:ascii="Angsana New" w:hAnsi="Angsana New" w:cs="Angsana New"/>
          <w:spacing w:val="-2"/>
          <w:cs/>
        </w:rPr>
        <w:t xml:space="preserve"> จำกัด (มหาชน) และบริษัทย่อย และของเฉพาะบริษัท </w:t>
      </w:r>
      <w:r w:rsidR="0047485A" w:rsidRPr="001D520A">
        <w:rPr>
          <w:rFonts w:ascii="Angsana New" w:hAnsi="Angsana New" w:cs="Angsana New"/>
          <w:spacing w:val="-2"/>
          <w:cs/>
        </w:rPr>
        <w:t>เดอะ สตีล</w:t>
      </w:r>
      <w:r w:rsidRPr="001D520A">
        <w:rPr>
          <w:rFonts w:ascii="Angsana New" w:hAnsi="Angsana New" w:cs="Angsana New"/>
          <w:spacing w:val="-2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0B294D" w:rsidRPr="000B294D">
        <w:rPr>
          <w:rFonts w:ascii="Angsana New" w:hAnsi="Angsana New" w:cs="Angsana New"/>
          <w:spacing w:val="-2"/>
          <w:lang w:val="en-US"/>
        </w:rPr>
        <w:t>34</w:t>
      </w:r>
      <w:r w:rsidRPr="001D520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9BB216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00BC09E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DE96A4E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EA0044F" w14:textId="108F0313" w:rsidR="003E277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2410</w:t>
      </w:r>
      <w:r w:rsidRPr="001D520A">
        <w:rPr>
          <w:rFonts w:ascii="Angsana New" w:hAnsi="Angsana New" w:cs="Angsana New"/>
          <w:sz w:val="30"/>
          <w:szCs w:val="30"/>
        </w:rPr>
        <w:t xml:space="preserve"> “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520A">
        <w:rPr>
          <w:rFonts w:ascii="Angsana New" w:hAnsi="Angsana New" w:cs="Angsana New"/>
          <w:sz w:val="30"/>
          <w:szCs w:val="30"/>
        </w:rPr>
        <w:t>”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D520A">
        <w:rPr>
          <w:rFonts w:ascii="Angsana New" w:hAnsi="Angsana New" w:cs="Angsana New"/>
          <w:spacing w:val="-22"/>
          <w:sz w:val="30"/>
          <w:szCs w:val="30"/>
          <w:cs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Pr="001D520A">
        <w:rPr>
          <w:rFonts w:ascii="Angsana New" w:hAnsi="Angsana New" w:cs="Angsana New"/>
          <w:sz w:val="30"/>
          <w:szCs w:val="30"/>
        </w:rPr>
        <w:br/>
      </w:r>
      <w:r w:rsidRPr="001D520A"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5975A52D" w14:textId="77777777" w:rsidR="00B304AE" w:rsidRPr="001D520A" w:rsidRDefault="00B304AE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75CE909E" w14:textId="77777777" w:rsidR="00B304AE" w:rsidRDefault="00B304AE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B304AE" w:rsidSect="00B304AE"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42C91798" w14:textId="77777777" w:rsidR="00B304AE" w:rsidRDefault="00B304AE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0C04B1" w14:textId="2727F404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621CD57D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736F86D" w14:textId="361876F7" w:rsidR="003E277A" w:rsidRPr="001D520A" w:rsidRDefault="003E277A" w:rsidP="003E277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9E1D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8DED8F9" w14:textId="77777777" w:rsidR="003E277A" w:rsidRPr="009E1D94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36B76D" w14:textId="698491DF" w:rsidR="003E277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1DDD149F" w14:textId="77777777" w:rsidR="006548F5" w:rsidRPr="001D520A" w:rsidRDefault="006548F5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7627AACF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AD0BBB6" w14:textId="5A303381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</w:t>
      </w:r>
      <w:r w:rsidR="00745CC3" w:rsidRPr="001D520A">
        <w:rPr>
          <w:rFonts w:ascii="Angsana New" w:hAnsi="Angsana New" w:cs="Angsana New"/>
          <w:cs/>
          <w:lang w:val="en-US"/>
        </w:rPr>
        <w:t>อารีย์ ก่อปิ่นไพฑูรย์</w:t>
      </w:r>
      <w:r w:rsidRPr="001D520A">
        <w:rPr>
          <w:rFonts w:ascii="Angsana New" w:hAnsi="Angsana New" w:cs="Angsana New"/>
          <w:cs/>
          <w:lang w:val="en-US"/>
        </w:rPr>
        <w:t>)</w:t>
      </w:r>
    </w:p>
    <w:p w14:paraId="64BE2056" w14:textId="77777777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6CEB80BF" w14:textId="3432B8DB" w:rsidR="003E277A" w:rsidRPr="001D520A" w:rsidRDefault="003E277A" w:rsidP="003E277A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0B294D" w:rsidRPr="000B294D">
        <w:rPr>
          <w:rFonts w:ascii="Angsana New" w:hAnsi="Angsana New" w:cs="Angsana New"/>
          <w:lang w:val="en-US"/>
        </w:rPr>
        <w:t>10882</w:t>
      </w:r>
    </w:p>
    <w:p w14:paraId="21B702BE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4F10779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DB85545" w14:textId="77777777" w:rsidR="003E277A" w:rsidRPr="001D520A" w:rsidRDefault="003E277A" w:rsidP="003E277A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13AC0745" w14:textId="7DD95128" w:rsidR="003E277A" w:rsidRPr="001D520A" w:rsidRDefault="00CC0F58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432488">
        <w:rPr>
          <w:rFonts w:ascii="Angsana New" w:hAnsi="Angsana New" w:cs="Angsana New"/>
          <w:sz w:val="30"/>
          <w:szCs w:val="30"/>
        </w:rPr>
        <w:t>7</w:t>
      </w:r>
      <w:r w:rsidR="003E277A" w:rsidRPr="001D520A">
        <w:rPr>
          <w:rFonts w:ascii="Angsana New" w:hAnsi="Angsana New" w:cs="Angsana New"/>
          <w:sz w:val="30"/>
          <w:szCs w:val="30"/>
        </w:rPr>
        <w:t xml:space="preserve"> </w:t>
      </w:r>
      <w:r w:rsidR="003E277A" w:rsidRPr="001D520A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447219">
        <w:rPr>
          <w:rFonts w:ascii="Angsana New" w:hAnsi="Angsana New" w:cs="Angsana New"/>
          <w:sz w:val="30"/>
          <w:szCs w:val="30"/>
        </w:rPr>
        <w:t>5</w:t>
      </w:r>
    </w:p>
    <w:p w14:paraId="499F9551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A30278F" w14:textId="77777777" w:rsidR="003E277A" w:rsidRPr="001D520A" w:rsidRDefault="003E277A" w:rsidP="003E277A">
      <w:pPr>
        <w:rPr>
          <w:rFonts w:ascii="Angsana New" w:hAnsi="Angsana New" w:cs="Angsana New"/>
          <w:sz w:val="30"/>
          <w:szCs w:val="30"/>
          <w:cs/>
        </w:rPr>
      </w:pPr>
    </w:p>
    <w:p w14:paraId="273F3C46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7F1ACB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3EB4E5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C325FE4" w14:textId="2FD7BE04" w:rsidR="00F7666E" w:rsidRPr="00632074" w:rsidRDefault="00F7666E" w:rsidP="00B304AE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</w:rPr>
      </w:pPr>
    </w:p>
    <w:sectPr w:rsidR="00F7666E" w:rsidRPr="00632074" w:rsidSect="00B304AE">
      <w:headerReference w:type="default" r:id="rId15"/>
      <w:footerReference w:type="default" r:id="rId16"/>
      <w:pgSz w:w="11907" w:h="16840" w:code="9"/>
      <w:pgMar w:top="691" w:right="1152" w:bottom="1354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071E" w14:textId="77777777" w:rsidR="002E6150" w:rsidRDefault="002E6150">
      <w:r>
        <w:separator/>
      </w:r>
    </w:p>
  </w:endnote>
  <w:endnote w:type="continuationSeparator" w:id="0">
    <w:p w14:paraId="495DD87D" w14:textId="77777777" w:rsidR="002E6150" w:rsidRDefault="002E6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3B1C03" w:rsidRDefault="003B1C0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59E1EDD1" w:rsidR="003B1C03" w:rsidRDefault="003B1C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6C24" w14:textId="3466D961" w:rsidR="003B1C03" w:rsidRPr="00745CC3" w:rsidRDefault="003B1C03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3B1C03" w:rsidRDefault="003B1C03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3B1C03" w:rsidRPr="00C11A43" w:rsidRDefault="003B1C03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15FCE" w14:textId="77777777" w:rsidR="00B304AE" w:rsidRDefault="00B304AE" w:rsidP="00F2000C">
    <w:pPr>
      <w:pStyle w:val="Footer"/>
      <w:framePr w:wrap="around" w:vAnchor="text" w:hAnchor="margin" w:xAlign="right" w:y="1"/>
      <w:rPr>
        <w:rStyle w:val="PageNumber"/>
      </w:rPr>
    </w:pPr>
  </w:p>
  <w:p w14:paraId="21B510BE" w14:textId="77777777" w:rsidR="00B304AE" w:rsidRPr="00C11A43" w:rsidRDefault="00B304AE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631725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5C5285A2" w14:textId="223398E0" w:rsidR="00B304AE" w:rsidRPr="00B304AE" w:rsidRDefault="00B304AE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B304AE">
          <w:rPr>
            <w:rFonts w:ascii="Angsana New" w:hAnsi="Angsana New" w:cs="Angsana New"/>
            <w:sz w:val="30"/>
            <w:szCs w:val="30"/>
          </w:rPr>
          <w:fldChar w:fldCharType="begin"/>
        </w:r>
        <w:r w:rsidRPr="00B304AE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B304AE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B304AE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B304AE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9FECF" w14:textId="77777777" w:rsidR="002E6150" w:rsidRDefault="002E6150">
      <w:r>
        <w:separator/>
      </w:r>
    </w:p>
  </w:footnote>
  <w:footnote w:type="continuationSeparator" w:id="0">
    <w:p w14:paraId="4F46BE0D" w14:textId="77777777" w:rsidR="002E6150" w:rsidRDefault="002E6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3B1C03" w:rsidRDefault="00B304AE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179A7869" w:rsidR="003B1C03" w:rsidRDefault="003B1C03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1C0A2213" w14:textId="77777777" w:rsidR="003B1C03" w:rsidRDefault="003B1C03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477CBE39" w14:textId="77777777" w:rsidR="003B1C03" w:rsidRPr="00745CC3" w:rsidRDefault="003B1C03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3B1C03" w:rsidRPr="003E277A" w:rsidRDefault="003B1C03" w:rsidP="00713C50">
    <w:pPr>
      <w:pStyle w:val="Header"/>
      <w:rPr>
        <w:rFonts w:ascii="Angsana New" w:hAnsi="Angsana New" w:cs="Angsana New"/>
        <w:sz w:val="30"/>
        <w:szCs w:val="30"/>
      </w:rPr>
    </w:pPr>
  </w:p>
  <w:p w14:paraId="5252533D" w14:textId="77777777" w:rsidR="003B1C03" w:rsidRPr="003E277A" w:rsidRDefault="003B1C03" w:rsidP="00713C50">
    <w:pPr>
      <w:pStyle w:val="Header"/>
      <w:rPr>
        <w:rFonts w:ascii="Angsana New" w:hAnsi="Angsana New" w:cs="Angsana New"/>
        <w:sz w:val="30"/>
        <w:szCs w:val="30"/>
      </w:rPr>
    </w:pPr>
  </w:p>
  <w:p w14:paraId="3B5038A2" w14:textId="77777777" w:rsidR="003B1C03" w:rsidRPr="003E277A" w:rsidRDefault="003B1C03" w:rsidP="00713C50">
    <w:pPr>
      <w:pStyle w:val="Header"/>
      <w:rPr>
        <w:rFonts w:ascii="Angsana New" w:hAnsi="Angsana New" w:cs="Angsana New"/>
        <w:sz w:val="30"/>
        <w:szCs w:val="30"/>
      </w:rPr>
    </w:pPr>
  </w:p>
  <w:p w14:paraId="0F9960CB" w14:textId="77777777" w:rsidR="003B1C03" w:rsidRPr="003E277A" w:rsidRDefault="003B1C03" w:rsidP="00713C50">
    <w:pPr>
      <w:pStyle w:val="Header"/>
      <w:rPr>
        <w:rFonts w:ascii="Angsana New" w:hAnsi="Angsana New" w:cs="Angsana New"/>
        <w:sz w:val="30"/>
        <w:szCs w:val="30"/>
      </w:rPr>
    </w:pPr>
  </w:p>
  <w:p w14:paraId="0A22F93B" w14:textId="77777777" w:rsidR="003B1C03" w:rsidRPr="003E277A" w:rsidRDefault="003B1C03" w:rsidP="00713C50">
    <w:pPr>
      <w:pStyle w:val="Header"/>
      <w:rPr>
        <w:rFonts w:ascii="Angsana New" w:hAnsi="Angsana New" w:cs="Angsana New"/>
        <w:sz w:val="30"/>
        <w:szCs w:val="30"/>
      </w:rPr>
    </w:pPr>
  </w:p>
  <w:p w14:paraId="7AC009B9" w14:textId="77777777" w:rsidR="003B1C03" w:rsidRPr="003E277A" w:rsidRDefault="003B1C03" w:rsidP="00713C50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114E8ECF" w:rsidR="003B1C03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DC95E6A" w14:textId="77777777" w:rsidR="00B304AE" w:rsidRPr="00410770" w:rsidRDefault="00B304A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8"/>
  </w:num>
  <w:num w:numId="5">
    <w:abstractNumId w:val="4"/>
  </w:num>
  <w:num w:numId="6">
    <w:abstractNumId w:val="18"/>
  </w:num>
  <w:num w:numId="7">
    <w:abstractNumId w:val="19"/>
  </w:num>
  <w:num w:numId="8">
    <w:abstractNumId w:val="13"/>
  </w:num>
  <w:num w:numId="9">
    <w:abstractNumId w:val="1"/>
  </w:num>
  <w:num w:numId="10">
    <w:abstractNumId w:val="10"/>
  </w:num>
  <w:num w:numId="11">
    <w:abstractNumId w:val="16"/>
  </w:num>
  <w:num w:numId="12">
    <w:abstractNumId w:val="2"/>
  </w:num>
  <w:num w:numId="13">
    <w:abstractNumId w:val="9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17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2"/>
  </w:num>
  <w:num w:numId="24">
    <w:abstractNumId w:val="20"/>
  </w:num>
  <w:num w:numId="25">
    <w:abstractNumId w:val="5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34"/>
    <w:rsid w:val="001F2F98"/>
    <w:rsid w:val="001F3A53"/>
    <w:rsid w:val="001F3CD1"/>
    <w:rsid w:val="001F3D49"/>
    <w:rsid w:val="001F4337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E8F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D96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B2A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C8D"/>
    <w:rsid w:val="00612039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A53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BE"/>
    <w:rsid w:val="00750AFE"/>
    <w:rsid w:val="00750E34"/>
    <w:rsid w:val="00750EC8"/>
    <w:rsid w:val="00750ED8"/>
    <w:rsid w:val="00751058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63E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A3D"/>
    <w:rsid w:val="008D4B49"/>
    <w:rsid w:val="008D4E0F"/>
    <w:rsid w:val="008D51DB"/>
    <w:rsid w:val="008D5316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56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3657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136"/>
    <w:rsid w:val="00AB724F"/>
    <w:rsid w:val="00AB76C0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4AE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7142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0B5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7873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CA4"/>
    <w:rsid w:val="00F42075"/>
    <w:rsid w:val="00F430EB"/>
    <w:rsid w:val="00F4323B"/>
    <w:rsid w:val="00F4345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4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393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2022-05-13T03:37:00Z</cp:lastPrinted>
  <dcterms:created xsi:type="dcterms:W3CDTF">2022-05-17T03:42:00Z</dcterms:created>
  <dcterms:modified xsi:type="dcterms:W3CDTF">2022-05-17T03:48:00Z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