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43AEA007" w:rsidR="00804175" w:rsidRPr="001D520A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1D520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82B45F8" w14:textId="77777777" w:rsidR="00081F88" w:rsidRPr="001D520A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</w:p>
    <w:p w14:paraId="48D8B5A5" w14:textId="77777777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</w:t>
      </w:r>
      <w:r w:rsidR="00D25073" w:rsidRPr="001D520A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การเงินระหว่างกาล</w:t>
      </w:r>
    </w:p>
    <w:p w14:paraId="03B64113" w14:textId="74C9AD4B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80A007E" w14:textId="4789E849" w:rsidR="00BB102D" w:rsidRDefault="00BB102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3EC9EFF7" w14:textId="5886785D" w:rsidR="00CC0F58" w:rsidRDefault="00020752" w:rsidP="00CC0F5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2E496665" w14:textId="2A6E0352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D75CE8" w:rsidRPr="001D520A">
        <w:rPr>
          <w:rFonts w:ascii="Angsana New" w:hAnsi="Angsana New" w:cs="Angsana New"/>
          <w:sz w:val="30"/>
          <w:szCs w:val="30"/>
          <w:cs/>
          <w:lang w:bidi="th-TH"/>
        </w:rPr>
        <w:t>บริษัทร่วม</w:t>
      </w:r>
    </w:p>
    <w:p w14:paraId="344A64DF" w14:textId="1566ED89" w:rsidR="0006227F" w:rsidRPr="00483A43" w:rsidRDefault="0006227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83A43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 และอุปกรณ์</w:t>
      </w:r>
    </w:p>
    <w:p w14:paraId="7978EFC1" w14:textId="43473FF9" w:rsidR="00804175" w:rsidRPr="00E12FBD" w:rsidRDefault="00F82A3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12FBD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F85C2F" w:rsidRPr="00E12FBD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649E5694" w14:textId="0AF8A5F2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12FBD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002F55B" w14:textId="10C82678" w:rsidR="003C5100" w:rsidRPr="00E12FBD" w:rsidRDefault="003C5100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632074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1BE05178" w14:textId="106D943B" w:rsidR="00B8752F" w:rsidRPr="001D520A" w:rsidRDefault="00B8752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การจัดประเภทรายการใหม่</w:t>
      </w:r>
    </w:p>
    <w:p w14:paraId="43158DC2" w14:textId="77777777" w:rsidR="00251B3C" w:rsidRPr="001D520A" w:rsidRDefault="00251B3C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lang w:bidi="th-TH"/>
        </w:rPr>
      </w:pPr>
    </w:p>
    <w:p w14:paraId="7C93CCBF" w14:textId="77777777" w:rsidR="00251B3C" w:rsidRPr="001D520A" w:rsidRDefault="00251B3C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lang w:bidi="th-TH"/>
        </w:rPr>
      </w:pPr>
    </w:p>
    <w:p w14:paraId="4125A649" w14:textId="77777777" w:rsidR="00251B3C" w:rsidRPr="001D520A" w:rsidRDefault="00251B3C" w:rsidP="002413F7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Angsana New" w:hAnsi="Angsana New" w:cs="Angsana New"/>
          <w:sz w:val="30"/>
          <w:szCs w:val="30"/>
          <w:highlight w:val="yellow"/>
          <w:lang w:bidi="th-TH"/>
        </w:rPr>
      </w:pPr>
    </w:p>
    <w:p w14:paraId="6007CD67" w14:textId="2CEC3401" w:rsidR="00804175" w:rsidRPr="001D520A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rtl/>
          <w:cs/>
        </w:rPr>
      </w:pPr>
      <w:r w:rsidRPr="001D520A">
        <w:rPr>
          <w:rFonts w:ascii="Angsana New" w:hAnsi="Angsana New" w:cs="Angsana New"/>
          <w:spacing w:val="-4"/>
          <w:sz w:val="30"/>
          <w:szCs w:val="30"/>
          <w:cs/>
          <w:lang w:bidi="th-TH"/>
        </w:rPr>
        <w:br w:type="page"/>
      </w:r>
    </w:p>
    <w:p w14:paraId="265FCFF9" w14:textId="5A4543F8" w:rsidR="00804175" w:rsidRPr="001D520A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</w:t>
      </w:r>
      <w:r w:rsidR="00D25073" w:rsidRPr="001D520A">
        <w:rPr>
          <w:rFonts w:ascii="Angsana New" w:hAnsi="Angsana New" w:cs="Angsana New"/>
          <w:sz w:val="30"/>
          <w:szCs w:val="30"/>
          <w:cs/>
        </w:rPr>
        <w:t>งบ</w:t>
      </w:r>
      <w:r w:rsidRPr="001D520A">
        <w:rPr>
          <w:rFonts w:ascii="Angsana New" w:hAnsi="Angsana New" w:cs="Angsana New"/>
          <w:sz w:val="30"/>
          <w:szCs w:val="30"/>
          <w:cs/>
        </w:rPr>
        <w:t>การเงิน</w:t>
      </w:r>
      <w:r w:rsidR="0038071B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1D520A">
        <w:rPr>
          <w:rFonts w:ascii="Angsana New" w:hAnsi="Angsana New" w:cs="Angsana New"/>
          <w:sz w:val="30"/>
          <w:szCs w:val="30"/>
          <w:cs/>
        </w:rPr>
        <w:t>เป็นส่วนหนึ่งของ</w:t>
      </w:r>
      <w:r w:rsidR="00D25073" w:rsidRPr="001D520A">
        <w:rPr>
          <w:rFonts w:ascii="Angsana New" w:hAnsi="Angsana New" w:cs="Angsana New"/>
          <w:sz w:val="30"/>
          <w:szCs w:val="30"/>
          <w:cs/>
        </w:rPr>
        <w:t>งบ</w:t>
      </w:r>
      <w:r w:rsidRPr="001D520A">
        <w:rPr>
          <w:rFonts w:ascii="Angsana New" w:hAnsi="Angsana New" w:cs="Angsana New"/>
          <w:sz w:val="30"/>
          <w:szCs w:val="30"/>
          <w:cs/>
        </w:rPr>
        <w:t>การเงินระหว่างกาลนี้</w:t>
      </w:r>
    </w:p>
    <w:p w14:paraId="44BA37FB" w14:textId="77777777" w:rsidR="00804175" w:rsidRPr="001D520A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7027EB0" w14:textId="69D56349" w:rsidR="00804175" w:rsidRPr="001D520A" w:rsidRDefault="00804175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คณะกรรมการ</w:t>
      </w:r>
      <w:r w:rsidR="0038071B">
        <w:rPr>
          <w:rFonts w:ascii="Angsana New" w:hAnsi="Angsana New" w:cs="Angsana New" w:hint="cs"/>
          <w:sz w:val="30"/>
          <w:szCs w:val="30"/>
          <w:cs/>
        </w:rPr>
        <w:t>ได้อนุมัติให้ออกงบการเงินระหว่างกาลนี้</w:t>
      </w:r>
      <w:r w:rsidRPr="001D520A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CC0F58">
        <w:rPr>
          <w:rFonts w:ascii="Angsana New" w:hAnsi="Angsana New" w:cs="Angsana New"/>
          <w:sz w:val="30"/>
          <w:szCs w:val="30"/>
        </w:rPr>
        <w:t xml:space="preserve"> </w:t>
      </w:r>
      <w:r w:rsidR="00CC0F58" w:rsidRPr="009E1D94">
        <w:rPr>
          <w:rFonts w:ascii="Angsana New" w:hAnsi="Angsana New" w:cs="Angsana New"/>
          <w:sz w:val="30"/>
          <w:szCs w:val="30"/>
        </w:rPr>
        <w:t>1</w:t>
      </w:r>
      <w:r w:rsidR="00E53DFA" w:rsidRPr="009E1D94">
        <w:rPr>
          <w:rFonts w:ascii="Angsana New" w:hAnsi="Angsana New" w:cs="Angsana New"/>
          <w:sz w:val="30"/>
          <w:szCs w:val="30"/>
        </w:rPr>
        <w:t>7</w:t>
      </w:r>
      <w:r w:rsidR="00261DAB" w:rsidRPr="009E1D94">
        <w:rPr>
          <w:rFonts w:ascii="Angsana New" w:hAnsi="Angsana New" w:cs="Angsana New"/>
          <w:sz w:val="30"/>
          <w:szCs w:val="30"/>
        </w:rPr>
        <w:t xml:space="preserve"> </w:t>
      </w:r>
      <w:r w:rsidR="00261DAB" w:rsidRPr="009E1D94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0B294D" w:rsidRPr="009E1D94">
        <w:rPr>
          <w:rFonts w:ascii="Angsana New" w:hAnsi="Angsana New" w:cs="Angsana New"/>
          <w:sz w:val="30"/>
          <w:szCs w:val="30"/>
        </w:rPr>
        <w:t>256</w:t>
      </w:r>
      <w:r w:rsidR="00447219" w:rsidRPr="009E1D94">
        <w:rPr>
          <w:rFonts w:ascii="Angsana New" w:hAnsi="Angsana New" w:cs="Angsana New"/>
          <w:sz w:val="30"/>
          <w:szCs w:val="30"/>
        </w:rPr>
        <w:t>5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</w:p>
    <w:p w14:paraId="75C2EBFE" w14:textId="77777777" w:rsidR="00804175" w:rsidRPr="0038071B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2009F4A" w14:textId="237B8C78" w:rsidR="00C11916" w:rsidRPr="001D520A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color w:val="0000FF"/>
          <w:sz w:val="30"/>
          <w:szCs w:val="30"/>
          <w:u w:val="none"/>
          <w:lang w:val="th-TH"/>
        </w:rPr>
      </w:pPr>
      <w:r w:rsidRPr="001D520A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เกณฑ์การจัดทำ</w:t>
      </w:r>
      <w:r w:rsidR="00D25073" w:rsidRPr="001D520A">
        <w:rPr>
          <w:rFonts w:ascii="Angsana New" w:hAnsi="Angsana New" w:cs="Angsana New"/>
          <w:sz w:val="30"/>
          <w:szCs w:val="30"/>
          <w:u w:val="none"/>
          <w:cs/>
          <w:lang w:val="th-TH"/>
        </w:rPr>
        <w:t>งบ</w:t>
      </w:r>
      <w:r w:rsidRPr="001D520A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1D520A" w:rsidRDefault="000F4CA1" w:rsidP="000F4CA1">
      <w:pPr>
        <w:rPr>
          <w:rFonts w:ascii="Angsana New" w:hAnsi="Angsana New" w:cs="Angsana New"/>
          <w:sz w:val="30"/>
          <w:szCs w:val="30"/>
          <w:lang w:val="th-TH"/>
        </w:rPr>
      </w:pPr>
    </w:p>
    <w:p w14:paraId="040844E6" w14:textId="4C1387E6" w:rsidR="000F4CA1" w:rsidRPr="001D520A" w:rsidRDefault="000F4CA1" w:rsidP="0057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30206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0B294D" w:rsidRPr="000B294D">
        <w:rPr>
          <w:rFonts w:ascii="Angsana New" w:hAnsi="Angsana New" w:cs="Angsana New"/>
          <w:sz w:val="30"/>
          <w:szCs w:val="30"/>
        </w:rPr>
        <w:t>34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130206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13020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="00571CFB">
        <w:rPr>
          <w:rFonts w:ascii="Angsana New" w:hAnsi="Angsana New" w:cs="Angsana New" w:hint="cs"/>
          <w:sz w:val="30"/>
          <w:szCs w:val="30"/>
          <w:cs/>
        </w:rPr>
        <w:t>โดย</w:t>
      </w:r>
      <w:r w:rsidR="00E53DFA" w:rsidRPr="009E1D94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งบการเงินระหว่างกาลนี้เน้นการให้</w:t>
      </w:r>
      <w:r w:rsidRPr="009E1D94">
        <w:rPr>
          <w:rFonts w:ascii="Angsana New" w:hAnsi="Angsana New" w:cs="Angsana New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</w:t>
      </w:r>
      <w:r w:rsidRPr="001D520A">
        <w:rPr>
          <w:rFonts w:ascii="Angsana New" w:hAnsi="Angsana New" w:cs="Angsana New"/>
          <w:sz w:val="30"/>
          <w:szCs w:val="30"/>
          <w:cs/>
        </w:rPr>
        <w:t>ข้อมูลที่ได้เคยนำเสนอไปแล้ว</w:t>
      </w:r>
      <w:r w:rsidR="00571CFB" w:rsidRPr="00571CFB">
        <w:rPr>
          <w:rFonts w:ascii="Angsana New" w:hAnsi="Angsana New" w:cs="Angsana New"/>
          <w:sz w:val="30"/>
          <w:szCs w:val="30"/>
          <w:cs/>
        </w:rPr>
        <w:t>ในงบการเงินประจำปี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="000B294D" w:rsidRPr="000B294D">
        <w:rPr>
          <w:rFonts w:ascii="Angsana New" w:hAnsi="Angsana New" w:cs="Angsana New"/>
          <w:sz w:val="30"/>
          <w:szCs w:val="30"/>
        </w:rPr>
        <w:t>31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ธันวาคม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="000B294D" w:rsidRPr="000B294D">
        <w:rPr>
          <w:rFonts w:ascii="Angsana New" w:hAnsi="Angsana New" w:cs="Angsana New"/>
          <w:sz w:val="30"/>
          <w:szCs w:val="30"/>
        </w:rPr>
        <w:t>256</w:t>
      </w:r>
      <w:r w:rsidR="00447219">
        <w:rPr>
          <w:rFonts w:ascii="Angsana New" w:hAnsi="Angsana New" w:cs="Angsana New"/>
          <w:sz w:val="30"/>
          <w:szCs w:val="30"/>
        </w:rPr>
        <w:t>4</w:t>
      </w:r>
    </w:p>
    <w:p w14:paraId="64C42B8C" w14:textId="77777777" w:rsidR="007B1DB6" w:rsidRPr="001D520A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9C58828" w14:textId="2349DC9D" w:rsidR="00B8752F" w:rsidRDefault="00844784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 </w:t>
      </w:r>
      <w:r w:rsidR="00592E37" w:rsidRPr="001D520A">
        <w:rPr>
          <w:rFonts w:ascii="Angsana New" w:hAnsi="Angsana New" w:cs="Angsana New"/>
          <w:sz w:val="30"/>
          <w:szCs w:val="30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1D520A">
        <w:rPr>
          <w:rFonts w:ascii="Angsana New" w:hAnsi="Angsana New" w:cs="Angsana New"/>
          <w:sz w:val="30"/>
          <w:szCs w:val="30"/>
          <w:cs/>
        </w:rPr>
        <w:t>ทั้งนี้ นโยบายการบัญชี วิธีการคำนวณและแหล่งข้อมูลสำคัญที่ใช้ในการ</w:t>
      </w:r>
      <w:r w:rsidR="007A0AF1" w:rsidRPr="009E1D94">
        <w:rPr>
          <w:rFonts w:ascii="Angsana New" w:hAnsi="Angsana New" w:cs="Angsana New"/>
          <w:sz w:val="30"/>
          <w:szCs w:val="30"/>
          <w:cs/>
        </w:rPr>
        <w:t>ประมาณการ</w:t>
      </w:r>
      <w:r w:rsidR="00E53DFA" w:rsidRPr="009E1D94">
        <w:rPr>
          <w:rFonts w:ascii="Angsana New" w:hAnsi="Angsana New" w:cs="Angsana New" w:hint="cs"/>
          <w:sz w:val="30"/>
          <w:szCs w:val="30"/>
          <w:cs/>
        </w:rPr>
        <w:t>ที่</w:t>
      </w:r>
      <w:r w:rsidR="007A0AF1" w:rsidRPr="001D520A">
        <w:rPr>
          <w:rFonts w:ascii="Angsana New" w:hAnsi="Angsana New" w:cs="Angsana New"/>
          <w:sz w:val="30"/>
          <w:szCs w:val="30"/>
          <w:cs/>
        </w:rPr>
        <w:t>อาจมีความไม่แน่นอนนั้น</w:t>
      </w:r>
      <w:r w:rsidR="00F21AC7" w:rsidRPr="001D520A">
        <w:rPr>
          <w:rFonts w:ascii="Angsana New" w:hAnsi="Angsana New" w:cs="Angsana New"/>
          <w:sz w:val="30"/>
          <w:szCs w:val="30"/>
          <w:cs/>
        </w:rPr>
        <w:t>ไม่แตกต่างจาก</w:t>
      </w:r>
      <w:r w:rsidR="007A0AF1" w:rsidRPr="001D520A">
        <w:rPr>
          <w:rFonts w:ascii="Angsana New" w:hAnsi="Angsana New" w:cs="Angsana New"/>
          <w:sz w:val="30"/>
          <w:szCs w:val="30"/>
          <w:cs/>
        </w:rPr>
        <w:t>ที่</w:t>
      </w:r>
      <w:r w:rsidR="00F21AC7" w:rsidRPr="001D520A">
        <w:rPr>
          <w:rFonts w:ascii="Angsana New" w:hAnsi="Angsana New" w:cs="Angsana New"/>
          <w:sz w:val="30"/>
          <w:szCs w:val="30"/>
          <w:cs/>
        </w:rPr>
        <w:t>ได้</w:t>
      </w:r>
      <w:r w:rsidR="00F819C8" w:rsidRPr="001D520A">
        <w:rPr>
          <w:rFonts w:ascii="Angsana New" w:hAnsi="Angsana New" w:cs="Angsana New"/>
          <w:sz w:val="30"/>
          <w:szCs w:val="30"/>
          <w:cs/>
        </w:rPr>
        <w:t>อธิบาย</w:t>
      </w:r>
      <w:r w:rsidR="00F21AC7" w:rsidRPr="001D520A">
        <w:rPr>
          <w:rFonts w:ascii="Angsana New" w:hAnsi="Angsana New" w:cs="Angsana New"/>
          <w:sz w:val="30"/>
          <w:szCs w:val="30"/>
          <w:cs/>
        </w:rPr>
        <w:t>ไว้</w:t>
      </w:r>
      <w:r w:rsidR="00F819C8" w:rsidRPr="001D520A">
        <w:rPr>
          <w:rFonts w:ascii="Angsana New" w:hAnsi="Angsana New" w:cs="Angsana New"/>
          <w:sz w:val="30"/>
          <w:szCs w:val="30"/>
          <w:cs/>
        </w:rPr>
        <w:t>ใน</w:t>
      </w:r>
      <w:r w:rsidR="007A0AF1" w:rsidRPr="001D520A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="000B294D" w:rsidRPr="000B294D">
        <w:rPr>
          <w:rFonts w:ascii="Angsana New" w:hAnsi="Angsana New" w:cs="Angsana New"/>
          <w:sz w:val="30"/>
          <w:szCs w:val="30"/>
        </w:rPr>
        <w:t>31</w:t>
      </w:r>
      <w:r w:rsidR="007A0AF1" w:rsidRPr="001D520A">
        <w:rPr>
          <w:rFonts w:ascii="Angsana New" w:hAnsi="Angsana New" w:cs="Angsana New"/>
          <w:sz w:val="30"/>
          <w:szCs w:val="30"/>
        </w:rPr>
        <w:t xml:space="preserve"> </w:t>
      </w:r>
      <w:r w:rsidR="007A0AF1" w:rsidRPr="001D520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0B294D" w:rsidRPr="000B294D">
        <w:rPr>
          <w:rFonts w:ascii="Angsana New" w:hAnsi="Angsana New" w:cs="Angsana New"/>
          <w:sz w:val="30"/>
          <w:szCs w:val="30"/>
        </w:rPr>
        <w:t>256</w:t>
      </w:r>
      <w:r w:rsidR="00571CFB">
        <w:rPr>
          <w:rFonts w:ascii="Angsana New" w:hAnsi="Angsana New" w:cs="Angsana New"/>
          <w:sz w:val="30"/>
          <w:szCs w:val="30"/>
        </w:rPr>
        <w:t>4</w:t>
      </w:r>
      <w:r w:rsidR="00261FE6" w:rsidRPr="001D520A">
        <w:rPr>
          <w:rFonts w:ascii="Angsana New" w:hAnsi="Angsana New" w:cs="Angsana New"/>
          <w:sz w:val="30"/>
          <w:szCs w:val="30"/>
        </w:rPr>
        <w:t xml:space="preserve"> </w:t>
      </w:r>
    </w:p>
    <w:p w14:paraId="63A12D41" w14:textId="77777777" w:rsidR="00E53DFA" w:rsidRPr="001D520A" w:rsidRDefault="00E53DFA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B427509" w14:textId="123F9E9F" w:rsidR="00991336" w:rsidRPr="001D520A" w:rsidRDefault="00804175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1D520A">
        <w:rPr>
          <w:rFonts w:ascii="Angsana New" w:hAnsi="Angsana New" w:cs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06A4373" w14:textId="77777777" w:rsidR="004B492A" w:rsidRPr="006654F6" w:rsidRDefault="004B492A" w:rsidP="00415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9D6F1ED" w14:textId="313FD279" w:rsidR="000E0F5D" w:rsidRPr="001D520A" w:rsidRDefault="00802769" w:rsidP="00D87336">
      <w:pPr>
        <w:spacing w:line="240" w:lineRule="auto"/>
        <w:ind w:left="540" w:right="45"/>
        <w:jc w:val="thaiDistribute"/>
        <w:rPr>
          <w:rFonts w:ascii="Angsana New" w:hAnsi="Angsana New" w:cs="Angsana New"/>
          <w:b/>
          <w:sz w:val="30"/>
          <w:szCs w:val="30"/>
        </w:rPr>
      </w:pPr>
      <w:r w:rsidRPr="001D520A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</w:t>
      </w:r>
      <w:r w:rsidRPr="009E1D94">
        <w:rPr>
          <w:rFonts w:ascii="Angsana New" w:hAnsi="Angsana New" w:cs="Angsana New"/>
          <w:b/>
          <w:sz w:val="30"/>
          <w:szCs w:val="30"/>
          <w:cs/>
        </w:rPr>
        <w:t>กับบริษัท</w:t>
      </w:r>
      <w:r w:rsidR="00E53DFA" w:rsidRPr="009E1D94">
        <w:rPr>
          <w:rFonts w:ascii="Angsana New" w:hAnsi="Angsana New" w:cs="Angsana New" w:hint="cs"/>
          <w:b/>
          <w:sz w:val="30"/>
          <w:szCs w:val="30"/>
          <w:cs/>
        </w:rPr>
        <w:t>ย่อย</w:t>
      </w:r>
      <w:r w:rsidR="001D1E32">
        <w:rPr>
          <w:rFonts w:ascii="Angsana New" w:hAnsi="Angsana New" w:cs="Angsana New"/>
          <w:b/>
          <w:sz w:val="30"/>
          <w:szCs w:val="30"/>
        </w:rPr>
        <w:t xml:space="preserve"> </w:t>
      </w:r>
      <w:r w:rsidRPr="009E1D94">
        <w:rPr>
          <w:rFonts w:ascii="Angsana New" w:hAnsi="Angsana New" w:cs="Angsana New"/>
          <w:b/>
          <w:sz w:val="30"/>
          <w:szCs w:val="30"/>
          <w:cs/>
        </w:rPr>
        <w:t>บริษัท</w:t>
      </w:r>
      <w:r w:rsidR="00E53DFA" w:rsidRPr="009E1D94">
        <w:rPr>
          <w:rFonts w:ascii="Angsana New" w:hAnsi="Angsana New" w:cs="Angsana New" w:hint="cs"/>
          <w:b/>
          <w:sz w:val="30"/>
          <w:szCs w:val="30"/>
          <w:cs/>
        </w:rPr>
        <w:t>ร่วม</w:t>
      </w:r>
      <w:r w:rsidR="00754FD8" w:rsidRPr="001D520A">
        <w:rPr>
          <w:rFonts w:ascii="Angsana New" w:hAnsi="Angsana New" w:cs="Angsana New"/>
          <w:b/>
          <w:sz w:val="30"/>
          <w:szCs w:val="30"/>
        </w:rPr>
        <w:t xml:space="preserve"> </w:t>
      </w:r>
      <w:r w:rsidR="00D87336" w:rsidRPr="00D87336">
        <w:rPr>
          <w:rFonts w:ascii="Angsana New" w:hAnsi="Angsana New" w:cs="Angsana New" w:hint="cs"/>
          <w:b/>
          <w:sz w:val="30"/>
          <w:szCs w:val="30"/>
          <w:cs/>
        </w:rPr>
        <w:t>ผู้บริหารสำคัญและบุคคลหรือกิจการ</w:t>
      </w:r>
      <w:r w:rsidR="00D0114F">
        <w:rPr>
          <w:rFonts w:ascii="Angsana New" w:hAnsi="Angsana New" w:cs="Angsana New" w:hint="cs"/>
          <w:b/>
          <w:sz w:val="30"/>
          <w:szCs w:val="30"/>
          <w:cs/>
        </w:rPr>
        <w:t>อื่น</w:t>
      </w:r>
      <w:r w:rsidR="00D87336" w:rsidRPr="00D87336">
        <w:rPr>
          <w:rFonts w:ascii="Angsana New" w:hAnsi="Angsana New" w:cs="Angsana New" w:hint="cs"/>
          <w:b/>
          <w:sz w:val="30"/>
          <w:szCs w:val="30"/>
          <w:cs/>
        </w:rPr>
        <w:t>ที่เกี่ยวข้องกัน</w:t>
      </w:r>
      <w:r w:rsidR="00D87336" w:rsidRPr="00D8733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D87336" w:rsidRPr="00D87336">
        <w:rPr>
          <w:rFonts w:ascii="Angsana New" w:hAnsi="Angsana New" w:cs="Angsana New" w:hint="cs"/>
          <w:b/>
          <w:sz w:val="30"/>
          <w:szCs w:val="30"/>
          <w:cs/>
        </w:rPr>
        <w:t>ไม่มี</w:t>
      </w:r>
      <w:r w:rsidR="00D0114F">
        <w:rPr>
          <w:rFonts w:ascii="Angsana New" w:hAnsi="Angsana New" w:cs="Angsana New" w:hint="cs"/>
          <w:b/>
          <w:sz w:val="30"/>
          <w:szCs w:val="30"/>
          <w:cs/>
        </w:rPr>
        <w:t xml:space="preserve">                    </w:t>
      </w:r>
      <w:r w:rsidR="00D87336" w:rsidRPr="00D87336">
        <w:rPr>
          <w:rFonts w:ascii="Angsana New" w:hAnsi="Angsana New" w:cs="Angsana New" w:hint="cs"/>
          <w:b/>
          <w:sz w:val="30"/>
          <w:szCs w:val="30"/>
          <w:cs/>
        </w:rPr>
        <w:t>การเปลี่ยนแปลงอย่างมีสาระสำคัญในระหว่างงวดสามเดือนสิ้นสุดวันที่</w:t>
      </w:r>
      <w:r w:rsidR="00D87336" w:rsidRPr="00D8733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0B294D" w:rsidRPr="000B294D">
        <w:rPr>
          <w:rFonts w:ascii="Angsana New" w:hAnsi="Angsana New" w:cs="Angsana New"/>
          <w:bCs/>
          <w:sz w:val="30"/>
          <w:szCs w:val="30"/>
        </w:rPr>
        <w:t>31</w:t>
      </w:r>
      <w:r w:rsidR="00D87336" w:rsidRPr="00D8733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D87336" w:rsidRPr="00D87336">
        <w:rPr>
          <w:rFonts w:ascii="Angsana New" w:hAnsi="Angsana New" w:cs="Angsana New" w:hint="cs"/>
          <w:b/>
          <w:sz w:val="30"/>
          <w:szCs w:val="30"/>
          <w:cs/>
        </w:rPr>
        <w:t>มีนาคม</w:t>
      </w:r>
      <w:r w:rsidR="00D87336" w:rsidRPr="007A107E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="000B294D" w:rsidRPr="000B294D">
        <w:rPr>
          <w:rFonts w:ascii="Angsana New" w:hAnsi="Angsana New" w:cs="Angsana New"/>
          <w:bCs/>
          <w:sz w:val="30"/>
          <w:szCs w:val="30"/>
        </w:rPr>
        <w:t>256</w:t>
      </w:r>
      <w:r w:rsidR="00571CFB">
        <w:rPr>
          <w:rFonts w:ascii="Angsana New" w:hAnsi="Angsana New" w:cs="Angsana New"/>
          <w:bCs/>
          <w:sz w:val="30"/>
          <w:szCs w:val="30"/>
        </w:rPr>
        <w:t>5</w:t>
      </w:r>
    </w:p>
    <w:p w14:paraId="64171C75" w14:textId="3A4ECC4C" w:rsidR="003E6A17" w:rsidRDefault="003E6A17" w:rsidP="009777AF">
      <w:pPr>
        <w:spacing w:line="240" w:lineRule="auto"/>
        <w:ind w:left="540" w:right="4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7C006535" w14:textId="3637AE25" w:rsidR="00E53DFA" w:rsidRDefault="00E53DFA" w:rsidP="009777AF">
      <w:pPr>
        <w:spacing w:line="240" w:lineRule="auto"/>
        <w:ind w:left="540" w:right="4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1120A014" w14:textId="2BA9E28E" w:rsidR="00E53DFA" w:rsidRDefault="00E53DFA" w:rsidP="009777AF">
      <w:pPr>
        <w:spacing w:line="240" w:lineRule="auto"/>
        <w:ind w:left="540" w:right="4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2F651969" w14:textId="548C90FC" w:rsidR="00E53DFA" w:rsidRDefault="00E53DFA" w:rsidP="009777AF">
      <w:pPr>
        <w:spacing w:line="240" w:lineRule="auto"/>
        <w:ind w:left="540" w:right="4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2FA2E419" w14:textId="171550AD" w:rsidR="00E53DFA" w:rsidRDefault="00E53DFA" w:rsidP="009777AF">
      <w:pPr>
        <w:spacing w:line="240" w:lineRule="auto"/>
        <w:ind w:left="540" w:right="4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27C4BC2A" w14:textId="41735D64" w:rsidR="00E53DFA" w:rsidRDefault="00E53DFA" w:rsidP="009777AF">
      <w:pPr>
        <w:spacing w:line="240" w:lineRule="auto"/>
        <w:ind w:left="540" w:right="4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1D29FC5" w14:textId="08480543" w:rsidR="00E53DFA" w:rsidRDefault="00E53DFA" w:rsidP="009777AF">
      <w:pPr>
        <w:spacing w:line="240" w:lineRule="auto"/>
        <w:ind w:left="540" w:right="4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4DFE93C3" w14:textId="3A77880E" w:rsidR="00E53DFA" w:rsidRDefault="00E53DFA" w:rsidP="009777AF">
      <w:pPr>
        <w:spacing w:line="240" w:lineRule="auto"/>
        <w:ind w:left="540" w:right="4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16AB650B" w14:textId="4B678F4F" w:rsidR="00E53DFA" w:rsidRDefault="00E53DFA" w:rsidP="009777AF">
      <w:pPr>
        <w:spacing w:line="240" w:lineRule="auto"/>
        <w:ind w:left="540" w:right="4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5EF19A9F" w14:textId="77777777" w:rsidR="00121857" w:rsidRDefault="00121857" w:rsidP="009777AF">
      <w:pPr>
        <w:spacing w:line="240" w:lineRule="auto"/>
        <w:ind w:left="540" w:right="4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1EC07801" w14:textId="1BEED6E9" w:rsidR="00E53DFA" w:rsidRDefault="00E53DFA" w:rsidP="009777AF">
      <w:pPr>
        <w:spacing w:line="240" w:lineRule="auto"/>
        <w:ind w:left="540" w:right="4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34B76809" w14:textId="7B1EEE5E" w:rsidR="00CB6234" w:rsidRDefault="00CB6234" w:rsidP="009777AF">
      <w:pPr>
        <w:spacing w:line="240" w:lineRule="auto"/>
        <w:ind w:left="540" w:right="4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6CAB88D4" w14:textId="77777777" w:rsidR="00CB6234" w:rsidRPr="00FD5695" w:rsidRDefault="00CB6234" w:rsidP="009777AF">
      <w:pPr>
        <w:spacing w:line="240" w:lineRule="auto"/>
        <w:ind w:left="540" w:right="4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7D84F72F" w14:textId="48D09ECA" w:rsidR="007A107E" w:rsidRDefault="007A107E" w:rsidP="007A1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121857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0B294D" w:rsidRPr="00121857">
        <w:rPr>
          <w:rFonts w:ascii="Angsana New" w:hAnsi="Angsana New" w:cs="Angsana New"/>
          <w:spacing w:val="-4"/>
          <w:sz w:val="30"/>
          <w:szCs w:val="30"/>
        </w:rPr>
        <w:t>3</w:t>
      </w:r>
      <w:r w:rsidR="000B294D" w:rsidRPr="00121857">
        <w:rPr>
          <w:rFonts w:ascii="Angsana New" w:hAnsi="Angsana New" w:cs="Angsana New" w:hint="cs"/>
          <w:spacing w:val="-4"/>
          <w:sz w:val="30"/>
          <w:szCs w:val="30"/>
        </w:rPr>
        <w:t>1</w:t>
      </w:r>
      <w:r w:rsidRPr="0012185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มีนาคม</w:t>
      </w:r>
      <w:r w:rsidRPr="00121857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0B294D" w:rsidRPr="00121857">
        <w:rPr>
          <w:rFonts w:ascii="Angsana New" w:hAnsi="Angsana New" w:cs="Angsana New"/>
          <w:spacing w:val="-4"/>
          <w:sz w:val="30"/>
          <w:szCs w:val="30"/>
        </w:rPr>
        <w:t>25</w:t>
      </w:r>
      <w:r w:rsidR="000B294D" w:rsidRPr="00121857">
        <w:rPr>
          <w:rFonts w:ascii="Angsana New" w:hAnsi="Angsana New" w:cs="Angsana New" w:hint="cs"/>
          <w:spacing w:val="-4"/>
          <w:sz w:val="30"/>
          <w:szCs w:val="30"/>
        </w:rPr>
        <w:t>6</w:t>
      </w:r>
      <w:r w:rsidR="00447219" w:rsidRPr="00121857">
        <w:rPr>
          <w:rFonts w:ascii="Angsana New" w:hAnsi="Angsana New" w:cs="Angsana New"/>
          <w:spacing w:val="-4"/>
          <w:sz w:val="30"/>
          <w:szCs w:val="30"/>
        </w:rPr>
        <w:t>5</w:t>
      </w:r>
      <w:r w:rsidRPr="0012185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121857">
        <w:rPr>
          <w:rFonts w:ascii="Angsana New" w:hAnsi="Angsana New" w:cs="Angsana New"/>
          <w:spacing w:val="-4"/>
          <w:sz w:val="30"/>
          <w:szCs w:val="30"/>
          <w:cs/>
        </w:rPr>
        <w:t xml:space="preserve">และ </w:t>
      </w:r>
      <w:r w:rsidR="000B294D" w:rsidRPr="00121857">
        <w:rPr>
          <w:rFonts w:ascii="Angsana New" w:hAnsi="Angsana New" w:cs="Angsana New"/>
          <w:spacing w:val="-4"/>
          <w:sz w:val="30"/>
          <w:szCs w:val="30"/>
        </w:rPr>
        <w:t>25</w:t>
      </w:r>
      <w:r w:rsidR="000B294D" w:rsidRPr="00121857">
        <w:rPr>
          <w:rFonts w:ascii="Angsana New" w:hAnsi="Angsana New" w:cs="Angsana New" w:hint="cs"/>
          <w:spacing w:val="-4"/>
          <w:sz w:val="30"/>
          <w:szCs w:val="30"/>
        </w:rPr>
        <w:t>6</w:t>
      </w:r>
      <w:r w:rsidR="00447219" w:rsidRPr="00121857">
        <w:rPr>
          <w:rFonts w:ascii="Angsana New" w:hAnsi="Angsana New" w:cs="Angsana New"/>
          <w:spacing w:val="-4"/>
          <w:sz w:val="30"/>
          <w:szCs w:val="30"/>
        </w:rPr>
        <w:t>4</w:t>
      </w:r>
      <w:r w:rsidRPr="0012185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121857">
        <w:rPr>
          <w:rFonts w:ascii="Angsana New" w:hAnsi="Angsana New" w:cs="Angsana New"/>
          <w:spacing w:val="-4"/>
          <w:sz w:val="30"/>
          <w:szCs w:val="30"/>
          <w:cs/>
        </w:rPr>
        <w:t>มีดังนี้</w:t>
      </w:r>
    </w:p>
    <w:p w14:paraId="066888D2" w14:textId="77777777" w:rsidR="00121857" w:rsidRPr="00121857" w:rsidRDefault="00121857" w:rsidP="007A1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4"/>
          <w:sz w:val="12"/>
          <w:szCs w:val="12"/>
        </w:rPr>
      </w:pPr>
    </w:p>
    <w:p w14:paraId="459D3455" w14:textId="61CD1B7B" w:rsidR="00407B9E" w:rsidRPr="00121857" w:rsidRDefault="00407B9E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8"/>
          <w:szCs w:val="8"/>
          <w:highlight w:val="cyan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804175" w:rsidRPr="001D520A" w14:paraId="193925E8" w14:textId="77777777" w:rsidTr="004E790C">
        <w:trPr>
          <w:tblHeader/>
        </w:trPr>
        <w:tc>
          <w:tcPr>
            <w:tcW w:w="2168" w:type="pct"/>
            <w:shd w:val="clear" w:color="auto" w:fill="auto"/>
          </w:tcPr>
          <w:p w14:paraId="5B53334D" w14:textId="5EBFAA75" w:rsidR="00804175" w:rsidRPr="001D520A" w:rsidRDefault="00804175" w:rsidP="004E7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3" w:type="pct"/>
            <w:gridSpan w:val="3"/>
          </w:tcPr>
          <w:p w14:paraId="21E3E678" w14:textId="706CDAD1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3F0D46BC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7B5F7C86" w14:textId="7280D485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9030C" w:rsidRPr="001D520A" w14:paraId="62FFF97A" w14:textId="77777777" w:rsidTr="009777AF">
        <w:trPr>
          <w:tblHeader/>
        </w:trPr>
        <w:tc>
          <w:tcPr>
            <w:tcW w:w="2168" w:type="pct"/>
          </w:tcPr>
          <w:p w14:paraId="406FE742" w14:textId="4ACBDA09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B294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07" w:type="pct"/>
          </w:tcPr>
          <w:p w14:paraId="2007AEBD" w14:textId="2E11F7A6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61C74161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4241356" w14:textId="461029B2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67068FB3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1C3AE7B" w14:textId="6907966A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7" w:type="pct"/>
          </w:tcPr>
          <w:p w14:paraId="4B09601A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41B8A0DC" w14:textId="371ECC39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09030C" w:rsidRPr="001D520A" w14:paraId="757A914A" w14:textId="77777777" w:rsidTr="009777AF">
        <w:trPr>
          <w:tblHeader/>
        </w:trPr>
        <w:tc>
          <w:tcPr>
            <w:tcW w:w="2168" w:type="pct"/>
          </w:tcPr>
          <w:p w14:paraId="1112AA32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2" w:type="pct"/>
            <w:gridSpan w:val="7"/>
          </w:tcPr>
          <w:p w14:paraId="1417F0B8" w14:textId="593CE958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030C" w:rsidRPr="001D520A" w14:paraId="1CE2B2C6" w14:textId="77777777" w:rsidTr="005F266C">
        <w:tc>
          <w:tcPr>
            <w:tcW w:w="2168" w:type="pct"/>
          </w:tcPr>
          <w:p w14:paraId="7A24CAE6" w14:textId="4A656697" w:rsidR="0009030C" w:rsidRPr="007A107E" w:rsidRDefault="0009030C" w:rsidP="0009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A107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7088E60B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4EEE2403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9" w:type="pct"/>
          </w:tcPr>
          <w:p w14:paraId="20E87636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110BB768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0987D6B1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14:paraId="3B4409D6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</w:tcPr>
          <w:p w14:paraId="3C3A1FCC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571CFB" w:rsidRPr="001D520A" w14:paraId="730BC1A3" w14:textId="77777777" w:rsidTr="003B1C03">
        <w:tc>
          <w:tcPr>
            <w:tcW w:w="2168" w:type="pct"/>
          </w:tcPr>
          <w:p w14:paraId="5E31AE7B" w14:textId="59B72245" w:rsidR="00571CFB" w:rsidRPr="001D520A" w:rsidRDefault="00571CFB" w:rsidP="0057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07" w:type="pct"/>
          </w:tcPr>
          <w:p w14:paraId="32FF9993" w14:textId="27626F14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2B35DAB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9" w:type="pct"/>
          </w:tcPr>
          <w:p w14:paraId="061D249E" w14:textId="6D8C649A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7127D6B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0B62384F" w14:textId="1C336173" w:rsidR="00571CFB" w:rsidRPr="001D520A" w:rsidRDefault="00FF045A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216D849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</w:tcPr>
          <w:p w14:paraId="51743B17" w14:textId="511624BA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</w:tr>
      <w:tr w:rsidR="00571CFB" w:rsidRPr="001D520A" w14:paraId="11BF9211" w14:textId="77777777" w:rsidTr="003B1C03">
        <w:tc>
          <w:tcPr>
            <w:tcW w:w="2168" w:type="pct"/>
            <w:vAlign w:val="bottom"/>
          </w:tcPr>
          <w:p w14:paraId="6F1F1858" w14:textId="23F1C42C" w:rsidR="00571CFB" w:rsidRPr="001D520A" w:rsidRDefault="00571CFB" w:rsidP="0057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07" w:type="pct"/>
          </w:tcPr>
          <w:p w14:paraId="16F5EDDE" w14:textId="064C157B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3B327E6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9" w:type="pct"/>
          </w:tcPr>
          <w:p w14:paraId="3B0EA2FB" w14:textId="4361A5AA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B8F5DE9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06128E9D" w14:textId="22CD1B5B" w:rsidR="00571CFB" w:rsidRPr="001D520A" w:rsidRDefault="00E53EF9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105</w:t>
            </w:r>
          </w:p>
        </w:tc>
        <w:tc>
          <w:tcPr>
            <w:tcW w:w="137" w:type="pct"/>
          </w:tcPr>
          <w:p w14:paraId="10F5BDC8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</w:tcPr>
          <w:p w14:paraId="3E7E6398" w14:textId="6300AA91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105</w:t>
            </w:r>
          </w:p>
        </w:tc>
      </w:tr>
      <w:tr w:rsidR="00571CFB" w:rsidRPr="001D520A" w14:paraId="75ECC534" w14:textId="77777777" w:rsidTr="003B1C03">
        <w:tc>
          <w:tcPr>
            <w:tcW w:w="2168" w:type="pct"/>
          </w:tcPr>
          <w:p w14:paraId="463070E5" w14:textId="49B3EEC5" w:rsidR="00571CFB" w:rsidRPr="001D520A" w:rsidRDefault="00571CFB" w:rsidP="0057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4B67C886" w14:textId="2FE0C08A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7849385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41C4329" w14:textId="17DABDDF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4960AD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390E8C16" w14:textId="13F747F4" w:rsidR="00571CFB" w:rsidRPr="001D520A" w:rsidRDefault="00702695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3,236</w:t>
            </w:r>
          </w:p>
        </w:tc>
        <w:tc>
          <w:tcPr>
            <w:tcW w:w="137" w:type="pct"/>
          </w:tcPr>
          <w:p w14:paraId="7E210D84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</w:tcPr>
          <w:p w14:paraId="551085E0" w14:textId="284830C6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857</w:t>
            </w:r>
          </w:p>
        </w:tc>
      </w:tr>
      <w:tr w:rsidR="00571CFB" w:rsidRPr="001D520A" w14:paraId="22049BF3" w14:textId="77777777" w:rsidTr="003B1C03">
        <w:tc>
          <w:tcPr>
            <w:tcW w:w="2168" w:type="pct"/>
          </w:tcPr>
          <w:p w14:paraId="358EA50E" w14:textId="398EAD17" w:rsidR="00571CFB" w:rsidRPr="001D520A" w:rsidRDefault="00571CFB" w:rsidP="0057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7" w:type="pct"/>
          </w:tcPr>
          <w:p w14:paraId="3C5EDBE8" w14:textId="5C47321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E273A9C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20038A7" w14:textId="5DC3685A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D8A5189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7E66B9B3" w14:textId="01954417" w:rsidR="00571CFB" w:rsidRPr="001D520A" w:rsidRDefault="00702695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137" w:type="pct"/>
          </w:tcPr>
          <w:p w14:paraId="45EF0C6D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</w:tcPr>
          <w:p w14:paraId="7EBC89EF" w14:textId="016AA6EE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71CFB" w:rsidRPr="001D520A" w14:paraId="306A67B0" w14:textId="77777777" w:rsidTr="003B1C03">
        <w:tc>
          <w:tcPr>
            <w:tcW w:w="2168" w:type="pct"/>
            <w:vAlign w:val="bottom"/>
          </w:tcPr>
          <w:p w14:paraId="5A7E1F65" w14:textId="0E251C0F" w:rsidR="00571CFB" w:rsidRPr="001D520A" w:rsidRDefault="00571CFB" w:rsidP="0057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ค่าเช่า </w:t>
            </w:r>
          </w:p>
        </w:tc>
        <w:tc>
          <w:tcPr>
            <w:tcW w:w="607" w:type="pct"/>
          </w:tcPr>
          <w:p w14:paraId="33873F3B" w14:textId="325992E5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6919698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A4B2F17" w14:textId="7741A14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15A7872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76CB8740" w14:textId="619F4C75" w:rsidR="00571CFB" w:rsidRPr="00CB4517" w:rsidRDefault="0036085C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8,250</w:t>
            </w:r>
          </w:p>
        </w:tc>
        <w:tc>
          <w:tcPr>
            <w:tcW w:w="137" w:type="pct"/>
          </w:tcPr>
          <w:p w14:paraId="79109A48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</w:tcPr>
          <w:p w14:paraId="0CFBBC10" w14:textId="5B87B71F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CB45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900</w:t>
            </w:r>
          </w:p>
        </w:tc>
      </w:tr>
      <w:tr w:rsidR="00571CFB" w:rsidRPr="001D520A" w14:paraId="17F360D2" w14:textId="77777777" w:rsidTr="003B1C03">
        <w:tc>
          <w:tcPr>
            <w:tcW w:w="2168" w:type="pct"/>
            <w:vAlign w:val="bottom"/>
          </w:tcPr>
          <w:p w14:paraId="09D177A6" w14:textId="6AEA0E4D" w:rsidR="00571CFB" w:rsidRPr="001D520A" w:rsidRDefault="00571CFB" w:rsidP="0057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607" w:type="pct"/>
          </w:tcPr>
          <w:p w14:paraId="43E7E15D" w14:textId="31651C4E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1BD8042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DEE24CA" w14:textId="430B6458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40637CB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3D973B7E" w14:textId="1B342A6D" w:rsidR="00571CFB" w:rsidRPr="00CB4517" w:rsidRDefault="0036085C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12,796</w:t>
            </w:r>
          </w:p>
        </w:tc>
        <w:tc>
          <w:tcPr>
            <w:tcW w:w="137" w:type="pct"/>
          </w:tcPr>
          <w:p w14:paraId="6DD214F5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</w:tcPr>
          <w:p w14:paraId="2F7AE015" w14:textId="21BBCB72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937</w:t>
            </w:r>
          </w:p>
        </w:tc>
      </w:tr>
      <w:tr w:rsidR="00571CFB" w:rsidRPr="001D520A" w14:paraId="2630C0F3" w14:textId="77777777" w:rsidTr="003B1C03">
        <w:tc>
          <w:tcPr>
            <w:tcW w:w="2168" w:type="pct"/>
            <w:vAlign w:val="bottom"/>
          </w:tcPr>
          <w:p w14:paraId="0FBBD21E" w14:textId="2E6E67EB" w:rsidR="00571CFB" w:rsidRPr="001D520A" w:rsidRDefault="00571CFB" w:rsidP="0057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7" w:type="pct"/>
          </w:tcPr>
          <w:p w14:paraId="3378810F" w14:textId="0EFBB042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0FBE877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B11EE6A" w14:textId="2DEB4DF6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9F43E27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7A010DAB" w14:textId="5D54E56B" w:rsidR="00571CFB" w:rsidRPr="001D520A" w:rsidRDefault="0036085C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456</w:t>
            </w:r>
          </w:p>
        </w:tc>
        <w:tc>
          <w:tcPr>
            <w:tcW w:w="137" w:type="pct"/>
          </w:tcPr>
          <w:p w14:paraId="15765F78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</w:tcPr>
          <w:p w14:paraId="79394C4B" w14:textId="7776EB81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265</w:t>
            </w:r>
          </w:p>
        </w:tc>
      </w:tr>
      <w:tr w:rsidR="00571CFB" w:rsidRPr="001D520A" w14:paraId="492414D8" w14:textId="77777777" w:rsidTr="003B1C03">
        <w:tc>
          <w:tcPr>
            <w:tcW w:w="2168" w:type="pct"/>
            <w:vAlign w:val="bottom"/>
          </w:tcPr>
          <w:p w14:paraId="23C490D5" w14:textId="63DEC96E" w:rsidR="00571CFB" w:rsidRPr="001D520A" w:rsidRDefault="00571CFB" w:rsidP="0057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0752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ค่าบริหารการผลิต</w:t>
            </w:r>
          </w:p>
        </w:tc>
        <w:tc>
          <w:tcPr>
            <w:tcW w:w="607" w:type="pct"/>
          </w:tcPr>
          <w:p w14:paraId="46F50E8D" w14:textId="68A5983C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23C0287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339BD94" w14:textId="141AC79F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92A83A6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5F094993" w14:textId="5345B1A2" w:rsidR="00571CFB" w:rsidRPr="001D520A" w:rsidRDefault="0036085C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3,300</w:t>
            </w:r>
          </w:p>
        </w:tc>
        <w:tc>
          <w:tcPr>
            <w:tcW w:w="137" w:type="pct"/>
          </w:tcPr>
          <w:p w14:paraId="0258772E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</w:tcPr>
          <w:p w14:paraId="16E0CCF8" w14:textId="3085F3B3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</w:tr>
      <w:tr w:rsidR="00571CFB" w:rsidRPr="006654F6" w14:paraId="708BC4FF" w14:textId="77777777" w:rsidTr="0056236D">
        <w:trPr>
          <w:trHeight w:hRule="exact" w:val="202"/>
        </w:trPr>
        <w:tc>
          <w:tcPr>
            <w:tcW w:w="2168" w:type="pct"/>
            <w:vAlign w:val="bottom"/>
          </w:tcPr>
          <w:p w14:paraId="63C6710A" w14:textId="77777777" w:rsidR="00571CFB" w:rsidRPr="006654F6" w:rsidRDefault="00571CFB" w:rsidP="0057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14:paraId="4EEB7B27" w14:textId="77777777" w:rsidR="00571CFB" w:rsidRPr="006654F6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3AE05DF0" w14:textId="77777777" w:rsidR="00571CFB" w:rsidRPr="006654F6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9" w:type="pct"/>
          </w:tcPr>
          <w:p w14:paraId="4C8080B3" w14:textId="77777777" w:rsidR="00571CFB" w:rsidRPr="006654F6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78D63BEC" w14:textId="77777777" w:rsidR="00571CFB" w:rsidRPr="006654F6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4DC5D853" w14:textId="77777777" w:rsidR="00571CFB" w:rsidRPr="006654F6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14:paraId="3A08D147" w14:textId="77777777" w:rsidR="00571CFB" w:rsidRPr="006654F6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</w:tcPr>
          <w:p w14:paraId="7F51648F" w14:textId="77777777" w:rsidR="00571CFB" w:rsidRPr="006654F6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1CFB" w:rsidRPr="001D520A" w14:paraId="07BCC2AB" w14:textId="77777777" w:rsidTr="003B1C03">
        <w:tc>
          <w:tcPr>
            <w:tcW w:w="2168" w:type="pct"/>
            <w:vAlign w:val="bottom"/>
          </w:tcPr>
          <w:p w14:paraId="4C6350BC" w14:textId="719CE737" w:rsidR="00571CFB" w:rsidRPr="00FF08AA" w:rsidRDefault="00571CFB" w:rsidP="0057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F08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7" w:type="pct"/>
          </w:tcPr>
          <w:p w14:paraId="191D18B0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0C48C9FE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9" w:type="pct"/>
          </w:tcPr>
          <w:p w14:paraId="5F79D5A3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6005A92D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543810D1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14:paraId="05EA0A3B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</w:tcPr>
          <w:p w14:paraId="7E9726E9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1CFB" w:rsidRPr="001D520A" w14:paraId="560011E4" w14:textId="77777777" w:rsidTr="003B1C03">
        <w:tc>
          <w:tcPr>
            <w:tcW w:w="2168" w:type="pct"/>
            <w:vAlign w:val="bottom"/>
          </w:tcPr>
          <w:p w14:paraId="40825CF2" w14:textId="15757AF4" w:rsidR="00571CFB" w:rsidRPr="001D520A" w:rsidRDefault="00571CFB" w:rsidP="0057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07" w:type="pct"/>
          </w:tcPr>
          <w:p w14:paraId="64347585" w14:textId="32AF1C3A" w:rsidR="00571CFB" w:rsidRPr="003E1DD5" w:rsidRDefault="00FF045A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E1DD5">
              <w:rPr>
                <w:rFonts w:ascii="Angsana New" w:hAnsi="Angsana New" w:cs="Angsana New"/>
                <w:sz w:val="30"/>
                <w:szCs w:val="30"/>
              </w:rPr>
              <w:t>33,250</w:t>
            </w:r>
          </w:p>
        </w:tc>
        <w:tc>
          <w:tcPr>
            <w:tcW w:w="147" w:type="pct"/>
          </w:tcPr>
          <w:p w14:paraId="4B8D65B4" w14:textId="77777777" w:rsidR="00571CFB" w:rsidRPr="003E1DD5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A8383EF" w14:textId="6B58F431" w:rsidR="00571CFB" w:rsidRPr="003E1DD5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3E1DD5">
              <w:rPr>
                <w:rFonts w:ascii="Angsana New" w:hAnsi="Angsana New" w:cs="Angsana New"/>
                <w:sz w:val="30"/>
                <w:szCs w:val="30"/>
              </w:rPr>
              <w:t>465,710</w:t>
            </w:r>
          </w:p>
        </w:tc>
        <w:tc>
          <w:tcPr>
            <w:tcW w:w="147" w:type="pct"/>
          </w:tcPr>
          <w:p w14:paraId="72691D9F" w14:textId="77777777" w:rsidR="00571CFB" w:rsidRPr="003E1DD5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5A246A3" w14:textId="0E458EE1" w:rsidR="00571CFB" w:rsidRPr="003E1DD5" w:rsidRDefault="00FF045A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E1DD5">
              <w:rPr>
                <w:rFonts w:ascii="Angsana New" w:hAnsi="Angsana New" w:cs="Angsana New"/>
                <w:sz w:val="30"/>
                <w:szCs w:val="30"/>
              </w:rPr>
              <w:t>25,215</w:t>
            </w:r>
          </w:p>
        </w:tc>
        <w:tc>
          <w:tcPr>
            <w:tcW w:w="137" w:type="pct"/>
          </w:tcPr>
          <w:p w14:paraId="7D7CA803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32468243" w14:textId="22FAE821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527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945</w:t>
            </w:r>
          </w:p>
        </w:tc>
      </w:tr>
      <w:tr w:rsidR="00571CFB" w:rsidRPr="001D520A" w14:paraId="14C5B4D7" w14:textId="77777777" w:rsidTr="003B1C03">
        <w:tc>
          <w:tcPr>
            <w:tcW w:w="2168" w:type="pct"/>
            <w:vAlign w:val="bottom"/>
          </w:tcPr>
          <w:p w14:paraId="5FCB9194" w14:textId="0E8ADEDB" w:rsidR="00571CFB" w:rsidRPr="00D73F26" w:rsidRDefault="00571CFB" w:rsidP="0057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3F26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="00E53EF9" w:rsidRPr="00D73F26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07" w:type="pct"/>
          </w:tcPr>
          <w:p w14:paraId="1F9CB1D6" w14:textId="255DAD55" w:rsidR="00571CFB" w:rsidRPr="00D73F26" w:rsidRDefault="00E53EF9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73F26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147" w:type="pct"/>
          </w:tcPr>
          <w:p w14:paraId="595F14C4" w14:textId="77777777" w:rsidR="00571CFB" w:rsidRPr="00D73F26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FAC7B9F" w14:textId="7394311D" w:rsidR="00571CFB" w:rsidRPr="00D73F26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D73F26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147" w:type="pct"/>
          </w:tcPr>
          <w:p w14:paraId="070F4321" w14:textId="77777777" w:rsidR="00571CFB" w:rsidRPr="00D73F26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F8EFD96" w14:textId="0C378783" w:rsidR="00571CFB" w:rsidRPr="00D73F26" w:rsidRDefault="00E53EF9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73F26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137" w:type="pct"/>
          </w:tcPr>
          <w:p w14:paraId="5BA350F6" w14:textId="77777777" w:rsidR="00571CFB" w:rsidRPr="00D73F26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2365D5BF" w14:textId="5E6FBBD2" w:rsidR="00571CFB" w:rsidRPr="00D73F26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73F26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</w:tr>
      <w:tr w:rsidR="00571CFB" w:rsidRPr="001D520A" w14:paraId="19B24A5D" w14:textId="77777777" w:rsidTr="003B1C03">
        <w:tc>
          <w:tcPr>
            <w:tcW w:w="2168" w:type="pct"/>
            <w:vAlign w:val="bottom"/>
          </w:tcPr>
          <w:p w14:paraId="1F287F75" w14:textId="3B5E9237" w:rsidR="00571CFB" w:rsidRPr="001D520A" w:rsidRDefault="00571CFB" w:rsidP="0057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7" w:type="pct"/>
          </w:tcPr>
          <w:p w14:paraId="6FAE5B9B" w14:textId="6D4FB52B" w:rsidR="00571CFB" w:rsidRPr="001D520A" w:rsidRDefault="00E53EF9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739,666</w:t>
            </w:r>
          </w:p>
        </w:tc>
        <w:tc>
          <w:tcPr>
            <w:tcW w:w="147" w:type="pct"/>
          </w:tcPr>
          <w:p w14:paraId="0EFD3AAE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3C0D1F2" w14:textId="377B5319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502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933</w:t>
            </w:r>
          </w:p>
        </w:tc>
        <w:tc>
          <w:tcPr>
            <w:tcW w:w="147" w:type="pct"/>
          </w:tcPr>
          <w:p w14:paraId="3742F540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EC764E7" w14:textId="0BF7506D" w:rsidR="00571CFB" w:rsidRPr="001D520A" w:rsidRDefault="00E53EF9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739,666</w:t>
            </w:r>
          </w:p>
        </w:tc>
        <w:tc>
          <w:tcPr>
            <w:tcW w:w="137" w:type="pct"/>
          </w:tcPr>
          <w:p w14:paraId="6276C4C9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01684F2E" w14:textId="363A3F7F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559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847</w:t>
            </w:r>
          </w:p>
        </w:tc>
      </w:tr>
      <w:tr w:rsidR="00571CFB" w:rsidRPr="00A957A3" w14:paraId="5831EA19" w14:textId="77777777" w:rsidTr="00427285">
        <w:trPr>
          <w:trHeight w:hRule="exact" w:val="202"/>
        </w:trPr>
        <w:tc>
          <w:tcPr>
            <w:tcW w:w="2168" w:type="pct"/>
            <w:vAlign w:val="bottom"/>
          </w:tcPr>
          <w:p w14:paraId="26AE79A5" w14:textId="77777777" w:rsidR="00571CFB" w:rsidRPr="00A957A3" w:rsidRDefault="00571CFB" w:rsidP="0057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14:paraId="0E7D7A3F" w14:textId="77777777" w:rsidR="00571CFB" w:rsidRPr="00A957A3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EC78B6A" w14:textId="77777777" w:rsidR="00571CFB" w:rsidRPr="00A957A3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83C5B1E" w14:textId="77777777" w:rsidR="00571CFB" w:rsidRPr="00A957A3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E80603E" w14:textId="77777777" w:rsidR="00571CFB" w:rsidRPr="00A957A3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DF91C44" w14:textId="77777777" w:rsidR="00571CFB" w:rsidRPr="00A957A3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48BE2C34" w14:textId="77777777" w:rsidR="00571CFB" w:rsidRPr="00A957A3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42B29604" w14:textId="77777777" w:rsidR="00571CFB" w:rsidRPr="00A957A3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1CFB" w:rsidRPr="001D520A" w14:paraId="2A775BA3" w14:textId="77777777" w:rsidTr="003B1C03">
        <w:tc>
          <w:tcPr>
            <w:tcW w:w="2168" w:type="pct"/>
            <w:vAlign w:val="bottom"/>
          </w:tcPr>
          <w:p w14:paraId="7CD200A8" w14:textId="57C8CB26" w:rsidR="00571CFB" w:rsidRPr="001D520A" w:rsidRDefault="00571CFB" w:rsidP="0057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075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="00D011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07" w:type="pct"/>
          </w:tcPr>
          <w:p w14:paraId="1F702A04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D088E08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C3D93AF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157850E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59833D1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2B08A893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0637EC78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1CFB" w:rsidRPr="001D520A" w14:paraId="16A5AA8A" w14:textId="77777777" w:rsidTr="003B1C03">
        <w:tc>
          <w:tcPr>
            <w:tcW w:w="2168" w:type="pct"/>
          </w:tcPr>
          <w:p w14:paraId="3A950A98" w14:textId="39F4CD60" w:rsidR="00571CFB" w:rsidRPr="001D520A" w:rsidRDefault="00571CFB" w:rsidP="0057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07" w:type="pct"/>
          </w:tcPr>
          <w:p w14:paraId="02C44C47" w14:textId="28E8F254" w:rsidR="00571CFB" w:rsidRPr="001D520A" w:rsidRDefault="00FF045A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176,232</w:t>
            </w:r>
          </w:p>
        </w:tc>
        <w:tc>
          <w:tcPr>
            <w:tcW w:w="147" w:type="pct"/>
          </w:tcPr>
          <w:p w14:paraId="3FAEF837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6752735" w14:textId="6F9AB5A3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127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038</w:t>
            </w:r>
          </w:p>
        </w:tc>
        <w:tc>
          <w:tcPr>
            <w:tcW w:w="147" w:type="pct"/>
          </w:tcPr>
          <w:p w14:paraId="476DE2D6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DA409A0" w14:textId="2BDB7C2C" w:rsidR="00571CFB" w:rsidRPr="001D520A" w:rsidRDefault="00FF045A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161,794</w:t>
            </w:r>
          </w:p>
        </w:tc>
        <w:tc>
          <w:tcPr>
            <w:tcW w:w="137" w:type="pct"/>
          </w:tcPr>
          <w:p w14:paraId="79122FD0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49C145F5" w14:textId="468DFAF1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114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121</w:t>
            </w:r>
          </w:p>
        </w:tc>
      </w:tr>
      <w:tr w:rsidR="00571CFB" w:rsidRPr="001D520A" w14:paraId="043894A4" w14:textId="77777777" w:rsidTr="003B1C03">
        <w:tc>
          <w:tcPr>
            <w:tcW w:w="2168" w:type="pct"/>
            <w:vAlign w:val="bottom"/>
          </w:tcPr>
          <w:p w14:paraId="3E0EE251" w14:textId="75DCFE98" w:rsidR="00571CFB" w:rsidRPr="001D520A" w:rsidRDefault="00571CFB" w:rsidP="0057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07" w:type="pct"/>
          </w:tcPr>
          <w:p w14:paraId="5C0D1FF5" w14:textId="30D15055" w:rsidR="00571CFB" w:rsidRPr="001D520A" w:rsidRDefault="00D163C3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706</w:t>
            </w:r>
          </w:p>
        </w:tc>
        <w:tc>
          <w:tcPr>
            <w:tcW w:w="147" w:type="pct"/>
          </w:tcPr>
          <w:p w14:paraId="7E8FCE5F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DED0094" w14:textId="671C8623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118</w:t>
            </w:r>
          </w:p>
        </w:tc>
        <w:tc>
          <w:tcPr>
            <w:tcW w:w="147" w:type="pct"/>
          </w:tcPr>
          <w:p w14:paraId="383C2786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6C51FF6" w14:textId="02D6FB0D" w:rsidR="00571CFB" w:rsidRPr="001D520A" w:rsidRDefault="00D163C3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706</w:t>
            </w:r>
          </w:p>
        </w:tc>
        <w:tc>
          <w:tcPr>
            <w:tcW w:w="137" w:type="pct"/>
          </w:tcPr>
          <w:p w14:paraId="036809DF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494F59E5" w14:textId="7BE5E6A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118</w:t>
            </w:r>
          </w:p>
        </w:tc>
      </w:tr>
      <w:tr w:rsidR="00571CFB" w:rsidRPr="001D520A" w14:paraId="594E5464" w14:textId="77777777" w:rsidTr="003B1C03">
        <w:tc>
          <w:tcPr>
            <w:tcW w:w="2168" w:type="pct"/>
            <w:vAlign w:val="bottom"/>
          </w:tcPr>
          <w:p w14:paraId="78B16322" w14:textId="77777777" w:rsidR="00571CFB" w:rsidRPr="001D520A" w:rsidRDefault="00571CFB" w:rsidP="0057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7" w:type="pct"/>
          </w:tcPr>
          <w:p w14:paraId="4835182C" w14:textId="53C8E832" w:rsidR="00571CFB" w:rsidRPr="001D520A" w:rsidRDefault="00702695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332</w:t>
            </w:r>
          </w:p>
        </w:tc>
        <w:tc>
          <w:tcPr>
            <w:tcW w:w="147" w:type="pct"/>
          </w:tcPr>
          <w:p w14:paraId="37ED1D89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E92EA89" w14:textId="23ED69D4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147" w:type="pct"/>
          </w:tcPr>
          <w:p w14:paraId="053C547A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6818377" w14:textId="4442662E" w:rsidR="00571CFB" w:rsidRPr="001D520A" w:rsidRDefault="00702695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332</w:t>
            </w:r>
          </w:p>
        </w:tc>
        <w:tc>
          <w:tcPr>
            <w:tcW w:w="137" w:type="pct"/>
          </w:tcPr>
          <w:p w14:paraId="619D6071" w14:textId="77777777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6D89C4C3" w14:textId="3B03ABCF" w:rsidR="00571CFB" w:rsidRPr="001D520A" w:rsidRDefault="00571CFB" w:rsidP="0057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  <w:tr w:rsidR="00121857" w:rsidRPr="001D520A" w14:paraId="1C8D532E" w14:textId="77777777" w:rsidTr="003B1C03">
        <w:tc>
          <w:tcPr>
            <w:tcW w:w="2168" w:type="pct"/>
            <w:vAlign w:val="bottom"/>
          </w:tcPr>
          <w:p w14:paraId="7C51AEA1" w14:textId="2AE70E5F" w:rsidR="00121857" w:rsidRPr="001D520A" w:rsidRDefault="00121857" w:rsidP="0012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กำไรจากการจำหน่ายสินทรัพย์ไม่หมุนเวียน</w:t>
            </w:r>
          </w:p>
        </w:tc>
        <w:tc>
          <w:tcPr>
            <w:tcW w:w="607" w:type="pct"/>
          </w:tcPr>
          <w:p w14:paraId="64A56453" w14:textId="3F38D32F" w:rsidR="00121857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06BE83" w14:textId="77777777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5C772D1" w14:textId="15C199E0" w:rsidR="00121857" w:rsidRPr="000B294D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F8CA3D9" w14:textId="77777777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176B9A3" w14:textId="17118254" w:rsidR="00121857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52BC7B27" w14:textId="77777777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23CD7850" w14:textId="706CC013" w:rsidR="00121857" w:rsidRPr="000B294D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1857" w:rsidRPr="001D520A" w14:paraId="005D77EA" w14:textId="77777777" w:rsidTr="003B1C03">
        <w:tc>
          <w:tcPr>
            <w:tcW w:w="2168" w:type="pct"/>
            <w:vAlign w:val="bottom"/>
          </w:tcPr>
          <w:p w14:paraId="5CE7F628" w14:textId="483ADEBF" w:rsidR="00121857" w:rsidRPr="00D7131A" w:rsidRDefault="00121857" w:rsidP="0012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131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ที่จัดประเภทเป็นสินทรัพย์ที่ถือไว้เพื่อขาย</w:t>
            </w:r>
          </w:p>
        </w:tc>
        <w:tc>
          <w:tcPr>
            <w:tcW w:w="607" w:type="pct"/>
          </w:tcPr>
          <w:p w14:paraId="49DB3865" w14:textId="141B13A6" w:rsidR="00121857" w:rsidRPr="00D7131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7131A">
              <w:rPr>
                <w:rFonts w:ascii="Angsana New" w:hAnsi="Angsana New" w:cs="Angsana New"/>
                <w:sz w:val="30"/>
                <w:szCs w:val="30"/>
              </w:rPr>
              <w:t>94,5</w:t>
            </w:r>
            <w:r w:rsidR="00D7131A" w:rsidRPr="00D7131A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147" w:type="pct"/>
          </w:tcPr>
          <w:p w14:paraId="7A0F5FB1" w14:textId="77777777" w:rsidR="00121857" w:rsidRPr="00D7131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AD703CF" w14:textId="63DD9D38" w:rsidR="00121857" w:rsidRPr="00D7131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D713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5B9F570" w14:textId="77777777" w:rsidR="00121857" w:rsidRPr="00D7131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A09B057" w14:textId="61D2F61D" w:rsidR="00121857" w:rsidRPr="00D7131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7131A">
              <w:rPr>
                <w:rFonts w:ascii="Angsana New" w:hAnsi="Angsana New" w:cs="Angsana New"/>
                <w:sz w:val="30"/>
                <w:szCs w:val="30"/>
              </w:rPr>
              <w:t>94,5</w:t>
            </w:r>
            <w:r w:rsidR="00D7131A" w:rsidRPr="00D7131A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137" w:type="pct"/>
          </w:tcPr>
          <w:p w14:paraId="50BECD99" w14:textId="77777777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42E2582C" w14:textId="45FC18CD" w:rsidR="00121857" w:rsidRPr="000B294D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21857" w:rsidRPr="001D520A" w14:paraId="778C503F" w14:textId="77777777" w:rsidTr="003B1C03">
        <w:tc>
          <w:tcPr>
            <w:tcW w:w="2168" w:type="pct"/>
            <w:vAlign w:val="bottom"/>
          </w:tcPr>
          <w:p w14:paraId="569EEFE5" w14:textId="6A24049E" w:rsidR="00121857" w:rsidRPr="001D520A" w:rsidRDefault="00121857" w:rsidP="0012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7" w:type="pct"/>
          </w:tcPr>
          <w:p w14:paraId="2A6619FB" w14:textId="734E66D5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319,179</w:t>
            </w:r>
          </w:p>
        </w:tc>
        <w:tc>
          <w:tcPr>
            <w:tcW w:w="147" w:type="pct"/>
          </w:tcPr>
          <w:p w14:paraId="29FF7A57" w14:textId="77777777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905325F" w14:textId="6C8CDCAF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524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257</w:t>
            </w:r>
          </w:p>
        </w:tc>
        <w:tc>
          <w:tcPr>
            <w:tcW w:w="147" w:type="pct"/>
          </w:tcPr>
          <w:p w14:paraId="676A4D63" w14:textId="77777777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427B7DD" w14:textId="782A5821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319,179</w:t>
            </w:r>
          </w:p>
        </w:tc>
        <w:tc>
          <w:tcPr>
            <w:tcW w:w="137" w:type="pct"/>
          </w:tcPr>
          <w:p w14:paraId="32C57E84" w14:textId="77777777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D9350B6" w14:textId="1BE286B2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524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257</w:t>
            </w:r>
          </w:p>
        </w:tc>
      </w:tr>
      <w:tr w:rsidR="00121857" w:rsidRPr="001D520A" w14:paraId="047A726E" w14:textId="77777777" w:rsidTr="00843B4B">
        <w:trPr>
          <w:trHeight w:hRule="exact" w:val="202"/>
        </w:trPr>
        <w:tc>
          <w:tcPr>
            <w:tcW w:w="2168" w:type="pct"/>
            <w:vAlign w:val="bottom"/>
          </w:tcPr>
          <w:p w14:paraId="5105A37F" w14:textId="77777777" w:rsidR="00121857" w:rsidRPr="001D520A" w:rsidRDefault="00121857" w:rsidP="0012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14:paraId="605E29E8" w14:textId="77777777" w:rsidR="00121857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77AA344" w14:textId="77777777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6D63674" w14:textId="77777777" w:rsidR="00121857" w:rsidRPr="000B294D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2F3D64E" w14:textId="77777777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F716A32" w14:textId="77777777" w:rsidR="00121857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D03BD62" w14:textId="77777777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63851B70" w14:textId="77777777" w:rsidR="00121857" w:rsidRPr="000B294D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1857" w:rsidRPr="001D520A" w14:paraId="03FF54ED" w14:textId="77777777" w:rsidTr="00A46963">
        <w:tc>
          <w:tcPr>
            <w:tcW w:w="2168" w:type="pct"/>
          </w:tcPr>
          <w:p w14:paraId="6905572E" w14:textId="0A8A650B" w:rsidR="00121857" w:rsidRPr="001D520A" w:rsidRDefault="00121857" w:rsidP="0012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7" w:type="pct"/>
          </w:tcPr>
          <w:p w14:paraId="0CEE77E6" w14:textId="77777777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37A7385" w14:textId="77777777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BAE7B4C" w14:textId="77777777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FBD0579" w14:textId="77777777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187DE54" w14:textId="77777777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14692199" w14:textId="77777777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203A9F55" w14:textId="77777777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1857" w:rsidRPr="001D520A" w14:paraId="22B0EF17" w14:textId="77777777" w:rsidTr="00A46963">
        <w:tc>
          <w:tcPr>
            <w:tcW w:w="2168" w:type="pct"/>
          </w:tcPr>
          <w:p w14:paraId="288807E6" w14:textId="7A530CCB" w:rsidR="00121857" w:rsidRPr="001D520A" w:rsidRDefault="00121857" w:rsidP="0012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C1465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07" w:type="pct"/>
          </w:tcPr>
          <w:p w14:paraId="05A3BFC6" w14:textId="77777777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600D1C3" w14:textId="77777777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87C26F2" w14:textId="5E2D80B2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DEEC430" w14:textId="77777777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BE96111" w14:textId="77777777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433DBE4A" w14:textId="77777777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32B9F320" w14:textId="77777777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1857" w:rsidRPr="001D520A" w14:paraId="4159A379" w14:textId="77777777" w:rsidTr="00A46963">
        <w:tc>
          <w:tcPr>
            <w:tcW w:w="2168" w:type="pct"/>
          </w:tcPr>
          <w:p w14:paraId="557C325E" w14:textId="5F1EB19E" w:rsidR="00121857" w:rsidRPr="001D520A" w:rsidRDefault="00121857" w:rsidP="0012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07" w:type="pct"/>
          </w:tcPr>
          <w:p w14:paraId="18A52A53" w14:textId="079274D7" w:rsidR="00121857" w:rsidRPr="000B294D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6,634</w:t>
            </w:r>
          </w:p>
        </w:tc>
        <w:tc>
          <w:tcPr>
            <w:tcW w:w="147" w:type="pct"/>
          </w:tcPr>
          <w:p w14:paraId="13557464" w14:textId="77777777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05EE9AF" w14:textId="2810332D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6,464</w:t>
            </w:r>
          </w:p>
        </w:tc>
        <w:tc>
          <w:tcPr>
            <w:tcW w:w="147" w:type="pct"/>
          </w:tcPr>
          <w:p w14:paraId="6437B1BE" w14:textId="77777777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7AAB7B1" w14:textId="1327177D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4,323</w:t>
            </w:r>
          </w:p>
        </w:tc>
        <w:tc>
          <w:tcPr>
            <w:tcW w:w="137" w:type="pct"/>
          </w:tcPr>
          <w:p w14:paraId="7B55C9D4" w14:textId="77777777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252CC3A0" w14:textId="70D8B9AA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4,205</w:t>
            </w:r>
          </w:p>
        </w:tc>
      </w:tr>
      <w:tr w:rsidR="00121857" w:rsidRPr="001D520A" w14:paraId="74AC74A7" w14:textId="77777777" w:rsidTr="00FF08AA">
        <w:tc>
          <w:tcPr>
            <w:tcW w:w="2168" w:type="pct"/>
          </w:tcPr>
          <w:p w14:paraId="0E3BD3FF" w14:textId="45DAE340" w:rsidR="00121857" w:rsidRPr="001D520A" w:rsidRDefault="00121857" w:rsidP="0012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28409709" w14:textId="3EB36307" w:rsidR="00121857" w:rsidRPr="000B294D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239</w:t>
            </w:r>
          </w:p>
        </w:tc>
        <w:tc>
          <w:tcPr>
            <w:tcW w:w="147" w:type="pct"/>
          </w:tcPr>
          <w:p w14:paraId="50EEECFD" w14:textId="77777777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9069301" w14:textId="4FA5D72E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247</w:t>
            </w:r>
          </w:p>
        </w:tc>
        <w:tc>
          <w:tcPr>
            <w:tcW w:w="147" w:type="pct"/>
          </w:tcPr>
          <w:p w14:paraId="0C427930" w14:textId="77777777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D2FE899" w14:textId="409FCC33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113</w:t>
            </w:r>
          </w:p>
        </w:tc>
        <w:tc>
          <w:tcPr>
            <w:tcW w:w="137" w:type="pct"/>
          </w:tcPr>
          <w:p w14:paraId="61FB1E54" w14:textId="77777777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79C77A51" w14:textId="4D536265" w:rsidR="00121857" w:rsidRPr="001D520A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178</w:t>
            </w:r>
          </w:p>
        </w:tc>
      </w:tr>
      <w:tr w:rsidR="00121857" w:rsidRPr="001D520A" w14:paraId="7E44A353" w14:textId="77777777" w:rsidTr="00FF08AA">
        <w:tc>
          <w:tcPr>
            <w:tcW w:w="2168" w:type="pct"/>
          </w:tcPr>
          <w:p w14:paraId="4EF4749A" w14:textId="75B3910A" w:rsidR="00121857" w:rsidRPr="001D520A" w:rsidRDefault="00121857" w:rsidP="0012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32A1768" w14:textId="48983B7A" w:rsidR="00121857" w:rsidRPr="000B294D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6,873</w:t>
            </w:r>
          </w:p>
        </w:tc>
        <w:tc>
          <w:tcPr>
            <w:tcW w:w="147" w:type="pct"/>
          </w:tcPr>
          <w:p w14:paraId="50D0B3FE" w14:textId="77777777" w:rsidR="00121857" w:rsidRPr="001155C8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7195EE7D" w14:textId="4269FCC6" w:rsidR="00121857" w:rsidRPr="001155C8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6,711</w:t>
            </w:r>
          </w:p>
        </w:tc>
        <w:tc>
          <w:tcPr>
            <w:tcW w:w="147" w:type="pct"/>
          </w:tcPr>
          <w:p w14:paraId="1FEB1BBC" w14:textId="77777777" w:rsidR="00121857" w:rsidRPr="001155C8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993CB8C" w14:textId="30C21013" w:rsidR="00121857" w:rsidRPr="001155C8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4,436</w:t>
            </w:r>
          </w:p>
        </w:tc>
        <w:tc>
          <w:tcPr>
            <w:tcW w:w="137" w:type="pct"/>
          </w:tcPr>
          <w:p w14:paraId="55F481F0" w14:textId="77777777" w:rsidR="00121857" w:rsidRPr="001155C8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2029CA5A" w14:textId="01AAB862" w:rsidR="00121857" w:rsidRPr="001155C8" w:rsidRDefault="00121857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4,383</w:t>
            </w:r>
          </w:p>
        </w:tc>
      </w:tr>
    </w:tbl>
    <w:p w14:paraId="257EC67F" w14:textId="367335DB" w:rsidR="00FF7403" w:rsidRPr="001D520A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lastRenderedPageBreak/>
        <w:t>ยอดคงเหลือ</w:t>
      </w:r>
      <w:r w:rsidRPr="00020752">
        <w:rPr>
          <w:rFonts w:ascii="Angsana New" w:hAnsi="Angsana New" w:cs="Angsana New"/>
          <w:sz w:val="30"/>
          <w:szCs w:val="30"/>
          <w:cs/>
        </w:rPr>
        <w:t>กับกิจการที่เกี่ยวข้อง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กัน ณ วันที่ </w:t>
      </w:r>
      <w:r w:rsidR="000B294D" w:rsidRPr="000B294D">
        <w:rPr>
          <w:rFonts w:ascii="Angsana New" w:hAnsi="Angsana New" w:cs="Angsana New"/>
          <w:sz w:val="30"/>
          <w:szCs w:val="30"/>
        </w:rPr>
        <w:t>31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0B294D" w:rsidRPr="000B294D">
        <w:rPr>
          <w:rFonts w:ascii="Angsana New" w:hAnsi="Angsana New" w:cs="Angsana New"/>
          <w:sz w:val="30"/>
          <w:szCs w:val="30"/>
        </w:rPr>
        <w:t>256</w:t>
      </w:r>
      <w:r w:rsidR="0009030C">
        <w:rPr>
          <w:rFonts w:ascii="Angsana New" w:hAnsi="Angsana New" w:cs="Angsana New"/>
          <w:sz w:val="30"/>
          <w:szCs w:val="30"/>
        </w:rPr>
        <w:t>5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0B294D" w:rsidRPr="000B294D">
        <w:rPr>
          <w:rFonts w:ascii="Angsana New" w:hAnsi="Angsana New" w:cs="Angsana New"/>
          <w:sz w:val="30"/>
          <w:szCs w:val="30"/>
        </w:rPr>
        <w:t>31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B294D" w:rsidRPr="000B294D">
        <w:rPr>
          <w:rFonts w:ascii="Angsana New" w:hAnsi="Angsana New" w:cs="Angsana New"/>
          <w:sz w:val="30"/>
          <w:szCs w:val="30"/>
        </w:rPr>
        <w:t>256</w:t>
      </w:r>
      <w:r w:rsidR="0009030C">
        <w:rPr>
          <w:rFonts w:ascii="Angsana New" w:hAnsi="Angsana New" w:cs="Angsana New"/>
          <w:sz w:val="30"/>
          <w:szCs w:val="30"/>
        </w:rPr>
        <w:t>4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6DF6A8D8" w14:textId="77777777" w:rsidR="0009030C" w:rsidRPr="006654F6" w:rsidRDefault="0009030C" w:rsidP="0009030C">
      <w:pPr>
        <w:ind w:left="540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09030C" w:rsidRPr="0009030C" w14:paraId="6D81CB54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2AB85F41" w14:textId="77777777" w:rsidR="0009030C" w:rsidRPr="0009030C" w:rsidRDefault="0009030C" w:rsidP="0009030C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7E2B12F5" w14:textId="77777777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558332BE" w14:textId="77777777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253E990A" w14:textId="77777777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030C" w:rsidRPr="0009030C" w14:paraId="4A1CE3BE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0AA644F6" w14:textId="77777777" w:rsidR="0009030C" w:rsidRPr="0009030C" w:rsidRDefault="0009030C" w:rsidP="0009030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27B04DFC" w14:textId="7C2A4CAE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9030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1AC945D" w14:textId="77777777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44C48921" w14:textId="6F3610F0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9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  <w:shd w:val="clear" w:color="auto" w:fill="auto"/>
          </w:tcPr>
          <w:p w14:paraId="42CD8C8E" w14:textId="77777777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62960E0F" w14:textId="4D16CBDA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9030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31A6338F" w14:textId="77777777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5014D42F" w14:textId="7E974707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9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9030C" w:rsidRPr="0009030C" w14:paraId="6FB6D6F7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27624649" w14:textId="77777777" w:rsidR="0009030C" w:rsidRPr="0009030C" w:rsidRDefault="0009030C" w:rsidP="0009030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002F203C" w14:textId="15A4D391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2AF45CBD" w14:textId="77777777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7B968850" w14:textId="24EC7CFC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  <w:shd w:val="clear" w:color="auto" w:fill="auto"/>
          </w:tcPr>
          <w:p w14:paraId="58F8627E" w14:textId="77777777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BE7584F" w14:textId="128B28B8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0533B50E" w14:textId="77777777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2BB59235" w14:textId="1980F397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9030C" w:rsidRPr="0009030C" w14:paraId="7078DA02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5461A828" w14:textId="77777777" w:rsidR="0009030C" w:rsidRPr="0009030C" w:rsidRDefault="0009030C" w:rsidP="0009030C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417CEC0F" w14:textId="77777777" w:rsidR="0009030C" w:rsidRPr="0009030C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030C" w:rsidRPr="0009030C" w14:paraId="061E76CE" w14:textId="77777777" w:rsidTr="003B1C03">
        <w:trPr>
          <w:trHeight w:val="144"/>
        </w:trPr>
        <w:tc>
          <w:tcPr>
            <w:tcW w:w="2131" w:type="pct"/>
            <w:shd w:val="clear" w:color="auto" w:fill="auto"/>
          </w:tcPr>
          <w:p w14:paraId="67506168" w14:textId="77777777" w:rsidR="0009030C" w:rsidRPr="0009030C" w:rsidRDefault="0009030C" w:rsidP="0009030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11B5B52A" w14:textId="16D2AE00" w:rsidR="0009030C" w:rsidRPr="0009030C" w:rsidRDefault="00797BE5" w:rsidP="000903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30,166</w:t>
            </w:r>
          </w:p>
        </w:tc>
        <w:tc>
          <w:tcPr>
            <w:tcW w:w="148" w:type="pct"/>
            <w:shd w:val="clear" w:color="auto" w:fill="auto"/>
          </w:tcPr>
          <w:p w14:paraId="02F3D2B2" w14:textId="77777777" w:rsidR="0009030C" w:rsidRPr="0009030C" w:rsidRDefault="0009030C" w:rsidP="000903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EE6A03F" w14:textId="7367938F" w:rsidR="0009030C" w:rsidRPr="0009030C" w:rsidRDefault="0009030C" w:rsidP="000903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394,265</w:t>
            </w:r>
          </w:p>
        </w:tc>
        <w:tc>
          <w:tcPr>
            <w:tcW w:w="149" w:type="pct"/>
            <w:shd w:val="clear" w:color="auto" w:fill="auto"/>
          </w:tcPr>
          <w:p w14:paraId="509E89D3" w14:textId="77777777" w:rsidR="0009030C" w:rsidRPr="0009030C" w:rsidRDefault="0009030C" w:rsidP="000903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D1A3493" w14:textId="615D0E23" w:rsidR="0009030C" w:rsidRPr="0009030C" w:rsidRDefault="00797BE5" w:rsidP="000903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27,395</w:t>
            </w:r>
          </w:p>
        </w:tc>
        <w:tc>
          <w:tcPr>
            <w:tcW w:w="140" w:type="pct"/>
            <w:shd w:val="clear" w:color="auto" w:fill="auto"/>
          </w:tcPr>
          <w:p w14:paraId="215FCBD6" w14:textId="77777777" w:rsidR="0009030C" w:rsidRPr="0009030C" w:rsidRDefault="0009030C" w:rsidP="000903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31BA1E3" w14:textId="1D65F06C" w:rsidR="0009030C" w:rsidRPr="0009030C" w:rsidRDefault="0009030C" w:rsidP="000903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390,143</w:t>
            </w:r>
          </w:p>
        </w:tc>
      </w:tr>
      <w:tr w:rsidR="0009030C" w:rsidRPr="0009030C" w14:paraId="0ED527D6" w14:textId="77777777" w:rsidTr="003B1C03">
        <w:trPr>
          <w:trHeight w:val="144"/>
        </w:trPr>
        <w:tc>
          <w:tcPr>
            <w:tcW w:w="2131" w:type="pct"/>
            <w:shd w:val="clear" w:color="auto" w:fill="auto"/>
          </w:tcPr>
          <w:p w14:paraId="59C081B2" w14:textId="7857DF92" w:rsidR="0009030C" w:rsidRPr="0009030C" w:rsidRDefault="0009030C" w:rsidP="0009030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="00D0114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09030C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493C60BB" w14:textId="59E45E79" w:rsidR="0009030C" w:rsidRPr="0009030C" w:rsidRDefault="00797BE5" w:rsidP="000903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167,800</w:t>
            </w:r>
          </w:p>
        </w:tc>
        <w:tc>
          <w:tcPr>
            <w:tcW w:w="148" w:type="pct"/>
            <w:shd w:val="clear" w:color="auto" w:fill="auto"/>
          </w:tcPr>
          <w:p w14:paraId="2C57C252" w14:textId="77777777" w:rsidR="0009030C" w:rsidRPr="0009030C" w:rsidRDefault="0009030C" w:rsidP="000903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DC69C34" w14:textId="51358832" w:rsidR="0009030C" w:rsidRPr="0009030C" w:rsidRDefault="0009030C" w:rsidP="000903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61,191</w:t>
            </w:r>
          </w:p>
        </w:tc>
        <w:tc>
          <w:tcPr>
            <w:tcW w:w="149" w:type="pct"/>
            <w:shd w:val="clear" w:color="auto" w:fill="auto"/>
          </w:tcPr>
          <w:p w14:paraId="07635D9F" w14:textId="77777777" w:rsidR="0009030C" w:rsidRPr="0009030C" w:rsidRDefault="0009030C" w:rsidP="000903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A0B515D" w14:textId="22165CC2" w:rsidR="0009030C" w:rsidRPr="0009030C" w:rsidRDefault="00797BE5" w:rsidP="000903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162,640</w:t>
            </w:r>
          </w:p>
        </w:tc>
        <w:tc>
          <w:tcPr>
            <w:tcW w:w="140" w:type="pct"/>
            <w:shd w:val="clear" w:color="auto" w:fill="auto"/>
          </w:tcPr>
          <w:p w14:paraId="6F3D23E4" w14:textId="77777777" w:rsidR="0009030C" w:rsidRPr="0009030C" w:rsidRDefault="0009030C" w:rsidP="000903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796CA22" w14:textId="25F2BBB6" w:rsidR="0009030C" w:rsidRPr="0009030C" w:rsidRDefault="0009030C" w:rsidP="000903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62,403</w:t>
            </w:r>
          </w:p>
        </w:tc>
      </w:tr>
      <w:tr w:rsidR="0009030C" w:rsidRPr="0009030C" w14:paraId="5E298BC0" w14:textId="77777777" w:rsidTr="003B1C03">
        <w:tc>
          <w:tcPr>
            <w:tcW w:w="2131" w:type="pct"/>
            <w:shd w:val="clear" w:color="auto" w:fill="auto"/>
          </w:tcPr>
          <w:p w14:paraId="2265FA09" w14:textId="77777777" w:rsidR="0009030C" w:rsidRPr="0009030C" w:rsidRDefault="0009030C" w:rsidP="0009030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35F513" w14:textId="19240DC2" w:rsidR="0009030C" w:rsidRPr="0009030C" w:rsidRDefault="00797BE5" w:rsidP="0009030C">
            <w:pPr>
              <w:pStyle w:val="BodyText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197,966</w:t>
            </w:r>
          </w:p>
        </w:tc>
        <w:tc>
          <w:tcPr>
            <w:tcW w:w="148" w:type="pct"/>
            <w:shd w:val="clear" w:color="auto" w:fill="auto"/>
          </w:tcPr>
          <w:p w14:paraId="5A07B085" w14:textId="77777777" w:rsidR="0009030C" w:rsidRPr="0009030C" w:rsidRDefault="0009030C" w:rsidP="0009030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BB741" w14:textId="3915BF56" w:rsidR="0009030C" w:rsidRPr="0009030C" w:rsidRDefault="0009030C" w:rsidP="0009030C">
            <w:pPr>
              <w:pStyle w:val="BodyText"/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455,456</w:t>
            </w:r>
          </w:p>
        </w:tc>
        <w:tc>
          <w:tcPr>
            <w:tcW w:w="149" w:type="pct"/>
            <w:shd w:val="clear" w:color="auto" w:fill="auto"/>
          </w:tcPr>
          <w:p w14:paraId="008229C2" w14:textId="77777777" w:rsidR="0009030C" w:rsidRPr="0009030C" w:rsidRDefault="0009030C" w:rsidP="0009030C">
            <w:pPr>
              <w:pStyle w:val="BodyText"/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8B5BF" w14:textId="3995910C" w:rsidR="0009030C" w:rsidRPr="0009030C" w:rsidRDefault="00797BE5" w:rsidP="0009030C">
            <w:pPr>
              <w:pStyle w:val="BodyText"/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190,035</w:t>
            </w:r>
          </w:p>
        </w:tc>
        <w:tc>
          <w:tcPr>
            <w:tcW w:w="140" w:type="pct"/>
            <w:shd w:val="clear" w:color="auto" w:fill="auto"/>
          </w:tcPr>
          <w:p w14:paraId="43B111B1" w14:textId="77777777" w:rsidR="0009030C" w:rsidRPr="0009030C" w:rsidRDefault="0009030C" w:rsidP="0009030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08635" w14:textId="71AC628E" w:rsidR="0009030C" w:rsidRPr="0009030C" w:rsidRDefault="0009030C" w:rsidP="0009030C">
            <w:pPr>
              <w:pStyle w:val="BodyText"/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452,546</w:t>
            </w:r>
          </w:p>
        </w:tc>
      </w:tr>
    </w:tbl>
    <w:p w14:paraId="7AE31F2F" w14:textId="5317DB8A" w:rsidR="0009030C" w:rsidRPr="006654F6" w:rsidRDefault="0009030C" w:rsidP="0009030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2025D0" w:rsidRPr="0009030C" w14:paraId="6AD6FAB9" w14:textId="77777777" w:rsidTr="00201D85">
        <w:trPr>
          <w:tblHeader/>
        </w:trPr>
        <w:tc>
          <w:tcPr>
            <w:tcW w:w="2131" w:type="pct"/>
            <w:shd w:val="clear" w:color="auto" w:fill="auto"/>
          </w:tcPr>
          <w:p w14:paraId="3271E1FF" w14:textId="2C075ADB" w:rsidR="002025D0" w:rsidRPr="0009030C" w:rsidRDefault="002025D0" w:rsidP="00201D85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55F7CBE7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1E5635B6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6C5743F5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25D0" w:rsidRPr="0009030C" w14:paraId="12C7A3AC" w14:textId="77777777" w:rsidTr="00201D85">
        <w:trPr>
          <w:tblHeader/>
        </w:trPr>
        <w:tc>
          <w:tcPr>
            <w:tcW w:w="2131" w:type="pct"/>
            <w:shd w:val="clear" w:color="auto" w:fill="auto"/>
          </w:tcPr>
          <w:p w14:paraId="545D7AA0" w14:textId="77777777" w:rsidR="002025D0" w:rsidRPr="0009030C" w:rsidRDefault="002025D0" w:rsidP="00201D8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213629DD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9030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5F0BFAE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6FF6391F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9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  <w:shd w:val="clear" w:color="auto" w:fill="auto"/>
          </w:tcPr>
          <w:p w14:paraId="53FA3BF8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1DB6D8A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9030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1A0615CF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767F7565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9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025D0" w:rsidRPr="0009030C" w14:paraId="39F40858" w14:textId="77777777" w:rsidTr="00201D85">
        <w:trPr>
          <w:tblHeader/>
        </w:trPr>
        <w:tc>
          <w:tcPr>
            <w:tcW w:w="2131" w:type="pct"/>
            <w:shd w:val="clear" w:color="auto" w:fill="auto"/>
          </w:tcPr>
          <w:p w14:paraId="0FDEBA41" w14:textId="77777777" w:rsidR="002025D0" w:rsidRPr="0009030C" w:rsidRDefault="002025D0" w:rsidP="00201D8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6E9C0F00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3F86676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1B7FB9A0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  <w:shd w:val="clear" w:color="auto" w:fill="auto"/>
          </w:tcPr>
          <w:p w14:paraId="0E00F33D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558022E8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2FC7FD84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265585A0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025D0" w:rsidRPr="0009030C" w14:paraId="54883EF7" w14:textId="77777777" w:rsidTr="00201D85">
        <w:trPr>
          <w:tblHeader/>
        </w:trPr>
        <w:tc>
          <w:tcPr>
            <w:tcW w:w="2131" w:type="pct"/>
            <w:shd w:val="clear" w:color="auto" w:fill="auto"/>
          </w:tcPr>
          <w:p w14:paraId="61F0DACE" w14:textId="77777777" w:rsidR="002025D0" w:rsidRPr="0009030C" w:rsidRDefault="002025D0" w:rsidP="00201D85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7006EB92" w14:textId="77777777" w:rsidR="002025D0" w:rsidRPr="0009030C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25D0" w:rsidRPr="0009030C" w14:paraId="2786B6E6" w14:textId="77777777" w:rsidTr="00201D85">
        <w:trPr>
          <w:trHeight w:val="144"/>
        </w:trPr>
        <w:tc>
          <w:tcPr>
            <w:tcW w:w="2131" w:type="pct"/>
            <w:shd w:val="clear" w:color="auto" w:fill="auto"/>
          </w:tcPr>
          <w:p w14:paraId="09E47E8C" w14:textId="5FF5B236" w:rsidR="002025D0" w:rsidRPr="0009030C" w:rsidRDefault="002025D0" w:rsidP="002025D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shd w:val="clear" w:color="auto" w:fill="auto"/>
          </w:tcPr>
          <w:p w14:paraId="1DD77B28" w14:textId="1C59150F" w:rsidR="002025D0" w:rsidRPr="0009030C" w:rsidRDefault="002025D0" w:rsidP="002025D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E9C6D25" w14:textId="77777777" w:rsidR="002025D0" w:rsidRPr="0009030C" w:rsidRDefault="002025D0" w:rsidP="002025D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2140674" w14:textId="5D01CE78" w:rsidR="002025D0" w:rsidRPr="0009030C" w:rsidRDefault="002025D0" w:rsidP="002025D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54833BB" w14:textId="77777777" w:rsidR="002025D0" w:rsidRPr="0009030C" w:rsidRDefault="002025D0" w:rsidP="002025D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DF5717D" w14:textId="197D6FD2" w:rsidR="002025D0" w:rsidRPr="0009030C" w:rsidRDefault="002025D0" w:rsidP="002025D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807</w:t>
            </w:r>
          </w:p>
        </w:tc>
        <w:tc>
          <w:tcPr>
            <w:tcW w:w="140" w:type="pct"/>
            <w:shd w:val="clear" w:color="auto" w:fill="auto"/>
          </w:tcPr>
          <w:p w14:paraId="5C0FB01C" w14:textId="77777777" w:rsidR="002025D0" w:rsidRPr="0009030C" w:rsidRDefault="002025D0" w:rsidP="002025D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0E40AFF" w14:textId="7C7383EB" w:rsidR="002025D0" w:rsidRPr="0009030C" w:rsidRDefault="002025D0" w:rsidP="002025D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</w:tr>
      <w:tr w:rsidR="002025D0" w:rsidRPr="0009030C" w14:paraId="5D87B239" w14:textId="77777777" w:rsidTr="00201D85">
        <w:trPr>
          <w:trHeight w:val="144"/>
        </w:trPr>
        <w:tc>
          <w:tcPr>
            <w:tcW w:w="2131" w:type="pct"/>
            <w:shd w:val="clear" w:color="auto" w:fill="auto"/>
          </w:tcPr>
          <w:p w14:paraId="5981B47B" w14:textId="7698C1AF" w:rsidR="002025D0" w:rsidRPr="0009030C" w:rsidRDefault="002025D0" w:rsidP="002025D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CB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5FF5A853" w14:textId="5D4B4564" w:rsidR="002025D0" w:rsidRDefault="002025D0" w:rsidP="002025D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48" w:type="pct"/>
            <w:shd w:val="clear" w:color="auto" w:fill="auto"/>
          </w:tcPr>
          <w:p w14:paraId="6E476997" w14:textId="77777777" w:rsidR="002025D0" w:rsidRPr="0009030C" w:rsidRDefault="002025D0" w:rsidP="002025D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44AAC635" w14:textId="2BB2000B" w:rsidR="002025D0" w:rsidRPr="0009030C" w:rsidRDefault="002025D0" w:rsidP="002025D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9" w:type="pct"/>
            <w:shd w:val="clear" w:color="auto" w:fill="auto"/>
          </w:tcPr>
          <w:p w14:paraId="6682BEEF" w14:textId="77777777" w:rsidR="002025D0" w:rsidRPr="0009030C" w:rsidRDefault="002025D0" w:rsidP="002025D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0E3D54E" w14:textId="66B8835B" w:rsidR="002025D0" w:rsidRDefault="002025D0" w:rsidP="002025D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40" w:type="pct"/>
            <w:shd w:val="clear" w:color="auto" w:fill="auto"/>
          </w:tcPr>
          <w:p w14:paraId="7F7ADC30" w14:textId="77777777" w:rsidR="002025D0" w:rsidRPr="0009030C" w:rsidRDefault="002025D0" w:rsidP="002025D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75E08E3" w14:textId="4F942056" w:rsidR="002025D0" w:rsidRPr="0009030C" w:rsidRDefault="002025D0" w:rsidP="002025D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2025D0" w:rsidRPr="0009030C" w14:paraId="7683B908" w14:textId="77777777" w:rsidTr="00201D85">
        <w:trPr>
          <w:trHeight w:val="144"/>
        </w:trPr>
        <w:tc>
          <w:tcPr>
            <w:tcW w:w="2131" w:type="pct"/>
            <w:shd w:val="clear" w:color="auto" w:fill="auto"/>
          </w:tcPr>
          <w:p w14:paraId="76235C5C" w14:textId="05CE3142" w:rsidR="002025D0" w:rsidRPr="0009030C" w:rsidRDefault="002025D0" w:rsidP="002025D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CB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="00D84B0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BA2CB4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459B2836" w14:textId="7845CA43" w:rsidR="002025D0" w:rsidRPr="0009030C" w:rsidRDefault="002025D0" w:rsidP="002025D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148" w:type="pct"/>
            <w:shd w:val="clear" w:color="auto" w:fill="auto"/>
          </w:tcPr>
          <w:p w14:paraId="6C6283F2" w14:textId="77777777" w:rsidR="002025D0" w:rsidRPr="0009030C" w:rsidRDefault="002025D0" w:rsidP="002025D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A6CBD13" w14:textId="05C226AA" w:rsidR="002025D0" w:rsidRPr="0009030C" w:rsidRDefault="002025D0" w:rsidP="002025D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49" w:type="pct"/>
            <w:shd w:val="clear" w:color="auto" w:fill="auto"/>
          </w:tcPr>
          <w:p w14:paraId="589E3394" w14:textId="77777777" w:rsidR="002025D0" w:rsidRPr="0009030C" w:rsidRDefault="002025D0" w:rsidP="002025D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82D9F04" w14:textId="5576BD1E" w:rsidR="002025D0" w:rsidRPr="0009030C" w:rsidRDefault="002025D0" w:rsidP="002025D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140" w:type="pct"/>
            <w:shd w:val="clear" w:color="auto" w:fill="auto"/>
          </w:tcPr>
          <w:p w14:paraId="193A25A9" w14:textId="77777777" w:rsidR="002025D0" w:rsidRPr="0009030C" w:rsidRDefault="002025D0" w:rsidP="002025D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6C389A0" w14:textId="4CDBC3B7" w:rsidR="002025D0" w:rsidRPr="0009030C" w:rsidRDefault="002025D0" w:rsidP="002025D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2025D0" w:rsidRPr="0009030C" w14:paraId="71EF4C7E" w14:textId="77777777" w:rsidTr="00201D85">
        <w:tc>
          <w:tcPr>
            <w:tcW w:w="2131" w:type="pct"/>
            <w:shd w:val="clear" w:color="auto" w:fill="auto"/>
          </w:tcPr>
          <w:p w14:paraId="365E560D" w14:textId="09DDAABB" w:rsidR="002025D0" w:rsidRPr="0009030C" w:rsidRDefault="002025D0" w:rsidP="002025D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79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180B29" w14:textId="3DAE368D" w:rsidR="002025D0" w:rsidRPr="0009030C" w:rsidRDefault="002025D0" w:rsidP="002025D0">
            <w:pPr>
              <w:pStyle w:val="BodyText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</w:t>
            </w:r>
          </w:p>
        </w:tc>
        <w:tc>
          <w:tcPr>
            <w:tcW w:w="148" w:type="pct"/>
            <w:shd w:val="clear" w:color="auto" w:fill="auto"/>
          </w:tcPr>
          <w:p w14:paraId="217106F4" w14:textId="77777777" w:rsidR="002025D0" w:rsidRPr="0009030C" w:rsidRDefault="002025D0" w:rsidP="002025D0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47711" w14:textId="5969544D" w:rsidR="002025D0" w:rsidRPr="0009030C" w:rsidRDefault="002025D0" w:rsidP="002025D0">
            <w:pPr>
              <w:pStyle w:val="BodyText"/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6F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149" w:type="pct"/>
            <w:shd w:val="clear" w:color="auto" w:fill="auto"/>
          </w:tcPr>
          <w:p w14:paraId="79F87208" w14:textId="77777777" w:rsidR="002025D0" w:rsidRPr="0009030C" w:rsidRDefault="002025D0" w:rsidP="002025D0">
            <w:pPr>
              <w:pStyle w:val="BodyText"/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B9936" w14:textId="33DE4ED5" w:rsidR="002025D0" w:rsidRPr="0009030C" w:rsidRDefault="002025D0" w:rsidP="002025D0">
            <w:pPr>
              <w:pStyle w:val="BodyText"/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1,094</w:t>
            </w:r>
          </w:p>
        </w:tc>
        <w:tc>
          <w:tcPr>
            <w:tcW w:w="140" w:type="pct"/>
            <w:shd w:val="clear" w:color="auto" w:fill="auto"/>
          </w:tcPr>
          <w:p w14:paraId="487193A5" w14:textId="77777777" w:rsidR="002025D0" w:rsidRPr="0009030C" w:rsidRDefault="002025D0" w:rsidP="002025D0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39F16A" w14:textId="27A74853" w:rsidR="002025D0" w:rsidRPr="0009030C" w:rsidRDefault="002025D0" w:rsidP="002025D0">
            <w:pPr>
              <w:pStyle w:val="BodyText"/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859</w:t>
            </w:r>
          </w:p>
        </w:tc>
      </w:tr>
    </w:tbl>
    <w:p w14:paraId="4F5F3F07" w14:textId="017786A6" w:rsidR="00F8251F" w:rsidRPr="006654F6" w:rsidRDefault="00F8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9"/>
        <w:gridCol w:w="1685"/>
        <w:gridCol w:w="358"/>
        <w:gridCol w:w="1894"/>
        <w:gridCol w:w="272"/>
        <w:gridCol w:w="1462"/>
      </w:tblGrid>
      <w:tr w:rsidR="00C25DB8" w:rsidRPr="00632074" w14:paraId="5AECEC64" w14:textId="77777777" w:rsidTr="006654F6">
        <w:trPr>
          <w:tblHeader/>
        </w:trPr>
        <w:tc>
          <w:tcPr>
            <w:tcW w:w="1850" w:type="pct"/>
          </w:tcPr>
          <w:p w14:paraId="07EBA259" w14:textId="2C242B52" w:rsidR="00C25DB8" w:rsidRPr="00512911" w:rsidRDefault="00122E72" w:rsidP="0051291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3150" w:type="pct"/>
            <w:gridSpan w:val="5"/>
          </w:tcPr>
          <w:p w14:paraId="75BFD21F" w14:textId="7C1C542B" w:rsidR="00C25DB8" w:rsidRPr="00512911" w:rsidRDefault="00EA5634" w:rsidP="0051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งบเฉพาะกิจการ</w:t>
            </w:r>
          </w:p>
        </w:tc>
      </w:tr>
      <w:tr w:rsidR="00512911" w:rsidRPr="00632074" w14:paraId="66E50E6E" w14:textId="77777777" w:rsidTr="006654F6">
        <w:tblPrEx>
          <w:tblLook w:val="01E0" w:firstRow="1" w:lastRow="1" w:firstColumn="1" w:lastColumn="1" w:noHBand="0" w:noVBand="0"/>
        </w:tblPrEx>
        <w:tc>
          <w:tcPr>
            <w:tcW w:w="1850" w:type="pct"/>
          </w:tcPr>
          <w:p w14:paraId="402F25DE" w14:textId="77777777" w:rsidR="00512911" w:rsidRPr="00632074" w:rsidRDefault="00512911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" w:type="pct"/>
          </w:tcPr>
          <w:p w14:paraId="7194FA9C" w14:textId="77777777" w:rsidR="00EA5634" w:rsidRPr="006654F6" w:rsidRDefault="00EA5634" w:rsidP="00EA563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4F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</w:t>
            </w:r>
          </w:p>
          <w:p w14:paraId="0C5B0221" w14:textId="77777777" w:rsidR="00EA5634" w:rsidRPr="006654F6" w:rsidRDefault="00EA5634" w:rsidP="00EA563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4F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กำหนดชำระ</w:t>
            </w:r>
          </w:p>
          <w:p w14:paraId="6BCC7E54" w14:textId="7B5F26A8" w:rsidR="00512911" w:rsidRPr="006654F6" w:rsidRDefault="00EA5634" w:rsidP="00EA563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4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 w:rsidRPr="006654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54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9" w:type="pct"/>
          </w:tcPr>
          <w:p w14:paraId="1F173DB3" w14:textId="77777777" w:rsidR="00512911" w:rsidRPr="006654F6" w:rsidRDefault="00512911" w:rsidP="00EA56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pct"/>
          </w:tcPr>
          <w:p w14:paraId="5C4A44E8" w14:textId="77777777" w:rsidR="00EA5634" w:rsidRPr="006654F6" w:rsidRDefault="00EA5634" w:rsidP="00EA563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4F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</w:t>
            </w:r>
          </w:p>
          <w:p w14:paraId="28425E2F" w14:textId="77777777" w:rsidR="00EA5634" w:rsidRPr="006654F6" w:rsidRDefault="00EA5634" w:rsidP="00EA563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4F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กำหนดชำระ</w:t>
            </w:r>
          </w:p>
          <w:p w14:paraId="59A6C621" w14:textId="0344EDD0" w:rsidR="00512911" w:rsidRPr="006654F6" w:rsidRDefault="00EA5634" w:rsidP="00EA563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4"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4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 w:rsidRPr="006654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54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แต่ไม่เกิน </w:t>
            </w:r>
            <w:r w:rsidRPr="006654F6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6654F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51" w:type="pct"/>
          </w:tcPr>
          <w:p w14:paraId="6E0BD27A" w14:textId="77777777" w:rsidR="00512911" w:rsidRPr="006654F6" w:rsidRDefault="00512911" w:rsidP="00EA56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pct"/>
          </w:tcPr>
          <w:p w14:paraId="134D3078" w14:textId="77777777" w:rsidR="00EA5634" w:rsidRPr="006654F6" w:rsidRDefault="00EA5634" w:rsidP="00EA5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8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FBBABF" w14:textId="77777777" w:rsidR="006654F6" w:rsidRDefault="006654F6" w:rsidP="00EA5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8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968123" w14:textId="5F79493E" w:rsidR="00512911" w:rsidRPr="006654F6" w:rsidRDefault="00EA5634" w:rsidP="00EA5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8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4F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512911" w:rsidRPr="00632074" w14:paraId="0B7EFAC5" w14:textId="77777777" w:rsidTr="006654F6">
        <w:tblPrEx>
          <w:tblLook w:val="01E0" w:firstRow="1" w:lastRow="1" w:firstColumn="1" w:lastColumn="1" w:noHBand="0" w:noVBand="0"/>
        </w:tblPrEx>
        <w:tc>
          <w:tcPr>
            <w:tcW w:w="1850" w:type="pct"/>
          </w:tcPr>
          <w:p w14:paraId="7C676F51" w14:textId="77777777" w:rsidR="00512911" w:rsidRPr="00632074" w:rsidRDefault="00512911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pct"/>
            <w:gridSpan w:val="5"/>
          </w:tcPr>
          <w:p w14:paraId="27268311" w14:textId="77777777" w:rsidR="00512911" w:rsidRPr="00632074" w:rsidRDefault="00512911" w:rsidP="000D26B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592E" w:rsidRPr="00632074" w14:paraId="16B28FCF" w14:textId="77777777" w:rsidTr="006654F6">
        <w:tblPrEx>
          <w:tblLook w:val="01E0" w:firstRow="1" w:lastRow="1" w:firstColumn="1" w:lastColumn="1" w:noHBand="0" w:noVBand="0"/>
        </w:tblPrEx>
        <w:tc>
          <w:tcPr>
            <w:tcW w:w="1850" w:type="pct"/>
          </w:tcPr>
          <w:p w14:paraId="4723D6D4" w14:textId="1CC87E8C" w:rsidR="002A592E" w:rsidRPr="002A592E" w:rsidRDefault="002A592E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59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3150" w:type="pct"/>
            <w:gridSpan w:val="5"/>
          </w:tcPr>
          <w:p w14:paraId="44F56F10" w14:textId="77777777" w:rsidR="002A592E" w:rsidRPr="00632074" w:rsidRDefault="002A592E" w:rsidP="000D26B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12911" w:rsidRPr="00632074" w14:paraId="5598E70A" w14:textId="77777777" w:rsidTr="006654F6">
        <w:tblPrEx>
          <w:tblLook w:val="01E0" w:firstRow="1" w:lastRow="1" w:firstColumn="1" w:lastColumn="1" w:noHBand="0" w:noVBand="0"/>
        </w:tblPrEx>
        <w:tc>
          <w:tcPr>
            <w:tcW w:w="1850" w:type="pct"/>
          </w:tcPr>
          <w:p w14:paraId="21671802" w14:textId="7C528DE9" w:rsidR="00512911" w:rsidRPr="00EA5634" w:rsidRDefault="00EA5634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A56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A563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EA56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36" w:type="pct"/>
          </w:tcPr>
          <w:p w14:paraId="0B10C04C" w14:textId="4A08C39A" w:rsidR="00512911" w:rsidRPr="00632074" w:rsidRDefault="00512911" w:rsidP="000D2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1CADE699" w14:textId="77777777" w:rsidR="00512911" w:rsidRPr="00632074" w:rsidRDefault="00512911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pct"/>
          </w:tcPr>
          <w:p w14:paraId="56743DE4" w14:textId="5569770B" w:rsidR="00512911" w:rsidRPr="00632074" w:rsidRDefault="00512911" w:rsidP="000D2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44774A84" w14:textId="77777777" w:rsidR="00512911" w:rsidRPr="00632074" w:rsidRDefault="00512911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pct"/>
          </w:tcPr>
          <w:p w14:paraId="2F727901" w14:textId="601309BD" w:rsidR="00512911" w:rsidRPr="00632074" w:rsidRDefault="00512911" w:rsidP="000D2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5634" w:rsidRPr="00632074" w14:paraId="075B9742" w14:textId="77777777" w:rsidTr="006654F6">
        <w:tblPrEx>
          <w:tblLook w:val="01E0" w:firstRow="1" w:lastRow="1" w:firstColumn="1" w:lastColumn="1" w:noHBand="0" w:noVBand="0"/>
        </w:tblPrEx>
        <w:tc>
          <w:tcPr>
            <w:tcW w:w="1850" w:type="pct"/>
          </w:tcPr>
          <w:p w14:paraId="56DF5FC1" w14:textId="30922499" w:rsidR="00EA5634" w:rsidRDefault="00EA5634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936" w:type="pct"/>
          </w:tcPr>
          <w:p w14:paraId="5269558A" w14:textId="64A63C38" w:rsidR="00EA5634" w:rsidRPr="00632074" w:rsidRDefault="00106E29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199" w:type="pct"/>
          </w:tcPr>
          <w:p w14:paraId="2E037496" w14:textId="77777777" w:rsidR="00EA5634" w:rsidRPr="00632074" w:rsidRDefault="00EA5634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pct"/>
          </w:tcPr>
          <w:p w14:paraId="559C7615" w14:textId="79A2531F" w:rsidR="00EA5634" w:rsidRPr="00632074" w:rsidRDefault="00106E29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88,087</w:t>
            </w:r>
          </w:p>
        </w:tc>
        <w:tc>
          <w:tcPr>
            <w:tcW w:w="151" w:type="pct"/>
          </w:tcPr>
          <w:p w14:paraId="6E6AEA6E" w14:textId="77777777" w:rsidR="00EA5634" w:rsidRPr="00632074" w:rsidRDefault="00EA5634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pct"/>
          </w:tcPr>
          <w:p w14:paraId="16B05FE5" w14:textId="587685ED" w:rsidR="00EA5634" w:rsidRPr="00632074" w:rsidRDefault="00106E29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188,087</w:t>
            </w:r>
          </w:p>
        </w:tc>
      </w:tr>
      <w:tr w:rsidR="00EA5634" w:rsidRPr="00632074" w14:paraId="5ACCA69F" w14:textId="77777777" w:rsidTr="006654F6">
        <w:tblPrEx>
          <w:tblLook w:val="01E0" w:firstRow="1" w:lastRow="1" w:firstColumn="1" w:lastColumn="1" w:noHBand="0" w:noVBand="0"/>
        </w:tblPrEx>
        <w:tc>
          <w:tcPr>
            <w:tcW w:w="1850" w:type="pct"/>
          </w:tcPr>
          <w:p w14:paraId="1A9C6B77" w14:textId="44A4F634" w:rsidR="00EA5634" w:rsidRPr="00EA5634" w:rsidRDefault="00EA5634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563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="0012185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106E2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</w:t>
            </w:r>
            <w:r w:rsidR="00106E29" w:rsidRPr="00106E2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ที่ยังไม่ถือเป็นรายได้</w:t>
            </w:r>
          </w:p>
        </w:tc>
        <w:tc>
          <w:tcPr>
            <w:tcW w:w="936" w:type="pct"/>
            <w:tcBorders>
              <w:bottom w:val="single" w:sz="4" w:space="0" w:color="auto"/>
            </w:tcBorders>
          </w:tcPr>
          <w:p w14:paraId="7DD36F32" w14:textId="1BD23565" w:rsidR="00EA5634" w:rsidRPr="00632074" w:rsidRDefault="00106E29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(6,900)</w:t>
            </w:r>
          </w:p>
        </w:tc>
        <w:tc>
          <w:tcPr>
            <w:tcW w:w="199" w:type="pct"/>
          </w:tcPr>
          <w:p w14:paraId="335DCF7F" w14:textId="77777777" w:rsidR="00EA5634" w:rsidRPr="00632074" w:rsidRDefault="00EA5634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pct"/>
            <w:tcBorders>
              <w:bottom w:val="single" w:sz="4" w:space="0" w:color="auto"/>
            </w:tcBorders>
          </w:tcPr>
          <w:p w14:paraId="30EDF834" w14:textId="3763CB3C" w:rsidR="00EA5634" w:rsidRPr="00632074" w:rsidRDefault="00106E29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(3,007)</w:t>
            </w:r>
          </w:p>
        </w:tc>
        <w:tc>
          <w:tcPr>
            <w:tcW w:w="151" w:type="pct"/>
          </w:tcPr>
          <w:p w14:paraId="3457BE28" w14:textId="77777777" w:rsidR="00EA5634" w:rsidRPr="00632074" w:rsidRDefault="00EA5634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14:paraId="2526C126" w14:textId="1883E259" w:rsidR="00EA5634" w:rsidRPr="00632074" w:rsidRDefault="00106E29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(9,907)</w:t>
            </w:r>
          </w:p>
        </w:tc>
      </w:tr>
      <w:tr w:rsidR="00512911" w:rsidRPr="00106E29" w14:paraId="1694AC35" w14:textId="77777777" w:rsidTr="006654F6">
        <w:tblPrEx>
          <w:tblLook w:val="01E0" w:firstRow="1" w:lastRow="1" w:firstColumn="1" w:lastColumn="1" w:noHBand="0" w:noVBand="0"/>
        </w:tblPrEx>
        <w:tc>
          <w:tcPr>
            <w:tcW w:w="1850" w:type="pct"/>
          </w:tcPr>
          <w:p w14:paraId="65E45601" w14:textId="7CE18100" w:rsidR="00512911" w:rsidRPr="00106E29" w:rsidRDefault="00106E29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6E2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936" w:type="pct"/>
            <w:tcBorders>
              <w:top w:val="single" w:sz="4" w:space="0" w:color="auto"/>
              <w:bottom w:val="double" w:sz="4" w:space="0" w:color="auto"/>
            </w:tcBorders>
          </w:tcPr>
          <w:p w14:paraId="03C4495F" w14:textId="51D67F7F" w:rsidR="00512911" w:rsidRPr="00106E29" w:rsidRDefault="00106E29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E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93,100</w:t>
            </w:r>
          </w:p>
        </w:tc>
        <w:tc>
          <w:tcPr>
            <w:tcW w:w="199" w:type="pct"/>
          </w:tcPr>
          <w:p w14:paraId="1C3F6F4C" w14:textId="77777777" w:rsidR="00512911" w:rsidRPr="00106E29" w:rsidRDefault="00512911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double" w:sz="4" w:space="0" w:color="auto"/>
            </w:tcBorders>
          </w:tcPr>
          <w:p w14:paraId="489D6969" w14:textId="431EA5B8" w:rsidR="00512911" w:rsidRPr="00106E29" w:rsidRDefault="00106E29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spacing w:after="0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E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85,080</w:t>
            </w:r>
          </w:p>
        </w:tc>
        <w:tc>
          <w:tcPr>
            <w:tcW w:w="151" w:type="pct"/>
          </w:tcPr>
          <w:p w14:paraId="59E1C0D4" w14:textId="77777777" w:rsidR="00512911" w:rsidRPr="00106E29" w:rsidRDefault="00512911" w:rsidP="000D26B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double" w:sz="4" w:space="0" w:color="auto"/>
            </w:tcBorders>
          </w:tcPr>
          <w:p w14:paraId="44AF5D22" w14:textId="69C79762" w:rsidR="00512911" w:rsidRPr="00106E29" w:rsidRDefault="00106E29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E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178,180</w:t>
            </w:r>
          </w:p>
        </w:tc>
      </w:tr>
    </w:tbl>
    <w:p w14:paraId="43C2586F" w14:textId="77777777" w:rsidR="00B33275" w:rsidRDefault="00B33275" w:rsidP="00B33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07F340D" w14:textId="1AFCA506" w:rsidR="006654F6" w:rsidRDefault="006654F6" w:rsidP="00B33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0E8D570" w14:textId="6ABF3306" w:rsidR="006654F6" w:rsidRPr="00121857" w:rsidRDefault="006654F6" w:rsidP="00665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121857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Pr="00121857">
        <w:rPr>
          <w:rFonts w:asciiTheme="majorBidi" w:hAnsiTheme="majorBidi" w:cstheme="majorBidi"/>
          <w:sz w:val="30"/>
          <w:szCs w:val="30"/>
        </w:rPr>
        <w:t xml:space="preserve">10 </w:t>
      </w:r>
      <w:r w:rsidRPr="0012185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21857">
        <w:rPr>
          <w:rFonts w:asciiTheme="majorBidi" w:hAnsiTheme="majorBidi" w:cstheme="majorBidi"/>
          <w:sz w:val="30"/>
          <w:szCs w:val="30"/>
        </w:rPr>
        <w:t xml:space="preserve">2565 </w:t>
      </w:r>
      <w:r w:rsidRPr="00121857">
        <w:rPr>
          <w:rFonts w:asciiTheme="majorBidi" w:hAnsiTheme="majorBidi" w:cstheme="majorBidi"/>
          <w:sz w:val="30"/>
          <w:szCs w:val="30"/>
          <w:cs/>
        </w:rPr>
        <w:t>บริษัทได้เข้าทำสัญญาเช่าซื้อและ</w:t>
      </w:r>
      <w:r w:rsidR="00476524">
        <w:rPr>
          <w:rFonts w:asciiTheme="majorBidi" w:hAnsiTheme="majorBidi" w:cstheme="majorBidi" w:hint="cs"/>
          <w:sz w:val="30"/>
          <w:szCs w:val="30"/>
          <w:cs/>
        </w:rPr>
        <w:t>สัญญา</w:t>
      </w:r>
      <w:r w:rsidRPr="00121857">
        <w:rPr>
          <w:rFonts w:asciiTheme="majorBidi" w:hAnsiTheme="majorBidi" w:cstheme="majorBidi"/>
          <w:sz w:val="30"/>
          <w:szCs w:val="30"/>
          <w:cs/>
        </w:rPr>
        <w:t>ซื้อขายทรัพย์สิน</w:t>
      </w:r>
      <w:r w:rsidR="00121857" w:rsidRPr="00121857">
        <w:rPr>
          <w:rFonts w:asciiTheme="majorBidi" w:hAnsiTheme="majorBidi" w:cs="Angsana New" w:hint="cs"/>
          <w:sz w:val="30"/>
          <w:szCs w:val="30"/>
          <w:cs/>
        </w:rPr>
        <w:t>ของสาขา</w:t>
      </w:r>
      <w:r w:rsidR="00121857" w:rsidRPr="001218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21857">
        <w:rPr>
          <w:rFonts w:asciiTheme="majorBidi" w:hAnsiTheme="majorBidi" w:cs="Angsana New"/>
          <w:sz w:val="30"/>
          <w:szCs w:val="30"/>
        </w:rPr>
        <w:t>2</w:t>
      </w:r>
      <w:r w:rsidR="00121857" w:rsidRPr="00121857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121857" w:rsidRPr="00121857">
        <w:rPr>
          <w:rFonts w:asciiTheme="majorBidi" w:hAnsiTheme="majorBidi" w:cs="Angsana New" w:hint="cs"/>
          <w:sz w:val="30"/>
          <w:szCs w:val="30"/>
          <w:cs/>
        </w:rPr>
        <w:t>มหาชัย</w:t>
      </w:r>
      <w:r w:rsidR="00121857" w:rsidRPr="00121857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121857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กับกิจการที่เกี่ยวข้องกันแห่ง</w:t>
      </w:r>
      <w:r w:rsidRPr="005D4B9C">
        <w:rPr>
          <w:rFonts w:ascii="Angsana New" w:hAnsi="Angsana New" w:cs="Angsana New"/>
          <w:sz w:val="30"/>
          <w:szCs w:val="30"/>
          <w:cs/>
        </w:rPr>
        <w:t>หนึ่ง (</w:t>
      </w:r>
      <w:r w:rsidRPr="00121857">
        <w:rPr>
          <w:rFonts w:asciiTheme="majorBidi" w:hAnsiTheme="majorBidi" w:cstheme="majorBidi"/>
          <w:sz w:val="30"/>
          <w:szCs w:val="30"/>
          <w:cs/>
        </w:rPr>
        <w:t>บริษัท อิน</w:t>
      </w:r>
      <w:r w:rsidR="00121857" w:rsidRPr="00121857">
        <w:rPr>
          <w:rFonts w:asciiTheme="majorBidi" w:hAnsiTheme="majorBidi" w:cstheme="majorBidi"/>
          <w:sz w:val="30"/>
          <w:szCs w:val="30"/>
          <w:cs/>
        </w:rPr>
        <w:t>-</w:t>
      </w:r>
      <w:r w:rsidRPr="00121857">
        <w:rPr>
          <w:rFonts w:asciiTheme="majorBidi" w:hAnsiTheme="majorBidi" w:cstheme="majorBidi"/>
          <w:sz w:val="30"/>
          <w:szCs w:val="30"/>
          <w:cs/>
        </w:rPr>
        <w:t>เทค สตีล จำกัด)</w:t>
      </w:r>
      <w:r w:rsidRPr="00121857">
        <w:rPr>
          <w:rFonts w:asciiTheme="majorBidi" w:hAnsiTheme="majorBidi" w:cstheme="majorBidi"/>
          <w:sz w:val="30"/>
          <w:szCs w:val="30"/>
        </w:rPr>
        <w:t xml:space="preserve"> </w:t>
      </w:r>
      <w:r w:rsidRPr="00121857">
        <w:rPr>
          <w:rFonts w:asciiTheme="majorBidi" w:hAnsiTheme="majorBidi" w:cstheme="majorBidi"/>
          <w:sz w:val="30"/>
          <w:szCs w:val="30"/>
          <w:cs/>
        </w:rPr>
        <w:t xml:space="preserve">ซึ่ง ณ วันที่ </w:t>
      </w:r>
      <w:r w:rsidRPr="00121857">
        <w:rPr>
          <w:rFonts w:asciiTheme="majorBidi" w:hAnsiTheme="majorBidi" w:cstheme="majorBidi"/>
          <w:sz w:val="30"/>
          <w:szCs w:val="30"/>
        </w:rPr>
        <w:t xml:space="preserve">31 </w:t>
      </w:r>
      <w:r w:rsidRPr="0012185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21857">
        <w:rPr>
          <w:rFonts w:asciiTheme="majorBidi" w:hAnsiTheme="majorBidi" w:cstheme="majorBidi"/>
          <w:sz w:val="30"/>
          <w:szCs w:val="30"/>
        </w:rPr>
        <w:t xml:space="preserve">2564 </w:t>
      </w:r>
      <w:r w:rsidRPr="00121857">
        <w:rPr>
          <w:rFonts w:asciiTheme="majorBidi" w:hAnsiTheme="majorBidi" w:cstheme="majorBidi"/>
          <w:sz w:val="30"/>
          <w:szCs w:val="30"/>
          <w:cs/>
        </w:rPr>
        <w:t>บริษัทได้บันทึกสินทรัพย์ดังกล่าวเป็นสินทรัพย์ไม่หมุนเวียนที่จัดประเภทเป็นสินทรัพย์ที่ถือไว้เพื่อขายในงบแสดงฐานะการเงิน โดยรายละเอียด</w:t>
      </w:r>
      <w:r w:rsidR="00121857">
        <w:rPr>
          <w:rFonts w:asciiTheme="majorBidi" w:hAnsiTheme="majorBidi" w:cstheme="majorBidi" w:hint="cs"/>
          <w:sz w:val="30"/>
          <w:szCs w:val="30"/>
          <w:cs/>
        </w:rPr>
        <w:t>ของสัญญามี</w:t>
      </w:r>
      <w:r w:rsidRPr="00121857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F50EAB9" w14:textId="77777777" w:rsidR="006654F6" w:rsidRPr="00730435" w:rsidRDefault="006654F6" w:rsidP="006654F6">
      <w:pPr>
        <w:rPr>
          <w:rFonts w:ascii="Angsana New" w:hAnsi="Angsana New"/>
          <w:sz w:val="30"/>
          <w:szCs w:val="30"/>
        </w:rPr>
      </w:pPr>
    </w:p>
    <w:p w14:paraId="0E49AE86" w14:textId="77777777" w:rsidR="006654F6" w:rsidRPr="00CC0CFD" w:rsidRDefault="006654F6" w:rsidP="006654F6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63"/>
        <w:jc w:val="both"/>
        <w:rPr>
          <w:rFonts w:ascii="Angsana New" w:hAnsi="Angsana New"/>
          <w:color w:val="000000"/>
          <w:sz w:val="30"/>
          <w:szCs w:val="30"/>
        </w:rPr>
      </w:pPr>
      <w:r w:rsidRPr="00CC0CFD">
        <w:rPr>
          <w:rFonts w:ascii="Angsana New" w:hAnsi="Angsana New"/>
          <w:color w:val="000000"/>
          <w:sz w:val="30"/>
          <w:szCs w:val="30"/>
          <w:cs/>
        </w:rPr>
        <w:t>สัญญาเช่าซื้อที่ดินและสิ่งปลูกสร้าง</w:t>
      </w:r>
      <w:r w:rsidRPr="00CC0CFD">
        <w:rPr>
          <w:rFonts w:ascii="Angsana New" w:hAnsi="Angsana New"/>
          <w:sz w:val="30"/>
          <w:szCs w:val="30"/>
          <w:cs/>
        </w:rPr>
        <w:t xml:space="preserve">ของสาขา </w:t>
      </w:r>
      <w:r w:rsidRPr="00CC0CFD">
        <w:rPr>
          <w:rFonts w:ascii="Angsana New" w:hAnsi="Angsana New"/>
          <w:sz w:val="30"/>
          <w:szCs w:val="30"/>
        </w:rPr>
        <w:t xml:space="preserve">2 </w:t>
      </w:r>
      <w:r w:rsidRPr="00CC0CFD">
        <w:rPr>
          <w:rFonts w:ascii="Angsana New" w:hAnsi="Angsana New"/>
          <w:sz w:val="30"/>
          <w:szCs w:val="30"/>
          <w:cs/>
        </w:rPr>
        <w:t>(มหาชัย)</w:t>
      </w:r>
      <w:r w:rsidRPr="00CC0CFD">
        <w:rPr>
          <w:rFonts w:ascii="Angsana New" w:hAnsi="Angsana New"/>
          <w:color w:val="000000"/>
          <w:sz w:val="30"/>
          <w:szCs w:val="30"/>
          <w:cs/>
        </w:rPr>
        <w:t xml:space="preserve"> ในราคาเช่าซื้อเป็นจำนวนเงินทั้งสิ้น </w:t>
      </w:r>
      <w:r w:rsidRPr="00CC0CFD">
        <w:rPr>
          <w:rFonts w:ascii="Angsana New" w:hAnsi="Angsana New"/>
          <w:color w:val="000000"/>
          <w:sz w:val="30"/>
          <w:szCs w:val="30"/>
        </w:rPr>
        <w:t>189.1</w:t>
      </w:r>
      <w:r w:rsidRPr="00CC0CFD">
        <w:rPr>
          <w:rFonts w:ascii="Angsana New" w:hAnsi="Angsana New"/>
          <w:color w:val="000000"/>
          <w:sz w:val="30"/>
          <w:szCs w:val="30"/>
          <w:cs/>
        </w:rPr>
        <w:t xml:space="preserve"> ล้านบาท </w:t>
      </w:r>
      <w:r w:rsidRPr="00CC0CFD">
        <w:rPr>
          <w:rFonts w:ascii="Angsana New" w:hAnsi="Angsana New" w:hint="cs"/>
          <w:color w:val="000000"/>
          <w:sz w:val="30"/>
          <w:szCs w:val="30"/>
          <w:cs/>
        </w:rPr>
        <w:t xml:space="preserve">               </w:t>
      </w:r>
      <w:r w:rsidRPr="00CC0CFD">
        <w:rPr>
          <w:rFonts w:ascii="Angsana New" w:hAnsi="Angsana New"/>
          <w:color w:val="000000"/>
          <w:sz w:val="30"/>
          <w:szCs w:val="30"/>
          <w:cs/>
        </w:rPr>
        <w:t>โดยตกลงรับชำระค่าเช่าซื้อจำนวน</w:t>
      </w:r>
      <w:r w:rsidRPr="00CC0CFD">
        <w:rPr>
          <w:rFonts w:ascii="Angsana New" w:hAnsi="Angsana New"/>
          <w:color w:val="000000"/>
          <w:sz w:val="30"/>
          <w:szCs w:val="30"/>
        </w:rPr>
        <w:t xml:space="preserve"> 3</w:t>
      </w:r>
      <w:r w:rsidRPr="00CC0CFD">
        <w:rPr>
          <w:rFonts w:ascii="Angsana New" w:hAnsi="Angsana New"/>
          <w:color w:val="000000"/>
          <w:sz w:val="30"/>
          <w:szCs w:val="30"/>
          <w:cs/>
        </w:rPr>
        <w:t xml:space="preserve"> งวด ดังนี้</w:t>
      </w:r>
    </w:p>
    <w:p w14:paraId="3BB91323" w14:textId="77777777" w:rsidR="006654F6" w:rsidRPr="00372CD0" w:rsidRDefault="006654F6" w:rsidP="006654F6">
      <w:pPr>
        <w:pStyle w:val="ListParagraph"/>
        <w:ind w:left="360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</w:p>
    <w:tbl>
      <w:tblPr>
        <w:tblStyle w:val="TableGrid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2340"/>
        <w:gridCol w:w="2430"/>
      </w:tblGrid>
      <w:tr w:rsidR="006654F6" w:rsidRPr="00730435" w14:paraId="298974AD" w14:textId="77777777" w:rsidTr="00155236">
        <w:tc>
          <w:tcPr>
            <w:tcW w:w="1800" w:type="dxa"/>
            <w:hideMark/>
          </w:tcPr>
          <w:p w14:paraId="461FF1FE" w14:textId="77777777" w:rsidR="006654F6" w:rsidRPr="00730435" w:rsidRDefault="006654F6" w:rsidP="00155236">
            <w:pPr>
              <w:pStyle w:val="ListParagraph"/>
              <w:ind w:left="360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2340" w:type="dxa"/>
            <w:hideMark/>
          </w:tcPr>
          <w:p w14:paraId="529373AA" w14:textId="77777777" w:rsidR="006654F6" w:rsidRPr="00730435" w:rsidRDefault="006654F6" w:rsidP="00155236">
            <w:pPr>
              <w:pStyle w:val="ListParagraph"/>
              <w:ind w:left="360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ค่าเช่าซื้อจำนวน</w:t>
            </w:r>
          </w:p>
        </w:tc>
        <w:tc>
          <w:tcPr>
            <w:tcW w:w="2430" w:type="dxa"/>
            <w:hideMark/>
          </w:tcPr>
          <w:p w14:paraId="7DC92B27" w14:textId="77777777" w:rsidR="006654F6" w:rsidRPr="00730435" w:rsidRDefault="006654F6" w:rsidP="00155236">
            <w:pPr>
              <w:pStyle w:val="ListParagraph"/>
              <w:ind w:left="360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รับชำระภายในวันที่</w:t>
            </w:r>
          </w:p>
        </w:tc>
      </w:tr>
      <w:tr w:rsidR="006654F6" w:rsidRPr="00730435" w14:paraId="70A4032C" w14:textId="77777777" w:rsidTr="00155236">
        <w:tc>
          <w:tcPr>
            <w:tcW w:w="1800" w:type="dxa"/>
          </w:tcPr>
          <w:p w14:paraId="194DCDEB" w14:textId="77777777" w:rsidR="006654F6" w:rsidRPr="00730435" w:rsidRDefault="006654F6" w:rsidP="00155236">
            <w:pPr>
              <w:pStyle w:val="ListParagraph"/>
              <w:ind w:left="360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hideMark/>
          </w:tcPr>
          <w:p w14:paraId="58E16545" w14:textId="77777777" w:rsidR="006654F6" w:rsidRPr="00730435" w:rsidRDefault="006654F6" w:rsidP="00155236">
            <w:pPr>
              <w:pStyle w:val="ListParagraph"/>
              <w:ind w:left="360"/>
              <w:jc w:val="center"/>
              <w:outlineLvl w:val="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3043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430" w:type="dxa"/>
          </w:tcPr>
          <w:p w14:paraId="59F6EB0C" w14:textId="77777777" w:rsidR="006654F6" w:rsidRPr="00730435" w:rsidRDefault="006654F6" w:rsidP="00155236">
            <w:pPr>
              <w:pStyle w:val="ListParagraph"/>
              <w:ind w:left="360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6654F6" w:rsidRPr="00730435" w14:paraId="5783C543" w14:textId="77777777" w:rsidTr="00155236">
        <w:tc>
          <w:tcPr>
            <w:tcW w:w="1800" w:type="dxa"/>
            <w:hideMark/>
          </w:tcPr>
          <w:p w14:paraId="5F1AAAB0" w14:textId="77777777" w:rsidR="006654F6" w:rsidRPr="00730435" w:rsidRDefault="006654F6" w:rsidP="00155236">
            <w:pPr>
              <w:pStyle w:val="ListParagraph"/>
              <w:ind w:left="360"/>
              <w:jc w:val="thaiDistribute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งวดที่ </w:t>
            </w: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</w:p>
        </w:tc>
        <w:tc>
          <w:tcPr>
            <w:tcW w:w="2340" w:type="dxa"/>
            <w:hideMark/>
          </w:tcPr>
          <w:p w14:paraId="1D131DF2" w14:textId="77777777" w:rsidR="006654F6" w:rsidRPr="00730435" w:rsidRDefault="006654F6" w:rsidP="00155236">
            <w:pPr>
              <w:pStyle w:val="ListParagraph"/>
              <w:tabs>
                <w:tab w:val="left" w:pos="1776"/>
              </w:tabs>
              <w:ind w:left="360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>1.0</w:t>
            </w:r>
          </w:p>
        </w:tc>
        <w:tc>
          <w:tcPr>
            <w:tcW w:w="2430" w:type="dxa"/>
            <w:hideMark/>
          </w:tcPr>
          <w:p w14:paraId="017097FF" w14:textId="77777777" w:rsidR="006654F6" w:rsidRPr="00730435" w:rsidRDefault="006654F6" w:rsidP="00155236">
            <w:pPr>
              <w:pStyle w:val="ListParagraph"/>
              <w:ind w:left="360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 xml:space="preserve"> 1 </w:t>
            </w:r>
            <w:r w:rsidRPr="0073043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กุมภาพันธ์ </w:t>
            </w: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6654F6" w:rsidRPr="00730435" w14:paraId="76ADDE61" w14:textId="77777777" w:rsidTr="00155236">
        <w:tc>
          <w:tcPr>
            <w:tcW w:w="1800" w:type="dxa"/>
            <w:hideMark/>
          </w:tcPr>
          <w:p w14:paraId="75337AF2" w14:textId="77777777" w:rsidR="006654F6" w:rsidRPr="00730435" w:rsidRDefault="006654F6" w:rsidP="00155236">
            <w:pPr>
              <w:pStyle w:val="ListParagraph"/>
              <w:ind w:left="360"/>
              <w:jc w:val="thaiDistribute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งวดที่ </w:t>
            </w: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340" w:type="dxa"/>
            <w:hideMark/>
          </w:tcPr>
          <w:p w14:paraId="530098E3" w14:textId="77777777" w:rsidR="006654F6" w:rsidRPr="00730435" w:rsidRDefault="006654F6" w:rsidP="00155236">
            <w:pPr>
              <w:pStyle w:val="ListParagraph"/>
              <w:ind w:left="360" w:right="159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>100.0</w:t>
            </w:r>
          </w:p>
        </w:tc>
        <w:tc>
          <w:tcPr>
            <w:tcW w:w="2430" w:type="dxa"/>
            <w:hideMark/>
          </w:tcPr>
          <w:p w14:paraId="58F629C9" w14:textId="77777777" w:rsidR="006654F6" w:rsidRPr="00730435" w:rsidRDefault="006654F6" w:rsidP="00155236">
            <w:pPr>
              <w:pStyle w:val="ListParagraph"/>
              <w:ind w:left="360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73043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กุมภาพันธ์ </w:t>
            </w: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6654F6" w:rsidRPr="00730435" w14:paraId="5EB640C7" w14:textId="77777777" w:rsidTr="00155236">
        <w:tc>
          <w:tcPr>
            <w:tcW w:w="1800" w:type="dxa"/>
            <w:hideMark/>
          </w:tcPr>
          <w:p w14:paraId="073931B1" w14:textId="77777777" w:rsidR="006654F6" w:rsidRPr="00730435" w:rsidRDefault="006654F6" w:rsidP="00155236">
            <w:pPr>
              <w:pStyle w:val="ListParagraph"/>
              <w:ind w:left="360"/>
              <w:jc w:val="thaiDistribute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งวดที่ </w:t>
            </w: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340" w:type="dxa"/>
            <w:hideMark/>
          </w:tcPr>
          <w:p w14:paraId="38340FEB" w14:textId="77777777" w:rsidR="006654F6" w:rsidRPr="00730435" w:rsidRDefault="006654F6" w:rsidP="00155236">
            <w:pPr>
              <w:pStyle w:val="ListParagraph"/>
              <w:ind w:left="360" w:right="69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>88.1</w:t>
            </w:r>
          </w:p>
        </w:tc>
        <w:tc>
          <w:tcPr>
            <w:tcW w:w="2430" w:type="dxa"/>
            <w:hideMark/>
          </w:tcPr>
          <w:p w14:paraId="40538230" w14:textId="77777777" w:rsidR="006654F6" w:rsidRPr="00730435" w:rsidRDefault="006654F6" w:rsidP="00155236">
            <w:pPr>
              <w:pStyle w:val="ListParagraph"/>
              <w:ind w:left="360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73043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กุมภาพันธ์ </w:t>
            </w:r>
            <w:r w:rsidRPr="00730435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</w:tbl>
    <w:p w14:paraId="10E00E3A" w14:textId="77777777" w:rsidR="006654F6" w:rsidRPr="00372CD0" w:rsidRDefault="006654F6" w:rsidP="00372CD0">
      <w:pPr>
        <w:pStyle w:val="ListParagraph"/>
        <w:spacing w:line="259" w:lineRule="auto"/>
        <w:ind w:left="360"/>
        <w:rPr>
          <w:rFonts w:ascii="Angsana New" w:hAnsi="Angsana New"/>
          <w:b/>
          <w:bCs/>
          <w:sz w:val="30"/>
          <w:szCs w:val="30"/>
        </w:rPr>
      </w:pPr>
    </w:p>
    <w:p w14:paraId="7E8E8B2D" w14:textId="217BCAAE" w:rsidR="006654F6" w:rsidRDefault="006654F6" w:rsidP="00121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6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C0CFD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730435">
        <w:rPr>
          <w:rFonts w:ascii="Angsana New" w:hAnsi="Angsana New" w:cs="Angsana New"/>
          <w:sz w:val="30"/>
          <w:szCs w:val="30"/>
          <w:cs/>
        </w:rPr>
        <w:t xml:space="preserve">ได้รับชำระเงินค่างวดที่ </w:t>
      </w:r>
      <w:r w:rsidRPr="00730435">
        <w:rPr>
          <w:rFonts w:ascii="Angsana New" w:hAnsi="Angsana New" w:cs="Angsana New"/>
          <w:sz w:val="30"/>
          <w:szCs w:val="30"/>
        </w:rPr>
        <w:t xml:space="preserve">1 </w:t>
      </w:r>
      <w:r w:rsidRPr="00730435">
        <w:rPr>
          <w:rFonts w:ascii="Angsana New" w:hAnsi="Angsana New" w:cs="Angsana New"/>
          <w:sz w:val="30"/>
          <w:szCs w:val="30"/>
          <w:cs/>
        </w:rPr>
        <w:t xml:space="preserve">แล้วในเดือนกุมภาพันธ์ </w:t>
      </w:r>
      <w:r w:rsidRPr="00730435">
        <w:rPr>
          <w:rFonts w:ascii="Angsana New" w:hAnsi="Angsana New" w:cs="Angsana New"/>
          <w:sz w:val="30"/>
          <w:szCs w:val="30"/>
        </w:rPr>
        <w:t xml:space="preserve">2565 </w:t>
      </w:r>
      <w:r w:rsidRPr="00730435">
        <w:rPr>
          <w:rFonts w:ascii="Angsana New" w:hAnsi="Angsana New" w:cs="Angsana New"/>
          <w:sz w:val="30"/>
          <w:szCs w:val="30"/>
          <w:cs/>
        </w:rPr>
        <w:t xml:space="preserve">ทั้งนี้บริษัทได้รับรู้กำไรจากการให้เช่าซื้อทรัพย์สินดังกล่าวในงบกำไรขาดทุนเบ็ดเสร็จสำหรับงวดสามเดือนสิ้นสุดวันที่ </w:t>
      </w:r>
      <w:r w:rsidRPr="00730435">
        <w:rPr>
          <w:rFonts w:ascii="Angsana New" w:hAnsi="Angsana New" w:cs="Angsana New"/>
          <w:sz w:val="30"/>
          <w:szCs w:val="30"/>
        </w:rPr>
        <w:t xml:space="preserve">31 </w:t>
      </w:r>
      <w:r w:rsidRPr="00730435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730435">
        <w:rPr>
          <w:rFonts w:ascii="Angsana New" w:hAnsi="Angsana New" w:cs="Angsana New"/>
          <w:sz w:val="30"/>
          <w:szCs w:val="30"/>
        </w:rPr>
        <w:t xml:space="preserve">2565 </w:t>
      </w:r>
      <w:r w:rsidRPr="00730435">
        <w:rPr>
          <w:rFonts w:ascii="Angsana New" w:hAnsi="Angsana New" w:cs="Angsana New"/>
          <w:sz w:val="30"/>
          <w:szCs w:val="30"/>
          <w:cs/>
        </w:rPr>
        <w:t>เป็น</w:t>
      </w:r>
      <w:r w:rsidR="005D4B9C">
        <w:rPr>
          <w:rFonts w:ascii="Angsana New" w:hAnsi="Angsana New" w:cs="Angsana New"/>
          <w:sz w:val="30"/>
          <w:szCs w:val="30"/>
        </w:rPr>
        <w:t xml:space="preserve">           </w:t>
      </w:r>
      <w:r w:rsidRPr="00730435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Pr="00730435">
        <w:rPr>
          <w:rFonts w:ascii="Angsana New" w:hAnsi="Angsana New" w:cs="Angsana New"/>
          <w:sz w:val="30"/>
          <w:szCs w:val="30"/>
        </w:rPr>
        <w:t xml:space="preserve">48.8 </w:t>
      </w:r>
      <w:r w:rsidRPr="00730435">
        <w:rPr>
          <w:rFonts w:ascii="Angsana New" w:hAnsi="Angsana New" w:cs="Angsana New"/>
          <w:sz w:val="30"/>
          <w:szCs w:val="30"/>
          <w:cs/>
        </w:rPr>
        <w:t>ล้านบาท</w:t>
      </w:r>
      <w:r w:rsidRPr="00730435">
        <w:rPr>
          <w:rFonts w:ascii="Angsana New" w:hAnsi="Angsana New" w:cs="Angsana New"/>
          <w:sz w:val="30"/>
          <w:szCs w:val="30"/>
        </w:rPr>
        <w:t xml:space="preserve"> </w:t>
      </w:r>
      <w:r w:rsidRPr="0073043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D7E41D2" w14:textId="77777777" w:rsidR="006654F6" w:rsidRPr="00372CD0" w:rsidRDefault="006654F6" w:rsidP="006654F6">
      <w:pPr>
        <w:pStyle w:val="ListParagraph"/>
        <w:spacing w:after="160" w:line="259" w:lineRule="auto"/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FAFF486" w14:textId="77777777" w:rsidR="006654F6" w:rsidRPr="00730435" w:rsidRDefault="006654F6" w:rsidP="006654F6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30435">
        <w:rPr>
          <w:rFonts w:ascii="Angsana New" w:hAnsi="Angsana New"/>
          <w:sz w:val="30"/>
          <w:szCs w:val="30"/>
          <w:cs/>
        </w:rPr>
        <w:t xml:space="preserve">สัญญาซื้อขายทรัพย์สินประเภทเครื่องจักรและอุปกรณ์ของสาขา </w:t>
      </w:r>
      <w:r w:rsidRPr="00730435">
        <w:rPr>
          <w:rFonts w:ascii="Angsana New" w:hAnsi="Angsana New"/>
          <w:sz w:val="30"/>
          <w:szCs w:val="30"/>
        </w:rPr>
        <w:t xml:space="preserve">2 </w:t>
      </w:r>
      <w:r w:rsidRPr="00730435">
        <w:rPr>
          <w:rFonts w:ascii="Angsana New" w:hAnsi="Angsana New"/>
          <w:sz w:val="30"/>
          <w:szCs w:val="30"/>
          <w:cs/>
        </w:rPr>
        <w:t xml:space="preserve">(มหาชัย) ในราคาซื้อขายเป็นจำนวนเงินทั้งสิ้น </w:t>
      </w:r>
      <w:r w:rsidRPr="00730435">
        <w:rPr>
          <w:rFonts w:ascii="Angsana New" w:hAnsi="Angsana New"/>
          <w:sz w:val="30"/>
          <w:szCs w:val="30"/>
        </w:rPr>
        <w:t xml:space="preserve">49.0 </w:t>
      </w:r>
      <w:r w:rsidRPr="00CC0CFD">
        <w:rPr>
          <w:rFonts w:ascii="Angsana New" w:hAnsi="Angsana New"/>
          <w:color w:val="000000"/>
          <w:sz w:val="30"/>
          <w:szCs w:val="30"/>
          <w:cs/>
        </w:rPr>
        <w:t>ล้าน</w:t>
      </w:r>
      <w:r w:rsidRPr="00730435">
        <w:rPr>
          <w:rFonts w:ascii="Angsana New" w:hAnsi="Angsana New"/>
          <w:sz w:val="30"/>
          <w:szCs w:val="30"/>
          <w:cs/>
        </w:rPr>
        <w:t>บาท (รวมภาษีมูลค่าเพิ่ม) โดยบริษัทได้รับชำระค่าเครื่องจักรและอุปกรณ์ และได้ทำการโอนกรรมสิทธิ์แล้วเสร็จในเดือน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</w:rPr>
        <w:t xml:space="preserve"> </w:t>
      </w:r>
      <w:r w:rsidRPr="00730435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 w:rsidRPr="00730435">
        <w:rPr>
          <w:rFonts w:ascii="Angsana New" w:hAnsi="Angsana New"/>
          <w:sz w:val="30"/>
          <w:szCs w:val="30"/>
          <w:cs/>
        </w:rPr>
        <w:t xml:space="preserve">ทั้งนี้บริษัทได้รับรู้กำไรจากการขายทรัพย์สินดังกล่าวในงบกำไรขาดทุนเบ็ดเสร็จสำหรับงวดสามเดือนสิ้นสุดวันที่ </w:t>
      </w:r>
      <w:r w:rsidRPr="00730435">
        <w:rPr>
          <w:rFonts w:ascii="Angsana New" w:hAnsi="Angsana New"/>
          <w:sz w:val="30"/>
          <w:szCs w:val="30"/>
        </w:rPr>
        <w:t xml:space="preserve">31 </w:t>
      </w:r>
      <w:r w:rsidRPr="00730435">
        <w:rPr>
          <w:rFonts w:ascii="Angsana New" w:hAnsi="Angsana New"/>
          <w:sz w:val="30"/>
          <w:szCs w:val="30"/>
          <w:cs/>
        </w:rPr>
        <w:t xml:space="preserve">มีนาคม </w:t>
      </w:r>
      <w:r w:rsidRPr="00730435">
        <w:rPr>
          <w:rFonts w:ascii="Angsana New" w:hAnsi="Angsana New"/>
          <w:sz w:val="30"/>
          <w:szCs w:val="30"/>
        </w:rPr>
        <w:t xml:space="preserve">2565 </w:t>
      </w:r>
      <w:r w:rsidRPr="00730435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730435">
        <w:rPr>
          <w:rFonts w:ascii="Angsana New" w:hAnsi="Angsana New"/>
          <w:sz w:val="30"/>
          <w:szCs w:val="30"/>
        </w:rPr>
        <w:t xml:space="preserve">45.8 </w:t>
      </w:r>
      <w:r w:rsidRPr="00730435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11D4EF31" w14:textId="77777777" w:rsidR="006654F6" w:rsidRPr="00B33275" w:rsidRDefault="006654F6" w:rsidP="00B33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5"/>
        <w:gridCol w:w="1168"/>
        <w:gridCol w:w="271"/>
        <w:gridCol w:w="994"/>
        <w:gridCol w:w="269"/>
        <w:gridCol w:w="1179"/>
        <w:gridCol w:w="256"/>
        <w:gridCol w:w="1088"/>
      </w:tblGrid>
      <w:tr w:rsidR="005309AA" w:rsidRPr="001D520A" w14:paraId="5F5A47EA" w14:textId="77777777" w:rsidTr="00512911">
        <w:trPr>
          <w:tblHeader/>
        </w:trPr>
        <w:tc>
          <w:tcPr>
            <w:tcW w:w="2182" w:type="pct"/>
          </w:tcPr>
          <w:p w14:paraId="5E78AF82" w14:textId="08C0D40A" w:rsidR="005309AA" w:rsidRPr="00DF080A" w:rsidRDefault="005309AA" w:rsidP="00201D8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C146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ระยะ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สั้นแก่บริษัทย่อย</w:t>
            </w:r>
          </w:p>
        </w:tc>
        <w:tc>
          <w:tcPr>
            <w:tcW w:w="2818" w:type="pct"/>
            <w:gridSpan w:val="7"/>
          </w:tcPr>
          <w:p w14:paraId="1DBC6423" w14:textId="7279A18F" w:rsidR="005309AA" w:rsidRPr="001D520A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9AA" w:rsidRPr="001D520A" w14:paraId="217A118A" w14:textId="77777777" w:rsidTr="00E13641">
        <w:trPr>
          <w:tblHeader/>
        </w:trPr>
        <w:tc>
          <w:tcPr>
            <w:tcW w:w="2182" w:type="pct"/>
          </w:tcPr>
          <w:p w14:paraId="2585B480" w14:textId="77777777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56A59D6" w14:textId="3DA67A96" w:rsidR="005309AA" w:rsidRPr="001D520A" w:rsidRDefault="005309AA" w:rsidP="00D84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146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6" w:type="pct"/>
            <w:vAlign w:val="bottom"/>
          </w:tcPr>
          <w:p w14:paraId="2C051739" w14:textId="77777777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5A58AD30" w14:textId="36B9AB21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16F8EF38" w14:textId="77777777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6FDF695" w14:textId="0BE6D447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37E997A8" w14:textId="77777777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76BE698" w14:textId="152724B6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5309AA" w:rsidRPr="001D520A" w14:paraId="59C39DE6" w14:textId="77777777" w:rsidTr="00E13641">
        <w:trPr>
          <w:tblHeader/>
        </w:trPr>
        <w:tc>
          <w:tcPr>
            <w:tcW w:w="2182" w:type="pct"/>
          </w:tcPr>
          <w:p w14:paraId="62FF9713" w14:textId="77777777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  <w:vAlign w:val="bottom"/>
          </w:tcPr>
          <w:p w14:paraId="025399BC" w14:textId="4672606E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6" w:type="pct"/>
            <w:vAlign w:val="bottom"/>
          </w:tcPr>
          <w:p w14:paraId="5C3D6F00" w14:textId="77777777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3BD84B90" w14:textId="32EA8AF2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" w:type="pct"/>
            <w:vAlign w:val="bottom"/>
          </w:tcPr>
          <w:p w14:paraId="73D7A7C1" w14:textId="77777777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334B8C27" w14:textId="59F97317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38" w:type="pct"/>
            <w:vAlign w:val="bottom"/>
          </w:tcPr>
          <w:p w14:paraId="744C8384" w14:textId="77777777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65E4681" w14:textId="7B82435C" w:rsidR="005309AA" w:rsidRPr="001D520A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5309AA" w:rsidRPr="001D520A" w14:paraId="368CEE5C" w14:textId="77777777" w:rsidTr="00512911">
        <w:trPr>
          <w:tblHeader/>
        </w:trPr>
        <w:tc>
          <w:tcPr>
            <w:tcW w:w="2182" w:type="pct"/>
          </w:tcPr>
          <w:p w14:paraId="408D74FE" w14:textId="77777777" w:rsidR="005309AA" w:rsidRPr="001D520A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18" w:type="pct"/>
            <w:gridSpan w:val="7"/>
          </w:tcPr>
          <w:p w14:paraId="0DCE1875" w14:textId="77777777" w:rsidR="005309AA" w:rsidRPr="001D520A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9AA" w:rsidRPr="001D520A" w14:paraId="5EBEE6C8" w14:textId="77777777" w:rsidTr="00121857">
        <w:tc>
          <w:tcPr>
            <w:tcW w:w="2182" w:type="pct"/>
          </w:tcPr>
          <w:p w14:paraId="57A11F8E" w14:textId="1F03F0EC" w:rsidR="005309AA" w:rsidRPr="001D520A" w:rsidRDefault="005309AA" w:rsidP="002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5B446626" w14:textId="2976F528" w:rsidR="005309AA" w:rsidRPr="00A957A3" w:rsidRDefault="005D485D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241,199</w:t>
            </w:r>
          </w:p>
        </w:tc>
        <w:tc>
          <w:tcPr>
            <w:tcW w:w="146" w:type="pct"/>
          </w:tcPr>
          <w:p w14:paraId="6A0F984B" w14:textId="77777777" w:rsidR="005309AA" w:rsidRPr="00A957A3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735262F0" w14:textId="53A7C8F6" w:rsidR="005309AA" w:rsidRPr="00121857" w:rsidRDefault="005D485D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218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AAA8E65" w14:textId="77777777" w:rsidR="005309AA" w:rsidRPr="00121857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C258040" w14:textId="32E0650B" w:rsidR="005309AA" w:rsidRPr="00121857" w:rsidRDefault="005D485D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21857">
              <w:rPr>
                <w:rFonts w:ascii="Angsana New" w:hAnsi="Angsana New" w:cs="Angsana New"/>
                <w:sz w:val="30"/>
                <w:szCs w:val="30"/>
              </w:rPr>
              <w:t>(9,500)</w:t>
            </w:r>
          </w:p>
        </w:tc>
        <w:tc>
          <w:tcPr>
            <w:tcW w:w="138" w:type="pct"/>
          </w:tcPr>
          <w:p w14:paraId="05B5DCA3" w14:textId="77777777" w:rsidR="005309AA" w:rsidRPr="00A957A3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2CDE1456" w14:textId="5CABC376" w:rsidR="005309AA" w:rsidRPr="00A957A3" w:rsidRDefault="005D485D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231,699</w:t>
            </w:r>
          </w:p>
        </w:tc>
      </w:tr>
    </w:tbl>
    <w:p w14:paraId="3B5E529D" w14:textId="77777777" w:rsidR="00122E72" w:rsidRPr="006654F6" w:rsidRDefault="00122E72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2AC43CE2" w14:textId="075DFA77" w:rsidR="00437397" w:rsidRDefault="00437397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9964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B294D" w:rsidRPr="000B294D">
        <w:rPr>
          <w:rFonts w:ascii="Angsana New" w:hAnsi="Angsana New" w:cs="Angsana New" w:hint="cs"/>
          <w:sz w:val="30"/>
          <w:szCs w:val="30"/>
        </w:rPr>
        <w:t>3</w:t>
      </w:r>
      <w:r w:rsidR="000B294D" w:rsidRPr="000B294D">
        <w:rPr>
          <w:rFonts w:ascii="Angsana New" w:hAnsi="Angsana New" w:cs="Angsana New"/>
          <w:sz w:val="30"/>
          <w:szCs w:val="30"/>
        </w:rPr>
        <w:t>1</w:t>
      </w:r>
      <w:r w:rsidRPr="009964DC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0B294D" w:rsidRPr="000B294D">
        <w:rPr>
          <w:rFonts w:ascii="Angsana New" w:hAnsi="Angsana New" w:cs="Angsana New"/>
          <w:sz w:val="30"/>
          <w:szCs w:val="30"/>
        </w:rPr>
        <w:t>25</w:t>
      </w:r>
      <w:r w:rsidR="000B294D" w:rsidRPr="000B294D">
        <w:rPr>
          <w:rFonts w:ascii="Angsana New" w:hAnsi="Angsana New" w:cs="Angsana New" w:hint="cs"/>
          <w:sz w:val="30"/>
          <w:szCs w:val="30"/>
        </w:rPr>
        <w:t>6</w:t>
      </w:r>
      <w:r w:rsidR="0009030C">
        <w:rPr>
          <w:rFonts w:ascii="Angsana New" w:hAnsi="Angsana New" w:cs="Angsana New"/>
          <w:sz w:val="30"/>
          <w:szCs w:val="30"/>
        </w:rPr>
        <w:t>5</w:t>
      </w:r>
      <w:r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84B05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D84B05">
        <w:rPr>
          <w:rFonts w:ascii="Angsana New" w:hAnsi="Angsana New" w:cs="Angsana New"/>
          <w:sz w:val="30"/>
          <w:szCs w:val="30"/>
        </w:rPr>
        <w:t xml:space="preserve">31 </w:t>
      </w:r>
      <w:r w:rsidR="00D84B0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D84B05">
        <w:rPr>
          <w:rFonts w:ascii="Angsana New" w:hAnsi="Angsana New" w:cs="Angsana New"/>
          <w:sz w:val="30"/>
          <w:szCs w:val="30"/>
        </w:rPr>
        <w:t xml:space="preserve">2564 </w:t>
      </w:r>
      <w:r w:rsidRPr="009964DC">
        <w:rPr>
          <w:rFonts w:ascii="Angsana New" w:hAnsi="Angsana New" w:cs="Angsana New" w:hint="cs"/>
          <w:sz w:val="30"/>
          <w:szCs w:val="30"/>
          <w:cs/>
        </w:rPr>
        <w:t>บริษัทมีเงิน</w:t>
      </w:r>
      <w:r w:rsidRPr="00D762E4">
        <w:rPr>
          <w:rFonts w:ascii="Angsana New" w:hAnsi="Angsana New" w:cs="Angsana New" w:hint="cs"/>
          <w:sz w:val="30"/>
          <w:szCs w:val="30"/>
          <w:cs/>
        </w:rPr>
        <w:t>ให้กู้ยืมระยะสั้นแก่บริษัทย่อย เป็นเงินให้กู้ยืมประเภทไม่มีหลักประกัน โดยมีอัตราดอกเบี้ยร้อยละ</w:t>
      </w:r>
      <w:r w:rsidR="005309AA">
        <w:rPr>
          <w:rFonts w:ascii="Angsana New" w:hAnsi="Angsana New" w:cs="Angsana New"/>
          <w:sz w:val="30"/>
          <w:szCs w:val="30"/>
        </w:rPr>
        <w:t xml:space="preserve"> 5.5</w:t>
      </w:r>
      <w:r w:rsidRPr="00D762E4">
        <w:rPr>
          <w:rFonts w:ascii="Angsana New" w:hAnsi="Angsana New" w:cs="Angsana New"/>
          <w:sz w:val="30"/>
          <w:szCs w:val="30"/>
        </w:rPr>
        <w:t xml:space="preserve"> </w:t>
      </w:r>
      <w:r w:rsidRPr="00D762E4">
        <w:rPr>
          <w:rFonts w:ascii="Angsana New" w:hAnsi="Angsana New" w:cs="Angsana New" w:hint="cs"/>
          <w:sz w:val="30"/>
          <w:szCs w:val="30"/>
          <w:cs/>
        </w:rPr>
        <w:t>ต่อปี และ</w:t>
      </w:r>
      <w:r w:rsidR="00D84B05">
        <w:rPr>
          <w:rFonts w:ascii="Angsana New" w:hAnsi="Angsana New" w:cs="Angsana New" w:hint="cs"/>
          <w:sz w:val="30"/>
          <w:szCs w:val="30"/>
          <w:cs/>
        </w:rPr>
        <w:t>รับ</w:t>
      </w:r>
      <w:r w:rsidRPr="00D762E4">
        <w:rPr>
          <w:rFonts w:ascii="Angsana New" w:hAnsi="Angsana New" w:cs="Angsana New" w:hint="cs"/>
          <w:sz w:val="30"/>
          <w:szCs w:val="30"/>
          <w:cs/>
        </w:rPr>
        <w:t>ชำระคืนเมื่อทวงถาม</w:t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1168"/>
        <w:gridCol w:w="271"/>
        <w:gridCol w:w="994"/>
        <w:gridCol w:w="269"/>
        <w:gridCol w:w="1180"/>
        <w:gridCol w:w="256"/>
        <w:gridCol w:w="1092"/>
      </w:tblGrid>
      <w:tr w:rsidR="00441C82" w:rsidRPr="001D520A" w14:paraId="623010FB" w14:textId="77777777" w:rsidTr="008D37A3">
        <w:trPr>
          <w:tblHeader/>
        </w:trPr>
        <w:tc>
          <w:tcPr>
            <w:tcW w:w="2180" w:type="pct"/>
          </w:tcPr>
          <w:p w14:paraId="370717CB" w14:textId="5201B2B7" w:rsidR="00441C82" w:rsidRPr="00DF080A" w:rsidRDefault="00441C82" w:rsidP="00441C8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lastRenderedPageBreak/>
              <w:t>เงินจ่ายล่วงหน้าค่าสินค้า</w:t>
            </w:r>
          </w:p>
        </w:tc>
        <w:tc>
          <w:tcPr>
            <w:tcW w:w="1312" w:type="pct"/>
            <w:gridSpan w:val="3"/>
          </w:tcPr>
          <w:p w14:paraId="2628A768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0AB0066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</w:tcPr>
          <w:p w14:paraId="3B3B04B3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1C82" w:rsidRPr="001D520A" w14:paraId="6407724D" w14:textId="77777777" w:rsidTr="008D37A3">
        <w:trPr>
          <w:tblHeader/>
        </w:trPr>
        <w:tc>
          <w:tcPr>
            <w:tcW w:w="2180" w:type="pct"/>
          </w:tcPr>
          <w:p w14:paraId="69085D33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00EC5C93" w14:textId="7D9DB4F0" w:rsidR="00441C82" w:rsidRPr="001D520A" w:rsidRDefault="000B294D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41C82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41C82" w:rsidRPr="001D520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06A82E3A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7D020ABC" w14:textId="19DBAD5F" w:rsidR="00441C82" w:rsidRPr="001D520A" w:rsidRDefault="000B294D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41C82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41C82" w:rsidRPr="001D520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5262C551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238881F" w14:textId="06B714E6" w:rsidR="00441C82" w:rsidRPr="001D520A" w:rsidRDefault="000B294D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41C82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41C82" w:rsidRPr="001D520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8" w:type="pct"/>
          </w:tcPr>
          <w:p w14:paraId="3DCAE2FB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B72893B" w14:textId="5848E9BD" w:rsidR="00441C82" w:rsidRPr="001D520A" w:rsidRDefault="000B294D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41C82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41C82" w:rsidRPr="001D520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09030C" w:rsidRPr="001D520A" w14:paraId="66FD4FA8" w14:textId="77777777" w:rsidTr="008D37A3">
        <w:trPr>
          <w:tblHeader/>
        </w:trPr>
        <w:tc>
          <w:tcPr>
            <w:tcW w:w="2180" w:type="pct"/>
          </w:tcPr>
          <w:p w14:paraId="0CB8D3F6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29A82BA2" w14:textId="4D5771DC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339EA039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6775714A" w14:textId="5D76F832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1F8801C5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FB8ACE5" w14:textId="5CCAA850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8" w:type="pct"/>
          </w:tcPr>
          <w:p w14:paraId="2ACDAE3A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FA1A32A" w14:textId="74783194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09030C" w:rsidRPr="001D520A" w14:paraId="3A328E6E" w14:textId="77777777" w:rsidTr="008D37A3">
        <w:trPr>
          <w:tblHeader/>
        </w:trPr>
        <w:tc>
          <w:tcPr>
            <w:tcW w:w="2180" w:type="pct"/>
          </w:tcPr>
          <w:p w14:paraId="1EE5D239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20" w:type="pct"/>
            <w:gridSpan w:val="7"/>
          </w:tcPr>
          <w:p w14:paraId="71BEA7A6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030C" w:rsidRPr="001D520A" w14:paraId="71D2D25E" w14:textId="77777777" w:rsidTr="008D37A3">
        <w:trPr>
          <w:trHeight w:val="308"/>
        </w:trPr>
        <w:tc>
          <w:tcPr>
            <w:tcW w:w="2180" w:type="pct"/>
          </w:tcPr>
          <w:p w14:paraId="08B2826E" w14:textId="77777777" w:rsidR="0009030C" w:rsidRPr="001D520A" w:rsidRDefault="0009030C" w:rsidP="0009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43427E1E" w14:textId="3DDC11F8" w:rsidR="0009030C" w:rsidRPr="00A957A3" w:rsidRDefault="00310164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13,788</w:t>
            </w:r>
          </w:p>
        </w:tc>
        <w:tc>
          <w:tcPr>
            <w:tcW w:w="146" w:type="pct"/>
          </w:tcPr>
          <w:p w14:paraId="68ED1BAA" w14:textId="77777777" w:rsidR="0009030C" w:rsidRPr="00A957A3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6B4B2FA2" w14:textId="4F9A7C60" w:rsidR="0009030C" w:rsidRPr="00A957A3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10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45" w:type="pct"/>
          </w:tcPr>
          <w:p w14:paraId="3E6F42C0" w14:textId="77777777" w:rsidR="0009030C" w:rsidRPr="00A957A3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4D60A4FA" w14:textId="1CA3176A" w:rsidR="0009030C" w:rsidRPr="00A957A3" w:rsidRDefault="00310164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13,788</w:t>
            </w:r>
          </w:p>
        </w:tc>
        <w:tc>
          <w:tcPr>
            <w:tcW w:w="138" w:type="pct"/>
          </w:tcPr>
          <w:p w14:paraId="0FA5F3E0" w14:textId="77777777" w:rsidR="0009030C" w:rsidRPr="00A957A3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6C897ED0" w14:textId="6A5110BA" w:rsidR="0009030C" w:rsidRPr="00A957A3" w:rsidRDefault="0009030C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10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</w:tr>
    </w:tbl>
    <w:p w14:paraId="74253D61" w14:textId="77777777" w:rsidR="00783B65" w:rsidRPr="006654F6" w:rsidRDefault="00783B65" w:rsidP="00411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8"/>
        <w:gridCol w:w="1170"/>
        <w:gridCol w:w="267"/>
        <w:gridCol w:w="1093"/>
        <w:gridCol w:w="267"/>
        <w:gridCol w:w="1078"/>
        <w:gridCol w:w="252"/>
        <w:gridCol w:w="1095"/>
      </w:tblGrid>
      <w:tr w:rsidR="004F52F4" w:rsidRPr="001D520A" w14:paraId="52B8A952" w14:textId="77777777" w:rsidTr="00FD5695">
        <w:tc>
          <w:tcPr>
            <w:tcW w:w="2186" w:type="pct"/>
          </w:tcPr>
          <w:p w14:paraId="3C5DFF2A" w14:textId="43A5E825" w:rsidR="004F52F4" w:rsidRPr="001D520A" w:rsidRDefault="006F4578" w:rsidP="0013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63" w:type="pct"/>
            <w:gridSpan w:val="3"/>
          </w:tcPr>
          <w:p w14:paraId="7D12AF84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50E4632C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64BD7183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52F4" w:rsidRPr="001D520A" w14:paraId="4E5FE717" w14:textId="77777777" w:rsidTr="00FD5695">
        <w:tc>
          <w:tcPr>
            <w:tcW w:w="2186" w:type="pct"/>
            <w:shd w:val="clear" w:color="auto" w:fill="auto"/>
          </w:tcPr>
          <w:p w14:paraId="11449CDD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</w:tcPr>
          <w:p w14:paraId="1042773F" w14:textId="728B5F3B" w:rsidR="004F52F4" w:rsidRPr="001D520A" w:rsidRDefault="000B294D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F52F4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F52F4" w:rsidRPr="001D520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60E55EC3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A71457E" w14:textId="62085991" w:rsidR="004F52F4" w:rsidRPr="001D520A" w:rsidRDefault="000B294D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F52F4"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4683C6C5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86D3ECB" w14:textId="27186302" w:rsidR="004F52F4" w:rsidRPr="001D520A" w:rsidRDefault="000B294D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F52F4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F52F4" w:rsidRPr="001D520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6" w:type="pct"/>
          </w:tcPr>
          <w:p w14:paraId="220ED9AC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EC172DA" w14:textId="6FBC3886" w:rsidR="004F52F4" w:rsidRPr="001D520A" w:rsidRDefault="000B294D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F52F4"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9030C" w:rsidRPr="001D520A" w14:paraId="1D03B9AE" w14:textId="77777777" w:rsidTr="00FD5695">
        <w:tc>
          <w:tcPr>
            <w:tcW w:w="2186" w:type="pct"/>
            <w:shd w:val="clear" w:color="auto" w:fill="auto"/>
          </w:tcPr>
          <w:p w14:paraId="50314BA6" w14:textId="7BB9D6F1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0E300789" w14:textId="5F7307BB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639DB948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4D9E6EF" w14:textId="23A3FC8E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267D2841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A7E1FC1" w14:textId="1780E86B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6" w:type="pct"/>
          </w:tcPr>
          <w:p w14:paraId="4394F64C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4B98A84" w14:textId="744909F4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09030C" w:rsidRPr="001D520A" w14:paraId="7F495B30" w14:textId="77777777" w:rsidTr="00FD5695">
        <w:tc>
          <w:tcPr>
            <w:tcW w:w="2186" w:type="pct"/>
          </w:tcPr>
          <w:p w14:paraId="32F705E1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14" w:type="pct"/>
            <w:gridSpan w:val="7"/>
          </w:tcPr>
          <w:p w14:paraId="49A94F05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0164" w:rsidRPr="001D520A" w14:paraId="4901FCC0" w14:textId="77777777" w:rsidTr="00FD5695">
        <w:tc>
          <w:tcPr>
            <w:tcW w:w="2186" w:type="pct"/>
          </w:tcPr>
          <w:p w14:paraId="3C3C419D" w14:textId="77777777" w:rsidR="00310164" w:rsidRPr="001D520A" w:rsidRDefault="00310164" w:rsidP="0031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0" w:type="pct"/>
          </w:tcPr>
          <w:p w14:paraId="6EAE0391" w14:textId="7A9AE7AB" w:rsidR="00310164" w:rsidRPr="001D520A" w:rsidRDefault="00310164" w:rsidP="0031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187,672</w:t>
            </w:r>
          </w:p>
        </w:tc>
        <w:tc>
          <w:tcPr>
            <w:tcW w:w="144" w:type="pct"/>
          </w:tcPr>
          <w:p w14:paraId="24CBC238" w14:textId="77777777" w:rsidR="00310164" w:rsidRPr="001D520A" w:rsidRDefault="00310164" w:rsidP="0031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7E6B197" w14:textId="21CE18F1" w:rsidR="00310164" w:rsidRPr="001D520A" w:rsidRDefault="00310164" w:rsidP="0031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6664">
              <w:rPr>
                <w:rFonts w:asciiTheme="majorBidi" w:hAnsiTheme="majorBidi" w:cstheme="majorBidi"/>
                <w:sz w:val="30"/>
                <w:szCs w:val="30"/>
              </w:rPr>
              <w:t>70,578</w:t>
            </w:r>
          </w:p>
        </w:tc>
        <w:tc>
          <w:tcPr>
            <w:tcW w:w="144" w:type="pct"/>
          </w:tcPr>
          <w:p w14:paraId="2837C021" w14:textId="77777777" w:rsidR="00310164" w:rsidRPr="001D520A" w:rsidRDefault="00310164" w:rsidP="0031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DD27665" w14:textId="7B3C88C1" w:rsidR="00310164" w:rsidRPr="001D520A" w:rsidRDefault="00310164" w:rsidP="0031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187,672</w:t>
            </w:r>
          </w:p>
        </w:tc>
        <w:tc>
          <w:tcPr>
            <w:tcW w:w="136" w:type="pct"/>
          </w:tcPr>
          <w:p w14:paraId="0E14FAAE" w14:textId="77777777" w:rsidR="00310164" w:rsidRPr="001D520A" w:rsidRDefault="00310164" w:rsidP="0031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5E18D99" w14:textId="08BDBCE3" w:rsidR="00310164" w:rsidRPr="001D520A" w:rsidRDefault="00310164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6664">
              <w:rPr>
                <w:rFonts w:asciiTheme="majorBidi" w:hAnsiTheme="majorBidi" w:cstheme="majorBidi"/>
                <w:sz w:val="30"/>
                <w:szCs w:val="30"/>
              </w:rPr>
              <w:t>70,578</w:t>
            </w:r>
          </w:p>
        </w:tc>
      </w:tr>
      <w:tr w:rsidR="00310164" w:rsidRPr="001D520A" w14:paraId="4B12C3CA" w14:textId="77777777" w:rsidTr="00FD5695">
        <w:tc>
          <w:tcPr>
            <w:tcW w:w="2186" w:type="pct"/>
          </w:tcPr>
          <w:p w14:paraId="233CB1FD" w14:textId="77777777" w:rsidR="00310164" w:rsidRPr="001D520A" w:rsidRDefault="00310164" w:rsidP="0031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A850356" w14:textId="6CB18649" w:rsidR="00310164" w:rsidRPr="00310164" w:rsidRDefault="00310164" w:rsidP="0031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01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187,672</w:t>
            </w:r>
          </w:p>
        </w:tc>
        <w:tc>
          <w:tcPr>
            <w:tcW w:w="144" w:type="pct"/>
          </w:tcPr>
          <w:p w14:paraId="0BDDDE93" w14:textId="77777777" w:rsidR="00310164" w:rsidRPr="001D520A" w:rsidRDefault="00310164" w:rsidP="0031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9B06932" w14:textId="7C2CB614" w:rsidR="00310164" w:rsidRPr="001D520A" w:rsidRDefault="00310164" w:rsidP="0031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70,578</w:t>
            </w:r>
          </w:p>
        </w:tc>
        <w:tc>
          <w:tcPr>
            <w:tcW w:w="144" w:type="pct"/>
          </w:tcPr>
          <w:p w14:paraId="5FC07B0E" w14:textId="77777777" w:rsidR="00310164" w:rsidRPr="001D520A" w:rsidRDefault="00310164" w:rsidP="0031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763DA465" w14:textId="5198AD76" w:rsidR="00310164" w:rsidRPr="001D520A" w:rsidRDefault="00310164" w:rsidP="0031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01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187,672</w:t>
            </w:r>
          </w:p>
        </w:tc>
        <w:tc>
          <w:tcPr>
            <w:tcW w:w="136" w:type="pct"/>
          </w:tcPr>
          <w:p w14:paraId="35D8AE81" w14:textId="77777777" w:rsidR="00310164" w:rsidRPr="001D520A" w:rsidRDefault="00310164" w:rsidP="0031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4AB4F6C" w14:textId="27E545C3" w:rsidR="00310164" w:rsidRPr="001D520A" w:rsidRDefault="00310164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70,578</w:t>
            </w:r>
          </w:p>
        </w:tc>
      </w:tr>
    </w:tbl>
    <w:p w14:paraId="565B24B4" w14:textId="77777777" w:rsidR="00FD5695" w:rsidRPr="006654F6" w:rsidRDefault="00FD569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0"/>
        <w:gridCol w:w="267"/>
        <w:gridCol w:w="1093"/>
        <w:gridCol w:w="267"/>
        <w:gridCol w:w="1079"/>
        <w:gridCol w:w="253"/>
        <w:gridCol w:w="1101"/>
      </w:tblGrid>
      <w:tr w:rsidR="00FD5695" w:rsidRPr="001D520A" w14:paraId="297CB5C1" w14:textId="77777777" w:rsidTr="00AB02D2">
        <w:tc>
          <w:tcPr>
            <w:tcW w:w="2196" w:type="pct"/>
          </w:tcPr>
          <w:p w14:paraId="07332843" w14:textId="399B186E" w:rsidR="00FD5695" w:rsidRPr="001D520A" w:rsidRDefault="00FD5695" w:rsidP="00AB0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39" w:type="pct"/>
            <w:gridSpan w:val="3"/>
          </w:tcPr>
          <w:p w14:paraId="509C47B0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1677115E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70E2023C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5695" w:rsidRPr="001D520A" w14:paraId="49DF334A" w14:textId="77777777" w:rsidTr="00AB02D2">
        <w:tc>
          <w:tcPr>
            <w:tcW w:w="2196" w:type="pct"/>
            <w:shd w:val="clear" w:color="auto" w:fill="auto"/>
          </w:tcPr>
          <w:p w14:paraId="30556DA1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2" w:type="pct"/>
          </w:tcPr>
          <w:p w14:paraId="585B7C06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48B1D768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9A199D4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77974D2D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278BE86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7" w:type="pct"/>
          </w:tcPr>
          <w:p w14:paraId="6D31C1DD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8E73B6B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D5695" w:rsidRPr="001D520A" w14:paraId="4B690187" w14:textId="77777777" w:rsidTr="00AB02D2">
        <w:tc>
          <w:tcPr>
            <w:tcW w:w="2196" w:type="pct"/>
            <w:shd w:val="clear" w:color="auto" w:fill="auto"/>
          </w:tcPr>
          <w:p w14:paraId="12BF794C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569D2329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655AD1D4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830AE78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2EA2267C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DAB2450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7" w:type="pct"/>
          </w:tcPr>
          <w:p w14:paraId="499CCC8E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F6045F8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FD5695" w:rsidRPr="001D520A" w14:paraId="065D37C1" w14:textId="77777777" w:rsidTr="00AB02D2">
        <w:tc>
          <w:tcPr>
            <w:tcW w:w="2196" w:type="pct"/>
          </w:tcPr>
          <w:p w14:paraId="166C67FF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4" w:type="pct"/>
            <w:gridSpan w:val="7"/>
          </w:tcPr>
          <w:p w14:paraId="57DE4DD8" w14:textId="77777777" w:rsidR="00FD5695" w:rsidRPr="001D520A" w:rsidRDefault="00FD5695" w:rsidP="00AB0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5695" w:rsidRPr="001D520A" w14:paraId="4E47274A" w14:textId="77777777" w:rsidTr="00AB02D2">
        <w:tc>
          <w:tcPr>
            <w:tcW w:w="2196" w:type="pct"/>
          </w:tcPr>
          <w:p w14:paraId="4130AA40" w14:textId="6A1F0A9A" w:rsidR="00FD5695" w:rsidRPr="001D520A" w:rsidRDefault="00FD5695" w:rsidP="00FD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03002981" w14:textId="046B070B" w:rsidR="00FD5695" w:rsidRPr="001D520A" w:rsidRDefault="00FD5695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844DB95" w14:textId="77777777" w:rsidR="00FD5695" w:rsidRPr="001D520A" w:rsidRDefault="00FD5695" w:rsidP="00FD5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4A8B2EE" w14:textId="437D01A0" w:rsidR="00FD5695" w:rsidRPr="001D520A" w:rsidRDefault="00FD5695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6E5301A" w14:textId="77777777" w:rsidR="00FD5695" w:rsidRPr="001D520A" w:rsidRDefault="00FD5695" w:rsidP="00FD5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1730E8A" w14:textId="725D4134" w:rsidR="00FD5695" w:rsidRPr="001D520A" w:rsidRDefault="00FD5695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5,821</w:t>
            </w:r>
          </w:p>
        </w:tc>
        <w:tc>
          <w:tcPr>
            <w:tcW w:w="137" w:type="pct"/>
          </w:tcPr>
          <w:p w14:paraId="6601ADB4" w14:textId="77777777" w:rsidR="00FD5695" w:rsidRPr="001D520A" w:rsidRDefault="00FD5695" w:rsidP="00FD5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971D00B" w14:textId="2B70CCFB" w:rsidR="00FD5695" w:rsidRPr="001D520A" w:rsidRDefault="00FD5695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2,122</w:t>
            </w:r>
          </w:p>
        </w:tc>
      </w:tr>
      <w:tr w:rsidR="00FD5695" w:rsidRPr="001D520A" w14:paraId="24A720F9" w14:textId="77777777" w:rsidTr="00AB02D2">
        <w:tc>
          <w:tcPr>
            <w:tcW w:w="2196" w:type="pct"/>
          </w:tcPr>
          <w:p w14:paraId="1ABB0DF0" w14:textId="68FEFD0B" w:rsidR="00FD5695" w:rsidRPr="001D520A" w:rsidRDefault="00D84B05" w:rsidP="00FD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  <w:r w:rsidR="00FD5695" w:rsidRPr="001D520A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51271AE" w14:textId="45B82F24" w:rsidR="00FD5695" w:rsidRPr="001D520A" w:rsidRDefault="00FD5695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F9FCA3E" w14:textId="77777777" w:rsidR="00FD5695" w:rsidRPr="001D520A" w:rsidRDefault="00FD5695" w:rsidP="00FD5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01EA8E8" w14:textId="7000EE48" w:rsidR="00FD5695" w:rsidRPr="001D520A" w:rsidRDefault="00FD5695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45" w:type="pct"/>
          </w:tcPr>
          <w:p w14:paraId="234293D7" w14:textId="77777777" w:rsidR="00FD5695" w:rsidRPr="001D520A" w:rsidRDefault="00FD5695" w:rsidP="00FD5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C2E647D" w14:textId="2A8B396F" w:rsidR="00FD5695" w:rsidRPr="001D520A" w:rsidRDefault="00FD5695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2AD1F0E5" w14:textId="77777777" w:rsidR="00FD5695" w:rsidRPr="001D520A" w:rsidRDefault="00FD5695" w:rsidP="00FD5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31340BB" w14:textId="089C57B7" w:rsidR="00FD5695" w:rsidRPr="001D520A" w:rsidRDefault="00FD5695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</w:tr>
      <w:tr w:rsidR="00FD5695" w:rsidRPr="001D520A" w14:paraId="429B99DA" w14:textId="77777777" w:rsidTr="00AB02D2">
        <w:tc>
          <w:tcPr>
            <w:tcW w:w="2196" w:type="pct"/>
          </w:tcPr>
          <w:p w14:paraId="3AA8BE88" w14:textId="057119A5" w:rsidR="00FD5695" w:rsidRPr="001D520A" w:rsidRDefault="00FD5695" w:rsidP="00FD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6A24B95" w14:textId="72E88BBF" w:rsidR="00FD5695" w:rsidRPr="001D520A" w:rsidRDefault="00FD5695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B3A8DB6" w14:textId="77777777" w:rsidR="00FD5695" w:rsidRPr="001D520A" w:rsidRDefault="00FD5695" w:rsidP="00FD5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05B5F41" w14:textId="413EAD8E" w:rsidR="00FD5695" w:rsidRPr="007209AA" w:rsidRDefault="00FD5695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6F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145" w:type="pct"/>
          </w:tcPr>
          <w:p w14:paraId="6C61F5CF" w14:textId="77777777" w:rsidR="00FD5695" w:rsidRPr="001D520A" w:rsidRDefault="00FD5695" w:rsidP="00FD5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520050F" w14:textId="17E27598" w:rsidR="00FD5695" w:rsidRPr="001D520A" w:rsidRDefault="00FD5695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58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5,821</w:t>
            </w:r>
          </w:p>
        </w:tc>
        <w:tc>
          <w:tcPr>
            <w:tcW w:w="137" w:type="pct"/>
          </w:tcPr>
          <w:p w14:paraId="386EB17E" w14:textId="77777777" w:rsidR="00FD5695" w:rsidRPr="001D520A" w:rsidRDefault="00FD5695" w:rsidP="00FD5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99C0C96" w14:textId="7A49AB52" w:rsidR="00FD5695" w:rsidRPr="007209AA" w:rsidRDefault="00FD5695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2,230</w:t>
            </w:r>
          </w:p>
        </w:tc>
      </w:tr>
    </w:tbl>
    <w:p w14:paraId="1B07AEFE" w14:textId="77777777" w:rsidR="00FD5695" w:rsidRPr="006654F6" w:rsidRDefault="00FD569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2"/>
        <w:gridCol w:w="1118"/>
        <w:gridCol w:w="236"/>
        <w:gridCol w:w="1142"/>
        <w:gridCol w:w="236"/>
        <w:gridCol w:w="1131"/>
        <w:gridCol w:w="236"/>
        <w:gridCol w:w="1076"/>
      </w:tblGrid>
      <w:tr w:rsidR="00A334E1" w:rsidRPr="00C1465F" w14:paraId="18C3BE4D" w14:textId="77777777" w:rsidTr="008D37A3">
        <w:trPr>
          <w:tblHeader/>
        </w:trPr>
        <w:tc>
          <w:tcPr>
            <w:tcW w:w="2195" w:type="pct"/>
            <w:shd w:val="clear" w:color="auto" w:fill="auto"/>
            <w:vAlign w:val="bottom"/>
          </w:tcPr>
          <w:p w14:paraId="26786E9F" w14:textId="0EA4F096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C146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สั้นจากบริษัทย่อย</w:t>
            </w:r>
          </w:p>
        </w:tc>
        <w:tc>
          <w:tcPr>
            <w:tcW w:w="2805" w:type="pct"/>
            <w:gridSpan w:val="7"/>
            <w:shd w:val="clear" w:color="auto" w:fill="auto"/>
            <w:vAlign w:val="bottom"/>
          </w:tcPr>
          <w:p w14:paraId="7538A2A0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4E1" w:rsidRPr="00C1465F" w14:paraId="7A6BF538" w14:textId="77777777" w:rsidTr="008D37A3">
        <w:trPr>
          <w:tblHeader/>
        </w:trPr>
        <w:tc>
          <w:tcPr>
            <w:tcW w:w="2195" w:type="pct"/>
            <w:shd w:val="clear" w:color="auto" w:fill="auto"/>
            <w:vAlign w:val="bottom"/>
          </w:tcPr>
          <w:p w14:paraId="28685249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65C04F84" w14:textId="7AD2DA31" w:rsidR="00A334E1" w:rsidRPr="00C1465F" w:rsidRDefault="000B294D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334E1" w:rsidRPr="00C146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334E1"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DB76CFF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20DD37A6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1AC99F1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359AAD0F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09EDF19E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2444B1F6" w14:textId="38A0E749" w:rsidR="00A334E1" w:rsidRPr="00C1465F" w:rsidRDefault="000B294D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334E1"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334E1"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A334E1" w:rsidRPr="00C1465F" w14:paraId="536B4CB0" w14:textId="77777777" w:rsidTr="008D37A3">
        <w:trPr>
          <w:tblHeader/>
        </w:trPr>
        <w:tc>
          <w:tcPr>
            <w:tcW w:w="2195" w:type="pct"/>
            <w:shd w:val="clear" w:color="auto" w:fill="auto"/>
            <w:vAlign w:val="bottom"/>
          </w:tcPr>
          <w:p w14:paraId="1AAB50CB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39474181" w14:textId="743E4151" w:rsidR="00A334E1" w:rsidRPr="00C1465F" w:rsidRDefault="000B294D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9030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DA8CFD2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5039A2F3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E2D2143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3461F124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C6CB7D6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61D56AB3" w14:textId="697BE50B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B294D"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9030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A334E1" w:rsidRPr="00C1465F" w14:paraId="5D8146A3" w14:textId="77777777" w:rsidTr="008D37A3">
        <w:trPr>
          <w:tblHeader/>
        </w:trPr>
        <w:tc>
          <w:tcPr>
            <w:tcW w:w="2195" w:type="pct"/>
            <w:shd w:val="clear" w:color="auto" w:fill="auto"/>
          </w:tcPr>
          <w:p w14:paraId="5669D8D9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5" w:type="pct"/>
            <w:gridSpan w:val="7"/>
            <w:shd w:val="clear" w:color="auto" w:fill="auto"/>
          </w:tcPr>
          <w:p w14:paraId="35B0DFAA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C146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C146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A957A3" w:rsidRPr="00C1465F" w14:paraId="1FA29685" w14:textId="77777777" w:rsidTr="008D37A3">
        <w:tc>
          <w:tcPr>
            <w:tcW w:w="2195" w:type="pct"/>
            <w:shd w:val="clear" w:color="auto" w:fill="auto"/>
          </w:tcPr>
          <w:p w14:paraId="1AE44291" w14:textId="5D27F196" w:rsidR="00A957A3" w:rsidRPr="002C29BC" w:rsidRDefault="00A957A3" w:rsidP="00A9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C29B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auto"/>
          </w:tcPr>
          <w:p w14:paraId="41DA763D" w14:textId="5FAE7129" w:rsidR="00A957A3" w:rsidRPr="00A957A3" w:rsidRDefault="00ED7CD8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33,980</w:t>
            </w:r>
          </w:p>
        </w:tc>
        <w:tc>
          <w:tcPr>
            <w:tcW w:w="128" w:type="pct"/>
            <w:shd w:val="clear" w:color="auto" w:fill="auto"/>
          </w:tcPr>
          <w:p w14:paraId="74F6D986" w14:textId="77777777" w:rsidR="00A957A3" w:rsidRPr="00A957A3" w:rsidRDefault="00A957A3" w:rsidP="00A9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3D03E1F1" w14:textId="15501A0F" w:rsidR="00A957A3" w:rsidRPr="00A957A3" w:rsidRDefault="00ED7CD8" w:rsidP="005D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4,900</w:t>
            </w:r>
          </w:p>
        </w:tc>
        <w:tc>
          <w:tcPr>
            <w:tcW w:w="128" w:type="pct"/>
            <w:shd w:val="clear" w:color="auto" w:fill="auto"/>
          </w:tcPr>
          <w:p w14:paraId="58FFA28E" w14:textId="77777777" w:rsidR="00A957A3" w:rsidRPr="00A957A3" w:rsidRDefault="00A957A3" w:rsidP="00A9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620C10C7" w14:textId="5384D691" w:rsidR="00A957A3" w:rsidRPr="00A957A3" w:rsidRDefault="00ED7CD8" w:rsidP="005D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(5,000)</w:t>
            </w:r>
          </w:p>
        </w:tc>
        <w:tc>
          <w:tcPr>
            <w:tcW w:w="128" w:type="pct"/>
            <w:shd w:val="clear" w:color="auto" w:fill="auto"/>
          </w:tcPr>
          <w:p w14:paraId="03EC916A" w14:textId="77777777" w:rsidR="00A957A3" w:rsidRPr="00A957A3" w:rsidRDefault="00A957A3" w:rsidP="00A9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2593514C" w14:textId="102F86B0" w:rsidR="00A957A3" w:rsidRPr="00A957A3" w:rsidRDefault="00ED7CD8" w:rsidP="008D3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33,880</w:t>
            </w:r>
          </w:p>
        </w:tc>
      </w:tr>
    </w:tbl>
    <w:p w14:paraId="2921D216" w14:textId="77777777" w:rsidR="00C81E0F" w:rsidRPr="006654F6" w:rsidRDefault="00C81E0F" w:rsidP="00CC0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7C6EB7BC" w14:textId="4D3582D8" w:rsidR="00D04975" w:rsidRDefault="00D04975" w:rsidP="008D3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9964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B294D" w:rsidRPr="000B294D">
        <w:rPr>
          <w:rFonts w:ascii="Angsana New" w:hAnsi="Angsana New" w:cs="Angsana New" w:hint="cs"/>
          <w:sz w:val="30"/>
          <w:szCs w:val="30"/>
        </w:rPr>
        <w:t>3</w:t>
      </w:r>
      <w:r w:rsidR="000B294D" w:rsidRPr="000B294D">
        <w:rPr>
          <w:rFonts w:ascii="Angsana New" w:hAnsi="Angsana New" w:cs="Angsana New"/>
          <w:sz w:val="30"/>
          <w:szCs w:val="30"/>
        </w:rPr>
        <w:t>1</w:t>
      </w:r>
      <w:r w:rsidRPr="009964DC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0B294D" w:rsidRPr="000B294D">
        <w:rPr>
          <w:rFonts w:ascii="Angsana New" w:hAnsi="Angsana New" w:cs="Angsana New"/>
          <w:sz w:val="30"/>
          <w:szCs w:val="30"/>
        </w:rPr>
        <w:t>25</w:t>
      </w:r>
      <w:r w:rsidR="000B294D" w:rsidRPr="000B294D">
        <w:rPr>
          <w:rFonts w:ascii="Angsana New" w:hAnsi="Angsana New" w:cs="Angsana New" w:hint="cs"/>
          <w:sz w:val="30"/>
          <w:szCs w:val="30"/>
        </w:rPr>
        <w:t>6</w:t>
      </w:r>
      <w:r w:rsidR="0009030C">
        <w:rPr>
          <w:rFonts w:ascii="Angsana New" w:hAnsi="Angsana New" w:cs="Angsana New"/>
          <w:sz w:val="30"/>
          <w:szCs w:val="30"/>
        </w:rPr>
        <w:t>5</w:t>
      </w:r>
      <w:r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84B05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D84B05">
        <w:rPr>
          <w:rFonts w:ascii="Angsana New" w:hAnsi="Angsana New" w:cs="Angsana New"/>
          <w:sz w:val="30"/>
          <w:szCs w:val="30"/>
        </w:rPr>
        <w:t xml:space="preserve">31 </w:t>
      </w:r>
      <w:r w:rsidR="00D84B0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D84B05">
        <w:rPr>
          <w:rFonts w:ascii="Angsana New" w:hAnsi="Angsana New" w:cs="Angsana New"/>
          <w:sz w:val="30"/>
          <w:szCs w:val="30"/>
        </w:rPr>
        <w:t xml:space="preserve">2564 </w:t>
      </w:r>
      <w:r w:rsidRPr="009964DC">
        <w:rPr>
          <w:rFonts w:ascii="Angsana New" w:hAnsi="Angsana New" w:cs="Angsana New" w:hint="cs"/>
          <w:sz w:val="30"/>
          <w:szCs w:val="30"/>
          <w:cs/>
        </w:rPr>
        <w:t>บริษัทมี</w:t>
      </w:r>
      <w:r w:rsidRPr="003E3B61">
        <w:rPr>
          <w:rFonts w:ascii="Angsana New" w:hAnsi="Angsana New" w:cs="Angsana New" w:hint="cs"/>
          <w:sz w:val="30"/>
          <w:szCs w:val="30"/>
          <w:cs/>
        </w:rPr>
        <w:t>เงินกู้ยืมระยะสั้น</w:t>
      </w:r>
      <w:r w:rsidR="004C7002">
        <w:rPr>
          <w:rFonts w:ascii="Angsana New" w:hAnsi="Angsana New" w:cs="Angsana New" w:hint="cs"/>
          <w:sz w:val="30"/>
          <w:szCs w:val="30"/>
          <w:cs/>
        </w:rPr>
        <w:t>จาก</w:t>
      </w:r>
      <w:r w:rsidRPr="003E3B61">
        <w:rPr>
          <w:rFonts w:ascii="Angsana New" w:hAnsi="Angsana New" w:cs="Angsana New" w:hint="cs"/>
          <w:sz w:val="30"/>
          <w:szCs w:val="30"/>
          <w:cs/>
        </w:rPr>
        <w:t>บริษัทย่อย เป็นเงินกู้ยืมประเภท</w:t>
      </w:r>
      <w:r w:rsidR="008D37A3">
        <w:rPr>
          <w:rFonts w:ascii="Angsana New" w:hAnsi="Angsana New" w:cs="Angsana New" w:hint="cs"/>
          <w:sz w:val="30"/>
          <w:szCs w:val="30"/>
          <w:cs/>
        </w:rPr>
        <w:t xml:space="preserve">            </w:t>
      </w:r>
      <w:r w:rsidRPr="003E3B61">
        <w:rPr>
          <w:rFonts w:ascii="Angsana New" w:hAnsi="Angsana New" w:cs="Angsana New" w:hint="cs"/>
          <w:sz w:val="30"/>
          <w:szCs w:val="30"/>
          <w:cs/>
        </w:rPr>
        <w:t xml:space="preserve">ไม่มีหลักประกัน โดยมีอัตราดอกเบี้ยร้อยละ </w:t>
      </w:r>
      <w:r w:rsidR="004C752B">
        <w:rPr>
          <w:rFonts w:ascii="Angsana New" w:hAnsi="Angsana New" w:cs="Angsana New"/>
          <w:sz w:val="30"/>
          <w:szCs w:val="30"/>
        </w:rPr>
        <w:t>5.5</w:t>
      </w:r>
      <w:r w:rsidRPr="003E3B61">
        <w:rPr>
          <w:rFonts w:ascii="Angsana New" w:hAnsi="Angsana New" w:cs="Angsana New"/>
          <w:sz w:val="30"/>
          <w:szCs w:val="30"/>
        </w:rPr>
        <w:t xml:space="preserve"> </w:t>
      </w:r>
      <w:r w:rsidRPr="003E3B61">
        <w:rPr>
          <w:rFonts w:ascii="Angsana New" w:hAnsi="Angsana New" w:cs="Angsana New" w:hint="cs"/>
          <w:sz w:val="30"/>
          <w:szCs w:val="30"/>
          <w:cs/>
        </w:rPr>
        <w:t>ต่อปี และชำระคืนเมื่อทวงถาม</w:t>
      </w:r>
    </w:p>
    <w:p w14:paraId="79B154CA" w14:textId="280E51F0" w:rsidR="00D84B05" w:rsidRDefault="00D84B05" w:rsidP="00A95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="Angsana New" w:hAnsi="Angsana New" w:cs="Angsana New"/>
          <w:sz w:val="30"/>
          <w:szCs w:val="30"/>
        </w:rPr>
      </w:pPr>
    </w:p>
    <w:p w14:paraId="486A253A" w14:textId="77777777" w:rsidR="006654F6" w:rsidRDefault="006654F6" w:rsidP="00A95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0"/>
        <w:gridCol w:w="267"/>
        <w:gridCol w:w="1093"/>
        <w:gridCol w:w="267"/>
        <w:gridCol w:w="1079"/>
        <w:gridCol w:w="253"/>
        <w:gridCol w:w="1101"/>
      </w:tblGrid>
      <w:tr w:rsidR="00544276" w:rsidRPr="001D520A" w14:paraId="274CF030" w14:textId="77777777" w:rsidTr="001E16CB">
        <w:tc>
          <w:tcPr>
            <w:tcW w:w="2196" w:type="pct"/>
          </w:tcPr>
          <w:p w14:paraId="46DFB158" w14:textId="5F08F098" w:rsidR="00544276" w:rsidRPr="001D520A" w:rsidRDefault="00C374B4" w:rsidP="001E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339" w:type="pct"/>
            <w:gridSpan w:val="3"/>
          </w:tcPr>
          <w:p w14:paraId="0EA35AB5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2BDB8E26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20E90AB8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4276" w:rsidRPr="001D520A" w14:paraId="38C952A2" w14:textId="77777777" w:rsidTr="001E16CB">
        <w:tc>
          <w:tcPr>
            <w:tcW w:w="2196" w:type="pct"/>
            <w:shd w:val="clear" w:color="auto" w:fill="auto"/>
          </w:tcPr>
          <w:p w14:paraId="4DA735E2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2" w:type="pct"/>
          </w:tcPr>
          <w:p w14:paraId="22CAEDC7" w14:textId="77B2A035" w:rsidR="00544276" w:rsidRPr="001D520A" w:rsidRDefault="000B294D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44276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44276" w:rsidRPr="001D520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5E10BA7E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2CF4D63" w14:textId="454D7060" w:rsidR="00544276" w:rsidRPr="001D520A" w:rsidRDefault="000B294D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44276"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25D8B219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535287A" w14:textId="2657C44C" w:rsidR="00544276" w:rsidRPr="001D520A" w:rsidRDefault="000B294D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44276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44276" w:rsidRPr="001D520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7" w:type="pct"/>
          </w:tcPr>
          <w:p w14:paraId="635E770E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A0A50C4" w14:textId="2DA2C571" w:rsidR="00544276" w:rsidRPr="001D520A" w:rsidRDefault="000B294D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44276"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9030C" w:rsidRPr="001D520A" w14:paraId="3EFD6461" w14:textId="77777777" w:rsidTr="001E16CB">
        <w:tc>
          <w:tcPr>
            <w:tcW w:w="2196" w:type="pct"/>
            <w:shd w:val="clear" w:color="auto" w:fill="auto"/>
          </w:tcPr>
          <w:p w14:paraId="1E73EC1E" w14:textId="317134F2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6035F784" w14:textId="7430FBA9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11655AC6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8580CE8" w14:textId="51DDF10D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64F41C36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3EB2E3E" w14:textId="14ABC776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7" w:type="pct"/>
          </w:tcPr>
          <w:p w14:paraId="7059C634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F15B63F" w14:textId="7C23CA0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09030C" w:rsidRPr="001D520A" w14:paraId="54F56B79" w14:textId="77777777" w:rsidTr="001E6005">
        <w:tc>
          <w:tcPr>
            <w:tcW w:w="2196" w:type="pct"/>
          </w:tcPr>
          <w:p w14:paraId="1A00C0BF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4" w:type="pct"/>
            <w:gridSpan w:val="7"/>
          </w:tcPr>
          <w:p w14:paraId="29EF1B42" w14:textId="77777777" w:rsidR="0009030C" w:rsidRPr="001D520A" w:rsidRDefault="0009030C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1F70" w:rsidRPr="001D520A" w14:paraId="72C9BFB6" w14:textId="77777777" w:rsidTr="001E6005">
        <w:tc>
          <w:tcPr>
            <w:tcW w:w="2196" w:type="pct"/>
          </w:tcPr>
          <w:p w14:paraId="60442F48" w14:textId="03B700ED" w:rsidR="002E1F70" w:rsidRPr="003667E4" w:rsidRDefault="002E1F70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667E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804" w:type="pct"/>
            <w:gridSpan w:val="7"/>
          </w:tcPr>
          <w:p w14:paraId="32D6BAD1" w14:textId="77777777" w:rsidR="002E1F70" w:rsidRPr="001D520A" w:rsidRDefault="002E1F70" w:rsidP="00090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2E1F70" w:rsidRPr="001D520A" w14:paraId="116C9522" w14:textId="77777777" w:rsidTr="001E6005">
        <w:tc>
          <w:tcPr>
            <w:tcW w:w="2196" w:type="pct"/>
          </w:tcPr>
          <w:p w14:paraId="39A73DB7" w14:textId="5D1AF5DE" w:rsidR="002E1F70" w:rsidRPr="002E1F70" w:rsidRDefault="000B02F9" w:rsidP="002E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2E1F70" w:rsidRPr="002E1F7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02" w:type="pct"/>
          </w:tcPr>
          <w:p w14:paraId="5FF7668D" w14:textId="420637BA" w:rsidR="002E1F70" w:rsidRPr="001D520A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464</w:t>
            </w:r>
          </w:p>
        </w:tc>
        <w:tc>
          <w:tcPr>
            <w:tcW w:w="145" w:type="pct"/>
          </w:tcPr>
          <w:p w14:paraId="31261D98" w14:textId="77777777" w:rsidR="002E1F70" w:rsidRPr="001D520A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4A190D" w14:textId="6A4DC290" w:rsidR="002E1F70" w:rsidRPr="001D520A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458</w:t>
            </w:r>
          </w:p>
        </w:tc>
        <w:tc>
          <w:tcPr>
            <w:tcW w:w="145" w:type="pct"/>
          </w:tcPr>
          <w:p w14:paraId="1BAFD07B" w14:textId="77777777" w:rsidR="002E1F70" w:rsidRPr="001D520A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2DDC079" w14:textId="19095A82" w:rsidR="002E1F70" w:rsidRPr="001D520A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02DA7DD" w14:textId="77777777" w:rsidR="002E1F70" w:rsidRPr="001D520A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28DB530" w14:textId="16E1DA0A" w:rsidR="002E1F70" w:rsidRPr="001D520A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1F70" w:rsidRPr="001D520A" w14:paraId="069C5E77" w14:textId="77777777" w:rsidTr="001E6005">
        <w:tc>
          <w:tcPr>
            <w:tcW w:w="2196" w:type="pct"/>
          </w:tcPr>
          <w:p w14:paraId="2DBDA4BD" w14:textId="4499251F" w:rsidR="002E1F70" w:rsidRPr="002E1F70" w:rsidRDefault="000B02F9" w:rsidP="002E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2E1F70" w:rsidRPr="002E1F7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F65B4A9" w14:textId="7916A61E" w:rsidR="002E1F70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145" w:type="pct"/>
          </w:tcPr>
          <w:p w14:paraId="5BD0949B" w14:textId="77777777" w:rsidR="002E1F70" w:rsidRPr="001D520A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BE1D6A6" w14:textId="08FEA44C" w:rsidR="002E1F70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45" w:type="pct"/>
          </w:tcPr>
          <w:p w14:paraId="51F47E10" w14:textId="77777777" w:rsidR="002E1F70" w:rsidRPr="001D520A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B950B0C" w14:textId="397A54DF" w:rsidR="002E1F70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0FD5A008" w14:textId="77777777" w:rsidR="002E1F70" w:rsidRPr="001D520A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1691020" w14:textId="2516B572" w:rsidR="002E1F70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1F70" w:rsidRPr="001D520A" w14:paraId="00B5BCD7" w14:textId="77777777" w:rsidTr="001E16CB">
        <w:tc>
          <w:tcPr>
            <w:tcW w:w="2196" w:type="pct"/>
          </w:tcPr>
          <w:p w14:paraId="0DA1F0A8" w14:textId="77777777" w:rsidR="002E1F70" w:rsidRPr="001D520A" w:rsidRDefault="002E1F70" w:rsidP="002E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89A0319" w14:textId="08A31B8A" w:rsidR="002E1F70" w:rsidRPr="001D520A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504</w:t>
            </w:r>
          </w:p>
        </w:tc>
        <w:tc>
          <w:tcPr>
            <w:tcW w:w="145" w:type="pct"/>
          </w:tcPr>
          <w:p w14:paraId="6775940C" w14:textId="77777777" w:rsidR="002E1F70" w:rsidRPr="001D520A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4BD7284" w14:textId="1F05CA5B" w:rsidR="002E1F70" w:rsidRPr="007209AA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</w:t>
            </w:r>
          </w:p>
        </w:tc>
        <w:tc>
          <w:tcPr>
            <w:tcW w:w="145" w:type="pct"/>
          </w:tcPr>
          <w:p w14:paraId="12DF09D9" w14:textId="77777777" w:rsidR="002E1F70" w:rsidRPr="001D520A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1897FC9" w14:textId="66DB2916" w:rsidR="002E1F70" w:rsidRPr="001D520A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2F7ED1A" w14:textId="77777777" w:rsidR="002E1F70" w:rsidRPr="001D520A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C4FE94B" w14:textId="4E569843" w:rsidR="002E1F70" w:rsidRPr="007209AA" w:rsidRDefault="002E1F70" w:rsidP="002E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C4103F7" w14:textId="501D4569" w:rsidR="00544276" w:rsidRPr="006654F6" w:rsidRDefault="005442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688563A" w14:textId="2A465131" w:rsidR="00F13CEA" w:rsidRPr="00E53DFA" w:rsidRDefault="00E53DFA" w:rsidP="00F13CEA">
      <w:pPr>
        <w:pStyle w:val="block"/>
        <w:spacing w:after="0" w:line="240" w:lineRule="auto"/>
        <w:ind w:left="540" w:right="4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E53DFA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ภาระผูกพันกับบุคคลหรือกิจการที่เกี่ยวข้องกัน</w:t>
      </w:r>
    </w:p>
    <w:p w14:paraId="2B9B3BF1" w14:textId="7D574BC9" w:rsidR="00847240" w:rsidRPr="006654F6" w:rsidRDefault="00847240" w:rsidP="00F13CEA">
      <w:pPr>
        <w:pStyle w:val="block"/>
        <w:spacing w:after="0" w:line="240" w:lineRule="auto"/>
        <w:ind w:left="540" w:right="47"/>
        <w:jc w:val="both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0"/>
        <w:gridCol w:w="267"/>
        <w:gridCol w:w="1093"/>
        <w:gridCol w:w="267"/>
        <w:gridCol w:w="1079"/>
        <w:gridCol w:w="253"/>
        <w:gridCol w:w="1101"/>
      </w:tblGrid>
      <w:tr w:rsidR="00847240" w:rsidRPr="001D520A" w14:paraId="275BA88D" w14:textId="77777777" w:rsidTr="00201D85">
        <w:tc>
          <w:tcPr>
            <w:tcW w:w="2196" w:type="pct"/>
          </w:tcPr>
          <w:p w14:paraId="3302EE48" w14:textId="4483E48B" w:rsidR="00847240" w:rsidRPr="001D520A" w:rsidRDefault="00847240" w:rsidP="002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127C0372" w14:textId="77777777" w:rsidR="00847240" w:rsidRPr="001D520A" w:rsidRDefault="00847240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3A9CE43C" w14:textId="77777777" w:rsidR="00847240" w:rsidRPr="001D520A" w:rsidRDefault="00847240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2FECB800" w14:textId="77777777" w:rsidR="00847240" w:rsidRPr="001D520A" w:rsidRDefault="00847240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7240" w:rsidRPr="001D520A" w14:paraId="302403FC" w14:textId="77777777" w:rsidTr="00201D85">
        <w:tc>
          <w:tcPr>
            <w:tcW w:w="2196" w:type="pct"/>
            <w:shd w:val="clear" w:color="auto" w:fill="auto"/>
          </w:tcPr>
          <w:p w14:paraId="025DE6D1" w14:textId="77777777" w:rsidR="00847240" w:rsidRPr="001D520A" w:rsidRDefault="00847240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2" w:type="pct"/>
          </w:tcPr>
          <w:p w14:paraId="676C9F3D" w14:textId="77777777" w:rsidR="00847240" w:rsidRPr="001D520A" w:rsidRDefault="00847240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4D25D3A8" w14:textId="77777777" w:rsidR="00847240" w:rsidRPr="001D520A" w:rsidRDefault="00847240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F35C579" w14:textId="77777777" w:rsidR="00847240" w:rsidRPr="001D520A" w:rsidRDefault="00847240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0CE58CF3" w14:textId="77777777" w:rsidR="00847240" w:rsidRPr="001D520A" w:rsidRDefault="00847240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D5CFF85" w14:textId="77777777" w:rsidR="00847240" w:rsidRPr="001D520A" w:rsidRDefault="00847240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7" w:type="pct"/>
          </w:tcPr>
          <w:p w14:paraId="53C388D3" w14:textId="77777777" w:rsidR="00847240" w:rsidRPr="001D520A" w:rsidRDefault="00847240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F64FBFE" w14:textId="77777777" w:rsidR="00847240" w:rsidRPr="001D520A" w:rsidRDefault="00847240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47240" w:rsidRPr="001D520A" w14:paraId="789C5212" w14:textId="77777777" w:rsidTr="00201D85">
        <w:tc>
          <w:tcPr>
            <w:tcW w:w="2196" w:type="pct"/>
            <w:shd w:val="clear" w:color="auto" w:fill="auto"/>
          </w:tcPr>
          <w:p w14:paraId="70B9A3AD" w14:textId="77777777" w:rsidR="00847240" w:rsidRPr="001D520A" w:rsidRDefault="00847240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1CC9087B" w14:textId="77777777" w:rsidR="00847240" w:rsidRPr="001D520A" w:rsidRDefault="00847240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6757080F" w14:textId="77777777" w:rsidR="00847240" w:rsidRPr="001D520A" w:rsidRDefault="00847240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0DD1C31" w14:textId="77777777" w:rsidR="00847240" w:rsidRPr="001D520A" w:rsidRDefault="00847240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0D8F3721" w14:textId="77777777" w:rsidR="00847240" w:rsidRPr="001D520A" w:rsidRDefault="00847240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A42B0B9" w14:textId="77777777" w:rsidR="00847240" w:rsidRPr="001D520A" w:rsidRDefault="00847240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7" w:type="pct"/>
          </w:tcPr>
          <w:p w14:paraId="7B828AD6" w14:textId="77777777" w:rsidR="00847240" w:rsidRPr="001D520A" w:rsidRDefault="00847240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A152794" w14:textId="77777777" w:rsidR="00847240" w:rsidRPr="001D520A" w:rsidRDefault="00847240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847240" w:rsidRPr="001D520A" w14:paraId="1BBDA589" w14:textId="77777777" w:rsidTr="00201D85">
        <w:tc>
          <w:tcPr>
            <w:tcW w:w="2196" w:type="pct"/>
          </w:tcPr>
          <w:p w14:paraId="20057FAA" w14:textId="7337F0AE" w:rsidR="00847240" w:rsidRPr="001D520A" w:rsidRDefault="00847240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4" w:type="pct"/>
            <w:gridSpan w:val="7"/>
          </w:tcPr>
          <w:p w14:paraId="0DFF71CE" w14:textId="77777777" w:rsidR="00847240" w:rsidRPr="001D520A" w:rsidRDefault="00847240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3DFA" w:rsidRPr="001D520A" w14:paraId="4039B780" w14:textId="77777777" w:rsidTr="00201D85">
        <w:tc>
          <w:tcPr>
            <w:tcW w:w="2196" w:type="pct"/>
          </w:tcPr>
          <w:p w14:paraId="75CF8C8F" w14:textId="76BD8B4B" w:rsidR="00E53DFA" w:rsidRPr="00D34950" w:rsidRDefault="00E53DF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3495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804" w:type="pct"/>
            <w:gridSpan w:val="7"/>
          </w:tcPr>
          <w:p w14:paraId="3650437C" w14:textId="77777777" w:rsidR="00E53DFA" w:rsidRPr="001D520A" w:rsidRDefault="00E53DF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847240" w:rsidRPr="001D520A" w14:paraId="14FFEA5A" w14:textId="77777777" w:rsidTr="00201D85">
        <w:tc>
          <w:tcPr>
            <w:tcW w:w="2196" w:type="pct"/>
          </w:tcPr>
          <w:p w14:paraId="55842700" w14:textId="38C81CCB" w:rsidR="00847240" w:rsidRPr="002C6350" w:rsidRDefault="00847240" w:rsidP="0084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635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02" w:type="pct"/>
          </w:tcPr>
          <w:p w14:paraId="49D9079C" w14:textId="39B0487A" w:rsidR="00847240" w:rsidRPr="002C6350" w:rsidRDefault="002C6350" w:rsidP="00847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97,116</w:t>
            </w:r>
          </w:p>
        </w:tc>
        <w:tc>
          <w:tcPr>
            <w:tcW w:w="145" w:type="pct"/>
          </w:tcPr>
          <w:p w14:paraId="2605D8FF" w14:textId="77777777" w:rsidR="00847240" w:rsidRPr="002C6350" w:rsidRDefault="00847240" w:rsidP="00847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96262A3" w14:textId="61A679B7" w:rsidR="00847240" w:rsidRPr="002C6350" w:rsidRDefault="00847240" w:rsidP="00847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6350">
              <w:rPr>
                <w:rFonts w:asciiTheme="majorBidi" w:hAnsiTheme="majorBidi" w:cstheme="majorBidi"/>
                <w:sz w:val="30"/>
                <w:szCs w:val="30"/>
              </w:rPr>
              <w:t>44,378</w:t>
            </w:r>
          </w:p>
        </w:tc>
        <w:tc>
          <w:tcPr>
            <w:tcW w:w="145" w:type="pct"/>
          </w:tcPr>
          <w:p w14:paraId="5E6EE34D" w14:textId="77777777" w:rsidR="00847240" w:rsidRPr="002C6350" w:rsidRDefault="00847240" w:rsidP="00847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F12E3E0" w14:textId="55A7F2A1" w:rsidR="00847240" w:rsidRPr="002C6350" w:rsidRDefault="002C6350" w:rsidP="00847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97,116</w:t>
            </w:r>
          </w:p>
        </w:tc>
        <w:tc>
          <w:tcPr>
            <w:tcW w:w="137" w:type="pct"/>
          </w:tcPr>
          <w:p w14:paraId="72BCFF95" w14:textId="77777777" w:rsidR="00847240" w:rsidRPr="002C6350" w:rsidRDefault="00847240" w:rsidP="00847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7A5F6F5" w14:textId="32D1F875" w:rsidR="00847240" w:rsidRPr="002C6350" w:rsidRDefault="00847240" w:rsidP="00847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6350">
              <w:rPr>
                <w:rFonts w:asciiTheme="majorBidi" w:hAnsiTheme="majorBidi" w:cstheme="majorBidi"/>
                <w:sz w:val="30"/>
                <w:szCs w:val="30"/>
              </w:rPr>
              <w:t>44,378</w:t>
            </w:r>
          </w:p>
        </w:tc>
      </w:tr>
      <w:tr w:rsidR="00847240" w:rsidRPr="001D520A" w14:paraId="68F0B182" w14:textId="77777777" w:rsidTr="00201D85">
        <w:tc>
          <w:tcPr>
            <w:tcW w:w="2196" w:type="pct"/>
          </w:tcPr>
          <w:p w14:paraId="38CE2DE7" w14:textId="1C959126" w:rsidR="00847240" w:rsidRPr="002C6350" w:rsidRDefault="00847240" w:rsidP="0084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635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8C3BB07" w14:textId="38D5508D" w:rsidR="00847240" w:rsidRPr="002C6350" w:rsidRDefault="00847240" w:rsidP="00847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63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7EAD9A7" w14:textId="77777777" w:rsidR="00847240" w:rsidRPr="002C6350" w:rsidRDefault="00847240" w:rsidP="00847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7ACBAE7" w14:textId="4A98407D" w:rsidR="00847240" w:rsidRPr="002C6350" w:rsidRDefault="00847240" w:rsidP="00847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63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88B0495" w14:textId="77777777" w:rsidR="00847240" w:rsidRPr="002C6350" w:rsidRDefault="00847240" w:rsidP="00847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83BD213" w14:textId="04E394EC" w:rsidR="00847240" w:rsidRPr="002C6350" w:rsidRDefault="002C6350" w:rsidP="00847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12,150</w:t>
            </w:r>
          </w:p>
        </w:tc>
        <w:tc>
          <w:tcPr>
            <w:tcW w:w="137" w:type="pct"/>
          </w:tcPr>
          <w:p w14:paraId="79F6E5CF" w14:textId="77777777" w:rsidR="00847240" w:rsidRPr="002C6350" w:rsidRDefault="00847240" w:rsidP="00847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0FDB3E46" w14:textId="3C356404" w:rsidR="00847240" w:rsidRPr="002C6350" w:rsidRDefault="00847240" w:rsidP="00847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6350">
              <w:rPr>
                <w:rFonts w:asciiTheme="majorBidi" w:hAnsiTheme="majorBidi" w:cstheme="majorBidi"/>
                <w:sz w:val="30"/>
                <w:szCs w:val="30"/>
              </w:rPr>
              <w:t>24,300</w:t>
            </w:r>
          </w:p>
        </w:tc>
      </w:tr>
      <w:tr w:rsidR="00847240" w:rsidRPr="001D520A" w14:paraId="37E2E4CA" w14:textId="77777777" w:rsidTr="00201D85">
        <w:tc>
          <w:tcPr>
            <w:tcW w:w="2196" w:type="pct"/>
          </w:tcPr>
          <w:p w14:paraId="74D6BD43" w14:textId="77777777" w:rsidR="00847240" w:rsidRPr="002C6350" w:rsidRDefault="00847240" w:rsidP="0084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635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6D27A8E6" w14:textId="0D785055" w:rsidR="00847240" w:rsidRPr="002C6350" w:rsidRDefault="002C6350" w:rsidP="00847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97,116</w:t>
            </w:r>
          </w:p>
        </w:tc>
        <w:tc>
          <w:tcPr>
            <w:tcW w:w="145" w:type="pct"/>
          </w:tcPr>
          <w:p w14:paraId="25877F9C" w14:textId="77777777" w:rsidR="00847240" w:rsidRPr="002C6350" w:rsidRDefault="00847240" w:rsidP="00847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A37477B" w14:textId="4DEEE189" w:rsidR="00847240" w:rsidRPr="002C6350" w:rsidRDefault="00847240" w:rsidP="00847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63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44,378</w:t>
            </w:r>
          </w:p>
        </w:tc>
        <w:tc>
          <w:tcPr>
            <w:tcW w:w="145" w:type="pct"/>
          </w:tcPr>
          <w:p w14:paraId="15BE2249" w14:textId="77777777" w:rsidR="00847240" w:rsidRPr="002C6350" w:rsidRDefault="00847240" w:rsidP="00847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A3613E0" w14:textId="3AE06B5F" w:rsidR="00847240" w:rsidRPr="002C6350" w:rsidRDefault="002C6350" w:rsidP="00847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109,266</w:t>
            </w:r>
          </w:p>
        </w:tc>
        <w:tc>
          <w:tcPr>
            <w:tcW w:w="137" w:type="pct"/>
          </w:tcPr>
          <w:p w14:paraId="47A54B8C" w14:textId="77777777" w:rsidR="00847240" w:rsidRPr="002C6350" w:rsidRDefault="00847240" w:rsidP="00847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B50052A" w14:textId="674ABA2D" w:rsidR="00847240" w:rsidRPr="002C6350" w:rsidRDefault="00847240" w:rsidP="00847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63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68,678</w:t>
            </w:r>
          </w:p>
        </w:tc>
      </w:tr>
    </w:tbl>
    <w:p w14:paraId="190369EA" w14:textId="77777777" w:rsidR="00847240" w:rsidRPr="006654F6" w:rsidRDefault="00847240" w:rsidP="00F13CEA">
      <w:pPr>
        <w:pStyle w:val="block"/>
        <w:spacing w:after="0" w:line="240" w:lineRule="auto"/>
        <w:ind w:left="540" w:right="47"/>
        <w:jc w:val="both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</w:p>
    <w:p w14:paraId="4E5582BA" w14:textId="2D83E177" w:rsidR="004858BB" w:rsidRPr="003B0CFF" w:rsidRDefault="00871359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ภาระ</w:t>
      </w:r>
      <w:r w:rsidR="003B0CFF" w:rsidRPr="003B0CF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ค้ำประกัน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วงเงินสินเชื่อของบริษัทร่วม</w:t>
      </w:r>
    </w:p>
    <w:p w14:paraId="03B9B22C" w14:textId="05F4FCE2" w:rsidR="003B0CFF" w:rsidRPr="00121857" w:rsidRDefault="003B0CF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046CA381" w14:textId="66909FD3" w:rsidR="00D84B05" w:rsidRPr="00D84B05" w:rsidRDefault="00D84B05" w:rsidP="00D8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GB"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ไม่มีภาระค้ำประกันวงเงินสินเชื่อของบริษัทร่วมใหม่ในระหว่างงวด</w:t>
      </w:r>
      <w:r w:rsidR="00B33275">
        <w:rPr>
          <w:rFonts w:ascii="Angsana New" w:hAnsi="Angsana New" w:cs="Angsana New" w:hint="cs"/>
          <w:spacing w:val="-2"/>
          <w:sz w:val="30"/>
          <w:szCs w:val="30"/>
          <w:cs/>
        </w:rPr>
        <w:t>สาม</w:t>
      </w:r>
      <w:r w:rsidRPr="00A957A3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D84B05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Pr="00D84B05">
        <w:rPr>
          <w:rFonts w:ascii="Angsana New" w:hAnsi="Angsana New" w:cs="Angsana New"/>
          <w:sz w:val="30"/>
          <w:szCs w:val="30"/>
        </w:rPr>
        <w:t xml:space="preserve">31 </w:t>
      </w:r>
      <w:r w:rsidRPr="00D84B05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D84B05">
        <w:rPr>
          <w:rFonts w:ascii="Angsana New" w:hAnsi="Angsana New" w:cs="Angsana New"/>
          <w:sz w:val="30"/>
          <w:szCs w:val="30"/>
        </w:rPr>
        <w:t>2565</w:t>
      </w:r>
    </w:p>
    <w:p w14:paraId="18946CE3" w14:textId="11220819" w:rsidR="00E53DFA" w:rsidRDefault="00E53DFA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619D736F" w14:textId="706246AF" w:rsidR="00E53DFA" w:rsidRDefault="00E53DFA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053E8DDB" w14:textId="4BD4BBC9" w:rsidR="00E53DFA" w:rsidRDefault="00E53DFA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3B34F4D2" w14:textId="79A0FE38" w:rsidR="00E53DFA" w:rsidRDefault="00E53DFA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304593B2" w14:textId="783FD61F" w:rsidR="00E53DFA" w:rsidRDefault="00E53DFA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440667E3" w14:textId="44CC366C" w:rsidR="00E53DFA" w:rsidRDefault="00E53DFA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6950A798" w14:textId="563A74AB" w:rsidR="00E53DFA" w:rsidRDefault="00E53DFA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1B9AA707" w14:textId="17068865" w:rsidR="00E53DFA" w:rsidRDefault="00E53DFA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70AB3DCA" w14:textId="72001C47" w:rsidR="00E53DFA" w:rsidRDefault="00E53DFA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0949BC11" w14:textId="09F4EC73" w:rsidR="00D84B05" w:rsidRDefault="00D84B0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141FBD9D" w14:textId="20B9EE9A" w:rsidR="00CC0CFD" w:rsidRDefault="00CC0CFD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18035720" w14:textId="31D30E6C" w:rsidR="00CC0CFD" w:rsidRDefault="00CC0CFD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553040B6" w14:textId="38850099" w:rsidR="00BB102D" w:rsidRPr="001D520A" w:rsidRDefault="00BF03CC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u w:val="none"/>
          <w:cs/>
        </w:rPr>
        <w:lastRenderedPageBreak/>
        <w:t>ลูกหนี้การค้า</w:t>
      </w:r>
    </w:p>
    <w:p w14:paraId="6533FDF3" w14:textId="77777777" w:rsidR="00381262" w:rsidRPr="009F3CAB" w:rsidRDefault="00381262" w:rsidP="00254786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254786" w:rsidRPr="00254786" w14:paraId="26F093ED" w14:textId="77777777" w:rsidTr="003B1C03">
        <w:trPr>
          <w:trHeight w:val="385"/>
          <w:tblHeader/>
        </w:trPr>
        <w:tc>
          <w:tcPr>
            <w:tcW w:w="4140" w:type="dxa"/>
          </w:tcPr>
          <w:p w14:paraId="1427A073" w14:textId="77777777" w:rsidR="00254786" w:rsidRPr="00254786" w:rsidRDefault="00254786" w:rsidP="00254786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F4310C0" w14:textId="77777777" w:rsidR="00254786" w:rsidRPr="00254786" w:rsidRDefault="00254786" w:rsidP="0025478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5AE67FB3" w14:textId="77777777" w:rsidR="00254786" w:rsidRPr="00254786" w:rsidRDefault="00254786" w:rsidP="0025478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7BDC9B9" w14:textId="77777777" w:rsidR="00254786" w:rsidRPr="00254786" w:rsidRDefault="00254786" w:rsidP="00254786">
            <w:pPr>
              <w:tabs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786" w:rsidRPr="00254786" w14:paraId="2193D137" w14:textId="77777777" w:rsidTr="003B1C03">
        <w:trPr>
          <w:trHeight w:val="385"/>
        </w:trPr>
        <w:tc>
          <w:tcPr>
            <w:tcW w:w="4140" w:type="dxa"/>
          </w:tcPr>
          <w:p w14:paraId="351023DA" w14:textId="77777777" w:rsidR="00254786" w:rsidRPr="00254786" w:rsidRDefault="00254786" w:rsidP="00254786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3C2A80" w14:textId="2ADB4210" w:rsidR="00254786" w:rsidRPr="00254786" w:rsidRDefault="00254786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A375534" w14:textId="77777777" w:rsidR="00254786" w:rsidRPr="00254786" w:rsidRDefault="00254786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CC8A86" w14:textId="38823B60" w:rsidR="00254786" w:rsidRPr="00254786" w:rsidRDefault="00254786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CEB2054" w14:textId="77777777" w:rsidR="00254786" w:rsidRPr="00254786" w:rsidRDefault="00254786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4414B3" w14:textId="772CAA5D" w:rsidR="00254786" w:rsidRPr="00254786" w:rsidRDefault="00254786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5DAFD3A" w14:textId="77777777" w:rsidR="00254786" w:rsidRPr="00254786" w:rsidRDefault="00254786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3190FB" w14:textId="07909F7C" w:rsidR="00254786" w:rsidRPr="00254786" w:rsidRDefault="00254786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54786" w:rsidRPr="00254786" w14:paraId="0EA094E7" w14:textId="77777777" w:rsidTr="003B1C03">
        <w:trPr>
          <w:trHeight w:val="385"/>
        </w:trPr>
        <w:tc>
          <w:tcPr>
            <w:tcW w:w="4140" w:type="dxa"/>
          </w:tcPr>
          <w:p w14:paraId="7667BD24" w14:textId="77777777" w:rsidR="00254786" w:rsidRPr="00254786" w:rsidRDefault="00254786" w:rsidP="00254786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D00A50" w14:textId="70AAEA86" w:rsidR="00254786" w:rsidRPr="00254786" w:rsidRDefault="00254786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C2858D5" w14:textId="77777777" w:rsidR="00254786" w:rsidRPr="00254786" w:rsidRDefault="00254786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E4BEF0" w14:textId="16029D2F" w:rsidR="00254786" w:rsidRPr="00254786" w:rsidRDefault="00254786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C7DFC0A" w14:textId="77777777" w:rsidR="00254786" w:rsidRPr="00254786" w:rsidRDefault="00254786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3AF968" w14:textId="3B43FDB1" w:rsidR="00254786" w:rsidRPr="00254786" w:rsidRDefault="00254786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97EC23B" w14:textId="77777777" w:rsidR="00254786" w:rsidRPr="00254786" w:rsidRDefault="00254786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EE14CA" w14:textId="4F2F2BB7" w:rsidR="00254786" w:rsidRPr="00254786" w:rsidRDefault="00254786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254786" w:rsidRPr="00254786" w14:paraId="47FF3DEE" w14:textId="77777777" w:rsidTr="003B1C03">
        <w:trPr>
          <w:trHeight w:val="399"/>
        </w:trPr>
        <w:tc>
          <w:tcPr>
            <w:tcW w:w="4140" w:type="dxa"/>
          </w:tcPr>
          <w:p w14:paraId="417D1DC9" w14:textId="77777777" w:rsidR="00254786" w:rsidRPr="00254786" w:rsidRDefault="00254786" w:rsidP="00254786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77EC86E0" w14:textId="77777777" w:rsidR="00254786" w:rsidRPr="00254786" w:rsidRDefault="00254786" w:rsidP="0025478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4786" w:rsidRPr="00254786" w14:paraId="45559348" w14:textId="77777777" w:rsidTr="003B1C03">
        <w:trPr>
          <w:trHeight w:val="399"/>
        </w:trPr>
        <w:tc>
          <w:tcPr>
            <w:tcW w:w="4140" w:type="dxa"/>
          </w:tcPr>
          <w:p w14:paraId="25F7A55C" w14:textId="77777777" w:rsidR="00254786" w:rsidRPr="00254786" w:rsidRDefault="00254786" w:rsidP="0025478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8F825B" w14:textId="2012C570" w:rsidR="00254786" w:rsidRPr="00254786" w:rsidRDefault="001F7228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1,558,082</w:t>
            </w:r>
          </w:p>
        </w:tc>
        <w:tc>
          <w:tcPr>
            <w:tcW w:w="270" w:type="dxa"/>
          </w:tcPr>
          <w:p w14:paraId="24889EEC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45909D" w14:textId="3CD3A578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1,267,578</w:t>
            </w:r>
          </w:p>
        </w:tc>
        <w:tc>
          <w:tcPr>
            <w:tcW w:w="270" w:type="dxa"/>
          </w:tcPr>
          <w:p w14:paraId="0FC99873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EA3D35" w14:textId="5494A31D" w:rsidR="00254786" w:rsidRPr="00254786" w:rsidRDefault="001F7228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1,550,381</w:t>
            </w:r>
          </w:p>
        </w:tc>
        <w:tc>
          <w:tcPr>
            <w:tcW w:w="270" w:type="dxa"/>
          </w:tcPr>
          <w:p w14:paraId="0C3AF465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BE8DDF" w14:textId="5974712C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1,263,540</w:t>
            </w:r>
          </w:p>
        </w:tc>
      </w:tr>
      <w:tr w:rsidR="00254786" w:rsidRPr="00254786" w14:paraId="2C17683F" w14:textId="77777777" w:rsidTr="003B1C03">
        <w:trPr>
          <w:trHeight w:val="399"/>
        </w:trPr>
        <w:tc>
          <w:tcPr>
            <w:tcW w:w="4140" w:type="dxa"/>
          </w:tcPr>
          <w:p w14:paraId="7F0000E0" w14:textId="77777777" w:rsidR="00254786" w:rsidRPr="00254786" w:rsidRDefault="00254786" w:rsidP="0025478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2E9BC5" w14:textId="77777777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3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A9AED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B63F14" w14:textId="77777777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2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9EB8F6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2A6EEA" w14:textId="77777777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EDCDAB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F7D79C" w14:textId="77777777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786" w:rsidRPr="00254786" w14:paraId="0ED54C3D" w14:textId="77777777" w:rsidTr="003B1C03">
        <w:trPr>
          <w:trHeight w:val="399"/>
        </w:trPr>
        <w:tc>
          <w:tcPr>
            <w:tcW w:w="4140" w:type="dxa"/>
          </w:tcPr>
          <w:p w14:paraId="1906F3EF" w14:textId="77777777" w:rsidR="00254786" w:rsidRPr="00254786" w:rsidRDefault="00254786" w:rsidP="0025478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น้อยกว่า </w:t>
            </w:r>
            <w:r w:rsidRPr="0025478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C8D065" w14:textId="31544A3E" w:rsidR="00254786" w:rsidRPr="00254786" w:rsidRDefault="001F7228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316,930</w:t>
            </w:r>
          </w:p>
        </w:tc>
        <w:tc>
          <w:tcPr>
            <w:tcW w:w="270" w:type="dxa"/>
          </w:tcPr>
          <w:p w14:paraId="44EF91DA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BB25E6" w14:textId="27D81765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276,450</w:t>
            </w:r>
          </w:p>
        </w:tc>
        <w:tc>
          <w:tcPr>
            <w:tcW w:w="270" w:type="dxa"/>
          </w:tcPr>
          <w:p w14:paraId="67A9A9E4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E778A6" w14:textId="3B0CDAF6" w:rsidR="00254786" w:rsidRPr="00254786" w:rsidRDefault="001F7228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313,090</w:t>
            </w:r>
          </w:p>
        </w:tc>
        <w:tc>
          <w:tcPr>
            <w:tcW w:w="270" w:type="dxa"/>
          </w:tcPr>
          <w:p w14:paraId="350C7CEE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217D6B" w14:textId="57BF4C1B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273,239</w:t>
            </w:r>
          </w:p>
        </w:tc>
      </w:tr>
      <w:tr w:rsidR="00254786" w:rsidRPr="00254786" w14:paraId="0E6F3A28" w14:textId="77777777" w:rsidTr="003B1C03">
        <w:trPr>
          <w:trHeight w:val="399"/>
        </w:trPr>
        <w:tc>
          <w:tcPr>
            <w:tcW w:w="4140" w:type="dxa"/>
          </w:tcPr>
          <w:p w14:paraId="27DA75E3" w14:textId="77777777" w:rsidR="00254786" w:rsidRPr="00254786" w:rsidRDefault="00254786" w:rsidP="0025478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25478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25478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E94203" w14:textId="32C496BF" w:rsidR="00254786" w:rsidRPr="00254786" w:rsidRDefault="001F7228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24,766</w:t>
            </w:r>
          </w:p>
        </w:tc>
        <w:tc>
          <w:tcPr>
            <w:tcW w:w="270" w:type="dxa"/>
          </w:tcPr>
          <w:p w14:paraId="49961793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133BDF" w14:textId="11A18466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36,443</w:t>
            </w:r>
          </w:p>
        </w:tc>
        <w:tc>
          <w:tcPr>
            <w:tcW w:w="270" w:type="dxa"/>
          </w:tcPr>
          <w:p w14:paraId="62EC9FD8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BD0666" w14:textId="1FAA7F6E" w:rsidR="00254786" w:rsidRPr="00254786" w:rsidRDefault="001F7228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24,766</w:t>
            </w:r>
          </w:p>
        </w:tc>
        <w:tc>
          <w:tcPr>
            <w:tcW w:w="270" w:type="dxa"/>
          </w:tcPr>
          <w:p w14:paraId="30AB443B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6568B8" w14:textId="49784DBD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36,443</w:t>
            </w:r>
          </w:p>
        </w:tc>
      </w:tr>
      <w:tr w:rsidR="00254786" w:rsidRPr="00254786" w14:paraId="018B87BE" w14:textId="77777777" w:rsidTr="003B1C03">
        <w:trPr>
          <w:trHeight w:val="399"/>
        </w:trPr>
        <w:tc>
          <w:tcPr>
            <w:tcW w:w="4140" w:type="dxa"/>
          </w:tcPr>
          <w:p w14:paraId="5C16C5CE" w14:textId="77777777" w:rsidR="00254786" w:rsidRPr="00254786" w:rsidRDefault="00254786" w:rsidP="0025478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</w:t>
            </w:r>
            <w:r w:rsidRPr="0025478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5478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5478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AF4F4B" w14:textId="42437E8C" w:rsidR="00254786" w:rsidRPr="00254786" w:rsidRDefault="001F7228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5,847</w:t>
            </w:r>
          </w:p>
        </w:tc>
        <w:tc>
          <w:tcPr>
            <w:tcW w:w="270" w:type="dxa"/>
          </w:tcPr>
          <w:p w14:paraId="1081D9D3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8E2494" w14:textId="2E939C19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925</w:t>
            </w:r>
          </w:p>
        </w:tc>
        <w:tc>
          <w:tcPr>
            <w:tcW w:w="270" w:type="dxa"/>
          </w:tcPr>
          <w:p w14:paraId="481E330F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999280" w14:textId="7CBDDE60" w:rsidR="00254786" w:rsidRPr="00254786" w:rsidRDefault="001F7228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5,847</w:t>
            </w:r>
          </w:p>
        </w:tc>
        <w:tc>
          <w:tcPr>
            <w:tcW w:w="270" w:type="dxa"/>
          </w:tcPr>
          <w:p w14:paraId="2396205A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63ED18" w14:textId="0B1AF7F5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925</w:t>
            </w:r>
          </w:p>
        </w:tc>
      </w:tr>
      <w:tr w:rsidR="00254786" w:rsidRPr="00254786" w14:paraId="3CC15441" w14:textId="77777777" w:rsidTr="003B1C03">
        <w:trPr>
          <w:trHeight w:val="399"/>
        </w:trPr>
        <w:tc>
          <w:tcPr>
            <w:tcW w:w="4140" w:type="dxa"/>
          </w:tcPr>
          <w:p w14:paraId="60E32537" w14:textId="77777777" w:rsidR="00254786" w:rsidRPr="00254786" w:rsidRDefault="00254786" w:rsidP="0025478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มากกว่า </w:t>
            </w:r>
            <w:r w:rsidRPr="0025478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79ABC" w14:textId="716BEDBA" w:rsidR="00254786" w:rsidRPr="00254786" w:rsidRDefault="001F7228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126,270</w:t>
            </w:r>
          </w:p>
        </w:tc>
        <w:tc>
          <w:tcPr>
            <w:tcW w:w="270" w:type="dxa"/>
          </w:tcPr>
          <w:p w14:paraId="7597BE83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74ABD6" w14:textId="522D1934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126,645</w:t>
            </w:r>
          </w:p>
        </w:tc>
        <w:tc>
          <w:tcPr>
            <w:tcW w:w="270" w:type="dxa"/>
          </w:tcPr>
          <w:p w14:paraId="6BF12182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F603B" w14:textId="4009F7C9" w:rsidR="00254786" w:rsidRPr="00254786" w:rsidRDefault="001F7228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126,261</w:t>
            </w:r>
          </w:p>
        </w:tc>
        <w:tc>
          <w:tcPr>
            <w:tcW w:w="270" w:type="dxa"/>
          </w:tcPr>
          <w:p w14:paraId="293B6F68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2DB68E" w14:textId="3B920EA4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126,636</w:t>
            </w:r>
          </w:p>
        </w:tc>
      </w:tr>
      <w:tr w:rsidR="00254786" w:rsidRPr="00254786" w14:paraId="1DE2E86F" w14:textId="77777777" w:rsidTr="003B1C03">
        <w:trPr>
          <w:trHeight w:val="399"/>
        </w:trPr>
        <w:tc>
          <w:tcPr>
            <w:tcW w:w="4140" w:type="dxa"/>
          </w:tcPr>
          <w:p w14:paraId="5FCA2651" w14:textId="77777777" w:rsidR="00254786" w:rsidRPr="00254786" w:rsidRDefault="00254786" w:rsidP="0025478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CD00F" w14:textId="21EC14BF" w:rsidR="00254786" w:rsidRPr="00254786" w:rsidRDefault="001F7228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2,031,895</w:t>
            </w:r>
          </w:p>
        </w:tc>
        <w:tc>
          <w:tcPr>
            <w:tcW w:w="270" w:type="dxa"/>
          </w:tcPr>
          <w:p w14:paraId="7736B918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67D245" w14:textId="7DC65F99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1,708,041</w:t>
            </w:r>
          </w:p>
        </w:tc>
        <w:tc>
          <w:tcPr>
            <w:tcW w:w="270" w:type="dxa"/>
          </w:tcPr>
          <w:p w14:paraId="6EFA60FA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754B4" w14:textId="5848FB9F" w:rsidR="00254786" w:rsidRPr="00254786" w:rsidRDefault="001F7228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2,020,345</w:t>
            </w:r>
          </w:p>
        </w:tc>
        <w:tc>
          <w:tcPr>
            <w:tcW w:w="270" w:type="dxa"/>
          </w:tcPr>
          <w:p w14:paraId="152936DD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2A7BF9" w14:textId="105CA344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1,700,783</w:t>
            </w:r>
          </w:p>
        </w:tc>
      </w:tr>
      <w:tr w:rsidR="00254786" w:rsidRPr="00254786" w14:paraId="7DA0A68E" w14:textId="77777777" w:rsidTr="002D60BF">
        <w:trPr>
          <w:trHeight w:val="399"/>
        </w:trPr>
        <w:tc>
          <w:tcPr>
            <w:tcW w:w="4140" w:type="dxa"/>
          </w:tcPr>
          <w:p w14:paraId="24FBB029" w14:textId="77777777" w:rsidR="00254786" w:rsidRPr="00254786" w:rsidRDefault="00254786" w:rsidP="00254786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786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254786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6A1D375" w14:textId="78AE61E4" w:rsidR="00254786" w:rsidRPr="00254786" w:rsidRDefault="001F7228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(152,758)</w:t>
            </w:r>
          </w:p>
        </w:tc>
        <w:tc>
          <w:tcPr>
            <w:tcW w:w="270" w:type="dxa"/>
          </w:tcPr>
          <w:p w14:paraId="693A230B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5F3A47" w14:textId="6004FAE3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12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(150,682)</w:t>
            </w:r>
          </w:p>
        </w:tc>
        <w:tc>
          <w:tcPr>
            <w:tcW w:w="270" w:type="dxa"/>
          </w:tcPr>
          <w:p w14:paraId="3E4BBB77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39FDD" w14:textId="3839B6C2" w:rsidR="00254786" w:rsidRPr="00254786" w:rsidRDefault="001F7228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(152,749)</w:t>
            </w:r>
          </w:p>
        </w:tc>
        <w:tc>
          <w:tcPr>
            <w:tcW w:w="270" w:type="dxa"/>
          </w:tcPr>
          <w:p w14:paraId="5AF8E71B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C6E089" w14:textId="30A058C8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(150,673)</w:t>
            </w:r>
          </w:p>
        </w:tc>
      </w:tr>
      <w:tr w:rsidR="00254786" w:rsidRPr="00254786" w14:paraId="7561D338" w14:textId="77777777" w:rsidTr="002D60BF">
        <w:trPr>
          <w:trHeight w:val="325"/>
        </w:trPr>
        <w:tc>
          <w:tcPr>
            <w:tcW w:w="4140" w:type="dxa"/>
          </w:tcPr>
          <w:p w14:paraId="17229E08" w14:textId="77777777" w:rsidR="00254786" w:rsidRPr="00254786" w:rsidRDefault="00254786" w:rsidP="0025478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261569E8" w14:textId="320465BF" w:rsidR="00254786" w:rsidRPr="00254786" w:rsidRDefault="001F7228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1,879,137</w:t>
            </w:r>
          </w:p>
        </w:tc>
        <w:tc>
          <w:tcPr>
            <w:tcW w:w="270" w:type="dxa"/>
          </w:tcPr>
          <w:p w14:paraId="1E8CAA52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ED8BE" w14:textId="0B8C9876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1,557,359</w:t>
            </w:r>
          </w:p>
        </w:tc>
        <w:tc>
          <w:tcPr>
            <w:tcW w:w="270" w:type="dxa"/>
          </w:tcPr>
          <w:p w14:paraId="587DB967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E9016" w14:textId="06CE9EE0" w:rsidR="00254786" w:rsidRPr="00254786" w:rsidRDefault="001F7228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1,867,596</w:t>
            </w:r>
          </w:p>
        </w:tc>
        <w:tc>
          <w:tcPr>
            <w:tcW w:w="270" w:type="dxa"/>
          </w:tcPr>
          <w:p w14:paraId="7D2A9CDE" w14:textId="77777777" w:rsidR="00254786" w:rsidRPr="00254786" w:rsidRDefault="00254786" w:rsidP="0025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0DAAC" w14:textId="0C4CB516" w:rsidR="00254786" w:rsidRPr="00254786" w:rsidRDefault="00254786" w:rsidP="00254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1,550,110</w:t>
            </w:r>
          </w:p>
        </w:tc>
      </w:tr>
    </w:tbl>
    <w:p w14:paraId="05B9CE3D" w14:textId="73B61F36" w:rsidR="004B1F44" w:rsidRPr="006654F6" w:rsidRDefault="004B1F44" w:rsidP="004B1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CD84325" w14:textId="7F94A4E6" w:rsidR="00C81E0F" w:rsidRDefault="00C81E0F" w:rsidP="004B1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</w:rPr>
      </w:pPr>
    </w:p>
    <w:p w14:paraId="0487102F" w14:textId="4C847BAB" w:rsidR="00C81E0F" w:rsidRDefault="00C81E0F" w:rsidP="004B1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</w:rPr>
      </w:pPr>
    </w:p>
    <w:p w14:paraId="1189297D" w14:textId="77777777" w:rsidR="00C81E0F" w:rsidRPr="004B1F44" w:rsidRDefault="00C81E0F" w:rsidP="004B1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2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169"/>
        <w:gridCol w:w="270"/>
        <w:gridCol w:w="992"/>
        <w:gridCol w:w="270"/>
        <w:gridCol w:w="1033"/>
        <w:gridCol w:w="257"/>
        <w:gridCol w:w="1106"/>
      </w:tblGrid>
      <w:tr w:rsidR="00A813A6" w:rsidRPr="00E741BF" w14:paraId="7E0C4B4B" w14:textId="77777777" w:rsidTr="00571E1B">
        <w:tc>
          <w:tcPr>
            <w:tcW w:w="2241" w:type="pct"/>
          </w:tcPr>
          <w:p w14:paraId="75209335" w14:textId="4848E434" w:rsidR="00A813A6" w:rsidRPr="00E741BF" w:rsidRDefault="00A813A6" w:rsidP="00A813A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741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16" w:type="pct"/>
            <w:gridSpan w:val="3"/>
          </w:tcPr>
          <w:p w14:paraId="7DBC59CD" w14:textId="2F678638" w:rsidR="00A813A6" w:rsidRPr="00E741BF" w:rsidRDefault="00A813A6" w:rsidP="00A8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DCE0FEC" w14:textId="77777777" w:rsidR="00A813A6" w:rsidRPr="00E741BF" w:rsidRDefault="00A813A6" w:rsidP="00A8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14:paraId="2545B3B7" w14:textId="3194D854" w:rsidR="00A813A6" w:rsidRPr="00E741BF" w:rsidRDefault="00A813A6" w:rsidP="00A8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13A6" w:rsidRPr="00E741BF" w14:paraId="081C0904" w14:textId="77777777" w:rsidTr="00571E1B">
        <w:tc>
          <w:tcPr>
            <w:tcW w:w="2241" w:type="pct"/>
          </w:tcPr>
          <w:p w14:paraId="66FA7BA2" w14:textId="3EA2FF9E" w:rsidR="00A813A6" w:rsidRPr="00E741BF" w:rsidRDefault="00A813A6" w:rsidP="00A8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B29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3" w:type="pct"/>
          </w:tcPr>
          <w:p w14:paraId="3265EAE4" w14:textId="0BE8DED9" w:rsidR="00A813A6" w:rsidRPr="00E741BF" w:rsidRDefault="00A813A6" w:rsidP="00A8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0AF0FC08" w14:textId="77777777" w:rsidR="00A813A6" w:rsidRPr="00E741BF" w:rsidRDefault="00A813A6" w:rsidP="00A8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5A017228" w14:textId="1ADF93DD" w:rsidR="00A813A6" w:rsidRPr="00E741BF" w:rsidRDefault="00A813A6" w:rsidP="00A8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04854BAA" w14:textId="77777777" w:rsidR="00A813A6" w:rsidRPr="00E741BF" w:rsidRDefault="00A813A6" w:rsidP="00A8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08B47827" w14:textId="35261BB8" w:rsidR="00A813A6" w:rsidRPr="00E741BF" w:rsidRDefault="00A813A6" w:rsidP="00A8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9" w:type="pct"/>
          </w:tcPr>
          <w:p w14:paraId="0E7216E9" w14:textId="77777777" w:rsidR="00A813A6" w:rsidRPr="00E741BF" w:rsidRDefault="00A813A6" w:rsidP="00A8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49E59899" w14:textId="7AAFDAA1" w:rsidR="00A813A6" w:rsidRPr="00E741BF" w:rsidRDefault="00A813A6" w:rsidP="00A8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813A6" w:rsidRPr="00E741BF" w14:paraId="1A71B2AB" w14:textId="77777777" w:rsidTr="0085770C">
        <w:tc>
          <w:tcPr>
            <w:tcW w:w="2241" w:type="pct"/>
          </w:tcPr>
          <w:p w14:paraId="3692935A" w14:textId="77777777" w:rsidR="00A813A6" w:rsidRPr="00E741BF" w:rsidRDefault="00A813A6" w:rsidP="00A8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9" w:type="pct"/>
            <w:gridSpan w:val="7"/>
          </w:tcPr>
          <w:p w14:paraId="302BC6AD" w14:textId="77777777" w:rsidR="00A813A6" w:rsidRPr="00E741BF" w:rsidRDefault="00A813A6" w:rsidP="00A8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13A6" w:rsidRPr="00E741BF" w14:paraId="4A4D7DC7" w14:textId="77777777" w:rsidTr="00571E1B">
        <w:tc>
          <w:tcPr>
            <w:tcW w:w="2241" w:type="pct"/>
          </w:tcPr>
          <w:p w14:paraId="16DFF91B" w14:textId="77777777" w:rsidR="00A813A6" w:rsidRPr="00E741BF" w:rsidRDefault="00A813A6" w:rsidP="00A8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41BF">
              <w:rPr>
                <w:rFonts w:asciiTheme="majorBidi" w:hAnsiTheme="majorBidi" w:cstheme="majorBidi"/>
                <w:sz w:val="30"/>
                <w:szCs w:val="30"/>
                <w:cs/>
              </w:rPr>
              <w:t>- เพิ่มขึ้น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633" w:type="pct"/>
          </w:tcPr>
          <w:p w14:paraId="29643004" w14:textId="77A614BA" w:rsidR="00A813A6" w:rsidRPr="002C29BC" w:rsidRDefault="00415332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2,076</w:t>
            </w:r>
          </w:p>
        </w:tc>
        <w:tc>
          <w:tcPr>
            <w:tcW w:w="146" w:type="pct"/>
          </w:tcPr>
          <w:p w14:paraId="0392CD91" w14:textId="77777777" w:rsidR="00A813A6" w:rsidRPr="002C29BC" w:rsidRDefault="00A813A6" w:rsidP="00A8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31E4EB6C" w14:textId="1243E1E6" w:rsidR="00A813A6" w:rsidRPr="002C29BC" w:rsidRDefault="00A813A6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C29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C29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778</w:t>
            </w:r>
            <w:r w:rsidRPr="002C29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36286D78" w14:textId="77777777" w:rsidR="00A813A6" w:rsidRPr="002C29BC" w:rsidRDefault="00A813A6" w:rsidP="00A8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47FC6943" w14:textId="00BADD8C" w:rsidR="00A813A6" w:rsidRPr="002C29BC" w:rsidRDefault="00415332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2,076</w:t>
            </w:r>
          </w:p>
        </w:tc>
        <w:tc>
          <w:tcPr>
            <w:tcW w:w="139" w:type="pct"/>
          </w:tcPr>
          <w:p w14:paraId="395F12EC" w14:textId="77777777" w:rsidR="00A813A6" w:rsidRPr="002C29BC" w:rsidRDefault="00A813A6" w:rsidP="00A81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F65AA93" w14:textId="29DD7690" w:rsidR="00A813A6" w:rsidRPr="002C29BC" w:rsidRDefault="00A813A6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C29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C29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778</w:t>
            </w:r>
            <w:r w:rsidRPr="002C29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15CF6332" w14:textId="6475A236" w:rsidR="0085124F" w:rsidRDefault="0085124F" w:rsidP="004B1F44">
      <w:pPr>
        <w:rPr>
          <w:rFonts w:ascii="Angsana New" w:hAnsi="Angsana New" w:cs="Angsana New"/>
          <w:sz w:val="30"/>
          <w:szCs w:val="30"/>
        </w:rPr>
      </w:pPr>
    </w:p>
    <w:p w14:paraId="0FDCEB61" w14:textId="293EA216" w:rsidR="006654F6" w:rsidRDefault="006654F6" w:rsidP="004B1F44">
      <w:pPr>
        <w:rPr>
          <w:rFonts w:ascii="Angsana New" w:hAnsi="Angsana New" w:cs="Angsana New"/>
          <w:sz w:val="30"/>
          <w:szCs w:val="30"/>
        </w:rPr>
      </w:pPr>
    </w:p>
    <w:p w14:paraId="62DCE228" w14:textId="4EDD1343" w:rsidR="006654F6" w:rsidRDefault="006654F6" w:rsidP="004B1F44">
      <w:pPr>
        <w:rPr>
          <w:rFonts w:ascii="Angsana New" w:hAnsi="Angsana New" w:cs="Angsana New"/>
          <w:sz w:val="30"/>
          <w:szCs w:val="30"/>
        </w:rPr>
      </w:pPr>
    </w:p>
    <w:p w14:paraId="1238DF6A" w14:textId="2ADF9277" w:rsidR="006654F6" w:rsidRDefault="006654F6" w:rsidP="004B1F44">
      <w:pPr>
        <w:rPr>
          <w:rFonts w:ascii="Angsana New" w:hAnsi="Angsana New" w:cs="Angsana New"/>
          <w:sz w:val="30"/>
          <w:szCs w:val="30"/>
        </w:rPr>
      </w:pPr>
    </w:p>
    <w:p w14:paraId="5E02B878" w14:textId="296BBA3F" w:rsidR="006654F6" w:rsidRDefault="006654F6" w:rsidP="004B1F44">
      <w:pPr>
        <w:rPr>
          <w:rFonts w:ascii="Angsana New" w:hAnsi="Angsana New" w:cs="Angsana New"/>
          <w:sz w:val="30"/>
          <w:szCs w:val="30"/>
        </w:rPr>
      </w:pPr>
    </w:p>
    <w:p w14:paraId="24D4D6E2" w14:textId="14446755" w:rsidR="006654F6" w:rsidRDefault="006654F6" w:rsidP="004B1F44">
      <w:pPr>
        <w:rPr>
          <w:rFonts w:ascii="Angsana New" w:hAnsi="Angsana New" w:cs="Angsana New"/>
          <w:sz w:val="30"/>
          <w:szCs w:val="30"/>
        </w:rPr>
      </w:pPr>
    </w:p>
    <w:p w14:paraId="1F3CE972" w14:textId="7ED46B6A" w:rsidR="006654F6" w:rsidRDefault="006654F6" w:rsidP="004B1F44">
      <w:pPr>
        <w:rPr>
          <w:rFonts w:ascii="Angsana New" w:hAnsi="Angsana New" w:cs="Angsana New"/>
          <w:sz w:val="30"/>
          <w:szCs w:val="30"/>
        </w:rPr>
      </w:pPr>
    </w:p>
    <w:p w14:paraId="3629B9C5" w14:textId="79C88292" w:rsidR="006654F6" w:rsidRDefault="006654F6" w:rsidP="004B1F44">
      <w:pPr>
        <w:rPr>
          <w:rFonts w:ascii="Angsana New" w:hAnsi="Angsana New" w:cs="Angsana New"/>
          <w:sz w:val="30"/>
          <w:szCs w:val="30"/>
        </w:rPr>
      </w:pPr>
    </w:p>
    <w:p w14:paraId="1C460A3C" w14:textId="4603688D" w:rsidR="006654F6" w:rsidRDefault="006654F6" w:rsidP="004B1F44">
      <w:pPr>
        <w:rPr>
          <w:rFonts w:ascii="Angsana New" w:hAnsi="Angsana New" w:cs="Angsana New"/>
          <w:sz w:val="30"/>
          <w:szCs w:val="30"/>
        </w:rPr>
      </w:pPr>
    </w:p>
    <w:p w14:paraId="0BCED160" w14:textId="77777777" w:rsidR="006654F6" w:rsidRDefault="006654F6" w:rsidP="004B1F44">
      <w:pPr>
        <w:rPr>
          <w:rFonts w:ascii="Angsana New" w:hAnsi="Angsana New" w:cs="Angsana New"/>
          <w:sz w:val="30"/>
          <w:szCs w:val="30"/>
        </w:rPr>
      </w:pPr>
    </w:p>
    <w:p w14:paraId="60D13C4C" w14:textId="733D01CD" w:rsidR="00D762E4" w:rsidRPr="006F5A40" w:rsidRDefault="00D762E4" w:rsidP="00D84B0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  <w:tab w:val="left" w:pos="22"/>
          <w:tab w:val="num" w:pos="540"/>
          <w:tab w:val="decimal" w:pos="630"/>
        </w:tabs>
        <w:spacing w:line="240" w:lineRule="auto"/>
        <w:ind w:left="630" w:right="-45" w:hanging="608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6F5A40"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>สินค้าคงเหลือ</w:t>
      </w:r>
    </w:p>
    <w:p w14:paraId="0EF2188C" w14:textId="77777777" w:rsidR="00254786" w:rsidRPr="006654F6" w:rsidRDefault="00254786" w:rsidP="00254786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15"/>
        <w:gridCol w:w="236"/>
        <w:gridCol w:w="1108"/>
        <w:gridCol w:w="241"/>
        <w:gridCol w:w="1081"/>
        <w:gridCol w:w="280"/>
        <w:gridCol w:w="1037"/>
        <w:gridCol w:w="8"/>
      </w:tblGrid>
      <w:tr w:rsidR="008D37A3" w:rsidRPr="00254786" w14:paraId="45F3610D" w14:textId="77777777" w:rsidTr="008D37A3">
        <w:trPr>
          <w:trHeight w:val="385"/>
          <w:tblHeader/>
        </w:trPr>
        <w:tc>
          <w:tcPr>
            <w:tcW w:w="4050" w:type="dxa"/>
          </w:tcPr>
          <w:p w14:paraId="589AA2D2" w14:textId="77777777" w:rsidR="008D37A3" w:rsidRPr="00254786" w:rsidRDefault="008D37A3" w:rsidP="00254786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2B4312A8" w14:textId="77777777" w:rsidR="008D37A3" w:rsidRPr="00254786" w:rsidRDefault="008D37A3" w:rsidP="0025478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1" w:type="dxa"/>
          </w:tcPr>
          <w:p w14:paraId="472F81BC" w14:textId="77777777" w:rsidR="008D37A3" w:rsidRPr="00254786" w:rsidRDefault="008D37A3" w:rsidP="0025478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4"/>
          </w:tcPr>
          <w:p w14:paraId="0490E6D0" w14:textId="77777777" w:rsidR="008D37A3" w:rsidRPr="00254786" w:rsidRDefault="008D37A3" w:rsidP="00254786">
            <w:pPr>
              <w:tabs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37A3" w:rsidRPr="00254786" w14:paraId="2D005A4F" w14:textId="77777777" w:rsidTr="008D37A3">
        <w:trPr>
          <w:trHeight w:val="385"/>
          <w:tblHeader/>
        </w:trPr>
        <w:tc>
          <w:tcPr>
            <w:tcW w:w="4050" w:type="dxa"/>
          </w:tcPr>
          <w:p w14:paraId="1114BA7A" w14:textId="77777777" w:rsidR="008D37A3" w:rsidRPr="00254786" w:rsidRDefault="008D37A3" w:rsidP="00254786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0B5ABBE1" w14:textId="537982A3" w:rsidR="008D37A3" w:rsidRPr="00254786" w:rsidRDefault="008D37A3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32E66348" w14:textId="77777777" w:rsidR="008D37A3" w:rsidRPr="00254786" w:rsidRDefault="008D37A3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B7B9201" w14:textId="77959787" w:rsidR="008D37A3" w:rsidRPr="00254786" w:rsidRDefault="008D37A3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1" w:type="dxa"/>
          </w:tcPr>
          <w:p w14:paraId="5E9D09D3" w14:textId="77777777" w:rsidR="008D37A3" w:rsidRPr="00254786" w:rsidRDefault="008D37A3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98EDF35" w14:textId="40E320F6" w:rsidR="008D37A3" w:rsidRPr="00254786" w:rsidRDefault="008D37A3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80" w:type="dxa"/>
          </w:tcPr>
          <w:p w14:paraId="0915E241" w14:textId="77777777" w:rsidR="008D37A3" w:rsidRPr="00254786" w:rsidRDefault="008D37A3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</w:tcPr>
          <w:p w14:paraId="27957D9B" w14:textId="64744E37" w:rsidR="008D37A3" w:rsidRPr="00254786" w:rsidRDefault="008D37A3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D37A3" w:rsidRPr="00254786" w14:paraId="01D3E0F6" w14:textId="77777777" w:rsidTr="008D37A3">
        <w:trPr>
          <w:trHeight w:val="385"/>
          <w:tblHeader/>
        </w:trPr>
        <w:tc>
          <w:tcPr>
            <w:tcW w:w="4050" w:type="dxa"/>
          </w:tcPr>
          <w:p w14:paraId="24DEFF00" w14:textId="77777777" w:rsidR="008D37A3" w:rsidRPr="00254786" w:rsidRDefault="008D37A3" w:rsidP="00254786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28AA0C5B" w14:textId="0218839D" w:rsidR="008D37A3" w:rsidRPr="00254786" w:rsidRDefault="008D37A3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EA8BED3" w14:textId="77777777" w:rsidR="008D37A3" w:rsidRPr="00254786" w:rsidRDefault="008D37A3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AAD6E3B" w14:textId="5020DFB1" w:rsidR="008D37A3" w:rsidRPr="00254786" w:rsidRDefault="008D37A3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41" w:type="dxa"/>
          </w:tcPr>
          <w:p w14:paraId="7A6AB581" w14:textId="77777777" w:rsidR="008D37A3" w:rsidRPr="00254786" w:rsidRDefault="008D37A3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AC22187" w14:textId="5E4BC8B6" w:rsidR="008D37A3" w:rsidRPr="00254786" w:rsidRDefault="008D37A3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80" w:type="dxa"/>
          </w:tcPr>
          <w:p w14:paraId="348D2810" w14:textId="77777777" w:rsidR="008D37A3" w:rsidRPr="00254786" w:rsidRDefault="008D37A3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</w:tcPr>
          <w:p w14:paraId="2646B67F" w14:textId="25388921" w:rsidR="008D37A3" w:rsidRPr="00254786" w:rsidRDefault="008D37A3" w:rsidP="002547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8D37A3" w:rsidRPr="00254786" w14:paraId="21FC0D56" w14:textId="77777777" w:rsidTr="008D37A3">
        <w:trPr>
          <w:gridAfter w:val="1"/>
          <w:wAfter w:w="8" w:type="dxa"/>
          <w:trHeight w:val="399"/>
          <w:tblHeader/>
        </w:trPr>
        <w:tc>
          <w:tcPr>
            <w:tcW w:w="4050" w:type="dxa"/>
          </w:tcPr>
          <w:p w14:paraId="3869E109" w14:textId="77777777" w:rsidR="008D37A3" w:rsidRPr="00254786" w:rsidRDefault="008D37A3" w:rsidP="00254786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98" w:type="dxa"/>
            <w:gridSpan w:val="7"/>
            <w:hideMark/>
          </w:tcPr>
          <w:p w14:paraId="5CF0EE8A" w14:textId="77777777" w:rsidR="008D37A3" w:rsidRPr="00254786" w:rsidRDefault="008D37A3" w:rsidP="0025478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37A3" w:rsidRPr="00254786" w14:paraId="20EA5D82" w14:textId="77777777" w:rsidTr="008D37A3">
        <w:trPr>
          <w:trHeight w:val="399"/>
        </w:trPr>
        <w:tc>
          <w:tcPr>
            <w:tcW w:w="4050" w:type="dxa"/>
          </w:tcPr>
          <w:p w14:paraId="5D98509E" w14:textId="77777777" w:rsidR="008D37A3" w:rsidRPr="00254786" w:rsidRDefault="008D37A3" w:rsidP="00B274C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02DAF309" w14:textId="3E63C526" w:rsidR="008D37A3" w:rsidRPr="00254786" w:rsidRDefault="008D37A3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1,876,787</w:t>
            </w:r>
          </w:p>
        </w:tc>
        <w:tc>
          <w:tcPr>
            <w:tcW w:w="236" w:type="dxa"/>
          </w:tcPr>
          <w:p w14:paraId="24AA4CA1" w14:textId="77777777" w:rsidR="008D37A3" w:rsidRPr="00254786" w:rsidRDefault="008D37A3" w:rsidP="00B2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44A8459" w14:textId="70C265C8" w:rsidR="008D37A3" w:rsidRPr="00254786" w:rsidRDefault="008D37A3" w:rsidP="00B27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1,799,086</w:t>
            </w:r>
          </w:p>
        </w:tc>
        <w:tc>
          <w:tcPr>
            <w:tcW w:w="241" w:type="dxa"/>
          </w:tcPr>
          <w:p w14:paraId="29C41C3B" w14:textId="77777777" w:rsidR="008D37A3" w:rsidRPr="00254786" w:rsidRDefault="008D37A3" w:rsidP="00B2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37BCB5D" w14:textId="0FD5D7C0" w:rsidR="008D37A3" w:rsidRPr="00254786" w:rsidRDefault="008D37A3" w:rsidP="00B27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1,876,787</w:t>
            </w:r>
          </w:p>
        </w:tc>
        <w:tc>
          <w:tcPr>
            <w:tcW w:w="280" w:type="dxa"/>
          </w:tcPr>
          <w:p w14:paraId="1F359703" w14:textId="77777777" w:rsidR="008D37A3" w:rsidRPr="00254786" w:rsidRDefault="008D37A3" w:rsidP="00B2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5EF1AF7" w14:textId="5C401F72" w:rsidR="008D37A3" w:rsidRPr="00254786" w:rsidRDefault="008D37A3" w:rsidP="00B27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1,799,086</w:t>
            </w:r>
          </w:p>
        </w:tc>
      </w:tr>
      <w:tr w:rsidR="008D37A3" w:rsidRPr="00254786" w14:paraId="17E939AB" w14:textId="77777777" w:rsidTr="008D37A3">
        <w:trPr>
          <w:trHeight w:val="399"/>
        </w:trPr>
        <w:tc>
          <w:tcPr>
            <w:tcW w:w="4050" w:type="dxa"/>
          </w:tcPr>
          <w:p w14:paraId="5A120DA8" w14:textId="77777777" w:rsidR="008D37A3" w:rsidRPr="00254786" w:rsidRDefault="008D37A3" w:rsidP="00B274C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สินค้าระหว่างผลิต 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5BB31F2A" w14:textId="62993246" w:rsidR="008D37A3" w:rsidRPr="00254786" w:rsidRDefault="008D37A3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9,558</w:t>
            </w:r>
          </w:p>
        </w:tc>
        <w:tc>
          <w:tcPr>
            <w:tcW w:w="236" w:type="dxa"/>
          </w:tcPr>
          <w:p w14:paraId="01BF7D88" w14:textId="77777777" w:rsidR="008D37A3" w:rsidRPr="00254786" w:rsidRDefault="008D37A3" w:rsidP="00B2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2A3F7F3B" w14:textId="5666C814" w:rsidR="008D37A3" w:rsidRPr="00254786" w:rsidRDefault="008D37A3" w:rsidP="00B27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8,355</w:t>
            </w:r>
          </w:p>
        </w:tc>
        <w:tc>
          <w:tcPr>
            <w:tcW w:w="241" w:type="dxa"/>
          </w:tcPr>
          <w:p w14:paraId="6100D672" w14:textId="77777777" w:rsidR="008D37A3" w:rsidRPr="00254786" w:rsidRDefault="008D37A3" w:rsidP="00B2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82FC65A" w14:textId="1D15DAA4" w:rsidR="008D37A3" w:rsidRPr="00254786" w:rsidRDefault="008D37A3" w:rsidP="00B27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9,558</w:t>
            </w:r>
          </w:p>
        </w:tc>
        <w:tc>
          <w:tcPr>
            <w:tcW w:w="280" w:type="dxa"/>
          </w:tcPr>
          <w:p w14:paraId="5BD95CF6" w14:textId="77777777" w:rsidR="008D37A3" w:rsidRPr="00254786" w:rsidRDefault="008D37A3" w:rsidP="00B2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CD0235B" w14:textId="1046B6F8" w:rsidR="008D37A3" w:rsidRPr="00254786" w:rsidRDefault="008D37A3" w:rsidP="00B27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8,355</w:t>
            </w:r>
          </w:p>
        </w:tc>
      </w:tr>
      <w:tr w:rsidR="008D37A3" w:rsidRPr="00254786" w14:paraId="132F8304" w14:textId="77777777" w:rsidTr="008D37A3">
        <w:trPr>
          <w:trHeight w:val="399"/>
        </w:trPr>
        <w:tc>
          <w:tcPr>
            <w:tcW w:w="4050" w:type="dxa"/>
          </w:tcPr>
          <w:p w14:paraId="69562644" w14:textId="77777777" w:rsidR="008D37A3" w:rsidRPr="00254786" w:rsidRDefault="008D37A3" w:rsidP="00B274C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วัสดุอุปกรณ์สิ้นเปลืองโรงงาน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0ACD0EB5" w14:textId="27785C95" w:rsidR="008D37A3" w:rsidRPr="00254786" w:rsidRDefault="008D37A3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5,131</w:t>
            </w:r>
          </w:p>
        </w:tc>
        <w:tc>
          <w:tcPr>
            <w:tcW w:w="236" w:type="dxa"/>
          </w:tcPr>
          <w:p w14:paraId="77B9FEE1" w14:textId="77777777" w:rsidR="008D37A3" w:rsidRPr="00254786" w:rsidRDefault="008D37A3" w:rsidP="00B2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57408BB" w14:textId="463FBC25" w:rsidR="008D37A3" w:rsidRPr="00254786" w:rsidRDefault="008D37A3" w:rsidP="00B27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5,177</w:t>
            </w:r>
          </w:p>
        </w:tc>
        <w:tc>
          <w:tcPr>
            <w:tcW w:w="241" w:type="dxa"/>
          </w:tcPr>
          <w:p w14:paraId="3F7FC5AD" w14:textId="77777777" w:rsidR="008D37A3" w:rsidRPr="00254786" w:rsidRDefault="008D37A3" w:rsidP="00B2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3CF4C3A" w14:textId="78ECFDB1" w:rsidR="008D37A3" w:rsidRPr="00254786" w:rsidRDefault="008D37A3" w:rsidP="00B27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5,131</w:t>
            </w:r>
          </w:p>
        </w:tc>
        <w:tc>
          <w:tcPr>
            <w:tcW w:w="280" w:type="dxa"/>
          </w:tcPr>
          <w:p w14:paraId="62AC0065" w14:textId="77777777" w:rsidR="008D37A3" w:rsidRPr="00254786" w:rsidRDefault="008D37A3" w:rsidP="00B2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B980CC9" w14:textId="6992BFF9" w:rsidR="008D37A3" w:rsidRPr="00254786" w:rsidRDefault="008D37A3" w:rsidP="00B27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5,177</w:t>
            </w:r>
          </w:p>
        </w:tc>
      </w:tr>
      <w:tr w:rsidR="008D37A3" w:rsidRPr="00254786" w14:paraId="4D44BCB3" w14:textId="77777777" w:rsidTr="008D37A3">
        <w:trPr>
          <w:trHeight w:val="399"/>
        </w:trPr>
        <w:tc>
          <w:tcPr>
            <w:tcW w:w="4050" w:type="dxa"/>
          </w:tcPr>
          <w:p w14:paraId="20C1FE02" w14:textId="77777777" w:rsidR="008D37A3" w:rsidRPr="00254786" w:rsidRDefault="008D37A3" w:rsidP="00B274C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12AB1" w14:textId="682182A6" w:rsidR="008D37A3" w:rsidRPr="00254786" w:rsidRDefault="008D37A3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1,891,476</w:t>
            </w:r>
          </w:p>
        </w:tc>
        <w:tc>
          <w:tcPr>
            <w:tcW w:w="236" w:type="dxa"/>
          </w:tcPr>
          <w:p w14:paraId="74EFA5CF" w14:textId="77777777" w:rsidR="008D37A3" w:rsidRPr="00254786" w:rsidRDefault="008D37A3" w:rsidP="00B2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28B8EA6A" w14:textId="26F0F971" w:rsidR="008D37A3" w:rsidRPr="00254786" w:rsidRDefault="008D37A3" w:rsidP="00B27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1,812,618</w:t>
            </w:r>
          </w:p>
        </w:tc>
        <w:tc>
          <w:tcPr>
            <w:tcW w:w="241" w:type="dxa"/>
          </w:tcPr>
          <w:p w14:paraId="5905B3DB" w14:textId="77777777" w:rsidR="008D37A3" w:rsidRPr="00254786" w:rsidRDefault="008D37A3" w:rsidP="00B2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1C01C" w14:textId="36CD5C9F" w:rsidR="008D37A3" w:rsidRPr="00254786" w:rsidRDefault="008D37A3" w:rsidP="00B27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1,891,476</w:t>
            </w:r>
          </w:p>
        </w:tc>
        <w:tc>
          <w:tcPr>
            <w:tcW w:w="280" w:type="dxa"/>
          </w:tcPr>
          <w:p w14:paraId="6BC3CD0F" w14:textId="77777777" w:rsidR="008D37A3" w:rsidRPr="00254786" w:rsidRDefault="008D37A3" w:rsidP="00B2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vAlign w:val="bottom"/>
          </w:tcPr>
          <w:p w14:paraId="519E9EF3" w14:textId="2DB3CCA8" w:rsidR="008D37A3" w:rsidRPr="00254786" w:rsidRDefault="008D37A3" w:rsidP="00B27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1,812,618</w:t>
            </w:r>
          </w:p>
        </w:tc>
      </w:tr>
      <w:tr w:rsidR="008D37A3" w:rsidRPr="00254786" w14:paraId="28D8A489" w14:textId="77777777" w:rsidTr="008D37A3">
        <w:trPr>
          <w:trHeight w:val="399"/>
        </w:trPr>
        <w:tc>
          <w:tcPr>
            <w:tcW w:w="4050" w:type="dxa"/>
          </w:tcPr>
          <w:p w14:paraId="6107F27F" w14:textId="387A0A62" w:rsidR="008D37A3" w:rsidRPr="00254786" w:rsidRDefault="008D37A3" w:rsidP="00B274C3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254786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254786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 ค่าเผื่อการ</w:t>
            </w:r>
            <w:r>
              <w:rPr>
                <w:rFonts w:asciiTheme="majorBidi" w:eastAsia="Calibri" w:hAnsiTheme="majorBidi" w:cstheme="majorBidi" w:hint="cs"/>
                <w:b/>
                <w:sz w:val="30"/>
                <w:szCs w:val="30"/>
                <w:cs/>
              </w:rPr>
              <w:t>ปรับ</w:t>
            </w:r>
            <w:r w:rsidRPr="00254786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ลดมูลค่าสินค้าคงเหลือ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3B079" w14:textId="2795E48F" w:rsidR="008D37A3" w:rsidRPr="00254786" w:rsidRDefault="008D37A3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(1,009)</w:t>
            </w:r>
          </w:p>
        </w:tc>
        <w:tc>
          <w:tcPr>
            <w:tcW w:w="236" w:type="dxa"/>
          </w:tcPr>
          <w:p w14:paraId="6465E6B3" w14:textId="77777777" w:rsidR="008D37A3" w:rsidRPr="00254786" w:rsidRDefault="008D37A3" w:rsidP="00B2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34504B94" w14:textId="1E273A23" w:rsidR="008D37A3" w:rsidRPr="00254786" w:rsidRDefault="008D37A3" w:rsidP="00B27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(14,450)</w:t>
            </w:r>
          </w:p>
        </w:tc>
        <w:tc>
          <w:tcPr>
            <w:tcW w:w="241" w:type="dxa"/>
          </w:tcPr>
          <w:p w14:paraId="07702B7C" w14:textId="77777777" w:rsidR="008D37A3" w:rsidRPr="00254786" w:rsidRDefault="008D37A3" w:rsidP="00B2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0E8CB" w14:textId="0AADF13D" w:rsidR="008D37A3" w:rsidRPr="00254786" w:rsidRDefault="008D37A3" w:rsidP="00B27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(1,009)</w:t>
            </w:r>
          </w:p>
        </w:tc>
        <w:tc>
          <w:tcPr>
            <w:tcW w:w="280" w:type="dxa"/>
          </w:tcPr>
          <w:p w14:paraId="562FAF27" w14:textId="77777777" w:rsidR="008D37A3" w:rsidRPr="00254786" w:rsidRDefault="008D37A3" w:rsidP="00B2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7E5F4B4C" w14:textId="70FFD2CD" w:rsidR="008D37A3" w:rsidRPr="00254786" w:rsidRDefault="008D37A3" w:rsidP="00B27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sz w:val="30"/>
                <w:szCs w:val="30"/>
              </w:rPr>
              <w:t>(14,450)</w:t>
            </w:r>
          </w:p>
        </w:tc>
      </w:tr>
      <w:tr w:rsidR="008D37A3" w:rsidRPr="00254786" w14:paraId="68DE1A50" w14:textId="77777777" w:rsidTr="008D37A3">
        <w:trPr>
          <w:trHeight w:val="399"/>
        </w:trPr>
        <w:tc>
          <w:tcPr>
            <w:tcW w:w="4050" w:type="dxa"/>
          </w:tcPr>
          <w:p w14:paraId="1A2CF46A" w14:textId="77777777" w:rsidR="008D37A3" w:rsidRPr="00254786" w:rsidRDefault="008D37A3" w:rsidP="00B274C3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54786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72F21B" w14:textId="147E2560" w:rsidR="008D37A3" w:rsidRPr="00254786" w:rsidRDefault="008D37A3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1,890,467</w:t>
            </w:r>
          </w:p>
        </w:tc>
        <w:tc>
          <w:tcPr>
            <w:tcW w:w="236" w:type="dxa"/>
          </w:tcPr>
          <w:p w14:paraId="03BEE468" w14:textId="77777777" w:rsidR="008D37A3" w:rsidRPr="00254786" w:rsidRDefault="008D37A3" w:rsidP="00B2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D2127" w14:textId="07370E88" w:rsidR="008D37A3" w:rsidRPr="00254786" w:rsidRDefault="008D37A3" w:rsidP="00B27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7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1,798,168</w:t>
            </w:r>
          </w:p>
        </w:tc>
        <w:tc>
          <w:tcPr>
            <w:tcW w:w="241" w:type="dxa"/>
          </w:tcPr>
          <w:p w14:paraId="22FDB7ED" w14:textId="77777777" w:rsidR="008D37A3" w:rsidRPr="00254786" w:rsidRDefault="008D37A3" w:rsidP="00B2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85C201" w14:textId="3164F995" w:rsidR="008D37A3" w:rsidRPr="00254786" w:rsidRDefault="008D37A3" w:rsidP="00B27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1,890,467</w:t>
            </w:r>
          </w:p>
        </w:tc>
        <w:tc>
          <w:tcPr>
            <w:tcW w:w="280" w:type="dxa"/>
          </w:tcPr>
          <w:p w14:paraId="7870A86E" w14:textId="77777777" w:rsidR="008D37A3" w:rsidRPr="00254786" w:rsidRDefault="008D37A3" w:rsidP="00B2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A7EC5" w14:textId="3AE5881D" w:rsidR="008D37A3" w:rsidRPr="00254786" w:rsidRDefault="008D37A3" w:rsidP="00B27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7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1,798,168</w:t>
            </w:r>
          </w:p>
        </w:tc>
      </w:tr>
    </w:tbl>
    <w:p w14:paraId="2DCE6262" w14:textId="3BA462F3" w:rsidR="00254786" w:rsidRPr="006654F6" w:rsidRDefault="00254786" w:rsidP="00E53DF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15"/>
        <w:gridCol w:w="236"/>
        <w:gridCol w:w="1108"/>
        <w:gridCol w:w="241"/>
        <w:gridCol w:w="1081"/>
        <w:gridCol w:w="280"/>
        <w:gridCol w:w="1045"/>
      </w:tblGrid>
      <w:tr w:rsidR="008D37A3" w:rsidRPr="00A245D0" w14:paraId="111E5A9F" w14:textId="77777777" w:rsidTr="008D37A3">
        <w:trPr>
          <w:trHeight w:val="399"/>
        </w:trPr>
        <w:tc>
          <w:tcPr>
            <w:tcW w:w="4050" w:type="dxa"/>
          </w:tcPr>
          <w:p w14:paraId="3BC69C02" w14:textId="627B4336" w:rsidR="008D37A3" w:rsidRDefault="008D37A3" w:rsidP="003020EB">
            <w:pPr>
              <w:tabs>
                <w:tab w:val="left" w:pos="11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  <w:p w14:paraId="4E05E571" w14:textId="3132A541" w:rsidR="008D37A3" w:rsidRPr="00A245D0" w:rsidRDefault="008D37A3" w:rsidP="00D84B05">
            <w:pPr>
              <w:tabs>
                <w:tab w:val="clear" w:pos="3742"/>
                <w:tab w:val="left" w:pos="117"/>
                <w:tab w:val="left" w:pos="3585"/>
              </w:tabs>
              <w:spacing w:line="240" w:lineRule="auto"/>
              <w:ind w:right="-120" w:hanging="24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24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รวมในบัญชีต้นทุนขาย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สินค้าและการให้บริการ</w:t>
            </w:r>
          </w:p>
        </w:tc>
        <w:tc>
          <w:tcPr>
            <w:tcW w:w="2459" w:type="dxa"/>
            <w:gridSpan w:val="3"/>
            <w:shd w:val="clear" w:color="auto" w:fill="auto"/>
            <w:vAlign w:val="bottom"/>
          </w:tcPr>
          <w:p w14:paraId="57291F98" w14:textId="77777777" w:rsidR="008D37A3" w:rsidRPr="00A245D0" w:rsidRDefault="008D37A3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left" w:pos="65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5FADFECE" w14:textId="77777777" w:rsidR="008D37A3" w:rsidRPr="00A245D0" w:rsidRDefault="008D37A3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3"/>
            <w:shd w:val="clear" w:color="auto" w:fill="auto"/>
            <w:vAlign w:val="bottom"/>
          </w:tcPr>
          <w:p w14:paraId="311516F4" w14:textId="77777777" w:rsidR="008D37A3" w:rsidRPr="00A245D0" w:rsidRDefault="008D37A3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37A3" w:rsidRPr="00A245D0" w14:paraId="6A0478F4" w14:textId="77777777" w:rsidTr="008D37A3">
        <w:trPr>
          <w:trHeight w:val="399"/>
        </w:trPr>
        <w:tc>
          <w:tcPr>
            <w:tcW w:w="4050" w:type="dxa"/>
          </w:tcPr>
          <w:p w14:paraId="16DE8C94" w14:textId="7CD0C03C" w:rsidR="008D37A3" w:rsidRPr="00A245D0" w:rsidRDefault="008D37A3" w:rsidP="00D8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90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B29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15" w:type="dxa"/>
            <w:shd w:val="clear" w:color="auto" w:fill="auto"/>
          </w:tcPr>
          <w:p w14:paraId="5E3F1727" w14:textId="36886FDF" w:rsidR="008D37A3" w:rsidRPr="00A245D0" w:rsidRDefault="008D37A3" w:rsidP="003B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56829C8" w14:textId="77777777" w:rsidR="008D37A3" w:rsidRPr="00A245D0" w:rsidRDefault="008D37A3" w:rsidP="003B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7817A5BC" w14:textId="35CD105E" w:rsidR="008D37A3" w:rsidRPr="00A245D0" w:rsidRDefault="008D37A3" w:rsidP="003B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1" w:type="dxa"/>
          </w:tcPr>
          <w:p w14:paraId="3E3E1376" w14:textId="77777777" w:rsidR="008D37A3" w:rsidRPr="00A245D0" w:rsidRDefault="008D37A3" w:rsidP="003B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E7D5A93" w14:textId="36ABF3B7" w:rsidR="008D37A3" w:rsidRPr="00A245D0" w:rsidRDefault="008D37A3" w:rsidP="003B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0" w:type="dxa"/>
          </w:tcPr>
          <w:p w14:paraId="5A08A8E5" w14:textId="77777777" w:rsidR="008D37A3" w:rsidRPr="00A245D0" w:rsidRDefault="008D37A3" w:rsidP="003B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19443DD3" w14:textId="20000F08" w:rsidR="008D37A3" w:rsidRPr="00A245D0" w:rsidRDefault="008D37A3" w:rsidP="003B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D37A3" w:rsidRPr="00A245D0" w14:paraId="2F2E23D7" w14:textId="77777777" w:rsidTr="008D37A3">
        <w:trPr>
          <w:trHeight w:val="399"/>
        </w:trPr>
        <w:tc>
          <w:tcPr>
            <w:tcW w:w="4050" w:type="dxa"/>
          </w:tcPr>
          <w:p w14:paraId="2BC729D6" w14:textId="77777777" w:rsidR="008D37A3" w:rsidRPr="00E741BF" w:rsidRDefault="008D37A3" w:rsidP="003B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06" w:type="dxa"/>
            <w:gridSpan w:val="7"/>
            <w:shd w:val="clear" w:color="auto" w:fill="auto"/>
          </w:tcPr>
          <w:p w14:paraId="5B1AD36F" w14:textId="6A5DEF4A" w:rsidR="008D37A3" w:rsidRPr="000B294D" w:rsidRDefault="008D37A3" w:rsidP="003B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37A3" w:rsidRPr="00A245D0" w14:paraId="0DB60BD6" w14:textId="77777777" w:rsidTr="008D37A3">
        <w:trPr>
          <w:trHeight w:val="399"/>
        </w:trPr>
        <w:tc>
          <w:tcPr>
            <w:tcW w:w="4050" w:type="dxa"/>
          </w:tcPr>
          <w:p w14:paraId="11C52956" w14:textId="02C4391C" w:rsidR="008D37A3" w:rsidRPr="00A245D0" w:rsidRDefault="008D37A3" w:rsidP="003B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>-</w:t>
            </w:r>
            <w:r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 </w:t>
            </w:r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5C4556EF" w14:textId="6F9F002D" w:rsidR="008D37A3" w:rsidRPr="000B294D" w:rsidRDefault="008D37A3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3,434,266</w:t>
            </w:r>
          </w:p>
        </w:tc>
        <w:tc>
          <w:tcPr>
            <w:tcW w:w="236" w:type="dxa"/>
          </w:tcPr>
          <w:p w14:paraId="6B24F22D" w14:textId="77777777" w:rsidR="008D37A3" w:rsidRPr="00A245D0" w:rsidRDefault="008D37A3" w:rsidP="003B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036BA302" w14:textId="1BC605CB" w:rsidR="008D37A3" w:rsidRPr="000B294D" w:rsidRDefault="008D37A3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794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241" w:type="dxa"/>
          </w:tcPr>
          <w:p w14:paraId="5359448A" w14:textId="77777777" w:rsidR="008D37A3" w:rsidRPr="00A245D0" w:rsidRDefault="008D37A3" w:rsidP="003B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2A7408B" w14:textId="64B82BCB" w:rsidR="008D37A3" w:rsidRPr="000B294D" w:rsidRDefault="008D37A3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3,472,148</w:t>
            </w:r>
          </w:p>
        </w:tc>
        <w:tc>
          <w:tcPr>
            <w:tcW w:w="280" w:type="dxa"/>
          </w:tcPr>
          <w:p w14:paraId="0563E93E" w14:textId="77777777" w:rsidR="008D37A3" w:rsidRPr="00A245D0" w:rsidRDefault="008D37A3" w:rsidP="003B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64F7B3B5" w14:textId="6A769E49" w:rsidR="008D37A3" w:rsidRPr="000B294D" w:rsidRDefault="008D37A3" w:rsidP="005D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</w:tr>
      <w:tr w:rsidR="008D37A3" w:rsidRPr="00A245D0" w14:paraId="4967733C" w14:textId="77777777" w:rsidTr="008D37A3">
        <w:trPr>
          <w:trHeight w:val="399"/>
        </w:trPr>
        <w:tc>
          <w:tcPr>
            <w:tcW w:w="4050" w:type="dxa"/>
          </w:tcPr>
          <w:p w14:paraId="48A11669" w14:textId="2136F543" w:rsidR="008D37A3" w:rsidRPr="00A245D0" w:rsidRDefault="008D37A3" w:rsidP="003B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- </w:t>
            </w:r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eastAsia="Calibri" w:hAnsiTheme="majorBidi" w:cstheme="majorBidi" w:hint="cs"/>
                <w:b/>
                <w:sz w:val="30"/>
                <w:szCs w:val="30"/>
                <w:cs/>
              </w:rPr>
              <w:t>จาก</w:t>
            </w:r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การปรับลดมูลค่า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1103555E" w14:textId="77777777" w:rsidR="008D37A3" w:rsidRPr="00A245D0" w:rsidRDefault="008D37A3" w:rsidP="003B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EEB5F0" w14:textId="77777777" w:rsidR="008D37A3" w:rsidRPr="00A245D0" w:rsidRDefault="008D37A3" w:rsidP="003B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2BC69A45" w14:textId="77777777" w:rsidR="008D37A3" w:rsidRPr="00A245D0" w:rsidRDefault="008D37A3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7D1919FC" w14:textId="77777777" w:rsidR="008D37A3" w:rsidRPr="00A245D0" w:rsidRDefault="008D37A3" w:rsidP="003B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706DF58" w14:textId="77777777" w:rsidR="008D37A3" w:rsidRPr="00A245D0" w:rsidRDefault="008D37A3" w:rsidP="003B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6DB3041D" w14:textId="77777777" w:rsidR="008D37A3" w:rsidRPr="00A245D0" w:rsidRDefault="008D37A3" w:rsidP="003B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07B1C1E0" w14:textId="77777777" w:rsidR="008D37A3" w:rsidRPr="00A245D0" w:rsidRDefault="008D37A3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37A3" w:rsidRPr="00A245D0" w14:paraId="0FE504AE" w14:textId="77777777" w:rsidTr="008D37A3">
        <w:trPr>
          <w:trHeight w:val="399"/>
        </w:trPr>
        <w:tc>
          <w:tcPr>
            <w:tcW w:w="4050" w:type="dxa"/>
          </w:tcPr>
          <w:p w14:paraId="20BC9BDE" w14:textId="40B48BD7" w:rsidR="008D37A3" w:rsidRPr="00A245D0" w:rsidRDefault="008D37A3" w:rsidP="003B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      </w:t>
            </w:r>
            <w:r>
              <w:rPr>
                <w:rFonts w:asciiTheme="majorBidi" w:eastAsia="Calibri" w:hAnsiTheme="majorBidi" w:cstheme="majorBidi" w:hint="cs"/>
                <w:b/>
                <w:sz w:val="30"/>
                <w:szCs w:val="30"/>
                <w:cs/>
              </w:rPr>
              <w:t>สุทธิที่คาดว่าจะได้รับ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B23E6" w14:textId="550B0500" w:rsidR="008D37A3" w:rsidRPr="00A245D0" w:rsidRDefault="008D37A3" w:rsidP="003B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(13,441)</w:t>
            </w:r>
          </w:p>
        </w:tc>
        <w:tc>
          <w:tcPr>
            <w:tcW w:w="236" w:type="dxa"/>
          </w:tcPr>
          <w:p w14:paraId="401D1548" w14:textId="77777777" w:rsidR="008D37A3" w:rsidRPr="00A245D0" w:rsidRDefault="008D37A3" w:rsidP="003B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36C6461F" w14:textId="1BCF5485" w:rsidR="008D37A3" w:rsidRPr="00A245D0" w:rsidRDefault="008D37A3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390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518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6F7CDA5E" w14:textId="77777777" w:rsidR="008D37A3" w:rsidRPr="00A245D0" w:rsidRDefault="008D37A3" w:rsidP="003B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23073" w14:textId="7BA1FD8C" w:rsidR="008D37A3" w:rsidRPr="00A245D0" w:rsidRDefault="008D37A3" w:rsidP="003B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(13,441)</w:t>
            </w:r>
          </w:p>
        </w:tc>
        <w:tc>
          <w:tcPr>
            <w:tcW w:w="280" w:type="dxa"/>
          </w:tcPr>
          <w:p w14:paraId="51997F9F" w14:textId="77777777" w:rsidR="008D37A3" w:rsidRPr="00A245D0" w:rsidRDefault="008D37A3" w:rsidP="003B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08C1DA6C" w14:textId="0749622D" w:rsidR="008D37A3" w:rsidRPr="00A245D0" w:rsidRDefault="008D37A3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518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D37A3" w:rsidRPr="00A245D0" w14:paraId="3DCB6714" w14:textId="77777777" w:rsidTr="008D37A3">
        <w:trPr>
          <w:trHeight w:val="399"/>
        </w:trPr>
        <w:tc>
          <w:tcPr>
            <w:tcW w:w="4050" w:type="dxa"/>
          </w:tcPr>
          <w:p w14:paraId="5FF13777" w14:textId="77777777" w:rsidR="008D37A3" w:rsidRPr="00A245D0" w:rsidRDefault="008D37A3" w:rsidP="003B1C03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0BC7C3" w14:textId="3949155B" w:rsidR="008D37A3" w:rsidRPr="00A245D0" w:rsidRDefault="008D37A3" w:rsidP="003B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3,420,825</w:t>
            </w:r>
          </w:p>
        </w:tc>
        <w:tc>
          <w:tcPr>
            <w:tcW w:w="236" w:type="dxa"/>
          </w:tcPr>
          <w:p w14:paraId="3CFB6852" w14:textId="77777777" w:rsidR="008D37A3" w:rsidRPr="00A245D0" w:rsidRDefault="008D37A3" w:rsidP="003B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DDB99" w14:textId="640A1833" w:rsidR="008D37A3" w:rsidRPr="00A245D0" w:rsidRDefault="008D37A3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794</w:t>
            </w: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020</w:t>
            </w:r>
          </w:p>
        </w:tc>
        <w:tc>
          <w:tcPr>
            <w:tcW w:w="241" w:type="dxa"/>
          </w:tcPr>
          <w:p w14:paraId="413E2CD6" w14:textId="77777777" w:rsidR="008D37A3" w:rsidRPr="00A245D0" w:rsidRDefault="008D37A3" w:rsidP="003B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4AE6B0" w14:textId="255D7FA9" w:rsidR="008D37A3" w:rsidRPr="009A612B" w:rsidRDefault="008D37A3" w:rsidP="003B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C12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3,458,707</w:t>
            </w:r>
          </w:p>
        </w:tc>
        <w:tc>
          <w:tcPr>
            <w:tcW w:w="280" w:type="dxa"/>
          </w:tcPr>
          <w:p w14:paraId="1980925B" w14:textId="77777777" w:rsidR="008D37A3" w:rsidRPr="00A245D0" w:rsidRDefault="008D37A3" w:rsidP="003B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B6B2C" w14:textId="558AAB63" w:rsidR="008D37A3" w:rsidRPr="00A245D0" w:rsidRDefault="008D37A3" w:rsidP="00121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70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2,876,142</w:t>
            </w:r>
          </w:p>
        </w:tc>
      </w:tr>
    </w:tbl>
    <w:p w14:paraId="4CAD7EAC" w14:textId="77777777" w:rsidR="00D762E4" w:rsidRPr="004C752B" w:rsidRDefault="00D762E4" w:rsidP="001E641E">
      <w:pPr>
        <w:ind w:left="540"/>
        <w:rPr>
          <w:rFonts w:ascii="Angsana New" w:hAnsi="Angsana New" w:cs="Angsana New"/>
          <w:sz w:val="30"/>
          <w:szCs w:val="30"/>
          <w:lang w:val="en-GB"/>
        </w:rPr>
      </w:pPr>
    </w:p>
    <w:p w14:paraId="1CF529CF" w14:textId="063BB594" w:rsidR="00D762E4" w:rsidRDefault="001E641E" w:rsidP="00571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E641E">
        <w:rPr>
          <w:rFonts w:ascii="Angsana New" w:hAnsi="Angsana New" w:cs="Angsana New"/>
          <w:sz w:val="30"/>
          <w:szCs w:val="30"/>
          <w:cs/>
          <w:lang w:val="en-GB"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 xml:space="preserve"> มีนาคม </w:t>
      </w:r>
      <w:r w:rsidRPr="001E641E">
        <w:rPr>
          <w:rFonts w:ascii="Angsana New" w:hAnsi="Angsana New" w:cs="Angsana New"/>
          <w:sz w:val="30"/>
          <w:szCs w:val="30"/>
          <w:lang w:val="en-GB"/>
        </w:rPr>
        <w:t>256</w:t>
      </w:r>
      <w:r w:rsidR="003B1C03">
        <w:rPr>
          <w:rFonts w:ascii="Angsana New" w:hAnsi="Angsana New" w:cs="Angsana New"/>
          <w:sz w:val="30"/>
          <w:szCs w:val="30"/>
          <w:lang w:val="en-GB"/>
        </w:rPr>
        <w:t>5</w:t>
      </w:r>
      <w:r w:rsidRPr="001E641E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 xml:space="preserve">กลุ่มบริษัทและบริษัทมีเจ้าหนี้ทรัสต์รีซีทจำนวน </w:t>
      </w:r>
      <w:r w:rsidR="008833B6">
        <w:rPr>
          <w:rFonts w:ascii="Angsana New" w:hAnsi="Angsana New" w:cs="Angsana New"/>
          <w:sz w:val="30"/>
          <w:szCs w:val="30"/>
          <w:lang w:val="en-GB"/>
        </w:rPr>
        <w:t>993.5</w:t>
      </w:r>
      <w:r w:rsidRPr="001E641E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 xml:space="preserve">ล้านบาท </w:t>
      </w:r>
      <w:r w:rsidRPr="001E641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(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31 </w:t>
      </w:r>
      <w:r w:rsidRPr="001E641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ธันวาคม 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>256</w:t>
      </w:r>
      <w:r w:rsidR="003B1C03">
        <w:rPr>
          <w:rFonts w:ascii="Angsana New" w:hAnsi="Angsana New" w:cs="Angsana New"/>
          <w:i/>
          <w:iCs/>
          <w:sz w:val="30"/>
          <w:szCs w:val="30"/>
          <w:lang w:val="en-GB"/>
        </w:rPr>
        <w:t>4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: </w:t>
      </w:r>
      <w:r w:rsidR="008833B6">
        <w:rPr>
          <w:rFonts w:ascii="Angsana New" w:hAnsi="Angsana New" w:cs="Angsana New"/>
          <w:i/>
          <w:iCs/>
          <w:sz w:val="30"/>
          <w:szCs w:val="30"/>
          <w:lang w:val="en-GB"/>
        </w:rPr>
        <w:t>683.</w:t>
      </w:r>
      <w:r w:rsidR="008833B6">
        <w:rPr>
          <w:rFonts w:ascii="Angsana New" w:hAnsi="Angsana New" w:cs="Angsana New"/>
          <w:i/>
          <w:iCs/>
          <w:sz w:val="30"/>
          <w:szCs w:val="30"/>
        </w:rPr>
        <w:t>4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</w:t>
      </w:r>
      <w:r w:rsidR="00571E1B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       </w:t>
      </w:r>
      <w:r w:rsidRPr="001E641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ล้านบาท) 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>โดยมีอัตราดอกเบี้ยร้อยล</w:t>
      </w:r>
      <w:r w:rsidRPr="000903B4">
        <w:rPr>
          <w:rFonts w:ascii="Angsana New" w:hAnsi="Angsana New" w:cs="Angsana New"/>
          <w:sz w:val="30"/>
          <w:szCs w:val="30"/>
          <w:cs/>
          <w:lang w:val="en-GB"/>
        </w:rPr>
        <w:t xml:space="preserve">ะ </w:t>
      </w:r>
      <w:r w:rsidR="008833B6" w:rsidRPr="000903B4">
        <w:rPr>
          <w:rFonts w:ascii="Angsana New" w:hAnsi="Angsana New" w:cs="Angsana New"/>
          <w:sz w:val="30"/>
          <w:szCs w:val="30"/>
          <w:lang w:val="en-GB"/>
        </w:rPr>
        <w:t>1.</w:t>
      </w:r>
      <w:r w:rsidR="00387CA6">
        <w:rPr>
          <w:rFonts w:ascii="Angsana New" w:hAnsi="Angsana New" w:cs="Angsana New"/>
          <w:sz w:val="30"/>
          <w:szCs w:val="30"/>
          <w:lang w:val="en-GB"/>
        </w:rPr>
        <w:t>3</w:t>
      </w:r>
      <w:r w:rsidRPr="000903B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571E1B" w:rsidRPr="000903B4">
        <w:rPr>
          <w:rFonts w:ascii="Angsana New" w:hAnsi="Angsana New" w:cs="Angsana New" w:hint="cs"/>
          <w:sz w:val="30"/>
          <w:szCs w:val="30"/>
          <w:cs/>
          <w:lang w:val="en-GB"/>
        </w:rPr>
        <w:t>ถึง ร้อยละ</w:t>
      </w:r>
      <w:r w:rsidRPr="000903B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AF5C9B" w:rsidRPr="000903B4">
        <w:rPr>
          <w:rFonts w:ascii="Angsana New" w:hAnsi="Angsana New" w:cs="Angsana New"/>
          <w:sz w:val="30"/>
          <w:szCs w:val="30"/>
          <w:lang w:val="en-GB"/>
        </w:rPr>
        <w:t>2.2</w:t>
      </w:r>
      <w:r w:rsidR="00F2674B" w:rsidRPr="000903B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F2674B" w:rsidRPr="000903B4">
        <w:rPr>
          <w:rFonts w:ascii="Angsana New" w:hAnsi="Angsana New" w:cs="Angsana New" w:hint="cs"/>
          <w:sz w:val="30"/>
          <w:szCs w:val="30"/>
          <w:cs/>
          <w:lang w:val="en-GB"/>
        </w:rPr>
        <w:t>ต่อปี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(31 </w:t>
      </w:r>
      <w:r w:rsidRPr="001E641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ธันวาคม 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>256</w:t>
      </w:r>
      <w:r w:rsidR="003B1C03">
        <w:rPr>
          <w:rFonts w:ascii="Angsana New" w:hAnsi="Angsana New" w:cs="Angsana New"/>
          <w:i/>
          <w:iCs/>
          <w:sz w:val="30"/>
          <w:szCs w:val="30"/>
          <w:lang w:val="en-GB"/>
        </w:rPr>
        <w:t>4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: </w:t>
      </w:r>
      <w:r w:rsidRPr="001E641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ร้อยละ </w:t>
      </w:r>
      <w:r w:rsidR="008833B6">
        <w:rPr>
          <w:rFonts w:ascii="Angsana New" w:hAnsi="Angsana New" w:cs="Angsana New"/>
          <w:i/>
          <w:iCs/>
          <w:sz w:val="30"/>
          <w:szCs w:val="30"/>
          <w:lang w:val="en-GB"/>
        </w:rPr>
        <w:t>0.5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</w:t>
      </w:r>
      <w:r w:rsidR="00571E1B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ถึงร้อยละ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</w:t>
      </w:r>
      <w:r w:rsidR="008833B6">
        <w:rPr>
          <w:rFonts w:ascii="Angsana New" w:hAnsi="Angsana New" w:cs="Angsana New"/>
          <w:i/>
          <w:iCs/>
          <w:sz w:val="30"/>
          <w:szCs w:val="30"/>
          <w:lang w:val="en-GB"/>
        </w:rPr>
        <w:t>2.5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</w:t>
      </w:r>
      <w:r w:rsidRPr="001E641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ต่อปี)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 xml:space="preserve"> ในงบการเงินรวมและงบการเงินเฉพาะกิจการ</w:t>
      </w:r>
      <w:r w:rsidR="00571E1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>ซึ่งกรรมสิทธิ์ของสินค้าที่ซื้อจากการทำสัญญาทรัสต์รีซีทยังคงเป็นของธนาคารพาณิชย</w:t>
      </w:r>
      <w:r w:rsidR="007444B1">
        <w:rPr>
          <w:rFonts w:ascii="Angsana New" w:hAnsi="Angsana New" w:cs="Angsana New" w:hint="cs"/>
          <w:sz w:val="30"/>
          <w:szCs w:val="30"/>
          <w:cs/>
          <w:lang w:val="en-GB"/>
        </w:rPr>
        <w:t>์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>จนกว่าจะมีการจ่ายชำระเจ้าหนี้ทรัสต์รีซีทให้แก่ธนาคารพาณิชย์</w:t>
      </w:r>
      <w:r w:rsidR="00D762E4">
        <w:rPr>
          <w:rFonts w:ascii="Angsana New" w:hAnsi="Angsana New" w:cs="Angsana New"/>
          <w:sz w:val="30"/>
          <w:szCs w:val="30"/>
        </w:rPr>
        <w:br w:type="page"/>
      </w:r>
    </w:p>
    <w:p w14:paraId="19C4EB4E" w14:textId="77777777" w:rsidR="00B30C51" w:rsidRPr="001D520A" w:rsidRDefault="00B30C51" w:rsidP="00B30C51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  <w:sectPr w:rsidR="00B30C51" w:rsidRPr="001D520A" w:rsidSect="009E1D94">
          <w:headerReference w:type="default" r:id="rId8"/>
          <w:footerReference w:type="default" r:id="rId9"/>
          <w:pgSz w:w="11907" w:h="16840" w:code="9"/>
          <w:pgMar w:top="691" w:right="1152" w:bottom="1354" w:left="1152" w:header="720" w:footer="720" w:gutter="0"/>
          <w:pgNumType w:start="11"/>
          <w:cols w:space="708"/>
          <w:docGrid w:linePitch="360"/>
        </w:sectPr>
      </w:pPr>
    </w:p>
    <w:p w14:paraId="4D0953CD" w14:textId="3C9E4F83" w:rsidR="00804175" w:rsidRDefault="00D75CE8" w:rsidP="004A2A3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  <w:tab w:val="left" w:pos="22"/>
          <w:tab w:val="num" w:pos="540"/>
        </w:tabs>
        <w:spacing w:line="240" w:lineRule="auto"/>
        <w:ind w:left="450" w:right="-45" w:hanging="428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A2A3A">
        <w:rPr>
          <w:rFonts w:ascii="Angsana New" w:hAnsi="Angsana New" w:cs="Angsana New"/>
          <w:sz w:val="30"/>
          <w:szCs w:val="30"/>
          <w:u w:val="none"/>
          <w:cs/>
        </w:rPr>
        <w:lastRenderedPageBreak/>
        <w:t>เงินลงทุนในบริษัทร่วม</w:t>
      </w:r>
      <w:r w:rsidR="00804175" w:rsidRPr="004A2A3A">
        <w:rPr>
          <w:rFonts w:ascii="Angsana New" w:hAnsi="Angsana New" w:cs="Angsana New"/>
          <w:sz w:val="30"/>
          <w:szCs w:val="30"/>
          <w:u w:val="none"/>
          <w:cs/>
        </w:rPr>
        <w:t xml:space="preserve"> </w:t>
      </w:r>
    </w:p>
    <w:p w14:paraId="205D31CE" w14:textId="77777777" w:rsidR="00B061DA" w:rsidRPr="006654F6" w:rsidRDefault="00B061DA" w:rsidP="00B061DA">
      <w:pPr>
        <w:rPr>
          <w:rFonts w:ascii="Angsana New" w:hAnsi="Angsana New" w:cs="Angsana New"/>
          <w:sz w:val="30"/>
          <w:szCs w:val="30"/>
        </w:rPr>
      </w:pPr>
    </w:p>
    <w:tbl>
      <w:tblPr>
        <w:tblW w:w="1449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525"/>
        <w:gridCol w:w="1619"/>
        <w:gridCol w:w="1076"/>
        <w:gridCol w:w="180"/>
        <w:gridCol w:w="903"/>
        <w:gridCol w:w="269"/>
        <w:gridCol w:w="1173"/>
        <w:gridCol w:w="178"/>
        <w:gridCol w:w="1087"/>
        <w:gridCol w:w="182"/>
        <w:gridCol w:w="893"/>
        <w:gridCol w:w="180"/>
        <w:gridCol w:w="900"/>
        <w:gridCol w:w="182"/>
        <w:gridCol w:w="898"/>
        <w:gridCol w:w="183"/>
        <w:gridCol w:w="897"/>
        <w:gridCol w:w="184"/>
        <w:gridCol w:w="891"/>
        <w:gridCol w:w="180"/>
        <w:gridCol w:w="910"/>
      </w:tblGrid>
      <w:tr w:rsidR="00CF4903" w14:paraId="7C3E5891" w14:textId="77777777" w:rsidTr="000D26B5">
        <w:trPr>
          <w:cantSplit/>
          <w:trHeight w:val="20"/>
          <w:tblHeader/>
        </w:trPr>
        <w:tc>
          <w:tcPr>
            <w:tcW w:w="5572" w:type="dxa"/>
            <w:gridSpan w:val="6"/>
          </w:tcPr>
          <w:p w14:paraId="15692F79" w14:textId="77777777" w:rsidR="00CF4903" w:rsidRPr="001B107D" w:rsidRDefault="00CF4903" w:rsidP="000D26B5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438" w:type="dxa"/>
            <w:gridSpan w:val="3"/>
            <w:hideMark/>
          </w:tcPr>
          <w:p w14:paraId="7F4EFE29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1B10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1479567F" w14:textId="77777777" w:rsidR="00CF4903" w:rsidRPr="001B107D" w:rsidRDefault="00CF4903" w:rsidP="000D26B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6298" w:type="dxa"/>
            <w:gridSpan w:val="11"/>
            <w:hideMark/>
          </w:tcPr>
          <w:p w14:paraId="0DF7F352" w14:textId="77777777" w:rsidR="00CF4903" w:rsidRPr="001B107D" w:rsidRDefault="00CF4903" w:rsidP="000D26B5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</w:pPr>
            <w:r w:rsidRPr="001B107D"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CF4903" w14:paraId="37712C2A" w14:textId="77777777" w:rsidTr="000D26B5">
        <w:trPr>
          <w:cantSplit/>
          <w:trHeight w:val="20"/>
          <w:tblHeader/>
        </w:trPr>
        <w:tc>
          <w:tcPr>
            <w:tcW w:w="1525" w:type="dxa"/>
            <w:vAlign w:val="bottom"/>
          </w:tcPr>
          <w:p w14:paraId="7ED8B353" w14:textId="77777777" w:rsidR="00CF4903" w:rsidRPr="001B107D" w:rsidRDefault="00CF4903" w:rsidP="000D26B5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619" w:type="dxa"/>
          </w:tcPr>
          <w:p w14:paraId="5A6472B5" w14:textId="77777777" w:rsidR="00CF4903" w:rsidRPr="001B107D" w:rsidRDefault="00CF4903" w:rsidP="000D26B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5A9177D3" w14:textId="77777777" w:rsidR="00CF4903" w:rsidRPr="001B107D" w:rsidRDefault="00CF4903" w:rsidP="000D26B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2159" w:type="dxa"/>
            <w:gridSpan w:val="3"/>
            <w:hideMark/>
          </w:tcPr>
          <w:p w14:paraId="19AEACFA" w14:textId="77777777" w:rsidR="00CF4903" w:rsidRPr="001B107D" w:rsidRDefault="00CF4903" w:rsidP="000D26B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สัดส่วน</w:t>
            </w:r>
          </w:p>
          <w:p w14:paraId="5D2EA5B2" w14:textId="77777777" w:rsidR="00CF4903" w:rsidRPr="001B107D" w:rsidRDefault="00CF4903" w:rsidP="000D26B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ความเป็นเจ้าของ</w:t>
            </w:r>
          </w:p>
        </w:tc>
        <w:tc>
          <w:tcPr>
            <w:tcW w:w="269" w:type="dxa"/>
          </w:tcPr>
          <w:p w14:paraId="61978450" w14:textId="77777777" w:rsidR="00CF4903" w:rsidRPr="001B107D" w:rsidRDefault="00CF4903" w:rsidP="000D26B5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438" w:type="dxa"/>
            <w:gridSpan w:val="3"/>
            <w:hideMark/>
          </w:tcPr>
          <w:p w14:paraId="0CBBEB6D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มูลค่าตาม</w:t>
            </w:r>
          </w:p>
          <w:p w14:paraId="20435977" w14:textId="77777777" w:rsidR="00CF4903" w:rsidRPr="001B107D" w:rsidRDefault="00CF4903" w:rsidP="000D26B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วิธีส่วนได้เสีย</w:t>
            </w:r>
          </w:p>
        </w:tc>
        <w:tc>
          <w:tcPr>
            <w:tcW w:w="182" w:type="dxa"/>
          </w:tcPr>
          <w:p w14:paraId="52CBEBCB" w14:textId="77777777" w:rsidR="00CF4903" w:rsidRPr="001B107D" w:rsidRDefault="00CF4903" w:rsidP="000D26B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973" w:type="dxa"/>
            <w:gridSpan w:val="3"/>
            <w:vAlign w:val="bottom"/>
            <w:hideMark/>
          </w:tcPr>
          <w:p w14:paraId="7421A21C" w14:textId="77777777" w:rsidR="00CF4903" w:rsidRPr="001B107D" w:rsidRDefault="00CF4903" w:rsidP="000D26B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ราคาทุน</w:t>
            </w:r>
          </w:p>
        </w:tc>
        <w:tc>
          <w:tcPr>
            <w:tcW w:w="182" w:type="dxa"/>
          </w:tcPr>
          <w:p w14:paraId="4955046E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978" w:type="dxa"/>
            <w:gridSpan w:val="3"/>
            <w:vAlign w:val="bottom"/>
            <w:hideMark/>
          </w:tcPr>
          <w:p w14:paraId="5D97DE54" w14:textId="77777777" w:rsidR="00CF4903" w:rsidRPr="001B107D" w:rsidRDefault="00CF4903" w:rsidP="000D26B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</w:pPr>
            <w:r w:rsidRPr="001B107D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  <w:t>การด้อยค่า</w:t>
            </w:r>
          </w:p>
        </w:tc>
        <w:tc>
          <w:tcPr>
            <w:tcW w:w="184" w:type="dxa"/>
          </w:tcPr>
          <w:p w14:paraId="26392BB6" w14:textId="77777777" w:rsidR="00CF4903" w:rsidRPr="001B107D" w:rsidRDefault="00CF4903" w:rsidP="000D26B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1981" w:type="dxa"/>
            <w:gridSpan w:val="3"/>
            <w:vAlign w:val="bottom"/>
            <w:hideMark/>
          </w:tcPr>
          <w:p w14:paraId="7A4EADDF" w14:textId="77777777" w:rsidR="00CF4903" w:rsidRPr="001B107D" w:rsidRDefault="00CF4903" w:rsidP="000D26B5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1B107D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  <w:t>ราคาทุน-สุทธิ</w:t>
            </w:r>
          </w:p>
        </w:tc>
      </w:tr>
      <w:tr w:rsidR="00CF4903" w14:paraId="48CD397E" w14:textId="77777777" w:rsidTr="000D26B5">
        <w:trPr>
          <w:cantSplit/>
          <w:trHeight w:val="20"/>
          <w:tblHeader/>
        </w:trPr>
        <w:tc>
          <w:tcPr>
            <w:tcW w:w="1525" w:type="dxa"/>
          </w:tcPr>
          <w:p w14:paraId="0BB80D52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19" w:type="dxa"/>
          </w:tcPr>
          <w:p w14:paraId="2EE3AFE6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6" w:type="dxa"/>
            <w:vAlign w:val="center"/>
          </w:tcPr>
          <w:p w14:paraId="6FDFCB5D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7789B38E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3" w:type="dxa"/>
            <w:vAlign w:val="center"/>
          </w:tcPr>
          <w:p w14:paraId="78BA49B1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31 ธันวาคม</w:t>
            </w:r>
          </w:p>
        </w:tc>
        <w:tc>
          <w:tcPr>
            <w:tcW w:w="269" w:type="dxa"/>
          </w:tcPr>
          <w:p w14:paraId="1DA9F5ED" w14:textId="77777777" w:rsidR="00CF4903" w:rsidRPr="001B107D" w:rsidRDefault="00CF4903" w:rsidP="000D26B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73" w:type="dxa"/>
            <w:vAlign w:val="center"/>
          </w:tcPr>
          <w:p w14:paraId="1C4C4ADC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78" w:type="dxa"/>
            <w:vAlign w:val="center"/>
          </w:tcPr>
          <w:p w14:paraId="35E09185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  <w:vAlign w:val="center"/>
          </w:tcPr>
          <w:p w14:paraId="033B6C9E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31 ธันวาคม</w:t>
            </w:r>
          </w:p>
        </w:tc>
        <w:tc>
          <w:tcPr>
            <w:tcW w:w="182" w:type="dxa"/>
          </w:tcPr>
          <w:p w14:paraId="19C29FF3" w14:textId="77777777" w:rsidR="00CF4903" w:rsidRPr="001B107D" w:rsidRDefault="00CF4903" w:rsidP="000D26B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893" w:type="dxa"/>
            <w:vAlign w:val="center"/>
          </w:tcPr>
          <w:p w14:paraId="5A7EE9BF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51DA2545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center"/>
          </w:tcPr>
          <w:p w14:paraId="38D49C96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31 ธันวาคม</w:t>
            </w:r>
          </w:p>
        </w:tc>
        <w:tc>
          <w:tcPr>
            <w:tcW w:w="182" w:type="dxa"/>
          </w:tcPr>
          <w:p w14:paraId="4F87FC22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8" w:type="dxa"/>
            <w:vAlign w:val="center"/>
          </w:tcPr>
          <w:p w14:paraId="2EE095CB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83" w:type="dxa"/>
            <w:vAlign w:val="center"/>
          </w:tcPr>
          <w:p w14:paraId="78DF66BB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7" w:type="dxa"/>
            <w:vAlign w:val="center"/>
          </w:tcPr>
          <w:p w14:paraId="2D7519E8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31 ธันวาคม</w:t>
            </w:r>
          </w:p>
        </w:tc>
        <w:tc>
          <w:tcPr>
            <w:tcW w:w="184" w:type="dxa"/>
          </w:tcPr>
          <w:p w14:paraId="006FAA6F" w14:textId="77777777" w:rsidR="00CF4903" w:rsidRPr="001B107D" w:rsidRDefault="00CF4903" w:rsidP="000D26B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891" w:type="dxa"/>
            <w:vAlign w:val="center"/>
          </w:tcPr>
          <w:p w14:paraId="56EA0CEF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6BFF17E5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10" w:type="dxa"/>
            <w:vAlign w:val="center"/>
          </w:tcPr>
          <w:p w14:paraId="3444A726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31 ธันวาคม</w:t>
            </w:r>
          </w:p>
        </w:tc>
      </w:tr>
      <w:tr w:rsidR="00CF4903" w14:paraId="7623F560" w14:textId="77777777" w:rsidTr="000D26B5">
        <w:trPr>
          <w:cantSplit/>
          <w:trHeight w:val="20"/>
          <w:tblHeader/>
        </w:trPr>
        <w:tc>
          <w:tcPr>
            <w:tcW w:w="1525" w:type="dxa"/>
          </w:tcPr>
          <w:p w14:paraId="042364B4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19" w:type="dxa"/>
          </w:tcPr>
          <w:p w14:paraId="5CDAFD45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6" w:type="dxa"/>
            <w:vAlign w:val="center"/>
            <w:hideMark/>
          </w:tcPr>
          <w:p w14:paraId="58331C87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5</w:t>
            </w:r>
          </w:p>
        </w:tc>
        <w:tc>
          <w:tcPr>
            <w:tcW w:w="180" w:type="dxa"/>
            <w:vAlign w:val="center"/>
          </w:tcPr>
          <w:p w14:paraId="3BDA466D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3" w:type="dxa"/>
            <w:vAlign w:val="center"/>
            <w:hideMark/>
          </w:tcPr>
          <w:p w14:paraId="3FCCA634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4</w:t>
            </w:r>
          </w:p>
        </w:tc>
        <w:tc>
          <w:tcPr>
            <w:tcW w:w="269" w:type="dxa"/>
          </w:tcPr>
          <w:p w14:paraId="2910F43B" w14:textId="77777777" w:rsidR="00CF4903" w:rsidRPr="001B107D" w:rsidRDefault="00CF4903" w:rsidP="000D26B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73" w:type="dxa"/>
            <w:vAlign w:val="center"/>
            <w:hideMark/>
          </w:tcPr>
          <w:p w14:paraId="0A763F06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5</w:t>
            </w:r>
          </w:p>
        </w:tc>
        <w:tc>
          <w:tcPr>
            <w:tcW w:w="178" w:type="dxa"/>
            <w:vAlign w:val="center"/>
          </w:tcPr>
          <w:p w14:paraId="755C7682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  <w:vAlign w:val="center"/>
            <w:hideMark/>
          </w:tcPr>
          <w:p w14:paraId="773B554E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4</w:t>
            </w:r>
          </w:p>
        </w:tc>
        <w:tc>
          <w:tcPr>
            <w:tcW w:w="182" w:type="dxa"/>
          </w:tcPr>
          <w:p w14:paraId="3A4489BF" w14:textId="77777777" w:rsidR="00CF4903" w:rsidRPr="001B107D" w:rsidRDefault="00CF4903" w:rsidP="000D26B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893" w:type="dxa"/>
            <w:vAlign w:val="center"/>
            <w:hideMark/>
          </w:tcPr>
          <w:p w14:paraId="72653A54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5</w:t>
            </w:r>
          </w:p>
        </w:tc>
        <w:tc>
          <w:tcPr>
            <w:tcW w:w="180" w:type="dxa"/>
            <w:vAlign w:val="center"/>
          </w:tcPr>
          <w:p w14:paraId="307B8F78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center"/>
            <w:hideMark/>
          </w:tcPr>
          <w:p w14:paraId="0F3BB840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4</w:t>
            </w:r>
          </w:p>
        </w:tc>
        <w:tc>
          <w:tcPr>
            <w:tcW w:w="182" w:type="dxa"/>
          </w:tcPr>
          <w:p w14:paraId="011837EF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8" w:type="dxa"/>
            <w:vAlign w:val="center"/>
            <w:hideMark/>
          </w:tcPr>
          <w:p w14:paraId="192686A5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5</w:t>
            </w:r>
          </w:p>
        </w:tc>
        <w:tc>
          <w:tcPr>
            <w:tcW w:w="183" w:type="dxa"/>
            <w:vAlign w:val="center"/>
          </w:tcPr>
          <w:p w14:paraId="760831F8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7" w:type="dxa"/>
            <w:vAlign w:val="center"/>
            <w:hideMark/>
          </w:tcPr>
          <w:p w14:paraId="3371EE1E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4</w:t>
            </w:r>
          </w:p>
        </w:tc>
        <w:tc>
          <w:tcPr>
            <w:tcW w:w="184" w:type="dxa"/>
          </w:tcPr>
          <w:p w14:paraId="34C8D03D" w14:textId="77777777" w:rsidR="00CF4903" w:rsidRPr="001B107D" w:rsidRDefault="00CF4903" w:rsidP="000D26B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891" w:type="dxa"/>
            <w:vAlign w:val="center"/>
            <w:hideMark/>
          </w:tcPr>
          <w:p w14:paraId="16E977C0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5</w:t>
            </w:r>
          </w:p>
        </w:tc>
        <w:tc>
          <w:tcPr>
            <w:tcW w:w="180" w:type="dxa"/>
            <w:vAlign w:val="center"/>
          </w:tcPr>
          <w:p w14:paraId="15A3AE16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10" w:type="dxa"/>
            <w:vAlign w:val="center"/>
            <w:hideMark/>
          </w:tcPr>
          <w:p w14:paraId="435A3159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B10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4</w:t>
            </w:r>
          </w:p>
        </w:tc>
      </w:tr>
      <w:tr w:rsidR="00CF4903" w14:paraId="17BA2038" w14:textId="77777777" w:rsidTr="000D26B5">
        <w:trPr>
          <w:cantSplit/>
          <w:trHeight w:val="20"/>
          <w:tblHeader/>
        </w:trPr>
        <w:tc>
          <w:tcPr>
            <w:tcW w:w="1525" w:type="dxa"/>
          </w:tcPr>
          <w:p w14:paraId="5C89601B" w14:textId="77777777" w:rsidR="00CF4903" w:rsidRPr="00A63BFA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19" w:type="dxa"/>
          </w:tcPr>
          <w:p w14:paraId="1D38CBF2" w14:textId="77777777" w:rsidR="00CF4903" w:rsidRPr="00A63BFA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159" w:type="dxa"/>
            <w:gridSpan w:val="3"/>
            <w:vAlign w:val="center"/>
          </w:tcPr>
          <w:p w14:paraId="26F4B81D" w14:textId="77777777" w:rsidR="00CF4903" w:rsidRPr="001B70A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B70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69" w:type="dxa"/>
          </w:tcPr>
          <w:p w14:paraId="15480907" w14:textId="77777777" w:rsidR="00CF4903" w:rsidRPr="001B70AD" w:rsidRDefault="00CF4903" w:rsidP="000D26B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8918" w:type="dxa"/>
            <w:gridSpan w:val="15"/>
            <w:vAlign w:val="center"/>
          </w:tcPr>
          <w:p w14:paraId="078F18E1" w14:textId="77777777" w:rsidR="00CF4903" w:rsidRPr="001B70A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B70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F4903" w14:paraId="724A03EA" w14:textId="77777777" w:rsidTr="000D26B5">
        <w:trPr>
          <w:cantSplit/>
          <w:trHeight w:val="20"/>
        </w:trPr>
        <w:tc>
          <w:tcPr>
            <w:tcW w:w="1525" w:type="dxa"/>
            <w:hideMark/>
          </w:tcPr>
          <w:p w14:paraId="5A72CBD3" w14:textId="77777777" w:rsidR="00CF4903" w:rsidRPr="001B107D" w:rsidRDefault="00CF4903" w:rsidP="000D26B5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1B10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บริษัทร่วม</w:t>
            </w:r>
          </w:p>
        </w:tc>
        <w:tc>
          <w:tcPr>
            <w:tcW w:w="1619" w:type="dxa"/>
          </w:tcPr>
          <w:p w14:paraId="0102426F" w14:textId="77777777" w:rsidR="00CF4903" w:rsidRPr="001B107D" w:rsidRDefault="00CF4903" w:rsidP="000D26B5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076" w:type="dxa"/>
          </w:tcPr>
          <w:p w14:paraId="4EBB5B90" w14:textId="77777777" w:rsidR="00CF4903" w:rsidRPr="001B107D" w:rsidRDefault="00CF4903" w:rsidP="000D26B5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04B488D8" w14:textId="77777777" w:rsidR="00CF4903" w:rsidRPr="001B107D" w:rsidRDefault="00CF4903" w:rsidP="000D26B5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903" w:type="dxa"/>
          </w:tcPr>
          <w:p w14:paraId="1CF28A22" w14:textId="77777777" w:rsidR="00CF4903" w:rsidRPr="001B107D" w:rsidRDefault="00CF4903" w:rsidP="000D26B5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269" w:type="dxa"/>
          </w:tcPr>
          <w:p w14:paraId="1FA9EEA7" w14:textId="77777777" w:rsidR="00CF4903" w:rsidRPr="001B107D" w:rsidRDefault="00CF4903" w:rsidP="000D26B5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55354E44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7908591F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</w:tcPr>
          <w:p w14:paraId="504FF2F8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2" w:type="dxa"/>
          </w:tcPr>
          <w:p w14:paraId="262905E9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3" w:type="dxa"/>
          </w:tcPr>
          <w:p w14:paraId="0ED4921D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0BF62D8B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</w:tcPr>
          <w:p w14:paraId="7E3DDA26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2" w:type="dxa"/>
          </w:tcPr>
          <w:p w14:paraId="25E6EDE6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8" w:type="dxa"/>
          </w:tcPr>
          <w:p w14:paraId="27416167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3" w:type="dxa"/>
          </w:tcPr>
          <w:p w14:paraId="124285E3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7" w:type="dxa"/>
          </w:tcPr>
          <w:p w14:paraId="1D17044C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4" w:type="dxa"/>
          </w:tcPr>
          <w:p w14:paraId="170C9F3E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1" w:type="dxa"/>
          </w:tcPr>
          <w:p w14:paraId="5A45D9E0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44C443BC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10" w:type="dxa"/>
          </w:tcPr>
          <w:p w14:paraId="38676993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CF4903" w14:paraId="7FA3E7C5" w14:textId="77777777" w:rsidTr="000D26B5">
        <w:trPr>
          <w:cantSplit/>
          <w:trHeight w:val="20"/>
        </w:trPr>
        <w:tc>
          <w:tcPr>
            <w:tcW w:w="1525" w:type="dxa"/>
          </w:tcPr>
          <w:p w14:paraId="1C852E35" w14:textId="3603BB95" w:rsidR="00CF4903" w:rsidRPr="001B107D" w:rsidRDefault="00CF4903" w:rsidP="00E6163B">
            <w:pPr>
              <w:tabs>
                <w:tab w:val="left" w:pos="720"/>
              </w:tabs>
              <w:ind w:left="282" w:hanging="270"/>
              <w:rPr>
                <w:rFonts w:ascii="Angsana New" w:hAnsi="Angsana New"/>
                <w:sz w:val="28"/>
                <w:szCs w:val="28"/>
              </w:rPr>
            </w:pPr>
            <w:r w:rsidRPr="008F6095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ไพร์ม </w:t>
            </w:r>
            <w:r w:rsidR="00E6163B">
              <w:rPr>
                <w:rFonts w:ascii="Angsana New" w:hAnsi="Angsana New" w:cstheme="minorBidi" w:hint="cs"/>
                <w:sz w:val="28"/>
                <w:szCs w:val="28"/>
                <w:cs/>
              </w:rPr>
              <w:t xml:space="preserve">  </w:t>
            </w:r>
            <w:r w:rsidRPr="008F6095">
              <w:rPr>
                <w:rFonts w:ascii="Angsana New" w:hAnsi="Angsana New"/>
                <w:sz w:val="28"/>
                <w:szCs w:val="28"/>
                <w:cs/>
              </w:rPr>
              <w:t>สตีล มิลล์ จำกัด</w:t>
            </w:r>
          </w:p>
        </w:tc>
        <w:tc>
          <w:tcPr>
            <w:tcW w:w="1619" w:type="dxa"/>
          </w:tcPr>
          <w:p w14:paraId="3C4A6705" w14:textId="77777777" w:rsidR="00CF4903" w:rsidRPr="001B107D" w:rsidRDefault="00CF4903" w:rsidP="000D26B5">
            <w:pPr>
              <w:ind w:left="100" w:hanging="100"/>
              <w:rPr>
                <w:rFonts w:ascii="Angsana New" w:hAnsi="Angsana New"/>
                <w:sz w:val="28"/>
                <w:szCs w:val="28"/>
              </w:rPr>
            </w:pPr>
            <w:r w:rsidRPr="008F6095">
              <w:rPr>
                <w:rFonts w:ascii="Angsana New" w:hAnsi="Angsana New"/>
                <w:sz w:val="28"/>
                <w:szCs w:val="28"/>
                <w:cs/>
              </w:rPr>
              <w:t>ผลิตและจำหน่ายเหล็ก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รีดร้อน</w:t>
            </w:r>
            <w:r w:rsidRPr="008F6095">
              <w:rPr>
                <w:rFonts w:ascii="Angsana New" w:hAnsi="Angsana New" w:hint="cs"/>
                <w:sz w:val="28"/>
                <w:szCs w:val="28"/>
                <w:cs/>
              </w:rPr>
              <w:t>หน้าแคบ</w:t>
            </w:r>
          </w:p>
        </w:tc>
        <w:tc>
          <w:tcPr>
            <w:tcW w:w="1076" w:type="dxa"/>
          </w:tcPr>
          <w:p w14:paraId="0D5EF466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0ED2AEC5" w14:textId="77777777" w:rsidR="00CF4903" w:rsidRPr="008F6095" w:rsidRDefault="00CF4903" w:rsidP="000D26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43877A82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3" w:type="dxa"/>
          </w:tcPr>
          <w:p w14:paraId="3F7396E2" w14:textId="77777777" w:rsidR="00CF4903" w:rsidRPr="001B107D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69" w:type="dxa"/>
          </w:tcPr>
          <w:p w14:paraId="507024C8" w14:textId="77777777" w:rsidR="00CF4903" w:rsidRPr="001B107D" w:rsidRDefault="00CF4903" w:rsidP="000D26B5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793FEDD6" w14:textId="126D991F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792</w:t>
            </w:r>
          </w:p>
        </w:tc>
        <w:tc>
          <w:tcPr>
            <w:tcW w:w="178" w:type="dxa"/>
          </w:tcPr>
          <w:p w14:paraId="24941B23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</w:tcPr>
          <w:p w14:paraId="60E1D2DF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760</w:t>
            </w:r>
          </w:p>
        </w:tc>
        <w:tc>
          <w:tcPr>
            <w:tcW w:w="182" w:type="dxa"/>
          </w:tcPr>
          <w:p w14:paraId="5263A7F3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542F078B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80" w:type="dxa"/>
          </w:tcPr>
          <w:p w14:paraId="2B413969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004449CA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82" w:type="dxa"/>
          </w:tcPr>
          <w:p w14:paraId="56CF7949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19"/>
                <w:tab w:val="decimal" w:pos="68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</w:tcPr>
          <w:p w14:paraId="706CDA7B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B069DAB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</w:tcPr>
          <w:p w14:paraId="67DB5BB2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6559ACCE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1" w:type="dxa"/>
          </w:tcPr>
          <w:p w14:paraId="3C473F51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80" w:type="dxa"/>
          </w:tcPr>
          <w:p w14:paraId="1454D029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0" w:type="dxa"/>
          </w:tcPr>
          <w:p w14:paraId="14C25E2F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</w:tr>
      <w:tr w:rsidR="00CF4903" w14:paraId="5DF4BDF2" w14:textId="77777777" w:rsidTr="000D26B5">
        <w:trPr>
          <w:cantSplit/>
          <w:trHeight w:val="20"/>
        </w:trPr>
        <w:tc>
          <w:tcPr>
            <w:tcW w:w="1525" w:type="dxa"/>
          </w:tcPr>
          <w:p w14:paraId="4DFF6155" w14:textId="77777777" w:rsidR="00CF4903" w:rsidRPr="008F6095" w:rsidRDefault="00CF4903" w:rsidP="000D26B5">
            <w:pPr>
              <w:rPr>
                <w:rFonts w:ascii="Angsana New" w:hAnsi="Angsana New"/>
                <w:sz w:val="28"/>
                <w:szCs w:val="28"/>
              </w:rPr>
            </w:pPr>
            <w:r w:rsidRPr="008F6095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บล็อกซ์ </w:t>
            </w:r>
          </w:p>
          <w:p w14:paraId="5945E1F4" w14:textId="77777777" w:rsidR="00CF4903" w:rsidRPr="00A63BFA" w:rsidRDefault="00CF4903" w:rsidP="000D26B5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highlight w:val="lightGray"/>
                <w:lang w:val="en-GB" w:eastAsia="en-GB"/>
              </w:rPr>
            </w:pPr>
            <w:r w:rsidRPr="008F6095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1619" w:type="dxa"/>
          </w:tcPr>
          <w:p w14:paraId="68FA32F1" w14:textId="77777777" w:rsidR="00CF4903" w:rsidRPr="001B107D" w:rsidRDefault="00CF4903" w:rsidP="000D26B5">
            <w:pPr>
              <w:rPr>
                <w:rFonts w:ascii="Angsana New" w:hAnsi="Angsana New"/>
                <w:sz w:val="28"/>
                <w:szCs w:val="28"/>
              </w:rPr>
            </w:pPr>
            <w:r w:rsidRPr="008F6095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  <w:r w:rsidRPr="008F6095">
              <w:rPr>
                <w:rFonts w:ascii="Angsana New" w:hAnsi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076" w:type="dxa"/>
          </w:tcPr>
          <w:p w14:paraId="61813791" w14:textId="77777777" w:rsidR="00CF4903" w:rsidRPr="00A63BFA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353DA4B8" w14:textId="77777777" w:rsidR="00CF4903" w:rsidRPr="00A63BFA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3" w:type="dxa"/>
          </w:tcPr>
          <w:p w14:paraId="18E50807" w14:textId="77777777" w:rsidR="00CF4903" w:rsidRPr="00A63BFA" w:rsidRDefault="00CF4903" w:rsidP="000D26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8F60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9" w:type="dxa"/>
          </w:tcPr>
          <w:p w14:paraId="2571BE93" w14:textId="77777777" w:rsidR="00CF4903" w:rsidRPr="00A63BFA" w:rsidRDefault="00CF4903" w:rsidP="000D26B5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7A8D290" w14:textId="77777777" w:rsidR="00CF4903" w:rsidRPr="00F6539D" w:rsidRDefault="00CF4903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42A2AAE4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7582B8BA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2" w:type="dxa"/>
          </w:tcPr>
          <w:p w14:paraId="32F5B7D9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179AD87A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A6F6F3A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00AD2AC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2" w:type="dxa"/>
          </w:tcPr>
          <w:p w14:paraId="0A40D8B8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19"/>
                <w:tab w:val="decimal" w:pos="68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4C6C236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3" w:type="dxa"/>
          </w:tcPr>
          <w:p w14:paraId="08159ABD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3FDE07B9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4" w:type="dxa"/>
          </w:tcPr>
          <w:p w14:paraId="43DB0D7D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45A1409D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6389675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53F0F506" w14:textId="77777777" w:rsidR="00CF4903" w:rsidRPr="001B107D" w:rsidRDefault="00CF4903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B1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CF4903" w:rsidRPr="008D0356" w14:paraId="31A81C81" w14:textId="77777777" w:rsidTr="000D26B5">
        <w:trPr>
          <w:cantSplit/>
          <w:trHeight w:val="20"/>
        </w:trPr>
        <w:tc>
          <w:tcPr>
            <w:tcW w:w="1525" w:type="dxa"/>
          </w:tcPr>
          <w:p w14:paraId="1127D3CB" w14:textId="77777777" w:rsidR="00CF4903" w:rsidRPr="008D0356" w:rsidRDefault="00CF4903" w:rsidP="000D26B5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A469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19" w:type="dxa"/>
          </w:tcPr>
          <w:p w14:paraId="3FF4D548" w14:textId="77777777" w:rsidR="00CF4903" w:rsidRPr="008D0356" w:rsidRDefault="00CF4903" w:rsidP="000D26B5">
            <w:pPr>
              <w:tabs>
                <w:tab w:val="clear" w:pos="454"/>
                <w:tab w:val="decimal" w:pos="461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76" w:type="dxa"/>
          </w:tcPr>
          <w:p w14:paraId="2EA71063" w14:textId="77777777" w:rsidR="00CF4903" w:rsidRPr="008D0356" w:rsidRDefault="00CF4903" w:rsidP="000D26B5">
            <w:pPr>
              <w:tabs>
                <w:tab w:val="clear" w:pos="454"/>
                <w:tab w:val="decimal" w:pos="461"/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5A2C68A6" w14:textId="77777777" w:rsidR="00CF4903" w:rsidRPr="008D0356" w:rsidRDefault="00CF4903" w:rsidP="000D26B5">
            <w:pPr>
              <w:tabs>
                <w:tab w:val="clear" w:pos="454"/>
                <w:tab w:val="decimal" w:pos="461"/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03" w:type="dxa"/>
          </w:tcPr>
          <w:p w14:paraId="74B79B77" w14:textId="77777777" w:rsidR="00CF4903" w:rsidRPr="008D0356" w:rsidRDefault="00CF4903" w:rsidP="000D26B5">
            <w:pPr>
              <w:tabs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69" w:type="dxa"/>
          </w:tcPr>
          <w:p w14:paraId="42D42B67" w14:textId="77777777" w:rsidR="00CF4903" w:rsidRPr="008D0356" w:rsidRDefault="00CF4903" w:rsidP="000D26B5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91DBF8" w14:textId="0EC163BB" w:rsidR="00CF4903" w:rsidRPr="00F6539D" w:rsidRDefault="00CF4903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 w:rsidRPr="008D035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93</w:t>
            </w:r>
          </w:p>
        </w:tc>
        <w:tc>
          <w:tcPr>
            <w:tcW w:w="178" w:type="dxa"/>
          </w:tcPr>
          <w:p w14:paraId="56B092DB" w14:textId="77777777" w:rsidR="00CF4903" w:rsidRPr="008D0356" w:rsidRDefault="00CF4903" w:rsidP="000D26B5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FECCA0" w14:textId="77777777" w:rsidR="00CF4903" w:rsidRPr="008D0356" w:rsidRDefault="00CF4903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D035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761</w:t>
            </w:r>
          </w:p>
        </w:tc>
        <w:tc>
          <w:tcPr>
            <w:tcW w:w="182" w:type="dxa"/>
          </w:tcPr>
          <w:p w14:paraId="1FFCF3A3" w14:textId="77777777" w:rsidR="00CF4903" w:rsidRPr="008D0356" w:rsidRDefault="00CF4903" w:rsidP="000D26B5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1B8211" w14:textId="77777777" w:rsidR="00CF4903" w:rsidRPr="008D0356" w:rsidRDefault="00CF4903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D035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180" w:type="dxa"/>
          </w:tcPr>
          <w:p w14:paraId="28599574" w14:textId="77777777" w:rsidR="00CF4903" w:rsidRPr="008D0356" w:rsidRDefault="00CF4903" w:rsidP="000D26B5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C73D5D" w14:textId="77777777" w:rsidR="00CF4903" w:rsidRPr="008D0356" w:rsidRDefault="00CF4903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D035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182" w:type="dxa"/>
          </w:tcPr>
          <w:p w14:paraId="6989D16E" w14:textId="77777777" w:rsidR="00CF4903" w:rsidRPr="008D0356" w:rsidRDefault="00CF4903" w:rsidP="000D26B5">
            <w:pPr>
              <w:pStyle w:val="acctfourfigures"/>
              <w:tabs>
                <w:tab w:val="clear" w:pos="765"/>
                <w:tab w:val="decimal" w:pos="619"/>
                <w:tab w:val="decimal" w:pos="68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344F16" w14:textId="77777777" w:rsidR="00CF4903" w:rsidRPr="008D0356" w:rsidRDefault="00CF4903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8D035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3" w:type="dxa"/>
          </w:tcPr>
          <w:p w14:paraId="5CCAEEEF" w14:textId="77777777" w:rsidR="00CF4903" w:rsidRPr="008D0356" w:rsidRDefault="00CF4903" w:rsidP="000D26B5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3D2EE6" w14:textId="77777777" w:rsidR="00CF4903" w:rsidRPr="008D0356" w:rsidRDefault="00CF4903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D035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4" w:type="dxa"/>
          </w:tcPr>
          <w:p w14:paraId="763D12DB" w14:textId="77777777" w:rsidR="00CF4903" w:rsidRPr="008D0356" w:rsidRDefault="00CF4903" w:rsidP="000D26B5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094B94" w14:textId="77777777" w:rsidR="00CF4903" w:rsidRPr="008D0356" w:rsidRDefault="00CF4903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D035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411</w:t>
            </w:r>
          </w:p>
        </w:tc>
        <w:tc>
          <w:tcPr>
            <w:tcW w:w="180" w:type="dxa"/>
          </w:tcPr>
          <w:p w14:paraId="1FA53586" w14:textId="77777777" w:rsidR="00CF4903" w:rsidRPr="008D0356" w:rsidRDefault="00CF4903" w:rsidP="000D26B5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031778" w14:textId="77777777" w:rsidR="00CF4903" w:rsidRPr="008D0356" w:rsidRDefault="00CF4903" w:rsidP="000D26B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D035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411</w:t>
            </w:r>
          </w:p>
        </w:tc>
      </w:tr>
    </w:tbl>
    <w:p w14:paraId="3A9046D5" w14:textId="77777777" w:rsidR="00B061DA" w:rsidRPr="003B1C03" w:rsidRDefault="00B061DA" w:rsidP="003B1C03">
      <w:pPr>
        <w:pStyle w:val="ListParagraph"/>
        <w:tabs>
          <w:tab w:val="left" w:pos="540"/>
        </w:tabs>
        <w:spacing w:line="260" w:lineRule="atLeast"/>
        <w:ind w:left="788"/>
        <w:rPr>
          <w:rFonts w:ascii="Angsana New" w:hAnsi="Angsana New"/>
          <w:spacing w:val="-2"/>
          <w:sz w:val="30"/>
          <w:szCs w:val="30"/>
        </w:rPr>
      </w:pPr>
    </w:p>
    <w:p w14:paraId="40E29F68" w14:textId="51925FAC" w:rsidR="006F5AB0" w:rsidRDefault="00BE420C" w:rsidP="00121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both"/>
        <w:rPr>
          <w:rFonts w:ascii="Angsana New" w:hAnsi="Angsana New" w:cs="Angsana New"/>
          <w:sz w:val="30"/>
          <w:szCs w:val="30"/>
          <w:shd w:val="clear" w:color="auto" w:fill="D9D9D9"/>
        </w:rPr>
      </w:pPr>
      <w:r w:rsidRPr="00244E3B">
        <w:rPr>
          <w:rFonts w:ascii="Angsana New" w:hAnsi="Angsana New" w:cs="Angsana New" w:hint="cs"/>
          <w:sz w:val="30"/>
          <w:szCs w:val="30"/>
          <w:cs/>
        </w:rPr>
        <w:t>บริษัทร่วม</w:t>
      </w:r>
      <w:r w:rsidR="00CD7D7B" w:rsidRPr="00CD7D7B">
        <w:rPr>
          <w:rFonts w:ascii="Angsana New" w:hAnsi="Angsana New" w:cs="Angsana New" w:hint="cs"/>
          <w:sz w:val="30"/>
          <w:szCs w:val="30"/>
          <w:cs/>
        </w:rPr>
        <w:t>ทั้งหมดจดทะเบียนและ</w:t>
      </w:r>
      <w:r w:rsidR="007444B1">
        <w:rPr>
          <w:rFonts w:ascii="Angsana New" w:hAnsi="Angsana New" w:cs="Angsana New" w:hint="cs"/>
          <w:sz w:val="30"/>
          <w:szCs w:val="30"/>
          <w:cs/>
        </w:rPr>
        <w:t>ดำเนินธุรกิจในประเทศไทยและไม่ได้เป็นบริษัท</w:t>
      </w:r>
      <w:r w:rsidR="00571E1B">
        <w:rPr>
          <w:rFonts w:ascii="Angsana New" w:hAnsi="Angsana New" w:cs="Angsana New" w:hint="cs"/>
          <w:sz w:val="30"/>
          <w:szCs w:val="30"/>
          <w:cs/>
        </w:rPr>
        <w:t>ที่</w:t>
      </w:r>
      <w:r w:rsidRPr="00244E3B">
        <w:rPr>
          <w:rFonts w:ascii="Angsana New" w:hAnsi="Angsana New" w:cs="Angsana New" w:hint="cs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6A9831E9" w14:textId="0BE79672" w:rsidR="00BE420C" w:rsidRPr="00BE420C" w:rsidRDefault="00BE420C" w:rsidP="00BE420C">
      <w:pPr>
        <w:tabs>
          <w:tab w:val="clear" w:pos="454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  <w:shd w:val="clear" w:color="auto" w:fill="D9D9D9"/>
          <w:cs/>
        </w:rPr>
        <w:sectPr w:rsidR="00BE420C" w:rsidRPr="00BE420C" w:rsidSect="00925F84">
          <w:headerReference w:type="even" r:id="rId10"/>
          <w:headerReference w:type="default" r:id="rId11"/>
          <w:headerReference w:type="first" r:id="rId12"/>
          <w:footerReference w:type="firs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DDE2A5E" w14:textId="372F0EB1" w:rsidR="00925F84" w:rsidRPr="00874015" w:rsidRDefault="00925F84" w:rsidP="00874015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2970"/>
        </w:tabs>
        <w:spacing w:line="240" w:lineRule="auto"/>
        <w:ind w:left="36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</w:rPr>
      </w:pPr>
      <w:r w:rsidRPr="00874015">
        <w:rPr>
          <w:rFonts w:ascii="Angsana New" w:hAnsi="Angsana New" w:cs="Angsana New"/>
          <w:color w:val="000000"/>
          <w:sz w:val="30"/>
          <w:szCs w:val="30"/>
          <w:u w:val="none"/>
          <w:cs/>
        </w:rPr>
        <w:lastRenderedPageBreak/>
        <w:t>ที่ดิน อาคาร และอุปกรณ์</w:t>
      </w:r>
    </w:p>
    <w:p w14:paraId="48F8AEF1" w14:textId="226B876D" w:rsidR="00925F84" w:rsidRPr="00CF4903" w:rsidRDefault="00925F84" w:rsidP="00925F84">
      <w:pPr>
        <w:rPr>
          <w:rFonts w:ascii="Angsana New" w:hAnsi="Angsana New" w:cs="Angsana New"/>
          <w:sz w:val="30"/>
          <w:szCs w:val="30"/>
        </w:rPr>
      </w:pPr>
    </w:p>
    <w:tbl>
      <w:tblPr>
        <w:tblW w:w="900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6D4995" w:rsidRPr="00976314" w14:paraId="40B63AE2" w14:textId="77777777" w:rsidTr="00750AFE">
        <w:trPr>
          <w:trHeight w:val="385"/>
          <w:tblHeader/>
        </w:trPr>
        <w:tc>
          <w:tcPr>
            <w:tcW w:w="3780" w:type="dxa"/>
          </w:tcPr>
          <w:p w14:paraId="19A2AB6A" w14:textId="77777777" w:rsidR="006D4995" w:rsidRPr="00976314" w:rsidRDefault="006D4995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6B596" w14:textId="77777777" w:rsidR="006D4995" w:rsidRPr="00976314" w:rsidRDefault="006D4995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0C0F830" w14:textId="77777777" w:rsidR="006D4995" w:rsidRPr="00976314" w:rsidRDefault="006D4995" w:rsidP="002E1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5FE01DD" w14:textId="77777777" w:rsidR="006D4995" w:rsidRPr="00976314" w:rsidRDefault="006D4995" w:rsidP="002E1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C9A2624" w14:textId="77777777" w:rsidR="006D4995" w:rsidRPr="00976314" w:rsidRDefault="006D4995" w:rsidP="002E1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7968" w:rsidRPr="00976314" w14:paraId="0BFF7269" w14:textId="77777777" w:rsidTr="00750AFE">
        <w:trPr>
          <w:trHeight w:val="385"/>
        </w:trPr>
        <w:tc>
          <w:tcPr>
            <w:tcW w:w="3780" w:type="dxa"/>
          </w:tcPr>
          <w:p w14:paraId="1BF8BE33" w14:textId="34078AEE" w:rsidR="00467968" w:rsidRPr="00976314" w:rsidRDefault="00467968" w:rsidP="0046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631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763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763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763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7631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0A57768" w14:textId="77777777" w:rsidR="00467968" w:rsidRPr="00976314" w:rsidRDefault="00467968" w:rsidP="0046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6E29231" w14:textId="3E3AF230" w:rsidR="00467968" w:rsidRPr="00976314" w:rsidRDefault="00467968" w:rsidP="0046796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D0F5198" w14:textId="77777777" w:rsidR="00467968" w:rsidRPr="00976314" w:rsidRDefault="00467968" w:rsidP="0046796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BA0E5B" w14:textId="57EE0DBE" w:rsidR="00467968" w:rsidRPr="00976314" w:rsidRDefault="00467968" w:rsidP="0046796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FC5A69A" w14:textId="77777777" w:rsidR="00467968" w:rsidRPr="00976314" w:rsidRDefault="00467968" w:rsidP="0046796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955136" w14:textId="2D7094AA" w:rsidR="00467968" w:rsidRPr="00976314" w:rsidRDefault="00467968" w:rsidP="0046796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7597AC7" w14:textId="77777777" w:rsidR="00467968" w:rsidRPr="00976314" w:rsidRDefault="00467968" w:rsidP="0046796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C80F4A" w14:textId="5B06787D" w:rsidR="00467968" w:rsidRPr="00976314" w:rsidRDefault="00467968" w:rsidP="0046796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467968" w:rsidRPr="00976314" w14:paraId="6F055C42" w14:textId="77777777" w:rsidTr="00750AFE">
        <w:trPr>
          <w:trHeight w:val="399"/>
        </w:trPr>
        <w:tc>
          <w:tcPr>
            <w:tcW w:w="3780" w:type="dxa"/>
          </w:tcPr>
          <w:p w14:paraId="61D4E89B" w14:textId="77777777" w:rsidR="00467968" w:rsidRPr="00976314" w:rsidRDefault="00467968" w:rsidP="0046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FEC6092" w14:textId="77777777" w:rsidR="00467968" w:rsidRPr="00976314" w:rsidRDefault="00467968" w:rsidP="0046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hideMark/>
          </w:tcPr>
          <w:p w14:paraId="6A4187D8" w14:textId="77777777" w:rsidR="00467968" w:rsidRPr="00976314" w:rsidRDefault="00467968" w:rsidP="004679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7968" w:rsidRPr="00976314" w14:paraId="29308C84" w14:textId="77777777" w:rsidTr="00E2150F">
        <w:trPr>
          <w:trHeight w:val="399"/>
        </w:trPr>
        <w:tc>
          <w:tcPr>
            <w:tcW w:w="3780" w:type="dxa"/>
          </w:tcPr>
          <w:p w14:paraId="3BB1344E" w14:textId="4DF63A15" w:rsidR="00467968" w:rsidRPr="00976314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76314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70" w:type="dxa"/>
          </w:tcPr>
          <w:p w14:paraId="18307692" w14:textId="77777777" w:rsidR="00467968" w:rsidRPr="00976314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41778A" w14:textId="22D6D283" w:rsidR="00467968" w:rsidRPr="00976314" w:rsidRDefault="00BA5C71" w:rsidP="00EF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</w:rPr>
              <w:t>936,426</w:t>
            </w:r>
          </w:p>
        </w:tc>
        <w:tc>
          <w:tcPr>
            <w:tcW w:w="270" w:type="dxa"/>
          </w:tcPr>
          <w:p w14:paraId="68939AF5" w14:textId="77777777" w:rsidR="00467968" w:rsidRPr="00976314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1ACA131" w14:textId="534AD589" w:rsidR="00467968" w:rsidRPr="00976314" w:rsidRDefault="00467968" w:rsidP="0046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976314">
              <w:rPr>
                <w:rFonts w:ascii="Angsana New" w:hAnsi="Angsana New"/>
                <w:sz w:val="30"/>
                <w:szCs w:val="30"/>
              </w:rPr>
              <w:t>944,520</w:t>
            </w:r>
          </w:p>
        </w:tc>
        <w:tc>
          <w:tcPr>
            <w:tcW w:w="270" w:type="dxa"/>
          </w:tcPr>
          <w:p w14:paraId="56B095C3" w14:textId="77777777" w:rsidR="00467968" w:rsidRPr="00976314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6E4630" w14:textId="7EB60FF1" w:rsidR="00467968" w:rsidRPr="00976314" w:rsidRDefault="001260EE" w:rsidP="0046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</w:rPr>
              <w:t>637,642</w:t>
            </w:r>
          </w:p>
        </w:tc>
        <w:tc>
          <w:tcPr>
            <w:tcW w:w="270" w:type="dxa"/>
          </w:tcPr>
          <w:p w14:paraId="548782F1" w14:textId="77777777" w:rsidR="00467968" w:rsidRPr="00976314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B739C8" w14:textId="05AD6510" w:rsidR="00467968" w:rsidRPr="00976314" w:rsidRDefault="00467968" w:rsidP="0046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976314">
              <w:rPr>
                <w:rFonts w:ascii="Angsana New" w:hAnsi="Angsana New"/>
                <w:sz w:val="30"/>
                <w:szCs w:val="30"/>
              </w:rPr>
              <w:t>669,836</w:t>
            </w:r>
          </w:p>
        </w:tc>
      </w:tr>
      <w:tr w:rsidR="00467968" w:rsidRPr="00976314" w14:paraId="055FC98A" w14:textId="77777777" w:rsidTr="00E2150F">
        <w:trPr>
          <w:trHeight w:val="399"/>
        </w:trPr>
        <w:tc>
          <w:tcPr>
            <w:tcW w:w="3780" w:type="dxa"/>
          </w:tcPr>
          <w:p w14:paraId="468B7C4B" w14:textId="5587E8EF" w:rsidR="00467968" w:rsidRPr="00976314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702C2900" w14:textId="77777777" w:rsidR="00467968" w:rsidRPr="00976314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2DEA72" w14:textId="19743D1B" w:rsidR="00467968" w:rsidRPr="00EF1EC4" w:rsidRDefault="008531AD" w:rsidP="00EF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EF1EC4">
              <w:rPr>
                <w:rFonts w:ascii="Angsana New" w:hAnsi="Angsana New" w:cs="Angsana New"/>
                <w:sz w:val="30"/>
                <w:szCs w:val="30"/>
              </w:rPr>
              <w:t>6,54</w:t>
            </w:r>
            <w:r w:rsidR="00D7131A" w:rsidRPr="00EF1EC4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1880496" w14:textId="77777777" w:rsidR="00467968" w:rsidRPr="00CB7CBB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24BAEA" w14:textId="7CC35449" w:rsidR="00467968" w:rsidRPr="00CB7CBB" w:rsidRDefault="00467968" w:rsidP="0046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CB7CBB">
              <w:rPr>
                <w:rFonts w:ascii="Angsana New" w:hAnsi="Angsana New" w:cs="Angsana New"/>
                <w:sz w:val="30"/>
                <w:szCs w:val="30"/>
              </w:rPr>
              <w:t>2,128</w:t>
            </w:r>
          </w:p>
        </w:tc>
        <w:tc>
          <w:tcPr>
            <w:tcW w:w="270" w:type="dxa"/>
          </w:tcPr>
          <w:p w14:paraId="6E23ADB3" w14:textId="77777777" w:rsidR="00467968" w:rsidRPr="00CB7CBB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CB8E42" w14:textId="63842A71" w:rsidR="00467968" w:rsidRPr="00CB7CBB" w:rsidRDefault="008531AD" w:rsidP="0046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7CBB">
              <w:rPr>
                <w:rFonts w:ascii="Angsana New" w:hAnsi="Angsana New" w:cs="Angsana New"/>
                <w:sz w:val="30"/>
                <w:szCs w:val="30"/>
              </w:rPr>
              <w:t>6,5</w:t>
            </w:r>
            <w:r w:rsidR="00360D37" w:rsidRPr="00CB7CB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74F7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11D58E9" w14:textId="77777777" w:rsidR="00467968" w:rsidRPr="00CB7CBB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E8C1CE" w14:textId="7F8F5B1B" w:rsidR="00467968" w:rsidRPr="00CB7CBB" w:rsidRDefault="00467968" w:rsidP="0046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CB7CBB">
              <w:rPr>
                <w:rFonts w:ascii="Angsana New" w:hAnsi="Angsana New" w:cstheme="minorBidi"/>
                <w:sz w:val="30"/>
                <w:szCs w:val="30"/>
              </w:rPr>
              <w:t>2,128</w:t>
            </w:r>
            <w:r w:rsidRPr="00CB7CB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67968" w:rsidRPr="00976314" w14:paraId="6DDC969A" w14:textId="77777777" w:rsidTr="00E2150F">
        <w:trPr>
          <w:trHeight w:val="399"/>
        </w:trPr>
        <w:tc>
          <w:tcPr>
            <w:tcW w:w="3780" w:type="dxa"/>
          </w:tcPr>
          <w:p w14:paraId="25974B50" w14:textId="63E89C66" w:rsidR="00467968" w:rsidRPr="00976314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314"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รับโอนมาจากสินค้าคงเหลือ</w:t>
            </w:r>
          </w:p>
        </w:tc>
        <w:tc>
          <w:tcPr>
            <w:tcW w:w="270" w:type="dxa"/>
          </w:tcPr>
          <w:p w14:paraId="38310711" w14:textId="77777777" w:rsidR="00467968" w:rsidRPr="00976314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E8EA32" w14:textId="06C29836" w:rsidR="00467968" w:rsidRPr="00EF1EC4" w:rsidRDefault="008531AD" w:rsidP="00EF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EF1EC4">
              <w:rPr>
                <w:rFonts w:ascii="Angsana New" w:hAnsi="Angsana New" w:cs="Angsana New"/>
                <w:sz w:val="30"/>
                <w:szCs w:val="30"/>
              </w:rPr>
              <w:t>2,55</w:t>
            </w:r>
            <w:r w:rsidR="005513BA" w:rsidRPr="00EF1EC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16D63E5" w14:textId="77777777" w:rsidR="00467968" w:rsidRPr="00CB7CBB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9E18F7" w14:textId="56E72E6F" w:rsidR="00467968" w:rsidRPr="00CB7CBB" w:rsidRDefault="00467968" w:rsidP="0046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CB7CBB">
              <w:rPr>
                <w:rFonts w:ascii="Angsana New" w:hAnsi="Angsana New" w:cs="Angsana New"/>
                <w:sz w:val="30"/>
                <w:szCs w:val="30"/>
              </w:rPr>
              <w:t>1,766</w:t>
            </w:r>
          </w:p>
        </w:tc>
        <w:tc>
          <w:tcPr>
            <w:tcW w:w="270" w:type="dxa"/>
          </w:tcPr>
          <w:p w14:paraId="78308E39" w14:textId="77777777" w:rsidR="00467968" w:rsidRPr="00CB7CBB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CD2062" w14:textId="6B70827B" w:rsidR="00467968" w:rsidRPr="00CB7CBB" w:rsidRDefault="009459AE" w:rsidP="0046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B7CBB">
              <w:rPr>
                <w:rFonts w:ascii="Angsana New" w:hAnsi="Angsana New"/>
                <w:sz w:val="30"/>
                <w:szCs w:val="30"/>
              </w:rPr>
              <w:t>2,</w:t>
            </w:r>
            <w:r w:rsidR="008531AD" w:rsidRPr="00CB7CBB">
              <w:rPr>
                <w:rFonts w:ascii="Angsana New" w:hAnsi="Angsana New"/>
                <w:sz w:val="30"/>
                <w:szCs w:val="30"/>
              </w:rPr>
              <w:t>55</w:t>
            </w:r>
            <w:r w:rsidR="005513BA" w:rsidRPr="00CB7CB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D603D39" w14:textId="77777777" w:rsidR="00467968" w:rsidRPr="00CB7CBB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1983A9" w14:textId="5942E52A" w:rsidR="00467968" w:rsidRPr="00CB7CBB" w:rsidRDefault="00467968" w:rsidP="0046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="Angsana New" w:hAnsi="Angsana New"/>
                <w:sz w:val="30"/>
                <w:szCs w:val="30"/>
              </w:rPr>
            </w:pPr>
            <w:r w:rsidRPr="00CB7CBB">
              <w:rPr>
                <w:rFonts w:ascii="Angsana New" w:hAnsi="Angsana New"/>
                <w:sz w:val="30"/>
                <w:szCs w:val="30"/>
              </w:rPr>
              <w:t>1,766</w:t>
            </w:r>
          </w:p>
        </w:tc>
      </w:tr>
      <w:tr w:rsidR="00467968" w:rsidRPr="00976314" w14:paraId="57B7DE65" w14:textId="77777777" w:rsidTr="00E2150F">
        <w:trPr>
          <w:trHeight w:val="399"/>
        </w:trPr>
        <w:tc>
          <w:tcPr>
            <w:tcW w:w="3780" w:type="dxa"/>
          </w:tcPr>
          <w:p w14:paraId="663B55E8" w14:textId="70F44F14" w:rsidR="00467968" w:rsidRPr="00976314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314"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รับโอนมาจากสินทรัพย์สิทธิการใช้</w:t>
            </w:r>
          </w:p>
        </w:tc>
        <w:tc>
          <w:tcPr>
            <w:tcW w:w="270" w:type="dxa"/>
          </w:tcPr>
          <w:p w14:paraId="0D5B9899" w14:textId="77777777" w:rsidR="00467968" w:rsidRPr="00976314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F9EDF7" w14:textId="17308175" w:rsidR="00467968" w:rsidRPr="00EF1EC4" w:rsidRDefault="008904B3" w:rsidP="00EF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EF1E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2AE20A" w14:textId="77777777" w:rsidR="00467968" w:rsidRPr="00CB7CBB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2E7426" w14:textId="13EE95CA" w:rsidR="00467968" w:rsidRPr="00CB7CBB" w:rsidRDefault="00467968" w:rsidP="0046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CB7CBB">
              <w:rPr>
                <w:rFonts w:ascii="Angsana New" w:hAnsi="Angsana New" w:cs="Angsana New"/>
                <w:sz w:val="30"/>
                <w:szCs w:val="30"/>
              </w:rPr>
              <w:t>66,169</w:t>
            </w:r>
          </w:p>
        </w:tc>
        <w:tc>
          <w:tcPr>
            <w:tcW w:w="270" w:type="dxa"/>
          </w:tcPr>
          <w:p w14:paraId="012A9978" w14:textId="77777777" w:rsidR="00467968" w:rsidRPr="00CB7CBB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4E44E4" w14:textId="4FF9AB7E" w:rsidR="00467968" w:rsidRPr="00CB7CBB" w:rsidRDefault="00160C63" w:rsidP="0046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CB7CB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B5D6CB" w14:textId="77777777" w:rsidR="00467968" w:rsidRPr="00CB7CBB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FDE144" w14:textId="1F588962" w:rsidR="00467968" w:rsidRPr="00CB7CBB" w:rsidRDefault="00467968" w:rsidP="0046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="Angsana New" w:hAnsi="Angsana New"/>
                <w:sz w:val="30"/>
                <w:szCs w:val="30"/>
              </w:rPr>
            </w:pPr>
            <w:r w:rsidRPr="00CB7CB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7968" w:rsidRPr="00976314" w14:paraId="0C6515B6" w14:textId="77777777" w:rsidTr="00E2150F">
        <w:trPr>
          <w:trHeight w:val="399"/>
        </w:trPr>
        <w:tc>
          <w:tcPr>
            <w:tcW w:w="3780" w:type="dxa"/>
          </w:tcPr>
          <w:p w14:paraId="46C37478" w14:textId="559C6BFC" w:rsidR="00467968" w:rsidRPr="00976314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976314">
              <w:rPr>
                <w:rFonts w:ascii="Angsana New" w:hAnsi="Angsana New" w:cs="Angsana New" w:hint="cs"/>
                <w:sz w:val="30"/>
                <w:szCs w:val="30"/>
                <w:cs/>
              </w:rPr>
              <w:t>และตัดจำหน่าย</w:t>
            </w:r>
            <w:r w:rsidR="00CF4903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CF4903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270" w:type="dxa"/>
          </w:tcPr>
          <w:p w14:paraId="5358086B" w14:textId="77777777" w:rsidR="00467968" w:rsidRPr="00976314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47CF21" w14:textId="41F2CC9A" w:rsidR="00467968" w:rsidRPr="00EF1EC4" w:rsidRDefault="008904B3" w:rsidP="00EF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EF1EC4">
              <w:rPr>
                <w:rFonts w:ascii="Angsana New" w:hAnsi="Angsana New" w:cs="Angsana New"/>
                <w:sz w:val="30"/>
                <w:szCs w:val="30"/>
              </w:rPr>
              <w:t>(25</w:t>
            </w:r>
            <w:r w:rsidR="00EF1EC4" w:rsidRPr="00EF1EC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F1EC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4E21229" w14:textId="77777777" w:rsidR="00467968" w:rsidRPr="00CB7CBB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DF7B66" w14:textId="50EAD336" w:rsidR="00467968" w:rsidRPr="00CB7CBB" w:rsidRDefault="00467968" w:rsidP="0046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CB7CBB">
              <w:rPr>
                <w:rFonts w:ascii="Angsana New" w:hAnsi="Angsana New" w:cs="Angsana New"/>
                <w:sz w:val="30"/>
                <w:szCs w:val="30"/>
              </w:rPr>
              <w:t>(3,825)</w:t>
            </w:r>
          </w:p>
        </w:tc>
        <w:tc>
          <w:tcPr>
            <w:tcW w:w="270" w:type="dxa"/>
          </w:tcPr>
          <w:p w14:paraId="0B8DBCFE" w14:textId="77777777" w:rsidR="00467968" w:rsidRPr="00CB7CBB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9813F2" w14:textId="6FE1772F" w:rsidR="00467968" w:rsidRPr="00CB7CBB" w:rsidRDefault="00160C63" w:rsidP="0046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B74F7B">
              <w:rPr>
                <w:rFonts w:ascii="Angsana New" w:hAnsi="Angsana New" w:cs="Angsana New"/>
                <w:sz w:val="30"/>
                <w:szCs w:val="30"/>
              </w:rPr>
              <w:t>(25</w:t>
            </w:r>
            <w:r w:rsidR="00B74F7B" w:rsidRPr="00B74F7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B74F7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042032F" w14:textId="77777777" w:rsidR="00467968" w:rsidRPr="00CB7CBB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80D47F" w14:textId="350CDC8F" w:rsidR="00467968" w:rsidRPr="00CB7CBB" w:rsidRDefault="00467968" w:rsidP="0046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CB7CBB">
              <w:rPr>
                <w:rFonts w:ascii="Angsana New" w:hAnsi="Angsana New"/>
                <w:sz w:val="30"/>
                <w:szCs w:val="30"/>
              </w:rPr>
              <w:t>(160)</w:t>
            </w:r>
          </w:p>
        </w:tc>
      </w:tr>
      <w:tr w:rsidR="00467968" w:rsidRPr="00976314" w14:paraId="657480B8" w14:textId="77777777" w:rsidTr="00E2150F">
        <w:trPr>
          <w:trHeight w:val="399"/>
        </w:trPr>
        <w:tc>
          <w:tcPr>
            <w:tcW w:w="3780" w:type="dxa"/>
          </w:tcPr>
          <w:p w14:paraId="1CFE9580" w14:textId="3F25ABCC" w:rsidR="00467968" w:rsidRPr="00976314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6DBA13AF" w14:textId="77777777" w:rsidR="00467968" w:rsidRPr="00976314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205A8" w14:textId="06316578" w:rsidR="00467968" w:rsidRPr="00EF1EC4" w:rsidRDefault="008904B3" w:rsidP="00EF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EF1EC4">
              <w:rPr>
                <w:rFonts w:ascii="Angsana New" w:hAnsi="Angsana New" w:cs="Angsana New"/>
                <w:sz w:val="30"/>
                <w:szCs w:val="30"/>
              </w:rPr>
              <w:t>(19,1</w:t>
            </w:r>
            <w:r w:rsidR="00365A0F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Pr="00EF1EC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AEFB2DA" w14:textId="77777777" w:rsidR="00467968" w:rsidRPr="00CB7CBB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AD5792" w14:textId="63BA2EBD" w:rsidR="00467968" w:rsidRPr="00CB7CBB" w:rsidRDefault="00467968" w:rsidP="0046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CB7CBB">
              <w:rPr>
                <w:rFonts w:ascii="Angsana New" w:hAnsi="Angsana New" w:cs="Angsana New"/>
                <w:sz w:val="30"/>
                <w:szCs w:val="30"/>
              </w:rPr>
              <w:t>(18,274)</w:t>
            </w:r>
          </w:p>
        </w:tc>
        <w:tc>
          <w:tcPr>
            <w:tcW w:w="270" w:type="dxa"/>
          </w:tcPr>
          <w:p w14:paraId="0D0557FB" w14:textId="77777777" w:rsidR="00467968" w:rsidRPr="00CB7CBB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0CE6CB" w14:textId="326E8560" w:rsidR="00467968" w:rsidRPr="00CB7CBB" w:rsidRDefault="00160C63" w:rsidP="0046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CB7CBB">
              <w:rPr>
                <w:rFonts w:ascii="Angsana New" w:hAnsi="Angsana New" w:cs="Angsana New"/>
                <w:sz w:val="30"/>
                <w:szCs w:val="30"/>
              </w:rPr>
              <w:t>(11,07</w:t>
            </w:r>
            <w:r w:rsidR="00365A0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B7CB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6FEAC7A" w14:textId="77777777" w:rsidR="00467968" w:rsidRPr="00CB7CBB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2B76AB" w14:textId="56A7DE50" w:rsidR="00467968" w:rsidRPr="00CB7CBB" w:rsidRDefault="00467968" w:rsidP="0046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CB7CBB">
              <w:rPr>
                <w:rFonts w:ascii="Angsana New" w:hAnsi="Angsana New"/>
                <w:sz w:val="30"/>
                <w:szCs w:val="30"/>
              </w:rPr>
              <w:t>(10,503)</w:t>
            </w:r>
          </w:p>
        </w:tc>
      </w:tr>
      <w:tr w:rsidR="00467968" w:rsidRPr="00976314" w14:paraId="4FC4B2A7" w14:textId="77777777" w:rsidTr="00E2150F">
        <w:trPr>
          <w:trHeight w:val="399"/>
        </w:trPr>
        <w:tc>
          <w:tcPr>
            <w:tcW w:w="3780" w:type="dxa"/>
          </w:tcPr>
          <w:p w14:paraId="39B73767" w14:textId="2290F9B7" w:rsidR="00467968" w:rsidRPr="00976314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3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270" w:type="dxa"/>
          </w:tcPr>
          <w:p w14:paraId="44D546F4" w14:textId="77777777" w:rsidR="00467968" w:rsidRPr="00976314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0FE4FE" w14:textId="617C877A" w:rsidR="00467968" w:rsidRPr="00CB7CBB" w:rsidRDefault="008904B3" w:rsidP="00EF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B7C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926,109</w:t>
            </w:r>
          </w:p>
        </w:tc>
        <w:tc>
          <w:tcPr>
            <w:tcW w:w="270" w:type="dxa"/>
          </w:tcPr>
          <w:p w14:paraId="0DD0C2C3" w14:textId="77777777" w:rsidR="00467968" w:rsidRPr="00CB7CBB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C6831" w14:textId="2BF17572" w:rsidR="00467968" w:rsidRPr="00CB7CBB" w:rsidRDefault="00467968" w:rsidP="0046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7C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992,484</w:t>
            </w:r>
          </w:p>
        </w:tc>
        <w:tc>
          <w:tcPr>
            <w:tcW w:w="270" w:type="dxa"/>
          </w:tcPr>
          <w:p w14:paraId="68C5DFDD" w14:textId="77777777" w:rsidR="00467968" w:rsidRPr="00CB7CBB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A06BE" w14:textId="5B871900" w:rsidR="00467968" w:rsidRPr="00CB7CBB" w:rsidRDefault="00160C63" w:rsidP="0046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7C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635,404</w:t>
            </w:r>
          </w:p>
        </w:tc>
        <w:tc>
          <w:tcPr>
            <w:tcW w:w="270" w:type="dxa"/>
          </w:tcPr>
          <w:p w14:paraId="09515841" w14:textId="77777777" w:rsidR="00467968" w:rsidRPr="00CB7CBB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B3760E" w14:textId="3ED76E24" w:rsidR="00467968" w:rsidRPr="00CB7CBB" w:rsidRDefault="00467968" w:rsidP="0046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7CBB">
              <w:rPr>
                <w:rFonts w:ascii="Angsana New" w:hAnsi="Angsana New"/>
                <w:b/>
                <w:bCs/>
                <w:sz w:val="30"/>
                <w:szCs w:val="30"/>
              </w:rPr>
              <w:t>663,067</w:t>
            </w:r>
          </w:p>
        </w:tc>
      </w:tr>
      <w:tr w:rsidR="00467968" w:rsidRPr="00976314" w14:paraId="67686DB0" w14:textId="77777777" w:rsidTr="00E2150F">
        <w:trPr>
          <w:trHeight w:val="399"/>
        </w:trPr>
        <w:tc>
          <w:tcPr>
            <w:tcW w:w="3780" w:type="dxa"/>
          </w:tcPr>
          <w:p w14:paraId="015D7C91" w14:textId="1F73F245" w:rsidR="00467968" w:rsidRPr="00976314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3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9763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9763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763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A80786D" w14:textId="77777777" w:rsidR="00467968" w:rsidRPr="00976314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98DED1" w14:textId="77777777" w:rsidR="00467968" w:rsidRPr="00976314" w:rsidRDefault="00467968" w:rsidP="0046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A8C89F" w14:textId="77777777" w:rsidR="00467968" w:rsidRPr="00976314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256DA7" w14:textId="637C71D6" w:rsidR="00467968" w:rsidRPr="00976314" w:rsidRDefault="00BA5C71" w:rsidP="0046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3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936,426</w:t>
            </w:r>
          </w:p>
        </w:tc>
        <w:tc>
          <w:tcPr>
            <w:tcW w:w="270" w:type="dxa"/>
          </w:tcPr>
          <w:p w14:paraId="00EC7D1C" w14:textId="77777777" w:rsidR="00467968" w:rsidRPr="00976314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883BB2" w14:textId="6073D979" w:rsidR="00467968" w:rsidRPr="00976314" w:rsidRDefault="00467968" w:rsidP="0046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66C8B3" w14:textId="77777777" w:rsidR="00467968" w:rsidRPr="00976314" w:rsidRDefault="00467968" w:rsidP="0046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62E405F" w14:textId="7AE6AEE4" w:rsidR="00467968" w:rsidRPr="00976314" w:rsidRDefault="001260EE" w:rsidP="0046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637,642</w:t>
            </w:r>
          </w:p>
        </w:tc>
      </w:tr>
    </w:tbl>
    <w:p w14:paraId="15217BED" w14:textId="77777777" w:rsidR="00976314" w:rsidRPr="00976314" w:rsidRDefault="00976314" w:rsidP="00125C90">
      <w:pPr>
        <w:rPr>
          <w:rFonts w:asciiTheme="majorBidi" w:hAnsiTheme="majorBidi" w:cstheme="majorBidi"/>
          <w:sz w:val="30"/>
          <w:szCs w:val="30"/>
        </w:rPr>
      </w:pPr>
    </w:p>
    <w:p w14:paraId="426B5688" w14:textId="535B3B16" w:rsidR="00297667" w:rsidRPr="001D520A" w:rsidRDefault="00297667" w:rsidP="00874015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2970"/>
        </w:tabs>
        <w:spacing w:line="240" w:lineRule="auto"/>
        <w:ind w:left="36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cs/>
          <w:lang w:val="th-TH"/>
        </w:rPr>
      </w:pPr>
      <w:r w:rsidRPr="00874015">
        <w:rPr>
          <w:rFonts w:ascii="Angsana New" w:hAnsi="Angsana New" w:cs="Angsana New"/>
          <w:color w:val="000000"/>
          <w:sz w:val="30"/>
          <w:szCs w:val="30"/>
          <w:u w:val="none"/>
          <w:cs/>
        </w:rPr>
        <w:t>ส่วนงานดำเนินง</w:t>
      </w:r>
      <w:r w:rsidR="00A92D47" w:rsidRPr="00874015">
        <w:rPr>
          <w:rFonts w:ascii="Angsana New" w:hAnsi="Angsana New" w:cs="Angsana New"/>
          <w:color w:val="000000"/>
          <w:sz w:val="30"/>
          <w:szCs w:val="30"/>
          <w:u w:val="none"/>
          <w:cs/>
        </w:rPr>
        <w:t>านและการจำแนกรายได้</w:t>
      </w:r>
    </w:p>
    <w:p w14:paraId="2AE3828A" w14:textId="77777777" w:rsidR="00297667" w:rsidRPr="00CD7D7B" w:rsidRDefault="00297667" w:rsidP="00297667">
      <w:pPr>
        <w:ind w:left="518"/>
        <w:jc w:val="thaiDistribute"/>
        <w:rPr>
          <w:rFonts w:ascii="Angsana New" w:hAnsi="Angsana New" w:cs="Angsana New"/>
          <w:b/>
          <w:bCs/>
          <w:color w:val="0000CC"/>
          <w:sz w:val="30"/>
          <w:szCs w:val="30"/>
          <w:cs/>
        </w:rPr>
      </w:pPr>
    </w:p>
    <w:p w14:paraId="60CB9823" w14:textId="2437BF92" w:rsidR="004278AC" w:rsidRPr="00EC7AAB" w:rsidRDefault="00EC7AAB" w:rsidP="004C1AA4">
      <w:pPr>
        <w:tabs>
          <w:tab w:val="clear" w:pos="454"/>
          <w:tab w:val="clear" w:pos="3515"/>
          <w:tab w:val="left" w:pos="3510"/>
        </w:tabs>
        <w:ind w:left="36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C7AAB">
        <w:rPr>
          <w:rFonts w:ascii="Angsana New" w:hAnsi="Angsana New" w:cs="Angsana New" w:hint="cs"/>
          <w:i/>
          <w:iCs/>
          <w:sz w:val="30"/>
          <w:szCs w:val="30"/>
          <w:cs/>
        </w:rPr>
        <w:t>ส่วนงานดำเนินงาน</w:t>
      </w:r>
    </w:p>
    <w:p w14:paraId="57208BB7" w14:textId="77777777" w:rsidR="004278AC" w:rsidRPr="00CD7D7B" w:rsidRDefault="004278AC" w:rsidP="00297667">
      <w:pPr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0E0E8CC9" w14:textId="41FB5D0B" w:rsidR="00297667" w:rsidRPr="007E029B" w:rsidRDefault="004278AC" w:rsidP="004C1AA4">
      <w:pPr>
        <w:tabs>
          <w:tab w:val="clear" w:pos="454"/>
          <w:tab w:val="left" w:pos="1530"/>
        </w:tabs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7E029B">
        <w:rPr>
          <w:rFonts w:ascii="Angsana New" w:hAnsi="Angsana New" w:cs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0B294D" w:rsidRPr="000B294D">
        <w:rPr>
          <w:rFonts w:ascii="Angsana New" w:hAnsi="Angsana New" w:cs="Angsana New"/>
          <w:sz w:val="30"/>
          <w:szCs w:val="30"/>
        </w:rPr>
        <w:t>2</w:t>
      </w:r>
      <w:r w:rsidRPr="007E029B">
        <w:rPr>
          <w:rFonts w:ascii="Angsana New" w:hAnsi="Angsana New" w:cs="Angsana New"/>
          <w:sz w:val="30"/>
          <w:szCs w:val="30"/>
        </w:rPr>
        <w:t xml:space="preserve"> </w:t>
      </w:r>
      <w:r w:rsidRPr="007E029B">
        <w:rPr>
          <w:rFonts w:ascii="Angsana New" w:hAnsi="Angsana New" w:cs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F3BAB0C" w14:textId="4B53A982" w:rsidR="00297667" w:rsidRPr="007E029B" w:rsidRDefault="00EC7AAB" w:rsidP="004C1AA4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1710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7E029B">
        <w:rPr>
          <w:rFonts w:ascii="Angsana New" w:hAnsi="Angsana New" w:hint="cs"/>
          <w:sz w:val="30"/>
          <w:szCs w:val="30"/>
          <w:cs/>
        </w:rPr>
        <w:t>ส่วนงาน</w:t>
      </w:r>
      <w:r w:rsidRPr="007E029B">
        <w:rPr>
          <w:rFonts w:ascii="Angsana New" w:hAnsi="Angsana New"/>
          <w:sz w:val="30"/>
          <w:szCs w:val="30"/>
          <w:cs/>
        </w:rPr>
        <w:t xml:space="preserve"> </w:t>
      </w:r>
      <w:r w:rsidR="000B294D" w:rsidRPr="000B294D">
        <w:rPr>
          <w:rFonts w:ascii="Angsana New" w:hAnsi="Angsana New"/>
          <w:sz w:val="30"/>
          <w:szCs w:val="30"/>
        </w:rPr>
        <w:t>1</w:t>
      </w:r>
      <w:r w:rsidRPr="007E029B">
        <w:rPr>
          <w:rFonts w:ascii="Angsana New" w:hAnsi="Angsana New" w:hint="cs"/>
          <w:sz w:val="30"/>
          <w:szCs w:val="30"/>
          <w:cs/>
        </w:rPr>
        <w:t xml:space="preserve"> </w:t>
      </w:r>
      <w:r w:rsidRPr="007E029B">
        <w:rPr>
          <w:rFonts w:ascii="Angsana New" w:hAnsi="Angsana New"/>
          <w:sz w:val="30"/>
          <w:szCs w:val="30"/>
        </w:rPr>
        <w:t>:</w:t>
      </w:r>
      <w:r w:rsidRPr="007E029B">
        <w:rPr>
          <w:rFonts w:ascii="Angsana New" w:hAnsi="Angsana New"/>
          <w:sz w:val="30"/>
          <w:szCs w:val="30"/>
          <w:cs/>
        </w:rPr>
        <w:t xml:space="preserve"> </w:t>
      </w:r>
      <w:r w:rsidR="00297667" w:rsidRPr="007E029B">
        <w:rPr>
          <w:rFonts w:ascii="Angsana New" w:hAnsi="Angsana New"/>
          <w:sz w:val="30"/>
          <w:szCs w:val="30"/>
          <w:cs/>
        </w:rPr>
        <w:t>ส่วนงาน</w:t>
      </w:r>
      <w:r w:rsidR="000260E6" w:rsidRPr="007E029B">
        <w:rPr>
          <w:rFonts w:ascii="Angsana New" w:hAnsi="Angsana New"/>
          <w:spacing w:val="-4"/>
          <w:sz w:val="30"/>
          <w:szCs w:val="30"/>
          <w:cs/>
        </w:rPr>
        <w:t>เกี่ยวกับรายได้จากการจำหน่ายหล็ก</w:t>
      </w:r>
    </w:p>
    <w:p w14:paraId="3286E415" w14:textId="5BB4A6E3" w:rsidR="00F01A5A" w:rsidRPr="0031261E" w:rsidRDefault="00EC7AAB" w:rsidP="0031261E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1710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31261E">
        <w:rPr>
          <w:rFonts w:ascii="Angsana New" w:hAnsi="Angsana New" w:hint="cs"/>
          <w:sz w:val="30"/>
          <w:szCs w:val="30"/>
          <w:cs/>
        </w:rPr>
        <w:t>ส่วนงาน</w:t>
      </w:r>
      <w:r w:rsidRPr="0031261E">
        <w:rPr>
          <w:rFonts w:ascii="Angsana New" w:hAnsi="Angsana New"/>
          <w:sz w:val="30"/>
          <w:szCs w:val="30"/>
          <w:cs/>
        </w:rPr>
        <w:t xml:space="preserve"> </w:t>
      </w:r>
      <w:r w:rsidR="000B294D" w:rsidRPr="000B294D">
        <w:rPr>
          <w:rFonts w:ascii="Angsana New" w:hAnsi="Angsana New"/>
          <w:sz w:val="30"/>
          <w:szCs w:val="30"/>
        </w:rPr>
        <w:t>2</w:t>
      </w:r>
      <w:r w:rsidRPr="0031261E">
        <w:rPr>
          <w:rFonts w:ascii="Angsana New" w:hAnsi="Angsana New" w:hint="cs"/>
          <w:sz w:val="30"/>
          <w:szCs w:val="30"/>
          <w:cs/>
        </w:rPr>
        <w:t xml:space="preserve"> </w:t>
      </w:r>
      <w:r w:rsidRPr="0031261E">
        <w:rPr>
          <w:rFonts w:ascii="Angsana New" w:hAnsi="Angsana New"/>
          <w:sz w:val="30"/>
          <w:szCs w:val="30"/>
        </w:rPr>
        <w:t>:</w:t>
      </w:r>
      <w:r w:rsidRPr="0031261E">
        <w:rPr>
          <w:rFonts w:ascii="Angsana New" w:hAnsi="Angsana New"/>
          <w:sz w:val="30"/>
          <w:szCs w:val="30"/>
          <w:cs/>
        </w:rPr>
        <w:t xml:space="preserve"> </w:t>
      </w:r>
      <w:r w:rsidR="00297667" w:rsidRPr="0031261E">
        <w:rPr>
          <w:rFonts w:ascii="Angsana New" w:hAnsi="Angsana New"/>
          <w:sz w:val="30"/>
          <w:szCs w:val="30"/>
          <w:cs/>
        </w:rPr>
        <w:t>ส่วนงา</w:t>
      </w:r>
      <w:r w:rsidR="000260E6" w:rsidRPr="0031261E">
        <w:rPr>
          <w:rFonts w:ascii="Angsana New" w:hAnsi="Angsana New"/>
          <w:sz w:val="30"/>
          <w:szCs w:val="30"/>
          <w:cs/>
        </w:rPr>
        <w:t>นเกี่ยวกับรายได้จากการให้บริการขนส่ง</w:t>
      </w:r>
      <w:r w:rsidR="0031261E" w:rsidRPr="0031261E">
        <w:rPr>
          <w:rFonts w:ascii="Angsana New" w:hAnsi="Angsana New"/>
          <w:sz w:val="30"/>
          <w:szCs w:val="30"/>
        </w:rPr>
        <w:t xml:space="preserve"> </w:t>
      </w:r>
    </w:p>
    <w:p w14:paraId="35AA2D34" w14:textId="2D059FC7" w:rsidR="00F01A5A" w:rsidRPr="001D520A" w:rsidRDefault="00F01A5A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 w:cs="Angsana New"/>
          <w:b/>
          <w:sz w:val="30"/>
          <w:szCs w:val="30"/>
          <w:cs/>
        </w:rPr>
        <w:sectPr w:rsidR="00F01A5A" w:rsidRPr="001D520A" w:rsidSect="00925F84">
          <w:headerReference w:type="even" r:id="rId14"/>
          <w:head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440" w:header="720" w:footer="720" w:gutter="0"/>
          <w:cols w:space="720"/>
          <w:docGrid w:linePitch="360"/>
        </w:sectPr>
      </w:pPr>
    </w:p>
    <w:p w14:paraId="2E570ABA" w14:textId="77777777" w:rsidR="00754984" w:rsidRPr="00C1465F" w:rsidRDefault="00754984" w:rsidP="00754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1170"/>
          <w:tab w:val="left" w:pos="1260"/>
          <w:tab w:val="left" w:pos="1440"/>
          <w:tab w:val="left" w:pos="1530"/>
        </w:tabs>
        <w:spacing w:line="240" w:lineRule="auto"/>
        <w:ind w:left="450" w:right="22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14767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4140"/>
        <w:gridCol w:w="1080"/>
        <w:gridCol w:w="270"/>
        <w:gridCol w:w="990"/>
        <w:gridCol w:w="270"/>
        <w:gridCol w:w="1080"/>
        <w:gridCol w:w="270"/>
        <w:gridCol w:w="1080"/>
        <w:gridCol w:w="270"/>
        <w:gridCol w:w="1170"/>
        <w:gridCol w:w="270"/>
        <w:gridCol w:w="1080"/>
        <w:gridCol w:w="270"/>
        <w:gridCol w:w="1080"/>
        <w:gridCol w:w="270"/>
        <w:gridCol w:w="1177"/>
      </w:tblGrid>
      <w:tr w:rsidR="00CF4903" w:rsidRPr="00754984" w14:paraId="4E1B5462" w14:textId="77777777" w:rsidTr="00EA5D9D">
        <w:trPr>
          <w:trHeight w:val="353"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43423B" w14:textId="77777777" w:rsidR="00CF4903" w:rsidRPr="00754984" w:rsidRDefault="00CF4903" w:rsidP="00746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62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35991DDC" w14:textId="33A7DBFF" w:rsidR="00CF4903" w:rsidRPr="00754984" w:rsidRDefault="00CF4903" w:rsidP="00746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F4903" w:rsidRPr="00754984" w14:paraId="0C0C8053" w14:textId="77777777" w:rsidTr="00EA5D9D">
        <w:trPr>
          <w:trHeight w:val="353"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D0B065" w14:textId="77777777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89641" w14:textId="77777777" w:rsidR="00CF4903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D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รายได้จาก</w:t>
            </w:r>
            <w:r w:rsidRPr="00746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</w:t>
            </w:r>
          </w:p>
          <w:p w14:paraId="2E0BD574" w14:textId="56690F02" w:rsidR="00CF4903" w:rsidRPr="00746DD3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6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จำหน่ายเหล็ก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896EA" w14:textId="77777777" w:rsidR="00CF4903" w:rsidRPr="00746DD3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19FF0" w14:textId="77777777" w:rsidR="00CF4903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รายได้จากการ</w:t>
            </w:r>
          </w:p>
          <w:p w14:paraId="3F924555" w14:textId="7D11765A" w:rsidR="00CF4903" w:rsidRPr="00746DD3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6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ให้บริการขนส่ง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A9BCD" w14:textId="77777777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80415" w14:textId="21F6556E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54984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  <w:t>การตัดรายการระหว่างกัน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14FB9" w14:textId="77777777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27" w:type="dxa"/>
            <w:gridSpan w:val="3"/>
            <w:vAlign w:val="bottom"/>
          </w:tcPr>
          <w:p w14:paraId="08DC71F5" w14:textId="023824D2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54984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CF4903" w:rsidRPr="00754984" w14:paraId="699E3439" w14:textId="77777777" w:rsidTr="00EA5D9D">
        <w:trPr>
          <w:trHeight w:val="247"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</w:tcPr>
          <w:p w14:paraId="09810B7F" w14:textId="7129FE80" w:rsidR="00CF4903" w:rsidRPr="00754984" w:rsidRDefault="00CF4903" w:rsidP="00CF4903">
            <w:pPr>
              <w:spacing w:line="240" w:lineRule="auto"/>
              <w:ind w:left="-15" w:right="-10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49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B294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549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549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2BD16" w14:textId="770B6B75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CC671" w14:textId="77777777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A189" w14:textId="39A46E39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2DF5C" w14:textId="77777777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F970C" w14:textId="06A33922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2A443" w14:textId="77777777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496AD" w14:textId="50C8F04B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539E6" w14:textId="77777777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AF83C" w14:textId="66C098CA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1DACE" w14:textId="77777777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3F5D7" w14:textId="260274CB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B0D41" w14:textId="77777777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A8296A" w14:textId="403717DA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1649A732" w14:textId="77777777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229FDAEB" w14:textId="7A164785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</w:tr>
      <w:tr w:rsidR="00CF4903" w:rsidRPr="00754984" w14:paraId="64AA132D" w14:textId="77777777" w:rsidTr="00EA5D9D">
        <w:trPr>
          <w:trHeight w:val="137"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465A27" w14:textId="77777777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62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26FD7624" w14:textId="220D3157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754984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</w:t>
            </w:r>
            <w:r w:rsidRPr="00754984">
              <w:rPr>
                <w:rFonts w:ascii="Angsana New" w:hAnsi="Angsana New" w:cs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</w:t>
            </w:r>
            <w:r w:rsidRPr="00754984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)</w:t>
            </w:r>
          </w:p>
        </w:tc>
      </w:tr>
      <w:tr w:rsidR="00CF4903" w:rsidRPr="00754984" w14:paraId="683A1D6D" w14:textId="77777777" w:rsidTr="00EA5D9D">
        <w:trPr>
          <w:trHeight w:val="23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BAE85DA" w14:textId="77777777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75498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151FA9A" w14:textId="77777777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07A9E7" w14:textId="77777777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E0DF973" w14:textId="77777777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8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927BE9D" w14:textId="77777777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4C88766" w14:textId="77777777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FEF8FF" w14:textId="77777777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FA3172B" w14:textId="77777777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BC9FDE" w14:textId="77777777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54DD9EC" w14:textId="77777777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ADF726" w14:textId="77777777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AEF1A0F" w14:textId="77777777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C7A690" w14:textId="77777777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4DB87C" w14:textId="77777777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AB1C2D" w14:textId="77777777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5A64CDDA" w14:textId="77777777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F4903" w:rsidRPr="00754984" w14:paraId="1AD3888E" w14:textId="77777777" w:rsidTr="00EA5D9D">
        <w:trPr>
          <w:trHeight w:val="23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887DAC2" w14:textId="77777777" w:rsidR="00CF4903" w:rsidRPr="002E1712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1712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EDFF721" w14:textId="1CED7971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3,6</w:t>
            </w:r>
            <w:r w:rsidR="008D4B49">
              <w:rPr>
                <w:rFonts w:ascii="Angsana New" w:hAnsi="Angsana New" w:cs="Angsana New"/>
                <w:color w:val="000000"/>
                <w:sz w:val="30"/>
                <w:szCs w:val="30"/>
              </w:rPr>
              <w:t>17,535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187EBC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3C2D2A9" w14:textId="779142FB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4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3,173,059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184122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187A7D8" w14:textId="29B1E9AD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29,514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3ED1ED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1083D60" w14:textId="32305153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29,725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4276245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5F1B51B" w14:textId="295E65B2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4BD7D96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487C6D9" w14:textId="0561CE40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7E44748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8F3D77" w14:textId="4DCB2A3E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3,6</w:t>
            </w:r>
            <w:r w:rsidR="001F2F34">
              <w:rPr>
                <w:rFonts w:ascii="Angsana New" w:hAnsi="Angsana New" w:cs="Angsana New"/>
                <w:color w:val="000000"/>
                <w:sz w:val="30"/>
                <w:szCs w:val="30"/>
              </w:rPr>
              <w:t>47,049</w:t>
            </w:r>
          </w:p>
        </w:tc>
        <w:tc>
          <w:tcPr>
            <w:tcW w:w="270" w:type="dxa"/>
            <w:vAlign w:val="bottom"/>
          </w:tcPr>
          <w:p w14:paraId="2135F3CC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2DD68C5D" w14:textId="3D55EEF1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3,202,784</w:t>
            </w:r>
          </w:p>
        </w:tc>
      </w:tr>
      <w:tr w:rsidR="00CF4903" w:rsidRPr="001B45C3" w14:paraId="62BA23AF" w14:textId="77777777" w:rsidTr="00EA5D9D">
        <w:trPr>
          <w:trHeight w:val="23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02A6EFA" w14:textId="77777777" w:rsidR="00CF4903" w:rsidRPr="002E1712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E1712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2E1712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F039EC" w14:textId="61165B9C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EAE90D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FB7B28" w14:textId="5CD87F9B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4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8B0626F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BCF8F1" w14:textId="59934EB4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12,796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9A70D5F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B8A47D" w14:textId="34F56278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11,937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E8B4B58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D63315" w14:textId="0417A0C6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(12,796)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726461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81961C" w14:textId="64715678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(12,007)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6884D8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BD0FAF" w14:textId="6BE1207E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90F95C6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45F1A7AB" w14:textId="69957FD4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CF4903" w:rsidRPr="00754984" w14:paraId="1FFE6978" w14:textId="77777777" w:rsidTr="00EA5D9D">
        <w:trPr>
          <w:trHeight w:val="23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7E53D" w14:textId="77777777" w:rsidR="00CF4903" w:rsidRPr="002E1712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E171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  <w:r w:rsidRPr="002E171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จากการขายสินค้า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2227E1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60D0F4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D2842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4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3E637D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7B8163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61F77AD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3EF0FB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9AF8B73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859271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54FE6D1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56E41A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1797CCE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B5CFFD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F8FEFF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0C5B2746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F4903" w:rsidRPr="00754984" w14:paraId="21BB42C3" w14:textId="77777777" w:rsidTr="00EA5D9D">
        <w:trPr>
          <w:trHeight w:val="23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C1C91" w14:textId="1B60E7B8" w:rsidR="00CF4903" w:rsidRPr="00E8597E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และการให้บริการ </w:t>
            </w: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จังหวะการรับรู้รายได้</w:t>
            </w:r>
          </w:p>
          <w:p w14:paraId="7E20ED8B" w14:textId="1F8460AA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45DC3D" w14:textId="2442065F" w:rsidR="00CF4903" w:rsidRPr="00A865D6" w:rsidRDefault="008D4B49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3,617,535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EFBFC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B5B4A1" w14:textId="524B774A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4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3,173,129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F8CA2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22FE57" w14:textId="5BFC0524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42,310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42121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F7BA70" w14:textId="62060FB0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41,662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85785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025479" w14:textId="40710F7C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(12,796)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F608E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D7DCB6" w14:textId="40BC0935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(12,007)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B03A4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9077608" w14:textId="7A0E6B2E" w:rsidR="00CF4903" w:rsidRPr="00A865D6" w:rsidRDefault="008D4B49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3,647,049</w:t>
            </w:r>
          </w:p>
        </w:tc>
        <w:tc>
          <w:tcPr>
            <w:tcW w:w="270" w:type="dxa"/>
            <w:vAlign w:val="bottom"/>
          </w:tcPr>
          <w:p w14:paraId="0E47E760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bottom"/>
          </w:tcPr>
          <w:p w14:paraId="778418E0" w14:textId="238157A0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3,202,784</w:t>
            </w:r>
          </w:p>
        </w:tc>
      </w:tr>
      <w:tr w:rsidR="00CF4903" w:rsidRPr="00754984" w14:paraId="4EA68D0C" w14:textId="77777777" w:rsidTr="00EA5D9D">
        <w:trPr>
          <w:trHeight w:val="57"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B093DC" w14:textId="77777777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925249C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FA254D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75D064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4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C868DD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C6BCCA3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9667B2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B1519D0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8C2E09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3CED148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3F91F8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1CFB6A0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9E08AA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BF5B37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1B37C2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0036BABD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F4903" w:rsidRPr="00754984" w14:paraId="120EDF76" w14:textId="77777777" w:rsidTr="00EA5D9D">
        <w:trPr>
          <w:trHeight w:val="5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59EA19" w14:textId="07ADDB83" w:rsidR="00CF4903" w:rsidRPr="00754984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A7B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476A03D" w14:textId="336C6070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302,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EE383A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EEFCA7C" w14:textId="7C0C6C09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4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314,403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37C079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5DFE276" w14:textId="550F335A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2,302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FF9020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F48EB80" w14:textId="5C26FC2C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1,834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7F591A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F8A1ED9" w14:textId="63FDD933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(55,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629</w:t>
            </w: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CE53F5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677B1DA" w14:textId="561F65F3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98,864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EEB57C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B54637" w14:textId="4E5E5211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8,765</w:t>
            </w:r>
          </w:p>
        </w:tc>
        <w:tc>
          <w:tcPr>
            <w:tcW w:w="270" w:type="dxa"/>
            <w:vAlign w:val="bottom"/>
          </w:tcPr>
          <w:p w14:paraId="3D538299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7C60086" w14:textId="6D65515F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415,101</w:t>
            </w:r>
          </w:p>
        </w:tc>
      </w:tr>
      <w:tr w:rsidR="00CF4903" w:rsidRPr="00754984" w14:paraId="6640F5ED" w14:textId="77777777" w:rsidTr="00842C05">
        <w:trPr>
          <w:trHeight w:val="57"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</w:tcPr>
          <w:p w14:paraId="49951E8A" w14:textId="77777777" w:rsidR="00CF4903" w:rsidRPr="006B4A7B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C18040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621B93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8C8A7D9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4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DC1AAE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AF85FF3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85C5D8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803BDC4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940149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3023BBD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BAA2FD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E0BC23D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278197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A3591E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9EB6E2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EDAAD8E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CF4903" w:rsidRPr="00754984" w14:paraId="3B58848F" w14:textId="77777777" w:rsidTr="00842C05">
        <w:trPr>
          <w:trHeight w:val="57"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</w:tcPr>
          <w:p w14:paraId="766032C4" w14:textId="365A998A" w:rsidR="00CF4903" w:rsidRPr="006B4A7B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A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/31 </w:t>
            </w:r>
            <w:r w:rsidRPr="006B4A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38882A9" w14:textId="0394454E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0C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5,804,57</w:t>
            </w:r>
            <w:r w:rsidR="001F2F3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09782C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1153DD3F" w14:textId="2B9EB7AF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4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5,412,344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5B6246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1D5ED99" w14:textId="02F98F2B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0C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210,798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08DC14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9EFA869" w14:textId="3AF608E3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211,956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1C8004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5267D1F3" w14:textId="397FBC76" w:rsidR="00CF4903" w:rsidRPr="00A865D6" w:rsidRDefault="001F2F34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B7CB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19,98</w:t>
            </w:r>
            <w:r w:rsidR="005D4B9C" w:rsidRPr="00CB7CB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EE2F77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39FE06B" w14:textId="34A5D551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(16,964)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7129D5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B5EBCBA" w14:textId="32DF6870" w:rsidR="00CF4903" w:rsidRPr="00A865D6" w:rsidRDefault="001F2F34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6,035,35</w:t>
            </w:r>
            <w:r w:rsidR="005D4B9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0C7AF83A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64917593" w14:textId="6FBE8846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5,607,336</w:t>
            </w:r>
          </w:p>
        </w:tc>
      </w:tr>
      <w:tr w:rsidR="00CF4903" w:rsidRPr="00754984" w14:paraId="551E18FD" w14:textId="77777777" w:rsidTr="00842C05">
        <w:trPr>
          <w:trHeight w:val="57"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51EFBF" w14:textId="4B0FEEB8" w:rsidR="00CF4903" w:rsidRPr="006B4A7B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56B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หนี้สินส่วนงาน</w:t>
            </w:r>
            <w:r w:rsidR="00EA5D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EA5D9D" w:rsidRPr="006B4A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A5D9D"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EA5D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EA5D9D"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EA5D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EA5D9D"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/31 </w:t>
            </w:r>
            <w:r w:rsidR="00EA5D9D" w:rsidRPr="006B4A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D676194" w14:textId="151EEDFF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0C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3,399,87</w:t>
            </w:r>
            <w:r w:rsidR="001F2F3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1759E3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4E01B53" w14:textId="2727FB05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4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3,159,644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853265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4EB251B" w14:textId="43D5BD31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0C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195,504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FB6388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62659CE" w14:textId="79C7DA7D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198,456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50285A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628C98D" w14:textId="47D8B18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0C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1F2F3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295,78</w:t>
            </w:r>
            <w:r w:rsidR="005D4B9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  <w:r w:rsidRPr="00540C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C923A8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0699A34" w14:textId="5599061E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(278,433)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4DA33E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37C6003" w14:textId="52DF9D33" w:rsidR="00CF4903" w:rsidRPr="00A865D6" w:rsidRDefault="001F2F34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3,299,59</w:t>
            </w:r>
            <w:r w:rsidR="005D4B9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257C0871" w14:textId="77777777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  <w:bottom w:val="double" w:sz="4" w:space="0" w:color="auto"/>
            </w:tcBorders>
          </w:tcPr>
          <w:p w14:paraId="225C971E" w14:textId="4D02F7C5" w:rsidR="00CF4903" w:rsidRPr="00A865D6" w:rsidRDefault="00CF4903" w:rsidP="00CF4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3,079,667</w:t>
            </w:r>
          </w:p>
        </w:tc>
      </w:tr>
    </w:tbl>
    <w:p w14:paraId="29771A7D" w14:textId="77777777" w:rsidR="00754984" w:rsidRPr="00EA5D9D" w:rsidRDefault="00754984" w:rsidP="00754984">
      <w:pPr>
        <w:spacing w:line="240" w:lineRule="auto"/>
        <w:rPr>
          <w:rFonts w:ascii="Angsana New" w:hAnsi="Angsana New" w:cs="Angsana New"/>
          <w:sz w:val="28"/>
          <w:szCs w:val="28"/>
        </w:rPr>
      </w:pPr>
    </w:p>
    <w:p w14:paraId="593FF018" w14:textId="1EBC200F" w:rsidR="00754984" w:rsidRDefault="00754984" w:rsidP="004225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27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844D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32269865" w14:textId="77777777" w:rsidR="00EA5D9D" w:rsidRPr="00EA5D9D" w:rsidRDefault="00EA5D9D" w:rsidP="0075498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9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C36ADE9" w14:textId="15F3C1D4" w:rsidR="00754984" w:rsidRPr="00B844D9" w:rsidRDefault="00754984" w:rsidP="004225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61" w:hanging="270"/>
        <w:jc w:val="thaiDistribute"/>
        <w:rPr>
          <w:rFonts w:ascii="Angsana New" w:hAnsi="Angsana New"/>
          <w:sz w:val="30"/>
          <w:szCs w:val="30"/>
        </w:rPr>
      </w:pPr>
      <w:r w:rsidRPr="00B844D9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กลุ่มบริษัทดำเนินธุรกิจในประเทศไทย ไม่มีรายได้จากต่างประเทศหรือสินทรัพย์ในต่างประเทศ</w:t>
      </w:r>
    </w:p>
    <w:p w14:paraId="7CC0197C" w14:textId="77777777" w:rsidR="00BD42BC" w:rsidRPr="001D520A" w:rsidRDefault="00BD42BC" w:rsidP="00BD42B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684" w:right="-45" w:hanging="36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cs/>
        </w:rPr>
        <w:sectPr w:rsidR="00BD42BC" w:rsidRPr="001D520A" w:rsidSect="00925F84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B32DA59" w14:textId="0E37A44E" w:rsidR="006D0480" w:rsidRPr="00874015" w:rsidRDefault="007C52D2" w:rsidP="00874015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2970"/>
        </w:tabs>
        <w:spacing w:line="240" w:lineRule="auto"/>
        <w:ind w:left="36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</w:rPr>
      </w:pPr>
      <w:r w:rsidRPr="00874015">
        <w:rPr>
          <w:rFonts w:ascii="Angsana New" w:hAnsi="Angsana New" w:cs="Angsana New" w:hint="cs"/>
          <w:color w:val="000000"/>
          <w:sz w:val="30"/>
          <w:szCs w:val="30"/>
          <w:u w:val="none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1AC3D0CC" w14:textId="77777777" w:rsidR="00195AD7" w:rsidRPr="00067F21" w:rsidRDefault="00195AD7" w:rsidP="009777AF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20"/>
          <w:lang w:val="en-US" w:bidi="th-TH"/>
        </w:rPr>
      </w:pPr>
    </w:p>
    <w:tbl>
      <w:tblPr>
        <w:tblW w:w="908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669"/>
        <w:gridCol w:w="1620"/>
        <w:gridCol w:w="271"/>
        <w:gridCol w:w="1529"/>
      </w:tblGrid>
      <w:tr w:rsidR="00A75C8E" w:rsidRPr="001D520A" w14:paraId="1884D884" w14:textId="77777777" w:rsidTr="00067F21">
        <w:trPr>
          <w:trHeight w:val="659"/>
          <w:tblHeader/>
        </w:trPr>
        <w:tc>
          <w:tcPr>
            <w:tcW w:w="3119" w:type="pct"/>
            <w:vAlign w:val="bottom"/>
          </w:tcPr>
          <w:p w14:paraId="4F0EC937" w14:textId="7D750E78" w:rsidR="00A75C8E" w:rsidRPr="001D520A" w:rsidRDefault="00A75C8E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B294D" w:rsidRPr="000B294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06F4C"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B294D" w:rsidRPr="000B294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6796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891" w:type="pct"/>
            <w:vAlign w:val="bottom"/>
          </w:tcPr>
          <w:p w14:paraId="3CE041CF" w14:textId="6D340BB1" w:rsidR="00A75C8E" w:rsidRPr="001D520A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vAlign w:val="bottom"/>
          </w:tcPr>
          <w:p w14:paraId="024979B8" w14:textId="77777777" w:rsidR="00A75C8E" w:rsidRPr="001D520A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vAlign w:val="bottom"/>
          </w:tcPr>
          <w:p w14:paraId="5F9A6D2E" w14:textId="77777777" w:rsidR="00A75C8E" w:rsidRPr="001D520A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509801E" w14:textId="13AA0EBD" w:rsidR="00A75C8E" w:rsidRPr="001D520A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A75C8E" w:rsidRPr="001D520A" w14:paraId="40A6F109" w14:textId="77777777" w:rsidTr="00067F21">
        <w:trPr>
          <w:tblHeader/>
        </w:trPr>
        <w:tc>
          <w:tcPr>
            <w:tcW w:w="3119" w:type="pct"/>
          </w:tcPr>
          <w:p w14:paraId="692671D5" w14:textId="77777777" w:rsidR="00A75C8E" w:rsidRPr="001D520A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81" w:type="pct"/>
            <w:gridSpan w:val="3"/>
          </w:tcPr>
          <w:p w14:paraId="3A71F3E8" w14:textId="6657E003" w:rsidR="00A75C8E" w:rsidRPr="001D520A" w:rsidRDefault="00A75C8E" w:rsidP="009777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77A9C"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A6C6C" w:rsidRPr="001D520A" w14:paraId="5938BD3B" w14:textId="77777777" w:rsidTr="00067F21">
        <w:tc>
          <w:tcPr>
            <w:tcW w:w="3119" w:type="pct"/>
          </w:tcPr>
          <w:p w14:paraId="60FE7E7B" w14:textId="30486DEF" w:rsidR="009A6C6C" w:rsidRPr="001D520A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91" w:type="pct"/>
            <w:vAlign w:val="bottom"/>
          </w:tcPr>
          <w:p w14:paraId="1E472F6B" w14:textId="3F1A6599" w:rsidR="009A6C6C" w:rsidRPr="001D520A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BF2E394" w14:textId="77777777" w:rsidR="009A6C6C" w:rsidRPr="001D520A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41" w:type="pct"/>
          </w:tcPr>
          <w:p w14:paraId="20117817" w14:textId="77777777" w:rsidR="009A6C6C" w:rsidRPr="001D520A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0B2C" w:rsidRPr="001D520A" w14:paraId="58F5F692" w14:textId="77777777" w:rsidTr="00067F21">
        <w:tc>
          <w:tcPr>
            <w:tcW w:w="3119" w:type="pct"/>
          </w:tcPr>
          <w:p w14:paraId="084EEA5E" w14:textId="3C547A79" w:rsidR="00D50B2C" w:rsidRPr="001D520A" w:rsidRDefault="001E4840" w:rsidP="00D5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891" w:type="pct"/>
          </w:tcPr>
          <w:p w14:paraId="5681D7C3" w14:textId="36D4F5BB" w:rsidR="00D50B2C" w:rsidRPr="001D520A" w:rsidRDefault="002C6350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7,330</w:t>
            </w:r>
          </w:p>
        </w:tc>
        <w:tc>
          <w:tcPr>
            <w:tcW w:w="149" w:type="pct"/>
          </w:tcPr>
          <w:p w14:paraId="4E3F35D8" w14:textId="77777777" w:rsidR="00D50B2C" w:rsidRPr="001D520A" w:rsidRDefault="00D50B2C" w:rsidP="00D5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41" w:type="pct"/>
          </w:tcPr>
          <w:p w14:paraId="6A018FC9" w14:textId="4EF1EB3C" w:rsidR="00D50B2C" w:rsidRPr="001D520A" w:rsidRDefault="002C6350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7,330</w:t>
            </w:r>
          </w:p>
        </w:tc>
      </w:tr>
      <w:tr w:rsidR="009A6C6C" w:rsidRPr="00067F21" w14:paraId="744EC643" w14:textId="77777777" w:rsidTr="00067F21">
        <w:trPr>
          <w:trHeight w:val="179"/>
        </w:trPr>
        <w:tc>
          <w:tcPr>
            <w:tcW w:w="3119" w:type="pct"/>
          </w:tcPr>
          <w:p w14:paraId="3C067089" w14:textId="77777777" w:rsidR="009A6C6C" w:rsidRPr="00067F21" w:rsidRDefault="009A6C6C" w:rsidP="009A6C6C">
            <w:pPr>
              <w:pStyle w:val="NoSpacing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91" w:type="pct"/>
            <w:tcBorders>
              <w:top w:val="double" w:sz="4" w:space="0" w:color="auto"/>
            </w:tcBorders>
          </w:tcPr>
          <w:p w14:paraId="5E180CA9" w14:textId="77777777" w:rsidR="009A6C6C" w:rsidRPr="00067F21" w:rsidRDefault="009A6C6C" w:rsidP="00211262">
            <w:pPr>
              <w:pStyle w:val="NoSpacing"/>
              <w:ind w:right="16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9" w:type="pct"/>
          </w:tcPr>
          <w:p w14:paraId="5BAAA7E1" w14:textId="77777777" w:rsidR="009A6C6C" w:rsidRPr="00067F21" w:rsidRDefault="009A6C6C" w:rsidP="009A6C6C">
            <w:pPr>
              <w:pStyle w:val="NoSpacing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841" w:type="pct"/>
            <w:tcBorders>
              <w:top w:val="double" w:sz="4" w:space="0" w:color="auto"/>
            </w:tcBorders>
          </w:tcPr>
          <w:p w14:paraId="3CF73F93" w14:textId="77777777" w:rsidR="009A6C6C" w:rsidRPr="00067F21" w:rsidRDefault="009A6C6C" w:rsidP="00211262">
            <w:pPr>
              <w:pStyle w:val="NoSpacing"/>
              <w:ind w:right="16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A6C6C" w:rsidRPr="001D520A" w14:paraId="510201CA" w14:textId="77777777" w:rsidTr="00067F21">
        <w:tc>
          <w:tcPr>
            <w:tcW w:w="3119" w:type="pct"/>
          </w:tcPr>
          <w:p w14:paraId="61DDA8A6" w14:textId="536BE45E" w:rsidR="009A6C6C" w:rsidRPr="001D520A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91" w:type="pct"/>
          </w:tcPr>
          <w:p w14:paraId="0F9BC957" w14:textId="77777777" w:rsidR="009A6C6C" w:rsidRPr="002C6350" w:rsidRDefault="009A6C6C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6687CAB2" w14:textId="77777777" w:rsidR="009A6C6C" w:rsidRPr="002C6350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0278026F" w14:textId="77777777" w:rsidR="009A6C6C" w:rsidRPr="002C6350" w:rsidRDefault="009A6C6C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C6350" w:rsidRPr="001D520A" w14:paraId="1121C5F9" w14:textId="77777777" w:rsidTr="00067F21">
        <w:tc>
          <w:tcPr>
            <w:tcW w:w="3119" w:type="pct"/>
          </w:tcPr>
          <w:p w14:paraId="081B1054" w14:textId="1AF5E3FC" w:rsidR="002C6350" w:rsidRPr="001D520A" w:rsidRDefault="002C6350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891" w:type="pct"/>
          </w:tcPr>
          <w:p w14:paraId="114E22FC" w14:textId="709405C7" w:rsidR="002C6350" w:rsidRPr="002C6350" w:rsidRDefault="002C6350" w:rsidP="002C635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13,589</w:t>
            </w:r>
          </w:p>
        </w:tc>
        <w:tc>
          <w:tcPr>
            <w:tcW w:w="149" w:type="pct"/>
          </w:tcPr>
          <w:p w14:paraId="7DA0E76C" w14:textId="77777777" w:rsidR="002C6350" w:rsidRPr="002C6350" w:rsidRDefault="002C6350" w:rsidP="002C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20DB1E2F" w14:textId="6EB8BC0E" w:rsidR="002C6350" w:rsidRPr="002C6350" w:rsidRDefault="002C6350" w:rsidP="002C635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25,669</w:t>
            </w:r>
          </w:p>
        </w:tc>
      </w:tr>
      <w:tr w:rsidR="00D50B2C" w:rsidRPr="001D520A" w14:paraId="0AB1B42E" w14:textId="77777777" w:rsidTr="00067F21">
        <w:tc>
          <w:tcPr>
            <w:tcW w:w="3119" w:type="pct"/>
          </w:tcPr>
          <w:p w14:paraId="146C9E5C" w14:textId="4049137B" w:rsidR="00D50B2C" w:rsidRPr="001D520A" w:rsidRDefault="00D50B2C" w:rsidP="00D5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91" w:type="pct"/>
          </w:tcPr>
          <w:p w14:paraId="2603E692" w14:textId="58F82B77" w:rsidR="00D50B2C" w:rsidRPr="002C6350" w:rsidRDefault="002C6350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1,089,955</w:t>
            </w:r>
          </w:p>
        </w:tc>
        <w:tc>
          <w:tcPr>
            <w:tcW w:w="149" w:type="pct"/>
          </w:tcPr>
          <w:p w14:paraId="7EB13CE3" w14:textId="77777777" w:rsidR="00D50B2C" w:rsidRPr="001D520A" w:rsidRDefault="00D50B2C" w:rsidP="00D5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7079C61A" w14:textId="4CBBFB4D" w:rsidR="00D50B2C" w:rsidRPr="002C6350" w:rsidRDefault="002C6350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1,089,955</w:t>
            </w:r>
          </w:p>
        </w:tc>
      </w:tr>
      <w:tr w:rsidR="00AC7851" w:rsidRPr="001D520A" w14:paraId="67BB83A1" w14:textId="77777777" w:rsidTr="00067F21">
        <w:tc>
          <w:tcPr>
            <w:tcW w:w="3119" w:type="pct"/>
          </w:tcPr>
          <w:p w14:paraId="290B096F" w14:textId="79E43221" w:rsidR="00AC7851" w:rsidRPr="001D520A" w:rsidRDefault="00AC7851" w:rsidP="00D5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91" w:type="pct"/>
          </w:tcPr>
          <w:p w14:paraId="2775BC12" w14:textId="713E5C9F" w:rsidR="00AC7851" w:rsidRPr="000C6628" w:rsidRDefault="002C6350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176,120</w:t>
            </w:r>
          </w:p>
        </w:tc>
        <w:tc>
          <w:tcPr>
            <w:tcW w:w="149" w:type="pct"/>
          </w:tcPr>
          <w:p w14:paraId="6ABCC2B9" w14:textId="77777777" w:rsidR="00AC7851" w:rsidRPr="000C6628" w:rsidRDefault="00AC7851" w:rsidP="00D5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66871849" w14:textId="735A0CFC" w:rsidR="00AC7851" w:rsidRPr="000C6628" w:rsidRDefault="002C6350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176,120</w:t>
            </w:r>
          </w:p>
        </w:tc>
      </w:tr>
      <w:tr w:rsidR="00D50B2C" w:rsidRPr="001D520A" w14:paraId="33A771D2" w14:textId="77777777" w:rsidTr="00067F21">
        <w:tc>
          <w:tcPr>
            <w:tcW w:w="3119" w:type="pct"/>
          </w:tcPr>
          <w:p w14:paraId="4AC0957E" w14:textId="474E2724" w:rsidR="00D50B2C" w:rsidRPr="001D520A" w:rsidRDefault="00D50B2C" w:rsidP="00D5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91" w:type="pct"/>
          </w:tcPr>
          <w:p w14:paraId="5933D079" w14:textId="02B45542" w:rsidR="00D50B2C" w:rsidRPr="002C6350" w:rsidRDefault="002C6350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6,684</w:t>
            </w:r>
          </w:p>
        </w:tc>
        <w:tc>
          <w:tcPr>
            <w:tcW w:w="149" w:type="pct"/>
          </w:tcPr>
          <w:p w14:paraId="33D199A9" w14:textId="77777777" w:rsidR="00D50B2C" w:rsidRPr="000C6628" w:rsidRDefault="00D50B2C" w:rsidP="00D5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0B00AADC" w14:textId="58FB675A" w:rsidR="00D50B2C" w:rsidRPr="002C6350" w:rsidRDefault="002C6350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6,684</w:t>
            </w:r>
          </w:p>
        </w:tc>
      </w:tr>
      <w:tr w:rsidR="00D50B2C" w:rsidRPr="001D520A" w14:paraId="608C7F08" w14:textId="77777777" w:rsidTr="00067F21">
        <w:tc>
          <w:tcPr>
            <w:tcW w:w="3119" w:type="pct"/>
          </w:tcPr>
          <w:p w14:paraId="3BD5E052" w14:textId="08F252D1" w:rsidR="00D50B2C" w:rsidRPr="001D520A" w:rsidRDefault="00D50B2C" w:rsidP="00D5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</w:tcPr>
          <w:p w14:paraId="170B7B3D" w14:textId="7175907D" w:rsidR="00D50B2C" w:rsidRPr="000C6628" w:rsidRDefault="002C6350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1,286,348</w:t>
            </w:r>
          </w:p>
        </w:tc>
        <w:tc>
          <w:tcPr>
            <w:tcW w:w="149" w:type="pct"/>
            <w:vAlign w:val="bottom"/>
          </w:tcPr>
          <w:p w14:paraId="2E8397A5" w14:textId="77777777" w:rsidR="00D50B2C" w:rsidRPr="000C6628" w:rsidRDefault="00D50B2C" w:rsidP="00D5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double" w:sz="4" w:space="0" w:color="auto"/>
            </w:tcBorders>
          </w:tcPr>
          <w:p w14:paraId="095D6F89" w14:textId="48EBABEA" w:rsidR="00D50B2C" w:rsidRPr="000C6628" w:rsidRDefault="002C6350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1,298,428</w:t>
            </w:r>
          </w:p>
        </w:tc>
      </w:tr>
    </w:tbl>
    <w:p w14:paraId="39E7C53A" w14:textId="62B5DE93" w:rsidR="001453A9" w:rsidRPr="00067F21" w:rsidRDefault="00145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0"/>
          <w:szCs w:val="20"/>
          <w:cs/>
          <w:lang w:val="th-TH"/>
        </w:rPr>
      </w:pPr>
    </w:p>
    <w:p w14:paraId="36B59FF5" w14:textId="3807070B" w:rsidR="003C5100" w:rsidRDefault="003C5100" w:rsidP="00C3587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2970"/>
        </w:tabs>
        <w:spacing w:line="240" w:lineRule="auto"/>
        <w:ind w:left="36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  <w:r w:rsidRPr="00632074">
        <w:rPr>
          <w:rFonts w:ascii="Angsana New" w:hAnsi="Angsana New" w:cs="Angsana New"/>
          <w:color w:val="000000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00A5FE07" w14:textId="764911E4" w:rsidR="003C5100" w:rsidRPr="00067F21" w:rsidRDefault="003C5100" w:rsidP="003C5100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6C4049DE" w14:textId="66BBC4B5" w:rsidR="003C5100" w:rsidRDefault="003C5100" w:rsidP="003C5100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3C5100">
        <w:rPr>
          <w:rFonts w:asciiTheme="majorBidi" w:hAnsiTheme="majorBidi" w:cstheme="majorBidi"/>
          <w:sz w:val="30"/>
          <w:szCs w:val="30"/>
          <w:cs/>
        </w:rPr>
        <w:t>ในการประชุมคณะกรรมการของบริษัทเมื่อวันที่</w:t>
      </w:r>
      <w:r w:rsidRPr="003C5100">
        <w:rPr>
          <w:rFonts w:asciiTheme="majorBidi" w:hAnsiTheme="majorBidi" w:cstheme="majorBidi"/>
          <w:sz w:val="30"/>
          <w:szCs w:val="30"/>
        </w:rPr>
        <w:t xml:space="preserve"> 17 </w:t>
      </w:r>
      <w:r w:rsidRPr="003C5100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3C5100">
        <w:rPr>
          <w:rFonts w:asciiTheme="majorBidi" w:hAnsiTheme="majorBidi" w:cstheme="majorBidi"/>
          <w:sz w:val="30"/>
          <w:szCs w:val="30"/>
        </w:rPr>
        <w:t xml:space="preserve">2565 </w:t>
      </w:r>
      <w:r w:rsidRPr="003C5100">
        <w:rPr>
          <w:rFonts w:asciiTheme="majorBidi" w:hAnsiTheme="majorBidi" w:cstheme="majorBidi"/>
          <w:sz w:val="30"/>
          <w:szCs w:val="30"/>
          <w:cs/>
        </w:rPr>
        <w:t xml:space="preserve">คณะกรรมการของบริษัทได้มีมติประกาศจ่ายเงินปันผลระหว่างกาลในอัตราหุ้นละ </w:t>
      </w:r>
      <w:r w:rsidRPr="003C5100">
        <w:rPr>
          <w:rFonts w:asciiTheme="majorBidi" w:hAnsiTheme="majorBidi" w:cstheme="majorBidi"/>
          <w:sz w:val="30"/>
          <w:szCs w:val="30"/>
        </w:rPr>
        <w:t xml:space="preserve">0.1 </w:t>
      </w:r>
      <w:r w:rsidRPr="003C5100">
        <w:rPr>
          <w:rFonts w:asciiTheme="majorBidi" w:hAnsiTheme="majorBidi" w:cstheme="majorBidi"/>
          <w:sz w:val="30"/>
          <w:szCs w:val="30"/>
          <w:cs/>
        </w:rPr>
        <w:t xml:space="preserve">บาท เป็นเงินรวม </w:t>
      </w:r>
      <w:r w:rsidRPr="003C5100">
        <w:rPr>
          <w:rFonts w:asciiTheme="majorBidi" w:hAnsiTheme="majorBidi" w:cstheme="majorBidi"/>
          <w:sz w:val="30"/>
          <w:szCs w:val="30"/>
        </w:rPr>
        <w:t xml:space="preserve">110.2 </w:t>
      </w:r>
      <w:r w:rsidRPr="003C5100">
        <w:rPr>
          <w:rFonts w:asciiTheme="majorBidi" w:hAnsiTheme="majorBidi" w:cstheme="majorBidi"/>
          <w:sz w:val="30"/>
          <w:szCs w:val="30"/>
          <w:cs/>
        </w:rPr>
        <w:t>ล้านบาท โดยเงินปันผลนี้จะจ่ายให้แก่</w:t>
      </w:r>
      <w:r w:rsidR="00067F21">
        <w:rPr>
          <w:rFonts w:asciiTheme="majorBidi" w:hAnsiTheme="majorBidi" w:cstheme="majorBidi"/>
          <w:sz w:val="30"/>
          <w:szCs w:val="30"/>
        </w:rPr>
        <w:t xml:space="preserve">           </w:t>
      </w:r>
      <w:r w:rsidRPr="003C5100">
        <w:rPr>
          <w:rFonts w:asciiTheme="majorBidi" w:hAnsiTheme="majorBidi" w:cstheme="majorBidi"/>
          <w:sz w:val="30"/>
          <w:szCs w:val="30"/>
          <w:cs/>
        </w:rPr>
        <w:t xml:space="preserve">ผู้ถือหุ้นในเดือนมิถุนายน </w:t>
      </w:r>
      <w:r w:rsidRPr="003C510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</w:p>
    <w:p w14:paraId="4C763FBA" w14:textId="6F779297" w:rsidR="00067F21" w:rsidRPr="00067F21" w:rsidRDefault="00067F21" w:rsidP="003C5100">
      <w:pPr>
        <w:ind w:left="360"/>
        <w:jc w:val="thaiDistribute"/>
        <w:rPr>
          <w:rFonts w:asciiTheme="majorBidi" w:hAnsiTheme="majorBidi" w:cstheme="majorBidi"/>
          <w:sz w:val="20"/>
          <w:szCs w:val="20"/>
        </w:rPr>
      </w:pPr>
    </w:p>
    <w:p w14:paraId="4F247AC0" w14:textId="7AC45EF3" w:rsidR="00F7666E" w:rsidRPr="00C35872" w:rsidRDefault="00F7666E" w:rsidP="00C3587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2970"/>
        </w:tabs>
        <w:spacing w:line="240" w:lineRule="auto"/>
        <w:ind w:left="36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</w:rPr>
      </w:pPr>
      <w:r w:rsidRPr="00C35872">
        <w:rPr>
          <w:rFonts w:ascii="Angsana New" w:hAnsi="Angsana New" w:cs="Angsana New"/>
          <w:color w:val="000000"/>
          <w:sz w:val="30"/>
          <w:szCs w:val="30"/>
          <w:u w:val="none"/>
          <w:cs/>
        </w:rPr>
        <w:t>การจัดประเภทรายการใหม่</w:t>
      </w:r>
    </w:p>
    <w:p w14:paraId="275C1FED" w14:textId="360B3A0E" w:rsidR="00F7666E" w:rsidRPr="00067F21" w:rsidRDefault="00F7666E" w:rsidP="00F766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39236C0E" w14:textId="2AA8ECC9" w:rsidR="00632074" w:rsidRDefault="00F7666E" w:rsidP="00C35872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632074">
        <w:rPr>
          <w:rFonts w:asciiTheme="majorBidi" w:hAnsiTheme="majorBidi" w:cstheme="majorBidi"/>
          <w:sz w:val="30"/>
          <w:szCs w:val="30"/>
          <w:cs/>
        </w:rPr>
        <w:t>รายการบางรายการใน</w:t>
      </w:r>
      <w:r w:rsidR="00632074" w:rsidRPr="00632074">
        <w:rPr>
          <w:rFonts w:asciiTheme="majorBidi" w:hAnsiTheme="majorBidi" w:cstheme="majorBidi"/>
          <w:sz w:val="30"/>
          <w:szCs w:val="30"/>
          <w:cs/>
        </w:rPr>
        <w:t>งบแสดงฐานะการเงิน</w:t>
      </w:r>
      <w:r w:rsidR="000F56E6">
        <w:rPr>
          <w:rFonts w:asciiTheme="majorBidi" w:hAnsiTheme="majorBidi" w:cstheme="majorBidi"/>
          <w:sz w:val="30"/>
          <w:szCs w:val="30"/>
        </w:rPr>
        <w:t xml:space="preserve"> </w:t>
      </w:r>
      <w:r w:rsidR="000F56E6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="00632074" w:rsidRPr="0063207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B294D" w:rsidRPr="000B294D">
        <w:rPr>
          <w:rFonts w:asciiTheme="majorBidi" w:hAnsiTheme="majorBidi" w:cstheme="majorBidi"/>
          <w:sz w:val="30"/>
          <w:szCs w:val="30"/>
        </w:rPr>
        <w:t>31</w:t>
      </w:r>
      <w:r w:rsidR="00632074" w:rsidRPr="00632074">
        <w:rPr>
          <w:rFonts w:asciiTheme="majorBidi" w:hAnsiTheme="majorBidi" w:cstheme="majorBidi"/>
          <w:sz w:val="30"/>
          <w:szCs w:val="30"/>
        </w:rPr>
        <w:t xml:space="preserve"> </w:t>
      </w:r>
      <w:r w:rsidR="00632074" w:rsidRPr="0063207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B294D" w:rsidRPr="000B294D">
        <w:rPr>
          <w:rFonts w:asciiTheme="majorBidi" w:hAnsiTheme="majorBidi" w:cstheme="majorBidi"/>
          <w:sz w:val="30"/>
          <w:szCs w:val="30"/>
        </w:rPr>
        <w:t>256</w:t>
      </w:r>
      <w:r w:rsidR="00467968">
        <w:rPr>
          <w:rFonts w:asciiTheme="majorBidi" w:hAnsiTheme="majorBidi" w:cstheme="majorBidi"/>
          <w:sz w:val="30"/>
          <w:szCs w:val="30"/>
        </w:rPr>
        <w:t>4</w:t>
      </w:r>
      <w:r w:rsidR="00632074" w:rsidRPr="00632074">
        <w:rPr>
          <w:rFonts w:asciiTheme="majorBidi" w:hAnsiTheme="majorBidi" w:cstheme="majorBidi"/>
          <w:sz w:val="30"/>
          <w:szCs w:val="30"/>
        </w:rPr>
        <w:t xml:space="preserve"> </w:t>
      </w:r>
      <w:r w:rsidRPr="00632074">
        <w:rPr>
          <w:rFonts w:asciiTheme="majorBidi" w:hAnsiTheme="majorBidi" w:cstheme="majorBidi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="000F56E6">
        <w:rPr>
          <w:rFonts w:asciiTheme="majorBidi" w:hAnsiTheme="majorBidi" w:cstheme="majorBidi" w:hint="cs"/>
          <w:sz w:val="30"/>
          <w:szCs w:val="30"/>
          <w:cs/>
        </w:rPr>
        <w:t>ราย</w:t>
      </w:r>
      <w:r w:rsidR="00E6163B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0F56E6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632074" w:rsidRPr="00632074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งบการเงินระหว่างกาลสำหรับงวดสามเดือนสิ้นสุดวันที่ </w:t>
      </w:r>
      <w:r w:rsidR="000B294D" w:rsidRPr="000B294D">
        <w:rPr>
          <w:rFonts w:asciiTheme="majorBidi" w:hAnsiTheme="majorBidi" w:cstheme="majorBidi"/>
          <w:sz w:val="30"/>
          <w:szCs w:val="30"/>
        </w:rPr>
        <w:t>31</w:t>
      </w:r>
      <w:r w:rsidR="00632074" w:rsidRPr="00632074">
        <w:rPr>
          <w:rFonts w:asciiTheme="majorBidi" w:hAnsiTheme="majorBidi" w:cstheme="majorBidi"/>
          <w:sz w:val="30"/>
          <w:szCs w:val="30"/>
        </w:rPr>
        <w:t xml:space="preserve"> </w:t>
      </w:r>
      <w:r w:rsidR="00632074" w:rsidRPr="0063207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B294D" w:rsidRPr="000B294D">
        <w:rPr>
          <w:rFonts w:asciiTheme="majorBidi" w:hAnsiTheme="majorBidi" w:cstheme="majorBidi"/>
          <w:sz w:val="30"/>
          <w:szCs w:val="30"/>
        </w:rPr>
        <w:t>256</w:t>
      </w:r>
      <w:r w:rsidR="00467968">
        <w:rPr>
          <w:rFonts w:asciiTheme="majorBidi" w:hAnsiTheme="majorBidi" w:cstheme="majorBidi"/>
          <w:sz w:val="30"/>
          <w:szCs w:val="30"/>
        </w:rPr>
        <w:t>5</w:t>
      </w:r>
      <w:r w:rsidRPr="00632074">
        <w:rPr>
          <w:rFonts w:asciiTheme="majorBidi" w:hAnsiTheme="majorBidi" w:cstheme="majorBidi"/>
          <w:sz w:val="30"/>
          <w:szCs w:val="30"/>
        </w:rPr>
        <w:t xml:space="preserve"> </w:t>
      </w:r>
      <w:r w:rsidRPr="00632074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5FF0E92E" w14:textId="041D3C5B" w:rsidR="0011327E" w:rsidRPr="00067F21" w:rsidRDefault="0011327E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98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438"/>
        <w:gridCol w:w="1800"/>
        <w:gridCol w:w="360"/>
        <w:gridCol w:w="1530"/>
        <w:gridCol w:w="270"/>
        <w:gridCol w:w="1800"/>
      </w:tblGrid>
      <w:tr w:rsidR="00632074" w:rsidRPr="00632074" w14:paraId="58409D49" w14:textId="77777777" w:rsidTr="00E83703">
        <w:tc>
          <w:tcPr>
            <w:tcW w:w="3438" w:type="dxa"/>
            <w:hideMark/>
          </w:tcPr>
          <w:p w14:paraId="0341848B" w14:textId="10C7E6E0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038674EF" w14:textId="77777777" w:rsidR="00632074" w:rsidRPr="00632074" w:rsidRDefault="00632074" w:rsidP="00E8370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2074" w:rsidRPr="00632074" w14:paraId="3C06F156" w14:textId="77777777" w:rsidTr="00E83703">
        <w:tc>
          <w:tcPr>
            <w:tcW w:w="3438" w:type="dxa"/>
          </w:tcPr>
          <w:p w14:paraId="41DEEDA6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04FD8B1" w14:textId="77777777" w:rsidR="00632074" w:rsidRPr="00632074" w:rsidRDefault="00632074" w:rsidP="00E8370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0" w:type="dxa"/>
          </w:tcPr>
          <w:p w14:paraId="3238BA8B" w14:textId="77777777" w:rsidR="00632074" w:rsidRPr="00632074" w:rsidRDefault="00632074" w:rsidP="00E8370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5941D5" w14:textId="77777777" w:rsidR="00632074" w:rsidRPr="00632074" w:rsidRDefault="00632074" w:rsidP="00E8370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4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0C3F7255" w14:textId="77777777" w:rsidR="00632074" w:rsidRPr="00632074" w:rsidRDefault="00632074" w:rsidP="00E8370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911D435" w14:textId="77777777" w:rsidR="00632074" w:rsidRPr="00632074" w:rsidRDefault="00632074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89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632074" w:rsidRPr="00632074" w14:paraId="081D33E3" w14:textId="77777777" w:rsidTr="00E83703">
        <w:tc>
          <w:tcPr>
            <w:tcW w:w="3438" w:type="dxa"/>
          </w:tcPr>
          <w:p w14:paraId="71654249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54ACE6C0" w14:textId="77777777" w:rsidR="00632074" w:rsidRPr="00632074" w:rsidRDefault="00632074" w:rsidP="00E8370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2074" w:rsidRPr="00632074" w14:paraId="2A716379" w14:textId="77777777" w:rsidTr="00E83703">
        <w:tc>
          <w:tcPr>
            <w:tcW w:w="3438" w:type="dxa"/>
          </w:tcPr>
          <w:p w14:paraId="0207731E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00" w:type="dxa"/>
          </w:tcPr>
          <w:p w14:paraId="72D7E60A" w14:textId="517C7277" w:rsidR="00632074" w:rsidRPr="00632074" w:rsidRDefault="005D4B9C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872">
              <w:rPr>
                <w:rFonts w:asciiTheme="majorBidi" w:hAnsiTheme="majorBidi" w:cstheme="majorBidi"/>
                <w:sz w:val="30"/>
                <w:szCs w:val="30"/>
              </w:rPr>
              <w:t>245,23</w:t>
            </w:r>
            <w:r w:rsidR="006F02C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5FA10AEA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2C9889" w14:textId="13063A68" w:rsidR="00632074" w:rsidRPr="00632074" w:rsidRDefault="00C35872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21,64</w:t>
            </w:r>
            <w:r w:rsidR="00FF201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9E49E55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29ADF33" w14:textId="774494FF" w:rsidR="00632074" w:rsidRPr="00632074" w:rsidRDefault="005D4B9C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872">
              <w:rPr>
                <w:rFonts w:asciiTheme="majorBidi" w:hAnsiTheme="majorBidi" w:cstheme="majorBidi"/>
                <w:sz w:val="30"/>
                <w:szCs w:val="30"/>
              </w:rPr>
              <w:t>223,58</w:t>
            </w:r>
            <w:r w:rsidR="006F02C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32074" w:rsidRPr="00632074" w14:paraId="1F099814" w14:textId="77777777" w:rsidTr="00E83703">
        <w:tc>
          <w:tcPr>
            <w:tcW w:w="3438" w:type="dxa"/>
          </w:tcPr>
          <w:p w14:paraId="5B01D86C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0" w:type="dxa"/>
          </w:tcPr>
          <w:p w14:paraId="70D87B4D" w14:textId="6A6AEC17" w:rsidR="00632074" w:rsidRPr="00632074" w:rsidRDefault="005D4B9C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872">
              <w:rPr>
                <w:rFonts w:asciiTheme="majorBidi" w:hAnsiTheme="majorBidi" w:cstheme="majorBidi"/>
                <w:sz w:val="30"/>
                <w:szCs w:val="30"/>
              </w:rPr>
              <w:t>49,197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3BFF3188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81C1249" w14:textId="71540B58" w:rsidR="00632074" w:rsidRPr="00632074" w:rsidRDefault="005D4B9C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872">
              <w:rPr>
                <w:rFonts w:asciiTheme="majorBidi" w:hAnsiTheme="majorBidi" w:cstheme="majorBidi"/>
                <w:sz w:val="30"/>
                <w:szCs w:val="30"/>
              </w:rPr>
              <w:t>21,64</w:t>
            </w:r>
            <w:r w:rsidR="00FF201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7F6593A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0C9F6B0" w14:textId="48DC5C5F" w:rsidR="00632074" w:rsidRPr="00632074" w:rsidRDefault="005D4B9C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872">
              <w:rPr>
                <w:rFonts w:asciiTheme="majorBidi" w:hAnsiTheme="majorBidi" w:cstheme="majorBidi"/>
                <w:sz w:val="30"/>
                <w:szCs w:val="30"/>
              </w:rPr>
              <w:t>70,84</w:t>
            </w:r>
            <w:r w:rsidR="00FF201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32074" w:rsidRPr="00632074" w14:paraId="2EA8201A" w14:textId="77777777" w:rsidTr="00467968">
        <w:tc>
          <w:tcPr>
            <w:tcW w:w="3438" w:type="dxa"/>
          </w:tcPr>
          <w:p w14:paraId="26556B6C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606D50B" w14:textId="77777777" w:rsidR="00632074" w:rsidRPr="00632074" w:rsidRDefault="00632074" w:rsidP="00E8370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F27D36C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6BA8F" w14:textId="5DA171AC" w:rsidR="00632074" w:rsidRPr="00632074" w:rsidRDefault="00C35872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900878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3A1BBA2" w14:textId="77777777" w:rsidR="00632074" w:rsidRPr="00632074" w:rsidRDefault="00632074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463CE0B" w14:textId="77777777" w:rsidR="00632074" w:rsidRPr="00067F21" w:rsidRDefault="00632074" w:rsidP="00A43099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ind w:left="630"/>
        <w:jc w:val="thaiDistribute"/>
        <w:rPr>
          <w:rFonts w:asciiTheme="majorBidi" w:hAnsiTheme="majorBidi" w:cstheme="majorBidi"/>
          <w:sz w:val="20"/>
          <w:szCs w:val="20"/>
        </w:rPr>
      </w:pPr>
    </w:p>
    <w:p w14:paraId="6C325FE4" w14:textId="21C775FF" w:rsidR="00F7666E" w:rsidRPr="00632074" w:rsidRDefault="00F7666E" w:rsidP="00067F21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32074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การจัดประเภทรายการใหม่นี้เนื่องจากผู้บริหาร</w:t>
      </w:r>
      <w:r w:rsidR="002F6417" w:rsidRPr="00632074">
        <w:rPr>
          <w:rFonts w:asciiTheme="majorBidi" w:hAnsiTheme="majorBidi" w:cstheme="majorBidi"/>
          <w:sz w:val="30"/>
          <w:szCs w:val="30"/>
          <w:cs/>
        </w:rPr>
        <w:t>เห็นว่ามีความเหมาะสมกับธุรกิจของ</w:t>
      </w:r>
      <w:r w:rsidR="00165F7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2F6417" w:rsidRPr="00632074">
        <w:rPr>
          <w:rFonts w:asciiTheme="majorBidi" w:hAnsiTheme="majorBidi" w:cstheme="majorBidi"/>
          <w:sz w:val="30"/>
          <w:szCs w:val="30"/>
          <w:cs/>
        </w:rPr>
        <w:t>บริษัทมากกว่า</w:t>
      </w:r>
    </w:p>
    <w:sectPr w:rsidR="00F7666E" w:rsidRPr="00632074" w:rsidSect="00925F84">
      <w:headerReference w:type="default" r:id="rId20"/>
      <w:footerReference w:type="default" r:id="rId21"/>
      <w:pgSz w:w="11909" w:h="16834" w:code="9"/>
      <w:pgMar w:top="691" w:right="1109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8071E" w14:textId="77777777" w:rsidR="002E6150" w:rsidRDefault="002E6150">
      <w:r>
        <w:separator/>
      </w:r>
    </w:p>
  </w:endnote>
  <w:endnote w:type="continuationSeparator" w:id="0">
    <w:p w14:paraId="495DD87D" w14:textId="77777777" w:rsidR="002E6150" w:rsidRDefault="002E6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B847B" w14:textId="737E8202" w:rsidR="003B1C03" w:rsidRPr="003E277A" w:rsidRDefault="003B1C03" w:rsidP="003E277A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3E277A">
      <w:rPr>
        <w:rFonts w:asciiTheme="majorBidi" w:hAnsiTheme="majorBidi" w:cstheme="majorBidi"/>
        <w:caps/>
        <w:sz w:val="30"/>
        <w:szCs w:val="30"/>
      </w:rPr>
      <w:fldChar w:fldCharType="begin"/>
    </w:r>
    <w:r w:rsidRPr="003E277A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3E277A">
      <w:rPr>
        <w:rFonts w:asciiTheme="majorBidi" w:hAnsiTheme="majorBidi" w:cstheme="majorBidi"/>
        <w:caps/>
        <w:sz w:val="30"/>
        <w:szCs w:val="30"/>
      </w:rPr>
      <w:fldChar w:fldCharType="separate"/>
    </w:r>
    <w:r w:rsidRPr="000B294D">
      <w:rPr>
        <w:rFonts w:asciiTheme="majorBidi" w:hAnsiTheme="majorBidi" w:cstheme="majorBidi"/>
        <w:caps/>
        <w:noProof/>
        <w:sz w:val="30"/>
        <w:szCs w:val="30"/>
      </w:rPr>
      <w:t>2</w:t>
    </w:r>
    <w:r w:rsidRPr="003E277A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F767B" w14:textId="6BC06475" w:rsidR="003B1C03" w:rsidRPr="00C827F6" w:rsidRDefault="003B1C03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04179D">
      <w:rPr>
        <w:rFonts w:ascii="Angsana New" w:hAnsi="Angsana New"/>
        <w:noProof/>
        <w:sz w:val="30"/>
        <w:szCs w:val="30"/>
        <w:lang w:val="fr-FR"/>
      </w:rPr>
      <w:t>THEt3-Q1'22-set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0B294D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32414E76" w14:textId="77777777" w:rsidR="003B1C03" w:rsidRPr="00C827F6" w:rsidRDefault="003B1C03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E0D56" w14:textId="3CCDA373" w:rsidR="003B1C03" w:rsidRPr="00C827F6" w:rsidRDefault="003B1C03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04179D">
      <w:rPr>
        <w:rFonts w:ascii="Angsana New" w:hAnsi="Angsana New"/>
        <w:noProof/>
        <w:sz w:val="30"/>
        <w:szCs w:val="30"/>
        <w:lang w:val="fr-FR"/>
      </w:rPr>
      <w:t>THEt3-Q1'22-set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0B294D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3B1C03" w:rsidRPr="00C827F6" w:rsidRDefault="003B1C03">
    <w:pPr>
      <w:pStyle w:val="Footer"/>
      <w:rPr>
        <w:lang w:val="fr-FR"/>
      </w:rPr>
    </w:pPr>
  </w:p>
  <w:p w14:paraId="34F930A6" w14:textId="77777777" w:rsidR="003B1C03" w:rsidRDefault="003B1C03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B2BA8" w14:textId="41B522A1" w:rsidR="003B1C03" w:rsidRPr="00DC1D4C" w:rsidRDefault="003B1C03" w:rsidP="002E1C7F">
    <w:pPr>
      <w:pStyle w:val="Footer"/>
      <w:framePr w:wrap="around" w:vAnchor="text" w:hAnchor="page" w:x="8542" w:y="-1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4C683B5" w14:textId="77777777" w:rsidR="003B1C03" w:rsidRPr="00820451" w:rsidRDefault="003B1C03" w:rsidP="002E1C7F">
    <w:pPr>
      <w:pStyle w:val="Footer"/>
      <w:rPr>
        <w:rFonts w:cs="Cordia New"/>
        <w:szCs w:val="28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D65D7" w14:textId="241A674A" w:rsidR="003B1C03" w:rsidRPr="00DC1D4C" w:rsidRDefault="003B1C03" w:rsidP="002B03C4">
    <w:pPr>
      <w:pStyle w:val="Footer"/>
      <w:framePr w:wrap="around" w:vAnchor="text" w:hAnchor="page" w:x="5951" w:y="4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A8BF80" w14:textId="77777777" w:rsidR="003B1C03" w:rsidRPr="00820451" w:rsidRDefault="003B1C03" w:rsidP="002B03C4">
    <w:pPr>
      <w:pStyle w:val="Footer"/>
      <w:jc w:val="center"/>
      <w:rPr>
        <w:rFonts w:cs="Cordia New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9FECF" w14:textId="77777777" w:rsidR="002E6150" w:rsidRDefault="002E6150">
      <w:r>
        <w:separator/>
      </w:r>
    </w:p>
  </w:footnote>
  <w:footnote w:type="continuationSeparator" w:id="0">
    <w:p w14:paraId="4F46BE0D" w14:textId="77777777" w:rsidR="002E6150" w:rsidRDefault="002E6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03CC4" w14:textId="515F6902" w:rsidR="003B1C03" w:rsidRPr="001D520A" w:rsidRDefault="003B1C0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2048196D" w14:textId="77777777" w:rsidR="003B1C03" w:rsidRPr="001D520A" w:rsidRDefault="003B1C0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9043C7F" w14:textId="746C0E13" w:rsidR="003B1C03" w:rsidRPr="001D520A" w:rsidRDefault="003B1C03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สำหรับงวดสามเดือน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มีนาคม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5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5B02C0A2" w14:textId="77777777" w:rsidR="003B1C03" w:rsidRPr="00AA7C7B" w:rsidRDefault="003B1C03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F30CE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58FF6C6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EFADCA7" w14:textId="71DABAF0" w:rsidR="003B1C03" w:rsidRPr="00074891" w:rsidRDefault="003B1C03" w:rsidP="00713C50">
    <w:pPr>
      <w:pStyle w:val="acctmainheading"/>
      <w:spacing w:after="0" w:line="240" w:lineRule="atLeast"/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0B294D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0B294D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39201" w14:textId="5CFC4A40" w:rsidR="003B1C03" w:rsidRPr="00004C63" w:rsidRDefault="003B1C03" w:rsidP="00F70C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004C63">
      <w:rPr>
        <w:rFonts w:asciiTheme="majorBidi" w:hAnsiTheme="majorBidi" w:cs="Angsana New"/>
        <w:b/>
        <w:bCs/>
        <w:sz w:val="32"/>
        <w:szCs w:val="32"/>
      </w:rPr>
      <w:t xml:space="preserve">) </w:t>
    </w:r>
    <w:r w:rsidRPr="00004C63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6112D32F" w14:textId="77777777" w:rsidR="003B1C03" w:rsidRPr="00004C63" w:rsidRDefault="003B1C0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04C63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 w:rsidRPr="00004C63"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004C63">
      <w:rPr>
        <w:rFonts w:ascii="Angsana New" w:hAnsi="Angsana New" w:cs="Angsana New"/>
        <w:b/>
        <w:bCs/>
        <w:sz w:val="32"/>
        <w:szCs w:val="32"/>
        <w:cs/>
      </w:rPr>
      <w:t>การเงินระหว่างกาลแบบย่อ</w:t>
    </w:r>
  </w:p>
  <w:p w14:paraId="2A3C997A" w14:textId="429E5945" w:rsidR="003B1C03" w:rsidRPr="00004C63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004C6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0B294D">
      <w:rPr>
        <w:rFonts w:ascii="Angsana New" w:hAnsi="Angsana New" w:cs="Angsana New"/>
        <w:sz w:val="32"/>
        <w:szCs w:val="32"/>
        <w:lang w:val="en-US" w:bidi="th-TH"/>
      </w:rPr>
      <w:t>31</w:t>
    </w:r>
    <w:r w:rsidRPr="00004C6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0B294D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5</w:t>
    </w:r>
    <w:r w:rsidRPr="00004C63">
      <w:rPr>
        <w:rFonts w:ascii="Angsana New" w:hAnsi="Angsana New" w:cs="Angsana New"/>
        <w:sz w:val="32"/>
        <w:szCs w:val="32"/>
        <w:lang w:bidi="th-TH"/>
      </w:rPr>
      <w:t xml:space="preserve"> (</w:t>
    </w:r>
    <w:r w:rsidRPr="00004C63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004C63">
      <w:rPr>
        <w:rFonts w:ascii="Angsana New" w:hAnsi="Angsana New" w:cs="Angsana New"/>
        <w:sz w:val="32"/>
        <w:szCs w:val="32"/>
        <w:lang w:bidi="th-TH"/>
      </w:rPr>
      <w:t>)</w:t>
    </w:r>
  </w:p>
  <w:p w14:paraId="71D8AA45" w14:textId="77777777" w:rsidR="003B1C03" w:rsidRPr="00410770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D7C06" w14:textId="77777777" w:rsidR="003B1C03" w:rsidRDefault="003B1C03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131CF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115B640F" w:rsidR="003B1C03" w:rsidRPr="00410770" w:rsidRDefault="003B1C03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0B294D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0B294D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3B1C03" w:rsidRPr="00074891" w:rsidRDefault="003B1C03" w:rsidP="00713C50">
    <w:pPr>
      <w:pStyle w:val="Header"/>
      <w:rPr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50BFF" w14:textId="37B75BC4" w:rsidR="003B1C03" w:rsidRPr="00004C63" w:rsidRDefault="003B1C03" w:rsidP="004C1A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/>
      <w:rPr>
        <w:rFonts w:asciiTheme="majorBidi" w:hAnsiTheme="majorBidi" w:cstheme="majorBidi"/>
        <w:b/>
        <w:bCs/>
        <w:sz w:val="32"/>
        <w:szCs w:val="32"/>
        <w:cs/>
      </w:rPr>
    </w:pP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004C63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598580F0" w14:textId="77777777" w:rsidR="003B1C03" w:rsidRPr="00004C63" w:rsidRDefault="003B1C03" w:rsidP="004C1A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/>
      <w:rPr>
        <w:rFonts w:asciiTheme="majorBidi" w:hAnsiTheme="majorBidi" w:cstheme="majorBidi"/>
        <w:b/>
        <w:bCs/>
        <w:sz w:val="32"/>
        <w:szCs w:val="32"/>
      </w:rPr>
    </w:pPr>
    <w:r w:rsidRPr="00004C6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1B06D7F" w14:textId="5632D244" w:rsidR="003B1C03" w:rsidRPr="00004C63" w:rsidRDefault="003B1C03" w:rsidP="004C1AA4">
    <w:pPr>
      <w:pStyle w:val="acctmainheading"/>
      <w:spacing w:after="0" w:line="240" w:lineRule="atLeast"/>
      <w:ind w:left="-180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0B294D">
      <w:rPr>
        <w:rFonts w:asciiTheme="majorBidi" w:hAnsiTheme="majorBidi" w:cstheme="majorBidi"/>
        <w:sz w:val="32"/>
        <w:szCs w:val="32"/>
        <w:lang w:val="en-US" w:bidi="th-TH"/>
      </w:rPr>
      <w:t>31</w:t>
    </w:r>
    <w:r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 xml:space="preserve"> มีนาคม </w:t>
    </w:r>
    <w:r w:rsidRPr="000B294D">
      <w:rPr>
        <w:rFonts w:asciiTheme="majorBidi" w:hAnsiTheme="majorBidi" w:cstheme="majorBidi"/>
        <w:sz w:val="32"/>
        <w:szCs w:val="32"/>
        <w:lang w:val="en-US" w:bidi="th-TH"/>
      </w:rPr>
      <w:t>256</w:t>
    </w:r>
    <w:r w:rsidR="00467968">
      <w:rPr>
        <w:rFonts w:asciiTheme="majorBidi" w:hAnsiTheme="majorBidi" w:cstheme="majorBidi"/>
        <w:sz w:val="32"/>
        <w:szCs w:val="32"/>
        <w:lang w:val="en-US" w:bidi="th-TH"/>
      </w:rPr>
      <w:t>5</w:t>
    </w:r>
    <w:r w:rsidRPr="00004C63">
      <w:rPr>
        <w:rFonts w:asciiTheme="majorBidi" w:hAnsiTheme="majorBidi" w:cstheme="majorBidi"/>
        <w:sz w:val="32"/>
        <w:szCs w:val="32"/>
        <w:lang w:bidi="th-TH"/>
      </w:rPr>
      <w:t xml:space="preserve"> (</w:t>
    </w:r>
    <w:r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ไม่ได้ตรวจสอบ</w:t>
    </w:r>
    <w:r w:rsidRPr="00004C63">
      <w:rPr>
        <w:rFonts w:asciiTheme="majorBidi" w:hAnsiTheme="majorBidi" w:cstheme="majorBidi"/>
        <w:sz w:val="32"/>
        <w:szCs w:val="32"/>
        <w:lang w:bidi="th-TH"/>
      </w:rPr>
      <w:t>)</w:t>
    </w:r>
  </w:p>
  <w:p w14:paraId="18659A13" w14:textId="77777777" w:rsidR="003B1C03" w:rsidRPr="00410770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E1587" w14:textId="77777777" w:rsidR="003B1C03" w:rsidRDefault="003B1C03" w:rsidP="00713C5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E811D" w14:textId="77777777" w:rsidR="003B1C03" w:rsidRPr="00004C63" w:rsidRDefault="003B1C03" w:rsidP="003463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004C63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63EC2B3F" w14:textId="77777777" w:rsidR="003B1C03" w:rsidRPr="00004C63" w:rsidRDefault="003B1C03" w:rsidP="003463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04C6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643F76F" w14:textId="21E2C70C" w:rsidR="003B1C03" w:rsidRPr="00004C63" w:rsidRDefault="003B1C03" w:rsidP="0034635E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0B294D">
      <w:rPr>
        <w:rFonts w:asciiTheme="majorBidi" w:hAnsiTheme="majorBidi" w:cstheme="majorBidi"/>
        <w:sz w:val="32"/>
        <w:szCs w:val="32"/>
        <w:lang w:val="en-US" w:bidi="th-TH"/>
      </w:rPr>
      <w:t>31</w:t>
    </w:r>
    <w:r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 xml:space="preserve"> มีนาคม </w:t>
    </w:r>
    <w:r w:rsidRPr="000B294D">
      <w:rPr>
        <w:rFonts w:asciiTheme="majorBidi" w:hAnsiTheme="majorBidi" w:cstheme="majorBidi"/>
        <w:sz w:val="32"/>
        <w:szCs w:val="32"/>
        <w:lang w:val="en-US" w:bidi="th-TH"/>
      </w:rPr>
      <w:t>256</w:t>
    </w:r>
    <w:r w:rsidR="00467968">
      <w:rPr>
        <w:rFonts w:asciiTheme="majorBidi" w:hAnsiTheme="majorBidi" w:cstheme="majorBidi"/>
        <w:sz w:val="32"/>
        <w:szCs w:val="32"/>
        <w:lang w:val="en-US" w:bidi="th-TH"/>
      </w:rPr>
      <w:t>5</w:t>
    </w:r>
    <w:r w:rsidRPr="00004C63">
      <w:rPr>
        <w:rFonts w:asciiTheme="majorBidi" w:hAnsiTheme="majorBidi" w:cstheme="majorBidi"/>
        <w:sz w:val="32"/>
        <w:szCs w:val="32"/>
        <w:lang w:bidi="th-TH"/>
      </w:rPr>
      <w:t xml:space="preserve"> (</w:t>
    </w:r>
    <w:r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ไม่ได้ตรวจสอบ</w:t>
    </w:r>
    <w:r w:rsidRPr="00004C63">
      <w:rPr>
        <w:rFonts w:asciiTheme="majorBidi" w:hAnsiTheme="majorBidi" w:cstheme="majorBidi"/>
        <w:sz w:val="32"/>
        <w:szCs w:val="32"/>
        <w:lang w:bidi="th-TH"/>
      </w:rPr>
      <w:t>)</w:t>
    </w:r>
  </w:p>
  <w:p w14:paraId="18E41883" w14:textId="77777777" w:rsidR="003B1C03" w:rsidRPr="00754984" w:rsidRDefault="003B1C03" w:rsidP="002E1C7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  <w:lang w:val="en-GB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A3B75" w14:textId="1286F806" w:rsidR="003B1C03" w:rsidRPr="00004C63" w:rsidRDefault="003B1C03" w:rsidP="002B03C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/>
      <w:rPr>
        <w:rFonts w:asciiTheme="majorBidi" w:hAnsiTheme="majorBidi" w:cstheme="majorBidi"/>
        <w:b/>
        <w:bCs/>
        <w:sz w:val="32"/>
        <w:szCs w:val="32"/>
        <w:cs/>
      </w:rPr>
    </w:pP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004C63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2B526AAE" w14:textId="77777777" w:rsidR="003B1C03" w:rsidRPr="00004C63" w:rsidRDefault="003B1C03" w:rsidP="002B03C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/>
      <w:rPr>
        <w:rFonts w:ascii="Angsana New" w:hAnsi="Angsana New" w:cs="Angsana New"/>
        <w:b/>
        <w:bCs/>
        <w:sz w:val="32"/>
        <w:szCs w:val="32"/>
      </w:rPr>
    </w:pPr>
    <w:r w:rsidRPr="00004C63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 w:rsidRPr="00004C63"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004C63">
      <w:rPr>
        <w:rFonts w:ascii="Angsana New" w:hAnsi="Angsana New" w:cs="Angsana New"/>
        <w:b/>
        <w:bCs/>
        <w:sz w:val="32"/>
        <w:szCs w:val="32"/>
        <w:cs/>
      </w:rPr>
      <w:t>การเงินระหว่างกาลแบบย่อ</w:t>
    </w:r>
  </w:p>
  <w:p w14:paraId="13D35D4C" w14:textId="6D44B762" w:rsidR="003B1C03" w:rsidRPr="00004C63" w:rsidRDefault="003B1C03" w:rsidP="002B03C4">
    <w:pPr>
      <w:pStyle w:val="acctmainheading"/>
      <w:spacing w:after="0" w:line="240" w:lineRule="atLeast"/>
      <w:ind w:left="-180"/>
      <w:rPr>
        <w:rFonts w:ascii="Angsana New" w:hAnsi="Angsana New" w:cs="Angsana New"/>
        <w:bCs/>
        <w:sz w:val="32"/>
        <w:szCs w:val="32"/>
        <w:lang w:val="en-US" w:bidi="th-TH"/>
      </w:rPr>
    </w:pPr>
    <w:r w:rsidRPr="00004C63">
      <w:rPr>
        <w:rFonts w:ascii="Angsana New" w:hAnsi="Angsana New" w:cs="Angsana New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0B294D">
      <w:rPr>
        <w:rFonts w:ascii="Angsana New" w:hAnsi="Angsana New" w:cs="Angsana New"/>
        <w:bCs/>
        <w:sz w:val="32"/>
        <w:szCs w:val="32"/>
        <w:lang w:val="en-US" w:bidi="th-TH"/>
      </w:rPr>
      <w:t>31</w:t>
    </w:r>
    <w:r w:rsidRPr="00004C63">
      <w:rPr>
        <w:rFonts w:ascii="Angsana New" w:hAnsi="Angsana New" w:cs="Angsana New"/>
        <w:bCs/>
        <w:sz w:val="32"/>
        <w:szCs w:val="32"/>
        <w:cs/>
        <w:lang w:bidi="th-TH"/>
      </w:rPr>
      <w:t xml:space="preserve"> มีนาคม </w:t>
    </w:r>
    <w:r w:rsidRPr="000B294D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467968">
      <w:rPr>
        <w:rFonts w:ascii="Angsana New" w:hAnsi="Angsana New" w:cs="Angsana New"/>
        <w:bCs/>
        <w:sz w:val="32"/>
        <w:szCs w:val="32"/>
        <w:lang w:val="en-US" w:bidi="th-TH"/>
      </w:rPr>
      <w:t>5</w:t>
    </w:r>
    <w:r w:rsidRPr="00004C63">
      <w:rPr>
        <w:rFonts w:ascii="Angsana New" w:hAnsi="Angsana New" w:cs="Angsana New"/>
        <w:bCs/>
        <w:sz w:val="32"/>
        <w:szCs w:val="32"/>
        <w:lang w:bidi="th-TH"/>
      </w:rPr>
      <w:t xml:space="preserve"> (</w:t>
    </w:r>
    <w:r w:rsidRPr="00004C63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Pr="00004C63">
      <w:rPr>
        <w:rFonts w:ascii="Angsana New" w:hAnsi="Angsana New" w:cs="Angsana New"/>
        <w:bCs/>
        <w:sz w:val="32"/>
        <w:szCs w:val="32"/>
        <w:lang w:val="en-US" w:bidi="th-TH"/>
      </w:rPr>
      <w:t>)</w:t>
    </w:r>
  </w:p>
  <w:p w14:paraId="2EAED60C" w14:textId="77777777" w:rsidR="003B1C03" w:rsidRPr="00410770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4FE810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5CC44A8"/>
    <w:multiLevelType w:val="hybridMultilevel"/>
    <w:tmpl w:val="2EA25990"/>
    <w:lvl w:ilvl="0" w:tplc="518CB9D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57C6A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788301C8"/>
    <w:multiLevelType w:val="hybridMultilevel"/>
    <w:tmpl w:val="6EF4FAF2"/>
    <w:lvl w:ilvl="0" w:tplc="C04EFC8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8"/>
  </w:num>
  <w:num w:numId="5">
    <w:abstractNumId w:val="4"/>
  </w:num>
  <w:num w:numId="6">
    <w:abstractNumId w:val="18"/>
  </w:num>
  <w:num w:numId="7">
    <w:abstractNumId w:val="19"/>
  </w:num>
  <w:num w:numId="8">
    <w:abstractNumId w:val="13"/>
  </w:num>
  <w:num w:numId="9">
    <w:abstractNumId w:val="1"/>
  </w:num>
  <w:num w:numId="10">
    <w:abstractNumId w:val="10"/>
  </w:num>
  <w:num w:numId="11">
    <w:abstractNumId w:val="16"/>
  </w:num>
  <w:num w:numId="12">
    <w:abstractNumId w:val="2"/>
  </w:num>
  <w:num w:numId="13">
    <w:abstractNumId w:val="9"/>
  </w:num>
  <w:num w:numId="14">
    <w:abstractNumId w:val="14"/>
  </w:num>
  <w:num w:numId="15">
    <w:abstractNumId w:val="6"/>
  </w:num>
  <w:num w:numId="16">
    <w:abstractNumId w:val="7"/>
  </w:num>
  <w:num w:numId="17">
    <w:abstractNumId w:val="15"/>
  </w:num>
  <w:num w:numId="18">
    <w:abstractNumId w:val="17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12"/>
  </w:num>
  <w:num w:numId="24">
    <w:abstractNumId w:val="20"/>
  </w:num>
  <w:num w:numId="25">
    <w:abstractNumId w:val="5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4C63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5CB"/>
    <w:rsid w:val="00010738"/>
    <w:rsid w:val="000112EE"/>
    <w:rsid w:val="000115FB"/>
    <w:rsid w:val="0001192B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5B"/>
    <w:rsid w:val="00016879"/>
    <w:rsid w:val="00016E14"/>
    <w:rsid w:val="00017563"/>
    <w:rsid w:val="000179F5"/>
    <w:rsid w:val="00020021"/>
    <w:rsid w:val="00020144"/>
    <w:rsid w:val="0002055E"/>
    <w:rsid w:val="00020700"/>
    <w:rsid w:val="00020752"/>
    <w:rsid w:val="00020882"/>
    <w:rsid w:val="00020E2A"/>
    <w:rsid w:val="00020E35"/>
    <w:rsid w:val="00020F08"/>
    <w:rsid w:val="00021255"/>
    <w:rsid w:val="000216EB"/>
    <w:rsid w:val="00021A4A"/>
    <w:rsid w:val="00021FCB"/>
    <w:rsid w:val="0002207C"/>
    <w:rsid w:val="00022087"/>
    <w:rsid w:val="000221F6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0E6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47E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01"/>
    <w:rsid w:val="00036714"/>
    <w:rsid w:val="000367E5"/>
    <w:rsid w:val="00036C21"/>
    <w:rsid w:val="00036C24"/>
    <w:rsid w:val="00036E95"/>
    <w:rsid w:val="00036EF0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B0F"/>
    <w:rsid w:val="00040E69"/>
    <w:rsid w:val="00041597"/>
    <w:rsid w:val="0004179D"/>
    <w:rsid w:val="000417FD"/>
    <w:rsid w:val="00041C82"/>
    <w:rsid w:val="00041E25"/>
    <w:rsid w:val="00041E72"/>
    <w:rsid w:val="00042021"/>
    <w:rsid w:val="0004220E"/>
    <w:rsid w:val="000424AA"/>
    <w:rsid w:val="000425EC"/>
    <w:rsid w:val="00042AAF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676D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9C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48"/>
    <w:rsid w:val="00061CDD"/>
    <w:rsid w:val="00061E0B"/>
    <w:rsid w:val="0006227F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04C"/>
    <w:rsid w:val="000672DA"/>
    <w:rsid w:val="000672F9"/>
    <w:rsid w:val="000675C1"/>
    <w:rsid w:val="000675C4"/>
    <w:rsid w:val="0006774B"/>
    <w:rsid w:val="00067BEB"/>
    <w:rsid w:val="00067F21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8C8"/>
    <w:rsid w:val="00074AF2"/>
    <w:rsid w:val="00074BBC"/>
    <w:rsid w:val="00074D50"/>
    <w:rsid w:val="00074F14"/>
    <w:rsid w:val="00074F69"/>
    <w:rsid w:val="00075041"/>
    <w:rsid w:val="000751CA"/>
    <w:rsid w:val="000758AE"/>
    <w:rsid w:val="00075907"/>
    <w:rsid w:val="00075927"/>
    <w:rsid w:val="00075BC1"/>
    <w:rsid w:val="00075D21"/>
    <w:rsid w:val="00075FFE"/>
    <w:rsid w:val="00076170"/>
    <w:rsid w:val="00076759"/>
    <w:rsid w:val="00076BAF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30C"/>
    <w:rsid w:val="000903B4"/>
    <w:rsid w:val="000904B7"/>
    <w:rsid w:val="00090737"/>
    <w:rsid w:val="00090A18"/>
    <w:rsid w:val="00090EBA"/>
    <w:rsid w:val="00090F48"/>
    <w:rsid w:val="000911C3"/>
    <w:rsid w:val="000913A0"/>
    <w:rsid w:val="0009169E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971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BD8"/>
    <w:rsid w:val="000A1E4E"/>
    <w:rsid w:val="000A1E90"/>
    <w:rsid w:val="000A1F12"/>
    <w:rsid w:val="000A2225"/>
    <w:rsid w:val="000A26A7"/>
    <w:rsid w:val="000A28AB"/>
    <w:rsid w:val="000A3093"/>
    <w:rsid w:val="000A37E2"/>
    <w:rsid w:val="000A390B"/>
    <w:rsid w:val="000A398B"/>
    <w:rsid w:val="000A3993"/>
    <w:rsid w:val="000A4114"/>
    <w:rsid w:val="000A42BF"/>
    <w:rsid w:val="000A4553"/>
    <w:rsid w:val="000A470D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A5"/>
    <w:rsid w:val="000B0188"/>
    <w:rsid w:val="000B02F9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294D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21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0E5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628"/>
    <w:rsid w:val="000C698D"/>
    <w:rsid w:val="000C6A84"/>
    <w:rsid w:val="000C6AB3"/>
    <w:rsid w:val="000C6B3B"/>
    <w:rsid w:val="000C6D69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0E2"/>
    <w:rsid w:val="000D165D"/>
    <w:rsid w:val="000D16F5"/>
    <w:rsid w:val="000D17C3"/>
    <w:rsid w:val="000D1837"/>
    <w:rsid w:val="000D1923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9D9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B07"/>
    <w:rsid w:val="000D6FB3"/>
    <w:rsid w:val="000D7072"/>
    <w:rsid w:val="000D71C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92"/>
    <w:rsid w:val="000F2DC7"/>
    <w:rsid w:val="000F2EE7"/>
    <w:rsid w:val="000F3123"/>
    <w:rsid w:val="000F32E4"/>
    <w:rsid w:val="000F3B1D"/>
    <w:rsid w:val="000F412F"/>
    <w:rsid w:val="000F48BF"/>
    <w:rsid w:val="000F4CA1"/>
    <w:rsid w:val="000F4D71"/>
    <w:rsid w:val="000F56E6"/>
    <w:rsid w:val="000F5850"/>
    <w:rsid w:val="000F59B5"/>
    <w:rsid w:val="000F6169"/>
    <w:rsid w:val="000F6231"/>
    <w:rsid w:val="000F65F5"/>
    <w:rsid w:val="000F6626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6E29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1F98"/>
    <w:rsid w:val="00112677"/>
    <w:rsid w:val="00112D60"/>
    <w:rsid w:val="00113150"/>
    <w:rsid w:val="001131B7"/>
    <w:rsid w:val="0011327E"/>
    <w:rsid w:val="00113288"/>
    <w:rsid w:val="00113E35"/>
    <w:rsid w:val="00113FF0"/>
    <w:rsid w:val="00114277"/>
    <w:rsid w:val="0011430C"/>
    <w:rsid w:val="001144C8"/>
    <w:rsid w:val="00114D64"/>
    <w:rsid w:val="00114DEB"/>
    <w:rsid w:val="00114FDA"/>
    <w:rsid w:val="00115431"/>
    <w:rsid w:val="001155C8"/>
    <w:rsid w:val="00115B5F"/>
    <w:rsid w:val="00115B7F"/>
    <w:rsid w:val="00115D9F"/>
    <w:rsid w:val="001164D3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35B"/>
    <w:rsid w:val="001214B7"/>
    <w:rsid w:val="001216E4"/>
    <w:rsid w:val="0012182C"/>
    <w:rsid w:val="00121857"/>
    <w:rsid w:val="00121944"/>
    <w:rsid w:val="0012295A"/>
    <w:rsid w:val="00122A8E"/>
    <w:rsid w:val="00122B08"/>
    <w:rsid w:val="00122BAF"/>
    <w:rsid w:val="00122D3A"/>
    <w:rsid w:val="00122E72"/>
    <w:rsid w:val="00123587"/>
    <w:rsid w:val="001238A0"/>
    <w:rsid w:val="001239BC"/>
    <w:rsid w:val="00123DBE"/>
    <w:rsid w:val="00123E45"/>
    <w:rsid w:val="001246CB"/>
    <w:rsid w:val="00124898"/>
    <w:rsid w:val="00124D32"/>
    <w:rsid w:val="00124FCF"/>
    <w:rsid w:val="0012508D"/>
    <w:rsid w:val="00125754"/>
    <w:rsid w:val="00125877"/>
    <w:rsid w:val="00125C90"/>
    <w:rsid w:val="001260EE"/>
    <w:rsid w:val="00126C48"/>
    <w:rsid w:val="0012795F"/>
    <w:rsid w:val="00127973"/>
    <w:rsid w:val="0013011B"/>
    <w:rsid w:val="00130206"/>
    <w:rsid w:val="00130588"/>
    <w:rsid w:val="001305BB"/>
    <w:rsid w:val="00130698"/>
    <w:rsid w:val="00131191"/>
    <w:rsid w:val="001311D3"/>
    <w:rsid w:val="001314A3"/>
    <w:rsid w:val="00131892"/>
    <w:rsid w:val="0013191C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5A2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E8"/>
    <w:rsid w:val="0014774F"/>
    <w:rsid w:val="001478A7"/>
    <w:rsid w:val="00150273"/>
    <w:rsid w:val="0015060B"/>
    <w:rsid w:val="001508F8"/>
    <w:rsid w:val="0015151E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A70"/>
    <w:rsid w:val="00153ACE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C63"/>
    <w:rsid w:val="00161720"/>
    <w:rsid w:val="0016177D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5F7A"/>
    <w:rsid w:val="00166027"/>
    <w:rsid w:val="001662EE"/>
    <w:rsid w:val="0016760F"/>
    <w:rsid w:val="00167728"/>
    <w:rsid w:val="00167EB5"/>
    <w:rsid w:val="001702C2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659"/>
    <w:rsid w:val="001736F4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033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63B"/>
    <w:rsid w:val="0018795F"/>
    <w:rsid w:val="001879C1"/>
    <w:rsid w:val="00187C92"/>
    <w:rsid w:val="00187D20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CC1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6D7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0F92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4233"/>
    <w:rsid w:val="001B45C3"/>
    <w:rsid w:val="001B49E6"/>
    <w:rsid w:val="001B4F5D"/>
    <w:rsid w:val="001B4F5E"/>
    <w:rsid w:val="001B508D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5DA"/>
    <w:rsid w:val="001C1823"/>
    <w:rsid w:val="001C1A36"/>
    <w:rsid w:val="001C1B7E"/>
    <w:rsid w:val="001C2102"/>
    <w:rsid w:val="001C2307"/>
    <w:rsid w:val="001C246C"/>
    <w:rsid w:val="001C28A3"/>
    <w:rsid w:val="001C2C7F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57"/>
    <w:rsid w:val="001C6A84"/>
    <w:rsid w:val="001C6B2D"/>
    <w:rsid w:val="001C6D27"/>
    <w:rsid w:val="001C6D57"/>
    <w:rsid w:val="001C7210"/>
    <w:rsid w:val="001C7218"/>
    <w:rsid w:val="001C74C6"/>
    <w:rsid w:val="001C79F2"/>
    <w:rsid w:val="001C7F2C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1E32"/>
    <w:rsid w:val="001D2824"/>
    <w:rsid w:val="001D2C80"/>
    <w:rsid w:val="001D2FEC"/>
    <w:rsid w:val="001D38AB"/>
    <w:rsid w:val="001D3DA4"/>
    <w:rsid w:val="001D3DFA"/>
    <w:rsid w:val="001D40D7"/>
    <w:rsid w:val="001D4174"/>
    <w:rsid w:val="001D4460"/>
    <w:rsid w:val="001D4733"/>
    <w:rsid w:val="001D520A"/>
    <w:rsid w:val="001D522E"/>
    <w:rsid w:val="001D5645"/>
    <w:rsid w:val="001D5D99"/>
    <w:rsid w:val="001D6042"/>
    <w:rsid w:val="001D65E4"/>
    <w:rsid w:val="001D6F41"/>
    <w:rsid w:val="001D73E2"/>
    <w:rsid w:val="001D792D"/>
    <w:rsid w:val="001D7DA1"/>
    <w:rsid w:val="001E0976"/>
    <w:rsid w:val="001E0CE4"/>
    <w:rsid w:val="001E152F"/>
    <w:rsid w:val="001E16CB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4C4"/>
    <w:rsid w:val="001E45B6"/>
    <w:rsid w:val="001E45BD"/>
    <w:rsid w:val="001E4733"/>
    <w:rsid w:val="001E4840"/>
    <w:rsid w:val="001E48DF"/>
    <w:rsid w:val="001E4992"/>
    <w:rsid w:val="001E4F38"/>
    <w:rsid w:val="001E4FB5"/>
    <w:rsid w:val="001E5203"/>
    <w:rsid w:val="001E528E"/>
    <w:rsid w:val="001E56F2"/>
    <w:rsid w:val="001E6005"/>
    <w:rsid w:val="001E6380"/>
    <w:rsid w:val="001E641E"/>
    <w:rsid w:val="001E656B"/>
    <w:rsid w:val="001E6CDC"/>
    <w:rsid w:val="001E6F38"/>
    <w:rsid w:val="001E7058"/>
    <w:rsid w:val="001E7168"/>
    <w:rsid w:val="001E7747"/>
    <w:rsid w:val="001E7A88"/>
    <w:rsid w:val="001E7EF8"/>
    <w:rsid w:val="001F007C"/>
    <w:rsid w:val="001F0508"/>
    <w:rsid w:val="001F0A56"/>
    <w:rsid w:val="001F0B07"/>
    <w:rsid w:val="001F0EFA"/>
    <w:rsid w:val="001F101E"/>
    <w:rsid w:val="001F115B"/>
    <w:rsid w:val="001F12CF"/>
    <w:rsid w:val="001F134A"/>
    <w:rsid w:val="001F13AC"/>
    <w:rsid w:val="001F160F"/>
    <w:rsid w:val="001F18CF"/>
    <w:rsid w:val="001F1A85"/>
    <w:rsid w:val="001F1B4D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34"/>
    <w:rsid w:val="001F2F98"/>
    <w:rsid w:val="001F3A53"/>
    <w:rsid w:val="001F3CD1"/>
    <w:rsid w:val="001F3D49"/>
    <w:rsid w:val="001F4337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228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5D0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0EE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4E"/>
    <w:rsid w:val="002076C5"/>
    <w:rsid w:val="002076C9"/>
    <w:rsid w:val="00207C56"/>
    <w:rsid w:val="00210987"/>
    <w:rsid w:val="00210A44"/>
    <w:rsid w:val="00211165"/>
    <w:rsid w:val="00211262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6D23"/>
    <w:rsid w:val="00216D86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81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EF6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5D2"/>
    <w:rsid w:val="002359D4"/>
    <w:rsid w:val="00236096"/>
    <w:rsid w:val="0023677D"/>
    <w:rsid w:val="0023687A"/>
    <w:rsid w:val="00236EFF"/>
    <w:rsid w:val="00236F74"/>
    <w:rsid w:val="00237122"/>
    <w:rsid w:val="00237317"/>
    <w:rsid w:val="002374A7"/>
    <w:rsid w:val="00237580"/>
    <w:rsid w:val="00237DA6"/>
    <w:rsid w:val="00237EF0"/>
    <w:rsid w:val="002402EF"/>
    <w:rsid w:val="002403EE"/>
    <w:rsid w:val="00240B99"/>
    <w:rsid w:val="00240E83"/>
    <w:rsid w:val="00240FB9"/>
    <w:rsid w:val="00241164"/>
    <w:rsid w:val="002413F7"/>
    <w:rsid w:val="0024154A"/>
    <w:rsid w:val="00241905"/>
    <w:rsid w:val="00241923"/>
    <w:rsid w:val="00241C5A"/>
    <w:rsid w:val="00241C9F"/>
    <w:rsid w:val="00241DDA"/>
    <w:rsid w:val="00241DDE"/>
    <w:rsid w:val="00241F06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4E3B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7B4"/>
    <w:rsid w:val="00250A7F"/>
    <w:rsid w:val="00250A9A"/>
    <w:rsid w:val="00250B66"/>
    <w:rsid w:val="0025105F"/>
    <w:rsid w:val="0025142D"/>
    <w:rsid w:val="0025164D"/>
    <w:rsid w:val="00251B3C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786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695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1E1D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8029D"/>
    <w:rsid w:val="002803F6"/>
    <w:rsid w:val="002804DF"/>
    <w:rsid w:val="002807E8"/>
    <w:rsid w:val="00280B2C"/>
    <w:rsid w:val="00280CB6"/>
    <w:rsid w:val="00280FFC"/>
    <w:rsid w:val="002811B8"/>
    <w:rsid w:val="0028167E"/>
    <w:rsid w:val="00281709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9A"/>
    <w:rsid w:val="00287FD5"/>
    <w:rsid w:val="002900A6"/>
    <w:rsid w:val="002900E7"/>
    <w:rsid w:val="00290154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76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46"/>
    <w:rsid w:val="0029489D"/>
    <w:rsid w:val="00294959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3F0"/>
    <w:rsid w:val="002A09C2"/>
    <w:rsid w:val="002A1196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1A6"/>
    <w:rsid w:val="002A5647"/>
    <w:rsid w:val="002A58ED"/>
    <w:rsid w:val="002A592E"/>
    <w:rsid w:val="002A5C7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3C4"/>
    <w:rsid w:val="002B06EF"/>
    <w:rsid w:val="002B0878"/>
    <w:rsid w:val="002B10A9"/>
    <w:rsid w:val="002B13B3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70C"/>
    <w:rsid w:val="002B7981"/>
    <w:rsid w:val="002B7C5A"/>
    <w:rsid w:val="002C03D9"/>
    <w:rsid w:val="002C0607"/>
    <w:rsid w:val="002C08A2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29BC"/>
    <w:rsid w:val="002C36F6"/>
    <w:rsid w:val="002C3C07"/>
    <w:rsid w:val="002C4414"/>
    <w:rsid w:val="002C4417"/>
    <w:rsid w:val="002C461D"/>
    <w:rsid w:val="002C4AF6"/>
    <w:rsid w:val="002C4E1B"/>
    <w:rsid w:val="002C519B"/>
    <w:rsid w:val="002C5617"/>
    <w:rsid w:val="002C5778"/>
    <w:rsid w:val="002C57C6"/>
    <w:rsid w:val="002C583E"/>
    <w:rsid w:val="002C5F67"/>
    <w:rsid w:val="002C60A7"/>
    <w:rsid w:val="002C6350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BF"/>
    <w:rsid w:val="002D60EF"/>
    <w:rsid w:val="002D65D8"/>
    <w:rsid w:val="002D67C0"/>
    <w:rsid w:val="002D68C2"/>
    <w:rsid w:val="002D68ED"/>
    <w:rsid w:val="002D6D42"/>
    <w:rsid w:val="002D6D7F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12"/>
    <w:rsid w:val="002E1C7F"/>
    <w:rsid w:val="002E1F70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150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273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9C2"/>
    <w:rsid w:val="002F6A3A"/>
    <w:rsid w:val="002F6B1D"/>
    <w:rsid w:val="002F6F5B"/>
    <w:rsid w:val="002F6FC6"/>
    <w:rsid w:val="002F7041"/>
    <w:rsid w:val="002F78A1"/>
    <w:rsid w:val="002F79A3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7F4"/>
    <w:rsid w:val="00302CE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98E"/>
    <w:rsid w:val="00306DA0"/>
    <w:rsid w:val="00306EFB"/>
    <w:rsid w:val="00307352"/>
    <w:rsid w:val="003075E8"/>
    <w:rsid w:val="00307BC3"/>
    <w:rsid w:val="00307C65"/>
    <w:rsid w:val="00307F22"/>
    <w:rsid w:val="00310164"/>
    <w:rsid w:val="0031089B"/>
    <w:rsid w:val="00310B22"/>
    <w:rsid w:val="00310BAA"/>
    <w:rsid w:val="00310C8F"/>
    <w:rsid w:val="00310CC6"/>
    <w:rsid w:val="0031116E"/>
    <w:rsid w:val="0031142E"/>
    <w:rsid w:val="0031155B"/>
    <w:rsid w:val="00311F22"/>
    <w:rsid w:val="00312238"/>
    <w:rsid w:val="003125CC"/>
    <w:rsid w:val="0031261E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536A"/>
    <w:rsid w:val="003161E3"/>
    <w:rsid w:val="00316253"/>
    <w:rsid w:val="003166A7"/>
    <w:rsid w:val="003166CD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4055"/>
    <w:rsid w:val="00324478"/>
    <w:rsid w:val="003245D6"/>
    <w:rsid w:val="00324AC9"/>
    <w:rsid w:val="00324B0E"/>
    <w:rsid w:val="00324C7B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2683"/>
    <w:rsid w:val="0033276F"/>
    <w:rsid w:val="00332962"/>
    <w:rsid w:val="00332A97"/>
    <w:rsid w:val="00332D2E"/>
    <w:rsid w:val="00333482"/>
    <w:rsid w:val="00333AB6"/>
    <w:rsid w:val="00333CEF"/>
    <w:rsid w:val="00333E34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4210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5E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47CC3"/>
    <w:rsid w:val="00347F88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85C"/>
    <w:rsid w:val="00360B28"/>
    <w:rsid w:val="00360CFD"/>
    <w:rsid w:val="00360D37"/>
    <w:rsid w:val="003610A2"/>
    <w:rsid w:val="003611F8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A0F"/>
    <w:rsid w:val="00365C7A"/>
    <w:rsid w:val="00365C86"/>
    <w:rsid w:val="00365F41"/>
    <w:rsid w:val="00366510"/>
    <w:rsid w:val="003666C7"/>
    <w:rsid w:val="003667E4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CD0"/>
    <w:rsid w:val="00372EFD"/>
    <w:rsid w:val="00373258"/>
    <w:rsid w:val="0037352F"/>
    <w:rsid w:val="0037354E"/>
    <w:rsid w:val="003735D3"/>
    <w:rsid w:val="00373B0B"/>
    <w:rsid w:val="00373BAD"/>
    <w:rsid w:val="00373E0B"/>
    <w:rsid w:val="00373ED9"/>
    <w:rsid w:val="00374207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71B"/>
    <w:rsid w:val="00380948"/>
    <w:rsid w:val="00380D0D"/>
    <w:rsid w:val="00381262"/>
    <w:rsid w:val="0038139A"/>
    <w:rsid w:val="00382179"/>
    <w:rsid w:val="003821E0"/>
    <w:rsid w:val="003826C9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CA6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291"/>
    <w:rsid w:val="0039456C"/>
    <w:rsid w:val="003948FB"/>
    <w:rsid w:val="00394C1B"/>
    <w:rsid w:val="00394C4C"/>
    <w:rsid w:val="0039558C"/>
    <w:rsid w:val="003955B1"/>
    <w:rsid w:val="003959E1"/>
    <w:rsid w:val="00395BC0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E01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0CFF"/>
    <w:rsid w:val="003B1009"/>
    <w:rsid w:val="003B1138"/>
    <w:rsid w:val="003B144F"/>
    <w:rsid w:val="003B15F0"/>
    <w:rsid w:val="003B161C"/>
    <w:rsid w:val="003B1826"/>
    <w:rsid w:val="003B1C03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00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7F5"/>
    <w:rsid w:val="003D08E1"/>
    <w:rsid w:val="003D0AFE"/>
    <w:rsid w:val="003D0DA6"/>
    <w:rsid w:val="003D166E"/>
    <w:rsid w:val="003D1AF0"/>
    <w:rsid w:val="003D1C00"/>
    <w:rsid w:val="003D1C9D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D7E4D"/>
    <w:rsid w:val="003E00F9"/>
    <w:rsid w:val="003E0BCC"/>
    <w:rsid w:val="003E0FB3"/>
    <w:rsid w:val="003E10D2"/>
    <w:rsid w:val="003E12A9"/>
    <w:rsid w:val="003E1490"/>
    <w:rsid w:val="003E1731"/>
    <w:rsid w:val="003E1DD5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3222"/>
    <w:rsid w:val="003E32B6"/>
    <w:rsid w:val="003E3602"/>
    <w:rsid w:val="003E3873"/>
    <w:rsid w:val="003E3B61"/>
    <w:rsid w:val="003E4295"/>
    <w:rsid w:val="003E44C3"/>
    <w:rsid w:val="003E45EC"/>
    <w:rsid w:val="003E4800"/>
    <w:rsid w:val="003E5C63"/>
    <w:rsid w:val="003E5CA4"/>
    <w:rsid w:val="003E5D73"/>
    <w:rsid w:val="003E63A3"/>
    <w:rsid w:val="003E6694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C1C"/>
    <w:rsid w:val="003F0CE8"/>
    <w:rsid w:val="003F0F60"/>
    <w:rsid w:val="003F11B0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4EBE"/>
    <w:rsid w:val="003F51A4"/>
    <w:rsid w:val="003F5326"/>
    <w:rsid w:val="003F542D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69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07EF0"/>
    <w:rsid w:val="00410770"/>
    <w:rsid w:val="0041089C"/>
    <w:rsid w:val="00410966"/>
    <w:rsid w:val="00410E02"/>
    <w:rsid w:val="0041106F"/>
    <w:rsid w:val="00411269"/>
    <w:rsid w:val="004119BC"/>
    <w:rsid w:val="004119F7"/>
    <w:rsid w:val="004123F4"/>
    <w:rsid w:val="00412542"/>
    <w:rsid w:val="00412856"/>
    <w:rsid w:val="0041299E"/>
    <w:rsid w:val="00412B1C"/>
    <w:rsid w:val="00412D69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332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332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526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D24"/>
    <w:rsid w:val="00426E45"/>
    <w:rsid w:val="004270FB"/>
    <w:rsid w:val="00427285"/>
    <w:rsid w:val="00427443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D53"/>
    <w:rsid w:val="00430D70"/>
    <w:rsid w:val="00430D86"/>
    <w:rsid w:val="00431917"/>
    <w:rsid w:val="004319EC"/>
    <w:rsid w:val="00431EC7"/>
    <w:rsid w:val="00432488"/>
    <w:rsid w:val="00432A9C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C40"/>
    <w:rsid w:val="00433D45"/>
    <w:rsid w:val="00433E84"/>
    <w:rsid w:val="0043416E"/>
    <w:rsid w:val="00434231"/>
    <w:rsid w:val="004342D5"/>
    <w:rsid w:val="00434A40"/>
    <w:rsid w:val="00434D7E"/>
    <w:rsid w:val="0043508A"/>
    <w:rsid w:val="004350AE"/>
    <w:rsid w:val="0043526D"/>
    <w:rsid w:val="00435C4D"/>
    <w:rsid w:val="00435DC0"/>
    <w:rsid w:val="00435FC1"/>
    <w:rsid w:val="00436BA2"/>
    <w:rsid w:val="00436E1F"/>
    <w:rsid w:val="0043728C"/>
    <w:rsid w:val="00437397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332"/>
    <w:rsid w:val="004414A1"/>
    <w:rsid w:val="00441C4C"/>
    <w:rsid w:val="00441C82"/>
    <w:rsid w:val="00441D7D"/>
    <w:rsid w:val="00441E8F"/>
    <w:rsid w:val="004424A2"/>
    <w:rsid w:val="0044274C"/>
    <w:rsid w:val="0044275B"/>
    <w:rsid w:val="0044312A"/>
    <w:rsid w:val="004434E0"/>
    <w:rsid w:val="004434FD"/>
    <w:rsid w:val="00443C6B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19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1D2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41"/>
    <w:rsid w:val="00461586"/>
    <w:rsid w:val="00461869"/>
    <w:rsid w:val="004619D1"/>
    <w:rsid w:val="00462322"/>
    <w:rsid w:val="00462378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8E5"/>
    <w:rsid w:val="00467968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4714"/>
    <w:rsid w:val="0047485A"/>
    <w:rsid w:val="00474B29"/>
    <w:rsid w:val="00475357"/>
    <w:rsid w:val="004758D4"/>
    <w:rsid w:val="00476322"/>
    <w:rsid w:val="0047646D"/>
    <w:rsid w:val="00476524"/>
    <w:rsid w:val="00476655"/>
    <w:rsid w:val="0047777E"/>
    <w:rsid w:val="00477904"/>
    <w:rsid w:val="00480171"/>
    <w:rsid w:val="0048057C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D5"/>
    <w:rsid w:val="004830E6"/>
    <w:rsid w:val="00483120"/>
    <w:rsid w:val="004836C5"/>
    <w:rsid w:val="00483A43"/>
    <w:rsid w:val="00483CAD"/>
    <w:rsid w:val="004850EE"/>
    <w:rsid w:val="004852E8"/>
    <w:rsid w:val="00485432"/>
    <w:rsid w:val="004858BB"/>
    <w:rsid w:val="00485AA2"/>
    <w:rsid w:val="00485BD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5A4"/>
    <w:rsid w:val="004915AD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BE7"/>
    <w:rsid w:val="00493EEC"/>
    <w:rsid w:val="00493FE9"/>
    <w:rsid w:val="0049427C"/>
    <w:rsid w:val="00494348"/>
    <w:rsid w:val="004952F4"/>
    <w:rsid w:val="00495765"/>
    <w:rsid w:val="00495FE4"/>
    <w:rsid w:val="0049602D"/>
    <w:rsid w:val="0049688E"/>
    <w:rsid w:val="00496B61"/>
    <w:rsid w:val="00497162"/>
    <w:rsid w:val="0049732C"/>
    <w:rsid w:val="004973AE"/>
    <w:rsid w:val="004975CC"/>
    <w:rsid w:val="00497E7B"/>
    <w:rsid w:val="00497F14"/>
    <w:rsid w:val="004A023B"/>
    <w:rsid w:val="004A03B5"/>
    <w:rsid w:val="004A090A"/>
    <w:rsid w:val="004A09F0"/>
    <w:rsid w:val="004A0C45"/>
    <w:rsid w:val="004A0FA8"/>
    <w:rsid w:val="004A140B"/>
    <w:rsid w:val="004A18D8"/>
    <w:rsid w:val="004A195A"/>
    <w:rsid w:val="004A249F"/>
    <w:rsid w:val="004A2683"/>
    <w:rsid w:val="004A276A"/>
    <w:rsid w:val="004A2A3A"/>
    <w:rsid w:val="004A339F"/>
    <w:rsid w:val="004A351E"/>
    <w:rsid w:val="004A3819"/>
    <w:rsid w:val="004A4359"/>
    <w:rsid w:val="004A4778"/>
    <w:rsid w:val="004A4792"/>
    <w:rsid w:val="004A48D8"/>
    <w:rsid w:val="004A494E"/>
    <w:rsid w:val="004A5300"/>
    <w:rsid w:val="004A5433"/>
    <w:rsid w:val="004A5676"/>
    <w:rsid w:val="004A57EE"/>
    <w:rsid w:val="004A58F7"/>
    <w:rsid w:val="004A5AB1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1F44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10A"/>
    <w:rsid w:val="004C067E"/>
    <w:rsid w:val="004C08CA"/>
    <w:rsid w:val="004C0ADE"/>
    <w:rsid w:val="004C0BCC"/>
    <w:rsid w:val="004C0C97"/>
    <w:rsid w:val="004C190B"/>
    <w:rsid w:val="004C1AA4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5FB5"/>
    <w:rsid w:val="004C6184"/>
    <w:rsid w:val="004C6642"/>
    <w:rsid w:val="004C6A57"/>
    <w:rsid w:val="004C7002"/>
    <w:rsid w:val="004C7020"/>
    <w:rsid w:val="004C752B"/>
    <w:rsid w:val="004D01C2"/>
    <w:rsid w:val="004D0255"/>
    <w:rsid w:val="004D051D"/>
    <w:rsid w:val="004D07F5"/>
    <w:rsid w:val="004D0D96"/>
    <w:rsid w:val="004D116E"/>
    <w:rsid w:val="004D142F"/>
    <w:rsid w:val="004D14A5"/>
    <w:rsid w:val="004D166D"/>
    <w:rsid w:val="004D1B22"/>
    <w:rsid w:val="004D1DDC"/>
    <w:rsid w:val="004D1E33"/>
    <w:rsid w:val="004D1F6C"/>
    <w:rsid w:val="004D21E7"/>
    <w:rsid w:val="004D2606"/>
    <w:rsid w:val="004D28AB"/>
    <w:rsid w:val="004D29C2"/>
    <w:rsid w:val="004D2F54"/>
    <w:rsid w:val="004D303B"/>
    <w:rsid w:val="004D3953"/>
    <w:rsid w:val="004D3FA0"/>
    <w:rsid w:val="004D478A"/>
    <w:rsid w:val="004D4C0F"/>
    <w:rsid w:val="004D5277"/>
    <w:rsid w:val="004D69E8"/>
    <w:rsid w:val="004D6C27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1E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BDF"/>
    <w:rsid w:val="004F4D50"/>
    <w:rsid w:val="004F50A8"/>
    <w:rsid w:val="004F5258"/>
    <w:rsid w:val="004F52F4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59"/>
    <w:rsid w:val="005004C4"/>
    <w:rsid w:val="00500768"/>
    <w:rsid w:val="00500B7F"/>
    <w:rsid w:val="00500C77"/>
    <w:rsid w:val="00500F1C"/>
    <w:rsid w:val="0050129F"/>
    <w:rsid w:val="005013A1"/>
    <w:rsid w:val="00501565"/>
    <w:rsid w:val="005015EB"/>
    <w:rsid w:val="0050197D"/>
    <w:rsid w:val="005019BB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5FBC"/>
    <w:rsid w:val="005061CE"/>
    <w:rsid w:val="00506248"/>
    <w:rsid w:val="0050643C"/>
    <w:rsid w:val="00506504"/>
    <w:rsid w:val="005070F2"/>
    <w:rsid w:val="0050744D"/>
    <w:rsid w:val="00507CE0"/>
    <w:rsid w:val="005100AA"/>
    <w:rsid w:val="0051012E"/>
    <w:rsid w:val="00510272"/>
    <w:rsid w:val="00510665"/>
    <w:rsid w:val="00510CCA"/>
    <w:rsid w:val="00510E28"/>
    <w:rsid w:val="0051161C"/>
    <w:rsid w:val="00511CF3"/>
    <w:rsid w:val="00511F35"/>
    <w:rsid w:val="00511F8A"/>
    <w:rsid w:val="005127E5"/>
    <w:rsid w:val="00512911"/>
    <w:rsid w:val="0051291B"/>
    <w:rsid w:val="00512BB5"/>
    <w:rsid w:val="00512F27"/>
    <w:rsid w:val="00512FE9"/>
    <w:rsid w:val="00512FED"/>
    <w:rsid w:val="00513618"/>
    <w:rsid w:val="00513669"/>
    <w:rsid w:val="00513F65"/>
    <w:rsid w:val="0051403E"/>
    <w:rsid w:val="00514152"/>
    <w:rsid w:val="0051421C"/>
    <w:rsid w:val="00514AF2"/>
    <w:rsid w:val="00515595"/>
    <w:rsid w:val="00515A9C"/>
    <w:rsid w:val="00515CDA"/>
    <w:rsid w:val="00516892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30411"/>
    <w:rsid w:val="005309AA"/>
    <w:rsid w:val="00530BAE"/>
    <w:rsid w:val="00530DC1"/>
    <w:rsid w:val="00530FAC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A8F"/>
    <w:rsid w:val="00533D9A"/>
    <w:rsid w:val="00534152"/>
    <w:rsid w:val="00534491"/>
    <w:rsid w:val="005345F0"/>
    <w:rsid w:val="005346B5"/>
    <w:rsid w:val="0053498F"/>
    <w:rsid w:val="00534A77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0CEA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6A0"/>
    <w:rsid w:val="00542903"/>
    <w:rsid w:val="00542E8E"/>
    <w:rsid w:val="005432F4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B2A"/>
    <w:rsid w:val="00550B8A"/>
    <w:rsid w:val="00550C5E"/>
    <w:rsid w:val="0055133B"/>
    <w:rsid w:val="00551353"/>
    <w:rsid w:val="005513BA"/>
    <w:rsid w:val="00551C78"/>
    <w:rsid w:val="00551E74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874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36D"/>
    <w:rsid w:val="005626C4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DA0"/>
    <w:rsid w:val="00567442"/>
    <w:rsid w:val="00567C81"/>
    <w:rsid w:val="00570159"/>
    <w:rsid w:val="00570DF9"/>
    <w:rsid w:val="00570E22"/>
    <w:rsid w:val="0057161B"/>
    <w:rsid w:val="00571CFB"/>
    <w:rsid w:val="00571D76"/>
    <w:rsid w:val="00571D9F"/>
    <w:rsid w:val="00571E1B"/>
    <w:rsid w:val="0057213F"/>
    <w:rsid w:val="00572333"/>
    <w:rsid w:val="0057240D"/>
    <w:rsid w:val="00572823"/>
    <w:rsid w:val="005728F5"/>
    <w:rsid w:val="00572931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4FDF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5F6E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87ECE"/>
    <w:rsid w:val="00590634"/>
    <w:rsid w:val="005908FE"/>
    <w:rsid w:val="00590A11"/>
    <w:rsid w:val="00590CC3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E5"/>
    <w:rsid w:val="00597B27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656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C9D"/>
    <w:rsid w:val="005A6E13"/>
    <w:rsid w:val="005A7400"/>
    <w:rsid w:val="005A7402"/>
    <w:rsid w:val="005A7500"/>
    <w:rsid w:val="005A76CC"/>
    <w:rsid w:val="005A7BB3"/>
    <w:rsid w:val="005B04D0"/>
    <w:rsid w:val="005B0762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915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8A"/>
    <w:rsid w:val="005C1C6F"/>
    <w:rsid w:val="005C21F2"/>
    <w:rsid w:val="005C227D"/>
    <w:rsid w:val="005C2437"/>
    <w:rsid w:val="005C28EC"/>
    <w:rsid w:val="005C2AAD"/>
    <w:rsid w:val="005C2AE7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8DD"/>
    <w:rsid w:val="005D0D02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D3F"/>
    <w:rsid w:val="005D2E2B"/>
    <w:rsid w:val="005D36EC"/>
    <w:rsid w:val="005D438D"/>
    <w:rsid w:val="005D465E"/>
    <w:rsid w:val="005D485D"/>
    <w:rsid w:val="005D4981"/>
    <w:rsid w:val="005D4B9C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FBC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093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12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66C"/>
    <w:rsid w:val="005F2FB8"/>
    <w:rsid w:val="005F347B"/>
    <w:rsid w:val="005F3E86"/>
    <w:rsid w:val="005F4495"/>
    <w:rsid w:val="005F47CA"/>
    <w:rsid w:val="005F4833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B2A"/>
    <w:rsid w:val="00604DEE"/>
    <w:rsid w:val="00604FE8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443"/>
    <w:rsid w:val="00611519"/>
    <w:rsid w:val="00611C8D"/>
    <w:rsid w:val="00612039"/>
    <w:rsid w:val="0061229C"/>
    <w:rsid w:val="006123C5"/>
    <w:rsid w:val="00612512"/>
    <w:rsid w:val="00612561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15A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487C"/>
    <w:rsid w:val="00624A53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074"/>
    <w:rsid w:val="006323E4"/>
    <w:rsid w:val="00632FF1"/>
    <w:rsid w:val="00633DDC"/>
    <w:rsid w:val="00633E47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31DA"/>
    <w:rsid w:val="00643A5B"/>
    <w:rsid w:val="00643C41"/>
    <w:rsid w:val="00643D35"/>
    <w:rsid w:val="00643E5C"/>
    <w:rsid w:val="00643E9F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BDB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C79"/>
    <w:rsid w:val="0065301E"/>
    <w:rsid w:val="0065304C"/>
    <w:rsid w:val="006530AB"/>
    <w:rsid w:val="00653269"/>
    <w:rsid w:val="00653284"/>
    <w:rsid w:val="006535BC"/>
    <w:rsid w:val="00653930"/>
    <w:rsid w:val="0065459B"/>
    <w:rsid w:val="0065473B"/>
    <w:rsid w:val="006548F5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F55"/>
    <w:rsid w:val="0066007E"/>
    <w:rsid w:val="0066054B"/>
    <w:rsid w:val="006605CB"/>
    <w:rsid w:val="00660747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0C7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4F6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192"/>
    <w:rsid w:val="006715B2"/>
    <w:rsid w:val="006715BF"/>
    <w:rsid w:val="00671822"/>
    <w:rsid w:val="006720D4"/>
    <w:rsid w:val="00672BC4"/>
    <w:rsid w:val="00673438"/>
    <w:rsid w:val="00673582"/>
    <w:rsid w:val="006735DA"/>
    <w:rsid w:val="006736B9"/>
    <w:rsid w:val="006737C8"/>
    <w:rsid w:val="00673842"/>
    <w:rsid w:val="006738AA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22"/>
    <w:rsid w:val="0067584C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8F1"/>
    <w:rsid w:val="00680E9A"/>
    <w:rsid w:val="00680F6D"/>
    <w:rsid w:val="00681003"/>
    <w:rsid w:val="0068128C"/>
    <w:rsid w:val="00681696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CE2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63C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D2"/>
    <w:rsid w:val="006D0480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13E"/>
    <w:rsid w:val="006D4582"/>
    <w:rsid w:val="006D4995"/>
    <w:rsid w:val="006D4A57"/>
    <w:rsid w:val="006D50B9"/>
    <w:rsid w:val="006D5295"/>
    <w:rsid w:val="006D548B"/>
    <w:rsid w:val="006D55D3"/>
    <w:rsid w:val="006D5691"/>
    <w:rsid w:val="006D5751"/>
    <w:rsid w:val="006D5B79"/>
    <w:rsid w:val="006D5B97"/>
    <w:rsid w:val="006D5D0A"/>
    <w:rsid w:val="006D5F10"/>
    <w:rsid w:val="006D6A93"/>
    <w:rsid w:val="006D6BDC"/>
    <w:rsid w:val="006D6F1A"/>
    <w:rsid w:val="006D742C"/>
    <w:rsid w:val="006D7705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3E89"/>
    <w:rsid w:val="006E4017"/>
    <w:rsid w:val="006E42E5"/>
    <w:rsid w:val="006E43AF"/>
    <w:rsid w:val="006E43C7"/>
    <w:rsid w:val="006E47ED"/>
    <w:rsid w:val="006E4A2C"/>
    <w:rsid w:val="006E4E4B"/>
    <w:rsid w:val="006E5476"/>
    <w:rsid w:val="006E56FC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2CA"/>
    <w:rsid w:val="006F03F0"/>
    <w:rsid w:val="006F18C1"/>
    <w:rsid w:val="006F1B26"/>
    <w:rsid w:val="006F1BB5"/>
    <w:rsid w:val="006F23B4"/>
    <w:rsid w:val="006F2B1E"/>
    <w:rsid w:val="006F2DF9"/>
    <w:rsid w:val="006F2E17"/>
    <w:rsid w:val="006F3094"/>
    <w:rsid w:val="006F30BF"/>
    <w:rsid w:val="006F32EC"/>
    <w:rsid w:val="006F347C"/>
    <w:rsid w:val="006F3A73"/>
    <w:rsid w:val="006F41C1"/>
    <w:rsid w:val="006F4578"/>
    <w:rsid w:val="006F4724"/>
    <w:rsid w:val="006F49F7"/>
    <w:rsid w:val="006F4FD7"/>
    <w:rsid w:val="006F514E"/>
    <w:rsid w:val="006F5506"/>
    <w:rsid w:val="006F5A40"/>
    <w:rsid w:val="006F5AB0"/>
    <w:rsid w:val="006F5D80"/>
    <w:rsid w:val="006F66B2"/>
    <w:rsid w:val="006F6773"/>
    <w:rsid w:val="006F6816"/>
    <w:rsid w:val="006F6939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56A"/>
    <w:rsid w:val="00702695"/>
    <w:rsid w:val="00702A9F"/>
    <w:rsid w:val="0070307B"/>
    <w:rsid w:val="00703290"/>
    <w:rsid w:val="0070380A"/>
    <w:rsid w:val="00703F3D"/>
    <w:rsid w:val="00704231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9BC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1915"/>
    <w:rsid w:val="007123BF"/>
    <w:rsid w:val="007129EE"/>
    <w:rsid w:val="00712D37"/>
    <w:rsid w:val="00712F07"/>
    <w:rsid w:val="00712F1F"/>
    <w:rsid w:val="00712F60"/>
    <w:rsid w:val="007132DF"/>
    <w:rsid w:val="00713409"/>
    <w:rsid w:val="00713609"/>
    <w:rsid w:val="007139BC"/>
    <w:rsid w:val="00713AF7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662"/>
    <w:rsid w:val="007168E7"/>
    <w:rsid w:val="007169A9"/>
    <w:rsid w:val="00716A80"/>
    <w:rsid w:val="00716AA2"/>
    <w:rsid w:val="00716AA3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AA"/>
    <w:rsid w:val="007209C6"/>
    <w:rsid w:val="00720CC9"/>
    <w:rsid w:val="00720EA5"/>
    <w:rsid w:val="00721152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4B1"/>
    <w:rsid w:val="00744503"/>
    <w:rsid w:val="00744973"/>
    <w:rsid w:val="00744F2E"/>
    <w:rsid w:val="007451D0"/>
    <w:rsid w:val="00745289"/>
    <w:rsid w:val="00745527"/>
    <w:rsid w:val="00745534"/>
    <w:rsid w:val="007455AC"/>
    <w:rsid w:val="00745AAA"/>
    <w:rsid w:val="00745CC3"/>
    <w:rsid w:val="007464D0"/>
    <w:rsid w:val="00746634"/>
    <w:rsid w:val="00746AAD"/>
    <w:rsid w:val="00746B41"/>
    <w:rsid w:val="00746D72"/>
    <w:rsid w:val="00746DD3"/>
    <w:rsid w:val="00746F04"/>
    <w:rsid w:val="007471AB"/>
    <w:rsid w:val="00747323"/>
    <w:rsid w:val="00747354"/>
    <w:rsid w:val="00747715"/>
    <w:rsid w:val="007477D5"/>
    <w:rsid w:val="0074786B"/>
    <w:rsid w:val="0074797D"/>
    <w:rsid w:val="00747F02"/>
    <w:rsid w:val="007501BE"/>
    <w:rsid w:val="007503E4"/>
    <w:rsid w:val="007508BE"/>
    <w:rsid w:val="00750AFE"/>
    <w:rsid w:val="00750E34"/>
    <w:rsid w:val="00750EC8"/>
    <w:rsid w:val="00750ED8"/>
    <w:rsid w:val="00751058"/>
    <w:rsid w:val="0075201B"/>
    <w:rsid w:val="007523E9"/>
    <w:rsid w:val="007525CC"/>
    <w:rsid w:val="007525DB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984"/>
    <w:rsid w:val="00754AD9"/>
    <w:rsid w:val="00754E32"/>
    <w:rsid w:val="00754FD8"/>
    <w:rsid w:val="00755249"/>
    <w:rsid w:val="0075526E"/>
    <w:rsid w:val="007554F0"/>
    <w:rsid w:val="00755579"/>
    <w:rsid w:val="00755825"/>
    <w:rsid w:val="00755990"/>
    <w:rsid w:val="007564C5"/>
    <w:rsid w:val="00756834"/>
    <w:rsid w:val="00756FCA"/>
    <w:rsid w:val="00757032"/>
    <w:rsid w:val="007574C2"/>
    <w:rsid w:val="0075760D"/>
    <w:rsid w:val="00757E1B"/>
    <w:rsid w:val="00757EF6"/>
    <w:rsid w:val="007601A2"/>
    <w:rsid w:val="007607C0"/>
    <w:rsid w:val="00760F10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09F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ED8"/>
    <w:rsid w:val="00772F4F"/>
    <w:rsid w:val="0077328E"/>
    <w:rsid w:val="007732E0"/>
    <w:rsid w:val="00773441"/>
    <w:rsid w:val="0077359D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5D37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5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621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150"/>
    <w:rsid w:val="00794259"/>
    <w:rsid w:val="00794714"/>
    <w:rsid w:val="00794A7A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78A"/>
    <w:rsid w:val="00797AB8"/>
    <w:rsid w:val="00797BE5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FB0"/>
    <w:rsid w:val="007A1058"/>
    <w:rsid w:val="007A107E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63E"/>
    <w:rsid w:val="007A581F"/>
    <w:rsid w:val="007A5FA5"/>
    <w:rsid w:val="007A626D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8D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197"/>
    <w:rsid w:val="007C1364"/>
    <w:rsid w:val="007C14D5"/>
    <w:rsid w:val="007C2014"/>
    <w:rsid w:val="007C28B2"/>
    <w:rsid w:val="007C28D3"/>
    <w:rsid w:val="007C2A45"/>
    <w:rsid w:val="007C2CD6"/>
    <w:rsid w:val="007C3061"/>
    <w:rsid w:val="007C343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5207"/>
    <w:rsid w:val="007C52B2"/>
    <w:rsid w:val="007C52D2"/>
    <w:rsid w:val="007C53F2"/>
    <w:rsid w:val="007C5ACF"/>
    <w:rsid w:val="007C5CAE"/>
    <w:rsid w:val="007C5ED5"/>
    <w:rsid w:val="007C62F3"/>
    <w:rsid w:val="007C65DC"/>
    <w:rsid w:val="007C69B8"/>
    <w:rsid w:val="007C6D03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29B"/>
    <w:rsid w:val="007E03D1"/>
    <w:rsid w:val="007E0578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0E0"/>
    <w:rsid w:val="007E2609"/>
    <w:rsid w:val="007E2D56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01"/>
    <w:rsid w:val="007E6534"/>
    <w:rsid w:val="007E6B8E"/>
    <w:rsid w:val="007E6F26"/>
    <w:rsid w:val="007E6FA2"/>
    <w:rsid w:val="007E72EE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08F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0C72"/>
    <w:rsid w:val="0080231E"/>
    <w:rsid w:val="00802769"/>
    <w:rsid w:val="00802A7B"/>
    <w:rsid w:val="00802ACA"/>
    <w:rsid w:val="00802D08"/>
    <w:rsid w:val="00803A47"/>
    <w:rsid w:val="00803DEF"/>
    <w:rsid w:val="008040B2"/>
    <w:rsid w:val="00804175"/>
    <w:rsid w:val="008043F2"/>
    <w:rsid w:val="008046B7"/>
    <w:rsid w:val="008048BF"/>
    <w:rsid w:val="00804E07"/>
    <w:rsid w:val="00805283"/>
    <w:rsid w:val="008054F9"/>
    <w:rsid w:val="008059F6"/>
    <w:rsid w:val="00805C4A"/>
    <w:rsid w:val="00805D1D"/>
    <w:rsid w:val="00805D93"/>
    <w:rsid w:val="00806129"/>
    <w:rsid w:val="0080624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1A5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E62"/>
    <w:rsid w:val="00823F59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A29"/>
    <w:rsid w:val="00830B8F"/>
    <w:rsid w:val="00830C14"/>
    <w:rsid w:val="00830CCA"/>
    <w:rsid w:val="008311CC"/>
    <w:rsid w:val="008313E4"/>
    <w:rsid w:val="00831B32"/>
    <w:rsid w:val="008324F4"/>
    <w:rsid w:val="008331DC"/>
    <w:rsid w:val="00833FE7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63B"/>
    <w:rsid w:val="00835C7C"/>
    <w:rsid w:val="00836277"/>
    <w:rsid w:val="0083662D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C05"/>
    <w:rsid w:val="00842DAC"/>
    <w:rsid w:val="00842DD0"/>
    <w:rsid w:val="00843043"/>
    <w:rsid w:val="008432B4"/>
    <w:rsid w:val="008433BF"/>
    <w:rsid w:val="008435F0"/>
    <w:rsid w:val="00843B4B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240"/>
    <w:rsid w:val="00847836"/>
    <w:rsid w:val="00847EA7"/>
    <w:rsid w:val="00850030"/>
    <w:rsid w:val="00850177"/>
    <w:rsid w:val="008501C9"/>
    <w:rsid w:val="00850982"/>
    <w:rsid w:val="00850D3B"/>
    <w:rsid w:val="00851069"/>
    <w:rsid w:val="0085124F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1AD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64"/>
    <w:rsid w:val="0085643B"/>
    <w:rsid w:val="0085663D"/>
    <w:rsid w:val="0085668C"/>
    <w:rsid w:val="0085675A"/>
    <w:rsid w:val="0085693A"/>
    <w:rsid w:val="00856D46"/>
    <w:rsid w:val="00856F0F"/>
    <w:rsid w:val="00856FB2"/>
    <w:rsid w:val="0085718A"/>
    <w:rsid w:val="0085730E"/>
    <w:rsid w:val="008573C8"/>
    <w:rsid w:val="0085758E"/>
    <w:rsid w:val="0085770C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67B36"/>
    <w:rsid w:val="0087099E"/>
    <w:rsid w:val="00870DA6"/>
    <w:rsid w:val="008710EC"/>
    <w:rsid w:val="0087113A"/>
    <w:rsid w:val="00871184"/>
    <w:rsid w:val="00871359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015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0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3B6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4B3"/>
    <w:rsid w:val="00890A11"/>
    <w:rsid w:val="00890A92"/>
    <w:rsid w:val="00890BAB"/>
    <w:rsid w:val="008911DD"/>
    <w:rsid w:val="008913DC"/>
    <w:rsid w:val="008914CE"/>
    <w:rsid w:val="008917DC"/>
    <w:rsid w:val="008918B1"/>
    <w:rsid w:val="00891E88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21A"/>
    <w:rsid w:val="00896465"/>
    <w:rsid w:val="008964B4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0D73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605"/>
    <w:rsid w:val="008A29FD"/>
    <w:rsid w:val="008A2BC7"/>
    <w:rsid w:val="008A2CB2"/>
    <w:rsid w:val="008A2D53"/>
    <w:rsid w:val="008A3186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B42"/>
    <w:rsid w:val="008B53B4"/>
    <w:rsid w:val="008B5468"/>
    <w:rsid w:val="008B5885"/>
    <w:rsid w:val="008B60BE"/>
    <w:rsid w:val="008B6130"/>
    <w:rsid w:val="008B6D30"/>
    <w:rsid w:val="008B6D6D"/>
    <w:rsid w:val="008B6DD8"/>
    <w:rsid w:val="008B7177"/>
    <w:rsid w:val="008C0652"/>
    <w:rsid w:val="008C0857"/>
    <w:rsid w:val="008C0E3C"/>
    <w:rsid w:val="008C0EF0"/>
    <w:rsid w:val="008C15DD"/>
    <w:rsid w:val="008C1928"/>
    <w:rsid w:val="008C1A65"/>
    <w:rsid w:val="008C1AE2"/>
    <w:rsid w:val="008C1D9F"/>
    <w:rsid w:val="008C2531"/>
    <w:rsid w:val="008C2C97"/>
    <w:rsid w:val="008C2F0D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B9D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B8E"/>
    <w:rsid w:val="008C7D2E"/>
    <w:rsid w:val="008C7EDA"/>
    <w:rsid w:val="008C7F47"/>
    <w:rsid w:val="008D004C"/>
    <w:rsid w:val="008D017F"/>
    <w:rsid w:val="008D047C"/>
    <w:rsid w:val="008D0565"/>
    <w:rsid w:val="008D06F6"/>
    <w:rsid w:val="008D0CCA"/>
    <w:rsid w:val="008D10DE"/>
    <w:rsid w:val="008D14A2"/>
    <w:rsid w:val="008D154F"/>
    <w:rsid w:val="008D174A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2E11"/>
    <w:rsid w:val="008D3626"/>
    <w:rsid w:val="008D3706"/>
    <w:rsid w:val="008D37A3"/>
    <w:rsid w:val="008D3806"/>
    <w:rsid w:val="008D3D3C"/>
    <w:rsid w:val="008D41DA"/>
    <w:rsid w:val="008D42DF"/>
    <w:rsid w:val="008D4409"/>
    <w:rsid w:val="008D4A3D"/>
    <w:rsid w:val="008D4B49"/>
    <w:rsid w:val="008D4E0F"/>
    <w:rsid w:val="008D51DB"/>
    <w:rsid w:val="008D5316"/>
    <w:rsid w:val="008D5693"/>
    <w:rsid w:val="008D5B84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A6"/>
    <w:rsid w:val="008E1887"/>
    <w:rsid w:val="008E1C50"/>
    <w:rsid w:val="008E1DBE"/>
    <w:rsid w:val="008E1E2D"/>
    <w:rsid w:val="008E1F7A"/>
    <w:rsid w:val="008E2151"/>
    <w:rsid w:val="008E2A34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34B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3D1"/>
    <w:rsid w:val="008F25D5"/>
    <w:rsid w:val="008F26C0"/>
    <w:rsid w:val="008F2985"/>
    <w:rsid w:val="008F2A87"/>
    <w:rsid w:val="008F2E65"/>
    <w:rsid w:val="008F3135"/>
    <w:rsid w:val="008F32D5"/>
    <w:rsid w:val="008F3D91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1B1E"/>
    <w:rsid w:val="00901F60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252"/>
    <w:rsid w:val="009045F2"/>
    <w:rsid w:val="00904739"/>
    <w:rsid w:val="009047C1"/>
    <w:rsid w:val="00904A97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17E64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5F84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94"/>
    <w:rsid w:val="00930EB7"/>
    <w:rsid w:val="00930FA1"/>
    <w:rsid w:val="00931016"/>
    <w:rsid w:val="00931161"/>
    <w:rsid w:val="00931777"/>
    <w:rsid w:val="00931ABE"/>
    <w:rsid w:val="00931C8F"/>
    <w:rsid w:val="00932050"/>
    <w:rsid w:val="0093210F"/>
    <w:rsid w:val="00932438"/>
    <w:rsid w:val="00932AD1"/>
    <w:rsid w:val="00932DE6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81D"/>
    <w:rsid w:val="00935D1B"/>
    <w:rsid w:val="00935FF1"/>
    <w:rsid w:val="00936992"/>
    <w:rsid w:val="00936ADF"/>
    <w:rsid w:val="00936C89"/>
    <w:rsid w:val="00936E66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65C"/>
    <w:rsid w:val="00941A0F"/>
    <w:rsid w:val="00941E9B"/>
    <w:rsid w:val="0094225A"/>
    <w:rsid w:val="009424AF"/>
    <w:rsid w:val="009424DD"/>
    <w:rsid w:val="0094265E"/>
    <w:rsid w:val="00942716"/>
    <w:rsid w:val="00942835"/>
    <w:rsid w:val="00942904"/>
    <w:rsid w:val="00943247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069"/>
    <w:rsid w:val="0094511A"/>
    <w:rsid w:val="00945175"/>
    <w:rsid w:val="00945295"/>
    <w:rsid w:val="009456E6"/>
    <w:rsid w:val="009459AE"/>
    <w:rsid w:val="00945DE1"/>
    <w:rsid w:val="00945E72"/>
    <w:rsid w:val="009460B9"/>
    <w:rsid w:val="009460FB"/>
    <w:rsid w:val="00946C8D"/>
    <w:rsid w:val="00946F34"/>
    <w:rsid w:val="0094722A"/>
    <w:rsid w:val="00947437"/>
    <w:rsid w:val="0094793C"/>
    <w:rsid w:val="009479CA"/>
    <w:rsid w:val="00947AA2"/>
    <w:rsid w:val="00947C9E"/>
    <w:rsid w:val="00947E39"/>
    <w:rsid w:val="00950005"/>
    <w:rsid w:val="00950015"/>
    <w:rsid w:val="009500FB"/>
    <w:rsid w:val="009501F4"/>
    <w:rsid w:val="00950215"/>
    <w:rsid w:val="009502C4"/>
    <w:rsid w:val="0095059B"/>
    <w:rsid w:val="00950A4B"/>
    <w:rsid w:val="009510BF"/>
    <w:rsid w:val="00951236"/>
    <w:rsid w:val="0095133C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BAE"/>
    <w:rsid w:val="00953F4F"/>
    <w:rsid w:val="009543AF"/>
    <w:rsid w:val="009548A5"/>
    <w:rsid w:val="00954970"/>
    <w:rsid w:val="00954A37"/>
    <w:rsid w:val="00954C49"/>
    <w:rsid w:val="00954E28"/>
    <w:rsid w:val="009553B2"/>
    <w:rsid w:val="009554A1"/>
    <w:rsid w:val="00955617"/>
    <w:rsid w:val="009556DC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493"/>
    <w:rsid w:val="009654B8"/>
    <w:rsid w:val="009659D7"/>
    <w:rsid w:val="00965EE7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0FE7"/>
    <w:rsid w:val="00971253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314"/>
    <w:rsid w:val="00976DF4"/>
    <w:rsid w:val="00976ED2"/>
    <w:rsid w:val="00977017"/>
    <w:rsid w:val="009777AF"/>
    <w:rsid w:val="00977841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21D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70D3"/>
    <w:rsid w:val="009A70DB"/>
    <w:rsid w:val="009A714B"/>
    <w:rsid w:val="009A71EF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EF6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CD5"/>
    <w:rsid w:val="009B6DB6"/>
    <w:rsid w:val="009B70B2"/>
    <w:rsid w:val="009B7681"/>
    <w:rsid w:val="009B77F9"/>
    <w:rsid w:val="009B7A56"/>
    <w:rsid w:val="009B7DEF"/>
    <w:rsid w:val="009C036C"/>
    <w:rsid w:val="009C0A7D"/>
    <w:rsid w:val="009C0CFD"/>
    <w:rsid w:val="009C0E8F"/>
    <w:rsid w:val="009C0FC6"/>
    <w:rsid w:val="009C14CC"/>
    <w:rsid w:val="009C170F"/>
    <w:rsid w:val="009C175B"/>
    <w:rsid w:val="009C1C22"/>
    <w:rsid w:val="009C1FCE"/>
    <w:rsid w:val="009C21E0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0A5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E38"/>
    <w:rsid w:val="009D51BE"/>
    <w:rsid w:val="009D52E0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2CF"/>
    <w:rsid w:val="009E043E"/>
    <w:rsid w:val="009E0BB7"/>
    <w:rsid w:val="009E0CB6"/>
    <w:rsid w:val="009E0E04"/>
    <w:rsid w:val="009E1249"/>
    <w:rsid w:val="009E17EB"/>
    <w:rsid w:val="009E1D4B"/>
    <w:rsid w:val="009E1D94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22"/>
    <w:rsid w:val="009E42B1"/>
    <w:rsid w:val="009E43A6"/>
    <w:rsid w:val="009E4444"/>
    <w:rsid w:val="009E4771"/>
    <w:rsid w:val="009E491C"/>
    <w:rsid w:val="009E4B85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3426"/>
    <w:rsid w:val="009F3829"/>
    <w:rsid w:val="009F39A8"/>
    <w:rsid w:val="009F3A05"/>
    <w:rsid w:val="009F3A06"/>
    <w:rsid w:val="009F3ABF"/>
    <w:rsid w:val="009F3CAB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12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065"/>
    <w:rsid w:val="00A02254"/>
    <w:rsid w:val="00A02398"/>
    <w:rsid w:val="00A0268F"/>
    <w:rsid w:val="00A02CF7"/>
    <w:rsid w:val="00A031E2"/>
    <w:rsid w:val="00A03290"/>
    <w:rsid w:val="00A03458"/>
    <w:rsid w:val="00A03657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1ED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C42"/>
    <w:rsid w:val="00A22EE9"/>
    <w:rsid w:val="00A23218"/>
    <w:rsid w:val="00A234F3"/>
    <w:rsid w:val="00A23D21"/>
    <w:rsid w:val="00A23EFD"/>
    <w:rsid w:val="00A245D0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0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4E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E61"/>
    <w:rsid w:val="00A4230F"/>
    <w:rsid w:val="00A4250C"/>
    <w:rsid w:val="00A43099"/>
    <w:rsid w:val="00A43434"/>
    <w:rsid w:val="00A4363E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963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1EBF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3C4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306"/>
    <w:rsid w:val="00A56875"/>
    <w:rsid w:val="00A57118"/>
    <w:rsid w:val="00A57189"/>
    <w:rsid w:val="00A57579"/>
    <w:rsid w:val="00A575B9"/>
    <w:rsid w:val="00A576AE"/>
    <w:rsid w:val="00A57B3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3F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564"/>
    <w:rsid w:val="00A77851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A6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6C8"/>
    <w:rsid w:val="00A83726"/>
    <w:rsid w:val="00A8374B"/>
    <w:rsid w:val="00A83A6D"/>
    <w:rsid w:val="00A83AC3"/>
    <w:rsid w:val="00A8429A"/>
    <w:rsid w:val="00A8472B"/>
    <w:rsid w:val="00A8494E"/>
    <w:rsid w:val="00A84AD4"/>
    <w:rsid w:val="00A84B2C"/>
    <w:rsid w:val="00A8582A"/>
    <w:rsid w:val="00A85D30"/>
    <w:rsid w:val="00A86270"/>
    <w:rsid w:val="00A862AB"/>
    <w:rsid w:val="00A865D6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7A3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E54"/>
    <w:rsid w:val="00AA3F9D"/>
    <w:rsid w:val="00AA41C7"/>
    <w:rsid w:val="00AA43EE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5E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2F9"/>
    <w:rsid w:val="00AB336D"/>
    <w:rsid w:val="00AB3768"/>
    <w:rsid w:val="00AB3C9D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136"/>
    <w:rsid w:val="00AB724F"/>
    <w:rsid w:val="00AB76C0"/>
    <w:rsid w:val="00AB7AC3"/>
    <w:rsid w:val="00AB7DFE"/>
    <w:rsid w:val="00AB7EDA"/>
    <w:rsid w:val="00AB7F65"/>
    <w:rsid w:val="00AC000B"/>
    <w:rsid w:val="00AC0296"/>
    <w:rsid w:val="00AC04A3"/>
    <w:rsid w:val="00AC09A8"/>
    <w:rsid w:val="00AC09E6"/>
    <w:rsid w:val="00AC1077"/>
    <w:rsid w:val="00AC12D1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33F"/>
    <w:rsid w:val="00AC64B4"/>
    <w:rsid w:val="00AC64B5"/>
    <w:rsid w:val="00AC68DA"/>
    <w:rsid w:val="00AC6D94"/>
    <w:rsid w:val="00AC71A9"/>
    <w:rsid w:val="00AC7851"/>
    <w:rsid w:val="00AD01D3"/>
    <w:rsid w:val="00AD0387"/>
    <w:rsid w:val="00AD0844"/>
    <w:rsid w:val="00AD0C61"/>
    <w:rsid w:val="00AD0D93"/>
    <w:rsid w:val="00AD1002"/>
    <w:rsid w:val="00AD105D"/>
    <w:rsid w:val="00AD1382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3A3A"/>
    <w:rsid w:val="00AD41C2"/>
    <w:rsid w:val="00AD4318"/>
    <w:rsid w:val="00AD47A7"/>
    <w:rsid w:val="00AD4A52"/>
    <w:rsid w:val="00AD4B69"/>
    <w:rsid w:val="00AD4D8E"/>
    <w:rsid w:val="00AD51D5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C39"/>
    <w:rsid w:val="00AD7FFC"/>
    <w:rsid w:val="00AE003C"/>
    <w:rsid w:val="00AE0428"/>
    <w:rsid w:val="00AE0553"/>
    <w:rsid w:val="00AE06D8"/>
    <w:rsid w:val="00AE06F2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57F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C9B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1914"/>
    <w:rsid w:val="00B01CFF"/>
    <w:rsid w:val="00B02323"/>
    <w:rsid w:val="00B02437"/>
    <w:rsid w:val="00B02705"/>
    <w:rsid w:val="00B02C22"/>
    <w:rsid w:val="00B032B1"/>
    <w:rsid w:val="00B03318"/>
    <w:rsid w:val="00B034D6"/>
    <w:rsid w:val="00B03BE3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5E85"/>
    <w:rsid w:val="00B061DA"/>
    <w:rsid w:val="00B061EE"/>
    <w:rsid w:val="00B06733"/>
    <w:rsid w:val="00B06B66"/>
    <w:rsid w:val="00B06BC5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EF0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0E57"/>
    <w:rsid w:val="00B213E6"/>
    <w:rsid w:val="00B214CA"/>
    <w:rsid w:val="00B219FD"/>
    <w:rsid w:val="00B21D3F"/>
    <w:rsid w:val="00B22308"/>
    <w:rsid w:val="00B2249B"/>
    <w:rsid w:val="00B22555"/>
    <w:rsid w:val="00B22FAB"/>
    <w:rsid w:val="00B232AF"/>
    <w:rsid w:val="00B234ED"/>
    <w:rsid w:val="00B23934"/>
    <w:rsid w:val="00B23959"/>
    <w:rsid w:val="00B2399B"/>
    <w:rsid w:val="00B23C95"/>
    <w:rsid w:val="00B24498"/>
    <w:rsid w:val="00B244B2"/>
    <w:rsid w:val="00B246A7"/>
    <w:rsid w:val="00B24975"/>
    <w:rsid w:val="00B24D16"/>
    <w:rsid w:val="00B25118"/>
    <w:rsid w:val="00B2562E"/>
    <w:rsid w:val="00B259A4"/>
    <w:rsid w:val="00B2641C"/>
    <w:rsid w:val="00B264F7"/>
    <w:rsid w:val="00B26709"/>
    <w:rsid w:val="00B2684F"/>
    <w:rsid w:val="00B26B3F"/>
    <w:rsid w:val="00B274C3"/>
    <w:rsid w:val="00B27625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275"/>
    <w:rsid w:val="00B33BB0"/>
    <w:rsid w:val="00B33BE2"/>
    <w:rsid w:val="00B34007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E8C"/>
    <w:rsid w:val="00B36FCA"/>
    <w:rsid w:val="00B373A2"/>
    <w:rsid w:val="00B4004D"/>
    <w:rsid w:val="00B400D5"/>
    <w:rsid w:val="00B405F5"/>
    <w:rsid w:val="00B40697"/>
    <w:rsid w:val="00B40D65"/>
    <w:rsid w:val="00B41581"/>
    <w:rsid w:val="00B41646"/>
    <w:rsid w:val="00B41660"/>
    <w:rsid w:val="00B4179D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99A"/>
    <w:rsid w:val="00B43E90"/>
    <w:rsid w:val="00B43F98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5EC"/>
    <w:rsid w:val="00B536CF"/>
    <w:rsid w:val="00B5373F"/>
    <w:rsid w:val="00B5382C"/>
    <w:rsid w:val="00B53882"/>
    <w:rsid w:val="00B538AC"/>
    <w:rsid w:val="00B53DE5"/>
    <w:rsid w:val="00B53F72"/>
    <w:rsid w:val="00B5441C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4CE"/>
    <w:rsid w:val="00B745B6"/>
    <w:rsid w:val="00B74864"/>
    <w:rsid w:val="00B74DD9"/>
    <w:rsid w:val="00B74F7B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676"/>
    <w:rsid w:val="00B837CA"/>
    <w:rsid w:val="00B840CC"/>
    <w:rsid w:val="00B844D9"/>
    <w:rsid w:val="00B845E6"/>
    <w:rsid w:val="00B84898"/>
    <w:rsid w:val="00B84C53"/>
    <w:rsid w:val="00B84D43"/>
    <w:rsid w:val="00B851C3"/>
    <w:rsid w:val="00B85708"/>
    <w:rsid w:val="00B85757"/>
    <w:rsid w:val="00B85792"/>
    <w:rsid w:val="00B85A41"/>
    <w:rsid w:val="00B85C6F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03"/>
    <w:rsid w:val="00B8752F"/>
    <w:rsid w:val="00B87645"/>
    <w:rsid w:val="00B877A1"/>
    <w:rsid w:val="00B87E2B"/>
    <w:rsid w:val="00B903CF"/>
    <w:rsid w:val="00B90848"/>
    <w:rsid w:val="00B9125D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3CA3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3B5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5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13E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C71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651"/>
    <w:rsid w:val="00BB4AA7"/>
    <w:rsid w:val="00BB50F3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B3F"/>
    <w:rsid w:val="00BC2E1F"/>
    <w:rsid w:val="00BC2FEA"/>
    <w:rsid w:val="00BC3061"/>
    <w:rsid w:val="00BC32A3"/>
    <w:rsid w:val="00BC3445"/>
    <w:rsid w:val="00BC34FF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3166"/>
    <w:rsid w:val="00BD3376"/>
    <w:rsid w:val="00BD361B"/>
    <w:rsid w:val="00BD3741"/>
    <w:rsid w:val="00BD39DE"/>
    <w:rsid w:val="00BD42BC"/>
    <w:rsid w:val="00BD4314"/>
    <w:rsid w:val="00BD43E0"/>
    <w:rsid w:val="00BD4502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73B"/>
    <w:rsid w:val="00BE08DD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20C"/>
    <w:rsid w:val="00BE441E"/>
    <w:rsid w:val="00BE485A"/>
    <w:rsid w:val="00BE48F9"/>
    <w:rsid w:val="00BE4F63"/>
    <w:rsid w:val="00BE519A"/>
    <w:rsid w:val="00BE5301"/>
    <w:rsid w:val="00BE554B"/>
    <w:rsid w:val="00BE5C37"/>
    <w:rsid w:val="00BE5E4E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7D6"/>
    <w:rsid w:val="00BF7892"/>
    <w:rsid w:val="00BF7B91"/>
    <w:rsid w:val="00C0097A"/>
    <w:rsid w:val="00C01286"/>
    <w:rsid w:val="00C0156A"/>
    <w:rsid w:val="00C01593"/>
    <w:rsid w:val="00C01648"/>
    <w:rsid w:val="00C01933"/>
    <w:rsid w:val="00C01E42"/>
    <w:rsid w:val="00C024D4"/>
    <w:rsid w:val="00C027A4"/>
    <w:rsid w:val="00C02881"/>
    <w:rsid w:val="00C0313A"/>
    <w:rsid w:val="00C036F9"/>
    <w:rsid w:val="00C03AD7"/>
    <w:rsid w:val="00C04390"/>
    <w:rsid w:val="00C043AB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3D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089"/>
    <w:rsid w:val="00C142AE"/>
    <w:rsid w:val="00C1453F"/>
    <w:rsid w:val="00C14BA7"/>
    <w:rsid w:val="00C14C2B"/>
    <w:rsid w:val="00C14C75"/>
    <w:rsid w:val="00C14D12"/>
    <w:rsid w:val="00C150B1"/>
    <w:rsid w:val="00C153E3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4DE"/>
    <w:rsid w:val="00C237B9"/>
    <w:rsid w:val="00C23A18"/>
    <w:rsid w:val="00C23AD4"/>
    <w:rsid w:val="00C23C09"/>
    <w:rsid w:val="00C242B7"/>
    <w:rsid w:val="00C24346"/>
    <w:rsid w:val="00C24491"/>
    <w:rsid w:val="00C2482F"/>
    <w:rsid w:val="00C249DA"/>
    <w:rsid w:val="00C24D9D"/>
    <w:rsid w:val="00C24ED8"/>
    <w:rsid w:val="00C25DB8"/>
    <w:rsid w:val="00C261A2"/>
    <w:rsid w:val="00C26470"/>
    <w:rsid w:val="00C266C7"/>
    <w:rsid w:val="00C267CB"/>
    <w:rsid w:val="00C27142"/>
    <w:rsid w:val="00C27235"/>
    <w:rsid w:val="00C27497"/>
    <w:rsid w:val="00C278AC"/>
    <w:rsid w:val="00C27B16"/>
    <w:rsid w:val="00C27BEC"/>
    <w:rsid w:val="00C302B1"/>
    <w:rsid w:val="00C3054C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00A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688"/>
    <w:rsid w:val="00C35872"/>
    <w:rsid w:val="00C35AB8"/>
    <w:rsid w:val="00C35BD8"/>
    <w:rsid w:val="00C35C02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4B4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8A5"/>
    <w:rsid w:val="00C61D1D"/>
    <w:rsid w:val="00C61DFE"/>
    <w:rsid w:val="00C62280"/>
    <w:rsid w:val="00C622F5"/>
    <w:rsid w:val="00C625A4"/>
    <w:rsid w:val="00C62868"/>
    <w:rsid w:val="00C638DD"/>
    <w:rsid w:val="00C63C50"/>
    <w:rsid w:val="00C63E54"/>
    <w:rsid w:val="00C642B6"/>
    <w:rsid w:val="00C64487"/>
    <w:rsid w:val="00C646A3"/>
    <w:rsid w:val="00C6495A"/>
    <w:rsid w:val="00C64D55"/>
    <w:rsid w:val="00C64F45"/>
    <w:rsid w:val="00C650C1"/>
    <w:rsid w:val="00C654C1"/>
    <w:rsid w:val="00C654ED"/>
    <w:rsid w:val="00C65610"/>
    <w:rsid w:val="00C656BD"/>
    <w:rsid w:val="00C656F1"/>
    <w:rsid w:val="00C65858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6BA"/>
    <w:rsid w:val="00C81E0F"/>
    <w:rsid w:val="00C81E76"/>
    <w:rsid w:val="00C827F6"/>
    <w:rsid w:val="00C82912"/>
    <w:rsid w:val="00C82D74"/>
    <w:rsid w:val="00C830C3"/>
    <w:rsid w:val="00C83195"/>
    <w:rsid w:val="00C837DD"/>
    <w:rsid w:val="00C83EF0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358"/>
    <w:rsid w:val="00C90551"/>
    <w:rsid w:val="00C9067F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85E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517"/>
    <w:rsid w:val="00CB4A74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234"/>
    <w:rsid w:val="00CB6394"/>
    <w:rsid w:val="00CB680B"/>
    <w:rsid w:val="00CB6CB2"/>
    <w:rsid w:val="00CB6FF1"/>
    <w:rsid w:val="00CB70CC"/>
    <w:rsid w:val="00CB71C8"/>
    <w:rsid w:val="00CB73B0"/>
    <w:rsid w:val="00CB75F5"/>
    <w:rsid w:val="00CB771E"/>
    <w:rsid w:val="00CB77F9"/>
    <w:rsid w:val="00CB7945"/>
    <w:rsid w:val="00CB7C17"/>
    <w:rsid w:val="00CB7C71"/>
    <w:rsid w:val="00CB7CBB"/>
    <w:rsid w:val="00CC0145"/>
    <w:rsid w:val="00CC018C"/>
    <w:rsid w:val="00CC025E"/>
    <w:rsid w:val="00CC0598"/>
    <w:rsid w:val="00CC07B8"/>
    <w:rsid w:val="00CC09FF"/>
    <w:rsid w:val="00CC0A0B"/>
    <w:rsid w:val="00CC0CFD"/>
    <w:rsid w:val="00CC0DD7"/>
    <w:rsid w:val="00CC0F58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859"/>
    <w:rsid w:val="00CC2B16"/>
    <w:rsid w:val="00CC2D44"/>
    <w:rsid w:val="00CC2ED9"/>
    <w:rsid w:val="00CC3BED"/>
    <w:rsid w:val="00CC3F2D"/>
    <w:rsid w:val="00CC513D"/>
    <w:rsid w:val="00CC516F"/>
    <w:rsid w:val="00CC566C"/>
    <w:rsid w:val="00CC5921"/>
    <w:rsid w:val="00CC5CFA"/>
    <w:rsid w:val="00CC5D98"/>
    <w:rsid w:val="00CC5E8A"/>
    <w:rsid w:val="00CC5EBA"/>
    <w:rsid w:val="00CC5F68"/>
    <w:rsid w:val="00CC5FFE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C96"/>
    <w:rsid w:val="00CD4D01"/>
    <w:rsid w:val="00CD4FFC"/>
    <w:rsid w:val="00CD5087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54"/>
    <w:rsid w:val="00CD6F42"/>
    <w:rsid w:val="00CD73AA"/>
    <w:rsid w:val="00CD78BD"/>
    <w:rsid w:val="00CD7D7B"/>
    <w:rsid w:val="00CD7E5F"/>
    <w:rsid w:val="00CD7EF1"/>
    <w:rsid w:val="00CD7FAF"/>
    <w:rsid w:val="00CE0B27"/>
    <w:rsid w:val="00CE0B52"/>
    <w:rsid w:val="00CE0C1C"/>
    <w:rsid w:val="00CE0E04"/>
    <w:rsid w:val="00CE0EEE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132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8D"/>
    <w:rsid w:val="00CE78F9"/>
    <w:rsid w:val="00CE7A7D"/>
    <w:rsid w:val="00CE7C22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903"/>
    <w:rsid w:val="00CF4AF3"/>
    <w:rsid w:val="00CF4EFD"/>
    <w:rsid w:val="00CF512B"/>
    <w:rsid w:val="00CF55A1"/>
    <w:rsid w:val="00CF55DC"/>
    <w:rsid w:val="00CF561F"/>
    <w:rsid w:val="00CF5805"/>
    <w:rsid w:val="00CF58D8"/>
    <w:rsid w:val="00CF5B34"/>
    <w:rsid w:val="00CF5E81"/>
    <w:rsid w:val="00CF6370"/>
    <w:rsid w:val="00CF6819"/>
    <w:rsid w:val="00CF6A53"/>
    <w:rsid w:val="00CF6DEC"/>
    <w:rsid w:val="00CF7037"/>
    <w:rsid w:val="00CF77B7"/>
    <w:rsid w:val="00CF77EC"/>
    <w:rsid w:val="00CF7AFF"/>
    <w:rsid w:val="00D00129"/>
    <w:rsid w:val="00D0022F"/>
    <w:rsid w:val="00D00818"/>
    <w:rsid w:val="00D00B0B"/>
    <w:rsid w:val="00D00C9D"/>
    <w:rsid w:val="00D0100F"/>
    <w:rsid w:val="00D0114F"/>
    <w:rsid w:val="00D0125F"/>
    <w:rsid w:val="00D012AF"/>
    <w:rsid w:val="00D01312"/>
    <w:rsid w:val="00D01367"/>
    <w:rsid w:val="00D014CB"/>
    <w:rsid w:val="00D01665"/>
    <w:rsid w:val="00D0172F"/>
    <w:rsid w:val="00D02479"/>
    <w:rsid w:val="00D02480"/>
    <w:rsid w:val="00D024A5"/>
    <w:rsid w:val="00D026E6"/>
    <w:rsid w:val="00D02F41"/>
    <w:rsid w:val="00D03126"/>
    <w:rsid w:val="00D032D9"/>
    <w:rsid w:val="00D038D5"/>
    <w:rsid w:val="00D03FAE"/>
    <w:rsid w:val="00D0404E"/>
    <w:rsid w:val="00D0406D"/>
    <w:rsid w:val="00D0438F"/>
    <w:rsid w:val="00D04464"/>
    <w:rsid w:val="00D04975"/>
    <w:rsid w:val="00D04DA4"/>
    <w:rsid w:val="00D04F83"/>
    <w:rsid w:val="00D050A4"/>
    <w:rsid w:val="00D05163"/>
    <w:rsid w:val="00D0518D"/>
    <w:rsid w:val="00D059D3"/>
    <w:rsid w:val="00D05B41"/>
    <w:rsid w:val="00D05CC3"/>
    <w:rsid w:val="00D0609E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3C3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555"/>
    <w:rsid w:val="00D27799"/>
    <w:rsid w:val="00D27835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D5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F35"/>
    <w:rsid w:val="00D362CF"/>
    <w:rsid w:val="00D3654E"/>
    <w:rsid w:val="00D36612"/>
    <w:rsid w:val="00D36787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344"/>
    <w:rsid w:val="00D40381"/>
    <w:rsid w:val="00D40662"/>
    <w:rsid w:val="00D40995"/>
    <w:rsid w:val="00D414C0"/>
    <w:rsid w:val="00D41D04"/>
    <w:rsid w:val="00D41D0B"/>
    <w:rsid w:val="00D41E75"/>
    <w:rsid w:val="00D42211"/>
    <w:rsid w:val="00D424E0"/>
    <w:rsid w:val="00D427D4"/>
    <w:rsid w:val="00D42AAF"/>
    <w:rsid w:val="00D4318E"/>
    <w:rsid w:val="00D431F6"/>
    <w:rsid w:val="00D43314"/>
    <w:rsid w:val="00D43654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0B1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1DCD"/>
    <w:rsid w:val="00D62180"/>
    <w:rsid w:val="00D624D4"/>
    <w:rsid w:val="00D628FE"/>
    <w:rsid w:val="00D62FF4"/>
    <w:rsid w:val="00D631E1"/>
    <w:rsid w:val="00D63426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31A"/>
    <w:rsid w:val="00D71471"/>
    <w:rsid w:val="00D71E36"/>
    <w:rsid w:val="00D72129"/>
    <w:rsid w:val="00D72585"/>
    <w:rsid w:val="00D72A72"/>
    <w:rsid w:val="00D72FDB"/>
    <w:rsid w:val="00D736B1"/>
    <w:rsid w:val="00D73C91"/>
    <w:rsid w:val="00D73F26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2E4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41C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4287"/>
    <w:rsid w:val="00D84B05"/>
    <w:rsid w:val="00D85060"/>
    <w:rsid w:val="00D85114"/>
    <w:rsid w:val="00D851DB"/>
    <w:rsid w:val="00D85228"/>
    <w:rsid w:val="00D85A54"/>
    <w:rsid w:val="00D85C12"/>
    <w:rsid w:val="00D85C82"/>
    <w:rsid w:val="00D85DD5"/>
    <w:rsid w:val="00D865B8"/>
    <w:rsid w:val="00D86AAC"/>
    <w:rsid w:val="00D86AF3"/>
    <w:rsid w:val="00D871C9"/>
    <w:rsid w:val="00D871D9"/>
    <w:rsid w:val="00D87336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0CA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CFD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2D5"/>
    <w:rsid w:val="00DA056F"/>
    <w:rsid w:val="00DA0685"/>
    <w:rsid w:val="00DA0841"/>
    <w:rsid w:val="00DA0CC5"/>
    <w:rsid w:val="00DA1355"/>
    <w:rsid w:val="00DA20D7"/>
    <w:rsid w:val="00DA2167"/>
    <w:rsid w:val="00DA2A8C"/>
    <w:rsid w:val="00DA2D19"/>
    <w:rsid w:val="00DA32EE"/>
    <w:rsid w:val="00DA369F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58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215F"/>
    <w:rsid w:val="00DB2227"/>
    <w:rsid w:val="00DB242C"/>
    <w:rsid w:val="00DB2BFB"/>
    <w:rsid w:val="00DB2E88"/>
    <w:rsid w:val="00DB2EA9"/>
    <w:rsid w:val="00DB30B5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D30"/>
    <w:rsid w:val="00DC020F"/>
    <w:rsid w:val="00DC0383"/>
    <w:rsid w:val="00DC06FB"/>
    <w:rsid w:val="00DC09FD"/>
    <w:rsid w:val="00DC0AB4"/>
    <w:rsid w:val="00DC0AE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523"/>
    <w:rsid w:val="00DC4866"/>
    <w:rsid w:val="00DC4F99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4F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509"/>
    <w:rsid w:val="00DD37DF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A0"/>
    <w:rsid w:val="00DE1740"/>
    <w:rsid w:val="00DE18FE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2A8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80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7B2"/>
    <w:rsid w:val="00E04896"/>
    <w:rsid w:val="00E04AA7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A99"/>
    <w:rsid w:val="00E06CAC"/>
    <w:rsid w:val="00E0718F"/>
    <w:rsid w:val="00E074E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578"/>
    <w:rsid w:val="00E11AED"/>
    <w:rsid w:val="00E12266"/>
    <w:rsid w:val="00E12586"/>
    <w:rsid w:val="00E127CE"/>
    <w:rsid w:val="00E128D7"/>
    <w:rsid w:val="00E12DD3"/>
    <w:rsid w:val="00E12FBD"/>
    <w:rsid w:val="00E13122"/>
    <w:rsid w:val="00E13641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344"/>
    <w:rsid w:val="00E27693"/>
    <w:rsid w:val="00E2770A"/>
    <w:rsid w:val="00E27802"/>
    <w:rsid w:val="00E27937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1D8"/>
    <w:rsid w:val="00E32235"/>
    <w:rsid w:val="00E32396"/>
    <w:rsid w:val="00E324D9"/>
    <w:rsid w:val="00E3271B"/>
    <w:rsid w:val="00E331E7"/>
    <w:rsid w:val="00E332CF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71EB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E3"/>
    <w:rsid w:val="00E41D3C"/>
    <w:rsid w:val="00E41E92"/>
    <w:rsid w:val="00E4203F"/>
    <w:rsid w:val="00E42114"/>
    <w:rsid w:val="00E42165"/>
    <w:rsid w:val="00E426FF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47DC8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DFA"/>
    <w:rsid w:val="00E53EF9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6C"/>
    <w:rsid w:val="00E564EC"/>
    <w:rsid w:val="00E568C8"/>
    <w:rsid w:val="00E57402"/>
    <w:rsid w:val="00E574B7"/>
    <w:rsid w:val="00E5760B"/>
    <w:rsid w:val="00E57F2C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63B"/>
    <w:rsid w:val="00E619D8"/>
    <w:rsid w:val="00E61DD8"/>
    <w:rsid w:val="00E62163"/>
    <w:rsid w:val="00E62320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2B1"/>
    <w:rsid w:val="00E7058F"/>
    <w:rsid w:val="00E70870"/>
    <w:rsid w:val="00E7092A"/>
    <w:rsid w:val="00E70955"/>
    <w:rsid w:val="00E70AA9"/>
    <w:rsid w:val="00E70F7A"/>
    <w:rsid w:val="00E71299"/>
    <w:rsid w:val="00E71606"/>
    <w:rsid w:val="00E71806"/>
    <w:rsid w:val="00E71851"/>
    <w:rsid w:val="00E71B31"/>
    <w:rsid w:val="00E71BC9"/>
    <w:rsid w:val="00E71ED5"/>
    <w:rsid w:val="00E724AB"/>
    <w:rsid w:val="00E72901"/>
    <w:rsid w:val="00E72DC7"/>
    <w:rsid w:val="00E73120"/>
    <w:rsid w:val="00E736D8"/>
    <w:rsid w:val="00E73BC9"/>
    <w:rsid w:val="00E74163"/>
    <w:rsid w:val="00E74179"/>
    <w:rsid w:val="00E741BF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76A"/>
    <w:rsid w:val="00E819CC"/>
    <w:rsid w:val="00E819D0"/>
    <w:rsid w:val="00E81DF1"/>
    <w:rsid w:val="00E82227"/>
    <w:rsid w:val="00E8292C"/>
    <w:rsid w:val="00E82DD1"/>
    <w:rsid w:val="00E836E3"/>
    <w:rsid w:val="00E8370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3D0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41D"/>
    <w:rsid w:val="00E936CE"/>
    <w:rsid w:val="00E936FA"/>
    <w:rsid w:val="00E93B00"/>
    <w:rsid w:val="00E9434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3D0"/>
    <w:rsid w:val="00E97467"/>
    <w:rsid w:val="00E9759B"/>
    <w:rsid w:val="00E977E9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57B"/>
    <w:rsid w:val="00EA5634"/>
    <w:rsid w:val="00EA5745"/>
    <w:rsid w:val="00EA5A06"/>
    <w:rsid w:val="00EA5D9D"/>
    <w:rsid w:val="00EA5DC2"/>
    <w:rsid w:val="00EA6783"/>
    <w:rsid w:val="00EA6E34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25B"/>
    <w:rsid w:val="00EB7575"/>
    <w:rsid w:val="00EC0303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62"/>
    <w:rsid w:val="00EC62F8"/>
    <w:rsid w:val="00EC6B1D"/>
    <w:rsid w:val="00EC6B35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57F"/>
    <w:rsid w:val="00ED06F9"/>
    <w:rsid w:val="00ED07DC"/>
    <w:rsid w:val="00ED0F96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2DD8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D7CD8"/>
    <w:rsid w:val="00EE03C6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2E0C"/>
    <w:rsid w:val="00EE3076"/>
    <w:rsid w:val="00EE3537"/>
    <w:rsid w:val="00EE3703"/>
    <w:rsid w:val="00EE3C43"/>
    <w:rsid w:val="00EE3E97"/>
    <w:rsid w:val="00EE3EC9"/>
    <w:rsid w:val="00EE3FA8"/>
    <w:rsid w:val="00EE47CE"/>
    <w:rsid w:val="00EE4AEC"/>
    <w:rsid w:val="00EE4C20"/>
    <w:rsid w:val="00EE4EB3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EC4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A9E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A5A"/>
    <w:rsid w:val="00F01F6B"/>
    <w:rsid w:val="00F0233B"/>
    <w:rsid w:val="00F0245D"/>
    <w:rsid w:val="00F02BD3"/>
    <w:rsid w:val="00F02C5A"/>
    <w:rsid w:val="00F02D2F"/>
    <w:rsid w:val="00F03063"/>
    <w:rsid w:val="00F03162"/>
    <w:rsid w:val="00F0321D"/>
    <w:rsid w:val="00F03B2F"/>
    <w:rsid w:val="00F03B94"/>
    <w:rsid w:val="00F03F24"/>
    <w:rsid w:val="00F0422E"/>
    <w:rsid w:val="00F042A9"/>
    <w:rsid w:val="00F04693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72C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CEA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4"/>
    <w:rsid w:val="00F16969"/>
    <w:rsid w:val="00F17873"/>
    <w:rsid w:val="00F2000C"/>
    <w:rsid w:val="00F206F9"/>
    <w:rsid w:val="00F207D4"/>
    <w:rsid w:val="00F208F5"/>
    <w:rsid w:val="00F20B0B"/>
    <w:rsid w:val="00F20FDF"/>
    <w:rsid w:val="00F21054"/>
    <w:rsid w:val="00F212C0"/>
    <w:rsid w:val="00F2179A"/>
    <w:rsid w:val="00F2197A"/>
    <w:rsid w:val="00F21AAD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1F3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74B"/>
    <w:rsid w:val="00F2684E"/>
    <w:rsid w:val="00F2685E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4A1"/>
    <w:rsid w:val="00F406D0"/>
    <w:rsid w:val="00F409A2"/>
    <w:rsid w:val="00F41052"/>
    <w:rsid w:val="00F41CA4"/>
    <w:rsid w:val="00F42075"/>
    <w:rsid w:val="00F430EB"/>
    <w:rsid w:val="00F4323B"/>
    <w:rsid w:val="00F4345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4CA"/>
    <w:rsid w:val="00F525D1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E48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39D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8C7"/>
    <w:rsid w:val="00F7490A"/>
    <w:rsid w:val="00F7493A"/>
    <w:rsid w:val="00F74A94"/>
    <w:rsid w:val="00F74F15"/>
    <w:rsid w:val="00F7521B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D5D"/>
    <w:rsid w:val="00F77DD5"/>
    <w:rsid w:val="00F80170"/>
    <w:rsid w:val="00F802E2"/>
    <w:rsid w:val="00F8045D"/>
    <w:rsid w:val="00F804F1"/>
    <w:rsid w:val="00F81225"/>
    <w:rsid w:val="00F8145B"/>
    <w:rsid w:val="00F8146E"/>
    <w:rsid w:val="00F814B7"/>
    <w:rsid w:val="00F814E0"/>
    <w:rsid w:val="00F8198B"/>
    <w:rsid w:val="00F819C8"/>
    <w:rsid w:val="00F81C69"/>
    <w:rsid w:val="00F8220D"/>
    <w:rsid w:val="00F82359"/>
    <w:rsid w:val="00F823D3"/>
    <w:rsid w:val="00F8251F"/>
    <w:rsid w:val="00F826D5"/>
    <w:rsid w:val="00F82765"/>
    <w:rsid w:val="00F8282A"/>
    <w:rsid w:val="00F82846"/>
    <w:rsid w:val="00F82A3D"/>
    <w:rsid w:val="00F82B72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125"/>
    <w:rsid w:val="00F8516F"/>
    <w:rsid w:val="00F853AE"/>
    <w:rsid w:val="00F85A0C"/>
    <w:rsid w:val="00F85AA2"/>
    <w:rsid w:val="00F85B70"/>
    <w:rsid w:val="00F85B73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1E6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4B2D"/>
    <w:rsid w:val="00F95116"/>
    <w:rsid w:val="00F95637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39E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B1D"/>
    <w:rsid w:val="00FA2F16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C69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522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37"/>
    <w:rsid w:val="00FB765A"/>
    <w:rsid w:val="00FB788D"/>
    <w:rsid w:val="00FB7BBF"/>
    <w:rsid w:val="00FB7D1A"/>
    <w:rsid w:val="00FB7EC1"/>
    <w:rsid w:val="00FC0078"/>
    <w:rsid w:val="00FC0137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E8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3D57"/>
    <w:rsid w:val="00FC4169"/>
    <w:rsid w:val="00FC449E"/>
    <w:rsid w:val="00FC454D"/>
    <w:rsid w:val="00FC4A98"/>
    <w:rsid w:val="00FC5182"/>
    <w:rsid w:val="00FC598E"/>
    <w:rsid w:val="00FC5A83"/>
    <w:rsid w:val="00FC5C9E"/>
    <w:rsid w:val="00FC6096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60"/>
    <w:rsid w:val="00FD11DF"/>
    <w:rsid w:val="00FD128F"/>
    <w:rsid w:val="00FD131D"/>
    <w:rsid w:val="00FD135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695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10BE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839"/>
    <w:rsid w:val="00FE4A89"/>
    <w:rsid w:val="00FE4EF9"/>
    <w:rsid w:val="00FE4F74"/>
    <w:rsid w:val="00FE52EA"/>
    <w:rsid w:val="00FE5A1C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45A"/>
    <w:rsid w:val="00FF07AF"/>
    <w:rsid w:val="00FF08AA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1F46"/>
    <w:rsid w:val="00FF201B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31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4F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13</Pages>
  <Words>2496</Words>
  <Characters>11112</Characters>
  <Application>Microsoft Office Word</Application>
  <DocSecurity>0</DocSecurity>
  <Lines>92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3</cp:revision>
  <cp:lastPrinted>2022-05-13T03:37:00Z</cp:lastPrinted>
  <dcterms:created xsi:type="dcterms:W3CDTF">2022-05-17T03:42:00Z</dcterms:created>
  <dcterms:modified xsi:type="dcterms:W3CDTF">2022-05-17T03:45:00Z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